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63667B" w14:textId="77777777" w:rsidR="00873B33" w:rsidRPr="00CD157D" w:rsidRDefault="00873B33" w:rsidP="00504A14">
      <w:pPr>
        <w:tabs>
          <w:tab w:val="left" w:pos="720"/>
          <w:tab w:val="left" w:pos="1080"/>
        </w:tabs>
        <w:ind w:right="-28"/>
        <w:jc w:val="center"/>
        <w:outlineLvl w:val="0"/>
        <w:rPr>
          <w:b/>
          <w:bCs/>
          <w:cs/>
        </w:rPr>
      </w:pPr>
      <w:r w:rsidRPr="00CD157D">
        <w:rPr>
          <w:b/>
          <w:bCs/>
          <w:cs/>
        </w:rPr>
        <w:t xml:space="preserve">บริษัท บีอีซี เวิลด์ จำกัด </w:t>
      </w:r>
      <w:r w:rsidRPr="00CD157D">
        <w:rPr>
          <w:b/>
          <w:bCs/>
        </w:rPr>
        <w:t>(</w:t>
      </w:r>
      <w:r w:rsidRPr="00CD157D">
        <w:rPr>
          <w:b/>
          <w:bCs/>
          <w:cs/>
        </w:rPr>
        <w:t>มหาชน</w:t>
      </w:r>
      <w:r w:rsidRPr="00CD157D">
        <w:rPr>
          <w:b/>
          <w:bCs/>
        </w:rPr>
        <w:t xml:space="preserve">) </w:t>
      </w:r>
      <w:r w:rsidRPr="00CD157D">
        <w:rPr>
          <w:b/>
          <w:bCs/>
          <w:cs/>
        </w:rPr>
        <w:t>และบริษัทย่อย</w:t>
      </w:r>
    </w:p>
    <w:p w14:paraId="4F5F388D" w14:textId="77777777" w:rsidR="00873B33" w:rsidRPr="00CD157D" w:rsidRDefault="00873B33" w:rsidP="00426EC0">
      <w:pPr>
        <w:tabs>
          <w:tab w:val="left" w:pos="720"/>
          <w:tab w:val="left" w:pos="1080"/>
        </w:tabs>
        <w:ind w:right="-28"/>
        <w:jc w:val="center"/>
        <w:outlineLvl w:val="0"/>
        <w:rPr>
          <w:rFonts w:ascii="Calibri" w:hAnsi="Calibri"/>
          <w:b/>
          <w:bCs/>
          <w:cs/>
        </w:rPr>
      </w:pPr>
      <w:r w:rsidRPr="00CD157D">
        <w:rPr>
          <w:b/>
          <w:bCs/>
          <w:cs/>
        </w:rPr>
        <w:t>หมายเหตุประกอบงบการเงิน</w:t>
      </w:r>
      <w:r w:rsidR="001028DF" w:rsidRPr="00CD157D">
        <w:rPr>
          <w:rFonts w:ascii="Calibri" w:hAnsi="Calibri" w:hint="cs"/>
          <w:b/>
          <w:bCs/>
          <w:cs/>
        </w:rPr>
        <w:t>ระหว่างกาล</w:t>
      </w:r>
    </w:p>
    <w:p w14:paraId="13095816" w14:textId="54F0977E" w:rsidR="00873B33" w:rsidRDefault="00873B33" w:rsidP="00426EC0">
      <w:pPr>
        <w:tabs>
          <w:tab w:val="left" w:pos="720"/>
          <w:tab w:val="left" w:pos="1080"/>
        </w:tabs>
        <w:ind w:right="-28"/>
        <w:jc w:val="center"/>
        <w:outlineLvl w:val="0"/>
        <w:rPr>
          <w:b/>
          <w:bCs/>
        </w:rPr>
      </w:pPr>
      <w:r w:rsidRPr="002E5CDB">
        <w:rPr>
          <w:b/>
          <w:bCs/>
          <w:cs/>
        </w:rPr>
        <w:t xml:space="preserve">วันที่ </w:t>
      </w:r>
      <w:r w:rsidR="00131C12">
        <w:rPr>
          <w:b/>
          <w:bCs/>
        </w:rPr>
        <w:t>3</w:t>
      </w:r>
      <w:r w:rsidR="00F27AFA">
        <w:rPr>
          <w:b/>
          <w:bCs/>
        </w:rPr>
        <w:t>1</w:t>
      </w:r>
      <w:r w:rsidR="00131C12">
        <w:rPr>
          <w:b/>
          <w:bCs/>
        </w:rPr>
        <w:t xml:space="preserve"> </w:t>
      </w:r>
      <w:r w:rsidR="00F27AFA">
        <w:rPr>
          <w:rFonts w:hint="cs"/>
          <w:b/>
          <w:bCs/>
          <w:cs/>
        </w:rPr>
        <w:t>มีนาคม</w:t>
      </w:r>
      <w:r w:rsidR="000E6BEF">
        <w:rPr>
          <w:rFonts w:hint="cs"/>
          <w:b/>
          <w:bCs/>
          <w:cs/>
        </w:rPr>
        <w:t xml:space="preserve"> </w:t>
      </w:r>
      <w:r w:rsidR="00067A66" w:rsidRPr="00067A66">
        <w:rPr>
          <w:b/>
          <w:bCs/>
        </w:rPr>
        <w:t>256</w:t>
      </w:r>
      <w:r w:rsidR="00626EB1">
        <w:rPr>
          <w:b/>
          <w:bCs/>
        </w:rPr>
        <w:t>8</w:t>
      </w:r>
    </w:p>
    <w:p w14:paraId="6884F5D1" w14:textId="77777777" w:rsidR="00BE6EC7" w:rsidRPr="00BE6EC7" w:rsidRDefault="00BE6EC7" w:rsidP="00426EC0">
      <w:pPr>
        <w:tabs>
          <w:tab w:val="left" w:pos="720"/>
          <w:tab w:val="left" w:pos="1080"/>
        </w:tabs>
        <w:ind w:right="-28"/>
        <w:jc w:val="center"/>
        <w:outlineLvl w:val="0"/>
        <w:rPr>
          <w:b/>
          <w:bCs/>
          <w:sz w:val="12"/>
          <w:szCs w:val="12"/>
        </w:rPr>
      </w:pPr>
    </w:p>
    <w:p w14:paraId="4FD74B1C" w14:textId="77777777" w:rsidR="00873B33" w:rsidRDefault="00873B33" w:rsidP="003D58B0">
      <w:pPr>
        <w:numPr>
          <w:ilvl w:val="0"/>
          <w:numId w:val="1"/>
        </w:numPr>
        <w:tabs>
          <w:tab w:val="clear" w:pos="360"/>
        </w:tabs>
        <w:ind w:left="630" w:right="-871" w:hanging="346"/>
        <w:rPr>
          <w:rFonts w:ascii="Angsana New" w:hAnsi="Angsana New"/>
          <w:b/>
          <w:bCs/>
        </w:rPr>
      </w:pPr>
      <w:r w:rsidRPr="00CD157D">
        <w:rPr>
          <w:rFonts w:ascii="Angsana New" w:hAnsi="Angsana New"/>
          <w:b/>
          <w:bCs/>
          <w:cs/>
        </w:rPr>
        <w:t>ลักษณะธุรกิจ</w:t>
      </w:r>
    </w:p>
    <w:p w14:paraId="11695880" w14:textId="77777777" w:rsidR="00873B33" w:rsidRPr="00CD157D" w:rsidRDefault="00DD436D" w:rsidP="00426EC0">
      <w:pPr>
        <w:tabs>
          <w:tab w:val="left" w:pos="1092"/>
        </w:tabs>
        <w:ind w:left="630" w:right="-871"/>
        <w:outlineLvl w:val="0"/>
        <w:rPr>
          <w:rFonts w:ascii="Angsana New" w:hAnsi="Angsana New"/>
          <w:cs/>
        </w:rPr>
      </w:pPr>
      <w:proofErr w:type="gramStart"/>
      <w:r w:rsidRPr="00CD157D">
        <w:rPr>
          <w:rFonts w:ascii="Angsana New" w:hAnsi="Angsana New"/>
        </w:rPr>
        <w:t xml:space="preserve">1.1  </w:t>
      </w:r>
      <w:r w:rsidR="004D2AAF" w:rsidRPr="00CD157D">
        <w:rPr>
          <w:rFonts w:ascii="Angsana New" w:hAnsi="Angsana New"/>
        </w:rPr>
        <w:tab/>
      </w:r>
      <w:proofErr w:type="gramEnd"/>
      <w:r w:rsidRPr="00CD157D">
        <w:rPr>
          <w:rFonts w:ascii="Angsana New" w:hAnsi="Angsana New"/>
          <w:cs/>
        </w:rPr>
        <w:t>ข้อมูลทั่วไป</w:t>
      </w:r>
    </w:p>
    <w:p w14:paraId="1174EC7C" w14:textId="77777777" w:rsidR="00873B33" w:rsidRPr="00CD157D" w:rsidRDefault="00873B33" w:rsidP="008A3324">
      <w:pPr>
        <w:pStyle w:val="BlockText"/>
        <w:tabs>
          <w:tab w:val="left" w:pos="900"/>
        </w:tabs>
        <w:spacing w:line="72" w:lineRule="auto"/>
        <w:ind w:left="0" w:right="-331"/>
        <w:rPr>
          <w:rFonts w:ascii="Angsana New" w:hAnsi="Angsana New"/>
        </w:rPr>
      </w:pPr>
    </w:p>
    <w:tbl>
      <w:tblPr>
        <w:tblW w:w="9599" w:type="dxa"/>
        <w:tblInd w:w="70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36"/>
        <w:gridCol w:w="6463"/>
      </w:tblGrid>
      <w:tr w:rsidR="00873B33" w:rsidRPr="00CD157D" w14:paraId="07702F92" w14:textId="77777777" w:rsidTr="0036501D"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DA11D8C" w14:textId="77777777" w:rsidR="00873B33" w:rsidRPr="00CD157D" w:rsidRDefault="00873B33">
            <w:pPr>
              <w:tabs>
                <w:tab w:val="left" w:pos="360"/>
                <w:tab w:val="left" w:pos="900"/>
                <w:tab w:val="left" w:pos="1440"/>
              </w:tabs>
              <w:ind w:firstLine="72"/>
              <w:jc w:val="both"/>
              <w:rPr>
                <w:rFonts w:ascii="Angsana New" w:hAnsi="Angsana New"/>
                <w:cs/>
              </w:rPr>
            </w:pPr>
            <w:r w:rsidRPr="00CD157D">
              <w:rPr>
                <w:rFonts w:ascii="Angsana New" w:hAnsi="Angsana New"/>
                <w:cs/>
              </w:rPr>
              <w:t>สถานะทางกฎหมาย</w:t>
            </w:r>
          </w:p>
        </w:tc>
        <w:tc>
          <w:tcPr>
            <w:tcW w:w="64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8F76F28" w14:textId="77777777" w:rsidR="00873B33" w:rsidRPr="00CD157D" w:rsidRDefault="002E7CE6">
            <w:pPr>
              <w:tabs>
                <w:tab w:val="left" w:pos="360"/>
                <w:tab w:val="left" w:pos="900"/>
                <w:tab w:val="left" w:pos="1440"/>
              </w:tabs>
              <w:ind w:firstLine="58"/>
              <w:jc w:val="both"/>
              <w:rPr>
                <w:rFonts w:ascii="Angsana New" w:hAnsi="Angsana New"/>
              </w:rPr>
            </w:pPr>
            <w:r w:rsidRPr="00CD157D">
              <w:rPr>
                <w:rFonts w:ascii="Angsana New" w:hAnsi="Angsana New" w:hint="cs"/>
                <w:cs/>
              </w:rPr>
              <w:t>เป็น</w:t>
            </w:r>
            <w:r w:rsidR="00873B33" w:rsidRPr="00CD157D">
              <w:rPr>
                <w:rFonts w:ascii="Angsana New" w:hAnsi="Angsana New"/>
                <w:cs/>
              </w:rPr>
              <w:t>นิติบุคคลจัดตั้งขึ้นตามกฎหมายไทย และจดทะเบียน</w:t>
            </w:r>
          </w:p>
        </w:tc>
      </w:tr>
      <w:tr w:rsidR="00873B33" w:rsidRPr="00CD157D" w14:paraId="093ED7E4" w14:textId="77777777" w:rsidTr="0036501D">
        <w:tc>
          <w:tcPr>
            <w:tcW w:w="3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DA5F0" w14:textId="77777777" w:rsidR="00873B33" w:rsidRPr="00CD157D" w:rsidRDefault="00873B33">
            <w:pPr>
              <w:tabs>
                <w:tab w:val="left" w:pos="360"/>
                <w:tab w:val="left" w:pos="900"/>
                <w:tab w:val="left" w:pos="1440"/>
              </w:tabs>
              <w:ind w:firstLine="252"/>
              <w:jc w:val="both"/>
              <w:rPr>
                <w:rFonts w:ascii="Angsana New" w:hAnsi="Angsana New"/>
              </w:rPr>
            </w:pPr>
          </w:p>
        </w:tc>
        <w:tc>
          <w:tcPr>
            <w:tcW w:w="64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3E757" w14:textId="77777777" w:rsidR="00873B33" w:rsidRPr="00CD157D" w:rsidRDefault="00873B33">
            <w:pPr>
              <w:tabs>
                <w:tab w:val="left" w:pos="360"/>
                <w:tab w:val="left" w:pos="900"/>
                <w:tab w:val="left" w:pos="1440"/>
              </w:tabs>
              <w:ind w:firstLine="58"/>
              <w:jc w:val="both"/>
              <w:rPr>
                <w:rFonts w:ascii="Angsana New" w:hAnsi="Angsana New"/>
              </w:rPr>
            </w:pPr>
            <w:r w:rsidRPr="00CD157D">
              <w:rPr>
                <w:rFonts w:ascii="Angsana New" w:hAnsi="Angsana New"/>
                <w:cs/>
              </w:rPr>
              <w:t>ในตลาดหลักทรัพย์แห่งประเทศไทย</w:t>
            </w:r>
          </w:p>
        </w:tc>
      </w:tr>
      <w:tr w:rsidR="00873B33" w:rsidRPr="00521064" w14:paraId="3535CD60" w14:textId="77777777" w:rsidTr="0036501D"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AECECCA" w14:textId="77777777" w:rsidR="00873B33" w:rsidRPr="00CD157D" w:rsidRDefault="00873B33">
            <w:pPr>
              <w:tabs>
                <w:tab w:val="left" w:pos="360"/>
                <w:tab w:val="left" w:pos="900"/>
                <w:tab w:val="left" w:pos="1440"/>
              </w:tabs>
              <w:ind w:firstLine="72"/>
              <w:jc w:val="both"/>
              <w:rPr>
                <w:rFonts w:ascii="Angsana New" w:hAnsi="Angsana New"/>
              </w:rPr>
            </w:pPr>
            <w:r w:rsidRPr="00CD157D">
              <w:rPr>
                <w:rFonts w:ascii="Angsana New" w:hAnsi="Angsana New"/>
                <w:cs/>
              </w:rPr>
              <w:t>สถานที่ตั้งบริษัท</w:t>
            </w:r>
          </w:p>
        </w:tc>
        <w:tc>
          <w:tcPr>
            <w:tcW w:w="64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44EC9A" w14:textId="77777777" w:rsidR="00873B33" w:rsidRPr="00A23614" w:rsidRDefault="00873B33" w:rsidP="005777F5">
            <w:pPr>
              <w:tabs>
                <w:tab w:val="left" w:pos="360"/>
                <w:tab w:val="left" w:pos="900"/>
                <w:tab w:val="left" w:pos="1440"/>
              </w:tabs>
              <w:ind w:firstLine="58"/>
              <w:jc w:val="both"/>
              <w:rPr>
                <w:rFonts w:ascii="Angsana New" w:hAnsi="Angsana New"/>
              </w:rPr>
            </w:pPr>
            <w:r w:rsidRPr="00A23614">
              <w:rPr>
                <w:rFonts w:ascii="Angsana New" w:hAnsi="Angsana New"/>
              </w:rPr>
              <w:t>3</w:t>
            </w:r>
            <w:r w:rsidR="005777F5">
              <w:rPr>
                <w:rFonts w:ascii="Angsana New" w:hAnsi="Angsana New"/>
              </w:rPr>
              <w:t>1</w:t>
            </w:r>
            <w:r w:rsidR="00311077">
              <w:rPr>
                <w:rFonts w:ascii="Angsana New" w:hAnsi="Angsana New"/>
              </w:rPr>
              <w:t>9</w:t>
            </w:r>
            <w:r w:rsidR="005777F5">
              <w:rPr>
                <w:rFonts w:ascii="Angsana New" w:hAnsi="Angsana New"/>
              </w:rPr>
              <w:t>9</w:t>
            </w:r>
            <w:r w:rsidRPr="00A23614">
              <w:rPr>
                <w:rFonts w:ascii="Angsana New" w:hAnsi="Angsana New"/>
              </w:rPr>
              <w:t xml:space="preserve"> </w:t>
            </w:r>
            <w:r w:rsidR="00A85DB8" w:rsidRPr="00A23614">
              <w:rPr>
                <w:rFonts w:ascii="Angsana New" w:hAnsi="Angsana New"/>
                <w:cs/>
              </w:rPr>
              <w:t>อาคาร</w:t>
            </w:r>
            <w:r w:rsidRPr="00A23614">
              <w:rPr>
                <w:rFonts w:ascii="Angsana New" w:hAnsi="Angsana New" w:hint="cs"/>
                <w:cs/>
              </w:rPr>
              <w:t>มาลีนนท์</w:t>
            </w:r>
            <w:r w:rsidR="005777F5">
              <w:rPr>
                <w:rFonts w:ascii="Angsana New" w:hAnsi="Angsana New"/>
                <w:cs/>
              </w:rPr>
              <w:t>ทาว</w:t>
            </w:r>
            <w:r w:rsidR="005777F5" w:rsidRPr="005777F5">
              <w:rPr>
                <w:rFonts w:ascii="Angsana New" w:hAnsi="Angsana New"/>
                <w:cs/>
              </w:rPr>
              <w:t>เวอร์</w:t>
            </w:r>
            <w:r w:rsidRPr="005777F5">
              <w:rPr>
                <w:rFonts w:ascii="Angsana New" w:hAnsi="Angsana New"/>
                <w:cs/>
              </w:rPr>
              <w:t xml:space="preserve"> ชั้น </w:t>
            </w:r>
            <w:r w:rsidRPr="005777F5">
              <w:rPr>
                <w:rFonts w:ascii="Angsana New" w:hAnsi="Angsana New"/>
              </w:rPr>
              <w:t>2</w:t>
            </w:r>
            <w:r w:rsidR="00067A66">
              <w:rPr>
                <w:rFonts w:ascii="Angsana New" w:hAnsi="Angsana New" w:hint="cs"/>
                <w:cs/>
              </w:rPr>
              <w:t>-</w:t>
            </w:r>
            <w:r w:rsidR="00521064">
              <w:rPr>
                <w:rFonts w:ascii="Angsana New" w:hAnsi="Angsana New" w:hint="cs"/>
                <w:cs/>
              </w:rPr>
              <w:t>4</w:t>
            </w:r>
            <w:r w:rsidRPr="005777F5">
              <w:rPr>
                <w:rFonts w:ascii="Angsana New" w:hAnsi="Angsana New" w:hint="cs"/>
              </w:rPr>
              <w:t xml:space="preserve">, </w:t>
            </w:r>
            <w:r w:rsidR="00ED1608">
              <w:rPr>
                <w:rFonts w:ascii="Angsana New" w:hAnsi="Angsana New"/>
              </w:rPr>
              <w:t>9-</w:t>
            </w:r>
            <w:r w:rsidR="00056D41" w:rsidRPr="005777F5">
              <w:rPr>
                <w:rFonts w:ascii="Angsana New" w:hAnsi="Angsana New"/>
              </w:rPr>
              <w:t>10</w:t>
            </w:r>
            <w:r w:rsidRPr="005777F5">
              <w:rPr>
                <w:rFonts w:ascii="Angsana New" w:hAnsi="Angsana New" w:hint="cs"/>
              </w:rPr>
              <w:t>, 30-34</w:t>
            </w:r>
          </w:p>
        </w:tc>
      </w:tr>
      <w:tr w:rsidR="00873B33" w:rsidRPr="00CD157D" w14:paraId="24AF38C6" w14:textId="77777777" w:rsidTr="0036501D">
        <w:tc>
          <w:tcPr>
            <w:tcW w:w="31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C14B869" w14:textId="77777777" w:rsidR="00873B33" w:rsidRPr="00CD157D" w:rsidRDefault="00873B33">
            <w:pPr>
              <w:tabs>
                <w:tab w:val="left" w:pos="360"/>
                <w:tab w:val="left" w:pos="900"/>
                <w:tab w:val="left" w:pos="1440"/>
              </w:tabs>
              <w:ind w:firstLine="252"/>
              <w:jc w:val="both"/>
              <w:rPr>
                <w:rFonts w:ascii="Angsana New" w:hAnsi="Angsana New"/>
              </w:rPr>
            </w:pPr>
          </w:p>
        </w:tc>
        <w:tc>
          <w:tcPr>
            <w:tcW w:w="6463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71F37A7E" w14:textId="77777777" w:rsidR="00873B33" w:rsidRPr="00A23614" w:rsidRDefault="00873B33">
            <w:pPr>
              <w:tabs>
                <w:tab w:val="left" w:pos="360"/>
                <w:tab w:val="left" w:pos="900"/>
                <w:tab w:val="left" w:pos="1440"/>
              </w:tabs>
              <w:ind w:firstLine="58"/>
              <w:jc w:val="both"/>
              <w:rPr>
                <w:rFonts w:ascii="Angsana New" w:hAnsi="Angsana New"/>
              </w:rPr>
            </w:pPr>
            <w:r w:rsidRPr="00A23614">
              <w:rPr>
                <w:rFonts w:ascii="Angsana New" w:hAnsi="Angsana New" w:hint="cs"/>
                <w:cs/>
              </w:rPr>
              <w:t xml:space="preserve">ถนนพระราม </w:t>
            </w:r>
            <w:r w:rsidRPr="00A23614">
              <w:rPr>
                <w:rFonts w:ascii="Angsana New" w:hAnsi="Angsana New" w:hint="cs"/>
              </w:rPr>
              <w:t xml:space="preserve">4 </w:t>
            </w:r>
            <w:r w:rsidRPr="00A23614">
              <w:rPr>
                <w:rFonts w:ascii="Angsana New" w:hAnsi="Angsana New"/>
                <w:cs/>
              </w:rPr>
              <w:t xml:space="preserve">แขวงคลองตัน เขตคลองเตย </w:t>
            </w:r>
          </w:p>
        </w:tc>
      </w:tr>
      <w:tr w:rsidR="00873B33" w:rsidRPr="00CD157D" w14:paraId="3E9D0680" w14:textId="77777777" w:rsidTr="0036501D">
        <w:tc>
          <w:tcPr>
            <w:tcW w:w="3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1C74A" w14:textId="77777777" w:rsidR="00873B33" w:rsidRPr="00CD157D" w:rsidRDefault="00873B33">
            <w:pPr>
              <w:tabs>
                <w:tab w:val="left" w:pos="360"/>
                <w:tab w:val="left" w:pos="900"/>
                <w:tab w:val="left" w:pos="1440"/>
              </w:tabs>
              <w:ind w:firstLine="252"/>
              <w:jc w:val="both"/>
              <w:rPr>
                <w:rFonts w:ascii="Angsana New" w:hAnsi="Angsana New"/>
              </w:rPr>
            </w:pPr>
          </w:p>
        </w:tc>
        <w:tc>
          <w:tcPr>
            <w:tcW w:w="64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74709" w14:textId="77777777" w:rsidR="00873B33" w:rsidRPr="00A23614" w:rsidRDefault="000E753B">
            <w:pPr>
              <w:tabs>
                <w:tab w:val="left" w:pos="360"/>
                <w:tab w:val="left" w:pos="900"/>
                <w:tab w:val="left" w:pos="1440"/>
              </w:tabs>
              <w:ind w:firstLine="58"/>
              <w:jc w:val="both"/>
              <w:rPr>
                <w:rFonts w:ascii="Angsana New" w:hAnsi="Angsana New"/>
              </w:rPr>
            </w:pPr>
            <w:r w:rsidRPr="00A23614">
              <w:rPr>
                <w:rFonts w:ascii="Angsana New" w:hAnsi="Angsana New" w:hint="cs"/>
                <w:cs/>
              </w:rPr>
              <w:t>ก</w:t>
            </w:r>
            <w:r w:rsidR="00873B33" w:rsidRPr="00A23614">
              <w:rPr>
                <w:rFonts w:ascii="Angsana New" w:hAnsi="Angsana New"/>
                <w:cs/>
              </w:rPr>
              <w:t xml:space="preserve">รุงเทพมหานคร </w:t>
            </w:r>
            <w:r w:rsidR="00873B33" w:rsidRPr="00A23614">
              <w:rPr>
                <w:rFonts w:ascii="Angsana New" w:hAnsi="Angsana New"/>
              </w:rPr>
              <w:t>10110</w:t>
            </w:r>
            <w:r w:rsidR="00873B33" w:rsidRPr="00A23614">
              <w:rPr>
                <w:rFonts w:ascii="Angsana New" w:hAnsi="Angsana New" w:hint="cs"/>
              </w:rPr>
              <w:t xml:space="preserve"> </w:t>
            </w:r>
            <w:r w:rsidR="00873B33" w:rsidRPr="00A23614">
              <w:rPr>
                <w:rFonts w:ascii="Angsana New" w:hAnsi="Angsana New"/>
                <w:cs/>
              </w:rPr>
              <w:t>ประเทศไทย</w:t>
            </w:r>
          </w:p>
        </w:tc>
      </w:tr>
      <w:tr w:rsidR="00873B33" w:rsidRPr="00CD157D" w14:paraId="683B28DB" w14:textId="77777777" w:rsidTr="0036501D">
        <w:tc>
          <w:tcPr>
            <w:tcW w:w="31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90F3B5C" w14:textId="77777777" w:rsidR="00873B33" w:rsidRPr="005777F5" w:rsidRDefault="00873B33">
            <w:pPr>
              <w:tabs>
                <w:tab w:val="left" w:pos="360"/>
                <w:tab w:val="left" w:pos="900"/>
                <w:tab w:val="left" w:pos="1440"/>
              </w:tabs>
              <w:ind w:firstLine="72"/>
              <w:jc w:val="both"/>
              <w:rPr>
                <w:rFonts w:ascii="Angsana New" w:hAnsi="Angsana New"/>
                <w:cs/>
              </w:rPr>
            </w:pPr>
            <w:r w:rsidRPr="005777F5">
              <w:rPr>
                <w:rFonts w:ascii="Angsana New" w:hAnsi="Angsana New"/>
                <w:cs/>
              </w:rPr>
              <w:t>ลักษณะธุรกิจ</w:t>
            </w:r>
          </w:p>
        </w:tc>
        <w:tc>
          <w:tcPr>
            <w:tcW w:w="6463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4865109D" w14:textId="77777777" w:rsidR="00873B33" w:rsidRPr="005777F5" w:rsidRDefault="00873B33">
            <w:pPr>
              <w:tabs>
                <w:tab w:val="left" w:pos="360"/>
                <w:tab w:val="left" w:pos="900"/>
                <w:tab w:val="left" w:pos="1440"/>
              </w:tabs>
              <w:ind w:firstLine="58"/>
              <w:jc w:val="both"/>
              <w:rPr>
                <w:rFonts w:ascii="Angsana New" w:hAnsi="Angsana New"/>
                <w:cs/>
              </w:rPr>
            </w:pPr>
            <w:r w:rsidRPr="005777F5">
              <w:rPr>
                <w:rFonts w:ascii="Angsana New" w:hAnsi="Angsana New"/>
              </w:rPr>
              <w:t xml:space="preserve">(1) </w:t>
            </w:r>
            <w:r w:rsidR="005777F5">
              <w:rPr>
                <w:rFonts w:ascii="Angsana New" w:hAnsi="Angsana New"/>
                <w:cs/>
              </w:rPr>
              <w:t>จัดหา</w:t>
            </w:r>
            <w:r w:rsidR="005777F5" w:rsidRPr="005777F5">
              <w:rPr>
                <w:rFonts w:ascii="Angsana New" w:hAnsi="Angsana New"/>
                <w:cs/>
              </w:rPr>
              <w:t xml:space="preserve"> ผลิตรายการ</w:t>
            </w:r>
            <w:r w:rsidRPr="005777F5">
              <w:rPr>
                <w:rFonts w:ascii="Angsana New" w:hAnsi="Angsana New"/>
                <w:cs/>
              </w:rPr>
              <w:t xml:space="preserve"> และขายเวลาโฆษณาทางโทรทัศน์</w:t>
            </w:r>
            <w:r w:rsidR="000E34E6" w:rsidRPr="005777F5">
              <w:rPr>
                <w:rFonts w:ascii="Angsana New" w:hAnsi="Angsana New" w:hint="cs"/>
                <w:cs/>
              </w:rPr>
              <w:t>รวมถึง</w:t>
            </w:r>
          </w:p>
        </w:tc>
      </w:tr>
      <w:tr w:rsidR="000E34E6" w:rsidRPr="00CD157D" w14:paraId="053EAA48" w14:textId="77777777" w:rsidTr="0036501D">
        <w:tc>
          <w:tcPr>
            <w:tcW w:w="31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09B40E3" w14:textId="77777777" w:rsidR="000E34E6" w:rsidRPr="005777F5" w:rsidRDefault="000E34E6">
            <w:pPr>
              <w:tabs>
                <w:tab w:val="left" w:pos="360"/>
                <w:tab w:val="left" w:pos="900"/>
                <w:tab w:val="left" w:pos="1440"/>
              </w:tabs>
              <w:ind w:firstLine="252"/>
              <w:jc w:val="both"/>
              <w:rPr>
                <w:rFonts w:ascii="Angsana New" w:hAnsi="Angsana New"/>
              </w:rPr>
            </w:pPr>
          </w:p>
        </w:tc>
        <w:tc>
          <w:tcPr>
            <w:tcW w:w="64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F150A73" w14:textId="77777777" w:rsidR="000E34E6" w:rsidRPr="005777F5" w:rsidRDefault="000E34E6" w:rsidP="00356566">
            <w:pPr>
              <w:tabs>
                <w:tab w:val="left" w:pos="360"/>
                <w:tab w:val="left" w:pos="900"/>
                <w:tab w:val="left" w:pos="1440"/>
              </w:tabs>
              <w:ind w:right="-325" w:firstLine="354"/>
              <w:jc w:val="both"/>
              <w:rPr>
                <w:rFonts w:ascii="Angsana New" w:hAnsi="Angsana New"/>
              </w:rPr>
            </w:pPr>
            <w:r w:rsidRPr="005777F5">
              <w:rPr>
                <w:rFonts w:ascii="Angsana New" w:hAnsi="Angsana New" w:hint="cs"/>
                <w:cs/>
              </w:rPr>
              <w:t>ให้บริการบริหารจัดการกับบริษัทย่อย</w:t>
            </w:r>
          </w:p>
        </w:tc>
      </w:tr>
      <w:tr w:rsidR="00873B33" w:rsidRPr="00CD157D" w14:paraId="64047D97" w14:textId="77777777" w:rsidTr="0036501D">
        <w:tc>
          <w:tcPr>
            <w:tcW w:w="31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0175117" w14:textId="77777777" w:rsidR="00873B33" w:rsidRPr="00CD157D" w:rsidRDefault="00873B33">
            <w:pPr>
              <w:tabs>
                <w:tab w:val="left" w:pos="360"/>
                <w:tab w:val="left" w:pos="900"/>
                <w:tab w:val="left" w:pos="1440"/>
              </w:tabs>
              <w:ind w:firstLine="252"/>
              <w:jc w:val="both"/>
              <w:rPr>
                <w:rFonts w:ascii="Angsana New" w:hAnsi="Angsana New"/>
              </w:rPr>
            </w:pPr>
          </w:p>
        </w:tc>
        <w:tc>
          <w:tcPr>
            <w:tcW w:w="64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98EBD64" w14:textId="306481C1" w:rsidR="00873B33" w:rsidRPr="008E4963" w:rsidRDefault="00873B33" w:rsidP="00EE551A">
            <w:pPr>
              <w:tabs>
                <w:tab w:val="left" w:pos="360"/>
                <w:tab w:val="left" w:pos="900"/>
                <w:tab w:val="left" w:pos="1440"/>
              </w:tabs>
              <w:ind w:right="-325" w:firstLine="58"/>
              <w:jc w:val="both"/>
              <w:rPr>
                <w:rFonts w:ascii="Angsana New" w:hAnsi="Angsana New"/>
                <w:spacing w:val="-2"/>
              </w:rPr>
            </w:pPr>
            <w:r w:rsidRPr="008E4963">
              <w:rPr>
                <w:rFonts w:ascii="Angsana New" w:hAnsi="Angsana New"/>
                <w:spacing w:val="-2"/>
              </w:rPr>
              <w:t>(2)</w:t>
            </w:r>
            <w:r w:rsidRPr="008E4963">
              <w:rPr>
                <w:rFonts w:ascii="Angsana New" w:hAnsi="Angsana New"/>
                <w:spacing w:val="-2"/>
              </w:rPr>
              <w:tab/>
            </w:r>
            <w:r w:rsidR="00ED741C" w:rsidRPr="008E4963">
              <w:rPr>
                <w:rFonts w:ascii="Angsana New" w:hAnsi="Angsana New"/>
                <w:spacing w:val="-2"/>
                <w:cs/>
              </w:rPr>
              <w:t>ลงทุนในบริษัทย่อย</w:t>
            </w:r>
            <w:r w:rsidR="008E4963" w:rsidRPr="008E4963">
              <w:rPr>
                <w:rFonts w:hint="cs"/>
                <w:spacing w:val="-2"/>
                <w:cs/>
              </w:rPr>
              <w:t>และการร่วมค้า</w:t>
            </w:r>
            <w:r w:rsidR="00ED741C" w:rsidRPr="008E4963">
              <w:rPr>
                <w:rFonts w:ascii="Angsana New" w:hAnsi="Angsana New" w:hint="cs"/>
                <w:spacing w:val="-2"/>
                <w:cs/>
              </w:rPr>
              <w:t xml:space="preserve"> </w:t>
            </w:r>
            <w:r w:rsidR="00ED741C" w:rsidRPr="008E4963">
              <w:rPr>
                <w:rFonts w:ascii="Angsana New" w:hAnsi="Angsana New"/>
                <w:spacing w:val="-2"/>
                <w:cs/>
              </w:rPr>
              <w:t>ซึ่งดำเนิ</w:t>
            </w:r>
            <w:r w:rsidR="00ED741C" w:rsidRPr="008E4963">
              <w:rPr>
                <w:rFonts w:ascii="Angsana New" w:hAnsi="Angsana New" w:hint="cs"/>
                <w:spacing w:val="-2"/>
                <w:cs/>
              </w:rPr>
              <w:t>น</w:t>
            </w:r>
            <w:r w:rsidRPr="008E4963">
              <w:rPr>
                <w:rFonts w:ascii="Angsana New" w:hAnsi="Angsana New"/>
                <w:spacing w:val="-2"/>
                <w:cs/>
              </w:rPr>
              <w:t>ธุรกิจ</w:t>
            </w:r>
            <w:r w:rsidR="00EE551A" w:rsidRPr="008E4963">
              <w:rPr>
                <w:rFonts w:ascii="Angsana New" w:hAnsi="Angsana New"/>
                <w:spacing w:val="-2"/>
                <w:cs/>
              </w:rPr>
              <w:t>ตามหมายเหตุ</w:t>
            </w:r>
          </w:p>
        </w:tc>
      </w:tr>
      <w:tr w:rsidR="00873B33" w:rsidRPr="00CD157D" w14:paraId="5CCBBB2E" w14:textId="77777777" w:rsidTr="0036501D">
        <w:tc>
          <w:tcPr>
            <w:tcW w:w="3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30903" w14:textId="77777777" w:rsidR="00873B33" w:rsidRPr="00CD157D" w:rsidRDefault="00873B33">
            <w:pPr>
              <w:tabs>
                <w:tab w:val="left" w:pos="360"/>
                <w:tab w:val="left" w:pos="900"/>
                <w:tab w:val="left" w:pos="1440"/>
              </w:tabs>
              <w:ind w:firstLine="252"/>
              <w:jc w:val="both"/>
              <w:rPr>
                <w:rFonts w:ascii="Angsana New" w:hAnsi="Angsana New"/>
              </w:rPr>
            </w:pPr>
            <w:r w:rsidRPr="00CD157D">
              <w:rPr>
                <w:rFonts w:ascii="Angsana New" w:hAnsi="Angsana New"/>
              </w:rPr>
              <w:tab/>
            </w:r>
          </w:p>
        </w:tc>
        <w:tc>
          <w:tcPr>
            <w:tcW w:w="64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D74EE" w14:textId="38585B94" w:rsidR="00873B33" w:rsidRPr="00CD157D" w:rsidRDefault="00DF24CE" w:rsidP="00AD4CBA">
            <w:pPr>
              <w:tabs>
                <w:tab w:val="left" w:pos="360"/>
                <w:tab w:val="left" w:pos="900"/>
                <w:tab w:val="left" w:pos="1440"/>
              </w:tabs>
              <w:ind w:right="-325" w:firstLine="354"/>
              <w:jc w:val="both"/>
              <w:rPr>
                <w:rFonts w:ascii="Angsana New" w:hAnsi="Angsana New"/>
              </w:rPr>
            </w:pPr>
            <w:r w:rsidRPr="008E4963">
              <w:rPr>
                <w:rFonts w:ascii="Angsana New" w:hAnsi="Angsana New"/>
                <w:spacing w:val="-2"/>
                <w:cs/>
              </w:rPr>
              <w:t>ประกอบ</w:t>
            </w:r>
            <w:r w:rsidR="00DD436D" w:rsidRPr="00CD157D">
              <w:rPr>
                <w:rFonts w:ascii="Angsana New" w:hAnsi="Angsana New"/>
                <w:cs/>
              </w:rPr>
              <w:t>งบการเงิน</w:t>
            </w:r>
            <w:r w:rsidR="00B24792" w:rsidRPr="00866420">
              <w:rPr>
                <w:rFonts w:ascii="Angsana New" w:hAnsi="Angsana New" w:hint="cs"/>
                <w:cs/>
              </w:rPr>
              <w:t>ระหว่าง</w:t>
            </w:r>
            <w:r w:rsidR="00B24792" w:rsidRPr="00952E8E">
              <w:rPr>
                <w:rFonts w:ascii="Angsana New" w:hAnsi="Angsana New" w:hint="cs"/>
                <w:cs/>
              </w:rPr>
              <w:t>กาล</w:t>
            </w:r>
            <w:r w:rsidR="00DD436D" w:rsidRPr="00952E8E">
              <w:rPr>
                <w:rFonts w:ascii="Angsana New" w:hAnsi="Angsana New"/>
                <w:cs/>
              </w:rPr>
              <w:t xml:space="preserve"> </w:t>
            </w:r>
            <w:r w:rsidR="00DD436D" w:rsidRPr="00923201">
              <w:rPr>
                <w:rFonts w:ascii="Angsana New" w:hAnsi="Angsana New"/>
                <w:cs/>
              </w:rPr>
              <w:t>ข้</w:t>
            </w:r>
            <w:r w:rsidR="00DD436D" w:rsidRPr="00923201">
              <w:rPr>
                <w:rFonts w:ascii="Angsana New" w:hAnsi="Angsana New" w:hint="cs"/>
                <w:cs/>
              </w:rPr>
              <w:t>อ</w:t>
            </w:r>
            <w:r w:rsidR="00C173A4" w:rsidRPr="00923201">
              <w:rPr>
                <w:rFonts w:ascii="Angsana New" w:hAnsi="Angsana New"/>
              </w:rPr>
              <w:t xml:space="preserve"> </w:t>
            </w:r>
            <w:r w:rsidR="00791AE9">
              <w:rPr>
                <w:rFonts w:ascii="Angsana New" w:hAnsi="Angsana New"/>
              </w:rPr>
              <w:t>10</w:t>
            </w:r>
            <w:r w:rsidR="00791AE9">
              <w:rPr>
                <w:rFonts w:ascii="Angsana New" w:hAnsi="Angsana New" w:hint="cs"/>
                <w:cs/>
              </w:rPr>
              <w:t xml:space="preserve"> </w:t>
            </w:r>
            <w:r w:rsidR="008E4963">
              <w:rPr>
                <w:rFonts w:hint="cs"/>
                <w:cs/>
              </w:rPr>
              <w:t xml:space="preserve">และ </w:t>
            </w:r>
            <w:r w:rsidR="008E4963">
              <w:t>1</w:t>
            </w:r>
            <w:r w:rsidR="00791AE9">
              <w:t>1</w:t>
            </w:r>
            <w:r w:rsidR="008E4963">
              <w:t xml:space="preserve"> </w:t>
            </w:r>
            <w:r w:rsidR="008E4963">
              <w:rPr>
                <w:rFonts w:hint="cs"/>
                <w:cs/>
              </w:rPr>
              <w:t>ตามลำดับ</w:t>
            </w:r>
          </w:p>
        </w:tc>
      </w:tr>
    </w:tbl>
    <w:p w14:paraId="0ED8C30F" w14:textId="77777777" w:rsidR="00873B33" w:rsidRPr="00422D36" w:rsidRDefault="00873B33" w:rsidP="008A3324">
      <w:pPr>
        <w:tabs>
          <w:tab w:val="left" w:pos="900"/>
          <w:tab w:val="left" w:pos="1440"/>
        </w:tabs>
        <w:spacing w:line="72" w:lineRule="auto"/>
        <w:ind w:right="-432"/>
        <w:jc w:val="both"/>
        <w:rPr>
          <w:rFonts w:ascii="Angsana New" w:hAnsi="Angsana New"/>
          <w:sz w:val="16"/>
          <w:szCs w:val="16"/>
        </w:rPr>
      </w:pPr>
      <w:r w:rsidRPr="00CD157D">
        <w:rPr>
          <w:rFonts w:ascii="Angsana New" w:hAnsi="Angsana New"/>
        </w:rPr>
        <w:tab/>
      </w:r>
    </w:p>
    <w:p w14:paraId="12B27F22" w14:textId="77777777" w:rsidR="00BC1F41" w:rsidRPr="00BC1F41" w:rsidRDefault="00BC1F41" w:rsidP="00334522">
      <w:pPr>
        <w:ind w:left="1106" w:right="-57" w:hanging="476"/>
        <w:jc w:val="thaiDistribute"/>
        <w:outlineLvl w:val="0"/>
        <w:rPr>
          <w:rFonts w:ascii="Angsana New" w:hAnsi="Angsana New"/>
          <w:sz w:val="20"/>
          <w:szCs w:val="20"/>
        </w:rPr>
      </w:pPr>
    </w:p>
    <w:p w14:paraId="2CBFC6C8" w14:textId="1F04B578" w:rsidR="00334522" w:rsidRPr="0049147D" w:rsidRDefault="00873B33" w:rsidP="00334522">
      <w:pPr>
        <w:ind w:left="1106" w:right="-57" w:hanging="476"/>
        <w:jc w:val="thaiDistribute"/>
        <w:outlineLvl w:val="0"/>
        <w:rPr>
          <w:rFonts w:ascii="Angsana New" w:hAnsi="Angsana New"/>
        </w:rPr>
      </w:pPr>
      <w:r w:rsidRPr="0049147D">
        <w:rPr>
          <w:rFonts w:ascii="Angsana New" w:hAnsi="Angsana New"/>
        </w:rPr>
        <w:t>1.2</w:t>
      </w:r>
      <w:r w:rsidRPr="0049147D">
        <w:rPr>
          <w:rFonts w:ascii="Angsana New" w:hAnsi="Angsana New"/>
        </w:rPr>
        <w:tab/>
      </w:r>
      <w:r w:rsidR="00334522" w:rsidRPr="0049147D">
        <w:rPr>
          <w:rFonts w:ascii="Angsana New" w:hAnsi="Angsana New" w:cs="Angsana New"/>
          <w:cs/>
        </w:rPr>
        <w:t>ข้อมูล</w:t>
      </w:r>
      <w:r w:rsidR="00334522" w:rsidRPr="0049147D">
        <w:rPr>
          <w:rFonts w:ascii="Angsana New" w:hAnsi="Angsana New" w:cs="Angsana New" w:hint="cs"/>
          <w:cs/>
        </w:rPr>
        <w:t>สิทธิการ</w:t>
      </w:r>
      <w:r w:rsidR="00334522" w:rsidRPr="0049147D">
        <w:rPr>
          <w:rFonts w:ascii="Angsana New" w:hAnsi="Angsana New" w:cs="Angsana New"/>
          <w:cs/>
        </w:rPr>
        <w:t>ใช้คลื่นความถี่เพื่อให้บริการโทรทัศน์ในระบบดิจิตอลภาคพื้นดิน ประเภทบริการธุรกิจระดับชาติ</w:t>
      </w:r>
    </w:p>
    <w:p w14:paraId="5439A033" w14:textId="2DA80FFE" w:rsidR="00334522" w:rsidRPr="0049147D" w:rsidRDefault="00334522" w:rsidP="00D93746">
      <w:pPr>
        <w:tabs>
          <w:tab w:val="left" w:pos="1560"/>
        </w:tabs>
        <w:ind w:left="1106" w:right="-57" w:hanging="476"/>
        <w:jc w:val="thaiDistribute"/>
        <w:rPr>
          <w:rFonts w:ascii="Angsana New" w:hAnsi="Angsana New"/>
        </w:rPr>
      </w:pPr>
      <w:r w:rsidRPr="0049147D">
        <w:rPr>
          <w:rFonts w:ascii="Angsana New" w:hAnsi="Angsana New" w:hint="cs"/>
          <w:cs/>
        </w:rPr>
        <w:tab/>
      </w:r>
      <w:r w:rsidRPr="0049147D">
        <w:rPr>
          <w:rFonts w:ascii="Angsana New" w:hAnsi="Angsana New" w:hint="cs"/>
          <w:cs/>
        </w:rPr>
        <w:tab/>
      </w:r>
      <w:r w:rsidRPr="0049147D">
        <w:rPr>
          <w:rFonts w:ascii="Angsana New" w:hAnsi="Angsana New" w:cs="Angsana New"/>
          <w:cs/>
        </w:rPr>
        <w:t>บริษัท บีอีซี มัลติมีเดีย จำกัด</w:t>
      </w:r>
      <w:r w:rsidRPr="0049147D">
        <w:rPr>
          <w:rFonts w:ascii="Angsana New" w:hAnsi="Angsana New" w:cs="Angsana New"/>
        </w:rPr>
        <w:t xml:space="preserve"> </w:t>
      </w:r>
      <w:r w:rsidRPr="0049147D">
        <w:rPr>
          <w:rFonts w:ascii="Angsana New" w:hAnsi="Angsana New" w:cs="Angsana New"/>
          <w:cs/>
        </w:rPr>
        <w:t>ซึ่งเป็นบริษัทย่อยของบริษัท</w:t>
      </w:r>
      <w:r w:rsidRPr="0049147D">
        <w:rPr>
          <w:rFonts w:ascii="Angsana New" w:hAnsi="Angsana New" w:cs="Angsana New" w:hint="cs"/>
          <w:cs/>
        </w:rPr>
        <w:t xml:space="preserve"> </w:t>
      </w:r>
      <w:r w:rsidRPr="0049147D">
        <w:rPr>
          <w:rFonts w:ascii="Angsana New" w:hAnsi="Angsana New" w:cs="Angsana New"/>
          <w:cs/>
        </w:rPr>
        <w:t>เป็นผู้ชนะการประมูลใบอนุญาตให้ใช้คลื่นความถี่เพื่อให้บริการโทรทัศน์ในระบบดิจิตอลภาคพื้นดิน ประเภทบริการธุรกิจระดับชาติ</w:t>
      </w:r>
      <w:r w:rsidRPr="0049147D">
        <w:rPr>
          <w:rFonts w:ascii="Angsana New" w:hAnsi="Angsana New" w:cs="Angsana New" w:hint="cs"/>
          <w:cs/>
        </w:rPr>
        <w:t xml:space="preserve"> (“ใบอนุญาตฯ”)</w:t>
      </w:r>
      <w:r w:rsidR="005777F5" w:rsidRPr="0049147D">
        <w:rPr>
          <w:rFonts w:ascii="Angsana New" w:hAnsi="Angsana New" w:cs="Angsana New"/>
          <w:cs/>
        </w:rPr>
        <w:t xml:space="preserve"> </w:t>
      </w:r>
      <w:r w:rsidRPr="0049147D">
        <w:rPr>
          <w:rFonts w:ascii="Angsana New" w:hAnsi="Angsana New" w:cs="Angsana New"/>
          <w:cs/>
        </w:rPr>
        <w:t>หมวดหมู่ทั่วไปแบบความคมชัดสูง จากคณะกรรมการกิจการกระจายเสียง กิจการโทรทัศน์ และกิจการโทรคมนาคมแห่งชาติ</w:t>
      </w:r>
      <w:r w:rsidRPr="0049147D">
        <w:rPr>
          <w:rFonts w:ascii="Angsana New" w:hAnsi="Angsana New" w:cs="Angsana New"/>
        </w:rPr>
        <w:t xml:space="preserve"> </w:t>
      </w:r>
      <w:r w:rsidRPr="0049147D">
        <w:rPr>
          <w:rFonts w:ascii="Angsana New" w:hAnsi="Angsana New" w:cs="Angsana New"/>
          <w:cs/>
        </w:rPr>
        <w:t>(กสทช.) โดยใบอนุญาต</w:t>
      </w:r>
      <w:r w:rsidRPr="0049147D">
        <w:rPr>
          <w:rFonts w:ascii="Angsana New" w:hAnsi="Angsana New" w:cs="Angsana New" w:hint="cs"/>
          <w:cs/>
        </w:rPr>
        <w:t>ฯ</w:t>
      </w:r>
      <w:r w:rsidRPr="0049147D">
        <w:rPr>
          <w:rFonts w:ascii="Angsana New" w:hAnsi="Angsana New" w:cs="Angsana New"/>
          <w:cs/>
        </w:rPr>
        <w:t xml:space="preserve">ดังกล่าว มีระยะเวลาการอนุญาตเป็นเวลา </w:t>
      </w:r>
      <w:r w:rsidR="00311077" w:rsidRPr="0049147D">
        <w:rPr>
          <w:rFonts w:ascii="Angsana New" w:hAnsi="Angsana New" w:cs="Angsana New"/>
        </w:rPr>
        <w:t>15</w:t>
      </w:r>
      <w:r w:rsidRPr="0049147D">
        <w:rPr>
          <w:rFonts w:ascii="Angsana New" w:hAnsi="Angsana New" w:cs="Angsana New"/>
          <w:cs/>
        </w:rPr>
        <w:t xml:space="preserve"> ปี นับแต่วันที่ได้รับอนุญาต (ตั้งแต่วันที่ </w:t>
      </w:r>
      <w:r w:rsidR="00311077" w:rsidRPr="0049147D">
        <w:rPr>
          <w:rFonts w:ascii="Angsana New" w:hAnsi="Angsana New" w:cs="Angsana New"/>
        </w:rPr>
        <w:t>25</w:t>
      </w:r>
      <w:r w:rsidRPr="0049147D">
        <w:rPr>
          <w:rFonts w:ascii="Angsana New" w:hAnsi="Angsana New" w:cs="Angsana New"/>
          <w:cs/>
        </w:rPr>
        <w:t xml:space="preserve"> เมษายน </w:t>
      </w:r>
      <w:r w:rsidR="00311077" w:rsidRPr="0049147D">
        <w:rPr>
          <w:rFonts w:ascii="Angsana New" w:hAnsi="Angsana New" w:cs="Angsana New"/>
        </w:rPr>
        <w:t>2557</w:t>
      </w:r>
      <w:r w:rsidRPr="0049147D">
        <w:rPr>
          <w:rFonts w:ascii="Angsana New" w:hAnsi="Angsana New" w:cs="Angsana New"/>
          <w:cs/>
        </w:rPr>
        <w:t xml:space="preserve"> และสิ้นสุดวันที่ </w:t>
      </w:r>
      <w:r w:rsidR="00311077" w:rsidRPr="0049147D">
        <w:rPr>
          <w:rFonts w:ascii="Angsana New" w:hAnsi="Angsana New" w:cs="Angsana New"/>
        </w:rPr>
        <w:t>24</w:t>
      </w:r>
      <w:r w:rsidRPr="0049147D">
        <w:rPr>
          <w:rFonts w:ascii="Angsana New" w:hAnsi="Angsana New" w:cs="Angsana New"/>
          <w:cs/>
        </w:rPr>
        <w:t xml:space="preserve"> เมษายน </w:t>
      </w:r>
      <w:r w:rsidR="00311077" w:rsidRPr="0049147D">
        <w:rPr>
          <w:rFonts w:ascii="Angsana New" w:hAnsi="Angsana New" w:cs="Angsana New"/>
        </w:rPr>
        <w:t>2572</w:t>
      </w:r>
      <w:r w:rsidRPr="0049147D">
        <w:rPr>
          <w:rFonts w:ascii="Angsana New" w:hAnsi="Angsana New" w:cs="Angsana New"/>
          <w:cs/>
        </w:rPr>
        <w:t>)</w:t>
      </w:r>
    </w:p>
    <w:p w14:paraId="28E32EB1" w14:textId="77777777" w:rsidR="00C13EA7" w:rsidRPr="00602097" w:rsidRDefault="00C13EA7" w:rsidP="00602097">
      <w:pPr>
        <w:pStyle w:val="BodyText2"/>
        <w:tabs>
          <w:tab w:val="clear" w:pos="360"/>
          <w:tab w:val="clear" w:pos="900"/>
          <w:tab w:val="clear" w:pos="1440"/>
          <w:tab w:val="clear" w:pos="5130"/>
          <w:tab w:val="clear" w:pos="6120"/>
          <w:tab w:val="clear" w:pos="7380"/>
          <w:tab w:val="clear" w:pos="8640"/>
        </w:tabs>
        <w:ind w:left="-1049" w:right="-569"/>
        <w:jc w:val="center"/>
        <w:rPr>
          <w:rFonts w:ascii="Angsana New" w:hAnsi="Angsana New"/>
        </w:rPr>
      </w:pPr>
    </w:p>
    <w:p w14:paraId="4B55BEF9" w14:textId="77777777" w:rsidR="00A74E21" w:rsidRPr="00D85FBB" w:rsidRDefault="0059611C" w:rsidP="003D58B0">
      <w:pPr>
        <w:numPr>
          <w:ilvl w:val="0"/>
          <w:numId w:val="1"/>
        </w:numPr>
        <w:tabs>
          <w:tab w:val="clear" w:pos="360"/>
        </w:tabs>
        <w:ind w:left="630" w:right="-871" w:hanging="346"/>
        <w:rPr>
          <w:rFonts w:ascii="Angsana New" w:hAnsi="Angsana New"/>
          <w:b/>
          <w:bCs/>
        </w:rPr>
      </w:pPr>
      <w:r w:rsidRPr="00CD157D">
        <w:rPr>
          <w:rFonts w:ascii="Angsana New" w:hAnsi="Angsana New"/>
          <w:b/>
          <w:bCs/>
          <w:cs/>
        </w:rPr>
        <w:t>เกณฑ์ในการจัดทำงบการเงิน</w:t>
      </w:r>
      <w:r w:rsidR="00200907" w:rsidRPr="00CD157D">
        <w:rPr>
          <w:rFonts w:ascii="Angsana New" w:hAnsi="Angsana New" w:hint="cs"/>
          <w:b/>
          <w:bCs/>
          <w:cs/>
        </w:rPr>
        <w:t>ระหว่างกาล</w:t>
      </w:r>
    </w:p>
    <w:p w14:paraId="338C358B" w14:textId="0175A548" w:rsidR="00A24CAA" w:rsidRPr="00563983" w:rsidRDefault="00506A4F" w:rsidP="007B03CB">
      <w:pPr>
        <w:tabs>
          <w:tab w:val="left" w:pos="1134"/>
        </w:tabs>
        <w:ind w:left="1105" w:right="-57" w:hanging="476"/>
        <w:jc w:val="thaiDistribute"/>
        <w:rPr>
          <w:rFonts w:ascii="Angsana New" w:hAnsi="Angsana New"/>
        </w:rPr>
      </w:pPr>
      <w:r>
        <w:rPr>
          <w:rFonts w:ascii="Angsana New" w:hAnsi="Angsana New"/>
        </w:rPr>
        <w:t>2</w:t>
      </w:r>
      <w:r w:rsidR="008B2DA6">
        <w:rPr>
          <w:rFonts w:ascii="Angsana New" w:hAnsi="Angsana New" w:hint="cs"/>
          <w:cs/>
        </w:rPr>
        <w:t>.</w:t>
      </w:r>
      <w:r>
        <w:rPr>
          <w:rFonts w:ascii="Angsana New" w:hAnsi="Angsana New"/>
        </w:rPr>
        <w:t>1</w:t>
      </w:r>
      <w:r w:rsidR="008B2DA6">
        <w:rPr>
          <w:rFonts w:ascii="Angsana New" w:hAnsi="Angsana New" w:hint="cs"/>
          <w:cs/>
        </w:rPr>
        <w:t xml:space="preserve"> </w:t>
      </w:r>
      <w:r w:rsidR="00D54E8F">
        <w:rPr>
          <w:rFonts w:ascii="Angsana New" w:hAnsi="Angsana New" w:hint="cs"/>
          <w:cs/>
        </w:rPr>
        <w:t xml:space="preserve">  </w:t>
      </w:r>
      <w:r w:rsidR="007B03CB">
        <w:rPr>
          <w:rFonts w:ascii="Angsana New" w:hAnsi="Angsana New" w:hint="cs"/>
          <w:cs/>
        </w:rPr>
        <w:t xml:space="preserve"> </w:t>
      </w:r>
      <w:r w:rsidR="00200907" w:rsidRPr="00CA68E4">
        <w:rPr>
          <w:rFonts w:ascii="Angsana New" w:hAnsi="Angsana New" w:hint="cs"/>
          <w:cs/>
        </w:rPr>
        <w:t>งบ</w:t>
      </w:r>
      <w:r w:rsidR="00200907" w:rsidRPr="007B03CB">
        <w:rPr>
          <w:rFonts w:ascii="Angsana New" w:hAnsi="Angsana New" w:cs="Angsana New" w:hint="cs"/>
          <w:cs/>
        </w:rPr>
        <w:t>การเงิน</w:t>
      </w:r>
      <w:r w:rsidR="00200907" w:rsidRPr="00CA68E4">
        <w:rPr>
          <w:rFonts w:ascii="Angsana New" w:hAnsi="Angsana New" w:hint="cs"/>
          <w:cs/>
        </w:rPr>
        <w:t>ระหว่างกาล</w:t>
      </w:r>
      <w:r w:rsidR="00200907" w:rsidRPr="00CA68E4">
        <w:rPr>
          <w:rFonts w:ascii="Angsana New" w:hAnsi="Angsana New"/>
          <w:cs/>
        </w:rPr>
        <w:t>รวมและงบการเงิน</w:t>
      </w:r>
      <w:r w:rsidR="00200907" w:rsidRPr="00CA68E4">
        <w:rPr>
          <w:rFonts w:ascii="Angsana New" w:hAnsi="Angsana New" w:hint="cs"/>
          <w:cs/>
        </w:rPr>
        <w:t>ระหว่างกาล</w:t>
      </w:r>
      <w:r w:rsidR="00200907" w:rsidRPr="00CA68E4">
        <w:rPr>
          <w:rFonts w:ascii="Angsana New" w:hAnsi="Angsana New"/>
          <w:cs/>
        </w:rPr>
        <w:t>เฉพาะ</w:t>
      </w:r>
      <w:r w:rsidR="00200907" w:rsidRPr="00CA68E4">
        <w:rPr>
          <w:rFonts w:ascii="Angsana New" w:hAnsi="Angsana New" w:hint="cs"/>
          <w:cs/>
        </w:rPr>
        <w:t>กิจการ</w:t>
      </w:r>
      <w:r w:rsidR="00A87111" w:rsidRPr="00CA68E4">
        <w:rPr>
          <w:rFonts w:ascii="Angsana New" w:hAnsi="Angsana New" w:hint="cs"/>
          <w:cs/>
        </w:rPr>
        <w:t>ของบริษัท</w:t>
      </w:r>
      <w:r w:rsidR="00200907" w:rsidRPr="00CA68E4">
        <w:rPr>
          <w:rFonts w:ascii="Angsana New" w:hAnsi="Angsana New" w:hint="cs"/>
          <w:cs/>
        </w:rPr>
        <w:t xml:space="preserve"> ได้จัดทำขึ้นตามมาตรฐานการบัญชีและมาตรฐานการรายงานทางการเงิน ที่กำหนดโดยสภาวิชาชีพบัญชี ภายใต้พระราชบัญญัติวิชาชีพบัญชี </w:t>
      </w:r>
      <w:r w:rsidR="00CA68E4">
        <w:rPr>
          <w:rFonts w:ascii="Angsana New" w:hAnsi="Angsana New" w:hint="cs"/>
          <w:cs/>
        </w:rPr>
        <w:t xml:space="preserve">  </w:t>
      </w:r>
      <w:r w:rsidR="00FE1BA9">
        <w:rPr>
          <w:rFonts w:ascii="Angsana New" w:hAnsi="Angsana New" w:hint="cs"/>
          <w:cs/>
        </w:rPr>
        <w:t xml:space="preserve"> </w:t>
      </w:r>
      <w:r w:rsidR="00200907" w:rsidRPr="00766653">
        <w:rPr>
          <w:rFonts w:ascii="Angsana New" w:hAnsi="Angsana New" w:hint="cs"/>
          <w:spacing w:val="-2"/>
          <w:cs/>
        </w:rPr>
        <w:t xml:space="preserve">พ.ศ. </w:t>
      </w:r>
      <w:r w:rsidR="003C7CCE" w:rsidRPr="00766653">
        <w:rPr>
          <w:rFonts w:ascii="Angsana New" w:hAnsi="Angsana New"/>
          <w:spacing w:val="-2"/>
        </w:rPr>
        <w:t>254</w:t>
      </w:r>
      <w:r w:rsidR="00200907" w:rsidRPr="00766653">
        <w:rPr>
          <w:rFonts w:ascii="Angsana New" w:hAnsi="Angsana New"/>
          <w:spacing w:val="-2"/>
        </w:rPr>
        <w:t>7</w:t>
      </w:r>
      <w:r w:rsidR="00200907" w:rsidRPr="00766653">
        <w:rPr>
          <w:rFonts w:ascii="Angsana New" w:hAnsi="Angsana New" w:hint="cs"/>
          <w:spacing w:val="-2"/>
          <w:cs/>
        </w:rPr>
        <w:t xml:space="preserve"> และพระราชบัญญัติการบัญชี พ.ศ. </w:t>
      </w:r>
      <w:r w:rsidR="003C7CCE" w:rsidRPr="00766653">
        <w:rPr>
          <w:rFonts w:ascii="Angsana New" w:hAnsi="Angsana New"/>
          <w:spacing w:val="-2"/>
        </w:rPr>
        <w:t>2</w:t>
      </w:r>
      <w:r w:rsidR="00766653">
        <w:rPr>
          <w:rFonts w:ascii="Angsana New" w:hAnsi="Angsana New"/>
          <w:spacing w:val="-2"/>
        </w:rPr>
        <w:t>543</w:t>
      </w:r>
      <w:r w:rsidR="00200907" w:rsidRPr="00766653">
        <w:rPr>
          <w:rFonts w:ascii="Angsana New" w:hAnsi="Angsana New" w:hint="cs"/>
          <w:spacing w:val="-2"/>
          <w:cs/>
        </w:rPr>
        <w:t xml:space="preserve"> </w:t>
      </w:r>
      <w:r w:rsidR="00C64655" w:rsidRPr="00766653">
        <w:rPr>
          <w:rFonts w:ascii="Angsana New" w:hAnsi="Angsana New" w:hint="cs"/>
          <w:spacing w:val="-2"/>
          <w:cs/>
        </w:rPr>
        <w:t>ซึ่ง</w:t>
      </w:r>
      <w:r w:rsidR="003518DA" w:rsidRPr="00766653">
        <w:rPr>
          <w:rFonts w:ascii="Angsana New" w:hAnsi="Angsana New"/>
          <w:spacing w:val="-2"/>
          <w:cs/>
        </w:rPr>
        <w:t>จัดทำขึ้น</w:t>
      </w:r>
      <w:r w:rsidR="003518DA" w:rsidRPr="00766653">
        <w:rPr>
          <w:rFonts w:ascii="Angsana New" w:hAnsi="Angsana New" w:hint="cs"/>
          <w:spacing w:val="-2"/>
          <w:cs/>
        </w:rPr>
        <w:t>ในรูปแบบย่</w:t>
      </w:r>
      <w:r w:rsidR="00C64655" w:rsidRPr="00766653">
        <w:rPr>
          <w:rFonts w:ascii="Angsana New" w:hAnsi="Angsana New" w:hint="cs"/>
          <w:spacing w:val="-2"/>
          <w:cs/>
        </w:rPr>
        <w:t>อ</w:t>
      </w:r>
      <w:r w:rsidR="003518DA" w:rsidRPr="00766653">
        <w:rPr>
          <w:rFonts w:ascii="Angsana New" w:hAnsi="Angsana New" w:hint="cs"/>
          <w:spacing w:val="-2"/>
          <w:cs/>
        </w:rPr>
        <w:t>ตามมาตรฐานกา</w:t>
      </w:r>
      <w:r w:rsidR="006A2D18" w:rsidRPr="00766653">
        <w:rPr>
          <w:rFonts w:ascii="Angsana New" w:hAnsi="Angsana New" w:hint="cs"/>
          <w:spacing w:val="-2"/>
          <w:cs/>
        </w:rPr>
        <w:t>รบัญชี ฉบับที่</w:t>
      </w:r>
      <w:r w:rsidR="00766653" w:rsidRPr="00766653">
        <w:rPr>
          <w:rFonts w:ascii="Angsana New" w:hAnsi="Angsana New"/>
          <w:spacing w:val="-2"/>
        </w:rPr>
        <w:t xml:space="preserve"> </w:t>
      </w:r>
      <w:r w:rsidR="003C7CCE" w:rsidRPr="00766653">
        <w:rPr>
          <w:rFonts w:ascii="Angsana New" w:hAnsi="Angsana New"/>
          <w:spacing w:val="-2"/>
        </w:rPr>
        <w:t>34</w:t>
      </w:r>
      <w:r w:rsidR="006A2D18" w:rsidRPr="00CA68E4">
        <w:rPr>
          <w:rFonts w:ascii="Angsana New" w:hAnsi="Angsana New" w:hint="cs"/>
          <w:cs/>
        </w:rPr>
        <w:t xml:space="preserve"> </w:t>
      </w:r>
      <w:r w:rsidR="003518DA" w:rsidRPr="00CA68E4">
        <w:rPr>
          <w:rFonts w:ascii="Angsana New" w:hAnsi="Angsana New" w:hint="cs"/>
          <w:cs/>
        </w:rPr>
        <w:t>เรื่อง</w:t>
      </w:r>
      <w:r w:rsidR="000C0298" w:rsidRPr="00CA68E4">
        <w:rPr>
          <w:rFonts w:ascii="Angsana New" w:hAnsi="Angsana New" w:hint="cs"/>
          <w:cs/>
        </w:rPr>
        <w:t xml:space="preserve"> </w:t>
      </w:r>
      <w:r w:rsidR="009D73E2" w:rsidRPr="00CA68E4">
        <w:rPr>
          <w:rFonts w:ascii="Angsana New" w:hAnsi="Angsana New" w:hint="cs"/>
          <w:cs/>
        </w:rPr>
        <w:t>การรายงานทาง</w:t>
      </w:r>
      <w:r w:rsidR="003518DA" w:rsidRPr="00CA68E4">
        <w:rPr>
          <w:rFonts w:ascii="Angsana New" w:hAnsi="Angsana New" w:hint="cs"/>
          <w:cs/>
        </w:rPr>
        <w:t>การเงินระหว่างกาล ที่ประกาศใช้โดยสภาวิชาชีพ</w:t>
      </w:r>
      <w:r w:rsidR="00035EBC" w:rsidRPr="00CA68E4">
        <w:rPr>
          <w:rFonts w:ascii="Angsana New" w:hAnsi="Angsana New" w:hint="cs"/>
          <w:cs/>
        </w:rPr>
        <w:t>บัญชี</w:t>
      </w:r>
      <w:r w:rsidR="00C64655" w:rsidRPr="00CA68E4">
        <w:rPr>
          <w:rFonts w:ascii="Angsana New" w:hAnsi="Angsana New" w:hint="cs"/>
          <w:cs/>
        </w:rPr>
        <w:t xml:space="preserve"> </w:t>
      </w:r>
      <w:r w:rsidR="003518DA" w:rsidRPr="00CA68E4">
        <w:rPr>
          <w:rFonts w:ascii="Angsana New" w:hAnsi="Angsana New" w:hint="cs"/>
          <w:cs/>
        </w:rPr>
        <w:t>และตามประกาศของสำนักงานคณะกรรมการกำกับหลักทรัพย์และตลาดหลักทรัพย์ งบการเงินระหว่างกาลนี้</w:t>
      </w:r>
      <w:r w:rsidR="00CA68E4" w:rsidRPr="00CA68E4">
        <w:rPr>
          <w:rFonts w:ascii="Angsana New" w:hAnsi="Angsana New" w:hint="cs"/>
          <w:cs/>
        </w:rPr>
        <w:t xml:space="preserve"> </w:t>
      </w:r>
      <w:r w:rsidR="003518DA" w:rsidRPr="00CA68E4">
        <w:rPr>
          <w:rFonts w:ascii="Angsana New" w:hAnsi="Angsana New" w:hint="cs"/>
          <w:cs/>
        </w:rPr>
        <w:t>ควรอ่านประกอบกับงบการเงินสำหร</w:t>
      </w:r>
      <w:r w:rsidR="00695BF0" w:rsidRPr="00CA68E4">
        <w:rPr>
          <w:rFonts w:ascii="Angsana New" w:hAnsi="Angsana New" w:hint="cs"/>
          <w:cs/>
        </w:rPr>
        <w:t>ับปีสิ้นสุดวันที่</w:t>
      </w:r>
      <w:r w:rsidR="00CA68E4" w:rsidRPr="00CA68E4">
        <w:rPr>
          <w:rFonts w:ascii="Angsana New" w:hAnsi="Angsana New" w:hint="cs"/>
          <w:cs/>
        </w:rPr>
        <w:t xml:space="preserve"> </w:t>
      </w:r>
      <w:r w:rsidR="003C7CCE">
        <w:rPr>
          <w:rFonts w:ascii="Angsana New" w:hAnsi="Angsana New"/>
        </w:rPr>
        <w:t>31</w:t>
      </w:r>
      <w:r w:rsidR="00695BF0" w:rsidRPr="00CA68E4">
        <w:rPr>
          <w:rFonts w:ascii="Angsana New" w:hAnsi="Angsana New" w:hint="cs"/>
          <w:cs/>
        </w:rPr>
        <w:t xml:space="preserve"> ธันวาคม </w:t>
      </w:r>
      <w:r w:rsidR="003C7CCE">
        <w:rPr>
          <w:rFonts w:ascii="Angsana New" w:hAnsi="Angsana New" w:cs="Angsana New"/>
        </w:rPr>
        <w:t>25</w:t>
      </w:r>
      <w:r w:rsidR="00352430" w:rsidRPr="00CA68E4">
        <w:rPr>
          <w:rFonts w:ascii="Angsana New" w:hAnsi="Angsana New" w:cs="Angsana New"/>
        </w:rPr>
        <w:t>6</w:t>
      </w:r>
      <w:r w:rsidR="00626EB1">
        <w:rPr>
          <w:rFonts w:ascii="Angsana New" w:hAnsi="Angsana New" w:cs="Angsana New"/>
        </w:rPr>
        <w:t>7</w:t>
      </w:r>
    </w:p>
    <w:p w14:paraId="24EEDC3B" w14:textId="237A4C55" w:rsidR="0049147D" w:rsidRDefault="0049147D">
      <w:pPr>
        <w:rPr>
          <w:rFonts w:ascii="Angsana New" w:hAnsi="Angsana New"/>
          <w:sz w:val="10"/>
          <w:szCs w:val="10"/>
          <w:cs/>
        </w:rPr>
      </w:pPr>
      <w:r>
        <w:rPr>
          <w:rFonts w:ascii="Angsana New" w:hAnsi="Angsana New"/>
          <w:sz w:val="10"/>
          <w:szCs w:val="10"/>
          <w:cs/>
        </w:rPr>
        <w:br w:type="page"/>
      </w:r>
    </w:p>
    <w:p w14:paraId="7A8388E4" w14:textId="6C140CE0" w:rsidR="00FD1980" w:rsidRDefault="008B2DA6" w:rsidP="00D54E8F">
      <w:pPr>
        <w:ind w:left="1106" w:right="-14" w:hanging="462"/>
        <w:jc w:val="thaiDistribute"/>
        <w:rPr>
          <w:rFonts w:ascii="Angsana New" w:hAnsi="Angsana New"/>
        </w:rPr>
      </w:pPr>
      <w:r>
        <w:rPr>
          <w:rFonts w:ascii="Angsana New" w:hAnsi="Angsana New"/>
        </w:rPr>
        <w:lastRenderedPageBreak/>
        <w:t xml:space="preserve">2.2 </w:t>
      </w:r>
      <w:r w:rsidR="00423C67">
        <w:rPr>
          <w:rFonts w:ascii="Angsana New" w:hAnsi="Angsana New" w:hint="cs"/>
          <w:cs/>
        </w:rPr>
        <w:t xml:space="preserve">  </w:t>
      </w:r>
      <w:r w:rsidR="00352430" w:rsidRPr="00CD157D">
        <w:rPr>
          <w:rFonts w:ascii="Angsana New" w:hAnsi="Angsana New"/>
          <w:cs/>
        </w:rPr>
        <w:t>งบการเงิน</w:t>
      </w:r>
      <w:r w:rsidR="00352430" w:rsidRPr="00CD157D">
        <w:rPr>
          <w:rFonts w:ascii="Angsana New" w:hAnsi="Angsana New" w:hint="cs"/>
          <w:cs/>
        </w:rPr>
        <w:t>ระหว่างกาล</w:t>
      </w:r>
      <w:r w:rsidR="00352430" w:rsidRPr="00CD157D">
        <w:rPr>
          <w:rFonts w:ascii="Angsana New" w:hAnsi="Angsana New"/>
          <w:cs/>
        </w:rPr>
        <w:t>รวม</w:t>
      </w:r>
      <w:r w:rsidR="00352430" w:rsidRPr="00CD157D">
        <w:rPr>
          <w:rFonts w:ascii="Angsana New" w:hAnsi="Angsana New" w:hint="cs"/>
          <w:cs/>
        </w:rPr>
        <w:t xml:space="preserve">ได้จัดทำขึ้น </w:t>
      </w:r>
      <w:r w:rsidR="00352430" w:rsidRPr="00CD157D">
        <w:rPr>
          <w:rFonts w:ascii="Angsana New" w:hAnsi="Angsana New"/>
          <w:cs/>
        </w:rPr>
        <w:t>โดยรวมงบการเงิน</w:t>
      </w:r>
      <w:r w:rsidR="00352430" w:rsidRPr="00CD157D">
        <w:rPr>
          <w:rFonts w:ascii="Angsana New" w:hAnsi="Angsana New" w:hint="cs"/>
          <w:cs/>
        </w:rPr>
        <w:t>ระหว่างกาล</w:t>
      </w:r>
      <w:r w:rsidR="00352430" w:rsidRPr="00CD157D">
        <w:rPr>
          <w:rFonts w:ascii="Angsana New" w:hAnsi="Angsana New"/>
          <w:cs/>
        </w:rPr>
        <w:t xml:space="preserve">ของบริษัท บีอีซี เวิลด์ จำกัด </w:t>
      </w:r>
      <w:r w:rsidR="00352430" w:rsidRPr="00CD157D">
        <w:rPr>
          <w:rFonts w:ascii="Angsana New" w:hAnsi="Angsana New"/>
        </w:rPr>
        <w:t>(</w:t>
      </w:r>
      <w:r w:rsidR="00352430" w:rsidRPr="00CD157D">
        <w:rPr>
          <w:rFonts w:ascii="Angsana New" w:hAnsi="Angsana New"/>
          <w:cs/>
        </w:rPr>
        <w:t>มหาชน</w:t>
      </w:r>
      <w:r w:rsidR="00B04A8E">
        <w:rPr>
          <w:rFonts w:ascii="Angsana New" w:hAnsi="Angsana New"/>
        </w:rPr>
        <w:t>)</w:t>
      </w:r>
      <w:r w:rsidR="00352430" w:rsidRPr="00CD157D">
        <w:rPr>
          <w:rFonts w:ascii="Angsana New" w:hAnsi="Angsana New" w:hint="cs"/>
          <w:cs/>
        </w:rPr>
        <w:t>กับ</w:t>
      </w:r>
      <w:r w:rsidR="00352430" w:rsidRPr="00CD157D">
        <w:rPr>
          <w:rFonts w:ascii="Angsana New" w:hAnsi="Angsana New"/>
          <w:cs/>
        </w:rPr>
        <w:t>บริษัทย่อย</w:t>
      </w:r>
      <w:r w:rsidR="00352430" w:rsidRPr="00CD157D">
        <w:rPr>
          <w:rFonts w:ascii="Angsana New" w:hAnsi="Angsana New" w:hint="cs"/>
          <w:cs/>
        </w:rPr>
        <w:t xml:space="preserve"> </w:t>
      </w:r>
      <w:r w:rsidR="00EC5624">
        <w:rPr>
          <w:rFonts w:ascii="Angsana New" w:hAnsi="Angsana New" w:hint="cs"/>
          <w:cs/>
        </w:rPr>
        <w:t>และส่วนได้เสีย</w:t>
      </w:r>
      <w:r w:rsidR="00E64C28">
        <w:rPr>
          <w:rFonts w:ascii="Angsana New" w:hAnsi="Angsana New" w:hint="cs"/>
          <w:cs/>
        </w:rPr>
        <w:t xml:space="preserve">ในการร่วมค้า </w:t>
      </w:r>
      <w:r w:rsidR="00352430" w:rsidRPr="00CD157D">
        <w:rPr>
          <w:rFonts w:ascii="Angsana New" w:hAnsi="Angsana New"/>
          <w:cs/>
        </w:rPr>
        <w:t>ดังต่อไปนี้</w:t>
      </w:r>
    </w:p>
    <w:p w14:paraId="28E01876" w14:textId="77777777" w:rsidR="000B7789" w:rsidRPr="000B7789" w:rsidRDefault="000B7789" w:rsidP="00D54E8F">
      <w:pPr>
        <w:ind w:left="1106" w:right="-14" w:hanging="462"/>
        <w:jc w:val="thaiDistribute"/>
        <w:rPr>
          <w:rFonts w:ascii="Angsana New" w:hAnsi="Angsana New"/>
          <w:sz w:val="20"/>
          <w:szCs w:val="20"/>
        </w:rPr>
      </w:pPr>
    </w:p>
    <w:tbl>
      <w:tblPr>
        <w:tblW w:w="9214" w:type="dxa"/>
        <w:tblInd w:w="112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529"/>
        <w:gridCol w:w="1143"/>
        <w:gridCol w:w="1143"/>
        <w:gridCol w:w="1399"/>
      </w:tblGrid>
      <w:tr w:rsidR="001104CA" w:rsidRPr="00D5211D" w14:paraId="4776DE43" w14:textId="77777777" w:rsidTr="004C37CB">
        <w:trPr>
          <w:cantSplit/>
          <w:trHeight w:val="405"/>
        </w:trPr>
        <w:tc>
          <w:tcPr>
            <w:tcW w:w="552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277B48" w14:textId="77777777" w:rsidR="001104CA" w:rsidRPr="00D5211D" w:rsidRDefault="001104CA" w:rsidP="00CC2639">
            <w:pPr>
              <w:tabs>
                <w:tab w:val="left" w:pos="360"/>
                <w:tab w:val="left" w:pos="900"/>
                <w:tab w:val="left" w:pos="1440"/>
              </w:tabs>
              <w:ind w:left="-108" w:right="-108" w:firstLine="18"/>
              <w:jc w:val="center"/>
              <w:rPr>
                <w:sz w:val="30"/>
                <w:szCs w:val="30"/>
                <w:cs/>
              </w:rPr>
            </w:pPr>
            <w:r w:rsidRPr="00D5211D">
              <w:rPr>
                <w:sz w:val="30"/>
                <w:szCs w:val="30"/>
                <w:cs/>
              </w:rPr>
              <w:t>รายการ</w:t>
            </w:r>
          </w:p>
        </w:tc>
        <w:tc>
          <w:tcPr>
            <w:tcW w:w="2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134BA" w14:textId="77777777" w:rsidR="001104CA" w:rsidRPr="00D5211D" w:rsidRDefault="001104CA" w:rsidP="00CC2639">
            <w:pPr>
              <w:ind w:right="-108" w:firstLine="3"/>
              <w:jc w:val="center"/>
              <w:rPr>
                <w:sz w:val="30"/>
                <w:szCs w:val="30"/>
              </w:rPr>
            </w:pPr>
            <w:r w:rsidRPr="00D5211D">
              <w:rPr>
                <w:sz w:val="30"/>
                <w:szCs w:val="30"/>
                <w:cs/>
              </w:rPr>
              <w:t>ถือหุ้นร้อยละ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540868E" w14:textId="77777777" w:rsidR="001104CA" w:rsidRPr="00D5211D" w:rsidRDefault="001104CA" w:rsidP="00CC2639">
            <w:pPr>
              <w:ind w:left="-94" w:right="-108"/>
              <w:jc w:val="center"/>
              <w:rPr>
                <w:sz w:val="30"/>
                <w:szCs w:val="30"/>
              </w:rPr>
            </w:pPr>
            <w:r w:rsidRPr="00D5211D">
              <w:rPr>
                <w:sz w:val="30"/>
                <w:szCs w:val="30"/>
                <w:cs/>
              </w:rPr>
              <w:t>จัดตั้งขึ้นใน</w:t>
            </w:r>
          </w:p>
        </w:tc>
      </w:tr>
      <w:tr w:rsidR="001104CA" w:rsidRPr="00D5211D" w14:paraId="757C9FC2" w14:textId="77777777" w:rsidTr="004C37CB">
        <w:trPr>
          <w:cantSplit/>
          <w:trHeight w:val="405"/>
        </w:trPr>
        <w:tc>
          <w:tcPr>
            <w:tcW w:w="55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980BD" w14:textId="77777777" w:rsidR="001104CA" w:rsidRPr="00D5211D" w:rsidRDefault="001104CA" w:rsidP="00CC2639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sz w:val="30"/>
                <w:szCs w:val="30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570CA8AD" w14:textId="7D1107D8" w:rsidR="001104CA" w:rsidRPr="00D5211D" w:rsidRDefault="00131C12" w:rsidP="00FE3132">
            <w:pPr>
              <w:tabs>
                <w:tab w:val="left" w:pos="360"/>
                <w:tab w:val="left" w:pos="1440"/>
              </w:tabs>
              <w:ind w:left="-108" w:right="-87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</w:t>
            </w:r>
            <w:r w:rsidR="00F27AFA">
              <w:rPr>
                <w:sz w:val="30"/>
                <w:szCs w:val="30"/>
              </w:rPr>
              <w:t>1</w:t>
            </w:r>
            <w:r w:rsidR="00DA09DF" w:rsidRPr="00D5211D">
              <w:rPr>
                <w:rFonts w:hint="cs"/>
                <w:sz w:val="30"/>
                <w:szCs w:val="30"/>
                <w:cs/>
              </w:rPr>
              <w:t xml:space="preserve"> </w:t>
            </w:r>
            <w:r w:rsidR="00F27AFA">
              <w:rPr>
                <w:rFonts w:hint="cs"/>
                <w:sz w:val="30"/>
                <w:szCs w:val="30"/>
                <w:cs/>
              </w:rPr>
              <w:t>มี</w:t>
            </w:r>
            <w:r w:rsidR="005436B9" w:rsidRPr="00D5211D">
              <w:rPr>
                <w:rFonts w:hint="cs"/>
                <w:sz w:val="30"/>
                <w:szCs w:val="30"/>
                <w:cs/>
              </w:rPr>
              <w:t>.</w:t>
            </w:r>
            <w:r w:rsidR="00F27AFA">
              <w:rPr>
                <w:rFonts w:hint="cs"/>
                <w:sz w:val="30"/>
                <w:szCs w:val="30"/>
                <w:cs/>
              </w:rPr>
              <w:t>ค</w:t>
            </w:r>
            <w:r>
              <w:rPr>
                <w:rFonts w:hint="cs"/>
                <w:sz w:val="30"/>
                <w:szCs w:val="30"/>
                <w:cs/>
              </w:rPr>
              <w:t>.</w:t>
            </w:r>
            <w:r w:rsidR="00AC162A" w:rsidRPr="00D5211D">
              <w:rPr>
                <w:rFonts w:hint="cs"/>
                <w:sz w:val="30"/>
                <w:szCs w:val="30"/>
                <w:cs/>
              </w:rPr>
              <w:t xml:space="preserve"> </w:t>
            </w:r>
            <w:r w:rsidR="003C7CCE">
              <w:rPr>
                <w:sz w:val="30"/>
                <w:szCs w:val="30"/>
              </w:rPr>
              <w:t>256</w:t>
            </w:r>
            <w:r w:rsidR="00F100A6">
              <w:rPr>
                <w:sz w:val="30"/>
                <w:szCs w:val="30"/>
              </w:rPr>
              <w:t>8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BAFE2C5" w14:textId="312B3F2C" w:rsidR="001104CA" w:rsidRPr="00D5211D" w:rsidRDefault="001104CA" w:rsidP="00FE3132">
            <w:pPr>
              <w:tabs>
                <w:tab w:val="left" w:pos="360"/>
                <w:tab w:val="left" w:pos="1440"/>
              </w:tabs>
              <w:ind w:left="-108" w:right="-87"/>
              <w:jc w:val="center"/>
              <w:rPr>
                <w:sz w:val="30"/>
                <w:szCs w:val="30"/>
              </w:rPr>
            </w:pPr>
            <w:r w:rsidRPr="00D5211D">
              <w:rPr>
                <w:sz w:val="30"/>
                <w:szCs w:val="30"/>
              </w:rPr>
              <w:t xml:space="preserve">31 </w:t>
            </w:r>
            <w:r w:rsidR="00DB1E31" w:rsidRPr="00D5211D">
              <w:rPr>
                <w:rFonts w:hint="cs"/>
                <w:sz w:val="30"/>
                <w:szCs w:val="30"/>
                <w:cs/>
              </w:rPr>
              <w:t>ธ.ค</w:t>
            </w:r>
            <w:r w:rsidRPr="00D5211D">
              <w:rPr>
                <w:rFonts w:hint="cs"/>
                <w:sz w:val="30"/>
                <w:szCs w:val="30"/>
                <w:cs/>
              </w:rPr>
              <w:t xml:space="preserve">. </w:t>
            </w:r>
            <w:r w:rsidRPr="00D5211D">
              <w:rPr>
                <w:sz w:val="30"/>
                <w:szCs w:val="30"/>
              </w:rPr>
              <w:t>25</w:t>
            </w:r>
            <w:r w:rsidR="00DB1E31" w:rsidRPr="00D5211D">
              <w:rPr>
                <w:sz w:val="30"/>
                <w:szCs w:val="30"/>
              </w:rPr>
              <w:t>6</w:t>
            </w:r>
            <w:r w:rsidR="00F100A6">
              <w:rPr>
                <w:sz w:val="30"/>
                <w:szCs w:val="30"/>
              </w:rPr>
              <w:t>7</w:t>
            </w:r>
          </w:p>
        </w:tc>
        <w:tc>
          <w:tcPr>
            <w:tcW w:w="1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B64F3" w14:textId="77777777" w:rsidR="001104CA" w:rsidRPr="00D5211D" w:rsidRDefault="001104CA" w:rsidP="00CC2639">
            <w:pPr>
              <w:tabs>
                <w:tab w:val="left" w:pos="360"/>
                <w:tab w:val="left" w:pos="900"/>
                <w:tab w:val="left" w:pos="1440"/>
              </w:tabs>
              <w:ind w:left="-33"/>
              <w:jc w:val="center"/>
              <w:rPr>
                <w:sz w:val="30"/>
                <w:szCs w:val="30"/>
              </w:rPr>
            </w:pPr>
            <w:r w:rsidRPr="00D5211D">
              <w:rPr>
                <w:sz w:val="30"/>
                <w:szCs w:val="30"/>
                <w:cs/>
              </w:rPr>
              <w:t>ประเทศ</w:t>
            </w:r>
          </w:p>
        </w:tc>
      </w:tr>
      <w:tr w:rsidR="001104CA" w:rsidRPr="00D5211D" w14:paraId="7C8D793B" w14:textId="77777777" w:rsidTr="004C37CB">
        <w:trPr>
          <w:trHeight w:val="405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909BB61" w14:textId="77777777" w:rsidR="001104CA" w:rsidRPr="00D5211D" w:rsidRDefault="001104CA" w:rsidP="00CC2639">
            <w:pPr>
              <w:tabs>
                <w:tab w:val="left" w:pos="360"/>
                <w:tab w:val="left" w:pos="900"/>
                <w:tab w:val="left" w:pos="1440"/>
              </w:tabs>
              <w:ind w:left="72" w:hanging="72"/>
              <w:jc w:val="both"/>
              <w:rPr>
                <w:sz w:val="30"/>
                <w:szCs w:val="30"/>
                <w:cs/>
              </w:rPr>
            </w:pPr>
            <w:r w:rsidRPr="00D5211D">
              <w:rPr>
                <w:sz w:val="30"/>
                <w:szCs w:val="30"/>
                <w:u w:val="single"/>
                <w:cs/>
              </w:rPr>
              <w:t>บริษัทย่อยที่บริษัทถือหุ้นโดยตรง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</w:tcPr>
          <w:p w14:paraId="15665347" w14:textId="77777777" w:rsidR="001104CA" w:rsidRPr="00D5211D" w:rsidRDefault="001104CA" w:rsidP="00CC2639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119598DF" w14:textId="77777777" w:rsidR="001104CA" w:rsidRPr="00D5211D" w:rsidRDefault="001104CA" w:rsidP="00CC2639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31660D4" w14:textId="77777777" w:rsidR="001104CA" w:rsidRPr="00D5211D" w:rsidRDefault="001104CA" w:rsidP="00CC2639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</w:p>
        </w:tc>
      </w:tr>
      <w:tr w:rsidR="00067A66" w:rsidRPr="00D5211D" w14:paraId="36B3EFF9" w14:textId="77777777" w:rsidTr="004C37CB">
        <w:trPr>
          <w:trHeight w:val="406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A70D2EE" w14:textId="77777777" w:rsidR="00067A66" w:rsidRPr="00D5211D" w:rsidRDefault="00067A66" w:rsidP="00067A66">
            <w:pPr>
              <w:tabs>
                <w:tab w:val="left" w:pos="162"/>
                <w:tab w:val="left" w:pos="252"/>
                <w:tab w:val="left" w:pos="612"/>
              </w:tabs>
              <w:jc w:val="both"/>
              <w:rPr>
                <w:sz w:val="30"/>
                <w:szCs w:val="30"/>
              </w:rPr>
            </w:pPr>
            <w:r w:rsidRPr="00D5211D">
              <w:rPr>
                <w:sz w:val="30"/>
                <w:szCs w:val="30"/>
              </w:rPr>
              <w:t xml:space="preserve"> </w:t>
            </w:r>
            <w:r>
              <w:rPr>
                <w:sz w:val="30"/>
                <w:szCs w:val="30"/>
              </w:rPr>
              <w:t>1</w:t>
            </w:r>
            <w:r w:rsidRPr="00D5211D">
              <w:rPr>
                <w:sz w:val="30"/>
                <w:szCs w:val="30"/>
              </w:rPr>
              <w:t xml:space="preserve">. </w:t>
            </w:r>
            <w:r w:rsidRPr="00D5211D">
              <w:rPr>
                <w:sz w:val="30"/>
                <w:szCs w:val="30"/>
                <w:cs/>
              </w:rPr>
              <w:t xml:space="preserve">บริษัท บางกอกเอ็นเตอร์เทนเม้นต์ จำกัด </w:t>
            </w:r>
          </w:p>
        </w:tc>
        <w:tc>
          <w:tcPr>
            <w:tcW w:w="1143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</w:tcPr>
          <w:p w14:paraId="3558D019" w14:textId="77777777" w:rsidR="00067A66" w:rsidRPr="003F345B" w:rsidRDefault="00067A66" w:rsidP="00067A66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3F345B">
              <w:rPr>
                <w:sz w:val="30"/>
                <w:szCs w:val="30"/>
              </w:rPr>
              <w:t>99.99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B342E8B" w14:textId="77777777" w:rsidR="00067A66" w:rsidRPr="00D5211D" w:rsidRDefault="00067A66" w:rsidP="00067A66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3F345B">
              <w:rPr>
                <w:sz w:val="30"/>
                <w:szCs w:val="30"/>
              </w:rPr>
              <w:t>99.99</w:t>
            </w:r>
          </w:p>
        </w:tc>
        <w:tc>
          <w:tcPr>
            <w:tcW w:w="13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BEA4DB6" w14:textId="77777777" w:rsidR="00067A66" w:rsidRPr="00D5211D" w:rsidRDefault="00067A66" w:rsidP="00067A66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D5211D">
              <w:rPr>
                <w:sz w:val="30"/>
                <w:szCs w:val="30"/>
                <w:cs/>
              </w:rPr>
              <w:t>ไทย</w:t>
            </w:r>
          </w:p>
        </w:tc>
      </w:tr>
      <w:tr w:rsidR="00067A66" w:rsidRPr="00D5211D" w14:paraId="3D700600" w14:textId="77777777" w:rsidTr="004C37CB">
        <w:trPr>
          <w:trHeight w:val="405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009E76B" w14:textId="77777777" w:rsidR="00067A66" w:rsidRPr="00D5211D" w:rsidRDefault="00067A66" w:rsidP="00067A66">
            <w:pPr>
              <w:tabs>
                <w:tab w:val="left" w:pos="252"/>
                <w:tab w:val="left" w:pos="612"/>
              </w:tabs>
              <w:jc w:val="both"/>
              <w:rPr>
                <w:sz w:val="30"/>
                <w:szCs w:val="30"/>
              </w:rPr>
            </w:pPr>
            <w:r w:rsidRPr="00D5211D">
              <w:rPr>
                <w:sz w:val="30"/>
                <w:szCs w:val="30"/>
              </w:rPr>
              <w:t xml:space="preserve"> 2. </w:t>
            </w:r>
            <w:r w:rsidRPr="00D5211D">
              <w:rPr>
                <w:sz w:val="30"/>
                <w:szCs w:val="30"/>
                <w:cs/>
              </w:rPr>
              <w:t xml:space="preserve">บริษัท รังสิโรตม์วนิช จำกัด </w:t>
            </w:r>
          </w:p>
        </w:tc>
        <w:tc>
          <w:tcPr>
            <w:tcW w:w="1143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</w:tcPr>
          <w:p w14:paraId="06FFC40C" w14:textId="77777777" w:rsidR="00067A66" w:rsidRPr="003F345B" w:rsidRDefault="00067A66" w:rsidP="00067A66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3F345B">
              <w:rPr>
                <w:sz w:val="30"/>
                <w:szCs w:val="30"/>
              </w:rPr>
              <w:t>99.99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D10C179" w14:textId="77777777" w:rsidR="00067A66" w:rsidRPr="00D5211D" w:rsidRDefault="00067A66" w:rsidP="00067A66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3F345B">
              <w:rPr>
                <w:sz w:val="30"/>
                <w:szCs w:val="30"/>
              </w:rPr>
              <w:t>99.99</w:t>
            </w:r>
          </w:p>
        </w:tc>
        <w:tc>
          <w:tcPr>
            <w:tcW w:w="13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6DB12E1" w14:textId="77777777" w:rsidR="00067A66" w:rsidRPr="00D5211D" w:rsidRDefault="00067A66" w:rsidP="00067A66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D5211D">
              <w:rPr>
                <w:sz w:val="30"/>
                <w:szCs w:val="30"/>
                <w:cs/>
              </w:rPr>
              <w:t>ไทย</w:t>
            </w:r>
          </w:p>
        </w:tc>
      </w:tr>
      <w:tr w:rsidR="00067A66" w:rsidRPr="00D5211D" w14:paraId="71F2E7F6" w14:textId="77777777" w:rsidTr="004C37CB">
        <w:trPr>
          <w:trHeight w:val="405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DA2F3B0" w14:textId="77777777" w:rsidR="00067A66" w:rsidRPr="00D5211D" w:rsidRDefault="00067A66" w:rsidP="00067A66">
            <w:pPr>
              <w:tabs>
                <w:tab w:val="left" w:pos="252"/>
                <w:tab w:val="left" w:pos="612"/>
              </w:tabs>
              <w:jc w:val="both"/>
              <w:rPr>
                <w:sz w:val="30"/>
                <w:szCs w:val="30"/>
              </w:rPr>
            </w:pPr>
            <w:r w:rsidRPr="00D5211D">
              <w:rPr>
                <w:sz w:val="30"/>
                <w:szCs w:val="30"/>
              </w:rPr>
              <w:t xml:space="preserve"> 3. </w:t>
            </w:r>
            <w:r w:rsidRPr="00D5211D">
              <w:rPr>
                <w:sz w:val="30"/>
                <w:szCs w:val="30"/>
                <w:cs/>
              </w:rPr>
              <w:t>บริษัท นิวเวิลด์ โปรดั๊กชั่น จำกัด</w:t>
            </w:r>
          </w:p>
        </w:tc>
        <w:tc>
          <w:tcPr>
            <w:tcW w:w="1143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</w:tcPr>
          <w:p w14:paraId="3F6B5791" w14:textId="77777777" w:rsidR="00067A66" w:rsidRPr="003F345B" w:rsidRDefault="00067A66" w:rsidP="00067A66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3F345B">
              <w:rPr>
                <w:sz w:val="30"/>
                <w:szCs w:val="30"/>
              </w:rPr>
              <w:t>99.99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40B2B19" w14:textId="77777777" w:rsidR="00067A66" w:rsidRPr="00D5211D" w:rsidRDefault="00067A66" w:rsidP="00067A66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3F345B">
              <w:rPr>
                <w:sz w:val="30"/>
                <w:szCs w:val="30"/>
              </w:rPr>
              <w:t>99.99</w:t>
            </w:r>
          </w:p>
        </w:tc>
        <w:tc>
          <w:tcPr>
            <w:tcW w:w="13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B811442" w14:textId="77777777" w:rsidR="00067A66" w:rsidRPr="00D5211D" w:rsidRDefault="00067A66" w:rsidP="00067A66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D5211D">
              <w:rPr>
                <w:sz w:val="30"/>
                <w:szCs w:val="30"/>
                <w:cs/>
              </w:rPr>
              <w:t>ไทย</w:t>
            </w:r>
          </w:p>
        </w:tc>
      </w:tr>
      <w:tr w:rsidR="00067A66" w:rsidRPr="00D5211D" w14:paraId="0F3444FA" w14:textId="77777777" w:rsidTr="004C37CB">
        <w:trPr>
          <w:trHeight w:val="405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EB9CD38" w14:textId="5E8D44AD" w:rsidR="00067A66" w:rsidRPr="00D5211D" w:rsidRDefault="00067A66" w:rsidP="00067A66">
            <w:pPr>
              <w:tabs>
                <w:tab w:val="left" w:pos="252"/>
                <w:tab w:val="left" w:pos="612"/>
              </w:tabs>
              <w:jc w:val="both"/>
              <w:rPr>
                <w:sz w:val="30"/>
                <w:szCs w:val="30"/>
              </w:rPr>
            </w:pPr>
            <w:r w:rsidRPr="00D5211D">
              <w:rPr>
                <w:sz w:val="30"/>
                <w:szCs w:val="30"/>
              </w:rPr>
              <w:t xml:space="preserve"> </w:t>
            </w:r>
            <w:r w:rsidR="00A31752">
              <w:rPr>
                <w:rFonts w:hint="cs"/>
                <w:sz w:val="30"/>
                <w:szCs w:val="30"/>
                <w:cs/>
              </w:rPr>
              <w:t>4</w:t>
            </w:r>
            <w:r w:rsidRPr="00D5211D">
              <w:rPr>
                <w:sz w:val="30"/>
                <w:szCs w:val="30"/>
              </w:rPr>
              <w:t xml:space="preserve">. </w:t>
            </w:r>
            <w:r w:rsidRPr="00D5211D">
              <w:rPr>
                <w:sz w:val="30"/>
                <w:szCs w:val="30"/>
                <w:cs/>
              </w:rPr>
              <w:t>บริษัท บีอีซี</w:t>
            </w:r>
            <w:r w:rsidR="007B03CB">
              <w:rPr>
                <w:rFonts w:hint="cs"/>
                <w:sz w:val="30"/>
                <w:szCs w:val="30"/>
                <w:cs/>
              </w:rPr>
              <w:t xml:space="preserve"> </w:t>
            </w:r>
            <w:r w:rsidR="00A31752">
              <w:rPr>
                <w:rFonts w:hint="cs"/>
                <w:sz w:val="30"/>
                <w:szCs w:val="30"/>
                <w:cs/>
              </w:rPr>
              <w:t>สตูดิโอ</w:t>
            </w:r>
            <w:r w:rsidRPr="00D5211D">
              <w:rPr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143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</w:tcPr>
          <w:p w14:paraId="090292C5" w14:textId="77777777" w:rsidR="00067A66" w:rsidRPr="003F345B" w:rsidRDefault="00067A66" w:rsidP="00067A66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3F345B">
              <w:rPr>
                <w:sz w:val="30"/>
                <w:szCs w:val="30"/>
              </w:rPr>
              <w:t>99.99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2C55699" w14:textId="77777777" w:rsidR="00067A66" w:rsidRPr="00D5211D" w:rsidRDefault="00067A66" w:rsidP="00067A66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3F345B">
              <w:rPr>
                <w:sz w:val="30"/>
                <w:szCs w:val="30"/>
              </w:rPr>
              <w:t>99.99</w:t>
            </w:r>
          </w:p>
        </w:tc>
        <w:tc>
          <w:tcPr>
            <w:tcW w:w="13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7980CEA" w14:textId="77777777" w:rsidR="00067A66" w:rsidRPr="00D5211D" w:rsidRDefault="00067A66" w:rsidP="00067A66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D5211D">
              <w:rPr>
                <w:sz w:val="30"/>
                <w:szCs w:val="30"/>
                <w:cs/>
              </w:rPr>
              <w:t>ไทย</w:t>
            </w:r>
          </w:p>
        </w:tc>
      </w:tr>
      <w:tr w:rsidR="00067A66" w:rsidRPr="00D5211D" w14:paraId="14D5841D" w14:textId="77777777" w:rsidTr="004C37CB">
        <w:trPr>
          <w:trHeight w:val="405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AA09907" w14:textId="5C2A69A2" w:rsidR="00067A66" w:rsidRPr="00D5211D" w:rsidRDefault="00A31752" w:rsidP="00067A66">
            <w:pPr>
              <w:tabs>
                <w:tab w:val="left" w:pos="360"/>
                <w:tab w:val="left" w:pos="900"/>
                <w:tab w:val="left" w:pos="1440"/>
              </w:tabs>
              <w:ind w:left="522" w:hanging="522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 xml:space="preserve"> </w:t>
            </w:r>
            <w:r w:rsidR="00602097">
              <w:rPr>
                <w:sz w:val="30"/>
                <w:szCs w:val="30"/>
              </w:rPr>
              <w:t>5</w:t>
            </w:r>
            <w:r w:rsidR="00067A66" w:rsidRPr="00D5211D">
              <w:rPr>
                <w:sz w:val="30"/>
                <w:szCs w:val="30"/>
              </w:rPr>
              <w:t xml:space="preserve">. </w:t>
            </w:r>
            <w:r w:rsidR="00067A66" w:rsidRPr="00D5211D">
              <w:rPr>
                <w:sz w:val="30"/>
                <w:szCs w:val="30"/>
                <w:cs/>
              </w:rPr>
              <w:t>บริษัท บีอีซีไอ คอร์ปอเรชั่น จำกัด</w:t>
            </w:r>
          </w:p>
        </w:tc>
        <w:tc>
          <w:tcPr>
            <w:tcW w:w="1143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</w:tcPr>
          <w:p w14:paraId="2E1BA498" w14:textId="77777777" w:rsidR="00067A66" w:rsidRPr="003F345B" w:rsidRDefault="00067A66" w:rsidP="00067A66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3F345B">
              <w:rPr>
                <w:sz w:val="30"/>
                <w:szCs w:val="30"/>
              </w:rPr>
              <w:t>99.99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5862924" w14:textId="77777777" w:rsidR="00067A66" w:rsidRPr="00D5211D" w:rsidRDefault="00067A66" w:rsidP="00067A66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3F345B">
              <w:rPr>
                <w:sz w:val="30"/>
                <w:szCs w:val="30"/>
              </w:rPr>
              <w:t>99.99</w:t>
            </w:r>
          </w:p>
        </w:tc>
        <w:tc>
          <w:tcPr>
            <w:tcW w:w="13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6E546AF" w14:textId="77777777" w:rsidR="00067A66" w:rsidRPr="00D5211D" w:rsidRDefault="00067A66" w:rsidP="00067A66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D5211D">
              <w:rPr>
                <w:sz w:val="30"/>
                <w:szCs w:val="30"/>
                <w:cs/>
              </w:rPr>
              <w:t>ไทย</w:t>
            </w:r>
          </w:p>
        </w:tc>
      </w:tr>
      <w:tr w:rsidR="00067A66" w:rsidRPr="00D5211D" w14:paraId="007C04C6" w14:textId="77777777" w:rsidTr="004C37CB">
        <w:trPr>
          <w:trHeight w:val="406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E3A0C86" w14:textId="7E608707" w:rsidR="00067A66" w:rsidRPr="00D5211D" w:rsidRDefault="00A31752" w:rsidP="00067A66">
            <w:pPr>
              <w:tabs>
                <w:tab w:val="left" w:pos="360"/>
                <w:tab w:val="left" w:pos="900"/>
                <w:tab w:val="left" w:pos="1440"/>
              </w:tabs>
              <w:ind w:left="522" w:hanging="522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 xml:space="preserve"> </w:t>
            </w:r>
            <w:r w:rsidR="00602097">
              <w:rPr>
                <w:sz w:val="30"/>
                <w:szCs w:val="30"/>
              </w:rPr>
              <w:t>6</w:t>
            </w:r>
            <w:r w:rsidR="00067A66" w:rsidRPr="00D5211D">
              <w:rPr>
                <w:sz w:val="30"/>
                <w:szCs w:val="30"/>
              </w:rPr>
              <w:t xml:space="preserve">. </w:t>
            </w:r>
            <w:r w:rsidR="00067A66" w:rsidRPr="00D5211D">
              <w:rPr>
                <w:sz w:val="30"/>
                <w:szCs w:val="30"/>
                <w:cs/>
              </w:rPr>
              <w:t>บริษัท บีอีซี มัลติมีเดีย จำกัด</w:t>
            </w:r>
          </w:p>
        </w:tc>
        <w:tc>
          <w:tcPr>
            <w:tcW w:w="1143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</w:tcPr>
          <w:p w14:paraId="73FF4F29" w14:textId="77777777" w:rsidR="00067A66" w:rsidRPr="003F345B" w:rsidRDefault="00067A66" w:rsidP="00067A66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3F345B">
              <w:rPr>
                <w:sz w:val="30"/>
                <w:szCs w:val="30"/>
              </w:rPr>
              <w:t>99.99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48CD9F9" w14:textId="77777777" w:rsidR="00067A66" w:rsidRPr="00D5211D" w:rsidRDefault="00067A66" w:rsidP="00067A66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3F345B">
              <w:rPr>
                <w:sz w:val="30"/>
                <w:szCs w:val="30"/>
              </w:rPr>
              <w:t>99.99</w:t>
            </w:r>
          </w:p>
        </w:tc>
        <w:tc>
          <w:tcPr>
            <w:tcW w:w="13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A92E585" w14:textId="77777777" w:rsidR="00067A66" w:rsidRPr="00D5211D" w:rsidRDefault="00067A66" w:rsidP="00067A66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D5211D">
              <w:rPr>
                <w:sz w:val="30"/>
                <w:szCs w:val="30"/>
                <w:cs/>
              </w:rPr>
              <w:t>ไทย</w:t>
            </w:r>
          </w:p>
        </w:tc>
      </w:tr>
      <w:tr w:rsidR="00E64C28" w:rsidRPr="00D5211D" w14:paraId="43931493" w14:textId="77777777" w:rsidTr="004C37CB">
        <w:trPr>
          <w:trHeight w:val="406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B3DB93E" w14:textId="7AE4D17E" w:rsidR="00E64C28" w:rsidRDefault="00E64C28" w:rsidP="00E64C28">
            <w:pPr>
              <w:tabs>
                <w:tab w:val="left" w:pos="360"/>
                <w:tab w:val="left" w:pos="900"/>
                <w:tab w:val="left" w:pos="1440"/>
              </w:tabs>
              <w:ind w:left="522" w:hanging="522"/>
              <w:rPr>
                <w:sz w:val="30"/>
                <w:szCs w:val="30"/>
              </w:rPr>
            </w:pPr>
            <w:r w:rsidRPr="00C97985">
              <w:rPr>
                <w:rFonts w:hint="cs"/>
                <w:sz w:val="30"/>
                <w:szCs w:val="30"/>
                <w:u w:val="single"/>
                <w:cs/>
              </w:rPr>
              <w:t>การร่วมค้า</w:t>
            </w:r>
          </w:p>
        </w:tc>
        <w:tc>
          <w:tcPr>
            <w:tcW w:w="1143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</w:tcPr>
          <w:p w14:paraId="29F84283" w14:textId="77777777" w:rsidR="00E64C28" w:rsidRPr="003F345B" w:rsidRDefault="00E64C28" w:rsidP="00E64C28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41C5DE7" w14:textId="77777777" w:rsidR="00E64C28" w:rsidRPr="00D5211D" w:rsidRDefault="00E64C28" w:rsidP="00E64C28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</w:p>
        </w:tc>
        <w:tc>
          <w:tcPr>
            <w:tcW w:w="13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F4B373E" w14:textId="77777777" w:rsidR="00E64C28" w:rsidRPr="00D5211D" w:rsidRDefault="00E64C28" w:rsidP="00E64C28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</w:p>
        </w:tc>
      </w:tr>
      <w:tr w:rsidR="00E64C28" w:rsidRPr="00D5211D" w14:paraId="07DD4C5F" w14:textId="77777777" w:rsidTr="004C37CB">
        <w:trPr>
          <w:trHeight w:val="406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AAF7234" w14:textId="6B060083" w:rsidR="00E64C28" w:rsidRDefault="00AA0D5A" w:rsidP="00E64C28">
            <w:pPr>
              <w:tabs>
                <w:tab w:val="left" w:pos="360"/>
                <w:tab w:val="left" w:pos="900"/>
                <w:tab w:val="left" w:pos="1440"/>
              </w:tabs>
              <w:ind w:left="522" w:hanging="522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 xml:space="preserve"> </w:t>
            </w:r>
            <w:r w:rsidR="00E64C28">
              <w:rPr>
                <w:sz w:val="30"/>
                <w:szCs w:val="30"/>
              </w:rPr>
              <w:t>1</w:t>
            </w:r>
            <w:r w:rsidR="00E64C28" w:rsidRPr="000C69C7">
              <w:rPr>
                <w:rFonts w:hint="cs"/>
                <w:sz w:val="30"/>
                <w:szCs w:val="30"/>
                <w:cs/>
              </w:rPr>
              <w:t>.</w:t>
            </w:r>
            <w:r w:rsidR="00E64C28">
              <w:rPr>
                <w:rFonts w:hint="cs"/>
                <w:sz w:val="30"/>
                <w:szCs w:val="30"/>
                <w:cs/>
              </w:rPr>
              <w:t xml:space="preserve"> กิจการร่วม</w:t>
            </w:r>
            <w:r w:rsidR="00E64C28" w:rsidRPr="000C69C7">
              <w:rPr>
                <w:rFonts w:hint="cs"/>
                <w:sz w:val="30"/>
                <w:szCs w:val="30"/>
                <w:cs/>
              </w:rPr>
              <w:t>ค้าภาพยนต</w:t>
            </w:r>
            <w:r w:rsidR="00970479">
              <w:rPr>
                <w:rFonts w:hint="cs"/>
                <w:sz w:val="30"/>
                <w:szCs w:val="30"/>
                <w:cs/>
              </w:rPr>
              <w:t>ร์</w:t>
            </w:r>
            <w:r w:rsidR="00E64C28" w:rsidRPr="000C69C7">
              <w:rPr>
                <w:rFonts w:hint="cs"/>
                <w:sz w:val="30"/>
                <w:szCs w:val="30"/>
                <w:cs/>
              </w:rPr>
              <w:t>บัวผันฟันยับ</w:t>
            </w:r>
          </w:p>
        </w:tc>
        <w:tc>
          <w:tcPr>
            <w:tcW w:w="1143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</w:tcPr>
          <w:p w14:paraId="67BD37CA" w14:textId="0A4D9393" w:rsidR="00E64C28" w:rsidRPr="003F345B" w:rsidRDefault="00E64C28" w:rsidP="00E64C28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C97985">
              <w:rPr>
                <w:sz w:val="30"/>
                <w:szCs w:val="30"/>
              </w:rPr>
              <w:t>50.00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11226BC" w14:textId="28C342E1" w:rsidR="00E64C28" w:rsidRPr="00D5211D" w:rsidRDefault="009550E0" w:rsidP="00E64C28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9550E0">
              <w:rPr>
                <w:sz w:val="30"/>
                <w:szCs w:val="30"/>
              </w:rPr>
              <w:t>50.00</w:t>
            </w:r>
          </w:p>
        </w:tc>
        <w:tc>
          <w:tcPr>
            <w:tcW w:w="13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064D8C9" w14:textId="2AB4856F" w:rsidR="00E64C28" w:rsidRPr="00D5211D" w:rsidRDefault="00E64C28" w:rsidP="00E64C28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  <w:cs/>
              </w:rPr>
            </w:pPr>
            <w:r w:rsidRPr="00C97985">
              <w:rPr>
                <w:rFonts w:hint="cs"/>
                <w:sz w:val="30"/>
                <w:szCs w:val="30"/>
                <w:cs/>
              </w:rPr>
              <w:t>ไทย</w:t>
            </w:r>
          </w:p>
        </w:tc>
      </w:tr>
      <w:tr w:rsidR="00472D0A" w:rsidRPr="00D5211D" w14:paraId="0F0E73CF" w14:textId="77777777" w:rsidTr="004C37CB">
        <w:trPr>
          <w:trHeight w:val="406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2C14A" w14:textId="604E9F05" w:rsidR="00472D0A" w:rsidRPr="00472D0A" w:rsidRDefault="00AA0D5A" w:rsidP="00472D0A">
            <w:pPr>
              <w:tabs>
                <w:tab w:val="left" w:pos="360"/>
                <w:tab w:val="left" w:pos="900"/>
                <w:tab w:val="left" w:pos="1440"/>
              </w:tabs>
              <w:ind w:left="522" w:hanging="522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 xml:space="preserve"> </w:t>
            </w:r>
            <w:r w:rsidR="00472D0A" w:rsidRPr="00472D0A">
              <w:rPr>
                <w:sz w:val="30"/>
                <w:szCs w:val="30"/>
              </w:rPr>
              <w:t xml:space="preserve">2. </w:t>
            </w:r>
            <w:r w:rsidR="00472D0A" w:rsidRPr="00472D0A">
              <w:rPr>
                <w:sz w:val="30"/>
                <w:szCs w:val="30"/>
                <w:cs/>
              </w:rPr>
              <w:t>กิจการร่วมค้า</w:t>
            </w:r>
            <w:r w:rsidR="00472D0A" w:rsidRPr="00472D0A">
              <w:rPr>
                <w:sz w:val="30"/>
                <w:szCs w:val="30"/>
              </w:rPr>
              <w:t xml:space="preserve"> </w:t>
            </w:r>
            <w:r w:rsidR="00472D0A" w:rsidRPr="00472D0A">
              <w:rPr>
                <w:rFonts w:hint="cs"/>
                <w:sz w:val="30"/>
                <w:szCs w:val="30"/>
                <w:cs/>
              </w:rPr>
              <w:t>เ</w:t>
            </w:r>
            <w:r w:rsidR="00472D0A">
              <w:rPr>
                <w:rFonts w:hint="cs"/>
                <w:sz w:val="30"/>
                <w:szCs w:val="30"/>
                <w:cs/>
              </w:rPr>
              <w:t>มเจอร์ จอยน์ ฟิล์ม และ บีอีซี เวิลด์</w:t>
            </w:r>
          </w:p>
        </w:tc>
        <w:tc>
          <w:tcPr>
            <w:tcW w:w="1143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</w:tcPr>
          <w:p w14:paraId="08DDDCCC" w14:textId="33F28DBD" w:rsidR="00472D0A" w:rsidRPr="00C97985" w:rsidRDefault="00472D0A" w:rsidP="00472D0A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CD742F">
              <w:rPr>
                <w:sz w:val="30"/>
                <w:szCs w:val="30"/>
              </w:rPr>
              <w:t>50.00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26C3854" w14:textId="7B345A55" w:rsidR="00472D0A" w:rsidRPr="009550E0" w:rsidRDefault="00472D0A" w:rsidP="00472D0A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CD742F">
              <w:rPr>
                <w:sz w:val="30"/>
                <w:szCs w:val="30"/>
              </w:rPr>
              <w:t>50.00</w:t>
            </w:r>
          </w:p>
        </w:tc>
        <w:tc>
          <w:tcPr>
            <w:tcW w:w="1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9CD86" w14:textId="227A6472" w:rsidR="00472D0A" w:rsidRPr="00C97985" w:rsidRDefault="00472D0A" w:rsidP="00472D0A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  <w:cs/>
              </w:rPr>
            </w:pPr>
            <w:r w:rsidRPr="00DD6279">
              <w:rPr>
                <w:sz w:val="30"/>
                <w:szCs w:val="30"/>
                <w:cs/>
              </w:rPr>
              <w:t>ไทย</w:t>
            </w:r>
          </w:p>
        </w:tc>
      </w:tr>
    </w:tbl>
    <w:p w14:paraId="2E71E5B8" w14:textId="77777777" w:rsidR="007E3374" w:rsidRPr="000B7789" w:rsidRDefault="007E3374" w:rsidP="00400838">
      <w:pPr>
        <w:spacing w:line="120" w:lineRule="auto"/>
        <w:ind w:right="-331"/>
        <w:jc w:val="both"/>
        <w:rPr>
          <w:rFonts w:ascii="Angsana New" w:hAnsi="Angsana New"/>
          <w:sz w:val="24"/>
          <w:szCs w:val="24"/>
        </w:rPr>
      </w:pPr>
    </w:p>
    <w:p w14:paraId="628695E3" w14:textId="77777777" w:rsidR="00B96D0D" w:rsidRPr="00B75A84" w:rsidRDefault="00D131FB" w:rsidP="00347CB0">
      <w:pPr>
        <w:pStyle w:val="ListParagraph"/>
        <w:numPr>
          <w:ilvl w:val="1"/>
          <w:numId w:val="5"/>
        </w:numPr>
        <w:tabs>
          <w:tab w:val="left" w:pos="1092"/>
        </w:tabs>
        <w:ind w:right="-14" w:hanging="439"/>
        <w:jc w:val="thaiDistribute"/>
        <w:rPr>
          <w:rFonts w:ascii="Angsana New" w:hAnsi="Angsana New"/>
        </w:rPr>
      </w:pPr>
      <w:r w:rsidRPr="00B75A84">
        <w:rPr>
          <w:rFonts w:ascii="Angsana New" w:hAnsi="Angsana New"/>
          <w:szCs w:val="32"/>
          <w:cs/>
        </w:rPr>
        <w:t>ยอดคงค้างและรายการระหว่างกันของบริษัท</w:t>
      </w:r>
      <w:r w:rsidR="004D6F1B" w:rsidRPr="00B75A84">
        <w:rPr>
          <w:rFonts w:ascii="Angsana New" w:hAnsi="Angsana New"/>
          <w:szCs w:val="32"/>
          <w:cs/>
        </w:rPr>
        <w:t>และ</w:t>
      </w:r>
      <w:r w:rsidRPr="00B75A84">
        <w:rPr>
          <w:rFonts w:ascii="Angsana New" w:hAnsi="Angsana New"/>
          <w:szCs w:val="32"/>
          <w:cs/>
        </w:rPr>
        <w:t>บริษัทย่อย</w:t>
      </w:r>
      <w:r w:rsidR="00732D7A" w:rsidRPr="00B75A84">
        <w:rPr>
          <w:rFonts w:ascii="Angsana New" w:hAnsi="Angsana New"/>
          <w:szCs w:val="32"/>
          <w:cs/>
        </w:rPr>
        <w:t xml:space="preserve"> </w:t>
      </w:r>
      <w:r w:rsidRPr="00B75A84">
        <w:rPr>
          <w:rFonts w:ascii="Angsana New" w:hAnsi="Angsana New"/>
          <w:szCs w:val="32"/>
          <w:cs/>
        </w:rPr>
        <w:t>ได้ตัดออกจากงบการเงิน</w:t>
      </w:r>
      <w:r w:rsidR="00AC67F2" w:rsidRPr="00B75A84">
        <w:rPr>
          <w:rFonts w:ascii="Angsana New" w:hAnsi="Angsana New"/>
          <w:szCs w:val="32"/>
          <w:cs/>
        </w:rPr>
        <w:t>ระหว่างกาล</w:t>
      </w:r>
      <w:r w:rsidRPr="00B75A84">
        <w:rPr>
          <w:rFonts w:ascii="Angsana New" w:hAnsi="Angsana New"/>
          <w:szCs w:val="32"/>
          <w:cs/>
        </w:rPr>
        <w:t>รวมแล้ว</w:t>
      </w:r>
    </w:p>
    <w:p w14:paraId="603121B2" w14:textId="6BF8175D" w:rsidR="00A91922" w:rsidRPr="00B2444A" w:rsidRDefault="00A91922" w:rsidP="00347CB0">
      <w:pPr>
        <w:pStyle w:val="ListParagraph"/>
        <w:numPr>
          <w:ilvl w:val="1"/>
          <w:numId w:val="5"/>
        </w:numPr>
        <w:tabs>
          <w:tab w:val="left" w:pos="1092"/>
        </w:tabs>
        <w:ind w:right="-14" w:hanging="439"/>
        <w:jc w:val="thaiDistribute"/>
        <w:rPr>
          <w:rFonts w:ascii="Angsana New" w:hAnsi="Angsana New"/>
          <w:szCs w:val="32"/>
        </w:rPr>
      </w:pPr>
      <w:r w:rsidRPr="00B2444A">
        <w:rPr>
          <w:rFonts w:ascii="Angsana New" w:hAnsi="Angsana New" w:hint="cs"/>
          <w:szCs w:val="32"/>
          <w:cs/>
        </w:rPr>
        <w:t>มาตรฐานการบัญชีใหม่ที่เริ่มมีผลบังคับใช้ในงวดบัญชีปัจจุบัน</w:t>
      </w:r>
    </w:p>
    <w:p w14:paraId="57E689A5" w14:textId="4B287838" w:rsidR="00A91922" w:rsidRPr="00B2444A" w:rsidRDefault="00A91922" w:rsidP="00A0032E">
      <w:pPr>
        <w:ind w:left="1092" w:right="-45" w:firstLine="468"/>
        <w:jc w:val="thaiDistribute"/>
        <w:rPr>
          <w:rFonts w:ascii="Angsana New" w:hAnsi="Angsana New" w:cs="Angsana New"/>
          <w:spacing w:val="-4"/>
        </w:rPr>
      </w:pPr>
      <w:r w:rsidRPr="00B2444A">
        <w:rPr>
          <w:rFonts w:ascii="Angsana New" w:hAnsi="Angsana New" w:cs="Angsana New" w:hint="cs"/>
          <w:spacing w:val="-4"/>
          <w:cs/>
        </w:rPr>
        <w:t>กลุ่มบริษัทได้นำมาตรฐานการรายงานทางการเงิน ฉบับปรับปรุงจำนวนหลายฉบับ ซึ่งมีผลบังคับใช้สำหรับ</w:t>
      </w:r>
      <w:r w:rsidR="007A29F4" w:rsidRPr="00B2444A">
        <w:rPr>
          <w:rFonts w:ascii="Angsana New" w:hAnsi="Angsana New" w:cs="Angsana New" w:hint="cs"/>
          <w:spacing w:val="-4"/>
          <w:cs/>
        </w:rPr>
        <w:t xml:space="preserve"> </w:t>
      </w:r>
      <w:r w:rsidR="00347CB0" w:rsidRPr="00B2444A">
        <w:rPr>
          <w:rFonts w:ascii="Angsana New" w:hAnsi="Angsana New" w:cs="Angsana New"/>
          <w:spacing w:val="-4"/>
        </w:rPr>
        <w:t xml:space="preserve"> </w:t>
      </w:r>
      <w:r w:rsidR="007A29F4" w:rsidRPr="00B2444A">
        <w:rPr>
          <w:rFonts w:ascii="Angsana New" w:hAnsi="Angsana New" w:cs="Angsana New" w:hint="cs"/>
          <w:spacing w:val="-4"/>
          <w:cs/>
        </w:rPr>
        <w:t xml:space="preserve">  </w:t>
      </w:r>
      <w:r w:rsidRPr="00B2444A">
        <w:rPr>
          <w:rFonts w:ascii="Angsana New" w:hAnsi="Angsana New" w:cs="Angsana New" w:hint="cs"/>
          <w:spacing w:val="-4"/>
          <w:cs/>
        </w:rPr>
        <w:t xml:space="preserve">งบการเงินที่มีรอบระยะเวลาบัญชีที่เริ่มในหรือหลังวันที่ </w:t>
      </w:r>
      <w:r w:rsidR="003C7CCE" w:rsidRPr="00B2444A">
        <w:rPr>
          <w:rFonts w:ascii="Angsana New" w:hAnsi="Angsana New" w:cs="Angsana New"/>
          <w:spacing w:val="-4"/>
        </w:rPr>
        <w:t>1</w:t>
      </w:r>
      <w:r w:rsidRPr="00B2444A">
        <w:rPr>
          <w:rFonts w:ascii="Angsana New" w:hAnsi="Angsana New" w:cs="Angsana New" w:hint="cs"/>
          <w:spacing w:val="-4"/>
          <w:cs/>
        </w:rPr>
        <w:t xml:space="preserve"> มกราคม </w:t>
      </w:r>
      <w:r w:rsidR="00E55FE9" w:rsidRPr="00B2444A">
        <w:rPr>
          <w:rFonts w:ascii="Angsana New" w:hAnsi="Angsana New" w:cs="Angsana New"/>
          <w:spacing w:val="-4"/>
        </w:rPr>
        <w:t>256</w:t>
      </w:r>
      <w:r w:rsidR="00BC110E">
        <w:rPr>
          <w:rFonts w:ascii="Angsana New" w:hAnsi="Angsana New" w:cs="Angsana New"/>
          <w:spacing w:val="-4"/>
        </w:rPr>
        <w:t>8</w:t>
      </w:r>
      <w:r w:rsidRPr="00B2444A">
        <w:rPr>
          <w:rFonts w:ascii="Angsana New" w:hAnsi="Angsana New" w:cs="Angsana New" w:hint="cs"/>
          <w:spacing w:val="-4"/>
          <w:cs/>
        </w:rPr>
        <w:t xml:space="preserve"> มาถือปฏิบัติ </w:t>
      </w:r>
      <w:r w:rsidRPr="00B2444A">
        <w:rPr>
          <w:rFonts w:ascii="Angsana New" w:eastAsia="Times New Roman" w:hAnsi="Angsana New" w:cs="Angsana New"/>
          <w:cs/>
        </w:rPr>
        <w:t>มาตรฐานการรายงานทางการเงินดังกล่าวได้รับการปรับปรุงหรือจัดให้มีขึ้น</w:t>
      </w:r>
      <w:r w:rsidRPr="00B2444A">
        <w:rPr>
          <w:rFonts w:ascii="Angsana New" w:eastAsia="Times New Roman" w:hAnsi="Angsana New" w:cs="Angsana New" w:hint="cs"/>
          <w:cs/>
        </w:rPr>
        <w:t xml:space="preserve"> </w:t>
      </w:r>
      <w:r w:rsidRPr="00B2444A">
        <w:rPr>
          <w:rFonts w:ascii="Angsana New" w:eastAsia="Times New Roman" w:hAnsi="Angsana New" w:cs="Angsana New"/>
          <w:cs/>
        </w:rPr>
        <w:t>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</w:t>
      </w:r>
      <w:r w:rsidRPr="00B2444A">
        <w:rPr>
          <w:rFonts w:ascii="Angsana New" w:eastAsia="Times New Roman" w:hAnsi="Angsana New" w:cs="Angsana New" w:hint="cs"/>
          <w:cs/>
        </w:rPr>
        <w:t xml:space="preserve"> </w:t>
      </w:r>
      <w:r w:rsidR="00C61AE4" w:rsidRPr="00B2444A">
        <w:rPr>
          <w:rFonts w:ascii="Angsana New" w:eastAsia="Times New Roman" w:hAnsi="Angsana New" w:cs="Angsana New" w:hint="cs"/>
          <w:cs/>
        </w:rPr>
        <w:t>และ</w:t>
      </w:r>
      <w:r w:rsidR="00F80FD6">
        <w:rPr>
          <w:rFonts w:ascii="Angsana New" w:eastAsia="Times New Roman" w:hAnsi="Angsana New" w:cs="Angsana New" w:hint="cs"/>
          <w:cs/>
        </w:rPr>
        <w:t>การให้</w:t>
      </w:r>
      <w:r w:rsidR="00F80FD6">
        <w:rPr>
          <w:rFonts w:ascii="Angsana New" w:eastAsia="Times New Roman" w:hAnsi="Angsana New" w:cs="Angsana New"/>
          <w:cs/>
        </w:rPr>
        <w:br/>
      </w:r>
      <w:r w:rsidR="00F80FD6">
        <w:rPr>
          <w:rFonts w:ascii="Angsana New" w:eastAsia="Times New Roman" w:hAnsi="Angsana New" w:cs="Angsana New" w:hint="cs"/>
          <w:cs/>
        </w:rPr>
        <w:t>แนวปฏิบัติทางบัญชี</w:t>
      </w:r>
      <w:r w:rsidR="00C61AE4" w:rsidRPr="00B2444A">
        <w:rPr>
          <w:rFonts w:ascii="Angsana New" w:eastAsia="Times New Roman" w:hAnsi="Angsana New" w:cs="Angsana New" w:hint="cs"/>
          <w:cs/>
        </w:rPr>
        <w:t>กับผู้ใช้มาตรฐาน</w:t>
      </w:r>
    </w:p>
    <w:p w14:paraId="7DB4F531" w14:textId="67FA2409" w:rsidR="009E1E88" w:rsidRPr="009369F7" w:rsidRDefault="00D5478E" w:rsidP="009369F7">
      <w:pPr>
        <w:ind w:left="1092" w:right="-45" w:firstLine="462"/>
        <w:jc w:val="thaiDistribute"/>
        <w:rPr>
          <w:rFonts w:ascii="Angsana New" w:hAnsi="Angsana New" w:cs="Angsana New"/>
          <w:spacing w:val="-2"/>
        </w:rPr>
      </w:pPr>
      <w:r w:rsidRPr="00B2444A">
        <w:rPr>
          <w:rFonts w:ascii="Angsana New" w:hAnsi="Angsana New" w:cs="Angsana New" w:hint="cs"/>
          <w:spacing w:val="-2"/>
          <w:cs/>
        </w:rPr>
        <w:t>การนำ</w:t>
      </w:r>
      <w:r w:rsidR="00A91922" w:rsidRPr="00B2444A">
        <w:rPr>
          <w:rFonts w:ascii="Angsana New" w:hAnsi="Angsana New" w:cs="Angsana New"/>
          <w:spacing w:val="-2"/>
          <w:cs/>
        </w:rPr>
        <w:t>มาตรฐานการรายงานทางการเงินดังกล่าว</w:t>
      </w:r>
      <w:r w:rsidRPr="00B2444A">
        <w:rPr>
          <w:rFonts w:ascii="Angsana New" w:hAnsi="Angsana New" w:cs="Angsana New" w:hint="cs"/>
          <w:spacing w:val="-2"/>
          <w:cs/>
        </w:rPr>
        <w:t>มาถือ</w:t>
      </w:r>
      <w:r w:rsidRPr="00B2444A">
        <w:rPr>
          <w:rFonts w:ascii="Angsana New" w:hAnsi="Angsana New" w:cs="Angsana New"/>
          <w:spacing w:val="-2"/>
          <w:cs/>
        </w:rPr>
        <w:t>ปฏิบัติ</w:t>
      </w:r>
      <w:r w:rsidRPr="00B2444A">
        <w:rPr>
          <w:rFonts w:ascii="Angsana New" w:hAnsi="Angsana New" w:cs="Angsana New" w:hint="cs"/>
          <w:spacing w:val="-2"/>
          <w:cs/>
        </w:rPr>
        <w:t>นี้</w:t>
      </w:r>
      <w:r w:rsidR="00A91922" w:rsidRPr="00B2444A">
        <w:rPr>
          <w:rFonts w:ascii="Angsana New" w:hAnsi="Angsana New" w:cs="Angsana New" w:hint="cs"/>
          <w:spacing w:val="-2"/>
          <w:cs/>
        </w:rPr>
        <w:t xml:space="preserve"> </w:t>
      </w:r>
      <w:r w:rsidR="00A91922" w:rsidRPr="00B2444A">
        <w:rPr>
          <w:rFonts w:ascii="Angsana New" w:hAnsi="Angsana New" w:cs="Angsana New"/>
          <w:spacing w:val="-2"/>
          <w:cs/>
        </w:rPr>
        <w:t>ไม่มีผลกระทบอย่างมีสาระสำคัญต่อ</w:t>
      </w:r>
      <w:r w:rsidR="00563983" w:rsidRPr="00B2444A">
        <w:rPr>
          <w:rFonts w:ascii="Angsana New" w:hAnsi="Angsana New" w:cs="Angsana New"/>
          <w:spacing w:val="-2"/>
          <w:cs/>
        </w:rPr>
        <w:br/>
      </w:r>
      <w:r w:rsidR="00A91922" w:rsidRPr="00B2444A">
        <w:rPr>
          <w:rFonts w:ascii="Angsana New" w:hAnsi="Angsana New" w:cs="Angsana New"/>
          <w:spacing w:val="-2"/>
          <w:cs/>
        </w:rPr>
        <w:t>งบการเงิน</w:t>
      </w:r>
      <w:r w:rsidR="00A91922" w:rsidRPr="00B2444A">
        <w:rPr>
          <w:rFonts w:ascii="Angsana New" w:hAnsi="Angsana New" w:cs="Angsana New" w:hint="cs"/>
          <w:spacing w:val="-2"/>
          <w:cs/>
        </w:rPr>
        <w:t>ของบริษัทและกลุ่มบริษัท</w:t>
      </w:r>
    </w:p>
    <w:p w14:paraId="0A938E6D" w14:textId="7E7CCBB4" w:rsidR="0049147D" w:rsidRPr="00F56D04" w:rsidRDefault="0049147D">
      <w:pPr>
        <w:rPr>
          <w:rFonts w:ascii="Angsana New" w:hAnsi="Angsana New" w:cs="Angsana New"/>
          <w:cs/>
        </w:rPr>
      </w:pPr>
    </w:p>
    <w:p w14:paraId="0936B090" w14:textId="77777777" w:rsidR="00A461C1" w:rsidRPr="00BD6E48" w:rsidRDefault="00A461C1" w:rsidP="003D58B0">
      <w:pPr>
        <w:numPr>
          <w:ilvl w:val="0"/>
          <w:numId w:val="1"/>
        </w:numPr>
        <w:tabs>
          <w:tab w:val="clear" w:pos="360"/>
        </w:tabs>
        <w:ind w:left="630" w:right="144" w:hanging="346"/>
        <w:rPr>
          <w:rFonts w:ascii="Angsana New" w:hAnsi="Angsana New"/>
          <w:b/>
          <w:bCs/>
        </w:rPr>
      </w:pPr>
      <w:r w:rsidRPr="00BD6E48">
        <w:rPr>
          <w:rFonts w:ascii="Angsana New" w:hAnsi="Angsana New" w:hint="cs"/>
          <w:b/>
          <w:bCs/>
          <w:cs/>
        </w:rPr>
        <w:t>สรุป</w:t>
      </w:r>
      <w:r w:rsidRPr="00BD6E48">
        <w:rPr>
          <w:rFonts w:ascii="Angsana New" w:hAnsi="Angsana New"/>
          <w:b/>
          <w:bCs/>
          <w:cs/>
        </w:rPr>
        <w:t>นโยบายการบัญชีที่สำคัญ</w:t>
      </w:r>
    </w:p>
    <w:p w14:paraId="12203DDC" w14:textId="77777777" w:rsidR="00A461C1" w:rsidRPr="004C30A5" w:rsidRDefault="00A461C1" w:rsidP="00A461C1">
      <w:pPr>
        <w:ind w:right="-43"/>
        <w:jc w:val="thaiDistribute"/>
        <w:rPr>
          <w:rFonts w:ascii="Angsana New" w:hAnsi="Angsana New"/>
          <w:b/>
          <w:bCs/>
          <w:sz w:val="2"/>
          <w:szCs w:val="2"/>
        </w:rPr>
      </w:pPr>
    </w:p>
    <w:p w14:paraId="504DFD9E" w14:textId="01F35E1B" w:rsidR="00E55FE9" w:rsidRDefault="006C1A88" w:rsidP="006B683D">
      <w:pPr>
        <w:ind w:left="644" w:right="-59" w:firstLine="532"/>
        <w:jc w:val="thaiDistribute"/>
        <w:rPr>
          <w:rFonts w:asciiTheme="majorBidi" w:eastAsia="Times New Roman" w:hAnsiTheme="majorBidi" w:cs="Angsana New"/>
          <w:spacing w:val="-2"/>
        </w:rPr>
      </w:pPr>
      <w:r w:rsidRPr="00A74B7B">
        <w:rPr>
          <w:rFonts w:asciiTheme="majorBidi" w:eastAsia="Times New Roman" w:hAnsiTheme="majorBidi" w:cs="Angsana New"/>
          <w:spacing w:val="-2"/>
          <w:cs/>
        </w:rPr>
        <w:t>นโยบายการบัญชีและวิธีการคำนวณที่ใช้ในงบการเงิน</w:t>
      </w:r>
      <w:r w:rsidR="00C2480F" w:rsidRPr="00A74B7B">
        <w:rPr>
          <w:rFonts w:asciiTheme="majorBidi" w:eastAsia="Times New Roman" w:hAnsiTheme="majorBidi" w:cs="Angsana New" w:hint="cs"/>
          <w:spacing w:val="-2"/>
          <w:cs/>
        </w:rPr>
        <w:t>ระหว่างกาลนี้ มีความสอดคล้องกับการถือปฏิบัติใน</w:t>
      </w:r>
      <w:r w:rsidR="003D79F2" w:rsidRPr="00A74B7B">
        <w:rPr>
          <w:rFonts w:asciiTheme="majorBidi" w:eastAsia="Times New Roman" w:hAnsiTheme="majorBidi" w:cs="Angsana New" w:hint="cs"/>
          <w:spacing w:val="-2"/>
          <w:cs/>
        </w:rPr>
        <w:t xml:space="preserve">    </w:t>
      </w:r>
      <w:r w:rsidR="00347CB0" w:rsidRPr="00A74B7B">
        <w:rPr>
          <w:rFonts w:asciiTheme="majorBidi" w:eastAsia="Times New Roman" w:hAnsiTheme="majorBidi" w:cs="Angsana New"/>
          <w:spacing w:val="-2"/>
        </w:rPr>
        <w:t xml:space="preserve"> </w:t>
      </w:r>
      <w:r w:rsidR="00C2480F" w:rsidRPr="00A74B7B">
        <w:rPr>
          <w:rFonts w:asciiTheme="majorBidi" w:eastAsia="Times New Roman" w:hAnsiTheme="majorBidi" w:cs="Angsana New" w:hint="cs"/>
          <w:spacing w:val="-2"/>
          <w:cs/>
        </w:rPr>
        <w:t>งบการเงิน</w:t>
      </w:r>
      <w:r w:rsidRPr="00A74B7B">
        <w:rPr>
          <w:rFonts w:asciiTheme="majorBidi" w:eastAsia="Times New Roman" w:hAnsiTheme="majorBidi" w:cs="Angsana New"/>
          <w:spacing w:val="-2"/>
          <w:cs/>
        </w:rPr>
        <w:t>สำหรับปี</w:t>
      </w:r>
      <w:r w:rsidR="003D79F2" w:rsidRPr="00A74B7B">
        <w:rPr>
          <w:rFonts w:asciiTheme="majorBidi" w:eastAsia="Times New Roman" w:hAnsiTheme="majorBidi" w:cs="Angsana New" w:hint="cs"/>
          <w:spacing w:val="-2"/>
          <w:cs/>
        </w:rPr>
        <w:t xml:space="preserve"> </w:t>
      </w:r>
      <w:r w:rsidRPr="00A74B7B">
        <w:rPr>
          <w:rFonts w:asciiTheme="majorBidi" w:eastAsia="Times New Roman" w:hAnsiTheme="majorBidi" w:cs="Angsana New"/>
          <w:spacing w:val="-2"/>
          <w:cs/>
        </w:rPr>
        <w:t xml:space="preserve">สิ้นสุดวันที่ </w:t>
      </w:r>
      <w:r w:rsidRPr="00A74B7B">
        <w:rPr>
          <w:rFonts w:asciiTheme="majorBidi" w:eastAsia="Times New Roman" w:hAnsiTheme="majorBidi" w:cs="Angsana New"/>
          <w:spacing w:val="-2"/>
        </w:rPr>
        <w:t>31</w:t>
      </w:r>
      <w:r w:rsidRPr="00A74B7B">
        <w:rPr>
          <w:rFonts w:asciiTheme="majorBidi" w:eastAsia="Times New Roman" w:hAnsiTheme="majorBidi" w:cs="Angsana New"/>
          <w:spacing w:val="-2"/>
          <w:cs/>
        </w:rPr>
        <w:t xml:space="preserve"> ธันวาคม </w:t>
      </w:r>
      <w:r w:rsidRPr="00A74B7B">
        <w:rPr>
          <w:rFonts w:asciiTheme="majorBidi" w:eastAsia="Times New Roman" w:hAnsiTheme="majorBidi" w:cs="Angsana New"/>
          <w:spacing w:val="-2"/>
        </w:rPr>
        <w:t>256</w:t>
      </w:r>
      <w:r w:rsidR="00F01A2B">
        <w:rPr>
          <w:rFonts w:asciiTheme="majorBidi" w:eastAsia="Times New Roman" w:hAnsiTheme="majorBidi" w:cs="Angsana New"/>
          <w:spacing w:val="-2"/>
        </w:rPr>
        <w:t>7</w:t>
      </w:r>
      <w:r w:rsidR="00A313A0" w:rsidRPr="00A74B7B">
        <w:rPr>
          <w:rFonts w:asciiTheme="majorBidi" w:eastAsia="Times New Roman" w:hAnsiTheme="majorBidi" w:cs="Angsana New" w:hint="cs"/>
          <w:spacing w:val="-2"/>
          <w:cs/>
        </w:rPr>
        <w:t xml:space="preserve"> </w:t>
      </w:r>
    </w:p>
    <w:p w14:paraId="3380B001" w14:textId="01899AD1" w:rsidR="009369F7" w:rsidRDefault="009369F7" w:rsidP="00602097">
      <w:pPr>
        <w:ind w:right="-59"/>
        <w:jc w:val="thaiDistribute"/>
        <w:rPr>
          <w:rFonts w:ascii="Angsana New" w:hAnsi="Angsana New"/>
          <w:spacing w:val="2"/>
          <w:sz w:val="24"/>
          <w:szCs w:val="24"/>
        </w:rPr>
      </w:pPr>
    </w:p>
    <w:p w14:paraId="51BFC04E" w14:textId="77777777" w:rsidR="00F56D04" w:rsidRDefault="00F56D04" w:rsidP="00602097">
      <w:pPr>
        <w:ind w:right="-59"/>
        <w:jc w:val="thaiDistribute"/>
        <w:rPr>
          <w:rFonts w:ascii="Angsana New" w:hAnsi="Angsana New"/>
          <w:spacing w:val="2"/>
          <w:sz w:val="24"/>
          <w:szCs w:val="24"/>
        </w:rPr>
      </w:pPr>
    </w:p>
    <w:p w14:paraId="1B1A4BBE" w14:textId="77777777" w:rsidR="00F56D04" w:rsidRDefault="00F56D04" w:rsidP="00602097">
      <w:pPr>
        <w:ind w:right="-59"/>
        <w:jc w:val="thaiDistribute"/>
        <w:rPr>
          <w:rFonts w:ascii="Angsana New" w:hAnsi="Angsana New"/>
          <w:spacing w:val="2"/>
          <w:sz w:val="24"/>
          <w:szCs w:val="24"/>
        </w:rPr>
      </w:pPr>
    </w:p>
    <w:p w14:paraId="3CBA9280" w14:textId="77777777" w:rsidR="00F56D04" w:rsidRDefault="00F56D04" w:rsidP="00602097">
      <w:pPr>
        <w:ind w:right="-59"/>
        <w:jc w:val="thaiDistribute"/>
        <w:rPr>
          <w:rFonts w:ascii="Angsana New" w:hAnsi="Angsana New"/>
          <w:spacing w:val="2"/>
          <w:sz w:val="24"/>
          <w:szCs w:val="24"/>
        </w:rPr>
      </w:pPr>
    </w:p>
    <w:p w14:paraId="0E1A08FA" w14:textId="77777777" w:rsidR="00F56D04" w:rsidRDefault="00F56D04" w:rsidP="00602097">
      <w:pPr>
        <w:ind w:right="-59"/>
        <w:jc w:val="thaiDistribute"/>
        <w:rPr>
          <w:rFonts w:ascii="Angsana New" w:hAnsi="Angsana New"/>
          <w:spacing w:val="2"/>
          <w:sz w:val="24"/>
          <w:szCs w:val="24"/>
        </w:rPr>
      </w:pPr>
    </w:p>
    <w:p w14:paraId="2ECF1756" w14:textId="77777777" w:rsidR="00F56D04" w:rsidRDefault="00F56D04" w:rsidP="00602097">
      <w:pPr>
        <w:ind w:right="-59"/>
        <w:jc w:val="thaiDistribute"/>
        <w:rPr>
          <w:rFonts w:ascii="Angsana New" w:hAnsi="Angsana New"/>
          <w:spacing w:val="2"/>
          <w:sz w:val="24"/>
          <w:szCs w:val="24"/>
        </w:rPr>
      </w:pPr>
    </w:p>
    <w:p w14:paraId="12DDB15F" w14:textId="77777777" w:rsidR="00F56D04" w:rsidRDefault="00F56D04" w:rsidP="00602097">
      <w:pPr>
        <w:ind w:right="-59"/>
        <w:jc w:val="thaiDistribute"/>
        <w:rPr>
          <w:rFonts w:ascii="Angsana New" w:hAnsi="Angsana New"/>
          <w:spacing w:val="2"/>
          <w:sz w:val="24"/>
          <w:szCs w:val="24"/>
        </w:rPr>
      </w:pPr>
    </w:p>
    <w:p w14:paraId="024318C5" w14:textId="77777777" w:rsidR="00F56D04" w:rsidRDefault="00F56D04" w:rsidP="00602097">
      <w:pPr>
        <w:ind w:right="-59"/>
        <w:jc w:val="thaiDistribute"/>
        <w:rPr>
          <w:rFonts w:ascii="Angsana New" w:hAnsi="Angsana New"/>
          <w:spacing w:val="2"/>
          <w:sz w:val="24"/>
          <w:szCs w:val="24"/>
        </w:rPr>
      </w:pPr>
    </w:p>
    <w:p w14:paraId="69034BA7" w14:textId="77777777" w:rsidR="00F56D04" w:rsidRPr="00F56D04" w:rsidRDefault="00F56D04" w:rsidP="00602097">
      <w:pPr>
        <w:ind w:right="-59"/>
        <w:jc w:val="thaiDistribute"/>
        <w:rPr>
          <w:rFonts w:ascii="Angsana New" w:hAnsi="Angsana New"/>
          <w:spacing w:val="2"/>
          <w:sz w:val="24"/>
          <w:szCs w:val="24"/>
        </w:rPr>
      </w:pPr>
    </w:p>
    <w:p w14:paraId="5B07831E" w14:textId="77777777" w:rsidR="00E14154" w:rsidRPr="00332073" w:rsidRDefault="00B64819" w:rsidP="003D58B0">
      <w:pPr>
        <w:numPr>
          <w:ilvl w:val="0"/>
          <w:numId w:val="1"/>
        </w:numPr>
        <w:tabs>
          <w:tab w:val="clear" w:pos="360"/>
        </w:tabs>
        <w:ind w:left="630" w:right="144" w:hanging="346"/>
        <w:rPr>
          <w:rFonts w:ascii="Angsana New" w:hAnsi="Angsana New"/>
          <w:b/>
          <w:bCs/>
        </w:rPr>
      </w:pPr>
      <w:r w:rsidRPr="00332073">
        <w:rPr>
          <w:rFonts w:ascii="Angsana New" w:hAnsi="Angsana New" w:hint="cs"/>
          <w:b/>
          <w:bCs/>
          <w:cs/>
        </w:rPr>
        <w:lastRenderedPageBreak/>
        <w:t>เงินสดและรายการเทียบเท่าเงินสด</w:t>
      </w:r>
    </w:p>
    <w:p w14:paraId="4A3E053E" w14:textId="77777777" w:rsidR="00F03613" w:rsidRPr="00A13C92" w:rsidRDefault="00CD4DB0" w:rsidP="00B340B5">
      <w:pPr>
        <w:tabs>
          <w:tab w:val="left" w:pos="360"/>
          <w:tab w:val="left" w:pos="1440"/>
        </w:tabs>
        <w:spacing w:line="192" w:lineRule="auto"/>
        <w:ind w:left="360" w:right="-54"/>
        <w:jc w:val="right"/>
        <w:rPr>
          <w:rFonts w:ascii="Angsana New" w:hAnsi="Angsana New"/>
          <w:sz w:val="31"/>
          <w:szCs w:val="31"/>
        </w:rPr>
      </w:pPr>
      <w:r>
        <w:rPr>
          <w:rFonts w:ascii="Angsana New" w:hAnsi="Angsana New" w:hint="cs"/>
          <w:sz w:val="31"/>
          <w:szCs w:val="31"/>
          <w:cs/>
        </w:rPr>
        <w:t>ห</w:t>
      </w:r>
      <w:r w:rsidR="00F03613" w:rsidRPr="00A13C92">
        <w:rPr>
          <w:rFonts w:ascii="Angsana New" w:hAnsi="Angsana New" w:hint="cs"/>
          <w:sz w:val="31"/>
          <w:szCs w:val="31"/>
          <w:cs/>
        </w:rPr>
        <w:t xml:space="preserve">น่วย </w:t>
      </w:r>
      <w:r w:rsidR="00F03613" w:rsidRPr="00A13C92">
        <w:rPr>
          <w:rFonts w:ascii="Angsana New" w:hAnsi="Angsana New"/>
          <w:sz w:val="31"/>
          <w:szCs w:val="31"/>
        </w:rPr>
        <w:t xml:space="preserve">: </w:t>
      </w:r>
      <w:r w:rsidR="00F03613" w:rsidRPr="00A13C92">
        <w:rPr>
          <w:rFonts w:ascii="Angsana New" w:hAnsi="Angsana New" w:hint="cs"/>
          <w:sz w:val="31"/>
          <w:szCs w:val="31"/>
          <w:cs/>
        </w:rPr>
        <w:t>พันบาท</w:t>
      </w:r>
    </w:p>
    <w:tbl>
      <w:tblPr>
        <w:tblW w:w="9718" w:type="dxa"/>
        <w:tblInd w:w="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33"/>
        <w:gridCol w:w="1397"/>
        <w:gridCol w:w="1397"/>
        <w:gridCol w:w="1397"/>
        <w:gridCol w:w="1394"/>
      </w:tblGrid>
      <w:tr w:rsidR="00F03613" w:rsidRPr="00332073" w14:paraId="24CB85E7" w14:textId="77777777" w:rsidTr="00266265">
        <w:trPr>
          <w:cantSplit/>
          <w:trHeight w:val="517"/>
        </w:trPr>
        <w:tc>
          <w:tcPr>
            <w:tcW w:w="4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BF237" w14:textId="77777777" w:rsidR="00F03613" w:rsidRPr="0037734E" w:rsidRDefault="00F03613" w:rsidP="00F03613">
            <w:pPr>
              <w:tabs>
                <w:tab w:val="left" w:pos="360"/>
                <w:tab w:val="left" w:pos="900"/>
                <w:tab w:val="left" w:pos="14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bookmarkStart w:id="0" w:name="OLE_LINK2"/>
            <w:r w:rsidRPr="0037734E">
              <w:rPr>
                <w:rFonts w:ascii="Angsana New" w:hAnsi="Angsana New"/>
                <w:sz w:val="30"/>
                <w:szCs w:val="30"/>
                <w:cs/>
              </w:rPr>
              <w:t>รายการ</w:t>
            </w:r>
          </w:p>
        </w:tc>
        <w:tc>
          <w:tcPr>
            <w:tcW w:w="2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807E4" w14:textId="77777777" w:rsidR="00F03613" w:rsidRPr="0037734E" w:rsidRDefault="00F03613" w:rsidP="00F03613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7734E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37C7C" w14:textId="77777777" w:rsidR="00F03613" w:rsidRPr="0037734E" w:rsidRDefault="00F03613" w:rsidP="00F03613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7734E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37734E">
              <w:rPr>
                <w:rFonts w:ascii="Angsana New" w:hAnsi="Angsana New" w:hint="cs"/>
                <w:sz w:val="30"/>
                <w:szCs w:val="30"/>
                <w:cs/>
              </w:rPr>
              <w:t>กิจการ</w:t>
            </w:r>
          </w:p>
        </w:tc>
      </w:tr>
      <w:tr w:rsidR="00F27AFA" w:rsidRPr="00332073" w14:paraId="0063CF33" w14:textId="77777777" w:rsidTr="00266265">
        <w:trPr>
          <w:cantSplit/>
          <w:trHeight w:val="510"/>
        </w:trPr>
        <w:tc>
          <w:tcPr>
            <w:tcW w:w="41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CB521" w14:textId="77777777" w:rsidR="00F27AFA" w:rsidRPr="0037734E" w:rsidRDefault="00F27AFA" w:rsidP="00F27AFA">
            <w:pPr>
              <w:tabs>
                <w:tab w:val="left" w:pos="360"/>
                <w:tab w:val="left" w:pos="900"/>
                <w:tab w:val="left" w:pos="1440"/>
              </w:tabs>
              <w:ind w:right="-43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641D6E08" w14:textId="607D181C" w:rsidR="00F27AFA" w:rsidRPr="0037734E" w:rsidRDefault="00F27AFA" w:rsidP="00F27AFA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60E45">
              <w:rPr>
                <w:color w:val="000000" w:themeColor="text1"/>
                <w:sz w:val="30"/>
                <w:szCs w:val="30"/>
                <w:cs/>
              </w:rPr>
              <w:t>3</w:t>
            </w:r>
            <w:r>
              <w:rPr>
                <w:rFonts w:hint="cs"/>
                <w:color w:val="000000" w:themeColor="text1"/>
                <w:sz w:val="30"/>
                <w:szCs w:val="30"/>
                <w:cs/>
              </w:rPr>
              <w:t>1</w:t>
            </w:r>
            <w:r w:rsidRPr="00D60E45">
              <w:rPr>
                <w:color w:val="000000" w:themeColor="text1"/>
                <w:sz w:val="30"/>
                <w:szCs w:val="30"/>
              </w:rPr>
              <w:t xml:space="preserve"> </w:t>
            </w:r>
            <w:r>
              <w:rPr>
                <w:rFonts w:hint="cs"/>
                <w:color w:val="000000" w:themeColor="text1"/>
                <w:sz w:val="30"/>
                <w:szCs w:val="30"/>
                <w:cs/>
              </w:rPr>
              <w:t>มี</w:t>
            </w:r>
            <w:r w:rsidRPr="00D60E45">
              <w:rPr>
                <w:color w:val="000000" w:themeColor="text1"/>
                <w:sz w:val="30"/>
                <w:szCs w:val="30"/>
                <w:cs/>
              </w:rPr>
              <w:t>.</w:t>
            </w:r>
            <w:r>
              <w:rPr>
                <w:rFonts w:hint="cs"/>
                <w:color w:val="000000" w:themeColor="text1"/>
                <w:sz w:val="30"/>
                <w:szCs w:val="30"/>
                <w:cs/>
              </w:rPr>
              <w:t>ค</w:t>
            </w:r>
            <w:r w:rsidRPr="00D60E45">
              <w:rPr>
                <w:color w:val="000000" w:themeColor="text1"/>
                <w:sz w:val="30"/>
                <w:szCs w:val="30"/>
                <w:cs/>
              </w:rPr>
              <w:t xml:space="preserve">. </w:t>
            </w:r>
            <w:r w:rsidRPr="00D60E45">
              <w:rPr>
                <w:color w:val="000000" w:themeColor="text1"/>
                <w:sz w:val="30"/>
                <w:szCs w:val="30"/>
              </w:rPr>
              <w:t>256</w:t>
            </w:r>
            <w:r w:rsidR="00AD6DF0">
              <w:rPr>
                <w:color w:val="000000" w:themeColor="text1"/>
                <w:sz w:val="30"/>
                <w:szCs w:val="30"/>
              </w:rPr>
              <w:t>8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1307D7" w14:textId="0049527C" w:rsidR="00F27AFA" w:rsidRPr="0037734E" w:rsidRDefault="00F27AFA" w:rsidP="00F27AFA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7734E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37734E">
              <w:rPr>
                <w:rFonts w:ascii="Angsana New" w:hAnsi="Angsana New" w:hint="cs"/>
                <w:sz w:val="30"/>
                <w:szCs w:val="30"/>
                <w:cs/>
              </w:rPr>
              <w:t xml:space="preserve">ธ.ค. </w:t>
            </w:r>
            <w:r w:rsidRPr="0037734E">
              <w:rPr>
                <w:rFonts w:ascii="Angsana New" w:hAnsi="Angsana New"/>
                <w:sz w:val="30"/>
                <w:szCs w:val="30"/>
              </w:rPr>
              <w:t>256</w:t>
            </w:r>
            <w:r w:rsidR="00AD6DF0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6D20A243" w14:textId="246323AE" w:rsidR="00F27AFA" w:rsidRPr="0037734E" w:rsidRDefault="00F27AFA" w:rsidP="00F27AFA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60E45">
              <w:rPr>
                <w:color w:val="000000" w:themeColor="text1"/>
                <w:sz w:val="30"/>
                <w:szCs w:val="30"/>
                <w:cs/>
              </w:rPr>
              <w:t>3</w:t>
            </w:r>
            <w:r>
              <w:rPr>
                <w:rFonts w:hint="cs"/>
                <w:color w:val="000000" w:themeColor="text1"/>
                <w:sz w:val="30"/>
                <w:szCs w:val="30"/>
                <w:cs/>
              </w:rPr>
              <w:t>1</w:t>
            </w:r>
            <w:r w:rsidRPr="00D60E45">
              <w:rPr>
                <w:color w:val="000000" w:themeColor="text1"/>
                <w:sz w:val="30"/>
                <w:szCs w:val="30"/>
              </w:rPr>
              <w:t xml:space="preserve"> </w:t>
            </w:r>
            <w:r>
              <w:rPr>
                <w:rFonts w:hint="cs"/>
                <w:color w:val="000000" w:themeColor="text1"/>
                <w:sz w:val="30"/>
                <w:szCs w:val="30"/>
                <w:cs/>
              </w:rPr>
              <w:t>มี</w:t>
            </w:r>
            <w:r w:rsidRPr="00D60E45">
              <w:rPr>
                <w:color w:val="000000" w:themeColor="text1"/>
                <w:sz w:val="30"/>
                <w:szCs w:val="30"/>
                <w:cs/>
              </w:rPr>
              <w:t>.</w:t>
            </w:r>
            <w:r>
              <w:rPr>
                <w:rFonts w:hint="cs"/>
                <w:color w:val="000000" w:themeColor="text1"/>
                <w:sz w:val="30"/>
                <w:szCs w:val="30"/>
                <w:cs/>
              </w:rPr>
              <w:t>ค</w:t>
            </w:r>
            <w:r w:rsidRPr="00D60E45">
              <w:rPr>
                <w:color w:val="000000" w:themeColor="text1"/>
                <w:sz w:val="30"/>
                <w:szCs w:val="30"/>
                <w:cs/>
              </w:rPr>
              <w:t xml:space="preserve">. </w:t>
            </w:r>
            <w:r w:rsidRPr="00D60E45">
              <w:rPr>
                <w:color w:val="000000" w:themeColor="text1"/>
                <w:sz w:val="30"/>
                <w:szCs w:val="30"/>
              </w:rPr>
              <w:t>256</w:t>
            </w:r>
            <w:r w:rsidR="00AD6DF0">
              <w:rPr>
                <w:color w:val="000000" w:themeColor="text1"/>
                <w:sz w:val="30"/>
                <w:szCs w:val="30"/>
              </w:rPr>
              <w:t>8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FDD868" w14:textId="1E1C2B50" w:rsidR="00F27AFA" w:rsidRPr="0037734E" w:rsidRDefault="00F27AFA" w:rsidP="00F27AFA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7734E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37734E">
              <w:rPr>
                <w:rFonts w:ascii="Angsana New" w:hAnsi="Angsana New" w:hint="cs"/>
                <w:sz w:val="30"/>
                <w:szCs w:val="30"/>
                <w:cs/>
              </w:rPr>
              <w:t xml:space="preserve">ธ.ค. </w:t>
            </w:r>
            <w:r w:rsidRPr="0037734E">
              <w:rPr>
                <w:rFonts w:ascii="Angsana New" w:hAnsi="Angsana New"/>
                <w:sz w:val="30"/>
                <w:szCs w:val="30"/>
              </w:rPr>
              <w:t>256</w:t>
            </w:r>
            <w:r w:rsidR="00AD6DF0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F27AFA" w:rsidRPr="00332073" w14:paraId="22EED1C6" w14:textId="77777777" w:rsidTr="00266265">
        <w:trPr>
          <w:trHeight w:val="287"/>
        </w:trPr>
        <w:tc>
          <w:tcPr>
            <w:tcW w:w="41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0107A99" w14:textId="406E95EC" w:rsidR="00F27AFA" w:rsidRPr="0037734E" w:rsidRDefault="00F27AFA" w:rsidP="00F27AFA">
            <w:pPr>
              <w:tabs>
                <w:tab w:val="left" w:pos="360"/>
                <w:tab w:val="left" w:pos="900"/>
                <w:tab w:val="left" w:pos="1440"/>
              </w:tabs>
              <w:ind w:right="-43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7734E">
              <w:rPr>
                <w:rFonts w:ascii="Angsana New" w:hAnsi="Angsana New" w:hint="cs"/>
                <w:position w:val="-36"/>
                <w:sz w:val="30"/>
                <w:szCs w:val="30"/>
                <w:cs/>
              </w:rPr>
              <w:t>เงินสดและเงินฝากธนาคาร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  <w:vAlign w:val="bottom"/>
          </w:tcPr>
          <w:p w14:paraId="633BF35B" w14:textId="433BEB4A" w:rsidR="00F27AFA" w:rsidRPr="001630D0" w:rsidRDefault="004E4531" w:rsidP="00FC03D9">
            <w:pPr>
              <w:tabs>
                <w:tab w:val="decimal" w:pos="1021"/>
              </w:tabs>
              <w:ind w:left="-108" w:right="-9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3,230,263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0DF3E5FA" w14:textId="6C0AE0A6" w:rsidR="00F27AFA" w:rsidRPr="00433CDA" w:rsidRDefault="00781F80" w:rsidP="00280493">
            <w:pPr>
              <w:tabs>
                <w:tab w:val="decimal" w:pos="1021"/>
              </w:tabs>
              <w:ind w:left="-108" w:right="-9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BF1A22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AD6DF0">
              <w:rPr>
                <w:rFonts w:ascii="Angsana New" w:hAnsi="Angsana New" w:cs="Angsana New"/>
                <w:sz w:val="30"/>
                <w:szCs w:val="30"/>
              </w:rPr>
              <w:t>885</w:t>
            </w:r>
            <w:r w:rsidR="00BF1A22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AD6DF0">
              <w:rPr>
                <w:rFonts w:ascii="Angsana New" w:hAnsi="Angsana New" w:cs="Angsana New"/>
                <w:sz w:val="30"/>
                <w:szCs w:val="30"/>
              </w:rPr>
              <w:t>026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  <w:vAlign w:val="bottom"/>
          </w:tcPr>
          <w:p w14:paraId="60CA4D6F" w14:textId="31114A7F" w:rsidR="00F27AFA" w:rsidRPr="00774190" w:rsidRDefault="0094637C" w:rsidP="00280493">
            <w:pPr>
              <w:tabs>
                <w:tab w:val="decimal" w:pos="1021"/>
              </w:tabs>
              <w:ind w:left="-108" w:right="-9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2,564,607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4C097C35" w14:textId="1820F55C" w:rsidR="00F27AFA" w:rsidRPr="00901EB7" w:rsidRDefault="00565F36" w:rsidP="00660434">
            <w:pPr>
              <w:tabs>
                <w:tab w:val="decimal" w:pos="1021"/>
              </w:tabs>
              <w:ind w:left="-108" w:right="-9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BF1A22">
              <w:rPr>
                <w:rFonts w:ascii="Angsana New" w:hAnsi="Angsana New" w:cs="Angsana New"/>
                <w:sz w:val="30"/>
                <w:szCs w:val="30"/>
              </w:rPr>
              <w:t>2,</w:t>
            </w:r>
            <w:r w:rsidR="00AD6DF0">
              <w:rPr>
                <w:rFonts w:ascii="Angsana New" w:hAnsi="Angsana New" w:cs="Angsana New"/>
                <w:sz w:val="30"/>
                <w:szCs w:val="30"/>
              </w:rPr>
              <w:t>274</w:t>
            </w:r>
            <w:r w:rsidR="00BF1A22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AD6DF0">
              <w:rPr>
                <w:rFonts w:ascii="Angsana New" w:hAnsi="Angsana New" w:cs="Angsana New"/>
                <w:sz w:val="30"/>
                <w:szCs w:val="30"/>
              </w:rPr>
              <w:t>166</w:t>
            </w:r>
          </w:p>
        </w:tc>
      </w:tr>
      <w:tr w:rsidR="00F27AFA" w:rsidRPr="00332073" w14:paraId="4EE6A883" w14:textId="77777777" w:rsidTr="00266265">
        <w:tc>
          <w:tcPr>
            <w:tcW w:w="4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26E93" w14:textId="77777777" w:rsidR="00F27AFA" w:rsidRPr="0037734E" w:rsidRDefault="00F27AFA" w:rsidP="00F27AFA">
            <w:pPr>
              <w:tabs>
                <w:tab w:val="left" w:pos="162"/>
                <w:tab w:val="left" w:pos="900"/>
                <w:tab w:val="left" w:pos="1440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7734E">
              <w:rPr>
                <w:rFonts w:ascii="Angsana New" w:hAnsi="Angsana New" w:hint="cs"/>
                <w:sz w:val="30"/>
                <w:szCs w:val="30"/>
                <w:cs/>
              </w:rPr>
              <w:t>เงินฝากประจำธนาคารระยะสั้น</w:t>
            </w:r>
          </w:p>
        </w:tc>
        <w:tc>
          <w:tcPr>
            <w:tcW w:w="1397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  <w:vAlign w:val="bottom"/>
          </w:tcPr>
          <w:p w14:paraId="7588C87A" w14:textId="6DE9DD7A" w:rsidR="00F27AFA" w:rsidRPr="001630D0" w:rsidRDefault="004E4531" w:rsidP="00FC03D9">
            <w:pPr>
              <w:tabs>
                <w:tab w:val="decimal" w:pos="1021"/>
              </w:tabs>
              <w:ind w:left="-108" w:right="-94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7FF0AD" w14:textId="704C0ECB" w:rsidR="00F27AFA" w:rsidRPr="00433CDA" w:rsidRDefault="00781F80" w:rsidP="00280493">
            <w:pPr>
              <w:tabs>
                <w:tab w:val="decimal" w:pos="1021"/>
              </w:tabs>
              <w:ind w:left="-108" w:right="-9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1397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  <w:vAlign w:val="bottom"/>
          </w:tcPr>
          <w:p w14:paraId="1640D62C" w14:textId="7F63CAB7" w:rsidR="00F27AFA" w:rsidRPr="00774190" w:rsidRDefault="0094637C" w:rsidP="00BD1A8F">
            <w:pPr>
              <w:tabs>
                <w:tab w:val="decimal" w:pos="737"/>
              </w:tabs>
              <w:ind w:left="-108" w:right="-10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6507BC" w14:textId="0E29F092" w:rsidR="00F27AFA" w:rsidRPr="00BD1A8F" w:rsidRDefault="002B1F7E" w:rsidP="00BD1A8F">
            <w:pPr>
              <w:tabs>
                <w:tab w:val="decimal" w:pos="737"/>
              </w:tabs>
              <w:ind w:left="-108" w:right="-109"/>
              <w:rPr>
                <w:rFonts w:ascii="Angsana New" w:hAnsi="Angsana New" w:cs="Angsana New"/>
                <w:sz w:val="29"/>
                <w:szCs w:val="29"/>
              </w:rPr>
            </w:pPr>
            <w:r w:rsidRPr="00BD1A8F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</w:tr>
      <w:tr w:rsidR="00F27AFA" w:rsidRPr="00CD157D" w14:paraId="412DD14A" w14:textId="77777777" w:rsidTr="00266265">
        <w:tc>
          <w:tcPr>
            <w:tcW w:w="4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B950B" w14:textId="77777777" w:rsidR="00F27AFA" w:rsidRPr="0037734E" w:rsidRDefault="00F27AFA" w:rsidP="00F27AFA">
            <w:pPr>
              <w:tabs>
                <w:tab w:val="left" w:pos="360"/>
                <w:tab w:val="left" w:pos="900"/>
                <w:tab w:val="left" w:pos="1440"/>
              </w:tabs>
              <w:ind w:right="-439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7734E">
              <w:rPr>
                <w:rFonts w:ascii="Angsana New" w:hAnsi="Angsana New"/>
                <w:sz w:val="30"/>
                <w:szCs w:val="30"/>
                <w:cs/>
              </w:rPr>
              <w:t>เงิน</w:t>
            </w:r>
            <w:r w:rsidRPr="0037734E">
              <w:rPr>
                <w:rFonts w:ascii="Angsana New" w:hAnsi="Angsana New" w:hint="cs"/>
                <w:sz w:val="30"/>
                <w:szCs w:val="30"/>
                <w:cs/>
              </w:rPr>
              <w:t>สดและรายการเทียบเท่าเงินสด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  <w:vAlign w:val="bottom"/>
          </w:tcPr>
          <w:p w14:paraId="5FF1663D" w14:textId="0BA8FDBF" w:rsidR="00F27AFA" w:rsidRPr="001630D0" w:rsidRDefault="004E4531" w:rsidP="00FC03D9">
            <w:pPr>
              <w:tabs>
                <w:tab w:val="decimal" w:pos="1021"/>
              </w:tabs>
              <w:ind w:left="-108" w:right="-9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3,230,26</w:t>
            </w:r>
            <w:r w:rsidR="008F17C7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AEC288D" w14:textId="67DCBD98" w:rsidR="00F27AFA" w:rsidRPr="00433CDA" w:rsidRDefault="00781F80" w:rsidP="00280493">
            <w:pPr>
              <w:tabs>
                <w:tab w:val="decimal" w:pos="1021"/>
              </w:tabs>
              <w:ind w:left="-108" w:right="-9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BF1A22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8</w:t>
            </w:r>
            <w:r w:rsidR="00AD6DF0">
              <w:rPr>
                <w:rFonts w:ascii="Angsana New" w:hAnsi="Angsana New" w:cs="Angsana New"/>
                <w:sz w:val="30"/>
                <w:szCs w:val="30"/>
              </w:rPr>
              <w:t>85</w:t>
            </w:r>
            <w:r w:rsidR="00BF1A22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AD6DF0">
              <w:rPr>
                <w:rFonts w:ascii="Angsana New" w:hAnsi="Angsana New" w:cs="Angsana New"/>
                <w:sz w:val="30"/>
                <w:szCs w:val="30"/>
              </w:rPr>
              <w:t>028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  <w:vAlign w:val="bottom"/>
          </w:tcPr>
          <w:p w14:paraId="60DC7366" w14:textId="4ABB1846" w:rsidR="00F27AFA" w:rsidRPr="00774190" w:rsidRDefault="0094637C" w:rsidP="00660434">
            <w:pPr>
              <w:tabs>
                <w:tab w:val="decimal" w:pos="1021"/>
              </w:tabs>
              <w:ind w:left="-108" w:right="-94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2,564,607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4440984" w14:textId="6029C780" w:rsidR="00F27AFA" w:rsidRPr="00901EB7" w:rsidRDefault="002B1F7E" w:rsidP="00280493">
            <w:pPr>
              <w:tabs>
                <w:tab w:val="decimal" w:pos="1021"/>
              </w:tabs>
              <w:ind w:left="-108" w:right="-9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BF1A22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AD6DF0">
              <w:rPr>
                <w:rFonts w:ascii="Angsana New" w:hAnsi="Angsana New" w:cs="Angsana New"/>
                <w:sz w:val="30"/>
                <w:szCs w:val="30"/>
              </w:rPr>
              <w:t>274</w:t>
            </w:r>
            <w:r w:rsidR="00BF1A22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AD6DF0">
              <w:rPr>
                <w:rFonts w:ascii="Angsana New" w:hAnsi="Angsana New" w:cs="Angsana New"/>
                <w:sz w:val="30"/>
                <w:szCs w:val="30"/>
              </w:rPr>
              <w:t>166</w:t>
            </w:r>
          </w:p>
        </w:tc>
      </w:tr>
      <w:bookmarkEnd w:id="0"/>
    </w:tbl>
    <w:p w14:paraId="6F028C3D" w14:textId="4FCB05E8" w:rsidR="008E2356" w:rsidRPr="005E1F00" w:rsidRDefault="008E2356" w:rsidP="007F5606">
      <w:pPr>
        <w:rPr>
          <w:rFonts w:ascii="Angsana New" w:hAnsi="Angsana New"/>
        </w:rPr>
      </w:pPr>
    </w:p>
    <w:p w14:paraId="03246B60" w14:textId="77777777" w:rsidR="00CF14CB" w:rsidRDefault="00CF14CB" w:rsidP="003D58B0">
      <w:pPr>
        <w:numPr>
          <w:ilvl w:val="0"/>
          <w:numId w:val="1"/>
        </w:numPr>
        <w:tabs>
          <w:tab w:val="clear" w:pos="360"/>
        </w:tabs>
        <w:ind w:left="630" w:right="-871" w:hanging="346"/>
        <w:rPr>
          <w:rFonts w:ascii="Angsana New" w:hAnsi="Angsana New"/>
          <w:b/>
          <w:bCs/>
        </w:rPr>
      </w:pPr>
      <w:r w:rsidRPr="008949E8">
        <w:rPr>
          <w:rFonts w:ascii="Angsana New" w:hAnsi="Angsana New" w:hint="cs"/>
          <w:b/>
          <w:bCs/>
          <w:cs/>
        </w:rPr>
        <w:t>ลูกหนี้การค้าและลูกหนี้</w:t>
      </w:r>
      <w:r w:rsidR="00C26B0B">
        <w:rPr>
          <w:rFonts w:ascii="Angsana New" w:hAnsi="Angsana New" w:hint="cs"/>
          <w:b/>
          <w:bCs/>
          <w:cs/>
        </w:rPr>
        <w:t>หมุนเวียนอื่น</w:t>
      </w:r>
    </w:p>
    <w:p w14:paraId="2737F49A" w14:textId="77777777" w:rsidR="00CF14CB" w:rsidRDefault="00CF14CB" w:rsidP="00F41B2E">
      <w:pPr>
        <w:ind w:left="630" w:right="-50"/>
        <w:jc w:val="right"/>
        <w:rPr>
          <w:rFonts w:ascii="Angsana New" w:hAnsi="Angsana New"/>
          <w:b/>
          <w:bCs/>
        </w:rPr>
      </w:pPr>
      <w:r w:rsidRPr="00BA5013">
        <w:rPr>
          <w:cs/>
        </w:rPr>
        <w:t xml:space="preserve">หน่วย </w:t>
      </w:r>
      <w:r w:rsidRPr="00BA5013">
        <w:t xml:space="preserve">: </w:t>
      </w:r>
      <w:r w:rsidRPr="00BA5013">
        <w:rPr>
          <w:cs/>
        </w:rPr>
        <w:t>พันบาท</w:t>
      </w:r>
    </w:p>
    <w:tbl>
      <w:tblPr>
        <w:tblW w:w="9703" w:type="dxa"/>
        <w:tblInd w:w="64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59"/>
        <w:gridCol w:w="1361"/>
        <w:gridCol w:w="1361"/>
        <w:gridCol w:w="1361"/>
        <w:gridCol w:w="1361"/>
      </w:tblGrid>
      <w:tr w:rsidR="00CF14CB" w:rsidRPr="0037734E" w14:paraId="6D2365FE" w14:textId="77777777" w:rsidTr="004965FF">
        <w:trPr>
          <w:cantSplit/>
          <w:trHeight w:val="303"/>
        </w:trPr>
        <w:tc>
          <w:tcPr>
            <w:tcW w:w="425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AF90AA" w14:textId="77777777" w:rsidR="00CF14CB" w:rsidRPr="00290BB5" w:rsidRDefault="00CF14CB" w:rsidP="00A17DA3">
            <w:pPr>
              <w:tabs>
                <w:tab w:val="left" w:pos="360"/>
                <w:tab w:val="left" w:pos="900"/>
                <w:tab w:val="left" w:pos="1440"/>
              </w:tabs>
              <w:ind w:right="-88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290BB5">
              <w:rPr>
                <w:rFonts w:ascii="Angsana New" w:hAnsi="Angsana New" w:hint="cs"/>
                <w:sz w:val="29"/>
                <w:szCs w:val="29"/>
                <w:cs/>
              </w:rPr>
              <w:t>รายการ</w:t>
            </w:r>
          </w:p>
        </w:tc>
        <w:tc>
          <w:tcPr>
            <w:tcW w:w="2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D96A2" w14:textId="77777777" w:rsidR="00CF14CB" w:rsidRPr="00290BB5" w:rsidRDefault="00CF14CB" w:rsidP="00A17DA3">
            <w:pPr>
              <w:ind w:left="-96" w:right="-113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290BB5">
              <w:rPr>
                <w:rFonts w:ascii="Angsana New" w:hAnsi="Angsana New"/>
                <w:sz w:val="29"/>
                <w:szCs w:val="29"/>
                <w:cs/>
              </w:rPr>
              <w:t>งบการเงินรวม</w:t>
            </w:r>
          </w:p>
        </w:tc>
        <w:tc>
          <w:tcPr>
            <w:tcW w:w="2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8ACA1" w14:textId="77777777" w:rsidR="00CF14CB" w:rsidRPr="00290BB5" w:rsidRDefault="00CF14CB" w:rsidP="00A17DA3">
            <w:pPr>
              <w:ind w:left="-103" w:right="-113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290BB5">
              <w:rPr>
                <w:rFonts w:ascii="Angsana New" w:hAnsi="Angsana New"/>
                <w:sz w:val="29"/>
                <w:szCs w:val="29"/>
                <w:cs/>
              </w:rPr>
              <w:t>งบการเงินเฉพาะ</w:t>
            </w:r>
            <w:r w:rsidRPr="00290BB5">
              <w:rPr>
                <w:rFonts w:ascii="Angsana New" w:hAnsi="Angsana New" w:hint="cs"/>
                <w:sz w:val="29"/>
                <w:szCs w:val="29"/>
                <w:cs/>
              </w:rPr>
              <w:t>กิจการ</w:t>
            </w:r>
          </w:p>
        </w:tc>
      </w:tr>
      <w:tr w:rsidR="00F27AFA" w:rsidRPr="0037734E" w14:paraId="7CD73135" w14:textId="77777777" w:rsidTr="004965FF">
        <w:trPr>
          <w:trHeight w:val="308"/>
        </w:trPr>
        <w:tc>
          <w:tcPr>
            <w:tcW w:w="42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CA262" w14:textId="77777777" w:rsidR="00F27AFA" w:rsidRPr="00290BB5" w:rsidRDefault="00F27AFA" w:rsidP="00F27AFA">
            <w:pPr>
              <w:tabs>
                <w:tab w:val="left" w:pos="360"/>
                <w:tab w:val="left" w:pos="900"/>
                <w:tab w:val="left" w:pos="1440"/>
              </w:tabs>
              <w:ind w:right="-1058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39BE4CAA" w14:textId="6A537B47" w:rsidR="00F27AFA" w:rsidRPr="00884B25" w:rsidRDefault="00F27AFA" w:rsidP="00F27AFA">
            <w:pPr>
              <w:pStyle w:val="BodyText2"/>
              <w:tabs>
                <w:tab w:val="clear" w:pos="360"/>
                <w:tab w:val="clear" w:pos="900"/>
                <w:tab w:val="clear" w:pos="1440"/>
                <w:tab w:val="clear" w:pos="5130"/>
                <w:tab w:val="clear" w:pos="6120"/>
                <w:tab w:val="clear" w:pos="7380"/>
                <w:tab w:val="clear" w:pos="8640"/>
              </w:tabs>
              <w:ind w:left="-97" w:right="-141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D60E45">
              <w:rPr>
                <w:color w:val="000000" w:themeColor="text1"/>
                <w:sz w:val="30"/>
                <w:szCs w:val="30"/>
                <w:cs/>
              </w:rPr>
              <w:t>3</w:t>
            </w:r>
            <w:r>
              <w:rPr>
                <w:rFonts w:hint="cs"/>
                <w:color w:val="000000" w:themeColor="text1"/>
                <w:sz w:val="30"/>
                <w:szCs w:val="30"/>
                <w:cs/>
              </w:rPr>
              <w:t>1</w:t>
            </w:r>
            <w:r w:rsidRPr="00D60E45">
              <w:rPr>
                <w:color w:val="000000" w:themeColor="text1"/>
                <w:sz w:val="30"/>
                <w:szCs w:val="30"/>
              </w:rPr>
              <w:t xml:space="preserve"> </w:t>
            </w:r>
            <w:r>
              <w:rPr>
                <w:rFonts w:hint="cs"/>
                <w:color w:val="000000" w:themeColor="text1"/>
                <w:sz w:val="30"/>
                <w:szCs w:val="30"/>
                <w:cs/>
              </w:rPr>
              <w:t>มี</w:t>
            </w:r>
            <w:r w:rsidRPr="00D60E45">
              <w:rPr>
                <w:color w:val="000000" w:themeColor="text1"/>
                <w:sz w:val="30"/>
                <w:szCs w:val="30"/>
                <w:cs/>
              </w:rPr>
              <w:t>.</w:t>
            </w:r>
            <w:r>
              <w:rPr>
                <w:rFonts w:hint="cs"/>
                <w:color w:val="000000" w:themeColor="text1"/>
                <w:sz w:val="30"/>
                <w:szCs w:val="30"/>
                <w:cs/>
              </w:rPr>
              <w:t>ค</w:t>
            </w:r>
            <w:r w:rsidRPr="00D60E45">
              <w:rPr>
                <w:color w:val="000000" w:themeColor="text1"/>
                <w:sz w:val="30"/>
                <w:szCs w:val="30"/>
                <w:cs/>
              </w:rPr>
              <w:t xml:space="preserve">. </w:t>
            </w:r>
            <w:r w:rsidRPr="00D60E45">
              <w:rPr>
                <w:color w:val="000000" w:themeColor="text1"/>
                <w:sz w:val="30"/>
                <w:szCs w:val="30"/>
              </w:rPr>
              <w:t>256</w:t>
            </w:r>
            <w:r w:rsidR="005E1F00">
              <w:rPr>
                <w:color w:val="000000" w:themeColor="text1"/>
                <w:sz w:val="30"/>
                <w:szCs w:val="30"/>
              </w:rPr>
              <w:t>8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8FDF0A" w14:textId="575B920C" w:rsidR="00F27AFA" w:rsidRPr="00884B25" w:rsidRDefault="00F27AFA" w:rsidP="00F27AFA">
            <w:pPr>
              <w:pStyle w:val="BodyText2"/>
              <w:tabs>
                <w:tab w:val="clear" w:pos="360"/>
                <w:tab w:val="clear" w:pos="900"/>
                <w:tab w:val="clear" w:pos="1440"/>
                <w:tab w:val="clear" w:pos="5130"/>
                <w:tab w:val="clear" w:pos="6120"/>
                <w:tab w:val="clear" w:pos="7380"/>
                <w:tab w:val="clear" w:pos="8640"/>
              </w:tabs>
              <w:ind w:left="-97" w:right="-141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37734E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37734E">
              <w:rPr>
                <w:rFonts w:ascii="Angsana New" w:hAnsi="Angsana New" w:hint="cs"/>
                <w:sz w:val="30"/>
                <w:szCs w:val="30"/>
                <w:cs/>
              </w:rPr>
              <w:t xml:space="preserve">ธ.ค. </w:t>
            </w:r>
            <w:r w:rsidRPr="0037734E">
              <w:rPr>
                <w:rFonts w:ascii="Angsana New" w:hAnsi="Angsana New"/>
                <w:sz w:val="30"/>
                <w:szCs w:val="30"/>
              </w:rPr>
              <w:t>256</w:t>
            </w:r>
            <w:r w:rsidR="005E1F00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2E6C65D7" w14:textId="402CB2FD" w:rsidR="00F27AFA" w:rsidRPr="00884B25" w:rsidRDefault="00F27AFA" w:rsidP="00F27AFA">
            <w:pPr>
              <w:pStyle w:val="BodyText2"/>
              <w:tabs>
                <w:tab w:val="clear" w:pos="360"/>
                <w:tab w:val="clear" w:pos="900"/>
                <w:tab w:val="clear" w:pos="1440"/>
                <w:tab w:val="clear" w:pos="5130"/>
                <w:tab w:val="clear" w:pos="6120"/>
                <w:tab w:val="clear" w:pos="7380"/>
                <w:tab w:val="clear" w:pos="8640"/>
              </w:tabs>
              <w:ind w:left="-97" w:right="-141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D60E45">
              <w:rPr>
                <w:color w:val="000000" w:themeColor="text1"/>
                <w:sz w:val="30"/>
                <w:szCs w:val="30"/>
                <w:cs/>
              </w:rPr>
              <w:t>3</w:t>
            </w:r>
            <w:r>
              <w:rPr>
                <w:rFonts w:hint="cs"/>
                <w:color w:val="000000" w:themeColor="text1"/>
                <w:sz w:val="30"/>
                <w:szCs w:val="30"/>
                <w:cs/>
              </w:rPr>
              <w:t>1</w:t>
            </w:r>
            <w:r w:rsidRPr="00D60E45">
              <w:rPr>
                <w:color w:val="000000" w:themeColor="text1"/>
                <w:sz w:val="30"/>
                <w:szCs w:val="30"/>
              </w:rPr>
              <w:t xml:space="preserve"> </w:t>
            </w:r>
            <w:r>
              <w:rPr>
                <w:rFonts w:hint="cs"/>
                <w:color w:val="000000" w:themeColor="text1"/>
                <w:sz w:val="30"/>
                <w:szCs w:val="30"/>
                <w:cs/>
              </w:rPr>
              <w:t>มี</w:t>
            </w:r>
            <w:r w:rsidRPr="00D60E45">
              <w:rPr>
                <w:color w:val="000000" w:themeColor="text1"/>
                <w:sz w:val="30"/>
                <w:szCs w:val="30"/>
                <w:cs/>
              </w:rPr>
              <w:t>.</w:t>
            </w:r>
            <w:r>
              <w:rPr>
                <w:rFonts w:hint="cs"/>
                <w:color w:val="000000" w:themeColor="text1"/>
                <w:sz w:val="30"/>
                <w:szCs w:val="30"/>
                <w:cs/>
              </w:rPr>
              <w:t>ค</w:t>
            </w:r>
            <w:r w:rsidRPr="00D60E45">
              <w:rPr>
                <w:color w:val="000000" w:themeColor="text1"/>
                <w:sz w:val="30"/>
                <w:szCs w:val="30"/>
                <w:cs/>
              </w:rPr>
              <w:t xml:space="preserve">. </w:t>
            </w:r>
            <w:r w:rsidRPr="00D60E45">
              <w:rPr>
                <w:color w:val="000000" w:themeColor="text1"/>
                <w:sz w:val="30"/>
                <w:szCs w:val="30"/>
              </w:rPr>
              <w:t>256</w:t>
            </w:r>
            <w:r w:rsidR="005E1F00">
              <w:rPr>
                <w:color w:val="000000" w:themeColor="text1"/>
                <w:sz w:val="30"/>
                <w:szCs w:val="30"/>
              </w:rPr>
              <w:t>8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8BAF77" w14:textId="32E954A2" w:rsidR="00F27AFA" w:rsidRPr="00884B25" w:rsidRDefault="00F27AFA" w:rsidP="00F27AFA">
            <w:pPr>
              <w:pStyle w:val="BodyText2"/>
              <w:tabs>
                <w:tab w:val="clear" w:pos="360"/>
                <w:tab w:val="clear" w:pos="900"/>
                <w:tab w:val="clear" w:pos="1440"/>
                <w:tab w:val="clear" w:pos="5130"/>
                <w:tab w:val="clear" w:pos="6120"/>
                <w:tab w:val="clear" w:pos="7380"/>
                <w:tab w:val="clear" w:pos="8640"/>
              </w:tabs>
              <w:ind w:left="-97" w:right="-141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37734E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37734E">
              <w:rPr>
                <w:rFonts w:ascii="Angsana New" w:hAnsi="Angsana New" w:hint="cs"/>
                <w:sz w:val="30"/>
                <w:szCs w:val="30"/>
                <w:cs/>
              </w:rPr>
              <w:t xml:space="preserve">ธ.ค. </w:t>
            </w:r>
            <w:r w:rsidRPr="0037734E">
              <w:rPr>
                <w:rFonts w:ascii="Angsana New" w:hAnsi="Angsana New"/>
                <w:sz w:val="30"/>
                <w:szCs w:val="30"/>
              </w:rPr>
              <w:t>256</w:t>
            </w:r>
            <w:r w:rsidR="005E1F00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F27AFA" w:rsidRPr="0037734E" w14:paraId="496CF7CA" w14:textId="77777777" w:rsidTr="004965FF">
        <w:tc>
          <w:tcPr>
            <w:tcW w:w="42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687BB4F" w14:textId="77777777" w:rsidR="00F27AFA" w:rsidRPr="00290BB5" w:rsidRDefault="00F27AFA" w:rsidP="00F27AFA">
            <w:pPr>
              <w:tabs>
                <w:tab w:val="left" w:pos="252"/>
                <w:tab w:val="left" w:pos="900"/>
                <w:tab w:val="left" w:pos="1440"/>
              </w:tabs>
              <w:ind w:right="-1058"/>
              <w:jc w:val="both"/>
              <w:rPr>
                <w:rFonts w:ascii="Angsana New" w:hAnsi="Angsana New"/>
                <w:sz w:val="29"/>
                <w:szCs w:val="29"/>
              </w:rPr>
            </w:pPr>
            <w:r w:rsidRPr="00290BB5">
              <w:rPr>
                <w:rFonts w:ascii="Angsana New" w:hAnsi="Angsana New" w:hint="cs"/>
                <w:sz w:val="29"/>
                <w:szCs w:val="29"/>
                <w:cs/>
              </w:rPr>
              <w:t>ลูกหนี้การค้า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</w:tcPr>
          <w:p w14:paraId="0029A5B0" w14:textId="77777777" w:rsidR="00F27AFA" w:rsidRPr="00CD10A9" w:rsidRDefault="00F27AFA" w:rsidP="00F27AFA">
            <w:pPr>
              <w:tabs>
                <w:tab w:val="decimal" w:pos="1125"/>
              </w:tabs>
              <w:ind w:left="-108" w:right="-108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58C5F833" w14:textId="77777777" w:rsidR="00F27AFA" w:rsidRPr="00290BB5" w:rsidRDefault="00F27AFA" w:rsidP="00F27AFA">
            <w:pPr>
              <w:tabs>
                <w:tab w:val="decimal" w:pos="1125"/>
              </w:tabs>
              <w:ind w:left="-108" w:right="-108"/>
              <w:rPr>
                <w:rFonts w:ascii="Angsana New" w:hAnsi="Angsana New" w:cs="Angsana New"/>
                <w:sz w:val="29"/>
                <w:szCs w:val="29"/>
                <w:highlight w:val="yellow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</w:tcPr>
          <w:p w14:paraId="3DCF9D43" w14:textId="77777777" w:rsidR="00F27AFA" w:rsidRPr="00290BB5" w:rsidRDefault="00F27AFA" w:rsidP="00F27AFA">
            <w:pPr>
              <w:tabs>
                <w:tab w:val="decimal" w:pos="1125"/>
              </w:tabs>
              <w:ind w:left="-108" w:right="-108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60D0E84F" w14:textId="77777777" w:rsidR="00F27AFA" w:rsidRPr="00290BB5" w:rsidRDefault="00F27AFA" w:rsidP="00F27AFA">
            <w:pPr>
              <w:tabs>
                <w:tab w:val="decimal" w:pos="1125"/>
              </w:tabs>
              <w:ind w:left="-108" w:right="-108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</w:tr>
      <w:tr w:rsidR="00F27AFA" w:rsidRPr="0037734E" w14:paraId="2D963C75" w14:textId="77777777" w:rsidTr="004965FF">
        <w:tc>
          <w:tcPr>
            <w:tcW w:w="42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46AD918" w14:textId="77777777" w:rsidR="00F27AFA" w:rsidRPr="00290BB5" w:rsidRDefault="00F27AFA" w:rsidP="00F27AFA">
            <w:pPr>
              <w:tabs>
                <w:tab w:val="left" w:pos="252"/>
                <w:tab w:val="left" w:pos="900"/>
                <w:tab w:val="left" w:pos="1440"/>
              </w:tabs>
              <w:ind w:right="-1058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 w:rsidRPr="00290BB5">
              <w:rPr>
                <w:rFonts w:ascii="Angsana New" w:hAnsi="Angsana New" w:hint="cs"/>
                <w:sz w:val="29"/>
                <w:szCs w:val="29"/>
              </w:rPr>
              <w:tab/>
            </w:r>
            <w:r w:rsidRPr="00290BB5">
              <w:rPr>
                <w:rFonts w:ascii="Angsana New" w:hAnsi="Angsana New" w:hint="cs"/>
                <w:sz w:val="29"/>
                <w:szCs w:val="29"/>
                <w:cs/>
              </w:rPr>
              <w:t>ยังไม่ถึงกำหนดชำระ</w:t>
            </w:r>
          </w:p>
        </w:tc>
        <w:tc>
          <w:tcPr>
            <w:tcW w:w="1361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  <w:vAlign w:val="center"/>
          </w:tcPr>
          <w:p w14:paraId="42177052" w14:textId="32714A7C" w:rsidR="00F27AFA" w:rsidRPr="001630D0" w:rsidRDefault="00E83D7E" w:rsidP="00976348">
            <w:pPr>
              <w:tabs>
                <w:tab w:val="decimal" w:pos="964"/>
              </w:tabs>
              <w:ind w:left="-108" w:right="-109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278,227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83CC458" w14:textId="79490B95" w:rsidR="00F27AFA" w:rsidRPr="007B6112" w:rsidRDefault="002E3FB2" w:rsidP="00976348">
            <w:pPr>
              <w:tabs>
                <w:tab w:val="decimal" w:pos="964"/>
              </w:tabs>
              <w:ind w:left="-108" w:right="-109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247</w:t>
            </w:r>
            <w:r w:rsidR="00243E07">
              <w:rPr>
                <w:rFonts w:ascii="Angsana New" w:hAnsi="Angsana New" w:cs="Angsana New"/>
                <w:sz w:val="29"/>
                <w:szCs w:val="29"/>
              </w:rPr>
              <w:t>,</w:t>
            </w:r>
            <w:r>
              <w:rPr>
                <w:rFonts w:ascii="Angsana New" w:hAnsi="Angsana New" w:cs="Angsana New"/>
                <w:sz w:val="29"/>
                <w:szCs w:val="29"/>
              </w:rPr>
              <w:t>372</w:t>
            </w:r>
          </w:p>
        </w:tc>
        <w:tc>
          <w:tcPr>
            <w:tcW w:w="1361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  <w:vAlign w:val="center"/>
          </w:tcPr>
          <w:p w14:paraId="6E45338A" w14:textId="1C91607F" w:rsidR="00F27AFA" w:rsidRPr="00774190" w:rsidRDefault="00D35383" w:rsidP="00976348">
            <w:pPr>
              <w:tabs>
                <w:tab w:val="decimal" w:pos="964"/>
              </w:tabs>
              <w:ind w:left="-108" w:right="-109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14,150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FD73196" w14:textId="1FC8BED6" w:rsidR="00F27AFA" w:rsidRPr="00290BB5" w:rsidRDefault="00AA5380" w:rsidP="001467A7">
            <w:pPr>
              <w:tabs>
                <w:tab w:val="decimal" w:pos="964"/>
              </w:tabs>
              <w:ind w:left="-108" w:right="-109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7,313</w:t>
            </w:r>
          </w:p>
        </w:tc>
      </w:tr>
      <w:tr w:rsidR="00F27AFA" w:rsidRPr="0037734E" w14:paraId="69BEBE68" w14:textId="77777777" w:rsidTr="004965FF">
        <w:tc>
          <w:tcPr>
            <w:tcW w:w="42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79A1CCF" w14:textId="77777777" w:rsidR="00F27AFA" w:rsidRPr="00290BB5" w:rsidRDefault="00F27AFA" w:rsidP="00F27AFA">
            <w:pPr>
              <w:tabs>
                <w:tab w:val="left" w:pos="252"/>
                <w:tab w:val="left" w:pos="900"/>
                <w:tab w:val="left" w:pos="1440"/>
              </w:tabs>
              <w:ind w:right="-1058"/>
              <w:jc w:val="both"/>
              <w:rPr>
                <w:rFonts w:ascii="Angsana New" w:hAnsi="Angsana New"/>
                <w:sz w:val="29"/>
                <w:szCs w:val="29"/>
              </w:rPr>
            </w:pPr>
            <w:r w:rsidRPr="00290BB5">
              <w:rPr>
                <w:rFonts w:ascii="Angsana New" w:hAnsi="Angsana New" w:hint="cs"/>
                <w:sz w:val="29"/>
                <w:szCs w:val="29"/>
              </w:rPr>
              <w:tab/>
            </w:r>
            <w:r w:rsidRPr="00290BB5">
              <w:rPr>
                <w:rFonts w:ascii="Angsana New" w:hAnsi="Angsana New" w:hint="cs"/>
                <w:sz w:val="29"/>
                <w:szCs w:val="29"/>
                <w:cs/>
              </w:rPr>
              <w:t xml:space="preserve">เกินกำหนดชำระไม่เกิน </w:t>
            </w:r>
            <w:r w:rsidRPr="00290BB5">
              <w:rPr>
                <w:rFonts w:ascii="Angsana New" w:hAnsi="Angsana New" w:hint="cs"/>
                <w:sz w:val="29"/>
                <w:szCs w:val="29"/>
              </w:rPr>
              <w:t xml:space="preserve">3 </w:t>
            </w:r>
            <w:r w:rsidRPr="00290BB5">
              <w:rPr>
                <w:rFonts w:ascii="Angsana New" w:hAnsi="Angsana New" w:hint="cs"/>
                <w:sz w:val="29"/>
                <w:szCs w:val="29"/>
                <w:cs/>
              </w:rPr>
              <w:t>เดือน</w:t>
            </w:r>
          </w:p>
        </w:tc>
        <w:tc>
          <w:tcPr>
            <w:tcW w:w="1361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  <w:vAlign w:val="center"/>
          </w:tcPr>
          <w:p w14:paraId="6E5015E6" w14:textId="3454A90A" w:rsidR="00F27AFA" w:rsidRPr="001630D0" w:rsidRDefault="00E83D7E" w:rsidP="00976348">
            <w:pPr>
              <w:tabs>
                <w:tab w:val="decimal" w:pos="964"/>
              </w:tabs>
              <w:ind w:left="-108" w:right="-109"/>
              <w:rPr>
                <w:rFonts w:ascii="Angsana New" w:hAnsi="Angsana New" w:cs="Angsana New"/>
                <w:sz w:val="29"/>
                <w:szCs w:val="29"/>
                <w:cs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33,516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1651D8E" w14:textId="4BED6298" w:rsidR="00F27AFA" w:rsidRPr="007B6112" w:rsidRDefault="002E3FB2" w:rsidP="00976348">
            <w:pPr>
              <w:tabs>
                <w:tab w:val="decimal" w:pos="964"/>
              </w:tabs>
              <w:ind w:left="-108" w:right="-109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87</w:t>
            </w:r>
            <w:r w:rsidR="00243E07">
              <w:rPr>
                <w:rFonts w:ascii="Angsana New" w:hAnsi="Angsana New" w:cs="Angsana New"/>
                <w:sz w:val="29"/>
                <w:szCs w:val="29"/>
              </w:rPr>
              <w:t>,</w:t>
            </w:r>
            <w:r>
              <w:rPr>
                <w:rFonts w:ascii="Angsana New" w:hAnsi="Angsana New" w:cs="Angsana New"/>
                <w:sz w:val="29"/>
                <w:szCs w:val="29"/>
              </w:rPr>
              <w:t>244</w:t>
            </w:r>
          </w:p>
        </w:tc>
        <w:tc>
          <w:tcPr>
            <w:tcW w:w="1361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</w:tcPr>
          <w:p w14:paraId="6F2B93F2" w14:textId="28D9B082" w:rsidR="00F27AFA" w:rsidRPr="00774190" w:rsidRDefault="00D35383" w:rsidP="00976348">
            <w:pPr>
              <w:tabs>
                <w:tab w:val="decimal" w:pos="964"/>
              </w:tabs>
              <w:ind w:left="-108" w:right="-109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11,192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5D79010" w14:textId="20581DAA" w:rsidR="00F27AFA" w:rsidRPr="00290BB5" w:rsidRDefault="00AA5380" w:rsidP="001467A7">
            <w:pPr>
              <w:tabs>
                <w:tab w:val="decimal" w:pos="964"/>
              </w:tabs>
              <w:ind w:left="-108" w:right="-109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9,534</w:t>
            </w:r>
          </w:p>
        </w:tc>
      </w:tr>
      <w:tr w:rsidR="00F27AFA" w:rsidRPr="0037734E" w14:paraId="54E462D7" w14:textId="77777777" w:rsidTr="004965FF">
        <w:tc>
          <w:tcPr>
            <w:tcW w:w="42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59B7AB7" w14:textId="77777777" w:rsidR="00F27AFA" w:rsidRPr="00290BB5" w:rsidRDefault="00F27AFA" w:rsidP="00F27AFA">
            <w:pPr>
              <w:tabs>
                <w:tab w:val="left" w:pos="360"/>
                <w:tab w:val="left" w:pos="900"/>
                <w:tab w:val="left" w:pos="1440"/>
              </w:tabs>
              <w:ind w:right="-1058"/>
              <w:jc w:val="both"/>
              <w:rPr>
                <w:rFonts w:ascii="Angsana New" w:hAnsi="Angsana New"/>
                <w:sz w:val="29"/>
                <w:szCs w:val="29"/>
              </w:rPr>
            </w:pPr>
            <w:r w:rsidRPr="00290BB5">
              <w:rPr>
                <w:rFonts w:ascii="Angsana New" w:hAnsi="Angsana New"/>
                <w:sz w:val="29"/>
                <w:szCs w:val="29"/>
                <w:cs/>
              </w:rPr>
              <w:t xml:space="preserve">     มากกว่า  </w:t>
            </w:r>
            <w:r w:rsidRPr="00290BB5">
              <w:rPr>
                <w:rFonts w:ascii="Angsana New" w:hAnsi="Angsana New"/>
                <w:sz w:val="29"/>
                <w:szCs w:val="29"/>
              </w:rPr>
              <w:t xml:space="preserve">3 </w:t>
            </w:r>
            <w:r w:rsidRPr="00290BB5">
              <w:rPr>
                <w:rFonts w:ascii="Angsana New" w:hAnsi="Angsana New"/>
                <w:sz w:val="29"/>
                <w:szCs w:val="29"/>
                <w:cs/>
              </w:rPr>
              <w:t xml:space="preserve">เดือน ถึง </w:t>
            </w:r>
            <w:r w:rsidRPr="00290BB5">
              <w:rPr>
                <w:rFonts w:ascii="Angsana New" w:hAnsi="Angsana New"/>
                <w:sz w:val="29"/>
                <w:szCs w:val="29"/>
              </w:rPr>
              <w:t xml:space="preserve">6 </w:t>
            </w:r>
            <w:r w:rsidRPr="00290BB5">
              <w:rPr>
                <w:rFonts w:ascii="Angsana New" w:hAnsi="Angsana New"/>
                <w:sz w:val="29"/>
                <w:szCs w:val="29"/>
                <w:cs/>
              </w:rPr>
              <w:t>เดือน</w:t>
            </w:r>
          </w:p>
        </w:tc>
        <w:tc>
          <w:tcPr>
            <w:tcW w:w="1361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  <w:vAlign w:val="center"/>
          </w:tcPr>
          <w:p w14:paraId="48BF9DA4" w14:textId="2EE5B063" w:rsidR="00F27AFA" w:rsidRPr="001630D0" w:rsidRDefault="00E83D7E" w:rsidP="00AA44EA">
            <w:pPr>
              <w:tabs>
                <w:tab w:val="decimal" w:pos="737"/>
              </w:tabs>
              <w:ind w:left="-108" w:right="-109"/>
              <w:rPr>
                <w:rFonts w:ascii="Angsana New" w:hAnsi="Angsana New" w:cs="Angsana New"/>
                <w:sz w:val="29"/>
                <w:szCs w:val="29"/>
                <w:cs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A0F6A47" w14:textId="424FCB90" w:rsidR="00F27AFA" w:rsidRPr="007B6112" w:rsidRDefault="002E3FB2" w:rsidP="00976348">
            <w:pPr>
              <w:tabs>
                <w:tab w:val="decimal" w:pos="964"/>
              </w:tabs>
              <w:ind w:left="-108" w:right="-109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204</w:t>
            </w:r>
          </w:p>
        </w:tc>
        <w:tc>
          <w:tcPr>
            <w:tcW w:w="1361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</w:tcPr>
          <w:p w14:paraId="3C6D0D7F" w14:textId="42553BD9" w:rsidR="00F27AFA" w:rsidRPr="00774190" w:rsidRDefault="00D35383" w:rsidP="00D35383">
            <w:pPr>
              <w:tabs>
                <w:tab w:val="decimal" w:pos="737"/>
              </w:tabs>
              <w:ind w:left="-108" w:right="-109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3EAB8399" w14:textId="3B72E85A" w:rsidR="00F27AFA" w:rsidRPr="00290BB5" w:rsidRDefault="00AA5380" w:rsidP="00AA5380">
            <w:pPr>
              <w:tabs>
                <w:tab w:val="decimal" w:pos="737"/>
              </w:tabs>
              <w:ind w:left="-108" w:right="-109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</w:tr>
      <w:tr w:rsidR="00243E07" w:rsidRPr="0037734E" w14:paraId="7EBC49FA" w14:textId="77777777" w:rsidTr="004965FF">
        <w:tc>
          <w:tcPr>
            <w:tcW w:w="42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8B0BF46" w14:textId="77777777" w:rsidR="00243E07" w:rsidRPr="00290BB5" w:rsidRDefault="00243E07" w:rsidP="00243E07">
            <w:pPr>
              <w:tabs>
                <w:tab w:val="left" w:pos="360"/>
                <w:tab w:val="left" w:pos="900"/>
                <w:tab w:val="left" w:pos="1440"/>
              </w:tabs>
              <w:ind w:right="-1058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 w:rsidRPr="00290BB5">
              <w:rPr>
                <w:rFonts w:ascii="Angsana New" w:hAnsi="Angsana New"/>
                <w:sz w:val="29"/>
                <w:szCs w:val="29"/>
                <w:cs/>
              </w:rPr>
              <w:t xml:space="preserve">     มากกว่า  </w:t>
            </w:r>
            <w:r>
              <w:rPr>
                <w:rFonts w:ascii="Angsana New" w:hAnsi="Angsana New"/>
                <w:sz w:val="29"/>
                <w:szCs w:val="29"/>
              </w:rPr>
              <w:t>6</w:t>
            </w:r>
            <w:r w:rsidRPr="00290BB5">
              <w:rPr>
                <w:rFonts w:ascii="Angsana New" w:hAnsi="Angsana New"/>
                <w:sz w:val="29"/>
                <w:szCs w:val="29"/>
              </w:rPr>
              <w:t xml:space="preserve"> </w:t>
            </w:r>
            <w:r w:rsidRPr="00290BB5">
              <w:rPr>
                <w:rFonts w:ascii="Angsana New" w:hAnsi="Angsana New"/>
                <w:sz w:val="29"/>
                <w:szCs w:val="29"/>
                <w:cs/>
              </w:rPr>
              <w:t xml:space="preserve">เดือน ถึง </w:t>
            </w:r>
            <w:r w:rsidRPr="00290BB5">
              <w:rPr>
                <w:rFonts w:ascii="Angsana New" w:hAnsi="Angsana New"/>
                <w:sz w:val="29"/>
                <w:szCs w:val="29"/>
              </w:rPr>
              <w:t xml:space="preserve">12 </w:t>
            </w:r>
            <w:r w:rsidRPr="00290BB5">
              <w:rPr>
                <w:rFonts w:ascii="Angsana New" w:hAnsi="Angsana New"/>
                <w:sz w:val="29"/>
                <w:szCs w:val="29"/>
                <w:cs/>
              </w:rPr>
              <w:t>เดือน</w:t>
            </w:r>
          </w:p>
        </w:tc>
        <w:tc>
          <w:tcPr>
            <w:tcW w:w="1361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  <w:vAlign w:val="center"/>
          </w:tcPr>
          <w:p w14:paraId="0FA6D339" w14:textId="107EEEBA" w:rsidR="00243E07" w:rsidRPr="001630D0" w:rsidRDefault="00E83D7E" w:rsidP="00976348">
            <w:pPr>
              <w:tabs>
                <w:tab w:val="decimal" w:pos="964"/>
              </w:tabs>
              <w:ind w:left="-108" w:right="-109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10,44</w:t>
            </w:r>
            <w:r w:rsidR="00AA44EA">
              <w:rPr>
                <w:rFonts w:ascii="Angsana New" w:hAnsi="Angsana New" w:cs="Angsana New"/>
                <w:sz w:val="29"/>
                <w:szCs w:val="29"/>
              </w:rPr>
              <w:t>9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0E01EFAD" w14:textId="3299E330" w:rsidR="00243E07" w:rsidRPr="007B6112" w:rsidRDefault="00243E07" w:rsidP="00976348">
            <w:pPr>
              <w:tabs>
                <w:tab w:val="decimal" w:pos="964"/>
              </w:tabs>
              <w:ind w:left="-108" w:right="-109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 xml:space="preserve">      </w:t>
            </w:r>
            <w:r w:rsidR="002E3FB2">
              <w:rPr>
                <w:rFonts w:ascii="Angsana New" w:hAnsi="Angsana New" w:cs="Angsana New"/>
                <w:sz w:val="29"/>
                <w:szCs w:val="29"/>
              </w:rPr>
              <w:t>19</w:t>
            </w:r>
            <w:r w:rsidR="00E062EB">
              <w:rPr>
                <w:rFonts w:ascii="Angsana New" w:hAnsi="Angsana New" w:cs="Angsana New"/>
                <w:sz w:val="29"/>
                <w:szCs w:val="29"/>
              </w:rPr>
              <w:t>,</w:t>
            </w:r>
            <w:r w:rsidR="002E3FB2">
              <w:rPr>
                <w:rFonts w:ascii="Angsana New" w:hAnsi="Angsana New" w:cs="Angsana New"/>
                <w:sz w:val="29"/>
                <w:szCs w:val="29"/>
              </w:rPr>
              <w:t>903</w:t>
            </w:r>
          </w:p>
        </w:tc>
        <w:tc>
          <w:tcPr>
            <w:tcW w:w="1361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</w:tcPr>
          <w:p w14:paraId="7B547BA3" w14:textId="5AE5DEC1" w:rsidR="00243E07" w:rsidRPr="00774190" w:rsidRDefault="00D35383" w:rsidP="006714DD">
            <w:pPr>
              <w:tabs>
                <w:tab w:val="decimal" w:pos="737"/>
              </w:tabs>
              <w:ind w:left="-108" w:right="-109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73181A77" w14:textId="5F76CA39" w:rsidR="00243E07" w:rsidRPr="00290BB5" w:rsidRDefault="00243E07" w:rsidP="001467A7">
            <w:pPr>
              <w:tabs>
                <w:tab w:val="decimal" w:pos="737"/>
              </w:tabs>
              <w:ind w:left="-108" w:right="-109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</w:tr>
      <w:tr w:rsidR="00243E07" w:rsidRPr="0037734E" w14:paraId="3EB3D19D" w14:textId="77777777" w:rsidTr="004965FF">
        <w:tc>
          <w:tcPr>
            <w:tcW w:w="42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86EFAAD" w14:textId="77777777" w:rsidR="00243E07" w:rsidRPr="00290BB5" w:rsidRDefault="00243E07" w:rsidP="00243E07">
            <w:pPr>
              <w:tabs>
                <w:tab w:val="left" w:pos="360"/>
                <w:tab w:val="left" w:pos="900"/>
                <w:tab w:val="left" w:pos="1440"/>
              </w:tabs>
              <w:ind w:right="-1058"/>
              <w:jc w:val="both"/>
              <w:rPr>
                <w:rFonts w:ascii="Angsana New" w:hAnsi="Angsana New"/>
                <w:sz w:val="29"/>
                <w:szCs w:val="29"/>
              </w:rPr>
            </w:pPr>
            <w:r w:rsidRPr="00290BB5">
              <w:rPr>
                <w:rFonts w:ascii="Angsana New" w:hAnsi="Angsana New"/>
                <w:sz w:val="29"/>
                <w:szCs w:val="29"/>
                <w:cs/>
              </w:rPr>
              <w:t xml:space="preserve">     มากกว่า </w:t>
            </w:r>
            <w:r w:rsidRPr="00290BB5">
              <w:rPr>
                <w:rFonts w:ascii="Angsana New" w:hAnsi="Angsana New"/>
                <w:sz w:val="29"/>
                <w:szCs w:val="29"/>
              </w:rPr>
              <w:t xml:space="preserve">12 </w:t>
            </w:r>
            <w:r w:rsidRPr="00290BB5">
              <w:rPr>
                <w:rFonts w:ascii="Angsana New" w:hAnsi="Angsana New"/>
                <w:sz w:val="29"/>
                <w:szCs w:val="29"/>
                <w:cs/>
              </w:rPr>
              <w:t>เดือนขึ้นไป</w:t>
            </w:r>
          </w:p>
        </w:tc>
        <w:tc>
          <w:tcPr>
            <w:tcW w:w="1361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  <w:vAlign w:val="center"/>
          </w:tcPr>
          <w:p w14:paraId="74938640" w14:textId="47C73D5F" w:rsidR="00243E07" w:rsidRPr="001630D0" w:rsidRDefault="00E83D7E" w:rsidP="00976348">
            <w:pPr>
              <w:tabs>
                <w:tab w:val="decimal" w:pos="964"/>
              </w:tabs>
              <w:ind w:left="-108" w:right="-109"/>
              <w:rPr>
                <w:rFonts w:ascii="Angsana New" w:hAnsi="Angsana New" w:cs="Angsana New"/>
                <w:sz w:val="29"/>
                <w:szCs w:val="29"/>
                <w:cs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28,005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92496C" w14:textId="3255F567" w:rsidR="00243E07" w:rsidRPr="007B6112" w:rsidRDefault="002E3FB2" w:rsidP="00976348">
            <w:pPr>
              <w:tabs>
                <w:tab w:val="decimal" w:pos="964"/>
              </w:tabs>
              <w:ind w:left="-108" w:right="-109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24</w:t>
            </w:r>
            <w:r w:rsidR="00243E07">
              <w:rPr>
                <w:rFonts w:ascii="Angsana New" w:hAnsi="Angsana New" w:cs="Angsana New"/>
                <w:sz w:val="29"/>
                <w:szCs w:val="29"/>
              </w:rPr>
              <w:t>,</w:t>
            </w:r>
            <w:r>
              <w:rPr>
                <w:rFonts w:ascii="Angsana New" w:hAnsi="Angsana New" w:cs="Angsana New"/>
                <w:sz w:val="29"/>
                <w:szCs w:val="29"/>
              </w:rPr>
              <w:t>806</w:t>
            </w:r>
          </w:p>
        </w:tc>
        <w:tc>
          <w:tcPr>
            <w:tcW w:w="1361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</w:tcPr>
          <w:p w14:paraId="39179DF5" w14:textId="3F9F73AC" w:rsidR="00243E07" w:rsidRPr="00774190" w:rsidRDefault="00D35383" w:rsidP="006714DD">
            <w:pPr>
              <w:tabs>
                <w:tab w:val="decimal" w:pos="737"/>
              </w:tabs>
              <w:ind w:left="-108" w:right="-109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13A528" w14:textId="6B38D4A1" w:rsidR="00243E07" w:rsidRPr="00290BB5" w:rsidRDefault="00243E07" w:rsidP="001467A7">
            <w:pPr>
              <w:tabs>
                <w:tab w:val="decimal" w:pos="737"/>
              </w:tabs>
              <w:ind w:left="-108" w:right="-109"/>
              <w:rPr>
                <w:rFonts w:ascii="Angsana New" w:hAnsi="Angsana New" w:cs="Angsana New"/>
                <w:sz w:val="29"/>
                <w:szCs w:val="29"/>
              </w:rPr>
            </w:pPr>
            <w:r w:rsidRPr="00290BB5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</w:tr>
      <w:tr w:rsidR="00243E07" w:rsidRPr="0037734E" w14:paraId="14447384" w14:textId="77777777" w:rsidTr="004965FF">
        <w:tc>
          <w:tcPr>
            <w:tcW w:w="42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37D44F6" w14:textId="77777777" w:rsidR="00243E07" w:rsidRPr="00290BB5" w:rsidRDefault="00243E07" w:rsidP="00243E07">
            <w:pPr>
              <w:tabs>
                <w:tab w:val="left" w:pos="360"/>
                <w:tab w:val="left" w:pos="900"/>
                <w:tab w:val="left" w:pos="1440"/>
              </w:tabs>
              <w:ind w:right="-1058"/>
              <w:jc w:val="both"/>
              <w:rPr>
                <w:rFonts w:ascii="Angsana New" w:hAnsi="Angsana New"/>
                <w:sz w:val="29"/>
                <w:szCs w:val="29"/>
              </w:rPr>
            </w:pPr>
            <w:r w:rsidRPr="00290BB5">
              <w:rPr>
                <w:rFonts w:ascii="Angsana New" w:hAnsi="Angsana New"/>
                <w:sz w:val="29"/>
                <w:szCs w:val="29"/>
              </w:rPr>
              <w:tab/>
            </w:r>
            <w:r w:rsidRPr="00290BB5">
              <w:rPr>
                <w:rFonts w:ascii="Angsana New" w:hAnsi="Angsana New"/>
                <w:sz w:val="29"/>
                <w:szCs w:val="29"/>
              </w:rPr>
              <w:tab/>
            </w:r>
            <w:r w:rsidRPr="00290BB5">
              <w:rPr>
                <w:rFonts w:ascii="Angsana New" w:hAnsi="Angsana New"/>
                <w:sz w:val="29"/>
                <w:szCs w:val="29"/>
                <w:cs/>
              </w:rPr>
              <w:t>รวม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14:paraId="47CB4B70" w14:textId="76F04C47" w:rsidR="00243E07" w:rsidRPr="001630D0" w:rsidRDefault="00E83D7E" w:rsidP="00976348">
            <w:pPr>
              <w:tabs>
                <w:tab w:val="decimal" w:pos="964"/>
              </w:tabs>
              <w:ind w:left="-108" w:right="-109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350,19</w:t>
            </w:r>
            <w:r w:rsidR="00AA44EA">
              <w:rPr>
                <w:rFonts w:ascii="Angsana New" w:hAnsi="Angsana New" w:cs="Angsana New"/>
                <w:sz w:val="29"/>
                <w:szCs w:val="29"/>
              </w:rPr>
              <w:t>7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5D19D8C2" w14:textId="3C704C68" w:rsidR="00243E07" w:rsidRPr="007B6112" w:rsidRDefault="002E3FB2" w:rsidP="00976348">
            <w:pPr>
              <w:tabs>
                <w:tab w:val="decimal" w:pos="964"/>
              </w:tabs>
              <w:ind w:left="-108" w:right="-109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379</w:t>
            </w:r>
            <w:r w:rsidR="000A05EC">
              <w:rPr>
                <w:rFonts w:ascii="Angsana New" w:hAnsi="Angsana New" w:cs="Angsana New"/>
                <w:sz w:val="29"/>
                <w:szCs w:val="29"/>
              </w:rPr>
              <w:t>,</w:t>
            </w:r>
            <w:r>
              <w:rPr>
                <w:rFonts w:ascii="Angsana New" w:hAnsi="Angsana New" w:cs="Angsana New"/>
                <w:sz w:val="29"/>
                <w:szCs w:val="29"/>
              </w:rPr>
              <w:t>529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  <w:vAlign w:val="center"/>
          </w:tcPr>
          <w:p w14:paraId="439D78D9" w14:textId="435250EC" w:rsidR="00243E07" w:rsidRPr="00774190" w:rsidRDefault="00184CF0" w:rsidP="00976348">
            <w:pPr>
              <w:tabs>
                <w:tab w:val="decimal" w:pos="964"/>
              </w:tabs>
              <w:ind w:left="-108" w:right="-109"/>
              <w:rPr>
                <w:rFonts w:ascii="Angsana New" w:hAnsi="Angsana New" w:cs="Angsana New"/>
                <w:sz w:val="29"/>
                <w:szCs w:val="29"/>
                <w:cs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25,342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B31E5AA" w14:textId="5C2D3364" w:rsidR="00243E07" w:rsidRPr="00290BB5" w:rsidRDefault="00AA5380" w:rsidP="001467A7">
            <w:pPr>
              <w:tabs>
                <w:tab w:val="decimal" w:pos="964"/>
              </w:tabs>
              <w:ind w:left="-108" w:right="-109"/>
              <w:rPr>
                <w:rFonts w:ascii="Angsana New" w:hAnsi="Angsana New" w:cs="Angsana New"/>
                <w:sz w:val="29"/>
                <w:szCs w:val="29"/>
                <w:cs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16,847</w:t>
            </w:r>
          </w:p>
        </w:tc>
      </w:tr>
      <w:tr w:rsidR="00243E07" w:rsidRPr="0037734E" w14:paraId="034227FA" w14:textId="77777777" w:rsidTr="004965FF">
        <w:tc>
          <w:tcPr>
            <w:tcW w:w="42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11050BE" w14:textId="77777777" w:rsidR="00243E07" w:rsidRPr="00F34ED7" w:rsidRDefault="00243E07" w:rsidP="00243E07">
            <w:pPr>
              <w:tabs>
                <w:tab w:val="left" w:pos="624"/>
              </w:tabs>
              <w:ind w:left="223" w:right="-1058"/>
              <w:jc w:val="both"/>
              <w:rPr>
                <w:rFonts w:ascii="Angsana New" w:hAnsi="Angsana New"/>
                <w:spacing w:val="-2"/>
                <w:sz w:val="29"/>
                <w:szCs w:val="29"/>
              </w:rPr>
            </w:pPr>
            <w:r w:rsidRPr="00F34ED7">
              <w:rPr>
                <w:rFonts w:ascii="Angsana New" w:hAnsi="Angsana New" w:hint="cs"/>
                <w:spacing w:val="-2"/>
                <w:sz w:val="29"/>
                <w:szCs w:val="29"/>
                <w:u w:val="single"/>
                <w:cs/>
              </w:rPr>
              <w:t>หัก</w:t>
            </w:r>
            <w:r w:rsidRPr="00F34ED7">
              <w:rPr>
                <w:rFonts w:ascii="Angsana New" w:hAnsi="Angsana New" w:hint="cs"/>
                <w:spacing w:val="-2"/>
                <w:sz w:val="29"/>
                <w:szCs w:val="29"/>
                <w:cs/>
              </w:rPr>
              <w:t xml:space="preserve">  </w:t>
            </w:r>
            <w:r w:rsidRPr="00F34ED7">
              <w:rPr>
                <w:rFonts w:ascii="Angsana New" w:hAnsi="Angsana New"/>
                <w:spacing w:val="-2"/>
                <w:sz w:val="29"/>
                <w:szCs w:val="29"/>
                <w:cs/>
              </w:rPr>
              <w:t>ค่าเผื่อ</w:t>
            </w:r>
            <w:r w:rsidRPr="00F34ED7">
              <w:rPr>
                <w:rFonts w:ascii="Angsana New" w:hAnsi="Angsana New" w:hint="cs"/>
                <w:spacing w:val="-2"/>
                <w:sz w:val="29"/>
                <w:szCs w:val="29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361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09F64EEF" w14:textId="1B844EFF" w:rsidR="00243E07" w:rsidRPr="001630D0" w:rsidRDefault="00E83D7E" w:rsidP="00976348">
            <w:pPr>
              <w:tabs>
                <w:tab w:val="decimal" w:pos="964"/>
              </w:tabs>
              <w:ind w:left="-108" w:right="-109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(37,2</w:t>
            </w:r>
            <w:r w:rsidR="00A53ED5">
              <w:rPr>
                <w:rFonts w:ascii="Angsana New" w:hAnsi="Angsana New" w:cs="Angsana New"/>
                <w:sz w:val="29"/>
                <w:szCs w:val="29"/>
              </w:rPr>
              <w:t>50</w:t>
            </w:r>
            <w:r>
              <w:rPr>
                <w:rFonts w:ascii="Angsana New" w:hAnsi="Angsana New" w:cs="Angsana New"/>
                <w:sz w:val="29"/>
                <w:szCs w:val="29"/>
              </w:rPr>
              <w:t>)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3EEC5C" w14:textId="3DFDD7FC" w:rsidR="00243E07" w:rsidRPr="007B6112" w:rsidRDefault="00243E07" w:rsidP="00976348">
            <w:pPr>
              <w:tabs>
                <w:tab w:val="decimal" w:pos="964"/>
              </w:tabs>
              <w:ind w:left="-108" w:right="-109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7B6112">
              <w:rPr>
                <w:rFonts w:ascii="Angsana New" w:hAnsi="Angsana New" w:cs="Angsana New"/>
                <w:sz w:val="29"/>
                <w:szCs w:val="29"/>
              </w:rPr>
              <w:t>(</w:t>
            </w:r>
            <w:r w:rsidR="002E3FB2">
              <w:rPr>
                <w:rFonts w:ascii="Angsana New" w:hAnsi="Angsana New" w:cs="Angsana New"/>
                <w:sz w:val="29"/>
                <w:szCs w:val="29"/>
              </w:rPr>
              <w:t>42</w:t>
            </w:r>
            <w:r w:rsidR="000A05EC">
              <w:rPr>
                <w:rFonts w:ascii="Angsana New" w:hAnsi="Angsana New" w:cs="Angsana New"/>
                <w:sz w:val="29"/>
                <w:szCs w:val="29"/>
              </w:rPr>
              <w:t>,</w:t>
            </w:r>
            <w:r w:rsidR="002E3FB2">
              <w:rPr>
                <w:rFonts w:ascii="Angsana New" w:hAnsi="Angsana New" w:cs="Angsana New"/>
                <w:sz w:val="29"/>
                <w:szCs w:val="29"/>
              </w:rPr>
              <w:t>240</w:t>
            </w:r>
            <w:r w:rsidRPr="007B6112">
              <w:rPr>
                <w:rFonts w:ascii="Angsana New" w:hAnsi="Angsana New" w:cs="Angsana New" w:hint="cs"/>
                <w:sz w:val="29"/>
                <w:szCs w:val="29"/>
                <w:cs/>
              </w:rPr>
              <w:t>)</w:t>
            </w:r>
          </w:p>
        </w:tc>
        <w:tc>
          <w:tcPr>
            <w:tcW w:w="1361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</w:tcPr>
          <w:p w14:paraId="0DFE4E7B" w14:textId="47F73764" w:rsidR="00243E07" w:rsidRPr="00774190" w:rsidRDefault="00184CF0" w:rsidP="006714DD">
            <w:pPr>
              <w:tabs>
                <w:tab w:val="decimal" w:pos="737"/>
              </w:tabs>
              <w:ind w:left="-108" w:right="-109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157BFA" w14:textId="378470C7" w:rsidR="00243E07" w:rsidRPr="00290BB5" w:rsidRDefault="00243E07" w:rsidP="001467A7">
            <w:pPr>
              <w:tabs>
                <w:tab w:val="decimal" w:pos="737"/>
              </w:tabs>
              <w:ind w:left="-108" w:right="-109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 xml:space="preserve">           </w:t>
            </w:r>
            <w:r w:rsidRPr="00290BB5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</w:tr>
      <w:tr w:rsidR="00243E07" w:rsidRPr="0037734E" w14:paraId="025473F4" w14:textId="77777777" w:rsidTr="004965FF">
        <w:tc>
          <w:tcPr>
            <w:tcW w:w="42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C044291" w14:textId="24B1ED3B" w:rsidR="00243E07" w:rsidRPr="00290BB5" w:rsidRDefault="00243E07" w:rsidP="00243E07">
            <w:pPr>
              <w:tabs>
                <w:tab w:val="left" w:pos="252"/>
                <w:tab w:val="left" w:pos="900"/>
                <w:tab w:val="left" w:pos="1440"/>
              </w:tabs>
              <w:ind w:right="-1058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 w:rsidRPr="00290BB5">
              <w:rPr>
                <w:rFonts w:ascii="Angsana New" w:hAnsi="Angsana New" w:hint="cs"/>
                <w:sz w:val="29"/>
                <w:szCs w:val="29"/>
                <w:cs/>
              </w:rPr>
              <w:t>ลูกหนี้การค้า</w:t>
            </w:r>
            <w:r w:rsidR="00D43C34">
              <w:rPr>
                <w:rFonts w:ascii="Angsana New" w:hAnsi="Angsana New" w:hint="cs"/>
                <w:sz w:val="29"/>
                <w:szCs w:val="29"/>
                <w:cs/>
              </w:rPr>
              <w:t xml:space="preserve"> </w:t>
            </w:r>
            <w:r w:rsidRPr="00290BB5">
              <w:rPr>
                <w:rFonts w:ascii="Angsana New" w:hAnsi="Angsana New" w:hint="cs"/>
                <w:sz w:val="29"/>
                <w:szCs w:val="29"/>
                <w:cs/>
              </w:rPr>
              <w:t>-</w:t>
            </w:r>
            <w:r w:rsidR="00D43C34">
              <w:rPr>
                <w:rFonts w:ascii="Angsana New" w:hAnsi="Angsana New" w:hint="cs"/>
                <w:sz w:val="29"/>
                <w:szCs w:val="29"/>
                <w:cs/>
              </w:rPr>
              <w:t xml:space="preserve"> </w:t>
            </w:r>
            <w:r w:rsidRPr="00290BB5">
              <w:rPr>
                <w:rFonts w:ascii="Angsana New" w:hAnsi="Angsana New" w:hint="cs"/>
                <w:sz w:val="29"/>
                <w:szCs w:val="29"/>
                <w:cs/>
              </w:rPr>
              <w:t>สุทธิ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14:paraId="6A7A769D" w14:textId="73EE6F07" w:rsidR="00243E07" w:rsidRPr="001630D0" w:rsidRDefault="00E83D7E" w:rsidP="00976348">
            <w:pPr>
              <w:tabs>
                <w:tab w:val="decimal" w:pos="964"/>
              </w:tabs>
              <w:ind w:left="-108" w:right="-109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312,947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77254FE1" w14:textId="1193C3F8" w:rsidR="00243E07" w:rsidRPr="007B6112" w:rsidRDefault="002E3FB2" w:rsidP="00976348">
            <w:pPr>
              <w:tabs>
                <w:tab w:val="decimal" w:pos="964"/>
              </w:tabs>
              <w:ind w:left="-108" w:right="-109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337</w:t>
            </w:r>
            <w:r w:rsidR="000A05EC">
              <w:rPr>
                <w:rFonts w:ascii="Angsana New" w:hAnsi="Angsana New" w:cs="Angsana New"/>
                <w:sz w:val="29"/>
                <w:szCs w:val="29"/>
              </w:rPr>
              <w:t>,</w:t>
            </w:r>
            <w:r>
              <w:rPr>
                <w:rFonts w:ascii="Angsana New" w:hAnsi="Angsana New" w:cs="Angsana New"/>
                <w:sz w:val="29"/>
                <w:szCs w:val="29"/>
              </w:rPr>
              <w:t>289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  <w:vAlign w:val="center"/>
          </w:tcPr>
          <w:p w14:paraId="6D766BB0" w14:textId="1A49A472" w:rsidR="00243E07" w:rsidRPr="00774190" w:rsidRDefault="00184CF0" w:rsidP="00976348">
            <w:pPr>
              <w:tabs>
                <w:tab w:val="decimal" w:pos="964"/>
              </w:tabs>
              <w:ind w:left="-108" w:right="-109"/>
              <w:rPr>
                <w:rFonts w:ascii="Angsana New" w:hAnsi="Angsana New" w:cs="Angsana New"/>
                <w:sz w:val="29"/>
                <w:szCs w:val="29"/>
                <w:cs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25,342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30E3000" w14:textId="6EF492D5" w:rsidR="00243E07" w:rsidRPr="00290BB5" w:rsidRDefault="00AA5380" w:rsidP="001467A7">
            <w:pPr>
              <w:tabs>
                <w:tab w:val="decimal" w:pos="964"/>
              </w:tabs>
              <w:ind w:left="-108" w:right="-109"/>
              <w:rPr>
                <w:rFonts w:ascii="Angsana New" w:hAnsi="Angsana New" w:cs="Angsana New"/>
                <w:sz w:val="29"/>
                <w:szCs w:val="29"/>
                <w:cs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16,847</w:t>
            </w:r>
          </w:p>
        </w:tc>
      </w:tr>
      <w:tr w:rsidR="00243E07" w:rsidRPr="0037734E" w14:paraId="06848669" w14:textId="77777777" w:rsidTr="004965FF">
        <w:tc>
          <w:tcPr>
            <w:tcW w:w="42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CF1062B" w14:textId="77777777" w:rsidR="00243E07" w:rsidRPr="00290BB5" w:rsidRDefault="00243E07" w:rsidP="00243E07">
            <w:pPr>
              <w:tabs>
                <w:tab w:val="left" w:pos="252"/>
                <w:tab w:val="left" w:pos="900"/>
                <w:tab w:val="left" w:pos="1440"/>
              </w:tabs>
              <w:ind w:right="-1058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 w:rsidRPr="00290BB5">
              <w:rPr>
                <w:rFonts w:ascii="Angsana New" w:hAnsi="Angsana New" w:hint="cs"/>
                <w:sz w:val="29"/>
                <w:szCs w:val="29"/>
                <w:cs/>
              </w:rPr>
              <w:t>ลูกหนี้การค้ากิจการที่เกี่ยวข้องกัน</w:t>
            </w:r>
          </w:p>
        </w:tc>
        <w:tc>
          <w:tcPr>
            <w:tcW w:w="1361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4586981C" w14:textId="6C97C0E7" w:rsidR="00243E07" w:rsidRPr="001630D0" w:rsidRDefault="00E83D7E" w:rsidP="00976348">
            <w:pPr>
              <w:tabs>
                <w:tab w:val="decimal" w:pos="964"/>
              </w:tabs>
              <w:ind w:left="-108" w:right="-109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17,577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8637B9" w14:textId="71529399" w:rsidR="00243E07" w:rsidRPr="007B6112" w:rsidRDefault="003F4F1D" w:rsidP="00976348">
            <w:pPr>
              <w:tabs>
                <w:tab w:val="decimal" w:pos="964"/>
              </w:tabs>
              <w:ind w:left="-108" w:right="-109"/>
              <w:rPr>
                <w:rFonts w:ascii="Angsana New" w:hAnsi="Angsana New" w:cs="Angsana New"/>
                <w:sz w:val="29"/>
                <w:szCs w:val="29"/>
              </w:rPr>
            </w:pPr>
            <w:r w:rsidRPr="00976348">
              <w:rPr>
                <w:rFonts w:ascii="Angsana New" w:hAnsi="Angsana New" w:cs="Angsana New" w:hint="cs"/>
                <w:sz w:val="29"/>
                <w:szCs w:val="29"/>
                <w:cs/>
              </w:rPr>
              <w:t>1</w:t>
            </w:r>
            <w:r w:rsidR="002E3FB2">
              <w:rPr>
                <w:rFonts w:ascii="Angsana New" w:hAnsi="Angsana New" w:cs="Angsana New"/>
                <w:sz w:val="29"/>
                <w:szCs w:val="29"/>
              </w:rPr>
              <w:t>9</w:t>
            </w:r>
            <w:r w:rsidR="00243E07" w:rsidRPr="00976348">
              <w:rPr>
                <w:rFonts w:ascii="Angsana New" w:hAnsi="Angsana New" w:cs="Angsana New"/>
                <w:sz w:val="29"/>
                <w:szCs w:val="29"/>
              </w:rPr>
              <w:t>,</w:t>
            </w:r>
            <w:r w:rsidR="002E3FB2">
              <w:rPr>
                <w:rFonts w:ascii="Angsana New" w:hAnsi="Angsana New" w:cs="Angsana New"/>
                <w:sz w:val="29"/>
                <w:szCs w:val="29"/>
              </w:rPr>
              <w:t>015</w:t>
            </w:r>
          </w:p>
        </w:tc>
        <w:tc>
          <w:tcPr>
            <w:tcW w:w="1361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  <w:vAlign w:val="center"/>
          </w:tcPr>
          <w:p w14:paraId="53148DF8" w14:textId="13AF6ED5" w:rsidR="00243E07" w:rsidRPr="00774190" w:rsidRDefault="00184CF0" w:rsidP="00976348">
            <w:pPr>
              <w:tabs>
                <w:tab w:val="decimal" w:pos="964"/>
              </w:tabs>
              <w:ind w:left="-108" w:right="-109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2,124,53</w:t>
            </w:r>
            <w:r w:rsidR="000A6F5E">
              <w:rPr>
                <w:rFonts w:ascii="Angsana New" w:hAnsi="Angsana New" w:cs="Angsana New"/>
                <w:sz w:val="29"/>
                <w:szCs w:val="29"/>
              </w:rPr>
              <w:t>1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975429" w14:textId="3EC35CD3" w:rsidR="00243E07" w:rsidRPr="00290BB5" w:rsidRDefault="00AA5380" w:rsidP="001467A7">
            <w:pPr>
              <w:tabs>
                <w:tab w:val="decimal" w:pos="964"/>
              </w:tabs>
              <w:ind w:left="-108" w:right="-109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2</w:t>
            </w:r>
            <w:r w:rsidR="00243E07">
              <w:rPr>
                <w:rFonts w:ascii="Angsana New" w:hAnsi="Angsana New" w:cs="Angsana New"/>
                <w:sz w:val="29"/>
                <w:szCs w:val="29"/>
              </w:rPr>
              <w:t>,</w:t>
            </w:r>
            <w:r>
              <w:rPr>
                <w:rFonts w:ascii="Angsana New" w:hAnsi="Angsana New" w:cs="Angsana New"/>
                <w:sz w:val="29"/>
                <w:szCs w:val="29"/>
              </w:rPr>
              <w:t>333</w:t>
            </w:r>
            <w:r w:rsidR="00243E07">
              <w:rPr>
                <w:rFonts w:ascii="Angsana New" w:hAnsi="Angsana New" w:cs="Angsana New"/>
                <w:sz w:val="29"/>
                <w:szCs w:val="29"/>
              </w:rPr>
              <w:t>,</w:t>
            </w:r>
            <w:r>
              <w:rPr>
                <w:rFonts w:ascii="Angsana New" w:hAnsi="Angsana New" w:cs="Angsana New"/>
                <w:sz w:val="29"/>
                <w:szCs w:val="29"/>
              </w:rPr>
              <w:t>043</w:t>
            </w:r>
          </w:p>
        </w:tc>
      </w:tr>
      <w:tr w:rsidR="00243E07" w:rsidRPr="0037734E" w14:paraId="43A1542C" w14:textId="77777777" w:rsidTr="004965FF">
        <w:tc>
          <w:tcPr>
            <w:tcW w:w="42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52511A2" w14:textId="01ED8B11" w:rsidR="00243E07" w:rsidRPr="00290BB5" w:rsidRDefault="00243E07" w:rsidP="00243E07">
            <w:pPr>
              <w:ind w:right="-108"/>
              <w:jc w:val="both"/>
              <w:rPr>
                <w:rFonts w:ascii="Angsana New" w:hAnsi="Angsana New"/>
                <w:sz w:val="29"/>
                <w:szCs w:val="29"/>
              </w:rPr>
            </w:pPr>
            <w:r w:rsidRPr="00290BB5">
              <w:rPr>
                <w:rFonts w:ascii="Angsana New" w:hAnsi="Angsana New"/>
                <w:sz w:val="29"/>
                <w:szCs w:val="29"/>
              </w:rPr>
              <w:t xml:space="preserve">     </w:t>
            </w:r>
            <w:r w:rsidRPr="00290BB5">
              <w:rPr>
                <w:rFonts w:ascii="Angsana New" w:hAnsi="Angsana New" w:hint="cs"/>
                <w:sz w:val="29"/>
                <w:szCs w:val="29"/>
                <w:cs/>
              </w:rPr>
              <w:t>รวมลูกหนี้การค้า</w:t>
            </w:r>
            <w:r w:rsidR="00001504">
              <w:rPr>
                <w:rFonts w:ascii="Angsana New" w:hAnsi="Angsana New" w:hint="cs"/>
                <w:sz w:val="29"/>
                <w:szCs w:val="29"/>
                <w:cs/>
              </w:rPr>
              <w:t xml:space="preserve"> </w:t>
            </w:r>
            <w:r w:rsidRPr="00290BB5">
              <w:rPr>
                <w:rFonts w:ascii="Angsana New" w:hAnsi="Angsana New" w:hint="cs"/>
                <w:sz w:val="29"/>
                <w:szCs w:val="29"/>
              </w:rPr>
              <w:t>-</w:t>
            </w:r>
            <w:r w:rsidR="00001504">
              <w:rPr>
                <w:rFonts w:ascii="Angsana New" w:hAnsi="Angsana New" w:hint="cs"/>
                <w:sz w:val="29"/>
                <w:szCs w:val="29"/>
                <w:cs/>
              </w:rPr>
              <w:t xml:space="preserve"> </w:t>
            </w:r>
            <w:r w:rsidRPr="00290BB5">
              <w:rPr>
                <w:rFonts w:ascii="Angsana New" w:hAnsi="Angsana New" w:hint="cs"/>
                <w:sz w:val="29"/>
                <w:szCs w:val="29"/>
                <w:cs/>
              </w:rPr>
              <w:t>สุทธิ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1A224321" w14:textId="1841C263" w:rsidR="00243E07" w:rsidRPr="001630D0" w:rsidRDefault="00E83D7E" w:rsidP="00976348">
            <w:pPr>
              <w:tabs>
                <w:tab w:val="decimal" w:pos="964"/>
              </w:tabs>
              <w:ind w:left="-108" w:right="-109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330,524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760335" w14:textId="213A1994" w:rsidR="00243E07" w:rsidRPr="007B6112" w:rsidRDefault="002E3FB2" w:rsidP="00976348">
            <w:pPr>
              <w:tabs>
                <w:tab w:val="decimal" w:pos="964"/>
              </w:tabs>
              <w:ind w:left="-108" w:right="-109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356</w:t>
            </w:r>
            <w:r w:rsidR="00243E07" w:rsidRPr="007B6112">
              <w:rPr>
                <w:rFonts w:ascii="Angsana New" w:hAnsi="Angsana New" w:cs="Angsana New"/>
                <w:sz w:val="29"/>
                <w:szCs w:val="29"/>
              </w:rPr>
              <w:t>,</w:t>
            </w:r>
            <w:r>
              <w:rPr>
                <w:rFonts w:ascii="Angsana New" w:hAnsi="Angsana New" w:cs="Angsana New"/>
                <w:sz w:val="29"/>
                <w:szCs w:val="29"/>
              </w:rPr>
              <w:t>304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  <w:vAlign w:val="center"/>
          </w:tcPr>
          <w:p w14:paraId="5D65E743" w14:textId="24DE8654" w:rsidR="00243E07" w:rsidRPr="00774190" w:rsidRDefault="00184CF0" w:rsidP="00976348">
            <w:pPr>
              <w:tabs>
                <w:tab w:val="decimal" w:pos="964"/>
              </w:tabs>
              <w:ind w:left="-108" w:right="-109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2,149,87</w:t>
            </w:r>
            <w:r w:rsidR="000A6F5E">
              <w:rPr>
                <w:rFonts w:ascii="Angsana New" w:hAnsi="Angsana New" w:cs="Angsana New"/>
                <w:sz w:val="29"/>
                <w:szCs w:val="29"/>
              </w:rPr>
              <w:t>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65DB78" w14:textId="6F8C4680" w:rsidR="00243E07" w:rsidRPr="00290BB5" w:rsidRDefault="00AA5380" w:rsidP="001467A7">
            <w:pPr>
              <w:tabs>
                <w:tab w:val="decimal" w:pos="964"/>
              </w:tabs>
              <w:ind w:left="-108" w:right="-109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2</w:t>
            </w:r>
            <w:r w:rsidR="00243E07" w:rsidRPr="00290BB5">
              <w:rPr>
                <w:rFonts w:ascii="Angsana New" w:hAnsi="Angsana New" w:cs="Angsana New"/>
                <w:sz w:val="29"/>
                <w:szCs w:val="29"/>
              </w:rPr>
              <w:t>,</w:t>
            </w:r>
            <w:r>
              <w:rPr>
                <w:rFonts w:ascii="Angsana New" w:hAnsi="Angsana New" w:cs="Angsana New"/>
                <w:sz w:val="29"/>
                <w:szCs w:val="29"/>
              </w:rPr>
              <w:t>349</w:t>
            </w:r>
            <w:r w:rsidR="00243E07">
              <w:rPr>
                <w:rFonts w:ascii="Angsana New" w:hAnsi="Angsana New" w:cs="Angsana New"/>
                <w:sz w:val="29"/>
                <w:szCs w:val="29"/>
              </w:rPr>
              <w:t>,</w:t>
            </w:r>
            <w:r>
              <w:rPr>
                <w:rFonts w:ascii="Angsana New" w:hAnsi="Angsana New" w:cs="Angsana New"/>
                <w:sz w:val="29"/>
                <w:szCs w:val="29"/>
              </w:rPr>
              <w:t>890</w:t>
            </w:r>
          </w:p>
        </w:tc>
      </w:tr>
      <w:tr w:rsidR="00243E07" w:rsidRPr="0037734E" w14:paraId="3549E54F" w14:textId="77777777" w:rsidTr="004965FF">
        <w:tc>
          <w:tcPr>
            <w:tcW w:w="42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F270410" w14:textId="77777777" w:rsidR="00243E07" w:rsidRPr="00290BB5" w:rsidRDefault="00243E07" w:rsidP="00243E07">
            <w:pPr>
              <w:ind w:right="-108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 w:rsidRPr="00290BB5">
              <w:rPr>
                <w:rFonts w:ascii="Angsana New" w:hAnsi="Angsana New" w:hint="cs"/>
                <w:sz w:val="29"/>
                <w:szCs w:val="29"/>
                <w:cs/>
              </w:rPr>
              <w:t>ลูกหนี้หมุนเวียนอื่น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14:paraId="36D398C1" w14:textId="77777777" w:rsidR="00243E07" w:rsidRPr="00976348" w:rsidRDefault="00243E07" w:rsidP="00976348">
            <w:pPr>
              <w:tabs>
                <w:tab w:val="decimal" w:pos="964"/>
              </w:tabs>
              <w:ind w:left="-108" w:right="-109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6E97EDC4" w14:textId="77777777" w:rsidR="00243E07" w:rsidRPr="007B6112" w:rsidRDefault="00243E07" w:rsidP="00976348">
            <w:pPr>
              <w:tabs>
                <w:tab w:val="decimal" w:pos="964"/>
              </w:tabs>
              <w:ind w:left="-108" w:right="-109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  <w:vAlign w:val="center"/>
          </w:tcPr>
          <w:p w14:paraId="5589673F" w14:textId="77777777" w:rsidR="00243E07" w:rsidRPr="00774190" w:rsidRDefault="00243E07" w:rsidP="00976348">
            <w:pPr>
              <w:tabs>
                <w:tab w:val="decimal" w:pos="964"/>
              </w:tabs>
              <w:ind w:left="-108" w:right="-109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34ABD39" w14:textId="77777777" w:rsidR="00243E07" w:rsidRPr="00290BB5" w:rsidRDefault="00243E07" w:rsidP="001467A7">
            <w:pPr>
              <w:tabs>
                <w:tab w:val="decimal" w:pos="964"/>
              </w:tabs>
              <w:ind w:left="-108" w:right="-109"/>
              <w:rPr>
                <w:rFonts w:ascii="Angsana New" w:hAnsi="Angsana New" w:cs="Angsana New"/>
                <w:sz w:val="29"/>
                <w:szCs w:val="29"/>
              </w:rPr>
            </w:pPr>
          </w:p>
        </w:tc>
      </w:tr>
      <w:tr w:rsidR="00243E07" w:rsidRPr="0037734E" w14:paraId="764507F9" w14:textId="77777777" w:rsidTr="004965FF">
        <w:tc>
          <w:tcPr>
            <w:tcW w:w="42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EEEEAFA" w14:textId="77777777" w:rsidR="00243E07" w:rsidRPr="00290BB5" w:rsidRDefault="00243E07" w:rsidP="00243E07">
            <w:pPr>
              <w:ind w:right="-108" w:firstLine="256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 w:rsidRPr="00290BB5">
              <w:rPr>
                <w:rFonts w:ascii="Angsana New" w:hAnsi="Angsana New" w:hint="cs"/>
                <w:sz w:val="29"/>
                <w:szCs w:val="29"/>
                <w:cs/>
              </w:rPr>
              <w:t>ดอกเบี้ยค้างรับ</w:t>
            </w:r>
          </w:p>
        </w:tc>
        <w:tc>
          <w:tcPr>
            <w:tcW w:w="1361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14:paraId="5EB96C82" w14:textId="07D8BF68" w:rsidR="00243E07" w:rsidRPr="00C96252" w:rsidRDefault="00E83D7E" w:rsidP="00976348">
            <w:pPr>
              <w:tabs>
                <w:tab w:val="decimal" w:pos="964"/>
              </w:tabs>
              <w:ind w:left="-108" w:right="-109"/>
              <w:rPr>
                <w:rFonts w:ascii="Angsana New" w:hAnsi="Angsana New" w:cs="Angsana New"/>
                <w:sz w:val="29"/>
                <w:szCs w:val="29"/>
                <w:cs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26,</w:t>
            </w:r>
            <w:r w:rsidR="00B70512">
              <w:rPr>
                <w:rFonts w:ascii="Angsana New" w:hAnsi="Angsana New" w:cs="Angsana New"/>
                <w:sz w:val="29"/>
                <w:szCs w:val="29"/>
              </w:rPr>
              <w:t>564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A84A274" w14:textId="0471DBF4" w:rsidR="00243E07" w:rsidRPr="007B6112" w:rsidRDefault="002E3FB2" w:rsidP="00976348">
            <w:pPr>
              <w:tabs>
                <w:tab w:val="decimal" w:pos="964"/>
              </w:tabs>
              <w:ind w:left="-108" w:right="-109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21</w:t>
            </w:r>
            <w:r w:rsidR="00E062EB">
              <w:rPr>
                <w:rFonts w:ascii="Angsana New" w:hAnsi="Angsana New" w:cs="Angsana New"/>
                <w:sz w:val="29"/>
                <w:szCs w:val="29"/>
              </w:rPr>
              <w:t>,</w:t>
            </w:r>
            <w:r>
              <w:rPr>
                <w:rFonts w:ascii="Angsana New" w:hAnsi="Angsana New" w:cs="Angsana New"/>
                <w:sz w:val="29"/>
                <w:szCs w:val="29"/>
              </w:rPr>
              <w:t>290</w:t>
            </w:r>
          </w:p>
        </w:tc>
        <w:tc>
          <w:tcPr>
            <w:tcW w:w="1361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  <w:vAlign w:val="center"/>
          </w:tcPr>
          <w:p w14:paraId="1D58ECD9" w14:textId="6FE0C39B" w:rsidR="00243E07" w:rsidRPr="00774190" w:rsidRDefault="007E3412" w:rsidP="00976348">
            <w:pPr>
              <w:tabs>
                <w:tab w:val="decimal" w:pos="964"/>
              </w:tabs>
              <w:ind w:left="-108" w:right="-109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31,338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782F6DA" w14:textId="747B6C3E" w:rsidR="00243E07" w:rsidRPr="00290BB5" w:rsidRDefault="00AA5380" w:rsidP="001467A7">
            <w:pPr>
              <w:tabs>
                <w:tab w:val="decimal" w:pos="964"/>
              </w:tabs>
              <w:ind w:left="-108" w:right="-109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42</w:t>
            </w:r>
            <w:r w:rsidR="00243E07">
              <w:rPr>
                <w:rFonts w:ascii="Angsana New" w:hAnsi="Angsana New" w:cs="Angsana New"/>
                <w:sz w:val="29"/>
                <w:szCs w:val="29"/>
              </w:rPr>
              <w:t>,</w:t>
            </w:r>
            <w:r w:rsidR="00EC70E8">
              <w:rPr>
                <w:rFonts w:ascii="Angsana New" w:hAnsi="Angsana New" w:cs="Angsana New"/>
                <w:sz w:val="29"/>
                <w:szCs w:val="29"/>
              </w:rPr>
              <w:t>1</w:t>
            </w:r>
            <w:r w:rsidR="000A6F5E">
              <w:rPr>
                <w:rFonts w:ascii="Angsana New" w:hAnsi="Angsana New" w:cs="Angsana New"/>
                <w:sz w:val="29"/>
                <w:szCs w:val="29"/>
              </w:rPr>
              <w:t>40</w:t>
            </w:r>
          </w:p>
        </w:tc>
      </w:tr>
      <w:tr w:rsidR="00243E07" w:rsidRPr="0037734E" w14:paraId="3AD53B6C" w14:textId="77777777" w:rsidTr="004965FF">
        <w:tc>
          <w:tcPr>
            <w:tcW w:w="42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14FC22F" w14:textId="77777777" w:rsidR="00243E07" w:rsidRPr="00290BB5" w:rsidRDefault="00243E07" w:rsidP="00243E07">
            <w:pPr>
              <w:ind w:right="-108" w:firstLine="256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 w:rsidRPr="00290BB5">
              <w:rPr>
                <w:rFonts w:ascii="Angsana New" w:hAnsi="Angsana New" w:hint="cs"/>
                <w:sz w:val="29"/>
                <w:szCs w:val="29"/>
                <w:cs/>
              </w:rPr>
              <w:t>ค่าใช้จ่ายจ่ายล่วงหน้า</w:t>
            </w:r>
          </w:p>
        </w:tc>
        <w:tc>
          <w:tcPr>
            <w:tcW w:w="1361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14:paraId="7BD9601C" w14:textId="2A20B0D9" w:rsidR="00243E07" w:rsidRPr="00C96252" w:rsidRDefault="00E83D7E" w:rsidP="00976348">
            <w:pPr>
              <w:tabs>
                <w:tab w:val="decimal" w:pos="964"/>
              </w:tabs>
              <w:ind w:left="-108" w:right="-109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124,648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D49069C" w14:textId="136932BD" w:rsidR="00243E07" w:rsidRPr="007B6112" w:rsidRDefault="002E3FB2" w:rsidP="00976348">
            <w:pPr>
              <w:tabs>
                <w:tab w:val="decimal" w:pos="964"/>
              </w:tabs>
              <w:ind w:left="-108" w:right="-109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120</w:t>
            </w:r>
            <w:r w:rsidR="00243E07" w:rsidRPr="007B6112">
              <w:rPr>
                <w:rFonts w:ascii="Angsana New" w:hAnsi="Angsana New" w:cs="Angsana New"/>
                <w:sz w:val="29"/>
                <w:szCs w:val="29"/>
              </w:rPr>
              <w:t>,</w:t>
            </w:r>
            <w:r>
              <w:rPr>
                <w:rFonts w:ascii="Angsana New" w:hAnsi="Angsana New" w:cs="Angsana New"/>
                <w:sz w:val="29"/>
                <w:szCs w:val="29"/>
              </w:rPr>
              <w:t>350</w:t>
            </w:r>
          </w:p>
        </w:tc>
        <w:tc>
          <w:tcPr>
            <w:tcW w:w="1361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  <w:vAlign w:val="center"/>
          </w:tcPr>
          <w:p w14:paraId="558F7300" w14:textId="09BD10DF" w:rsidR="00243E07" w:rsidRPr="00774190" w:rsidRDefault="007E3412" w:rsidP="00976348">
            <w:pPr>
              <w:tabs>
                <w:tab w:val="decimal" w:pos="964"/>
              </w:tabs>
              <w:ind w:left="-108" w:right="-109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95,210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B3BA927" w14:textId="49530E4E" w:rsidR="00243E07" w:rsidRPr="00290BB5" w:rsidRDefault="00AA5380" w:rsidP="001467A7">
            <w:pPr>
              <w:tabs>
                <w:tab w:val="decimal" w:pos="964"/>
              </w:tabs>
              <w:ind w:left="-108" w:right="-109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92</w:t>
            </w:r>
            <w:r w:rsidR="00243E07">
              <w:rPr>
                <w:rFonts w:ascii="Angsana New" w:hAnsi="Angsana New" w:cs="Angsana New"/>
                <w:sz w:val="29"/>
                <w:szCs w:val="29"/>
              </w:rPr>
              <w:t>,</w:t>
            </w:r>
            <w:r>
              <w:rPr>
                <w:rFonts w:ascii="Angsana New" w:hAnsi="Angsana New" w:cs="Angsana New"/>
                <w:sz w:val="29"/>
                <w:szCs w:val="29"/>
              </w:rPr>
              <w:t>961</w:t>
            </w:r>
          </w:p>
        </w:tc>
      </w:tr>
      <w:tr w:rsidR="00243E07" w:rsidRPr="0037734E" w14:paraId="0B28F56B" w14:textId="77777777" w:rsidTr="004965FF">
        <w:tc>
          <w:tcPr>
            <w:tcW w:w="42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1557AA0" w14:textId="77777777" w:rsidR="00243E07" w:rsidRPr="00290BB5" w:rsidRDefault="00243E07" w:rsidP="00243E07">
            <w:pPr>
              <w:ind w:right="-108" w:firstLine="256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 w:rsidRPr="00290BB5">
              <w:rPr>
                <w:rFonts w:ascii="Angsana New" w:hAnsi="Angsana New" w:hint="cs"/>
                <w:sz w:val="29"/>
                <w:szCs w:val="29"/>
                <w:cs/>
              </w:rPr>
              <w:t>ลูกหนี้กรมสรรพากร</w:t>
            </w:r>
          </w:p>
        </w:tc>
        <w:tc>
          <w:tcPr>
            <w:tcW w:w="1361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14:paraId="674DFE2D" w14:textId="3B2A8C95" w:rsidR="00243E07" w:rsidRPr="00C96252" w:rsidRDefault="00E83D7E" w:rsidP="00976348">
            <w:pPr>
              <w:tabs>
                <w:tab w:val="decimal" w:pos="964"/>
              </w:tabs>
              <w:ind w:left="-108" w:right="-109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54,578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61CEB13" w14:textId="311DBF18" w:rsidR="00243E07" w:rsidRPr="007B6112" w:rsidRDefault="002E3FB2" w:rsidP="00976348">
            <w:pPr>
              <w:tabs>
                <w:tab w:val="decimal" w:pos="964"/>
              </w:tabs>
              <w:ind w:left="-108" w:right="-109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53</w:t>
            </w:r>
            <w:r w:rsidR="003F4F1D">
              <w:rPr>
                <w:rFonts w:ascii="Angsana New" w:hAnsi="Angsana New" w:cs="Angsana New"/>
                <w:sz w:val="29"/>
                <w:szCs w:val="29"/>
              </w:rPr>
              <w:t>,</w:t>
            </w:r>
            <w:r>
              <w:rPr>
                <w:rFonts w:ascii="Angsana New" w:hAnsi="Angsana New" w:cs="Angsana New"/>
                <w:sz w:val="29"/>
                <w:szCs w:val="29"/>
              </w:rPr>
              <w:t>28</w:t>
            </w:r>
            <w:r w:rsidR="000C3013">
              <w:rPr>
                <w:rFonts w:ascii="Angsana New" w:hAnsi="Angsana New" w:cs="Angsana New"/>
                <w:sz w:val="29"/>
                <w:szCs w:val="29"/>
              </w:rPr>
              <w:t>7</w:t>
            </w:r>
          </w:p>
        </w:tc>
        <w:tc>
          <w:tcPr>
            <w:tcW w:w="1361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  <w:vAlign w:val="center"/>
          </w:tcPr>
          <w:p w14:paraId="0E7312DE" w14:textId="353CF768" w:rsidR="00243E07" w:rsidRPr="00774190" w:rsidRDefault="007E3412" w:rsidP="007E3412">
            <w:pPr>
              <w:tabs>
                <w:tab w:val="decimal" w:pos="964"/>
              </w:tabs>
              <w:ind w:left="-108" w:right="-109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1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6FA795C1" w14:textId="37160F28" w:rsidR="00243E07" w:rsidRPr="00290BB5" w:rsidRDefault="00243E07" w:rsidP="00AA5380">
            <w:pPr>
              <w:tabs>
                <w:tab w:val="decimal" w:pos="737"/>
              </w:tabs>
              <w:ind w:left="-108" w:right="-109"/>
              <w:rPr>
                <w:rFonts w:ascii="Angsana New" w:hAnsi="Angsana New" w:cs="Angsana New"/>
                <w:sz w:val="29"/>
                <w:szCs w:val="29"/>
              </w:rPr>
            </w:pPr>
            <w:r w:rsidRPr="00290BB5">
              <w:rPr>
                <w:rFonts w:ascii="Angsana New" w:hAnsi="Angsana New" w:cs="Angsana New"/>
                <w:sz w:val="29"/>
                <w:szCs w:val="29"/>
              </w:rPr>
              <w:t xml:space="preserve">      </w:t>
            </w:r>
            <w:r w:rsidR="00AA5380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</w:tr>
      <w:tr w:rsidR="007969D7" w:rsidRPr="0037734E" w14:paraId="39532C2E" w14:textId="77777777" w:rsidTr="004965FF">
        <w:tc>
          <w:tcPr>
            <w:tcW w:w="42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D5BB75A" w14:textId="77777777" w:rsidR="007969D7" w:rsidRPr="00290BB5" w:rsidRDefault="007969D7" w:rsidP="007969D7">
            <w:pPr>
              <w:ind w:right="-108" w:firstLine="256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 w:rsidRPr="00290BB5">
              <w:rPr>
                <w:rFonts w:ascii="Angsana New" w:hAnsi="Angsana New" w:hint="cs"/>
                <w:sz w:val="29"/>
                <w:szCs w:val="29"/>
                <w:cs/>
              </w:rPr>
              <w:t>ลูกหนี้หมุนเวียนอื่น ๆ</w:t>
            </w:r>
          </w:p>
        </w:tc>
        <w:tc>
          <w:tcPr>
            <w:tcW w:w="1361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0295DB5B" w14:textId="092EE687" w:rsidR="007969D7" w:rsidRPr="00C96252" w:rsidRDefault="00E83D7E" w:rsidP="00976348">
            <w:pPr>
              <w:tabs>
                <w:tab w:val="decimal" w:pos="964"/>
              </w:tabs>
              <w:ind w:left="-108" w:right="-109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36,</w:t>
            </w:r>
            <w:r w:rsidR="00B70512">
              <w:rPr>
                <w:rFonts w:ascii="Angsana New" w:hAnsi="Angsana New" w:cs="Angsana New"/>
                <w:sz w:val="29"/>
                <w:szCs w:val="29"/>
              </w:rPr>
              <w:t>081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0CD580" w14:textId="409C17DF" w:rsidR="007969D7" w:rsidRPr="007B6112" w:rsidRDefault="002E3FB2" w:rsidP="00976348">
            <w:pPr>
              <w:tabs>
                <w:tab w:val="decimal" w:pos="964"/>
              </w:tabs>
              <w:ind w:left="-108" w:right="-109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35</w:t>
            </w:r>
            <w:r w:rsidR="007969D7">
              <w:rPr>
                <w:rFonts w:ascii="Angsana New" w:hAnsi="Angsana New" w:cs="Angsana New"/>
                <w:sz w:val="29"/>
                <w:szCs w:val="29"/>
              </w:rPr>
              <w:t>,</w:t>
            </w:r>
            <w:r>
              <w:rPr>
                <w:rFonts w:ascii="Angsana New" w:hAnsi="Angsana New" w:cs="Angsana New"/>
                <w:sz w:val="29"/>
                <w:szCs w:val="29"/>
              </w:rPr>
              <w:t>816</w:t>
            </w:r>
          </w:p>
        </w:tc>
        <w:tc>
          <w:tcPr>
            <w:tcW w:w="1361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  <w:vAlign w:val="center"/>
          </w:tcPr>
          <w:p w14:paraId="6967661E" w14:textId="304B0B7B" w:rsidR="007969D7" w:rsidRPr="00774190" w:rsidRDefault="007E3412" w:rsidP="00976348">
            <w:pPr>
              <w:tabs>
                <w:tab w:val="decimal" w:pos="964"/>
              </w:tabs>
              <w:ind w:left="-108" w:right="-109"/>
              <w:rPr>
                <w:rFonts w:ascii="Angsana New" w:hAnsi="Angsana New" w:cs="Angsana New"/>
                <w:sz w:val="29"/>
                <w:szCs w:val="29"/>
                <w:cs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33,807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C57CD7" w14:textId="32633ACF" w:rsidR="007969D7" w:rsidRPr="00290BB5" w:rsidRDefault="00AA5380" w:rsidP="001467A7">
            <w:pPr>
              <w:tabs>
                <w:tab w:val="decimal" w:pos="964"/>
              </w:tabs>
              <w:ind w:left="-108" w:right="-109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33</w:t>
            </w:r>
            <w:r w:rsidR="007969D7">
              <w:rPr>
                <w:rFonts w:ascii="Angsana New" w:hAnsi="Angsana New" w:cs="Angsana New"/>
                <w:sz w:val="29"/>
                <w:szCs w:val="29"/>
              </w:rPr>
              <w:t>,</w:t>
            </w:r>
            <w:r>
              <w:rPr>
                <w:rFonts w:ascii="Angsana New" w:hAnsi="Angsana New" w:cs="Angsana New"/>
                <w:sz w:val="29"/>
                <w:szCs w:val="29"/>
              </w:rPr>
              <w:t>237</w:t>
            </w:r>
          </w:p>
        </w:tc>
      </w:tr>
      <w:tr w:rsidR="007969D7" w:rsidRPr="0037734E" w14:paraId="0D66323B" w14:textId="77777777" w:rsidTr="004965FF">
        <w:tc>
          <w:tcPr>
            <w:tcW w:w="42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6D2C604" w14:textId="77777777" w:rsidR="007969D7" w:rsidRPr="00290BB5" w:rsidRDefault="007969D7" w:rsidP="007969D7">
            <w:pPr>
              <w:tabs>
                <w:tab w:val="left" w:pos="360"/>
                <w:tab w:val="left" w:pos="900"/>
                <w:tab w:val="left" w:pos="1440"/>
              </w:tabs>
              <w:ind w:right="-1058"/>
              <w:jc w:val="both"/>
              <w:rPr>
                <w:rFonts w:ascii="Angsana New" w:hAnsi="Angsana New"/>
                <w:sz w:val="29"/>
                <w:szCs w:val="29"/>
              </w:rPr>
            </w:pPr>
            <w:r w:rsidRPr="00290BB5">
              <w:rPr>
                <w:rFonts w:ascii="Angsana New" w:hAnsi="Angsana New"/>
                <w:sz w:val="29"/>
                <w:szCs w:val="29"/>
              </w:rPr>
              <w:tab/>
            </w:r>
            <w:r w:rsidRPr="00290BB5">
              <w:rPr>
                <w:rFonts w:ascii="Angsana New" w:hAnsi="Angsana New"/>
                <w:sz w:val="29"/>
                <w:szCs w:val="29"/>
              </w:rPr>
              <w:tab/>
            </w:r>
            <w:r w:rsidRPr="00290BB5">
              <w:rPr>
                <w:rFonts w:ascii="Angsana New" w:hAnsi="Angsana New"/>
                <w:sz w:val="29"/>
                <w:szCs w:val="29"/>
                <w:cs/>
              </w:rPr>
              <w:t>รวม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14:paraId="1F03511C" w14:textId="3CF95E55" w:rsidR="007969D7" w:rsidRPr="00C96252" w:rsidRDefault="00E83D7E" w:rsidP="00976348">
            <w:pPr>
              <w:tabs>
                <w:tab w:val="decimal" w:pos="964"/>
              </w:tabs>
              <w:ind w:left="-108" w:right="-109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241,871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5D4B67DA" w14:textId="67C4A7DC" w:rsidR="007969D7" w:rsidRPr="007B6112" w:rsidRDefault="002E3FB2" w:rsidP="00976348">
            <w:pPr>
              <w:tabs>
                <w:tab w:val="decimal" w:pos="964"/>
              </w:tabs>
              <w:ind w:left="-108" w:right="-109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230</w:t>
            </w:r>
            <w:r w:rsidR="007969D7">
              <w:rPr>
                <w:rFonts w:ascii="Angsana New" w:hAnsi="Angsana New" w:cs="Angsana New"/>
                <w:sz w:val="29"/>
                <w:szCs w:val="29"/>
              </w:rPr>
              <w:t>,</w:t>
            </w:r>
            <w:r>
              <w:rPr>
                <w:rFonts w:ascii="Angsana New" w:hAnsi="Angsana New" w:cs="Angsana New"/>
                <w:sz w:val="29"/>
                <w:szCs w:val="29"/>
              </w:rPr>
              <w:t>74</w:t>
            </w:r>
            <w:r w:rsidR="000C3013">
              <w:rPr>
                <w:rFonts w:ascii="Angsana New" w:hAnsi="Angsana New" w:cs="Angsana New"/>
                <w:sz w:val="29"/>
                <w:szCs w:val="29"/>
              </w:rPr>
              <w:t>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  <w:vAlign w:val="center"/>
          </w:tcPr>
          <w:p w14:paraId="30DBF761" w14:textId="319F1C71" w:rsidR="007969D7" w:rsidRPr="00774190" w:rsidRDefault="007E3412" w:rsidP="00976348">
            <w:pPr>
              <w:tabs>
                <w:tab w:val="decimal" w:pos="964"/>
              </w:tabs>
              <w:ind w:left="-108" w:right="-109"/>
              <w:rPr>
                <w:rFonts w:ascii="Angsana New" w:hAnsi="Angsana New" w:cs="Angsana New"/>
                <w:sz w:val="29"/>
                <w:szCs w:val="29"/>
                <w:cs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160,356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1AE0E46" w14:textId="683D86C3" w:rsidR="007969D7" w:rsidRPr="00290BB5" w:rsidRDefault="00AA5380" w:rsidP="001467A7">
            <w:pPr>
              <w:tabs>
                <w:tab w:val="decimal" w:pos="964"/>
              </w:tabs>
              <w:ind w:left="-108" w:right="-109"/>
              <w:rPr>
                <w:rFonts w:ascii="Angsana New" w:hAnsi="Angsana New" w:cs="Angsana New"/>
                <w:sz w:val="29"/>
                <w:szCs w:val="29"/>
                <w:cs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168</w:t>
            </w:r>
            <w:r w:rsidR="007969D7">
              <w:rPr>
                <w:rFonts w:ascii="Angsana New" w:hAnsi="Angsana New" w:cs="Angsana New"/>
                <w:sz w:val="29"/>
                <w:szCs w:val="29"/>
              </w:rPr>
              <w:t>,</w:t>
            </w:r>
            <w:r>
              <w:rPr>
                <w:rFonts w:ascii="Angsana New" w:hAnsi="Angsana New" w:cs="Angsana New"/>
                <w:sz w:val="29"/>
                <w:szCs w:val="29"/>
              </w:rPr>
              <w:t>33</w:t>
            </w:r>
            <w:r w:rsidR="000A6F5E">
              <w:rPr>
                <w:rFonts w:ascii="Angsana New" w:hAnsi="Angsana New" w:cs="Angsana New"/>
                <w:sz w:val="29"/>
                <w:szCs w:val="29"/>
              </w:rPr>
              <w:t>8</w:t>
            </w:r>
          </w:p>
        </w:tc>
      </w:tr>
      <w:tr w:rsidR="007969D7" w:rsidRPr="0037734E" w14:paraId="0B77908F" w14:textId="77777777" w:rsidTr="004965FF">
        <w:tc>
          <w:tcPr>
            <w:tcW w:w="42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A1A7A7" w14:textId="77777777" w:rsidR="007969D7" w:rsidRPr="00F34ED7" w:rsidRDefault="007969D7" w:rsidP="007969D7">
            <w:pPr>
              <w:tabs>
                <w:tab w:val="left" w:pos="624"/>
              </w:tabs>
              <w:ind w:left="223" w:right="-1058"/>
              <w:jc w:val="both"/>
              <w:rPr>
                <w:rFonts w:ascii="Angsana New" w:hAnsi="Angsana New"/>
                <w:spacing w:val="-2"/>
                <w:sz w:val="29"/>
                <w:szCs w:val="29"/>
              </w:rPr>
            </w:pPr>
            <w:r w:rsidRPr="00F34ED7">
              <w:rPr>
                <w:rFonts w:ascii="Angsana New" w:hAnsi="Angsana New" w:hint="cs"/>
                <w:spacing w:val="-2"/>
                <w:sz w:val="29"/>
                <w:szCs w:val="29"/>
                <w:u w:val="single"/>
                <w:cs/>
              </w:rPr>
              <w:t>หัก</w:t>
            </w:r>
            <w:r w:rsidRPr="00F34ED7">
              <w:rPr>
                <w:rFonts w:ascii="Angsana New" w:hAnsi="Angsana New" w:hint="cs"/>
                <w:spacing w:val="-2"/>
                <w:sz w:val="29"/>
                <w:szCs w:val="29"/>
                <w:cs/>
              </w:rPr>
              <w:t xml:space="preserve">  </w:t>
            </w:r>
            <w:r w:rsidRPr="00F34ED7">
              <w:rPr>
                <w:rFonts w:ascii="Angsana New" w:hAnsi="Angsana New"/>
                <w:spacing w:val="-2"/>
                <w:sz w:val="29"/>
                <w:szCs w:val="29"/>
                <w:cs/>
              </w:rPr>
              <w:t>ค่าเผื่อ</w:t>
            </w:r>
            <w:r w:rsidRPr="00F34ED7">
              <w:rPr>
                <w:rFonts w:ascii="Angsana New" w:hAnsi="Angsana New" w:hint="cs"/>
                <w:spacing w:val="-2"/>
                <w:sz w:val="29"/>
                <w:szCs w:val="29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361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14:paraId="68A96E35" w14:textId="303BCEF7" w:rsidR="007969D7" w:rsidRPr="00C96252" w:rsidRDefault="00E83D7E" w:rsidP="00976348">
            <w:pPr>
              <w:tabs>
                <w:tab w:val="decimal" w:pos="964"/>
              </w:tabs>
              <w:ind w:left="-108" w:right="-109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(48,320)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6F5DE77" w14:textId="513F8BB3" w:rsidR="007969D7" w:rsidRPr="007B6112" w:rsidRDefault="007969D7" w:rsidP="00976348">
            <w:pPr>
              <w:tabs>
                <w:tab w:val="decimal" w:pos="964"/>
              </w:tabs>
              <w:ind w:left="-108" w:right="-109"/>
              <w:rPr>
                <w:rFonts w:ascii="Angsana New" w:hAnsi="Angsana New" w:cs="Angsana New"/>
                <w:sz w:val="29"/>
                <w:szCs w:val="29"/>
              </w:rPr>
            </w:pPr>
            <w:r w:rsidRPr="007B6112">
              <w:rPr>
                <w:rFonts w:ascii="Angsana New" w:hAnsi="Angsana New" w:cs="Angsana New"/>
                <w:sz w:val="29"/>
                <w:szCs w:val="29"/>
              </w:rPr>
              <w:t>(</w:t>
            </w:r>
            <w:r w:rsidR="002E3FB2">
              <w:rPr>
                <w:rFonts w:ascii="Angsana New" w:hAnsi="Angsana New" w:cs="Angsana New"/>
                <w:sz w:val="29"/>
                <w:szCs w:val="29"/>
              </w:rPr>
              <w:t>48</w:t>
            </w:r>
            <w:r w:rsidRPr="007B6112">
              <w:rPr>
                <w:rFonts w:ascii="Angsana New" w:hAnsi="Angsana New" w:cs="Angsana New"/>
                <w:sz w:val="29"/>
                <w:szCs w:val="29"/>
              </w:rPr>
              <w:t>,</w:t>
            </w:r>
            <w:r w:rsidR="002E3FB2">
              <w:rPr>
                <w:rFonts w:ascii="Angsana New" w:hAnsi="Angsana New" w:cs="Angsana New"/>
                <w:sz w:val="29"/>
                <w:szCs w:val="29"/>
              </w:rPr>
              <w:t>320</w:t>
            </w:r>
            <w:r w:rsidRPr="007B6112">
              <w:rPr>
                <w:rFonts w:ascii="Angsana New" w:hAnsi="Angsana New" w:cs="Angsana New"/>
                <w:sz w:val="29"/>
                <w:szCs w:val="29"/>
              </w:rPr>
              <w:t>)</w:t>
            </w:r>
          </w:p>
        </w:tc>
        <w:tc>
          <w:tcPr>
            <w:tcW w:w="1361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  <w:vAlign w:val="center"/>
          </w:tcPr>
          <w:p w14:paraId="616454B1" w14:textId="1BC9F8B8" w:rsidR="007969D7" w:rsidRPr="00774190" w:rsidRDefault="007E3412" w:rsidP="00976348">
            <w:pPr>
              <w:tabs>
                <w:tab w:val="decimal" w:pos="964"/>
              </w:tabs>
              <w:ind w:left="-108" w:right="-109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(50,598)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11205DB" w14:textId="77DCE2CD" w:rsidR="007969D7" w:rsidRPr="00290BB5" w:rsidRDefault="007969D7" w:rsidP="001467A7">
            <w:pPr>
              <w:tabs>
                <w:tab w:val="decimal" w:pos="964"/>
              </w:tabs>
              <w:ind w:left="-108" w:right="-109"/>
              <w:rPr>
                <w:rFonts w:ascii="Angsana New" w:hAnsi="Angsana New" w:cs="Angsana New"/>
                <w:sz w:val="29"/>
                <w:szCs w:val="29"/>
              </w:rPr>
            </w:pPr>
            <w:r w:rsidRPr="00290BB5">
              <w:rPr>
                <w:rFonts w:ascii="Angsana New" w:hAnsi="Angsana New" w:cs="Angsana New"/>
                <w:sz w:val="29"/>
                <w:szCs w:val="29"/>
              </w:rPr>
              <w:t xml:space="preserve"> (</w:t>
            </w:r>
            <w:r w:rsidR="00AA5380">
              <w:rPr>
                <w:rFonts w:ascii="Angsana New" w:hAnsi="Angsana New" w:cs="Angsana New"/>
                <w:sz w:val="29"/>
                <w:szCs w:val="29"/>
              </w:rPr>
              <w:t>50</w:t>
            </w:r>
            <w:r w:rsidRPr="00290BB5">
              <w:rPr>
                <w:rFonts w:ascii="Angsana New" w:hAnsi="Angsana New" w:cs="Angsana New"/>
                <w:sz w:val="29"/>
                <w:szCs w:val="29"/>
              </w:rPr>
              <w:t>,</w:t>
            </w:r>
            <w:r w:rsidR="00AA5380">
              <w:rPr>
                <w:rFonts w:ascii="Angsana New" w:hAnsi="Angsana New" w:cs="Angsana New"/>
                <w:sz w:val="29"/>
                <w:szCs w:val="29"/>
              </w:rPr>
              <w:t>598</w:t>
            </w:r>
            <w:r w:rsidRPr="00290BB5">
              <w:rPr>
                <w:rFonts w:ascii="Angsana New" w:hAnsi="Angsana New" w:cs="Angsana New"/>
                <w:sz w:val="29"/>
                <w:szCs w:val="29"/>
              </w:rPr>
              <w:t>)</w:t>
            </w:r>
          </w:p>
        </w:tc>
      </w:tr>
      <w:tr w:rsidR="007969D7" w:rsidRPr="0037734E" w14:paraId="1D5CF7C2" w14:textId="77777777" w:rsidTr="004965FF">
        <w:tc>
          <w:tcPr>
            <w:tcW w:w="42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4F163F1" w14:textId="77777777" w:rsidR="007969D7" w:rsidRPr="00290BB5" w:rsidRDefault="007969D7" w:rsidP="007969D7">
            <w:pPr>
              <w:ind w:right="-108" w:firstLine="524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>
              <w:rPr>
                <w:rFonts w:ascii="Angsana New" w:hAnsi="Angsana New" w:hint="cs"/>
                <w:sz w:val="29"/>
                <w:szCs w:val="29"/>
                <w:cs/>
              </w:rPr>
              <w:t xml:space="preserve"> </w:t>
            </w:r>
            <w:r w:rsidRPr="00290BB5">
              <w:rPr>
                <w:rFonts w:ascii="Angsana New" w:hAnsi="Angsana New" w:hint="cs"/>
                <w:sz w:val="29"/>
                <w:szCs w:val="29"/>
                <w:cs/>
              </w:rPr>
              <w:t>ค่าเผื่อการ</w:t>
            </w:r>
            <w:r>
              <w:rPr>
                <w:rFonts w:ascii="Angsana New" w:hAnsi="Angsana New" w:hint="cs"/>
                <w:sz w:val="29"/>
                <w:szCs w:val="29"/>
                <w:cs/>
              </w:rPr>
              <w:t>ด้อยค่า</w:t>
            </w:r>
            <w:r w:rsidRPr="00290BB5">
              <w:rPr>
                <w:rFonts w:ascii="Angsana New" w:hAnsi="Angsana New" w:hint="cs"/>
                <w:sz w:val="29"/>
                <w:szCs w:val="29"/>
                <w:cs/>
              </w:rPr>
              <w:t>ค่าใช้จ่ายจ่ายล่วงหน้า</w:t>
            </w:r>
          </w:p>
        </w:tc>
        <w:tc>
          <w:tcPr>
            <w:tcW w:w="1361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3B93CB8C" w14:textId="47F703E0" w:rsidR="007969D7" w:rsidRPr="00C96252" w:rsidRDefault="00E83D7E" w:rsidP="00976348">
            <w:pPr>
              <w:tabs>
                <w:tab w:val="decimal" w:pos="964"/>
              </w:tabs>
              <w:ind w:left="-108" w:right="-109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(75,218)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F4A023" w14:textId="4C92FF71" w:rsidR="007969D7" w:rsidRPr="007B6112" w:rsidRDefault="007969D7" w:rsidP="00976348">
            <w:pPr>
              <w:tabs>
                <w:tab w:val="decimal" w:pos="964"/>
              </w:tabs>
              <w:ind w:left="-108" w:right="-109"/>
              <w:rPr>
                <w:rFonts w:ascii="Angsana New" w:hAnsi="Angsana New" w:cs="Angsana New"/>
                <w:sz w:val="29"/>
                <w:szCs w:val="29"/>
              </w:rPr>
            </w:pPr>
            <w:r w:rsidRPr="007B6112">
              <w:rPr>
                <w:rFonts w:ascii="Angsana New" w:hAnsi="Angsana New" w:cs="Angsana New"/>
                <w:sz w:val="29"/>
                <w:szCs w:val="29"/>
              </w:rPr>
              <w:t>(</w:t>
            </w:r>
            <w:r>
              <w:rPr>
                <w:rFonts w:ascii="Angsana New" w:hAnsi="Angsana New" w:cs="Angsana New"/>
                <w:sz w:val="29"/>
                <w:szCs w:val="29"/>
              </w:rPr>
              <w:t>7</w:t>
            </w:r>
            <w:r w:rsidR="002E3FB2">
              <w:rPr>
                <w:rFonts w:ascii="Angsana New" w:hAnsi="Angsana New" w:cs="Angsana New"/>
                <w:sz w:val="29"/>
                <w:szCs w:val="29"/>
              </w:rPr>
              <w:t>7</w:t>
            </w:r>
            <w:r>
              <w:rPr>
                <w:rFonts w:ascii="Angsana New" w:hAnsi="Angsana New" w:cs="Angsana New"/>
                <w:sz w:val="29"/>
                <w:szCs w:val="29"/>
              </w:rPr>
              <w:t>,</w:t>
            </w:r>
            <w:r w:rsidR="002E3FB2">
              <w:rPr>
                <w:rFonts w:ascii="Angsana New" w:hAnsi="Angsana New" w:cs="Angsana New"/>
                <w:sz w:val="29"/>
                <w:szCs w:val="29"/>
              </w:rPr>
              <w:t>53</w:t>
            </w:r>
            <w:r w:rsidR="000C3013">
              <w:rPr>
                <w:rFonts w:ascii="Angsana New" w:hAnsi="Angsana New" w:cs="Angsana New"/>
                <w:sz w:val="29"/>
                <w:szCs w:val="29"/>
              </w:rPr>
              <w:t>2</w:t>
            </w:r>
            <w:r w:rsidRPr="007B6112">
              <w:rPr>
                <w:rFonts w:ascii="Angsana New" w:hAnsi="Angsana New" w:cs="Angsana New"/>
                <w:sz w:val="29"/>
                <w:szCs w:val="29"/>
              </w:rPr>
              <w:t>)</w:t>
            </w:r>
          </w:p>
        </w:tc>
        <w:tc>
          <w:tcPr>
            <w:tcW w:w="1361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</w:tcPr>
          <w:p w14:paraId="56B0363B" w14:textId="2F6D28C9" w:rsidR="007969D7" w:rsidRPr="00774190" w:rsidRDefault="007E3412" w:rsidP="007E3412">
            <w:pPr>
              <w:tabs>
                <w:tab w:val="decimal" w:pos="964"/>
              </w:tabs>
              <w:ind w:left="-108" w:right="-109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(72,516)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1D5544" w14:textId="06961046" w:rsidR="007969D7" w:rsidRPr="00290BB5" w:rsidRDefault="007969D7" w:rsidP="00AA5380">
            <w:pPr>
              <w:tabs>
                <w:tab w:val="decimal" w:pos="964"/>
              </w:tabs>
              <w:ind w:left="-108" w:right="-109"/>
              <w:rPr>
                <w:rFonts w:ascii="Angsana New" w:hAnsi="Angsana New" w:cs="Angsana New"/>
                <w:sz w:val="29"/>
                <w:szCs w:val="29"/>
              </w:rPr>
            </w:pPr>
            <w:r w:rsidRPr="00290BB5">
              <w:rPr>
                <w:rFonts w:ascii="Angsana New" w:hAnsi="Angsana New" w:cs="Angsana New"/>
                <w:sz w:val="29"/>
                <w:szCs w:val="29"/>
              </w:rPr>
              <w:t xml:space="preserve">      </w:t>
            </w:r>
            <w:r w:rsidR="00AA5380">
              <w:rPr>
                <w:rFonts w:ascii="Angsana New" w:hAnsi="Angsana New" w:cs="Angsana New"/>
                <w:sz w:val="29"/>
                <w:szCs w:val="29"/>
              </w:rPr>
              <w:t>(74,8</w:t>
            </w:r>
            <w:r w:rsidR="000A6F5E">
              <w:rPr>
                <w:rFonts w:ascii="Angsana New" w:hAnsi="Angsana New" w:cs="Angsana New"/>
                <w:sz w:val="29"/>
                <w:szCs w:val="29"/>
              </w:rPr>
              <w:t>30</w:t>
            </w:r>
            <w:r w:rsidR="00AA5380">
              <w:rPr>
                <w:rFonts w:ascii="Angsana New" w:hAnsi="Angsana New" w:cs="Angsana New"/>
                <w:sz w:val="29"/>
                <w:szCs w:val="29"/>
              </w:rPr>
              <w:t>)</w:t>
            </w:r>
          </w:p>
        </w:tc>
      </w:tr>
      <w:tr w:rsidR="007969D7" w:rsidRPr="0037734E" w14:paraId="0AB45213" w14:textId="77777777" w:rsidTr="004965FF">
        <w:tc>
          <w:tcPr>
            <w:tcW w:w="42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99017" w14:textId="639C96C7" w:rsidR="007969D7" w:rsidRPr="00290BB5" w:rsidRDefault="007969D7" w:rsidP="007969D7">
            <w:pPr>
              <w:ind w:right="-108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 w:rsidRPr="00290BB5">
              <w:rPr>
                <w:rFonts w:ascii="Angsana New" w:hAnsi="Angsana New"/>
                <w:sz w:val="29"/>
                <w:szCs w:val="29"/>
              </w:rPr>
              <w:t xml:space="preserve">    </w:t>
            </w:r>
            <w:r w:rsidRPr="00290BB5">
              <w:rPr>
                <w:rFonts w:ascii="Angsana New" w:hAnsi="Angsana New" w:hint="cs"/>
                <w:sz w:val="29"/>
                <w:szCs w:val="29"/>
                <w:cs/>
              </w:rPr>
              <w:t>รวมลูกหนี้หมุนเวียนอื่น</w:t>
            </w:r>
            <w:r w:rsidR="002225A2">
              <w:rPr>
                <w:rFonts w:ascii="Angsana New" w:hAnsi="Angsana New" w:hint="cs"/>
                <w:sz w:val="29"/>
                <w:szCs w:val="29"/>
                <w:cs/>
              </w:rPr>
              <w:t xml:space="preserve"> </w:t>
            </w:r>
            <w:r w:rsidRPr="00290BB5">
              <w:rPr>
                <w:rFonts w:ascii="Angsana New" w:hAnsi="Angsana New"/>
                <w:sz w:val="29"/>
                <w:szCs w:val="29"/>
              </w:rPr>
              <w:t>-</w:t>
            </w:r>
            <w:r w:rsidR="002225A2">
              <w:rPr>
                <w:rFonts w:ascii="Angsana New" w:hAnsi="Angsana New" w:hint="cs"/>
                <w:sz w:val="29"/>
                <w:szCs w:val="29"/>
                <w:cs/>
              </w:rPr>
              <w:t xml:space="preserve"> </w:t>
            </w:r>
            <w:r w:rsidRPr="00290BB5">
              <w:rPr>
                <w:rFonts w:ascii="Angsana New" w:hAnsi="Angsana New" w:hint="cs"/>
                <w:sz w:val="29"/>
                <w:szCs w:val="29"/>
                <w:cs/>
              </w:rPr>
              <w:t>สุทธิ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28398831" w14:textId="3DFEB3D5" w:rsidR="007969D7" w:rsidRPr="00C96252" w:rsidRDefault="00E83D7E" w:rsidP="00976348">
            <w:pPr>
              <w:tabs>
                <w:tab w:val="decimal" w:pos="964"/>
              </w:tabs>
              <w:ind w:left="-108" w:right="-109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118,333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2A7E5E" w14:textId="3D0C5981" w:rsidR="007969D7" w:rsidRPr="007B6112" w:rsidRDefault="002E3FB2" w:rsidP="00976348">
            <w:pPr>
              <w:tabs>
                <w:tab w:val="decimal" w:pos="964"/>
              </w:tabs>
              <w:ind w:left="-108" w:right="-109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104</w:t>
            </w:r>
            <w:r w:rsidR="007969D7" w:rsidRPr="007B6112">
              <w:rPr>
                <w:rFonts w:ascii="Angsana New" w:hAnsi="Angsana New" w:cs="Angsana New"/>
                <w:sz w:val="29"/>
                <w:szCs w:val="29"/>
              </w:rPr>
              <w:t>,</w:t>
            </w:r>
            <w:r>
              <w:rPr>
                <w:rFonts w:ascii="Angsana New" w:hAnsi="Angsana New" w:cs="Angsana New"/>
                <w:sz w:val="29"/>
                <w:szCs w:val="29"/>
              </w:rPr>
              <w:t>891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  <w:vAlign w:val="center"/>
          </w:tcPr>
          <w:p w14:paraId="733EA952" w14:textId="518BF37C" w:rsidR="007969D7" w:rsidRPr="00774190" w:rsidRDefault="007E3412" w:rsidP="00976348">
            <w:pPr>
              <w:tabs>
                <w:tab w:val="decimal" w:pos="964"/>
              </w:tabs>
              <w:ind w:left="-108" w:right="-109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37,242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F2B270" w14:textId="0C7C292E" w:rsidR="007969D7" w:rsidRPr="00290BB5" w:rsidRDefault="00AA5380" w:rsidP="001467A7">
            <w:pPr>
              <w:tabs>
                <w:tab w:val="decimal" w:pos="964"/>
              </w:tabs>
              <w:ind w:left="-108" w:right="-109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42</w:t>
            </w:r>
            <w:r w:rsidR="007969D7">
              <w:rPr>
                <w:rFonts w:ascii="Angsana New" w:hAnsi="Angsana New" w:cs="Angsana New"/>
                <w:sz w:val="29"/>
                <w:szCs w:val="29"/>
              </w:rPr>
              <w:t>,</w:t>
            </w:r>
            <w:r>
              <w:rPr>
                <w:rFonts w:ascii="Angsana New" w:hAnsi="Angsana New" w:cs="Angsana New"/>
                <w:sz w:val="29"/>
                <w:szCs w:val="29"/>
              </w:rPr>
              <w:t>910</w:t>
            </w:r>
          </w:p>
        </w:tc>
      </w:tr>
      <w:tr w:rsidR="007969D7" w:rsidRPr="0037734E" w14:paraId="7C4B90A3" w14:textId="77777777" w:rsidTr="004965FF">
        <w:tc>
          <w:tcPr>
            <w:tcW w:w="4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D5F25" w14:textId="0C4260B3" w:rsidR="007969D7" w:rsidRPr="00290BB5" w:rsidRDefault="007969D7" w:rsidP="007969D7">
            <w:pPr>
              <w:ind w:right="-108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 w:rsidRPr="00290BB5">
              <w:rPr>
                <w:rFonts w:ascii="Angsana New" w:hAnsi="Angsana New" w:hint="cs"/>
                <w:sz w:val="29"/>
                <w:szCs w:val="29"/>
                <w:cs/>
              </w:rPr>
              <w:t>ลูกหนี้การค้าและลูกหนี้หมุนเวียนอื่น</w:t>
            </w:r>
            <w:r w:rsidR="0049007A">
              <w:rPr>
                <w:rFonts w:ascii="Angsana New" w:hAnsi="Angsana New" w:hint="cs"/>
                <w:sz w:val="29"/>
                <w:szCs w:val="29"/>
                <w:cs/>
              </w:rPr>
              <w:t xml:space="preserve"> </w:t>
            </w:r>
            <w:r w:rsidRPr="00290BB5">
              <w:rPr>
                <w:rFonts w:ascii="Angsana New" w:hAnsi="Angsana New" w:hint="cs"/>
                <w:sz w:val="29"/>
                <w:szCs w:val="29"/>
                <w:cs/>
              </w:rPr>
              <w:t>-</w:t>
            </w:r>
            <w:r w:rsidR="0049007A">
              <w:rPr>
                <w:rFonts w:ascii="Angsana New" w:hAnsi="Angsana New" w:hint="cs"/>
                <w:sz w:val="29"/>
                <w:szCs w:val="29"/>
                <w:cs/>
              </w:rPr>
              <w:t xml:space="preserve"> </w:t>
            </w:r>
            <w:r w:rsidRPr="00290BB5">
              <w:rPr>
                <w:rFonts w:ascii="Angsana New" w:hAnsi="Angsana New" w:hint="cs"/>
                <w:sz w:val="29"/>
                <w:szCs w:val="29"/>
                <w:cs/>
              </w:rPr>
              <w:t>สุทธิ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75F7E9C7" w14:textId="64A845AC" w:rsidR="007969D7" w:rsidRPr="00C96252" w:rsidRDefault="00E83D7E" w:rsidP="00976348">
            <w:pPr>
              <w:tabs>
                <w:tab w:val="decimal" w:pos="964"/>
              </w:tabs>
              <w:ind w:left="-108" w:right="-109"/>
              <w:rPr>
                <w:rFonts w:ascii="Angsana New" w:hAnsi="Angsana New" w:cs="Angsana New"/>
                <w:sz w:val="29"/>
                <w:szCs w:val="29"/>
                <w:cs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448,857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D0613E" w14:textId="58124031" w:rsidR="007969D7" w:rsidRPr="007B6112" w:rsidRDefault="002E3FB2" w:rsidP="00976348">
            <w:pPr>
              <w:tabs>
                <w:tab w:val="decimal" w:pos="964"/>
              </w:tabs>
              <w:ind w:left="-108" w:right="-109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461</w:t>
            </w:r>
            <w:r w:rsidR="007969D7" w:rsidRPr="001E19FD">
              <w:rPr>
                <w:rFonts w:ascii="Angsana New" w:hAnsi="Angsana New" w:cs="Angsana New"/>
                <w:sz w:val="29"/>
                <w:szCs w:val="29"/>
              </w:rPr>
              <w:t>,</w:t>
            </w:r>
            <w:r>
              <w:rPr>
                <w:rFonts w:ascii="Angsana New" w:hAnsi="Angsana New" w:cs="Angsana New"/>
                <w:sz w:val="29"/>
                <w:szCs w:val="29"/>
              </w:rPr>
              <w:t>195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  <w:vAlign w:val="center"/>
          </w:tcPr>
          <w:p w14:paraId="4F2F5B5E" w14:textId="4B3EA05B" w:rsidR="007969D7" w:rsidRPr="00774190" w:rsidRDefault="007E3412" w:rsidP="00976348">
            <w:pPr>
              <w:tabs>
                <w:tab w:val="decimal" w:pos="964"/>
              </w:tabs>
              <w:ind w:left="-108" w:right="-109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2,187,11</w:t>
            </w:r>
            <w:r w:rsidR="000A6F5E">
              <w:rPr>
                <w:rFonts w:ascii="Angsana New" w:hAnsi="Angsana New" w:cs="Angsana New"/>
                <w:sz w:val="29"/>
                <w:szCs w:val="29"/>
              </w:rPr>
              <w:t>5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D108CD" w14:textId="7734842E" w:rsidR="007969D7" w:rsidRPr="00290BB5" w:rsidRDefault="00AA5380" w:rsidP="001467A7">
            <w:pPr>
              <w:tabs>
                <w:tab w:val="decimal" w:pos="964"/>
              </w:tabs>
              <w:ind w:left="-108" w:right="-109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2</w:t>
            </w:r>
            <w:r w:rsidR="007969D7" w:rsidRPr="00290BB5">
              <w:rPr>
                <w:rFonts w:ascii="Angsana New" w:hAnsi="Angsana New" w:cs="Angsana New"/>
                <w:sz w:val="29"/>
                <w:szCs w:val="29"/>
              </w:rPr>
              <w:t>,</w:t>
            </w:r>
            <w:r>
              <w:rPr>
                <w:rFonts w:ascii="Angsana New" w:hAnsi="Angsana New" w:cs="Angsana New"/>
                <w:sz w:val="29"/>
                <w:szCs w:val="29"/>
              </w:rPr>
              <w:t>392</w:t>
            </w:r>
            <w:r w:rsidR="007969D7">
              <w:rPr>
                <w:rFonts w:ascii="Angsana New" w:hAnsi="Angsana New" w:cs="Angsana New"/>
                <w:sz w:val="29"/>
                <w:szCs w:val="29"/>
              </w:rPr>
              <w:t>,</w:t>
            </w:r>
            <w:r>
              <w:rPr>
                <w:rFonts w:ascii="Angsana New" w:hAnsi="Angsana New" w:cs="Angsana New"/>
                <w:sz w:val="29"/>
                <w:szCs w:val="29"/>
              </w:rPr>
              <w:t>800</w:t>
            </w:r>
          </w:p>
        </w:tc>
      </w:tr>
    </w:tbl>
    <w:p w14:paraId="58727E24" w14:textId="77777777" w:rsidR="00D21BCC" w:rsidRDefault="00D21BCC" w:rsidP="00D21BCC">
      <w:pPr>
        <w:ind w:left="630" w:right="-871"/>
        <w:rPr>
          <w:rFonts w:ascii="Angsana New" w:hAnsi="Angsana New"/>
        </w:rPr>
      </w:pPr>
    </w:p>
    <w:p w14:paraId="734C769D" w14:textId="77777777" w:rsidR="0020579E" w:rsidRDefault="0020579E" w:rsidP="00D21BCC">
      <w:pPr>
        <w:ind w:left="630" w:right="-871"/>
        <w:rPr>
          <w:rFonts w:ascii="Angsana New" w:hAnsi="Angsana New"/>
        </w:rPr>
      </w:pPr>
    </w:p>
    <w:p w14:paraId="67DC2ED3" w14:textId="77777777" w:rsidR="0020579E" w:rsidRPr="00B372D5" w:rsidRDefault="0020579E" w:rsidP="00D21BCC">
      <w:pPr>
        <w:ind w:left="630" w:right="-871"/>
        <w:rPr>
          <w:rFonts w:ascii="Angsana New" w:hAnsi="Angsana New"/>
        </w:rPr>
      </w:pPr>
    </w:p>
    <w:p w14:paraId="71D13D28" w14:textId="029EEF8A" w:rsidR="00D21BCC" w:rsidRPr="00D21BCC" w:rsidRDefault="00CF14CB" w:rsidP="00D21BCC">
      <w:pPr>
        <w:numPr>
          <w:ilvl w:val="0"/>
          <w:numId w:val="1"/>
        </w:numPr>
        <w:tabs>
          <w:tab w:val="clear" w:pos="360"/>
        </w:tabs>
        <w:ind w:left="630" w:right="-871" w:hanging="346"/>
        <w:rPr>
          <w:rFonts w:ascii="Angsana New" w:hAnsi="Angsana New"/>
          <w:b/>
          <w:bCs/>
        </w:rPr>
      </w:pPr>
      <w:r w:rsidRPr="00332073">
        <w:rPr>
          <w:rFonts w:ascii="Angsana New" w:hAnsi="Angsana New"/>
          <w:b/>
          <w:bCs/>
          <w:cs/>
        </w:rPr>
        <w:lastRenderedPageBreak/>
        <w:t>เงินให้กู้ยืมระยะสั้นแก่กิจการที่เกี่ยวข้องกัน</w:t>
      </w:r>
    </w:p>
    <w:p w14:paraId="21FA7BAA" w14:textId="77777777" w:rsidR="00CF14CB" w:rsidRPr="00C63BCA" w:rsidRDefault="00CF14CB" w:rsidP="0059468E">
      <w:pPr>
        <w:ind w:left="630" w:right="-50"/>
        <w:jc w:val="right"/>
        <w:rPr>
          <w:b/>
          <w:bCs/>
          <w:sz w:val="28"/>
          <w:szCs w:val="28"/>
        </w:rPr>
      </w:pPr>
      <w:r w:rsidRPr="00C63BCA">
        <w:rPr>
          <w:sz w:val="28"/>
          <w:szCs w:val="28"/>
          <w:cs/>
        </w:rPr>
        <w:t>หน่วย</w:t>
      </w:r>
      <w:r w:rsidRPr="00C63BCA">
        <w:rPr>
          <w:sz w:val="28"/>
          <w:szCs w:val="28"/>
        </w:rPr>
        <w:t xml:space="preserve"> :</w:t>
      </w:r>
      <w:r w:rsidRPr="00C63BCA">
        <w:rPr>
          <w:sz w:val="28"/>
          <w:szCs w:val="28"/>
          <w:cs/>
        </w:rPr>
        <w:t xml:space="preserve"> พันบาท</w:t>
      </w:r>
    </w:p>
    <w:tbl>
      <w:tblPr>
        <w:tblW w:w="9718" w:type="dxa"/>
        <w:tblInd w:w="6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28"/>
        <w:gridCol w:w="1200"/>
        <w:gridCol w:w="1195"/>
        <w:gridCol w:w="1158"/>
        <w:gridCol w:w="1137"/>
      </w:tblGrid>
      <w:tr w:rsidR="00CF14CB" w:rsidRPr="007955ED" w14:paraId="35C0086C" w14:textId="77777777" w:rsidTr="001C175A">
        <w:trPr>
          <w:trHeight w:hRule="exact" w:val="340"/>
        </w:trPr>
        <w:tc>
          <w:tcPr>
            <w:tcW w:w="5028" w:type="dxa"/>
            <w:vMerge w:val="restart"/>
            <w:vAlign w:val="center"/>
          </w:tcPr>
          <w:p w14:paraId="2166EDD8" w14:textId="77777777" w:rsidR="00CF14CB" w:rsidRPr="007955ED" w:rsidRDefault="00CF14CB" w:rsidP="007955ED">
            <w:pPr>
              <w:ind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955ED">
              <w:rPr>
                <w:rFonts w:ascii="Angsana New" w:hAnsi="Angsana New" w:cs="Angsana New"/>
                <w:sz w:val="28"/>
                <w:szCs w:val="28"/>
                <w:cs/>
              </w:rPr>
              <w:t>รายการ</w:t>
            </w:r>
          </w:p>
        </w:tc>
        <w:tc>
          <w:tcPr>
            <w:tcW w:w="2395" w:type="dxa"/>
            <w:gridSpan w:val="2"/>
            <w:vAlign w:val="bottom"/>
          </w:tcPr>
          <w:p w14:paraId="04BF3D15" w14:textId="77777777" w:rsidR="00CF14CB" w:rsidRPr="007955ED" w:rsidRDefault="00CF14CB" w:rsidP="00CF14CB">
            <w:pPr>
              <w:ind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955ED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295" w:type="dxa"/>
            <w:gridSpan w:val="2"/>
            <w:vAlign w:val="bottom"/>
          </w:tcPr>
          <w:p w14:paraId="3796F84A" w14:textId="77777777" w:rsidR="00CF14CB" w:rsidRPr="007955ED" w:rsidRDefault="00CF14CB" w:rsidP="00CF14CB">
            <w:pPr>
              <w:ind w:left="-9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955ED">
              <w:rPr>
                <w:rFonts w:ascii="Angsana New" w:hAnsi="Angsana New" w:cs="Angsana New"/>
                <w:sz w:val="28"/>
                <w:szCs w:val="28"/>
                <w:cs/>
              </w:rPr>
              <w:t>อัตราดอกเบี้ย(ร้อยละ)ต่อปี</w:t>
            </w:r>
          </w:p>
        </w:tc>
      </w:tr>
      <w:tr w:rsidR="00F27AFA" w:rsidRPr="007955ED" w14:paraId="7A7431D7" w14:textId="77777777" w:rsidTr="001C4BE4">
        <w:trPr>
          <w:trHeight w:hRule="exact" w:val="340"/>
        </w:trPr>
        <w:tc>
          <w:tcPr>
            <w:tcW w:w="5028" w:type="dxa"/>
            <w:vMerge/>
            <w:tcBorders>
              <w:bottom w:val="single" w:sz="4" w:space="0" w:color="auto"/>
            </w:tcBorders>
            <w:vAlign w:val="bottom"/>
          </w:tcPr>
          <w:p w14:paraId="230FF366" w14:textId="77777777" w:rsidR="00F27AFA" w:rsidRPr="007955ED" w:rsidRDefault="00F27AFA" w:rsidP="00F27AFA">
            <w:pPr>
              <w:ind w:right="-108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bottom"/>
          </w:tcPr>
          <w:p w14:paraId="35F95391" w14:textId="3A8294AE" w:rsidR="00F27AFA" w:rsidRPr="007955ED" w:rsidRDefault="00F27AFA" w:rsidP="00F27AFA">
            <w:pPr>
              <w:ind w:left="-97" w:right="-108" w:hanging="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955ED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31</w:t>
            </w:r>
            <w:r w:rsidRPr="007955ED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 xml:space="preserve"> </w:t>
            </w:r>
            <w:r w:rsidRPr="007955ED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มี.ค. </w:t>
            </w:r>
            <w:r w:rsidRPr="007955ED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256</w:t>
            </w:r>
            <w:r w:rsidR="002F4043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8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907AE67" w14:textId="7F87BB4B" w:rsidR="00F27AFA" w:rsidRPr="007955ED" w:rsidRDefault="00F27AFA" w:rsidP="00F27AFA">
            <w:pPr>
              <w:ind w:left="-97" w:right="-108" w:hanging="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955ED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7955ED">
              <w:rPr>
                <w:rFonts w:ascii="Angsana New" w:hAnsi="Angsana New" w:cs="Angsana New"/>
                <w:sz w:val="28"/>
                <w:szCs w:val="28"/>
                <w:cs/>
              </w:rPr>
              <w:t xml:space="preserve">ธ.ค. </w:t>
            </w:r>
            <w:r w:rsidRPr="007955ED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2F4043">
              <w:rPr>
                <w:rFonts w:ascii="Angsana New" w:hAnsi="Angsana New" w:cs="Angsana New"/>
                <w:sz w:val="28"/>
                <w:szCs w:val="28"/>
              </w:rPr>
              <w:t>7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bottom"/>
          </w:tcPr>
          <w:p w14:paraId="76BA7F41" w14:textId="666A573B" w:rsidR="00F27AFA" w:rsidRPr="007955ED" w:rsidRDefault="00F27AFA" w:rsidP="00F27AFA">
            <w:pPr>
              <w:ind w:left="-97" w:right="-108" w:hanging="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955ED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31</w:t>
            </w:r>
            <w:r w:rsidRPr="007955ED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 xml:space="preserve"> </w:t>
            </w:r>
            <w:r w:rsidRPr="007955ED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มี.ค. </w:t>
            </w:r>
            <w:r w:rsidRPr="007955ED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256</w:t>
            </w:r>
            <w:r w:rsidR="002F4043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8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BB0D8A5" w14:textId="022B263F" w:rsidR="00F27AFA" w:rsidRPr="007955ED" w:rsidRDefault="00F27AFA" w:rsidP="00F27AFA">
            <w:pPr>
              <w:ind w:left="-97" w:right="-108" w:hanging="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955ED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7955ED">
              <w:rPr>
                <w:rFonts w:ascii="Angsana New" w:hAnsi="Angsana New" w:cs="Angsana New"/>
                <w:sz w:val="28"/>
                <w:szCs w:val="28"/>
                <w:cs/>
              </w:rPr>
              <w:t xml:space="preserve">ธ.ค. </w:t>
            </w:r>
            <w:r w:rsidRPr="007955ED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2F4043">
              <w:rPr>
                <w:rFonts w:ascii="Angsana New" w:hAnsi="Angsana New" w:cs="Angsana New"/>
                <w:sz w:val="28"/>
                <w:szCs w:val="28"/>
              </w:rPr>
              <w:t>7</w:t>
            </w:r>
          </w:p>
        </w:tc>
      </w:tr>
      <w:tr w:rsidR="003D6A12" w:rsidRPr="007955ED" w14:paraId="0D9B4A38" w14:textId="77777777" w:rsidTr="00462F25">
        <w:trPr>
          <w:trHeight w:hRule="exact" w:val="389"/>
        </w:trPr>
        <w:tc>
          <w:tcPr>
            <w:tcW w:w="5028" w:type="dxa"/>
            <w:tcBorders>
              <w:top w:val="nil"/>
              <w:bottom w:val="nil"/>
            </w:tcBorders>
            <w:vAlign w:val="bottom"/>
          </w:tcPr>
          <w:p w14:paraId="0C6015BB" w14:textId="29E1770A" w:rsidR="003D6A12" w:rsidRPr="00791AE9" w:rsidRDefault="00791AE9" w:rsidP="00791AE9">
            <w:pPr>
              <w:ind w:right="-108"/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</w:rPr>
            </w:pPr>
            <w:r w:rsidRPr="00791AE9">
              <w:rPr>
                <w:rFonts w:ascii="Angsana New" w:eastAsia="Times New Roman" w:hAnsi="Angsana New" w:hint="cs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00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14:paraId="5D2E6FB0" w14:textId="77777777" w:rsidR="003D6A12" w:rsidRPr="007955ED" w:rsidRDefault="003D6A12" w:rsidP="003D6A12">
            <w:pPr>
              <w:ind w:left="-97" w:right="-122" w:hanging="14"/>
              <w:jc w:val="center"/>
              <w:rPr>
                <w:rFonts w:ascii="Angsana New" w:hAnsi="Angsana New" w:cs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195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14:paraId="597F9B16" w14:textId="77777777" w:rsidR="003D6A12" w:rsidRPr="007955ED" w:rsidRDefault="003D6A12" w:rsidP="003D6A12">
            <w:pPr>
              <w:ind w:left="-97" w:right="-122" w:hanging="1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58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14:paraId="0F6D8744" w14:textId="77777777" w:rsidR="003D6A12" w:rsidRPr="007955ED" w:rsidRDefault="003D6A12" w:rsidP="003D6A12">
            <w:pPr>
              <w:tabs>
                <w:tab w:val="decimal" w:pos="812"/>
              </w:tabs>
              <w:ind w:left="-103" w:right="-102" w:firstLine="18"/>
              <w:jc w:val="center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137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14:paraId="77EB013C" w14:textId="77777777" w:rsidR="003D6A12" w:rsidRPr="007955ED" w:rsidRDefault="003D6A12" w:rsidP="003D6A12">
            <w:pPr>
              <w:tabs>
                <w:tab w:val="decimal" w:pos="812"/>
              </w:tabs>
              <w:ind w:left="-103" w:right="-102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791AE9" w:rsidRPr="007955ED" w14:paraId="2530889C" w14:textId="77777777" w:rsidTr="00462F25">
        <w:trPr>
          <w:trHeight w:hRule="exact" w:val="389"/>
        </w:trPr>
        <w:tc>
          <w:tcPr>
            <w:tcW w:w="5028" w:type="dxa"/>
            <w:tcBorders>
              <w:top w:val="nil"/>
              <w:bottom w:val="nil"/>
            </w:tcBorders>
            <w:vAlign w:val="bottom"/>
          </w:tcPr>
          <w:p w14:paraId="16E03738" w14:textId="3E7296BD" w:rsidR="00791AE9" w:rsidRPr="007955ED" w:rsidRDefault="00791AE9" w:rsidP="003D6A12">
            <w:pPr>
              <w:numPr>
                <w:ilvl w:val="0"/>
                <w:numId w:val="3"/>
              </w:numPr>
              <w:ind w:left="237" w:right="-108" w:hanging="23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955ED">
              <w:rPr>
                <w:rFonts w:ascii="Angsana New" w:hAnsi="Angsana New" w:cs="Angsana New"/>
                <w:sz w:val="28"/>
                <w:szCs w:val="28"/>
                <w:cs/>
              </w:rPr>
              <w:t>บริษัท บีอีซี มัลติมีเดีย จำกัด</w:t>
            </w:r>
          </w:p>
        </w:tc>
        <w:tc>
          <w:tcPr>
            <w:tcW w:w="1200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14:paraId="32B32601" w14:textId="77777777" w:rsidR="00791AE9" w:rsidRPr="007955ED" w:rsidRDefault="00791AE9" w:rsidP="003D6A12">
            <w:pPr>
              <w:ind w:left="-97" w:right="-122" w:hanging="14"/>
              <w:jc w:val="center"/>
              <w:rPr>
                <w:rFonts w:ascii="Angsana New" w:hAnsi="Angsana New" w:cs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195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14:paraId="1DC5B2DB" w14:textId="77777777" w:rsidR="00791AE9" w:rsidRPr="007955ED" w:rsidRDefault="00791AE9" w:rsidP="003D6A12">
            <w:pPr>
              <w:ind w:left="-97" w:right="-122" w:hanging="1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58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14:paraId="446B41C4" w14:textId="77777777" w:rsidR="00791AE9" w:rsidRPr="007955ED" w:rsidRDefault="00791AE9" w:rsidP="003D6A12">
            <w:pPr>
              <w:tabs>
                <w:tab w:val="decimal" w:pos="812"/>
              </w:tabs>
              <w:ind w:left="-103" w:right="-102" w:firstLine="18"/>
              <w:jc w:val="center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137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14:paraId="61C6DD9C" w14:textId="77777777" w:rsidR="00791AE9" w:rsidRPr="007955ED" w:rsidRDefault="00791AE9" w:rsidP="003D6A12">
            <w:pPr>
              <w:tabs>
                <w:tab w:val="decimal" w:pos="812"/>
              </w:tabs>
              <w:ind w:left="-103" w:right="-102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C61CF5" w:rsidRPr="007955ED" w14:paraId="172D0B8E" w14:textId="77777777" w:rsidTr="007955ED">
        <w:trPr>
          <w:trHeight w:hRule="exact" w:val="389"/>
        </w:trPr>
        <w:tc>
          <w:tcPr>
            <w:tcW w:w="5028" w:type="dxa"/>
            <w:tcBorders>
              <w:top w:val="nil"/>
              <w:bottom w:val="nil"/>
            </w:tcBorders>
            <w:vAlign w:val="bottom"/>
          </w:tcPr>
          <w:p w14:paraId="197AFDB8" w14:textId="77777777" w:rsidR="00C61CF5" w:rsidRPr="007955ED" w:rsidRDefault="00C61CF5" w:rsidP="00C61CF5">
            <w:pPr>
              <w:ind w:left="237"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955ED">
              <w:rPr>
                <w:rFonts w:ascii="Angsana New" w:hAnsi="Angsana New" w:cs="Angsana New"/>
                <w:sz w:val="28"/>
                <w:szCs w:val="28"/>
                <w:cs/>
              </w:rPr>
              <w:t>ยอดคงเหลือยกมาต้นงวด</w:t>
            </w:r>
          </w:p>
        </w:tc>
        <w:tc>
          <w:tcPr>
            <w:tcW w:w="1200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14:paraId="1E64383D" w14:textId="52EA576B" w:rsidR="00C61CF5" w:rsidRPr="00744B6C" w:rsidRDefault="00676D5D" w:rsidP="00016F7F">
            <w:pPr>
              <w:tabs>
                <w:tab w:val="decimal" w:pos="878"/>
              </w:tabs>
              <w:ind w:left="-97" w:right="-90" w:hanging="14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348,87</w:t>
            </w:r>
            <w:r w:rsidR="003E0955"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  <w:tc>
          <w:tcPr>
            <w:tcW w:w="1195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14:paraId="05CE3F13" w14:textId="4DD30F26" w:rsidR="00C61CF5" w:rsidRPr="007955ED" w:rsidRDefault="00C61CF5" w:rsidP="00016F7F">
            <w:pPr>
              <w:tabs>
                <w:tab w:val="decimal" w:pos="878"/>
              </w:tabs>
              <w:ind w:left="-97" w:right="-90" w:hanging="14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1,908</w:t>
            </w:r>
            <w:r w:rsidRPr="007955ED">
              <w:rPr>
                <w:rFonts w:ascii="Angsan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</w:rPr>
              <w:t>980</w:t>
            </w:r>
          </w:p>
        </w:tc>
        <w:tc>
          <w:tcPr>
            <w:tcW w:w="1158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14:paraId="5456773F" w14:textId="77777777" w:rsidR="00C61CF5" w:rsidRPr="007955ED" w:rsidRDefault="00C61CF5" w:rsidP="00C61CF5">
            <w:pPr>
              <w:tabs>
                <w:tab w:val="decimal" w:pos="812"/>
              </w:tabs>
              <w:ind w:left="-103" w:right="-102" w:firstLine="18"/>
              <w:jc w:val="center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137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14:paraId="14298055" w14:textId="77777777" w:rsidR="00C61CF5" w:rsidRPr="007955ED" w:rsidRDefault="00C61CF5" w:rsidP="00C61CF5">
            <w:pPr>
              <w:tabs>
                <w:tab w:val="decimal" w:pos="812"/>
              </w:tabs>
              <w:ind w:left="-103" w:right="-102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C61CF5" w:rsidRPr="007955ED" w14:paraId="4EB4F114" w14:textId="77777777" w:rsidTr="007955ED">
        <w:trPr>
          <w:trHeight w:hRule="exact" w:val="389"/>
        </w:trPr>
        <w:tc>
          <w:tcPr>
            <w:tcW w:w="5028" w:type="dxa"/>
            <w:tcBorders>
              <w:top w:val="nil"/>
              <w:bottom w:val="nil"/>
            </w:tcBorders>
            <w:vAlign w:val="bottom"/>
          </w:tcPr>
          <w:p w14:paraId="4EAF9D79" w14:textId="37B6901A" w:rsidR="00C61CF5" w:rsidRPr="007955ED" w:rsidRDefault="00C61CF5" w:rsidP="00C61CF5">
            <w:pPr>
              <w:ind w:left="237"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955ED">
              <w:rPr>
                <w:rFonts w:ascii="Angsana New" w:hAnsi="Angsana New" w:cs="Angsana New"/>
                <w:sz w:val="28"/>
                <w:szCs w:val="28"/>
                <w:cs/>
              </w:rPr>
              <w:t>ให้กู้เพิ่มระหว่างงวด</w:t>
            </w:r>
          </w:p>
        </w:tc>
        <w:tc>
          <w:tcPr>
            <w:tcW w:w="1200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14:paraId="42391C19" w14:textId="2A30FDA4" w:rsidR="00C61CF5" w:rsidRDefault="00710F7C" w:rsidP="00710F7C">
            <w:pPr>
              <w:tabs>
                <w:tab w:val="decimal" w:pos="590"/>
              </w:tabs>
              <w:ind w:left="-103" w:right="-90" w:firstLine="1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95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14:paraId="23F7CF90" w14:textId="0FC20889" w:rsidR="00C61CF5" w:rsidRDefault="00C61CF5" w:rsidP="00016F7F">
            <w:pPr>
              <w:tabs>
                <w:tab w:val="decimal" w:pos="878"/>
              </w:tabs>
              <w:ind w:left="-97" w:right="-90" w:hanging="14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160,000</w:t>
            </w:r>
          </w:p>
        </w:tc>
        <w:tc>
          <w:tcPr>
            <w:tcW w:w="1158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14:paraId="74E2910A" w14:textId="77777777" w:rsidR="00C61CF5" w:rsidRPr="007955ED" w:rsidRDefault="00C61CF5" w:rsidP="00C61CF5">
            <w:pPr>
              <w:tabs>
                <w:tab w:val="decimal" w:pos="812"/>
              </w:tabs>
              <w:ind w:left="-103" w:right="-102" w:firstLine="18"/>
              <w:jc w:val="center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137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14:paraId="32E322A5" w14:textId="77777777" w:rsidR="00C61CF5" w:rsidRPr="007955ED" w:rsidRDefault="00C61CF5" w:rsidP="00C61CF5">
            <w:pPr>
              <w:tabs>
                <w:tab w:val="decimal" w:pos="812"/>
              </w:tabs>
              <w:ind w:left="-103" w:right="-102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C61CF5" w:rsidRPr="007955ED" w14:paraId="2B1300E4" w14:textId="77777777" w:rsidTr="007955ED">
        <w:trPr>
          <w:trHeight w:hRule="exact" w:val="389"/>
        </w:trPr>
        <w:tc>
          <w:tcPr>
            <w:tcW w:w="5028" w:type="dxa"/>
            <w:tcBorders>
              <w:top w:val="nil"/>
              <w:bottom w:val="nil"/>
            </w:tcBorders>
            <w:vAlign w:val="bottom"/>
          </w:tcPr>
          <w:p w14:paraId="362115C9" w14:textId="77777777" w:rsidR="00C61CF5" w:rsidRPr="007955ED" w:rsidRDefault="00C61CF5" w:rsidP="00C61CF5">
            <w:pPr>
              <w:ind w:left="237"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955ED">
              <w:rPr>
                <w:rFonts w:ascii="Angsana New" w:hAnsi="Angsana New" w:cs="Angsana New"/>
                <w:sz w:val="28"/>
                <w:szCs w:val="28"/>
                <w:cs/>
              </w:rPr>
              <w:t>ดอกเบี้ยค้างรับที่ทบเป็นเงินต้น</w:t>
            </w:r>
          </w:p>
        </w:tc>
        <w:tc>
          <w:tcPr>
            <w:tcW w:w="1200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14:paraId="2E4D99A3" w14:textId="17CF34CD" w:rsidR="00C61CF5" w:rsidRPr="007955ED" w:rsidRDefault="005C1A80" w:rsidP="00016F7F">
            <w:pPr>
              <w:tabs>
                <w:tab w:val="decimal" w:pos="878"/>
              </w:tabs>
              <w:ind w:left="-97" w:right="-90" w:hanging="14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13,18</w:t>
            </w:r>
            <w:r w:rsidR="003E0955"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1195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14:paraId="47AA88F0" w14:textId="3B198E43" w:rsidR="00C61CF5" w:rsidRPr="007955ED" w:rsidRDefault="00C61CF5" w:rsidP="00016F7F">
            <w:pPr>
              <w:tabs>
                <w:tab w:val="decimal" w:pos="878"/>
              </w:tabs>
              <w:ind w:left="-97" w:right="-90" w:hanging="14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89,19</w:t>
            </w:r>
            <w:r w:rsidR="003E0955">
              <w:rPr>
                <w:rFonts w:ascii="Angsana New" w:hAnsi="Angsana New" w:cs="Angsana New"/>
                <w:sz w:val="28"/>
                <w:szCs w:val="28"/>
              </w:rPr>
              <w:t>2</w:t>
            </w:r>
          </w:p>
        </w:tc>
        <w:tc>
          <w:tcPr>
            <w:tcW w:w="1158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14:paraId="74542C70" w14:textId="77777777" w:rsidR="00C61CF5" w:rsidRPr="007955ED" w:rsidRDefault="00C61CF5" w:rsidP="00C61CF5">
            <w:pPr>
              <w:tabs>
                <w:tab w:val="decimal" w:pos="812"/>
              </w:tabs>
              <w:ind w:left="-103" w:right="-102" w:firstLine="18"/>
              <w:jc w:val="center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137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14:paraId="5C39A8F1" w14:textId="77777777" w:rsidR="00C61CF5" w:rsidRPr="007955ED" w:rsidRDefault="00C61CF5" w:rsidP="00C61CF5">
            <w:pPr>
              <w:tabs>
                <w:tab w:val="decimal" w:pos="812"/>
              </w:tabs>
              <w:ind w:left="-103" w:right="-102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C61CF5" w:rsidRPr="007955ED" w14:paraId="4CC51C0C" w14:textId="77777777" w:rsidTr="007955ED">
        <w:trPr>
          <w:trHeight w:hRule="exact" w:val="389"/>
        </w:trPr>
        <w:tc>
          <w:tcPr>
            <w:tcW w:w="5028" w:type="dxa"/>
            <w:tcBorders>
              <w:top w:val="nil"/>
              <w:bottom w:val="nil"/>
            </w:tcBorders>
            <w:vAlign w:val="bottom"/>
          </w:tcPr>
          <w:p w14:paraId="1315EE6B" w14:textId="77777777" w:rsidR="00C61CF5" w:rsidRPr="007955ED" w:rsidRDefault="00C61CF5" w:rsidP="00C61CF5">
            <w:pPr>
              <w:ind w:left="237"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955ED">
              <w:rPr>
                <w:rFonts w:ascii="Angsana New" w:hAnsi="Angsana New" w:cs="Angsana New"/>
                <w:sz w:val="28"/>
                <w:szCs w:val="28"/>
                <w:cs/>
              </w:rPr>
              <w:t>รับชำระคืนระหว่างงวด</w:t>
            </w:r>
          </w:p>
        </w:tc>
        <w:tc>
          <w:tcPr>
            <w:tcW w:w="1200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bottom"/>
          </w:tcPr>
          <w:p w14:paraId="4B682C34" w14:textId="3706B278" w:rsidR="00C61CF5" w:rsidRPr="007955ED" w:rsidRDefault="005C1A80" w:rsidP="00016F7F">
            <w:pPr>
              <w:tabs>
                <w:tab w:val="decimal" w:pos="878"/>
              </w:tabs>
              <w:ind w:left="-97" w:right="-90" w:hanging="14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(100,000)</w:t>
            </w:r>
          </w:p>
        </w:tc>
        <w:tc>
          <w:tcPr>
            <w:tcW w:w="1195" w:type="dxa"/>
            <w:tcBorders>
              <w:top w:val="nil"/>
              <w:left w:val="dashed" w:sz="4" w:space="0" w:color="auto"/>
              <w:bottom w:val="single" w:sz="4" w:space="0" w:color="auto"/>
            </w:tcBorders>
            <w:vAlign w:val="bottom"/>
          </w:tcPr>
          <w:p w14:paraId="76749C9B" w14:textId="05F8D382" w:rsidR="00C61CF5" w:rsidRPr="007955ED" w:rsidRDefault="00C61CF5" w:rsidP="00016F7F">
            <w:pPr>
              <w:tabs>
                <w:tab w:val="decimal" w:pos="878"/>
              </w:tabs>
              <w:ind w:left="-97" w:right="-90" w:hanging="14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B05104">
              <w:rPr>
                <w:rFonts w:ascii="Angsana New" w:hAnsi="Angsana New" w:cs="Angsana New"/>
                <w:sz w:val="28"/>
                <w:szCs w:val="28"/>
              </w:rPr>
              <w:t>385</w:t>
            </w:r>
            <w:r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B05104">
              <w:rPr>
                <w:rFonts w:ascii="Angsana New" w:hAnsi="Angsana New" w:cs="Angsana New"/>
                <w:sz w:val="28"/>
                <w:szCs w:val="28"/>
              </w:rPr>
              <w:t>009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158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14:paraId="72A8DEB7" w14:textId="77777777" w:rsidR="00C61CF5" w:rsidRPr="007955ED" w:rsidRDefault="00C61CF5" w:rsidP="00C61CF5">
            <w:pPr>
              <w:tabs>
                <w:tab w:val="decimal" w:pos="812"/>
              </w:tabs>
              <w:ind w:left="-103" w:right="-102" w:firstLine="18"/>
              <w:jc w:val="center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137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14:paraId="53750EC9" w14:textId="77777777" w:rsidR="00C61CF5" w:rsidRPr="007955ED" w:rsidRDefault="00C61CF5" w:rsidP="00C61CF5">
            <w:pPr>
              <w:tabs>
                <w:tab w:val="decimal" w:pos="812"/>
              </w:tabs>
              <w:ind w:left="-103" w:right="-102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C61CF5" w:rsidRPr="007955ED" w14:paraId="6DB456E9" w14:textId="77777777" w:rsidTr="00676D5D">
        <w:trPr>
          <w:trHeight w:hRule="exact" w:val="389"/>
        </w:trPr>
        <w:tc>
          <w:tcPr>
            <w:tcW w:w="5028" w:type="dxa"/>
            <w:tcBorders>
              <w:top w:val="nil"/>
              <w:bottom w:val="nil"/>
            </w:tcBorders>
          </w:tcPr>
          <w:p w14:paraId="40D1C8D5" w14:textId="36C848DE" w:rsidR="00C61CF5" w:rsidRPr="00C61CF5" w:rsidRDefault="00C61CF5" w:rsidP="00C61CF5">
            <w:pPr>
              <w:ind w:left="237"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61CF5">
              <w:rPr>
                <w:sz w:val="28"/>
                <w:szCs w:val="28"/>
                <w:cs/>
              </w:rPr>
              <w:t>ยอดคงเหลือ</w:t>
            </w:r>
          </w:p>
        </w:tc>
        <w:tc>
          <w:tcPr>
            <w:tcW w:w="1200" w:type="dxa"/>
            <w:tcBorders>
              <w:top w:val="single" w:sz="4" w:space="0" w:color="auto"/>
              <w:bottom w:val="nil"/>
              <w:right w:val="dashed" w:sz="4" w:space="0" w:color="auto"/>
            </w:tcBorders>
            <w:vAlign w:val="bottom"/>
          </w:tcPr>
          <w:p w14:paraId="4B12705D" w14:textId="1CB4E513" w:rsidR="00C61CF5" w:rsidRPr="007955ED" w:rsidRDefault="005C1A80" w:rsidP="00016F7F">
            <w:pPr>
              <w:tabs>
                <w:tab w:val="decimal" w:pos="878"/>
              </w:tabs>
              <w:ind w:left="-97" w:right="-90" w:hanging="14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262,05</w:t>
            </w:r>
            <w:r w:rsidR="002E59BE"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  <w:tc>
          <w:tcPr>
            <w:tcW w:w="1195" w:type="dxa"/>
            <w:tcBorders>
              <w:top w:val="single" w:sz="4" w:space="0" w:color="auto"/>
              <w:left w:val="dashed" w:sz="4" w:space="0" w:color="auto"/>
              <w:bottom w:val="nil"/>
            </w:tcBorders>
            <w:vAlign w:val="bottom"/>
          </w:tcPr>
          <w:p w14:paraId="1D6D8996" w14:textId="32A9ADED" w:rsidR="00C61CF5" w:rsidRPr="007955ED" w:rsidRDefault="00C61CF5" w:rsidP="00016F7F">
            <w:pPr>
              <w:tabs>
                <w:tab w:val="decimal" w:pos="878"/>
              </w:tabs>
              <w:ind w:left="-97" w:right="-90" w:hanging="14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1,7</w:t>
            </w:r>
            <w:r w:rsidR="00B05104">
              <w:rPr>
                <w:rFonts w:ascii="Angsana New" w:hAnsi="Angsana New" w:cs="Angsana New"/>
                <w:sz w:val="28"/>
                <w:szCs w:val="28"/>
              </w:rPr>
              <w:t>73</w:t>
            </w:r>
            <w:r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676D5D">
              <w:rPr>
                <w:rFonts w:ascii="Angsana New" w:hAnsi="Angsana New" w:cs="Angsana New"/>
                <w:sz w:val="28"/>
                <w:szCs w:val="28"/>
              </w:rPr>
              <w:t>16</w:t>
            </w:r>
            <w:r w:rsidR="003952DA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  <w:tc>
          <w:tcPr>
            <w:tcW w:w="1158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14:paraId="0E440541" w14:textId="5728C40B" w:rsidR="00C61CF5" w:rsidRPr="00787936" w:rsidRDefault="00123740" w:rsidP="00C61CF5">
            <w:pPr>
              <w:tabs>
                <w:tab w:val="decimal" w:pos="0"/>
              </w:tabs>
              <w:ind w:left="-103" w:right="-102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5.35</w:t>
            </w:r>
          </w:p>
        </w:tc>
        <w:tc>
          <w:tcPr>
            <w:tcW w:w="1137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14:paraId="628A4635" w14:textId="15A8C5CE" w:rsidR="00C61CF5" w:rsidRPr="00787936" w:rsidRDefault="00C61CF5" w:rsidP="00C61CF5">
            <w:pPr>
              <w:tabs>
                <w:tab w:val="decimal" w:pos="0"/>
              </w:tabs>
              <w:ind w:left="-103" w:right="-102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87936">
              <w:rPr>
                <w:rFonts w:ascii="Angsana New" w:hAnsi="Angsana New" w:cs="Angsana New"/>
                <w:sz w:val="28"/>
                <w:szCs w:val="28"/>
                <w:cs/>
              </w:rPr>
              <w:t>5.35</w:t>
            </w:r>
          </w:p>
        </w:tc>
      </w:tr>
      <w:tr w:rsidR="00C61CF5" w:rsidRPr="007955ED" w14:paraId="5D0A09A2" w14:textId="77777777" w:rsidTr="00676D5D">
        <w:trPr>
          <w:trHeight w:hRule="exact" w:val="389"/>
        </w:trPr>
        <w:tc>
          <w:tcPr>
            <w:tcW w:w="5028" w:type="dxa"/>
            <w:tcBorders>
              <w:top w:val="nil"/>
              <w:bottom w:val="nil"/>
            </w:tcBorders>
          </w:tcPr>
          <w:p w14:paraId="1DAC85C9" w14:textId="3CA03840" w:rsidR="00C61CF5" w:rsidRPr="00C61CF5" w:rsidRDefault="00C61CF5" w:rsidP="00C61CF5">
            <w:pPr>
              <w:ind w:left="237"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61CF5">
              <w:rPr>
                <w:sz w:val="28"/>
                <w:szCs w:val="28"/>
                <w:u w:val="single"/>
                <w:cs/>
              </w:rPr>
              <w:t>หัก</w:t>
            </w:r>
            <w:r w:rsidRPr="00C61CF5">
              <w:rPr>
                <w:sz w:val="28"/>
                <w:szCs w:val="28"/>
                <w:cs/>
              </w:rPr>
              <w:t xml:space="preserve"> </w:t>
            </w:r>
            <w:r w:rsidRPr="00C61CF5">
              <w:rPr>
                <w:rFonts w:hint="cs"/>
                <w:sz w:val="28"/>
                <w:szCs w:val="28"/>
                <w:cs/>
              </w:rPr>
              <w:t>โอนไปเงินให้กู้ยืมระยะยาว</w:t>
            </w:r>
          </w:p>
        </w:tc>
        <w:tc>
          <w:tcPr>
            <w:tcW w:w="1200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bottom"/>
          </w:tcPr>
          <w:p w14:paraId="7E952FEE" w14:textId="33FA9D5F" w:rsidR="00C61CF5" w:rsidRDefault="00F368A3" w:rsidP="00016F7F">
            <w:pPr>
              <w:tabs>
                <w:tab w:val="decimal" w:pos="878"/>
              </w:tabs>
              <w:ind w:left="-97" w:right="-90" w:hanging="14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(262,05</w:t>
            </w:r>
            <w:r w:rsidR="002E59BE">
              <w:rPr>
                <w:rFonts w:ascii="Angsana New" w:hAnsi="Angsana New" w:cs="Angsana New"/>
                <w:sz w:val="28"/>
                <w:szCs w:val="28"/>
              </w:rPr>
              <w:t>5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195" w:type="dxa"/>
            <w:tcBorders>
              <w:top w:val="nil"/>
              <w:left w:val="dashed" w:sz="4" w:space="0" w:color="auto"/>
              <w:bottom w:val="single" w:sz="4" w:space="0" w:color="auto"/>
            </w:tcBorders>
            <w:vAlign w:val="bottom"/>
          </w:tcPr>
          <w:p w14:paraId="3C5CBB57" w14:textId="05ACB793" w:rsidR="00C61CF5" w:rsidRDefault="00676D5D" w:rsidP="00016F7F">
            <w:pPr>
              <w:tabs>
                <w:tab w:val="decimal" w:pos="878"/>
              </w:tabs>
              <w:ind w:left="-97" w:right="-90" w:hanging="14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(1,424,289)</w:t>
            </w:r>
          </w:p>
        </w:tc>
        <w:tc>
          <w:tcPr>
            <w:tcW w:w="1158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14:paraId="4C8BD870" w14:textId="77777777" w:rsidR="00C61CF5" w:rsidRPr="00787936" w:rsidRDefault="00C61CF5" w:rsidP="00C61CF5">
            <w:pPr>
              <w:tabs>
                <w:tab w:val="decimal" w:pos="0"/>
              </w:tabs>
              <w:ind w:left="-103" w:right="-102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7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14:paraId="2BFB26BE" w14:textId="77777777" w:rsidR="00C61CF5" w:rsidRPr="00787936" w:rsidRDefault="00C61CF5" w:rsidP="00C61CF5">
            <w:pPr>
              <w:tabs>
                <w:tab w:val="decimal" w:pos="0"/>
              </w:tabs>
              <w:ind w:left="-103" w:right="-102" w:firstLine="1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C61CF5" w:rsidRPr="007955ED" w14:paraId="702F9F2C" w14:textId="77777777" w:rsidTr="00676D5D">
        <w:trPr>
          <w:trHeight w:hRule="exact" w:val="389"/>
        </w:trPr>
        <w:tc>
          <w:tcPr>
            <w:tcW w:w="5028" w:type="dxa"/>
            <w:tcBorders>
              <w:top w:val="nil"/>
              <w:bottom w:val="single" w:sz="4" w:space="0" w:color="auto"/>
            </w:tcBorders>
          </w:tcPr>
          <w:p w14:paraId="6220FD24" w14:textId="56735468" w:rsidR="00C61CF5" w:rsidRPr="00C61CF5" w:rsidRDefault="00C61CF5" w:rsidP="00C61CF5">
            <w:pPr>
              <w:ind w:left="237"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61CF5">
              <w:rPr>
                <w:rFonts w:hint="cs"/>
                <w:sz w:val="28"/>
                <w:szCs w:val="28"/>
                <w:cs/>
              </w:rPr>
              <w:t>ยอดคงเหลือยกไปปลาย</w:t>
            </w:r>
            <w:r w:rsidR="006C5865">
              <w:rPr>
                <w:rFonts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200" w:type="dxa"/>
            <w:tcBorders>
              <w:top w:val="single" w:sz="4" w:space="0" w:color="auto"/>
              <w:bottom w:val="single" w:sz="4" w:space="0" w:color="auto"/>
              <w:right w:val="dashed" w:sz="4" w:space="0" w:color="auto"/>
            </w:tcBorders>
            <w:vAlign w:val="bottom"/>
          </w:tcPr>
          <w:p w14:paraId="269C266C" w14:textId="327B9CA9" w:rsidR="00C61CF5" w:rsidRDefault="00F368A3" w:rsidP="00F368A3">
            <w:pPr>
              <w:tabs>
                <w:tab w:val="decimal" w:pos="590"/>
              </w:tabs>
              <w:ind w:left="-103" w:right="-90" w:firstLine="1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95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</w:tcBorders>
            <w:vAlign w:val="bottom"/>
          </w:tcPr>
          <w:p w14:paraId="4F7AB6A1" w14:textId="0FA182B2" w:rsidR="00C61CF5" w:rsidRDefault="00676D5D" w:rsidP="00016F7F">
            <w:pPr>
              <w:tabs>
                <w:tab w:val="decimal" w:pos="878"/>
              </w:tabs>
              <w:ind w:left="-97" w:right="-90" w:hanging="14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348,87</w:t>
            </w:r>
            <w:r w:rsidR="003E0955"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  <w:tc>
          <w:tcPr>
            <w:tcW w:w="1158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14:paraId="31BD1D93" w14:textId="77777777" w:rsidR="00C61CF5" w:rsidRPr="00787936" w:rsidRDefault="00C61CF5" w:rsidP="00C61CF5">
            <w:pPr>
              <w:tabs>
                <w:tab w:val="decimal" w:pos="0"/>
              </w:tabs>
              <w:ind w:left="-103" w:right="-102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7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14:paraId="3F245723" w14:textId="77777777" w:rsidR="00C61CF5" w:rsidRPr="00787936" w:rsidRDefault="00C61CF5" w:rsidP="00C61CF5">
            <w:pPr>
              <w:tabs>
                <w:tab w:val="decimal" w:pos="0"/>
              </w:tabs>
              <w:ind w:left="-103" w:right="-102" w:firstLine="1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3D6A12" w:rsidRPr="007955ED" w14:paraId="748AD90F" w14:textId="77777777" w:rsidTr="007955ED">
        <w:trPr>
          <w:trHeight w:hRule="exact" w:val="389"/>
        </w:trPr>
        <w:tc>
          <w:tcPr>
            <w:tcW w:w="5028" w:type="dxa"/>
            <w:tcBorders>
              <w:top w:val="nil"/>
              <w:bottom w:val="nil"/>
            </w:tcBorders>
            <w:vAlign w:val="bottom"/>
          </w:tcPr>
          <w:p w14:paraId="3A772BEB" w14:textId="77777777" w:rsidR="003D6A12" w:rsidRPr="007955ED" w:rsidRDefault="003D6A12" w:rsidP="003D6A12">
            <w:pPr>
              <w:numPr>
                <w:ilvl w:val="0"/>
                <w:numId w:val="3"/>
              </w:numPr>
              <w:ind w:left="237" w:right="-108" w:hanging="23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955ED">
              <w:rPr>
                <w:rFonts w:ascii="Angsana New" w:hAnsi="Angsana New" w:cs="Angsana New"/>
                <w:sz w:val="28"/>
                <w:szCs w:val="28"/>
                <w:cs/>
              </w:rPr>
              <w:t xml:space="preserve">บริษัท บางกอกเอ็นเตอร์เทนเม้นต์ จำกัด           </w:t>
            </w:r>
          </w:p>
        </w:tc>
        <w:tc>
          <w:tcPr>
            <w:tcW w:w="1200" w:type="dxa"/>
            <w:tcBorders>
              <w:top w:val="single" w:sz="4" w:space="0" w:color="auto"/>
              <w:bottom w:val="nil"/>
              <w:right w:val="dashed" w:sz="4" w:space="0" w:color="auto"/>
            </w:tcBorders>
            <w:vAlign w:val="bottom"/>
          </w:tcPr>
          <w:p w14:paraId="08DCB935" w14:textId="77777777" w:rsidR="003D6A12" w:rsidRPr="007955ED" w:rsidRDefault="003D6A12" w:rsidP="007159DC">
            <w:pPr>
              <w:tabs>
                <w:tab w:val="decimal" w:pos="840"/>
              </w:tabs>
              <w:ind w:left="-97" w:right="-90" w:hanging="14"/>
              <w:jc w:val="both"/>
              <w:rPr>
                <w:rFonts w:ascii="Angsana New" w:hAnsi="Angsana New" w:cs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dashed" w:sz="4" w:space="0" w:color="auto"/>
              <w:bottom w:val="nil"/>
            </w:tcBorders>
            <w:vAlign w:val="bottom"/>
          </w:tcPr>
          <w:p w14:paraId="16B9C9C6" w14:textId="77777777" w:rsidR="003D6A12" w:rsidRPr="007955ED" w:rsidRDefault="003D6A12" w:rsidP="007159DC">
            <w:pPr>
              <w:tabs>
                <w:tab w:val="decimal" w:pos="840"/>
              </w:tabs>
              <w:ind w:left="-97" w:right="-90" w:hanging="14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58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14:paraId="707E6826" w14:textId="77777777" w:rsidR="003D6A12" w:rsidRPr="007955ED" w:rsidRDefault="003D6A12" w:rsidP="003D6A12">
            <w:pPr>
              <w:tabs>
                <w:tab w:val="decimal" w:pos="812"/>
              </w:tabs>
              <w:ind w:left="-103" w:right="-102" w:firstLine="18"/>
              <w:jc w:val="center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137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14:paraId="3C6E74FD" w14:textId="77777777" w:rsidR="003D6A12" w:rsidRPr="007955ED" w:rsidRDefault="003D6A12" w:rsidP="003D6A12">
            <w:pPr>
              <w:tabs>
                <w:tab w:val="decimal" w:pos="812"/>
              </w:tabs>
              <w:ind w:left="-103" w:right="-102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620750" w:rsidRPr="007955ED" w14:paraId="21CE3A76" w14:textId="77777777" w:rsidTr="00A33F97">
        <w:trPr>
          <w:trHeight w:hRule="exact" w:val="389"/>
        </w:trPr>
        <w:tc>
          <w:tcPr>
            <w:tcW w:w="5028" w:type="dxa"/>
            <w:tcBorders>
              <w:top w:val="nil"/>
              <w:bottom w:val="nil"/>
            </w:tcBorders>
            <w:vAlign w:val="bottom"/>
          </w:tcPr>
          <w:p w14:paraId="0DB61BC6" w14:textId="77777777" w:rsidR="00620750" w:rsidRPr="007955ED" w:rsidRDefault="00620750" w:rsidP="00620750">
            <w:pPr>
              <w:ind w:left="237"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955ED">
              <w:rPr>
                <w:rFonts w:ascii="Angsana New" w:hAnsi="Angsana New" w:cs="Angsana New"/>
                <w:sz w:val="28"/>
                <w:szCs w:val="28"/>
                <w:cs/>
              </w:rPr>
              <w:t>ยอดคงเหลือยกมาต้นงวด</w:t>
            </w:r>
          </w:p>
        </w:tc>
        <w:tc>
          <w:tcPr>
            <w:tcW w:w="1200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14:paraId="1E543035" w14:textId="002EF7DE" w:rsidR="00620750" w:rsidRPr="00016F7F" w:rsidRDefault="006C5865" w:rsidP="00016F7F">
            <w:pPr>
              <w:tabs>
                <w:tab w:val="decimal" w:pos="878"/>
              </w:tabs>
              <w:ind w:left="-97" w:right="-90" w:hanging="14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110</w:t>
            </w:r>
            <w:r w:rsidR="00620750" w:rsidRPr="007955ED">
              <w:rPr>
                <w:rFonts w:ascii="Angsan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</w:rPr>
              <w:t>87</w:t>
            </w:r>
            <w:r w:rsidR="008A619B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  <w:tc>
          <w:tcPr>
            <w:tcW w:w="1195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14:paraId="1ECA1A5A" w14:textId="04D69664" w:rsidR="00620750" w:rsidRPr="007955ED" w:rsidRDefault="006C5865" w:rsidP="00016F7F">
            <w:pPr>
              <w:tabs>
                <w:tab w:val="decimal" w:pos="878"/>
              </w:tabs>
              <w:ind w:left="-97" w:right="-90" w:hanging="14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352</w:t>
            </w:r>
            <w:r w:rsidR="00620750" w:rsidRPr="007955ED">
              <w:rPr>
                <w:rFonts w:ascii="Angsan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</w:rPr>
              <w:t>806</w:t>
            </w:r>
          </w:p>
        </w:tc>
        <w:tc>
          <w:tcPr>
            <w:tcW w:w="1158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14:paraId="4A61B1E8" w14:textId="77777777" w:rsidR="00620750" w:rsidRPr="007955ED" w:rsidRDefault="00620750" w:rsidP="00620750">
            <w:pPr>
              <w:tabs>
                <w:tab w:val="decimal" w:pos="812"/>
              </w:tabs>
              <w:ind w:left="-103" w:right="-102" w:firstLine="18"/>
              <w:jc w:val="center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137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14:paraId="20F2E880" w14:textId="77777777" w:rsidR="00620750" w:rsidRPr="007955ED" w:rsidRDefault="00620750" w:rsidP="00620750">
            <w:pPr>
              <w:tabs>
                <w:tab w:val="decimal" w:pos="812"/>
              </w:tabs>
              <w:ind w:left="-103" w:right="-102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620750" w:rsidRPr="007955ED" w14:paraId="4B13B3D8" w14:textId="77777777" w:rsidTr="005E7C03">
        <w:trPr>
          <w:trHeight w:hRule="exact" w:val="389"/>
        </w:trPr>
        <w:tc>
          <w:tcPr>
            <w:tcW w:w="5028" w:type="dxa"/>
            <w:tcBorders>
              <w:top w:val="nil"/>
              <w:bottom w:val="nil"/>
            </w:tcBorders>
            <w:vAlign w:val="bottom"/>
          </w:tcPr>
          <w:p w14:paraId="7FA59109" w14:textId="77777777" w:rsidR="00620750" w:rsidRPr="007955ED" w:rsidRDefault="00620750" w:rsidP="00620750">
            <w:pPr>
              <w:ind w:left="237"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955ED">
              <w:rPr>
                <w:rFonts w:ascii="Angsana New" w:hAnsi="Angsana New" w:cs="Angsana New"/>
                <w:sz w:val="28"/>
                <w:szCs w:val="28"/>
                <w:cs/>
              </w:rPr>
              <w:t>ดอกเบี้ยค้างรับที่ทบเป็นเงินต้น</w:t>
            </w:r>
          </w:p>
        </w:tc>
        <w:tc>
          <w:tcPr>
            <w:tcW w:w="1200" w:type="dxa"/>
            <w:tcBorders>
              <w:top w:val="nil"/>
              <w:bottom w:val="nil"/>
              <w:right w:val="dashed" w:sz="4" w:space="0" w:color="auto"/>
            </w:tcBorders>
            <w:shd w:val="clear" w:color="auto" w:fill="auto"/>
            <w:vAlign w:val="bottom"/>
          </w:tcPr>
          <w:p w14:paraId="0DBA141D" w14:textId="374B76AD" w:rsidR="00620750" w:rsidRPr="007955ED" w:rsidRDefault="005E3AE0" w:rsidP="005E3AE0">
            <w:pPr>
              <w:tabs>
                <w:tab w:val="decimal" w:pos="590"/>
              </w:tabs>
              <w:ind w:left="-103" w:right="-90" w:firstLine="18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95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14:paraId="474ED467" w14:textId="35A1594D" w:rsidR="00620750" w:rsidRPr="007955ED" w:rsidRDefault="00620750" w:rsidP="00016F7F">
            <w:pPr>
              <w:tabs>
                <w:tab w:val="decimal" w:pos="878"/>
              </w:tabs>
              <w:ind w:left="-97" w:right="-90" w:hanging="14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6C5865">
              <w:rPr>
                <w:rFonts w:ascii="Angsana New" w:hAnsi="Angsana New" w:cs="Angsana New"/>
                <w:sz w:val="28"/>
                <w:szCs w:val="28"/>
              </w:rPr>
              <w:t>8</w:t>
            </w:r>
            <w:r w:rsidRPr="007955ED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6C5865">
              <w:rPr>
                <w:rFonts w:ascii="Angsana New" w:hAnsi="Angsana New" w:cs="Angsana New"/>
                <w:sz w:val="28"/>
                <w:szCs w:val="28"/>
              </w:rPr>
              <w:t>686</w:t>
            </w:r>
          </w:p>
          <w:p w14:paraId="36A24A2B" w14:textId="68EC2B87" w:rsidR="00620750" w:rsidRPr="007955ED" w:rsidRDefault="00620750" w:rsidP="00016F7F">
            <w:pPr>
              <w:tabs>
                <w:tab w:val="decimal" w:pos="878"/>
              </w:tabs>
              <w:ind w:left="-97" w:right="-90" w:hanging="14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58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14:paraId="0B041EDA" w14:textId="77777777" w:rsidR="00620750" w:rsidRPr="007955ED" w:rsidRDefault="00620750" w:rsidP="00620750">
            <w:pPr>
              <w:tabs>
                <w:tab w:val="decimal" w:pos="812"/>
              </w:tabs>
              <w:ind w:left="-103" w:right="-102" w:firstLine="18"/>
              <w:jc w:val="center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137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14:paraId="382052C2" w14:textId="77777777" w:rsidR="00620750" w:rsidRPr="007955ED" w:rsidRDefault="00620750" w:rsidP="00620750">
            <w:pPr>
              <w:tabs>
                <w:tab w:val="decimal" w:pos="812"/>
              </w:tabs>
              <w:ind w:left="-103" w:right="-102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6C5865" w:rsidRPr="007955ED" w14:paraId="6B49E10E" w14:textId="77777777" w:rsidTr="00100280">
        <w:trPr>
          <w:trHeight w:hRule="exact" w:val="389"/>
        </w:trPr>
        <w:tc>
          <w:tcPr>
            <w:tcW w:w="5028" w:type="dxa"/>
            <w:tcBorders>
              <w:top w:val="nil"/>
              <w:bottom w:val="nil"/>
            </w:tcBorders>
          </w:tcPr>
          <w:p w14:paraId="4DE7375D" w14:textId="04AC1DE2" w:rsidR="006C5865" w:rsidRPr="007955ED" w:rsidRDefault="006C5865" w:rsidP="006C5865">
            <w:pPr>
              <w:ind w:left="237"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61CF5">
              <w:rPr>
                <w:sz w:val="28"/>
                <w:szCs w:val="28"/>
                <w:cs/>
              </w:rPr>
              <w:t>ยอดคงเหลือ</w:t>
            </w:r>
          </w:p>
        </w:tc>
        <w:tc>
          <w:tcPr>
            <w:tcW w:w="1200" w:type="dxa"/>
            <w:tcBorders>
              <w:top w:val="single" w:sz="4" w:space="0" w:color="auto"/>
              <w:bottom w:val="nil"/>
              <w:right w:val="dashed" w:sz="4" w:space="0" w:color="auto"/>
            </w:tcBorders>
            <w:shd w:val="clear" w:color="auto" w:fill="auto"/>
            <w:vAlign w:val="bottom"/>
          </w:tcPr>
          <w:p w14:paraId="3A43D915" w14:textId="66FDCDBD" w:rsidR="006C5865" w:rsidRPr="007955ED" w:rsidRDefault="005E3AE0" w:rsidP="00A9400D">
            <w:pPr>
              <w:tabs>
                <w:tab w:val="decimal" w:pos="878"/>
              </w:tabs>
              <w:ind w:left="-97" w:right="-90" w:hanging="14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110,87</w:t>
            </w:r>
            <w:r w:rsidR="008A619B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  <w:tc>
          <w:tcPr>
            <w:tcW w:w="1195" w:type="dxa"/>
            <w:tcBorders>
              <w:top w:val="single" w:sz="4" w:space="0" w:color="auto"/>
              <w:left w:val="dashed" w:sz="4" w:space="0" w:color="auto"/>
              <w:bottom w:val="nil"/>
            </w:tcBorders>
            <w:vAlign w:val="bottom"/>
          </w:tcPr>
          <w:p w14:paraId="57EBBC7D" w14:textId="170689C8" w:rsidR="006C5865" w:rsidRPr="007955ED" w:rsidRDefault="006C5865" w:rsidP="00016F7F">
            <w:pPr>
              <w:tabs>
                <w:tab w:val="decimal" w:pos="878"/>
              </w:tabs>
              <w:ind w:left="-97" w:right="-90" w:hanging="14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371</w:t>
            </w:r>
            <w:r w:rsidRPr="007955ED">
              <w:rPr>
                <w:rFonts w:ascii="Angsan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</w:rPr>
              <w:t>492</w:t>
            </w:r>
          </w:p>
        </w:tc>
        <w:tc>
          <w:tcPr>
            <w:tcW w:w="1158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14:paraId="09AAFAA7" w14:textId="6DEC2920" w:rsidR="006C5865" w:rsidRPr="00803986" w:rsidRDefault="00803986" w:rsidP="006C5865">
            <w:pPr>
              <w:tabs>
                <w:tab w:val="decimal" w:pos="0"/>
              </w:tabs>
              <w:ind w:left="-103" w:right="-102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03986">
              <w:rPr>
                <w:rFonts w:ascii="Angsana New" w:hAnsi="Angsana New" w:cs="Angsana New"/>
                <w:sz w:val="28"/>
                <w:szCs w:val="28"/>
              </w:rPr>
              <w:t>5.35</w:t>
            </w:r>
          </w:p>
        </w:tc>
        <w:tc>
          <w:tcPr>
            <w:tcW w:w="1137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14:paraId="7F5E9A14" w14:textId="124D2DBC" w:rsidR="006C5865" w:rsidRPr="00803986" w:rsidRDefault="006C5865" w:rsidP="006C5865">
            <w:pPr>
              <w:tabs>
                <w:tab w:val="decimal" w:pos="0"/>
              </w:tabs>
              <w:ind w:left="-103" w:right="-102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03986">
              <w:rPr>
                <w:rFonts w:ascii="Angsana New" w:hAnsi="Angsana New" w:cs="Angsana New"/>
                <w:sz w:val="28"/>
                <w:szCs w:val="28"/>
              </w:rPr>
              <w:t>5.35</w:t>
            </w:r>
          </w:p>
        </w:tc>
      </w:tr>
      <w:tr w:rsidR="006C5865" w:rsidRPr="007955ED" w14:paraId="151BD37F" w14:textId="77777777" w:rsidTr="00100280">
        <w:trPr>
          <w:trHeight w:hRule="exact" w:val="389"/>
        </w:trPr>
        <w:tc>
          <w:tcPr>
            <w:tcW w:w="5028" w:type="dxa"/>
            <w:tcBorders>
              <w:top w:val="nil"/>
              <w:bottom w:val="nil"/>
            </w:tcBorders>
          </w:tcPr>
          <w:p w14:paraId="08341D85" w14:textId="5A031EFD" w:rsidR="006C5865" w:rsidRPr="007955ED" w:rsidRDefault="006C5865" w:rsidP="006C5865">
            <w:pPr>
              <w:ind w:left="237"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61CF5">
              <w:rPr>
                <w:sz w:val="28"/>
                <w:szCs w:val="28"/>
                <w:u w:val="single"/>
                <w:cs/>
              </w:rPr>
              <w:t>หัก</w:t>
            </w:r>
            <w:r w:rsidRPr="00C61CF5">
              <w:rPr>
                <w:sz w:val="28"/>
                <w:szCs w:val="28"/>
                <w:cs/>
              </w:rPr>
              <w:t xml:space="preserve"> </w:t>
            </w:r>
            <w:r w:rsidRPr="00C61CF5">
              <w:rPr>
                <w:rFonts w:hint="cs"/>
                <w:sz w:val="28"/>
                <w:szCs w:val="28"/>
                <w:cs/>
              </w:rPr>
              <w:t>โอนไปเงินให้กู้ยืมระยะยาว</w:t>
            </w:r>
          </w:p>
        </w:tc>
        <w:tc>
          <w:tcPr>
            <w:tcW w:w="1200" w:type="dxa"/>
            <w:tcBorders>
              <w:top w:val="nil"/>
              <w:bottom w:val="single" w:sz="4" w:space="0" w:color="auto"/>
              <w:right w:val="dashed" w:sz="4" w:space="0" w:color="auto"/>
            </w:tcBorders>
            <w:shd w:val="clear" w:color="auto" w:fill="auto"/>
            <w:vAlign w:val="bottom"/>
          </w:tcPr>
          <w:p w14:paraId="525D3355" w14:textId="724892F9" w:rsidR="006C5865" w:rsidRDefault="005E3AE0" w:rsidP="005E3AE0">
            <w:pPr>
              <w:tabs>
                <w:tab w:val="decimal" w:pos="590"/>
              </w:tabs>
              <w:ind w:left="-103" w:right="-90" w:firstLine="1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95" w:type="dxa"/>
            <w:tcBorders>
              <w:top w:val="nil"/>
              <w:left w:val="dashed" w:sz="4" w:space="0" w:color="auto"/>
              <w:bottom w:val="single" w:sz="4" w:space="0" w:color="auto"/>
            </w:tcBorders>
            <w:vAlign w:val="bottom"/>
          </w:tcPr>
          <w:p w14:paraId="5C8730AC" w14:textId="261764CD" w:rsidR="006C5865" w:rsidRDefault="006C5865" w:rsidP="00016F7F">
            <w:pPr>
              <w:tabs>
                <w:tab w:val="decimal" w:pos="878"/>
              </w:tabs>
              <w:ind w:left="-97" w:right="-90" w:hanging="14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(260,61</w:t>
            </w:r>
            <w:r w:rsidR="008A619B">
              <w:rPr>
                <w:rFonts w:ascii="Angsana New" w:hAnsi="Angsana New" w:cs="Angsana New"/>
                <w:sz w:val="28"/>
                <w:szCs w:val="28"/>
              </w:rPr>
              <w:t>9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158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14:paraId="49632CCC" w14:textId="77777777" w:rsidR="006C5865" w:rsidRPr="00641157" w:rsidRDefault="006C5865" w:rsidP="006C5865">
            <w:pPr>
              <w:tabs>
                <w:tab w:val="decimal" w:pos="0"/>
              </w:tabs>
              <w:ind w:left="-103" w:right="-102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7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14:paraId="7CBA60AD" w14:textId="77777777" w:rsidR="006C5865" w:rsidRPr="007955ED" w:rsidRDefault="006C5865" w:rsidP="006C5865">
            <w:pPr>
              <w:tabs>
                <w:tab w:val="decimal" w:pos="0"/>
              </w:tabs>
              <w:ind w:left="-103" w:right="-102" w:firstLine="1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6C5865" w:rsidRPr="007955ED" w14:paraId="6F3A22C8" w14:textId="77777777" w:rsidTr="00100280">
        <w:trPr>
          <w:trHeight w:hRule="exact" w:val="389"/>
        </w:trPr>
        <w:tc>
          <w:tcPr>
            <w:tcW w:w="5028" w:type="dxa"/>
            <w:tcBorders>
              <w:top w:val="nil"/>
              <w:bottom w:val="single" w:sz="4" w:space="0" w:color="auto"/>
            </w:tcBorders>
          </w:tcPr>
          <w:p w14:paraId="5A1C3EB6" w14:textId="00395332" w:rsidR="006C5865" w:rsidRPr="007955ED" w:rsidRDefault="006C5865" w:rsidP="006C5865">
            <w:pPr>
              <w:ind w:left="237"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61CF5">
              <w:rPr>
                <w:rFonts w:hint="cs"/>
                <w:sz w:val="28"/>
                <w:szCs w:val="28"/>
                <w:cs/>
              </w:rPr>
              <w:t>ยอดคงเหลือยกไปปลาย</w:t>
            </w:r>
            <w:r>
              <w:rPr>
                <w:rFonts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200" w:type="dxa"/>
            <w:tcBorders>
              <w:top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  <w:vAlign w:val="bottom"/>
          </w:tcPr>
          <w:p w14:paraId="089EB698" w14:textId="4769C398" w:rsidR="006C5865" w:rsidRDefault="005E3AE0" w:rsidP="00016F7F">
            <w:pPr>
              <w:tabs>
                <w:tab w:val="decimal" w:pos="878"/>
              </w:tabs>
              <w:ind w:left="-97" w:right="-90" w:hanging="14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110,87</w:t>
            </w:r>
            <w:r w:rsidR="008A619B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  <w:tc>
          <w:tcPr>
            <w:tcW w:w="1195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</w:tcBorders>
            <w:vAlign w:val="bottom"/>
          </w:tcPr>
          <w:p w14:paraId="4BCF9CF7" w14:textId="37F31D74" w:rsidR="006C5865" w:rsidRDefault="006C5865" w:rsidP="00016F7F">
            <w:pPr>
              <w:tabs>
                <w:tab w:val="decimal" w:pos="878"/>
              </w:tabs>
              <w:ind w:left="-97" w:right="-90" w:hanging="14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110,87</w:t>
            </w:r>
            <w:r w:rsidR="008A619B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  <w:tc>
          <w:tcPr>
            <w:tcW w:w="1158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14:paraId="76C58EF6" w14:textId="77777777" w:rsidR="006C5865" w:rsidRPr="00641157" w:rsidRDefault="006C5865" w:rsidP="006C5865">
            <w:pPr>
              <w:tabs>
                <w:tab w:val="decimal" w:pos="0"/>
              </w:tabs>
              <w:ind w:left="-103" w:right="-102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7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14:paraId="140A6E67" w14:textId="77777777" w:rsidR="006C5865" w:rsidRPr="007955ED" w:rsidRDefault="006C5865" w:rsidP="006C5865">
            <w:pPr>
              <w:tabs>
                <w:tab w:val="decimal" w:pos="0"/>
              </w:tabs>
              <w:ind w:left="-103" w:right="-102" w:firstLine="1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3D6A12" w:rsidRPr="007955ED" w14:paraId="09759283" w14:textId="77777777" w:rsidTr="007955ED">
        <w:trPr>
          <w:trHeight w:hRule="exact" w:val="389"/>
        </w:trPr>
        <w:tc>
          <w:tcPr>
            <w:tcW w:w="5028" w:type="dxa"/>
            <w:tcBorders>
              <w:top w:val="nil"/>
              <w:bottom w:val="nil"/>
            </w:tcBorders>
            <w:vAlign w:val="bottom"/>
          </w:tcPr>
          <w:p w14:paraId="0C4BD697" w14:textId="718386EB" w:rsidR="003D6A12" w:rsidRPr="007955ED" w:rsidRDefault="003D6A12" w:rsidP="003D6A12">
            <w:pPr>
              <w:numPr>
                <w:ilvl w:val="0"/>
                <w:numId w:val="3"/>
              </w:numPr>
              <w:ind w:left="237" w:right="-108" w:hanging="23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955ED">
              <w:rPr>
                <w:rFonts w:ascii="Angsana New" w:hAnsi="Angsana New" w:cs="Angsana New"/>
                <w:sz w:val="28"/>
                <w:szCs w:val="28"/>
                <w:cs/>
              </w:rPr>
              <w:t xml:space="preserve">บริษัท บีอีซี สตูดิโอ จำกัด         </w:t>
            </w:r>
          </w:p>
        </w:tc>
        <w:tc>
          <w:tcPr>
            <w:tcW w:w="1200" w:type="dxa"/>
            <w:tcBorders>
              <w:top w:val="single" w:sz="4" w:space="0" w:color="auto"/>
              <w:bottom w:val="nil"/>
              <w:right w:val="dashed" w:sz="4" w:space="0" w:color="auto"/>
            </w:tcBorders>
            <w:vAlign w:val="bottom"/>
          </w:tcPr>
          <w:p w14:paraId="5474261D" w14:textId="77777777" w:rsidR="003D6A12" w:rsidRPr="00016F7F" w:rsidRDefault="003D6A12" w:rsidP="00016F7F">
            <w:pPr>
              <w:tabs>
                <w:tab w:val="decimal" w:pos="878"/>
              </w:tabs>
              <w:ind w:left="-97" w:right="-90" w:hanging="14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dashed" w:sz="4" w:space="0" w:color="auto"/>
              <w:bottom w:val="nil"/>
            </w:tcBorders>
            <w:vAlign w:val="bottom"/>
          </w:tcPr>
          <w:p w14:paraId="06E6F66A" w14:textId="77777777" w:rsidR="003D6A12" w:rsidRPr="007955ED" w:rsidRDefault="003D6A12" w:rsidP="00016F7F">
            <w:pPr>
              <w:tabs>
                <w:tab w:val="decimal" w:pos="878"/>
              </w:tabs>
              <w:ind w:left="-97" w:right="-90" w:hanging="14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58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14:paraId="6587E5BF" w14:textId="77777777" w:rsidR="003D6A12" w:rsidRPr="007955ED" w:rsidRDefault="003D6A12" w:rsidP="003D6A12">
            <w:pPr>
              <w:tabs>
                <w:tab w:val="decimal" w:pos="0"/>
              </w:tabs>
              <w:ind w:left="-103" w:right="-102" w:firstLine="18"/>
              <w:jc w:val="center"/>
              <w:rPr>
                <w:rFonts w:ascii="Angsana New" w:hAnsi="Angsana New" w:cs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137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14:paraId="2985B4CB" w14:textId="77777777" w:rsidR="003D6A12" w:rsidRPr="007955ED" w:rsidRDefault="003D6A12" w:rsidP="003D6A12">
            <w:pPr>
              <w:tabs>
                <w:tab w:val="decimal" w:pos="0"/>
              </w:tabs>
              <w:ind w:left="-103" w:right="-102" w:firstLine="1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3D6A12" w:rsidRPr="007955ED" w14:paraId="435D9886" w14:textId="77777777" w:rsidTr="00FE630A">
        <w:trPr>
          <w:trHeight w:hRule="exact" w:val="389"/>
        </w:trPr>
        <w:tc>
          <w:tcPr>
            <w:tcW w:w="5028" w:type="dxa"/>
            <w:tcBorders>
              <w:top w:val="nil"/>
              <w:bottom w:val="nil"/>
            </w:tcBorders>
            <w:vAlign w:val="bottom"/>
          </w:tcPr>
          <w:p w14:paraId="7E8258FE" w14:textId="77777777" w:rsidR="003D6A12" w:rsidRPr="007955ED" w:rsidRDefault="003D6A12" w:rsidP="003D6A12">
            <w:pPr>
              <w:ind w:left="237"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955ED">
              <w:rPr>
                <w:rFonts w:ascii="Angsana New" w:hAnsi="Angsana New" w:cs="Angsana New"/>
                <w:sz w:val="28"/>
                <w:szCs w:val="28"/>
                <w:cs/>
              </w:rPr>
              <w:t>ยอดคงเหลือยกมาต้นงวด</w:t>
            </w:r>
          </w:p>
        </w:tc>
        <w:tc>
          <w:tcPr>
            <w:tcW w:w="1200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14:paraId="699D0B52" w14:textId="10544E30" w:rsidR="003D6A12" w:rsidRPr="007955ED" w:rsidRDefault="00104D03" w:rsidP="00016F7F">
            <w:pPr>
              <w:tabs>
                <w:tab w:val="decimal" w:pos="878"/>
              </w:tabs>
              <w:ind w:left="-97" w:right="-90" w:hanging="14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112</w:t>
            </w:r>
            <w:r w:rsidR="009C2363" w:rsidRPr="007955ED">
              <w:rPr>
                <w:rFonts w:ascii="Angsan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</w:rPr>
              <w:t>979</w:t>
            </w:r>
          </w:p>
        </w:tc>
        <w:tc>
          <w:tcPr>
            <w:tcW w:w="1195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14:paraId="48C83D27" w14:textId="40A124FB" w:rsidR="003D6A12" w:rsidRPr="007955ED" w:rsidRDefault="007963F4" w:rsidP="00016F7F">
            <w:pPr>
              <w:tabs>
                <w:tab w:val="decimal" w:pos="878"/>
              </w:tabs>
              <w:ind w:left="-97" w:right="-90" w:hanging="14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216</w:t>
            </w:r>
            <w:r w:rsidR="00FE630A">
              <w:rPr>
                <w:rFonts w:ascii="Angsan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</w:rPr>
              <w:t>35</w:t>
            </w:r>
            <w:r w:rsidR="003F4D2E"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  <w:tc>
          <w:tcPr>
            <w:tcW w:w="1158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14:paraId="44DEDE61" w14:textId="77777777" w:rsidR="003D6A12" w:rsidRPr="007955ED" w:rsidRDefault="003D6A12" w:rsidP="003D6A12">
            <w:pPr>
              <w:tabs>
                <w:tab w:val="decimal" w:pos="0"/>
              </w:tabs>
              <w:ind w:left="-103" w:right="-102" w:firstLine="18"/>
              <w:jc w:val="center"/>
              <w:rPr>
                <w:rFonts w:ascii="Angsana New" w:hAnsi="Angsana New" w:cs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137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14:paraId="35060794" w14:textId="77777777" w:rsidR="003D6A12" w:rsidRPr="007955ED" w:rsidRDefault="003D6A12" w:rsidP="003D6A12">
            <w:pPr>
              <w:tabs>
                <w:tab w:val="decimal" w:pos="0"/>
              </w:tabs>
              <w:ind w:left="-103" w:right="-102" w:firstLine="1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FE630A" w:rsidRPr="007955ED" w14:paraId="09C907E0" w14:textId="77777777" w:rsidTr="00FD0509">
        <w:trPr>
          <w:trHeight w:hRule="exact" w:val="389"/>
        </w:trPr>
        <w:tc>
          <w:tcPr>
            <w:tcW w:w="5028" w:type="dxa"/>
            <w:tcBorders>
              <w:top w:val="nil"/>
              <w:bottom w:val="nil"/>
            </w:tcBorders>
            <w:vAlign w:val="bottom"/>
          </w:tcPr>
          <w:p w14:paraId="69D1AE59" w14:textId="1F2B0A9D" w:rsidR="00FE630A" w:rsidRPr="007955ED" w:rsidRDefault="00FE630A" w:rsidP="003D6A12">
            <w:pPr>
              <w:ind w:left="237"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E630A">
              <w:rPr>
                <w:rFonts w:ascii="Angsana New" w:hAnsi="Angsana New" w:cs="Angsana New"/>
                <w:sz w:val="28"/>
                <w:szCs w:val="28"/>
                <w:cs/>
              </w:rPr>
              <w:t>ดอกเบี้ยค้างรับที่ทบเป็นเงินต้น</w:t>
            </w:r>
          </w:p>
        </w:tc>
        <w:tc>
          <w:tcPr>
            <w:tcW w:w="1200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14:paraId="2C1A8412" w14:textId="0D91BABB" w:rsidR="00FE630A" w:rsidRPr="007955ED" w:rsidRDefault="00B44916" w:rsidP="00B44916">
            <w:pPr>
              <w:tabs>
                <w:tab w:val="decimal" w:pos="590"/>
              </w:tabs>
              <w:ind w:left="-103" w:right="-90" w:firstLine="1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95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14:paraId="10496F86" w14:textId="44E1D7B7" w:rsidR="00FE630A" w:rsidRPr="007955ED" w:rsidRDefault="007963F4" w:rsidP="00016F7F">
            <w:pPr>
              <w:tabs>
                <w:tab w:val="decimal" w:pos="878"/>
              </w:tabs>
              <w:ind w:left="-97" w:right="-90" w:hanging="14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</w:t>
            </w:r>
            <w:r w:rsidR="00FE630A">
              <w:rPr>
                <w:rFonts w:ascii="Angsan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</w:rPr>
              <w:t>683</w:t>
            </w:r>
          </w:p>
        </w:tc>
        <w:tc>
          <w:tcPr>
            <w:tcW w:w="1158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14:paraId="6C481802" w14:textId="77777777" w:rsidR="00FE630A" w:rsidRPr="007955ED" w:rsidRDefault="00FE630A" w:rsidP="003D6A12">
            <w:pPr>
              <w:tabs>
                <w:tab w:val="decimal" w:pos="0"/>
              </w:tabs>
              <w:ind w:left="-103" w:right="-102" w:firstLine="18"/>
              <w:jc w:val="center"/>
              <w:rPr>
                <w:rFonts w:ascii="Angsana New" w:hAnsi="Angsana New" w:cs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137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14:paraId="24CDE4A3" w14:textId="77777777" w:rsidR="00FE630A" w:rsidRPr="007955ED" w:rsidRDefault="00FE630A" w:rsidP="003D6A12">
            <w:pPr>
              <w:tabs>
                <w:tab w:val="decimal" w:pos="0"/>
              </w:tabs>
              <w:ind w:left="-103" w:right="-102" w:firstLine="1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FD0509" w:rsidRPr="007955ED" w14:paraId="2E4088D8" w14:textId="77777777" w:rsidTr="003909F6">
        <w:trPr>
          <w:trHeight w:hRule="exact" w:val="389"/>
        </w:trPr>
        <w:tc>
          <w:tcPr>
            <w:tcW w:w="5028" w:type="dxa"/>
            <w:tcBorders>
              <w:top w:val="nil"/>
              <w:bottom w:val="nil"/>
            </w:tcBorders>
            <w:vAlign w:val="bottom"/>
          </w:tcPr>
          <w:p w14:paraId="4DAABFEA" w14:textId="5D731A9C" w:rsidR="00FD0509" w:rsidRPr="00FE630A" w:rsidRDefault="00FD0509" w:rsidP="00FD0509">
            <w:pPr>
              <w:ind w:left="237"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33F97">
              <w:rPr>
                <w:rFonts w:ascii="Angsana New" w:hAnsi="Angsana New" w:cs="Angsana New"/>
                <w:sz w:val="28"/>
                <w:szCs w:val="28"/>
                <w:cs/>
              </w:rPr>
              <w:t>รับชำระคืนระหว่างงวด</w:t>
            </w:r>
          </w:p>
        </w:tc>
        <w:tc>
          <w:tcPr>
            <w:tcW w:w="1200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bottom"/>
          </w:tcPr>
          <w:p w14:paraId="2A9144B5" w14:textId="4F0CD259" w:rsidR="00FD0509" w:rsidRDefault="00B44916" w:rsidP="00B44916">
            <w:pPr>
              <w:tabs>
                <w:tab w:val="decimal" w:pos="590"/>
              </w:tabs>
              <w:ind w:left="-103" w:right="-90" w:firstLine="1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95" w:type="dxa"/>
            <w:tcBorders>
              <w:top w:val="nil"/>
              <w:left w:val="dashed" w:sz="4" w:space="0" w:color="auto"/>
              <w:bottom w:val="single" w:sz="4" w:space="0" w:color="auto"/>
            </w:tcBorders>
            <w:vAlign w:val="bottom"/>
          </w:tcPr>
          <w:p w14:paraId="22059F49" w14:textId="79D7C902" w:rsidR="00FD0509" w:rsidRDefault="007963F4" w:rsidP="00016F7F">
            <w:pPr>
              <w:tabs>
                <w:tab w:val="decimal" w:pos="878"/>
              </w:tabs>
              <w:ind w:left="-97" w:right="-90" w:hanging="14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(109,059)</w:t>
            </w:r>
          </w:p>
        </w:tc>
        <w:tc>
          <w:tcPr>
            <w:tcW w:w="1158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14:paraId="4CBC6A97" w14:textId="77777777" w:rsidR="00FD0509" w:rsidRPr="007955ED" w:rsidRDefault="00FD0509" w:rsidP="00FD0509">
            <w:pPr>
              <w:tabs>
                <w:tab w:val="decimal" w:pos="0"/>
              </w:tabs>
              <w:ind w:left="-103" w:right="-102" w:firstLine="18"/>
              <w:jc w:val="center"/>
              <w:rPr>
                <w:rFonts w:ascii="Angsana New" w:hAnsi="Angsana New" w:cs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137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14:paraId="73521019" w14:textId="77777777" w:rsidR="00FD0509" w:rsidRPr="007955ED" w:rsidRDefault="00FD0509" w:rsidP="00FD0509">
            <w:pPr>
              <w:tabs>
                <w:tab w:val="decimal" w:pos="0"/>
              </w:tabs>
              <w:ind w:left="-103" w:right="-102" w:firstLine="1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FD0509" w:rsidRPr="007955ED" w14:paraId="073D2398" w14:textId="77777777" w:rsidTr="003909F6">
        <w:trPr>
          <w:trHeight w:hRule="exact" w:val="389"/>
        </w:trPr>
        <w:tc>
          <w:tcPr>
            <w:tcW w:w="5028" w:type="dxa"/>
            <w:tcBorders>
              <w:top w:val="nil"/>
              <w:bottom w:val="nil"/>
            </w:tcBorders>
            <w:vAlign w:val="bottom"/>
          </w:tcPr>
          <w:p w14:paraId="0B3445EC" w14:textId="77777777" w:rsidR="00FD0509" w:rsidRPr="007955ED" w:rsidRDefault="00FD0509" w:rsidP="00FD0509">
            <w:pPr>
              <w:ind w:left="237"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955ED">
              <w:rPr>
                <w:rFonts w:ascii="Angsana New" w:hAnsi="Angsana New" w:cs="Angsana New"/>
                <w:sz w:val="28"/>
                <w:szCs w:val="28"/>
                <w:cs/>
              </w:rPr>
              <w:t>ยอดคงเหลือยกไปปลายงวด</w:t>
            </w:r>
          </w:p>
        </w:tc>
        <w:tc>
          <w:tcPr>
            <w:tcW w:w="1200" w:type="dxa"/>
            <w:tcBorders>
              <w:top w:val="single" w:sz="4" w:space="0" w:color="auto"/>
              <w:bottom w:val="nil"/>
              <w:right w:val="dashed" w:sz="4" w:space="0" w:color="auto"/>
            </w:tcBorders>
            <w:vAlign w:val="bottom"/>
          </w:tcPr>
          <w:p w14:paraId="6F6B13D2" w14:textId="44F8FA53" w:rsidR="00FD0509" w:rsidRPr="007955ED" w:rsidRDefault="00B44916" w:rsidP="00016F7F">
            <w:pPr>
              <w:tabs>
                <w:tab w:val="decimal" w:pos="878"/>
              </w:tabs>
              <w:ind w:left="-97" w:right="-90" w:hanging="14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112,979</w:t>
            </w:r>
          </w:p>
        </w:tc>
        <w:tc>
          <w:tcPr>
            <w:tcW w:w="1195" w:type="dxa"/>
            <w:tcBorders>
              <w:top w:val="single" w:sz="4" w:space="0" w:color="auto"/>
              <w:left w:val="dashed" w:sz="4" w:space="0" w:color="auto"/>
              <w:bottom w:val="nil"/>
            </w:tcBorders>
            <w:vAlign w:val="bottom"/>
          </w:tcPr>
          <w:p w14:paraId="79E45C1E" w14:textId="65DBC8C9" w:rsidR="00FD0509" w:rsidRPr="007955ED" w:rsidRDefault="003909F6" w:rsidP="00016F7F">
            <w:pPr>
              <w:tabs>
                <w:tab w:val="decimal" w:pos="878"/>
              </w:tabs>
              <w:ind w:left="-97" w:right="-90" w:hanging="14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112</w:t>
            </w:r>
            <w:r w:rsidR="00FD0509" w:rsidRPr="007955ED">
              <w:rPr>
                <w:rFonts w:ascii="Angsan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</w:rPr>
              <w:t>979</w:t>
            </w:r>
          </w:p>
        </w:tc>
        <w:tc>
          <w:tcPr>
            <w:tcW w:w="1158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14:paraId="48AEDC6A" w14:textId="5B028249" w:rsidR="00FD0509" w:rsidRPr="003D73CC" w:rsidRDefault="00803986" w:rsidP="00FD0509">
            <w:pPr>
              <w:tabs>
                <w:tab w:val="decimal" w:pos="0"/>
              </w:tabs>
              <w:ind w:left="-103" w:right="-102" w:firstLine="1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5.35</w:t>
            </w:r>
          </w:p>
        </w:tc>
        <w:tc>
          <w:tcPr>
            <w:tcW w:w="1137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14:paraId="774AAF89" w14:textId="378A9D1E" w:rsidR="00FD0509" w:rsidRPr="003D73CC" w:rsidRDefault="00FD0509" w:rsidP="00FD0509">
            <w:pPr>
              <w:tabs>
                <w:tab w:val="decimal" w:pos="0"/>
              </w:tabs>
              <w:ind w:left="-103" w:right="-102" w:firstLine="1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D73CC">
              <w:rPr>
                <w:rFonts w:ascii="Angsana New" w:hAnsi="Angsana New" w:cs="Angsana New"/>
                <w:sz w:val="28"/>
                <w:szCs w:val="28"/>
              </w:rPr>
              <w:t>5.35</w:t>
            </w:r>
          </w:p>
        </w:tc>
      </w:tr>
      <w:tr w:rsidR="00462F25" w:rsidRPr="007955ED" w14:paraId="45B3B9CD" w14:textId="77777777" w:rsidTr="003909F6">
        <w:trPr>
          <w:trHeight w:hRule="exact" w:val="389"/>
        </w:trPr>
        <w:tc>
          <w:tcPr>
            <w:tcW w:w="5028" w:type="dxa"/>
            <w:tcBorders>
              <w:top w:val="nil"/>
              <w:bottom w:val="nil"/>
            </w:tcBorders>
            <w:vAlign w:val="bottom"/>
          </w:tcPr>
          <w:p w14:paraId="57BC2200" w14:textId="14B426AB" w:rsidR="00462F25" w:rsidRPr="00462F25" w:rsidRDefault="00462F25" w:rsidP="00462F25">
            <w:pPr>
              <w:ind w:left="237"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62F25">
              <w:rPr>
                <w:sz w:val="28"/>
                <w:szCs w:val="28"/>
                <w:u w:val="single"/>
                <w:cs/>
              </w:rPr>
              <w:t>หัก</w:t>
            </w:r>
            <w:r w:rsidRPr="00462F25">
              <w:rPr>
                <w:sz w:val="28"/>
                <w:szCs w:val="28"/>
                <w:cs/>
              </w:rPr>
              <w:t xml:space="preserve"> ค่า</w:t>
            </w:r>
            <w:r w:rsidRPr="00462F25">
              <w:rPr>
                <w:rFonts w:hint="cs"/>
                <w:sz w:val="28"/>
                <w:szCs w:val="28"/>
                <w:cs/>
              </w:rPr>
              <w:t>เผื่อผลขาดทุนด้านเครดิตที่คาดว่าจะเกิดขึ้น</w:t>
            </w:r>
          </w:p>
        </w:tc>
        <w:tc>
          <w:tcPr>
            <w:tcW w:w="1200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bottom"/>
          </w:tcPr>
          <w:p w14:paraId="67714405" w14:textId="5DA49D1F" w:rsidR="00462F25" w:rsidRDefault="00B44916" w:rsidP="00016F7F">
            <w:pPr>
              <w:tabs>
                <w:tab w:val="decimal" w:pos="878"/>
              </w:tabs>
              <w:ind w:left="-97" w:right="-90" w:hanging="14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(112,979)</w:t>
            </w:r>
          </w:p>
        </w:tc>
        <w:tc>
          <w:tcPr>
            <w:tcW w:w="1195" w:type="dxa"/>
            <w:tcBorders>
              <w:top w:val="nil"/>
              <w:left w:val="dashed" w:sz="4" w:space="0" w:color="auto"/>
              <w:bottom w:val="single" w:sz="4" w:space="0" w:color="auto"/>
            </w:tcBorders>
            <w:vAlign w:val="bottom"/>
          </w:tcPr>
          <w:p w14:paraId="7F4B74D7" w14:textId="63A17651" w:rsidR="00462F25" w:rsidRDefault="003909F6" w:rsidP="00016F7F">
            <w:pPr>
              <w:tabs>
                <w:tab w:val="decimal" w:pos="878"/>
              </w:tabs>
              <w:ind w:left="-97" w:right="-90" w:hanging="14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(112,979)</w:t>
            </w:r>
          </w:p>
        </w:tc>
        <w:tc>
          <w:tcPr>
            <w:tcW w:w="1158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14:paraId="0CCE5412" w14:textId="77777777" w:rsidR="00462F25" w:rsidRPr="003D73CC" w:rsidRDefault="00462F25" w:rsidP="00462F25">
            <w:pPr>
              <w:tabs>
                <w:tab w:val="decimal" w:pos="0"/>
              </w:tabs>
              <w:ind w:left="-103" w:right="-102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7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14:paraId="627BE2AC" w14:textId="77777777" w:rsidR="00462F25" w:rsidRPr="003D73CC" w:rsidRDefault="00462F25" w:rsidP="00462F25">
            <w:pPr>
              <w:tabs>
                <w:tab w:val="decimal" w:pos="0"/>
              </w:tabs>
              <w:ind w:left="-103" w:right="-102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462F25" w:rsidRPr="007955ED" w14:paraId="4C87887A" w14:textId="77777777" w:rsidTr="003909F6">
        <w:trPr>
          <w:trHeight w:hRule="exact" w:val="389"/>
        </w:trPr>
        <w:tc>
          <w:tcPr>
            <w:tcW w:w="5028" w:type="dxa"/>
            <w:tcBorders>
              <w:top w:val="nil"/>
              <w:bottom w:val="single" w:sz="4" w:space="0" w:color="auto"/>
            </w:tcBorders>
            <w:vAlign w:val="bottom"/>
          </w:tcPr>
          <w:p w14:paraId="0ABCB8DF" w14:textId="5E3C1ED3" w:rsidR="00462F25" w:rsidRPr="00462F25" w:rsidRDefault="00462F25" w:rsidP="00462F25">
            <w:pPr>
              <w:ind w:left="237"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62F25">
              <w:rPr>
                <w:sz w:val="28"/>
                <w:szCs w:val="28"/>
                <w:cs/>
              </w:rPr>
              <w:t>รวมเงินให้กู้ยืม</w:t>
            </w:r>
            <w:r w:rsidRPr="00462F25">
              <w:rPr>
                <w:rFonts w:hint="cs"/>
                <w:sz w:val="28"/>
                <w:szCs w:val="28"/>
                <w:cs/>
              </w:rPr>
              <w:t xml:space="preserve"> </w:t>
            </w:r>
            <w:r w:rsidRPr="00462F25">
              <w:rPr>
                <w:sz w:val="28"/>
                <w:szCs w:val="28"/>
                <w:cs/>
              </w:rPr>
              <w:t>-</w:t>
            </w:r>
            <w:r w:rsidRPr="00462F25">
              <w:rPr>
                <w:rFonts w:hint="cs"/>
                <w:sz w:val="28"/>
                <w:szCs w:val="28"/>
                <w:cs/>
              </w:rPr>
              <w:t xml:space="preserve"> </w:t>
            </w:r>
            <w:r w:rsidRPr="00462F25">
              <w:rPr>
                <w:sz w:val="28"/>
                <w:szCs w:val="28"/>
                <w:cs/>
              </w:rPr>
              <w:t>สุทธิ</w:t>
            </w:r>
          </w:p>
        </w:tc>
        <w:tc>
          <w:tcPr>
            <w:tcW w:w="1200" w:type="dxa"/>
            <w:tcBorders>
              <w:top w:val="single" w:sz="4" w:space="0" w:color="auto"/>
              <w:bottom w:val="single" w:sz="4" w:space="0" w:color="auto"/>
              <w:right w:val="dashed" w:sz="4" w:space="0" w:color="auto"/>
            </w:tcBorders>
            <w:vAlign w:val="bottom"/>
          </w:tcPr>
          <w:p w14:paraId="050CF538" w14:textId="0F2CA95F" w:rsidR="00462F25" w:rsidRDefault="00B44916" w:rsidP="00B44916">
            <w:pPr>
              <w:tabs>
                <w:tab w:val="decimal" w:pos="590"/>
              </w:tabs>
              <w:ind w:left="-103" w:right="-90" w:firstLine="1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95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</w:tcBorders>
            <w:vAlign w:val="bottom"/>
          </w:tcPr>
          <w:p w14:paraId="5D280D47" w14:textId="4444F484" w:rsidR="00462F25" w:rsidRPr="00016F7F" w:rsidRDefault="003909F6" w:rsidP="00016F7F">
            <w:pPr>
              <w:tabs>
                <w:tab w:val="decimal" w:pos="590"/>
              </w:tabs>
              <w:ind w:left="-103" w:right="-90" w:firstLine="1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016F7F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8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14:paraId="649255E0" w14:textId="77777777" w:rsidR="00462F25" w:rsidRPr="003D73CC" w:rsidRDefault="00462F25" w:rsidP="00462F25">
            <w:pPr>
              <w:tabs>
                <w:tab w:val="decimal" w:pos="0"/>
              </w:tabs>
              <w:ind w:left="-103" w:right="-102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7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14:paraId="5CF56098" w14:textId="77777777" w:rsidR="00462F25" w:rsidRPr="003D73CC" w:rsidRDefault="00462F25" w:rsidP="00462F25">
            <w:pPr>
              <w:tabs>
                <w:tab w:val="decimal" w:pos="0"/>
              </w:tabs>
              <w:ind w:left="-103" w:right="-102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462F25" w:rsidRPr="007955ED" w14:paraId="5130D223" w14:textId="77777777" w:rsidTr="008636E4">
        <w:trPr>
          <w:trHeight w:hRule="exact" w:val="389"/>
        </w:trPr>
        <w:tc>
          <w:tcPr>
            <w:tcW w:w="50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8B2568" w14:textId="7D58E7AB" w:rsidR="00462F25" w:rsidRPr="007955ED" w:rsidRDefault="00462F25" w:rsidP="00462F25">
            <w:pPr>
              <w:ind w:left="237"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955ED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รวมเงินให้กู้ยืมแก่บริษัทย่อย</w:t>
            </w:r>
            <w:r>
              <w:rPr>
                <w:rFonts w:ascii="Angsana New" w:hAnsi="Angsana New" w:cs="Angsana New"/>
                <w:spacing w:val="-4"/>
                <w:sz w:val="28"/>
                <w:szCs w:val="28"/>
              </w:rPr>
              <w:t xml:space="preserve"> </w:t>
            </w:r>
            <w:r w:rsidRPr="007955ED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-</w:t>
            </w:r>
            <w:r>
              <w:rPr>
                <w:rFonts w:ascii="Angsana New" w:hAnsi="Angsana New" w:cs="Angsana New"/>
                <w:spacing w:val="-4"/>
                <w:sz w:val="28"/>
                <w:szCs w:val="28"/>
              </w:rPr>
              <w:t xml:space="preserve"> </w:t>
            </w:r>
            <w:r w:rsidRPr="007955ED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สุทธิ</w:t>
            </w:r>
          </w:p>
        </w:tc>
        <w:tc>
          <w:tcPr>
            <w:tcW w:w="1200" w:type="dxa"/>
            <w:tcBorders>
              <w:top w:val="single" w:sz="4" w:space="0" w:color="auto"/>
              <w:bottom w:val="single" w:sz="4" w:space="0" w:color="auto"/>
              <w:right w:val="dashed" w:sz="4" w:space="0" w:color="auto"/>
            </w:tcBorders>
            <w:vAlign w:val="bottom"/>
          </w:tcPr>
          <w:p w14:paraId="2826E08C" w14:textId="04609F35" w:rsidR="00462F25" w:rsidRPr="007955ED" w:rsidRDefault="00F62D44" w:rsidP="00016F7F">
            <w:pPr>
              <w:tabs>
                <w:tab w:val="decimal" w:pos="878"/>
              </w:tabs>
              <w:ind w:left="-97" w:right="-90" w:hanging="14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110,87</w:t>
            </w:r>
            <w:r w:rsidR="00821805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  <w:tc>
          <w:tcPr>
            <w:tcW w:w="1195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81258F" w14:textId="789374E9" w:rsidR="00462F25" w:rsidRPr="007955ED" w:rsidRDefault="0009222E" w:rsidP="00016F7F">
            <w:pPr>
              <w:tabs>
                <w:tab w:val="decimal" w:pos="878"/>
              </w:tabs>
              <w:ind w:left="-97" w:right="-90" w:hanging="14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459</w:t>
            </w:r>
            <w:r w:rsidR="00462F25" w:rsidRPr="007955ED">
              <w:rPr>
                <w:rFonts w:ascii="Angsan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</w:rPr>
              <w:t>747</w:t>
            </w:r>
          </w:p>
        </w:tc>
        <w:tc>
          <w:tcPr>
            <w:tcW w:w="1158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bottom"/>
          </w:tcPr>
          <w:p w14:paraId="538AE2D2" w14:textId="77777777" w:rsidR="00462F25" w:rsidRPr="007955ED" w:rsidRDefault="00462F25" w:rsidP="00462F25">
            <w:pPr>
              <w:tabs>
                <w:tab w:val="decimal" w:pos="812"/>
              </w:tabs>
              <w:ind w:left="-103" w:right="-102" w:firstLine="18"/>
              <w:jc w:val="center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137" w:type="dxa"/>
            <w:tcBorders>
              <w:top w:val="nil"/>
              <w:left w:val="dashed" w:sz="4" w:space="0" w:color="auto"/>
              <w:bottom w:val="single" w:sz="4" w:space="0" w:color="auto"/>
            </w:tcBorders>
            <w:vAlign w:val="bottom"/>
          </w:tcPr>
          <w:p w14:paraId="122C8682" w14:textId="77777777" w:rsidR="00462F25" w:rsidRPr="007955ED" w:rsidRDefault="00462F25" w:rsidP="00462F25">
            <w:pPr>
              <w:tabs>
                <w:tab w:val="decimal" w:pos="812"/>
              </w:tabs>
              <w:ind w:left="-103" w:right="-102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</w:tbl>
    <w:p w14:paraId="35E337E1" w14:textId="77777777" w:rsidR="008636E4" w:rsidRDefault="008636E4"/>
    <w:p w14:paraId="09F6FC82" w14:textId="77777777" w:rsidR="008636E4" w:rsidRDefault="008636E4"/>
    <w:p w14:paraId="6E9E1ACA" w14:textId="77777777" w:rsidR="008636E4" w:rsidRDefault="008636E4"/>
    <w:p w14:paraId="5CAD86FF" w14:textId="77777777" w:rsidR="008636E4" w:rsidRDefault="008636E4"/>
    <w:p w14:paraId="6F1213A1" w14:textId="77777777" w:rsidR="008636E4" w:rsidRDefault="008636E4"/>
    <w:p w14:paraId="356DB988" w14:textId="77777777" w:rsidR="008636E4" w:rsidRDefault="008636E4"/>
    <w:p w14:paraId="617D88DB" w14:textId="77777777" w:rsidR="008636E4" w:rsidRDefault="008636E4"/>
    <w:p w14:paraId="78682409" w14:textId="77777777" w:rsidR="008636E4" w:rsidRDefault="008636E4"/>
    <w:p w14:paraId="5770BD76" w14:textId="77777777" w:rsidR="008636E4" w:rsidRDefault="008636E4"/>
    <w:p w14:paraId="3A936B01" w14:textId="77777777" w:rsidR="00443D3A" w:rsidRDefault="00443D3A"/>
    <w:p w14:paraId="091042E6" w14:textId="4E5FA6C7" w:rsidR="008636E4" w:rsidRPr="00D21BCC" w:rsidRDefault="008636E4" w:rsidP="008636E4">
      <w:pPr>
        <w:numPr>
          <w:ilvl w:val="0"/>
          <w:numId w:val="1"/>
        </w:numPr>
        <w:ind w:left="630" w:right="-871" w:hanging="346"/>
        <w:rPr>
          <w:rFonts w:ascii="Angsana New" w:hAnsi="Angsana New"/>
          <w:b/>
          <w:bCs/>
        </w:rPr>
      </w:pPr>
      <w:r w:rsidRPr="00332073">
        <w:rPr>
          <w:rFonts w:ascii="Angsana New" w:hAnsi="Angsana New"/>
          <w:b/>
          <w:bCs/>
          <w:cs/>
        </w:rPr>
        <w:lastRenderedPageBreak/>
        <w:t>เงินให้กู้ยืมระยะสั้นแก่</w:t>
      </w:r>
      <w:r w:rsidR="00C66516">
        <w:rPr>
          <w:rFonts w:ascii="Angsana New" w:hAnsi="Angsana New" w:hint="cs"/>
          <w:b/>
          <w:bCs/>
          <w:cs/>
        </w:rPr>
        <w:t>บริษัทอื่น</w:t>
      </w:r>
    </w:p>
    <w:p w14:paraId="4105D857" w14:textId="77777777" w:rsidR="008636E4" w:rsidRPr="00C63BCA" w:rsidRDefault="008636E4" w:rsidP="008636E4">
      <w:pPr>
        <w:ind w:left="630" w:right="-50"/>
        <w:jc w:val="right"/>
        <w:rPr>
          <w:b/>
          <w:bCs/>
          <w:sz w:val="28"/>
          <w:szCs w:val="28"/>
        </w:rPr>
      </w:pPr>
      <w:r w:rsidRPr="00C63BCA">
        <w:rPr>
          <w:sz w:val="28"/>
          <w:szCs w:val="28"/>
          <w:cs/>
        </w:rPr>
        <w:t>หน่วย</w:t>
      </w:r>
      <w:r w:rsidRPr="00C63BCA">
        <w:rPr>
          <w:sz w:val="28"/>
          <w:szCs w:val="28"/>
        </w:rPr>
        <w:t xml:space="preserve"> :</w:t>
      </w:r>
      <w:r w:rsidRPr="00C63BCA">
        <w:rPr>
          <w:sz w:val="28"/>
          <w:szCs w:val="28"/>
          <w:cs/>
        </w:rPr>
        <w:t xml:space="preserve"> พันบาท</w:t>
      </w:r>
    </w:p>
    <w:tbl>
      <w:tblPr>
        <w:tblW w:w="9718" w:type="dxa"/>
        <w:tblInd w:w="6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28"/>
        <w:gridCol w:w="1200"/>
        <w:gridCol w:w="1195"/>
        <w:gridCol w:w="1158"/>
        <w:gridCol w:w="1137"/>
      </w:tblGrid>
      <w:tr w:rsidR="008636E4" w:rsidRPr="007955ED" w14:paraId="3492F38E" w14:textId="77777777" w:rsidTr="00245892">
        <w:trPr>
          <w:trHeight w:hRule="exact" w:val="340"/>
        </w:trPr>
        <w:tc>
          <w:tcPr>
            <w:tcW w:w="5028" w:type="dxa"/>
            <w:vMerge w:val="restart"/>
            <w:vAlign w:val="center"/>
          </w:tcPr>
          <w:p w14:paraId="1849493D" w14:textId="77777777" w:rsidR="008636E4" w:rsidRPr="007955ED" w:rsidRDefault="008636E4" w:rsidP="00245892">
            <w:pPr>
              <w:ind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955ED">
              <w:rPr>
                <w:rFonts w:ascii="Angsana New" w:hAnsi="Angsana New" w:cs="Angsana New"/>
                <w:sz w:val="28"/>
                <w:szCs w:val="28"/>
                <w:cs/>
              </w:rPr>
              <w:t>รายการ</w:t>
            </w:r>
          </w:p>
        </w:tc>
        <w:tc>
          <w:tcPr>
            <w:tcW w:w="2395" w:type="dxa"/>
            <w:gridSpan w:val="2"/>
            <w:vAlign w:val="bottom"/>
          </w:tcPr>
          <w:p w14:paraId="4E8B7583" w14:textId="77777777" w:rsidR="008636E4" w:rsidRPr="007955ED" w:rsidRDefault="008636E4" w:rsidP="00245892">
            <w:pPr>
              <w:ind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955ED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295" w:type="dxa"/>
            <w:gridSpan w:val="2"/>
            <w:vAlign w:val="bottom"/>
          </w:tcPr>
          <w:p w14:paraId="5727FFF3" w14:textId="77777777" w:rsidR="008636E4" w:rsidRPr="007955ED" w:rsidRDefault="008636E4" w:rsidP="00245892">
            <w:pPr>
              <w:ind w:left="-9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955ED">
              <w:rPr>
                <w:rFonts w:ascii="Angsana New" w:hAnsi="Angsana New" w:cs="Angsana New"/>
                <w:sz w:val="28"/>
                <w:szCs w:val="28"/>
                <w:cs/>
              </w:rPr>
              <w:t>อัตราดอกเบี้ย(ร้อยละ)ต่อปี</w:t>
            </w:r>
          </w:p>
        </w:tc>
      </w:tr>
      <w:tr w:rsidR="008636E4" w:rsidRPr="007955ED" w14:paraId="73FE93D0" w14:textId="77777777" w:rsidTr="00245892">
        <w:trPr>
          <w:trHeight w:hRule="exact" w:val="340"/>
        </w:trPr>
        <w:tc>
          <w:tcPr>
            <w:tcW w:w="5028" w:type="dxa"/>
            <w:vMerge/>
            <w:tcBorders>
              <w:bottom w:val="single" w:sz="4" w:space="0" w:color="auto"/>
            </w:tcBorders>
            <w:vAlign w:val="bottom"/>
          </w:tcPr>
          <w:p w14:paraId="0496661B" w14:textId="77777777" w:rsidR="008636E4" w:rsidRPr="007955ED" w:rsidRDefault="008636E4" w:rsidP="00245892">
            <w:pPr>
              <w:ind w:right="-108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bottom"/>
          </w:tcPr>
          <w:p w14:paraId="18D7D348" w14:textId="77777777" w:rsidR="008636E4" w:rsidRPr="007955ED" w:rsidRDefault="008636E4" w:rsidP="00245892">
            <w:pPr>
              <w:ind w:left="-97" w:right="-108" w:hanging="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955ED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31</w:t>
            </w:r>
            <w:r w:rsidRPr="007955ED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 xml:space="preserve"> </w:t>
            </w:r>
            <w:r w:rsidRPr="007955ED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มี.ค. </w:t>
            </w:r>
            <w:r w:rsidRPr="007955ED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8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AD130D9" w14:textId="77777777" w:rsidR="008636E4" w:rsidRPr="007955ED" w:rsidRDefault="008636E4" w:rsidP="00245892">
            <w:pPr>
              <w:ind w:left="-97" w:right="-108" w:hanging="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955ED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7955ED">
              <w:rPr>
                <w:rFonts w:ascii="Angsana New" w:hAnsi="Angsana New" w:cs="Angsana New"/>
                <w:sz w:val="28"/>
                <w:szCs w:val="28"/>
                <w:cs/>
              </w:rPr>
              <w:t xml:space="preserve">ธ.ค. </w:t>
            </w:r>
            <w:r w:rsidRPr="007955ED">
              <w:rPr>
                <w:rFonts w:ascii="Angsana New" w:hAnsi="Angsana New" w:cs="Angsana New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sz w:val="28"/>
                <w:szCs w:val="28"/>
              </w:rPr>
              <w:t>7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bottom"/>
          </w:tcPr>
          <w:p w14:paraId="364BB772" w14:textId="77777777" w:rsidR="008636E4" w:rsidRPr="007955ED" w:rsidRDefault="008636E4" w:rsidP="00245892">
            <w:pPr>
              <w:ind w:left="-97" w:right="-108" w:hanging="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955ED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31</w:t>
            </w:r>
            <w:r w:rsidRPr="007955ED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 xml:space="preserve"> </w:t>
            </w:r>
            <w:r w:rsidRPr="007955ED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มี.ค. </w:t>
            </w:r>
            <w:r w:rsidRPr="007955ED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8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1C95640" w14:textId="77777777" w:rsidR="008636E4" w:rsidRPr="007955ED" w:rsidRDefault="008636E4" w:rsidP="00245892">
            <w:pPr>
              <w:ind w:left="-97" w:right="-108" w:hanging="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955ED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7955ED">
              <w:rPr>
                <w:rFonts w:ascii="Angsana New" w:hAnsi="Angsana New" w:cs="Angsana New"/>
                <w:sz w:val="28"/>
                <w:szCs w:val="28"/>
                <w:cs/>
              </w:rPr>
              <w:t xml:space="preserve">ธ.ค. </w:t>
            </w:r>
            <w:r w:rsidRPr="007955ED">
              <w:rPr>
                <w:rFonts w:ascii="Angsana New" w:hAnsi="Angsana New" w:cs="Angsana New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sz w:val="28"/>
                <w:szCs w:val="28"/>
              </w:rPr>
              <w:t>7</w:t>
            </w:r>
          </w:p>
        </w:tc>
      </w:tr>
      <w:tr w:rsidR="00A94A7A" w:rsidRPr="007955ED" w14:paraId="38AEB70D" w14:textId="77777777" w:rsidTr="00A94A7A">
        <w:trPr>
          <w:trHeight w:hRule="exact" w:val="389"/>
        </w:trPr>
        <w:tc>
          <w:tcPr>
            <w:tcW w:w="5028" w:type="dxa"/>
            <w:tcBorders>
              <w:top w:val="nil"/>
              <w:bottom w:val="nil"/>
            </w:tcBorders>
            <w:vAlign w:val="bottom"/>
          </w:tcPr>
          <w:p w14:paraId="04836DEB" w14:textId="436EE084" w:rsidR="00A94A7A" w:rsidRPr="00A94A7A" w:rsidRDefault="00A94A7A" w:rsidP="00A94A7A">
            <w:pPr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94A7A">
              <w:rPr>
                <w:rFonts w:ascii="Angsana New" w:hAnsi="Angsana New" w:cs="Angsana New"/>
                <w:sz w:val="28"/>
                <w:szCs w:val="28"/>
              </w:rPr>
              <w:t xml:space="preserve">1.  </w:t>
            </w:r>
            <w:r w:rsidRPr="00A94A7A">
              <w:rPr>
                <w:sz w:val="28"/>
                <w:szCs w:val="28"/>
                <w:cs/>
              </w:rPr>
              <w:t>บริษัท บีอีซี อินเตอร์เนชั่นแนล</w:t>
            </w:r>
            <w:r w:rsidRPr="00A94A7A">
              <w:rPr>
                <w:rFonts w:hint="cs"/>
                <w:sz w:val="28"/>
                <w:szCs w:val="28"/>
                <w:cs/>
              </w:rPr>
              <w:t xml:space="preserve"> </w:t>
            </w:r>
            <w:r w:rsidRPr="00A94A7A">
              <w:rPr>
                <w:sz w:val="28"/>
                <w:szCs w:val="28"/>
                <w:cs/>
              </w:rPr>
              <w:t>ดิสทริบิวชั่น จำกัด</w:t>
            </w:r>
          </w:p>
        </w:tc>
        <w:tc>
          <w:tcPr>
            <w:tcW w:w="1200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14:paraId="411C7037" w14:textId="77777777" w:rsidR="00A94A7A" w:rsidRPr="007955ED" w:rsidRDefault="00A94A7A" w:rsidP="00016F7F">
            <w:pPr>
              <w:tabs>
                <w:tab w:val="decimal" w:pos="878"/>
              </w:tabs>
              <w:ind w:left="-97" w:right="-90" w:hanging="14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5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14:paraId="7B09CF62" w14:textId="77777777" w:rsidR="00A94A7A" w:rsidRDefault="00A94A7A" w:rsidP="00016F7F">
            <w:pPr>
              <w:tabs>
                <w:tab w:val="decimal" w:pos="878"/>
              </w:tabs>
              <w:ind w:left="-97" w:right="-90" w:hanging="14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58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14:paraId="4265E7E6" w14:textId="77777777" w:rsidR="00A94A7A" w:rsidRPr="007955ED" w:rsidRDefault="00A94A7A" w:rsidP="00A94A7A">
            <w:pPr>
              <w:tabs>
                <w:tab w:val="decimal" w:pos="812"/>
              </w:tabs>
              <w:ind w:left="-103" w:right="-102" w:firstLine="18"/>
              <w:jc w:val="center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137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14:paraId="5A7E41CA" w14:textId="77777777" w:rsidR="00A94A7A" w:rsidRPr="007955ED" w:rsidRDefault="00A94A7A" w:rsidP="00A94A7A">
            <w:pPr>
              <w:tabs>
                <w:tab w:val="decimal" w:pos="812"/>
              </w:tabs>
              <w:ind w:left="-103" w:right="-102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A94A7A" w:rsidRPr="007955ED" w14:paraId="1CCEC6C9" w14:textId="77777777" w:rsidTr="00E00470">
        <w:trPr>
          <w:trHeight w:hRule="exact" w:val="389"/>
        </w:trPr>
        <w:tc>
          <w:tcPr>
            <w:tcW w:w="5028" w:type="dxa"/>
            <w:tcBorders>
              <w:top w:val="nil"/>
              <w:bottom w:val="nil"/>
            </w:tcBorders>
            <w:vAlign w:val="bottom"/>
          </w:tcPr>
          <w:p w14:paraId="352A9D1E" w14:textId="29C39002" w:rsidR="00A94A7A" w:rsidRPr="00A94A7A" w:rsidRDefault="00A94A7A" w:rsidP="00A94A7A">
            <w:pPr>
              <w:ind w:left="237" w:right="-108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7955ED">
              <w:rPr>
                <w:rFonts w:ascii="Angsana New" w:hAnsi="Angsana New" w:cs="Angsana New"/>
                <w:sz w:val="28"/>
                <w:szCs w:val="28"/>
                <w:cs/>
              </w:rPr>
              <w:t>ยอดคงเหลือยกมาต้นงวด</w:t>
            </w:r>
          </w:p>
        </w:tc>
        <w:tc>
          <w:tcPr>
            <w:tcW w:w="1200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bottom"/>
          </w:tcPr>
          <w:p w14:paraId="3EDA5347" w14:textId="69CC6363" w:rsidR="00A94A7A" w:rsidRPr="007955ED" w:rsidRDefault="00FB092E" w:rsidP="00016F7F">
            <w:pPr>
              <w:tabs>
                <w:tab w:val="decimal" w:pos="878"/>
              </w:tabs>
              <w:ind w:left="-97" w:right="-90" w:hanging="14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7,574</w:t>
            </w:r>
          </w:p>
        </w:tc>
        <w:tc>
          <w:tcPr>
            <w:tcW w:w="1195" w:type="dxa"/>
            <w:tcBorders>
              <w:top w:val="nil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B99A4A" w14:textId="3734623D" w:rsidR="00A94A7A" w:rsidRDefault="00A94A7A" w:rsidP="00016F7F">
            <w:pPr>
              <w:tabs>
                <w:tab w:val="decimal" w:pos="878"/>
              </w:tabs>
              <w:ind w:left="-97" w:right="-90" w:hanging="14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7,57</w:t>
            </w:r>
            <w:r w:rsidR="00E00470"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  <w:tc>
          <w:tcPr>
            <w:tcW w:w="1158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14:paraId="6360FE5E" w14:textId="77777777" w:rsidR="00A94A7A" w:rsidRPr="007955ED" w:rsidRDefault="00A94A7A" w:rsidP="00A94A7A">
            <w:pPr>
              <w:tabs>
                <w:tab w:val="decimal" w:pos="812"/>
              </w:tabs>
              <w:ind w:left="-103" w:right="-102" w:firstLine="18"/>
              <w:jc w:val="center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137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14:paraId="1B0B5529" w14:textId="77777777" w:rsidR="00A94A7A" w:rsidRPr="007955ED" w:rsidRDefault="00A94A7A" w:rsidP="00A94A7A">
            <w:pPr>
              <w:tabs>
                <w:tab w:val="decimal" w:pos="812"/>
              </w:tabs>
              <w:ind w:left="-103" w:right="-102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D17D43" w:rsidRPr="007955ED" w14:paraId="03B326DC" w14:textId="77777777" w:rsidTr="00F36B2B">
        <w:trPr>
          <w:trHeight w:hRule="exact" w:val="389"/>
        </w:trPr>
        <w:tc>
          <w:tcPr>
            <w:tcW w:w="5028" w:type="dxa"/>
            <w:tcBorders>
              <w:top w:val="nil"/>
              <w:bottom w:val="nil"/>
            </w:tcBorders>
            <w:vAlign w:val="bottom"/>
          </w:tcPr>
          <w:p w14:paraId="395FC191" w14:textId="3AE2425B" w:rsidR="00D17D43" w:rsidRPr="00462F25" w:rsidRDefault="00D17D43" w:rsidP="00D17D43">
            <w:pPr>
              <w:ind w:left="237" w:right="-108"/>
              <w:rPr>
                <w:sz w:val="28"/>
                <w:szCs w:val="28"/>
                <w:u w:val="single"/>
                <w:cs/>
              </w:rPr>
            </w:pPr>
            <w:r w:rsidRPr="007955ED">
              <w:rPr>
                <w:rFonts w:ascii="Angsana New" w:hAnsi="Angsana New" w:cs="Angsana New"/>
                <w:sz w:val="28"/>
                <w:szCs w:val="28"/>
                <w:cs/>
              </w:rPr>
              <w:t>ยอดคงเหลือยกไปปลายงวด</w:t>
            </w:r>
          </w:p>
        </w:tc>
        <w:tc>
          <w:tcPr>
            <w:tcW w:w="1200" w:type="dxa"/>
            <w:tcBorders>
              <w:top w:val="single" w:sz="4" w:space="0" w:color="auto"/>
              <w:left w:val="dashed" w:sz="4" w:space="0" w:color="auto"/>
              <w:bottom w:val="nil"/>
              <w:right w:val="dashed" w:sz="4" w:space="0" w:color="auto"/>
            </w:tcBorders>
            <w:vAlign w:val="bottom"/>
          </w:tcPr>
          <w:p w14:paraId="2991B470" w14:textId="106D96F9" w:rsidR="00D17D43" w:rsidRPr="007955ED" w:rsidRDefault="00D17D43" w:rsidP="00D17D43">
            <w:pPr>
              <w:tabs>
                <w:tab w:val="decimal" w:pos="878"/>
              </w:tabs>
              <w:ind w:left="-97" w:right="-90" w:hanging="14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</w:t>
            </w:r>
            <w:r w:rsidRPr="007955ED">
              <w:rPr>
                <w:rFonts w:ascii="Angsan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</w:rPr>
              <w:t>574</w:t>
            </w:r>
          </w:p>
        </w:tc>
        <w:tc>
          <w:tcPr>
            <w:tcW w:w="1195" w:type="dxa"/>
            <w:tcBorders>
              <w:top w:val="single" w:sz="4" w:space="0" w:color="auto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14:paraId="55C40195" w14:textId="0ED42D9E" w:rsidR="00D17D43" w:rsidRDefault="00D17D43" w:rsidP="00D17D43">
            <w:pPr>
              <w:tabs>
                <w:tab w:val="decimal" w:pos="878"/>
              </w:tabs>
              <w:ind w:left="-97" w:right="-90" w:hanging="14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</w:t>
            </w:r>
            <w:r w:rsidRPr="007955ED">
              <w:rPr>
                <w:rFonts w:ascii="Angsan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</w:rPr>
              <w:t>574</w:t>
            </w:r>
          </w:p>
        </w:tc>
        <w:tc>
          <w:tcPr>
            <w:tcW w:w="1158" w:type="dxa"/>
            <w:tcBorders>
              <w:top w:val="nil"/>
              <w:left w:val="dashed" w:sz="4" w:space="0" w:color="auto"/>
              <w:bottom w:val="nil"/>
              <w:right w:val="dashed" w:sz="4" w:space="0" w:color="auto"/>
            </w:tcBorders>
            <w:vAlign w:val="bottom"/>
          </w:tcPr>
          <w:p w14:paraId="5B7D8340" w14:textId="70F24F68" w:rsidR="00D17D43" w:rsidRPr="00D17D43" w:rsidRDefault="00D17D43" w:rsidP="00D17D43">
            <w:pPr>
              <w:ind w:left="-103" w:right="-102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37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14:paraId="79210B15" w14:textId="71C6FBBB" w:rsidR="00D17D43" w:rsidRPr="007955ED" w:rsidRDefault="00D17D43" w:rsidP="00D17D43">
            <w:pPr>
              <w:ind w:left="-103" w:right="-102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D17D43" w:rsidRPr="007955ED" w14:paraId="153E7570" w14:textId="77777777" w:rsidTr="00F36B2B">
        <w:trPr>
          <w:trHeight w:hRule="exact" w:val="389"/>
        </w:trPr>
        <w:tc>
          <w:tcPr>
            <w:tcW w:w="5028" w:type="dxa"/>
            <w:tcBorders>
              <w:top w:val="nil"/>
              <w:bottom w:val="nil"/>
            </w:tcBorders>
            <w:vAlign w:val="bottom"/>
          </w:tcPr>
          <w:p w14:paraId="5A1BF22E" w14:textId="0F36532E" w:rsidR="00D17D43" w:rsidRPr="00A94A7A" w:rsidRDefault="00D17D43" w:rsidP="00D17D43">
            <w:pPr>
              <w:ind w:left="237" w:right="-108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462F25">
              <w:rPr>
                <w:sz w:val="28"/>
                <w:szCs w:val="28"/>
                <w:u w:val="single"/>
                <w:cs/>
              </w:rPr>
              <w:t>หัก</w:t>
            </w:r>
            <w:r w:rsidRPr="00462F25">
              <w:rPr>
                <w:sz w:val="28"/>
                <w:szCs w:val="28"/>
                <w:cs/>
              </w:rPr>
              <w:t xml:space="preserve"> ค่า</w:t>
            </w:r>
            <w:r w:rsidRPr="00462F25">
              <w:rPr>
                <w:rFonts w:hint="cs"/>
                <w:sz w:val="28"/>
                <w:szCs w:val="28"/>
                <w:cs/>
              </w:rPr>
              <w:t>เผื่อผลขาดทุนด้านเครดิตที่คาดว่าจะเกิดขึ้น</w:t>
            </w:r>
          </w:p>
        </w:tc>
        <w:tc>
          <w:tcPr>
            <w:tcW w:w="1200" w:type="dxa"/>
            <w:tcBorders>
              <w:top w:val="nil"/>
              <w:left w:val="dashed" w:sz="4" w:space="0" w:color="auto"/>
              <w:bottom w:val="single" w:sz="4" w:space="0" w:color="auto"/>
              <w:right w:val="dashed" w:sz="4" w:space="0" w:color="auto"/>
            </w:tcBorders>
            <w:vAlign w:val="bottom"/>
          </w:tcPr>
          <w:p w14:paraId="7D26C312" w14:textId="574594BD" w:rsidR="00D17D43" w:rsidRPr="007955ED" w:rsidRDefault="00D17D43" w:rsidP="00D17D43">
            <w:pPr>
              <w:tabs>
                <w:tab w:val="decimal" w:pos="878"/>
              </w:tabs>
              <w:ind w:left="-97" w:right="-90" w:hanging="14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(7,574)</w:t>
            </w:r>
          </w:p>
        </w:tc>
        <w:tc>
          <w:tcPr>
            <w:tcW w:w="1195" w:type="dxa"/>
            <w:tcBorders>
              <w:top w:val="nil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168D1D" w14:textId="5D190626" w:rsidR="00D17D43" w:rsidRDefault="00D17D43" w:rsidP="00D17D43">
            <w:pPr>
              <w:tabs>
                <w:tab w:val="decimal" w:pos="878"/>
              </w:tabs>
              <w:ind w:left="-97" w:right="-90" w:hanging="14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(7,574)</w:t>
            </w:r>
          </w:p>
        </w:tc>
        <w:tc>
          <w:tcPr>
            <w:tcW w:w="1158" w:type="dxa"/>
            <w:tcBorders>
              <w:top w:val="nil"/>
              <w:left w:val="dashed" w:sz="4" w:space="0" w:color="auto"/>
              <w:bottom w:val="nil"/>
              <w:right w:val="dashed" w:sz="4" w:space="0" w:color="auto"/>
            </w:tcBorders>
            <w:vAlign w:val="bottom"/>
          </w:tcPr>
          <w:p w14:paraId="233069E1" w14:textId="77777777" w:rsidR="00D17D43" w:rsidRPr="00D17D43" w:rsidRDefault="00D17D43" w:rsidP="00D17D43">
            <w:pPr>
              <w:ind w:left="-103" w:right="-102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7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14:paraId="135A9623" w14:textId="77777777" w:rsidR="00D17D43" w:rsidRPr="007955ED" w:rsidRDefault="00D17D43" w:rsidP="00D17D43">
            <w:pPr>
              <w:tabs>
                <w:tab w:val="decimal" w:pos="812"/>
              </w:tabs>
              <w:ind w:left="-103" w:right="-102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D17D43" w:rsidRPr="007955ED" w14:paraId="36669FF6" w14:textId="77777777" w:rsidTr="00F36B2B">
        <w:trPr>
          <w:trHeight w:hRule="exact" w:val="389"/>
        </w:trPr>
        <w:tc>
          <w:tcPr>
            <w:tcW w:w="5028" w:type="dxa"/>
            <w:tcBorders>
              <w:top w:val="nil"/>
              <w:bottom w:val="single" w:sz="4" w:space="0" w:color="auto"/>
            </w:tcBorders>
            <w:vAlign w:val="bottom"/>
          </w:tcPr>
          <w:p w14:paraId="113969B3" w14:textId="11A03FDF" w:rsidR="00D17D43" w:rsidRPr="00A94A7A" w:rsidRDefault="00D17D43" w:rsidP="00D17D43">
            <w:pPr>
              <w:ind w:left="237" w:right="-108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A94A7A">
              <w:rPr>
                <w:rFonts w:ascii="Angsana New" w:hAnsi="Angsana New" w:cs="Angsana New"/>
                <w:sz w:val="28"/>
                <w:szCs w:val="28"/>
                <w:cs/>
              </w:rPr>
              <w:t>รวมเงินให้กู้ยืม</w:t>
            </w:r>
            <w:r w:rsidRPr="00A94A7A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A94A7A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  <w:r w:rsidRPr="00A94A7A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A94A7A">
              <w:rPr>
                <w:rFonts w:ascii="Angsana New" w:hAnsi="Angsana New" w:cs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00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  <w:vAlign w:val="bottom"/>
          </w:tcPr>
          <w:p w14:paraId="6298B265" w14:textId="2367FF0A" w:rsidR="00D17D43" w:rsidRPr="007955ED" w:rsidRDefault="00D17D43" w:rsidP="00D17D43">
            <w:pPr>
              <w:tabs>
                <w:tab w:val="decimal" w:pos="590"/>
              </w:tabs>
              <w:ind w:left="-103" w:right="-90" w:firstLine="1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016F7F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95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00B9A4" w14:textId="0D69631A" w:rsidR="00D17D43" w:rsidRPr="00016F7F" w:rsidRDefault="00D17D43" w:rsidP="00D17D43">
            <w:pPr>
              <w:tabs>
                <w:tab w:val="decimal" w:pos="590"/>
              </w:tabs>
              <w:ind w:left="-103" w:right="-90" w:firstLine="1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016F7F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8" w:type="dxa"/>
            <w:tcBorders>
              <w:top w:val="nil"/>
              <w:left w:val="dashed" w:sz="4" w:space="0" w:color="auto"/>
              <w:bottom w:val="nil"/>
              <w:right w:val="dashed" w:sz="4" w:space="0" w:color="auto"/>
            </w:tcBorders>
            <w:vAlign w:val="bottom"/>
          </w:tcPr>
          <w:p w14:paraId="11DE801A" w14:textId="77777777" w:rsidR="00D17D43" w:rsidRPr="00D17D43" w:rsidRDefault="00D17D43" w:rsidP="00D17D43">
            <w:pPr>
              <w:ind w:left="-103" w:right="-102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7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14:paraId="1FE52FC7" w14:textId="79B42745" w:rsidR="00D17D43" w:rsidRPr="007955ED" w:rsidRDefault="00D17D43" w:rsidP="00D17D43">
            <w:pPr>
              <w:ind w:left="-103" w:right="-102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D17D43" w:rsidRPr="007955ED" w14:paraId="0E9587F0" w14:textId="77777777" w:rsidTr="00F36B2B">
        <w:trPr>
          <w:trHeight w:hRule="exact" w:val="389"/>
        </w:trPr>
        <w:tc>
          <w:tcPr>
            <w:tcW w:w="5028" w:type="dxa"/>
            <w:tcBorders>
              <w:top w:val="single" w:sz="4" w:space="0" w:color="auto"/>
              <w:bottom w:val="nil"/>
            </w:tcBorders>
            <w:vAlign w:val="bottom"/>
          </w:tcPr>
          <w:p w14:paraId="0218A9B9" w14:textId="7E522CB1" w:rsidR="00D17D43" w:rsidRPr="00B701E4" w:rsidRDefault="00D17D43" w:rsidP="00D17D43">
            <w:pPr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701E4">
              <w:rPr>
                <w:rFonts w:ascii="Angsana New" w:hAnsi="Angsana New" w:cs="Angsana New"/>
                <w:sz w:val="28"/>
                <w:szCs w:val="28"/>
              </w:rPr>
              <w:t xml:space="preserve">2.  </w:t>
            </w:r>
            <w:r w:rsidRPr="00B701E4">
              <w:rPr>
                <w:sz w:val="28"/>
                <w:szCs w:val="28"/>
                <w:cs/>
              </w:rPr>
              <w:t>บริษัท ทีวีบี ทรี เน็ตเวอร์ค จำกัด</w:t>
            </w:r>
          </w:p>
        </w:tc>
        <w:tc>
          <w:tcPr>
            <w:tcW w:w="1200" w:type="dxa"/>
            <w:tcBorders>
              <w:top w:val="single" w:sz="4" w:space="0" w:color="auto"/>
              <w:bottom w:val="nil"/>
              <w:right w:val="dashed" w:sz="4" w:space="0" w:color="auto"/>
            </w:tcBorders>
            <w:vAlign w:val="bottom"/>
          </w:tcPr>
          <w:p w14:paraId="0733BF08" w14:textId="77777777" w:rsidR="00D17D43" w:rsidRPr="00B701E4" w:rsidRDefault="00D17D43" w:rsidP="00D17D43">
            <w:pPr>
              <w:tabs>
                <w:tab w:val="decimal" w:pos="878"/>
              </w:tabs>
              <w:ind w:left="-97" w:right="-90" w:hanging="14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14:paraId="67343873" w14:textId="77777777" w:rsidR="00D17D43" w:rsidRPr="00016F7F" w:rsidRDefault="00D17D43" w:rsidP="00D17D43">
            <w:pPr>
              <w:tabs>
                <w:tab w:val="decimal" w:pos="624"/>
                <w:tab w:val="decimal" w:pos="878"/>
              </w:tabs>
              <w:ind w:left="-103" w:right="-90" w:firstLine="18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58" w:type="dxa"/>
            <w:tcBorders>
              <w:top w:val="nil"/>
              <w:left w:val="dashed" w:sz="4" w:space="0" w:color="auto"/>
              <w:bottom w:val="nil"/>
              <w:right w:val="dashed" w:sz="4" w:space="0" w:color="auto"/>
            </w:tcBorders>
            <w:vAlign w:val="bottom"/>
          </w:tcPr>
          <w:p w14:paraId="59667A7E" w14:textId="77777777" w:rsidR="00D17D43" w:rsidRPr="00D17D43" w:rsidRDefault="00D17D43" w:rsidP="00D17D43">
            <w:pPr>
              <w:ind w:left="-103" w:right="-102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7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14:paraId="4B7625D0" w14:textId="77777777" w:rsidR="00D17D43" w:rsidRDefault="00D17D43" w:rsidP="00D17D43">
            <w:pPr>
              <w:ind w:left="-103" w:right="-102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D17D43" w:rsidRPr="007955ED" w14:paraId="6204677D" w14:textId="77777777" w:rsidTr="00F36B2B">
        <w:trPr>
          <w:trHeight w:hRule="exact" w:val="389"/>
        </w:trPr>
        <w:tc>
          <w:tcPr>
            <w:tcW w:w="5028" w:type="dxa"/>
            <w:tcBorders>
              <w:top w:val="nil"/>
              <w:bottom w:val="nil"/>
            </w:tcBorders>
            <w:vAlign w:val="bottom"/>
          </w:tcPr>
          <w:p w14:paraId="6A9679B1" w14:textId="605158A2" w:rsidR="00D17D43" w:rsidRPr="00B701E4" w:rsidRDefault="00D17D43" w:rsidP="00D17D43">
            <w:pPr>
              <w:ind w:left="237"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701E4">
              <w:rPr>
                <w:rFonts w:ascii="Angsana New" w:hAnsi="Angsana New" w:cs="Angsana New"/>
                <w:sz w:val="28"/>
                <w:szCs w:val="28"/>
                <w:cs/>
              </w:rPr>
              <w:t>ยอดคงเหลือยกมาต้นงวด</w:t>
            </w:r>
          </w:p>
        </w:tc>
        <w:tc>
          <w:tcPr>
            <w:tcW w:w="1200" w:type="dxa"/>
            <w:tcBorders>
              <w:top w:val="nil"/>
              <w:left w:val="dashed" w:sz="4" w:space="0" w:color="auto"/>
              <w:bottom w:val="single" w:sz="4" w:space="0" w:color="auto"/>
              <w:right w:val="dashed" w:sz="4" w:space="0" w:color="auto"/>
            </w:tcBorders>
            <w:vAlign w:val="bottom"/>
          </w:tcPr>
          <w:p w14:paraId="29C77BCE" w14:textId="2B06CBDB" w:rsidR="00D17D43" w:rsidRPr="00B701E4" w:rsidRDefault="00D17D43" w:rsidP="00D17D43">
            <w:pPr>
              <w:tabs>
                <w:tab w:val="decimal" w:pos="878"/>
              </w:tabs>
              <w:ind w:left="-97" w:right="-90" w:hanging="14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B701E4">
              <w:rPr>
                <w:rFonts w:ascii="Angsana New" w:hAnsi="Angsana New" w:cs="Angsana New"/>
                <w:sz w:val="28"/>
                <w:szCs w:val="28"/>
              </w:rPr>
              <w:t>69,201</w:t>
            </w:r>
          </w:p>
        </w:tc>
        <w:tc>
          <w:tcPr>
            <w:tcW w:w="1195" w:type="dxa"/>
            <w:tcBorders>
              <w:top w:val="nil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E55504" w14:textId="4E04305E" w:rsidR="00D17D43" w:rsidRPr="00B701E4" w:rsidRDefault="00D17D43" w:rsidP="00D17D43">
            <w:pPr>
              <w:tabs>
                <w:tab w:val="decimal" w:pos="878"/>
              </w:tabs>
              <w:ind w:left="-97" w:right="-90" w:hanging="14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B701E4">
              <w:rPr>
                <w:rFonts w:ascii="Angsana New" w:hAnsi="Angsana New" w:cs="Angsana New"/>
                <w:sz w:val="28"/>
                <w:szCs w:val="28"/>
              </w:rPr>
              <w:t>69,201</w:t>
            </w:r>
          </w:p>
        </w:tc>
        <w:tc>
          <w:tcPr>
            <w:tcW w:w="1158" w:type="dxa"/>
            <w:tcBorders>
              <w:top w:val="nil"/>
              <w:left w:val="dashed" w:sz="4" w:space="0" w:color="auto"/>
              <w:bottom w:val="nil"/>
              <w:right w:val="dashed" w:sz="4" w:space="0" w:color="auto"/>
            </w:tcBorders>
            <w:vAlign w:val="bottom"/>
          </w:tcPr>
          <w:p w14:paraId="4CFB69B9" w14:textId="77777777" w:rsidR="00D17D43" w:rsidRPr="00D17D43" w:rsidRDefault="00D17D43" w:rsidP="00D17D43">
            <w:pPr>
              <w:ind w:left="-103" w:right="-102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7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14:paraId="6413ADEE" w14:textId="77777777" w:rsidR="00D17D43" w:rsidRDefault="00D17D43" w:rsidP="00D17D43">
            <w:pPr>
              <w:ind w:left="-103" w:right="-102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D17D43" w:rsidRPr="007955ED" w14:paraId="1619BC7D" w14:textId="77777777" w:rsidTr="00F36B2B">
        <w:trPr>
          <w:trHeight w:hRule="exact" w:val="389"/>
        </w:trPr>
        <w:tc>
          <w:tcPr>
            <w:tcW w:w="5028" w:type="dxa"/>
            <w:tcBorders>
              <w:top w:val="nil"/>
              <w:bottom w:val="nil"/>
            </w:tcBorders>
            <w:vAlign w:val="bottom"/>
          </w:tcPr>
          <w:p w14:paraId="68B026DC" w14:textId="2BC224AE" w:rsidR="00D17D43" w:rsidRPr="00B701E4" w:rsidRDefault="00D17D43" w:rsidP="00D17D43">
            <w:pPr>
              <w:ind w:left="237"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701E4">
              <w:rPr>
                <w:rFonts w:ascii="Angsana New" w:hAnsi="Angsana New" w:cs="Angsana New"/>
                <w:sz w:val="28"/>
                <w:szCs w:val="28"/>
                <w:cs/>
              </w:rPr>
              <w:t>ยอดคงเหลือยกไปปลายงวด</w:t>
            </w:r>
          </w:p>
        </w:tc>
        <w:tc>
          <w:tcPr>
            <w:tcW w:w="1200" w:type="dxa"/>
            <w:tcBorders>
              <w:top w:val="single" w:sz="4" w:space="0" w:color="auto"/>
              <w:left w:val="dashed" w:sz="4" w:space="0" w:color="auto"/>
              <w:bottom w:val="nil"/>
              <w:right w:val="dashed" w:sz="4" w:space="0" w:color="auto"/>
            </w:tcBorders>
            <w:vAlign w:val="bottom"/>
          </w:tcPr>
          <w:p w14:paraId="48CFA801" w14:textId="3EC75771" w:rsidR="00D17D43" w:rsidRPr="00B701E4" w:rsidRDefault="00D17D43" w:rsidP="00D17D43">
            <w:pPr>
              <w:tabs>
                <w:tab w:val="decimal" w:pos="878"/>
              </w:tabs>
              <w:ind w:left="-97" w:right="-90" w:hanging="14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B701E4">
              <w:rPr>
                <w:rFonts w:ascii="Angsana New" w:hAnsi="Angsana New" w:cs="Angsana New"/>
                <w:sz w:val="28"/>
                <w:szCs w:val="28"/>
              </w:rPr>
              <w:t>69,201</w:t>
            </w:r>
          </w:p>
        </w:tc>
        <w:tc>
          <w:tcPr>
            <w:tcW w:w="1195" w:type="dxa"/>
            <w:tcBorders>
              <w:top w:val="single" w:sz="4" w:space="0" w:color="auto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14:paraId="616CFF49" w14:textId="1CAF86CE" w:rsidR="00D17D43" w:rsidRPr="00B701E4" w:rsidRDefault="00D17D43" w:rsidP="00D17D43">
            <w:pPr>
              <w:tabs>
                <w:tab w:val="decimal" w:pos="878"/>
              </w:tabs>
              <w:ind w:left="-97" w:right="-90" w:hanging="14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B701E4">
              <w:rPr>
                <w:rFonts w:ascii="Angsana New" w:hAnsi="Angsana New" w:cs="Angsana New"/>
                <w:sz w:val="28"/>
                <w:szCs w:val="28"/>
              </w:rPr>
              <w:t>69,201</w:t>
            </w:r>
          </w:p>
        </w:tc>
        <w:tc>
          <w:tcPr>
            <w:tcW w:w="1158" w:type="dxa"/>
            <w:tcBorders>
              <w:top w:val="nil"/>
              <w:left w:val="dashed" w:sz="4" w:space="0" w:color="auto"/>
              <w:bottom w:val="nil"/>
              <w:right w:val="dashed" w:sz="4" w:space="0" w:color="auto"/>
            </w:tcBorders>
            <w:vAlign w:val="bottom"/>
          </w:tcPr>
          <w:p w14:paraId="2D8A73F4" w14:textId="1ADD4A2F" w:rsidR="00D17D43" w:rsidRPr="00D17D43" w:rsidRDefault="00D17D43" w:rsidP="00D17D43">
            <w:pPr>
              <w:ind w:left="-103" w:right="-102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37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14:paraId="338F28B7" w14:textId="17157F6A" w:rsidR="00D17D43" w:rsidRDefault="00D17D43" w:rsidP="00D17D43">
            <w:pPr>
              <w:ind w:left="-103" w:right="-102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D17D43" w:rsidRPr="007955ED" w14:paraId="26744D09" w14:textId="77777777" w:rsidTr="00F36B2B">
        <w:trPr>
          <w:trHeight w:hRule="exact" w:val="389"/>
        </w:trPr>
        <w:tc>
          <w:tcPr>
            <w:tcW w:w="5028" w:type="dxa"/>
            <w:tcBorders>
              <w:top w:val="nil"/>
              <w:bottom w:val="nil"/>
            </w:tcBorders>
            <w:vAlign w:val="bottom"/>
          </w:tcPr>
          <w:p w14:paraId="4BCE6936" w14:textId="5205FB48" w:rsidR="00D17D43" w:rsidRPr="00B701E4" w:rsidRDefault="00D17D43" w:rsidP="00D17D43">
            <w:pPr>
              <w:ind w:left="237"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701E4">
              <w:rPr>
                <w:sz w:val="28"/>
                <w:szCs w:val="28"/>
                <w:u w:val="single"/>
                <w:cs/>
              </w:rPr>
              <w:t>หัก</w:t>
            </w:r>
            <w:r w:rsidRPr="00B701E4">
              <w:rPr>
                <w:sz w:val="28"/>
                <w:szCs w:val="28"/>
                <w:cs/>
              </w:rPr>
              <w:t xml:space="preserve"> ค่า</w:t>
            </w:r>
            <w:r w:rsidRPr="00B701E4">
              <w:rPr>
                <w:rFonts w:hint="cs"/>
                <w:sz w:val="28"/>
                <w:szCs w:val="28"/>
                <w:cs/>
              </w:rPr>
              <w:t>เผื่อผลขาดทุนด้านเครดิตที่คาดว่าจะเกิดขึ้น</w:t>
            </w:r>
          </w:p>
        </w:tc>
        <w:tc>
          <w:tcPr>
            <w:tcW w:w="1200" w:type="dxa"/>
            <w:tcBorders>
              <w:top w:val="nil"/>
              <w:left w:val="dashed" w:sz="4" w:space="0" w:color="auto"/>
              <w:bottom w:val="single" w:sz="4" w:space="0" w:color="auto"/>
              <w:right w:val="dashed" w:sz="4" w:space="0" w:color="auto"/>
            </w:tcBorders>
            <w:vAlign w:val="bottom"/>
          </w:tcPr>
          <w:p w14:paraId="48A70C44" w14:textId="00725D73" w:rsidR="00D17D43" w:rsidRPr="00B701E4" w:rsidRDefault="00D17D43" w:rsidP="00D17D43">
            <w:pPr>
              <w:tabs>
                <w:tab w:val="decimal" w:pos="878"/>
              </w:tabs>
              <w:ind w:left="-97" w:right="-90" w:hanging="14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B701E4">
              <w:rPr>
                <w:rFonts w:ascii="Angsana New" w:hAnsi="Angsana New" w:cs="Angsana New"/>
                <w:sz w:val="28"/>
                <w:szCs w:val="28"/>
              </w:rPr>
              <w:t>(69,201)</w:t>
            </w:r>
          </w:p>
        </w:tc>
        <w:tc>
          <w:tcPr>
            <w:tcW w:w="1195" w:type="dxa"/>
            <w:tcBorders>
              <w:top w:val="nil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8E69C4" w14:textId="11612220" w:rsidR="00D17D43" w:rsidRPr="00B701E4" w:rsidRDefault="00D17D43" w:rsidP="00D17D43">
            <w:pPr>
              <w:tabs>
                <w:tab w:val="decimal" w:pos="878"/>
              </w:tabs>
              <w:ind w:left="-97" w:right="-90" w:hanging="14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B701E4">
              <w:rPr>
                <w:rFonts w:ascii="Angsana New" w:hAnsi="Angsana New" w:cs="Angsana New"/>
                <w:sz w:val="28"/>
                <w:szCs w:val="28"/>
              </w:rPr>
              <w:t>(69,201)</w:t>
            </w:r>
          </w:p>
        </w:tc>
        <w:tc>
          <w:tcPr>
            <w:tcW w:w="1158" w:type="dxa"/>
            <w:tcBorders>
              <w:top w:val="nil"/>
              <w:left w:val="dashed" w:sz="4" w:space="0" w:color="auto"/>
              <w:bottom w:val="nil"/>
              <w:right w:val="dashed" w:sz="4" w:space="0" w:color="auto"/>
            </w:tcBorders>
            <w:vAlign w:val="bottom"/>
          </w:tcPr>
          <w:p w14:paraId="317C4E9C" w14:textId="07B8DA71" w:rsidR="00D17D43" w:rsidRPr="00D17D43" w:rsidRDefault="00D17D43" w:rsidP="00D17D43">
            <w:pPr>
              <w:ind w:left="-103" w:right="-102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7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14:paraId="08E07850" w14:textId="77777777" w:rsidR="00D17D43" w:rsidRDefault="00D17D43" w:rsidP="00D17D43">
            <w:pPr>
              <w:ind w:left="-103" w:right="-102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D17D43" w:rsidRPr="007955ED" w14:paraId="1258802F" w14:textId="77777777" w:rsidTr="00F36B2B">
        <w:trPr>
          <w:trHeight w:hRule="exact" w:val="389"/>
        </w:trPr>
        <w:tc>
          <w:tcPr>
            <w:tcW w:w="5028" w:type="dxa"/>
            <w:tcBorders>
              <w:top w:val="nil"/>
              <w:bottom w:val="single" w:sz="4" w:space="0" w:color="auto"/>
            </w:tcBorders>
            <w:vAlign w:val="bottom"/>
          </w:tcPr>
          <w:p w14:paraId="4A6CE605" w14:textId="4A85CB5A" w:rsidR="00D17D43" w:rsidRPr="00B701E4" w:rsidRDefault="00D17D43" w:rsidP="00D17D43">
            <w:pPr>
              <w:ind w:left="237" w:right="-108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B701E4">
              <w:rPr>
                <w:rFonts w:ascii="Angsana New" w:hAnsi="Angsana New" w:cs="Angsana New"/>
                <w:sz w:val="28"/>
                <w:szCs w:val="28"/>
                <w:cs/>
              </w:rPr>
              <w:t>รวมเงินให้กู้ยืม</w:t>
            </w:r>
            <w:r w:rsidRPr="00B701E4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B701E4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  <w:r w:rsidRPr="00B701E4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B701E4">
              <w:rPr>
                <w:rFonts w:ascii="Angsana New" w:hAnsi="Angsana New" w:cs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00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  <w:vAlign w:val="bottom"/>
          </w:tcPr>
          <w:p w14:paraId="4EC1300C" w14:textId="3511AC74" w:rsidR="00D17D43" w:rsidRPr="00B701E4" w:rsidRDefault="00D17D43" w:rsidP="00D17D43">
            <w:pPr>
              <w:tabs>
                <w:tab w:val="decimal" w:pos="590"/>
              </w:tabs>
              <w:ind w:left="-103" w:right="-90" w:firstLine="1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016F7F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95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5D1B37" w14:textId="5666ED41" w:rsidR="00D17D43" w:rsidRPr="00016F7F" w:rsidRDefault="00D17D43" w:rsidP="00D17D43">
            <w:pPr>
              <w:tabs>
                <w:tab w:val="decimal" w:pos="590"/>
              </w:tabs>
              <w:ind w:left="-103" w:right="-90" w:firstLine="1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016F7F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8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14:paraId="62EA0B88" w14:textId="77777777" w:rsidR="00D17D43" w:rsidRPr="007955ED" w:rsidRDefault="00D17D43" w:rsidP="00D17D43">
            <w:pPr>
              <w:tabs>
                <w:tab w:val="decimal" w:pos="812"/>
              </w:tabs>
              <w:ind w:left="-103" w:right="-102" w:firstLine="18"/>
              <w:jc w:val="center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137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14:paraId="47C95897" w14:textId="77777777" w:rsidR="00D17D43" w:rsidRPr="007955ED" w:rsidRDefault="00D17D43" w:rsidP="00D17D43">
            <w:pPr>
              <w:tabs>
                <w:tab w:val="decimal" w:pos="812"/>
              </w:tabs>
              <w:ind w:left="-103" w:right="-102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D17D43" w:rsidRPr="007955ED" w14:paraId="6139AF58" w14:textId="77777777" w:rsidTr="00F36B2B">
        <w:trPr>
          <w:trHeight w:hRule="exact" w:val="389"/>
        </w:trPr>
        <w:tc>
          <w:tcPr>
            <w:tcW w:w="50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2A8358" w14:textId="5F136941" w:rsidR="00D17D43" w:rsidRPr="007955ED" w:rsidRDefault="00D17D43" w:rsidP="00D17D43">
            <w:pPr>
              <w:ind w:left="237" w:right="-108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7955ED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รวมเงินให้กู้ยืมแก่บริษัท</w:t>
            </w:r>
            <w:r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อื่น</w:t>
            </w:r>
            <w:r>
              <w:rPr>
                <w:rFonts w:ascii="Angsana New" w:hAnsi="Angsana New" w:cs="Angsana New"/>
                <w:spacing w:val="-4"/>
                <w:sz w:val="28"/>
                <w:szCs w:val="28"/>
              </w:rPr>
              <w:t xml:space="preserve"> </w:t>
            </w:r>
            <w:r w:rsidRPr="007955ED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-</w:t>
            </w:r>
            <w:r>
              <w:rPr>
                <w:rFonts w:ascii="Angsana New" w:hAnsi="Angsana New" w:cs="Angsana New"/>
                <w:spacing w:val="-4"/>
                <w:sz w:val="28"/>
                <w:szCs w:val="28"/>
              </w:rPr>
              <w:t xml:space="preserve"> </w:t>
            </w:r>
            <w:r w:rsidRPr="007955ED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สุทธิ</w:t>
            </w:r>
          </w:p>
        </w:tc>
        <w:tc>
          <w:tcPr>
            <w:tcW w:w="1200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  <w:vAlign w:val="bottom"/>
          </w:tcPr>
          <w:p w14:paraId="2FFD9592" w14:textId="0211A15B" w:rsidR="00D17D43" w:rsidRPr="007955ED" w:rsidRDefault="00D17D43" w:rsidP="00D17D43">
            <w:pPr>
              <w:tabs>
                <w:tab w:val="decimal" w:pos="590"/>
              </w:tabs>
              <w:ind w:left="-103" w:right="-90" w:firstLine="1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016F7F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95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5FCA45" w14:textId="06B9BB7B" w:rsidR="00D17D43" w:rsidRPr="00016F7F" w:rsidRDefault="00D17D43" w:rsidP="00D17D43">
            <w:pPr>
              <w:tabs>
                <w:tab w:val="decimal" w:pos="590"/>
              </w:tabs>
              <w:ind w:left="-103" w:right="-90" w:firstLine="1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016F7F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58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bottom"/>
          </w:tcPr>
          <w:p w14:paraId="2BDF96CE" w14:textId="77777777" w:rsidR="00D17D43" w:rsidRPr="007955ED" w:rsidRDefault="00D17D43" w:rsidP="00D17D43">
            <w:pPr>
              <w:tabs>
                <w:tab w:val="decimal" w:pos="812"/>
              </w:tabs>
              <w:ind w:left="-103" w:right="-102" w:firstLine="18"/>
              <w:jc w:val="center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137" w:type="dxa"/>
            <w:tcBorders>
              <w:top w:val="nil"/>
              <w:left w:val="dashed" w:sz="4" w:space="0" w:color="auto"/>
              <w:bottom w:val="single" w:sz="4" w:space="0" w:color="auto"/>
            </w:tcBorders>
            <w:vAlign w:val="bottom"/>
          </w:tcPr>
          <w:p w14:paraId="3BA9193B" w14:textId="77777777" w:rsidR="00D17D43" w:rsidRPr="007955ED" w:rsidRDefault="00D17D43" w:rsidP="00D17D43">
            <w:pPr>
              <w:tabs>
                <w:tab w:val="decimal" w:pos="812"/>
              </w:tabs>
              <w:ind w:left="-103" w:right="-102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</w:tbl>
    <w:p w14:paraId="46569E66" w14:textId="77777777" w:rsidR="008636E4" w:rsidRPr="00870B0E" w:rsidRDefault="008636E4" w:rsidP="008636E4">
      <w:pPr>
        <w:ind w:left="630" w:right="-871"/>
        <w:rPr>
          <w:rFonts w:ascii="Angsana New" w:hAnsi="Angsana New"/>
        </w:rPr>
      </w:pPr>
    </w:p>
    <w:p w14:paraId="6D6B9603" w14:textId="4BDF0884" w:rsidR="00C748C1" w:rsidRPr="007904B7" w:rsidRDefault="0073412D" w:rsidP="008636E4">
      <w:pPr>
        <w:numPr>
          <w:ilvl w:val="0"/>
          <w:numId w:val="1"/>
        </w:numPr>
        <w:ind w:left="630" w:right="-871" w:hanging="346"/>
        <w:rPr>
          <w:rFonts w:ascii="Angsana New" w:hAnsi="Angsana New"/>
          <w:b/>
          <w:bCs/>
        </w:rPr>
      </w:pPr>
      <w:r>
        <w:rPr>
          <w:rFonts w:ascii="Angsana New" w:hAnsi="Angsana New" w:hint="cs"/>
          <w:b/>
          <w:bCs/>
          <w:cs/>
        </w:rPr>
        <w:t>สินทรัพย์ทางการเงินหมุนเวียนอื่น</w:t>
      </w:r>
    </w:p>
    <w:p w14:paraId="5366E022" w14:textId="77777777" w:rsidR="00943E42" w:rsidRPr="0016745A" w:rsidRDefault="00943E42" w:rsidP="00627903">
      <w:pPr>
        <w:tabs>
          <w:tab w:val="left" w:pos="644"/>
          <w:tab w:val="left" w:pos="1440"/>
        </w:tabs>
        <w:ind w:left="644" w:right="1082" w:firstLine="532"/>
        <w:rPr>
          <w:rFonts w:ascii="Times New Roman" w:hAnsi="Times New Roman"/>
          <w:cs/>
        </w:rPr>
      </w:pPr>
      <w:r w:rsidRPr="0016745A">
        <w:rPr>
          <w:rFonts w:ascii="Angsana New" w:hAnsi="Angsana New"/>
          <w:cs/>
        </w:rPr>
        <w:t>เงินลงทุนใน</w:t>
      </w:r>
      <w:r>
        <w:rPr>
          <w:rFonts w:ascii="Angsana New" w:hAnsi="Angsana New" w:hint="cs"/>
          <w:cs/>
        </w:rPr>
        <w:t>ตราสารทุนที่ไม่อยู่ในความต้องการของตลาด</w:t>
      </w:r>
    </w:p>
    <w:p w14:paraId="2CB159AF" w14:textId="77777777" w:rsidR="00A91662" w:rsidRPr="005C2463" w:rsidRDefault="00A91662" w:rsidP="009A4E67">
      <w:pPr>
        <w:tabs>
          <w:tab w:val="left" w:pos="284"/>
          <w:tab w:val="left" w:pos="360"/>
          <w:tab w:val="left" w:pos="851"/>
        </w:tabs>
        <w:spacing w:line="192" w:lineRule="auto"/>
        <w:ind w:left="295" w:right="-54" w:hanging="902"/>
        <w:jc w:val="right"/>
        <w:rPr>
          <w:rFonts w:ascii="Angsana New" w:hAnsi="Angsana New"/>
          <w:b/>
          <w:bCs/>
        </w:rPr>
      </w:pPr>
      <w:r w:rsidRPr="0036420A">
        <w:rPr>
          <w:rFonts w:ascii="Angsana New" w:hAnsi="Angsana New" w:hint="cs"/>
          <w:sz w:val="30"/>
          <w:szCs w:val="30"/>
          <w:cs/>
        </w:rPr>
        <w:t xml:space="preserve">  </w:t>
      </w:r>
      <w:r>
        <w:rPr>
          <w:rFonts w:ascii="Angsana New" w:hAnsi="Angsana New" w:hint="cs"/>
          <w:sz w:val="30"/>
          <w:szCs w:val="30"/>
          <w:cs/>
        </w:rPr>
        <w:t xml:space="preserve">      </w:t>
      </w:r>
      <w:r w:rsidRPr="0036420A">
        <w:rPr>
          <w:rFonts w:ascii="Angsana New" w:hAnsi="Angsana New" w:hint="cs"/>
          <w:sz w:val="30"/>
          <w:szCs w:val="30"/>
          <w:cs/>
        </w:rPr>
        <w:t xml:space="preserve">   </w:t>
      </w:r>
      <w:r w:rsidRPr="005C2463">
        <w:rPr>
          <w:rFonts w:ascii="Angsana New" w:hAnsi="Angsana New"/>
          <w:cs/>
        </w:rPr>
        <w:t xml:space="preserve">หน่วย </w:t>
      </w:r>
      <w:r w:rsidRPr="005C2463">
        <w:rPr>
          <w:rFonts w:ascii="Angsana New" w:hAnsi="Angsana New"/>
        </w:rPr>
        <w:t>:</w:t>
      </w:r>
      <w:r w:rsidRPr="005C2463">
        <w:rPr>
          <w:rFonts w:ascii="Angsana New" w:hAnsi="Angsana New" w:hint="cs"/>
          <w:cs/>
        </w:rPr>
        <w:t xml:space="preserve"> พันบา</w:t>
      </w:r>
      <w:r w:rsidRPr="005C2463">
        <w:rPr>
          <w:rFonts w:ascii="Angsana New" w:hAnsi="Angsana New"/>
          <w:cs/>
        </w:rPr>
        <w:t>ท</w:t>
      </w:r>
    </w:p>
    <w:tbl>
      <w:tblPr>
        <w:tblW w:w="9704" w:type="dxa"/>
        <w:tblInd w:w="639" w:type="dxa"/>
        <w:tblLayout w:type="fixed"/>
        <w:tblLook w:val="0600" w:firstRow="0" w:lastRow="0" w:firstColumn="0" w:lastColumn="0" w:noHBand="1" w:noVBand="1"/>
      </w:tblPr>
      <w:tblGrid>
        <w:gridCol w:w="4874"/>
        <w:gridCol w:w="1243"/>
        <w:gridCol w:w="1250"/>
        <w:gridCol w:w="1158"/>
        <w:gridCol w:w="1179"/>
      </w:tblGrid>
      <w:tr w:rsidR="00A91662" w:rsidRPr="005C2463" w14:paraId="029E409B" w14:textId="77777777" w:rsidTr="00154BFF">
        <w:tc>
          <w:tcPr>
            <w:tcW w:w="48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ACA668B" w14:textId="77777777" w:rsidR="00A91662" w:rsidRPr="005C2463" w:rsidRDefault="00A91662" w:rsidP="00DE575C">
            <w:pPr>
              <w:widowControl w:val="0"/>
              <w:tabs>
                <w:tab w:val="left" w:pos="360"/>
                <w:tab w:val="left" w:pos="900"/>
                <w:tab w:val="left" w:pos="1440"/>
              </w:tabs>
              <w:spacing w:line="216" w:lineRule="auto"/>
              <w:ind w:left="-108" w:right="-108"/>
              <w:jc w:val="center"/>
              <w:rPr>
                <w:rFonts w:ascii="Angsana New" w:hAnsi="Angsana New"/>
                <w:cs/>
              </w:rPr>
            </w:pPr>
            <w:r w:rsidRPr="005C2463">
              <w:rPr>
                <w:rFonts w:ascii="Angsana New" w:hAnsi="Angsana New"/>
                <w:cs/>
              </w:rPr>
              <w:t>รายการ</w:t>
            </w:r>
          </w:p>
        </w:tc>
        <w:tc>
          <w:tcPr>
            <w:tcW w:w="24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1CC9F6A" w14:textId="77777777" w:rsidR="00A91662" w:rsidRPr="005C2463" w:rsidRDefault="00A91662" w:rsidP="00DE575C">
            <w:pPr>
              <w:ind w:left="-18" w:right="-57" w:firstLine="18"/>
              <w:jc w:val="center"/>
              <w:rPr>
                <w:rFonts w:ascii="Angsana New" w:hAnsi="Angsana New"/>
              </w:rPr>
            </w:pPr>
            <w:r w:rsidRPr="005C2463">
              <w:rPr>
                <w:rFonts w:ascii="Angsana New" w:hAnsi="Angsana New"/>
                <w:cs/>
              </w:rPr>
              <w:t>สัดส่วนการถือหุ้</w:t>
            </w:r>
            <w:r w:rsidRPr="005C2463">
              <w:rPr>
                <w:rFonts w:ascii="Angsana New" w:hAnsi="Angsana New" w:hint="cs"/>
                <w:cs/>
              </w:rPr>
              <w:t>น</w:t>
            </w:r>
            <w:r w:rsidRPr="005C2463">
              <w:rPr>
                <w:rFonts w:ascii="Angsana New" w:hAnsi="Angsana New"/>
              </w:rPr>
              <w:t>(%)</w:t>
            </w:r>
          </w:p>
        </w:tc>
        <w:tc>
          <w:tcPr>
            <w:tcW w:w="233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0C72D6" w14:textId="77777777" w:rsidR="00A91662" w:rsidRPr="005C2463" w:rsidRDefault="00A91662" w:rsidP="00DE575C">
            <w:pPr>
              <w:ind w:left="526" w:right="-108" w:hanging="634"/>
              <w:jc w:val="center"/>
              <w:rPr>
                <w:rFonts w:ascii="Angsana New" w:hAnsi="Angsana New"/>
              </w:rPr>
            </w:pPr>
            <w:r w:rsidRPr="005C2463">
              <w:rPr>
                <w:rFonts w:ascii="Angsana New" w:hAnsi="Angsana New" w:hint="cs"/>
                <w:cs/>
              </w:rPr>
              <w:t>งบการเงินรวมและ</w:t>
            </w:r>
          </w:p>
        </w:tc>
      </w:tr>
      <w:tr w:rsidR="00A91662" w:rsidRPr="005C2463" w14:paraId="30ADAD63" w14:textId="77777777" w:rsidTr="00154BFF">
        <w:tc>
          <w:tcPr>
            <w:tcW w:w="487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C212B04" w14:textId="77777777" w:rsidR="00A91662" w:rsidRPr="005C2463" w:rsidRDefault="00A91662" w:rsidP="00DE575C">
            <w:pPr>
              <w:widowControl w:val="0"/>
              <w:tabs>
                <w:tab w:val="left" w:pos="360"/>
                <w:tab w:val="left" w:pos="900"/>
                <w:tab w:val="left" w:pos="1440"/>
              </w:tabs>
              <w:spacing w:line="216" w:lineRule="auto"/>
              <w:ind w:left="-108" w:right="-10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49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7BEE7A" w14:textId="77777777" w:rsidR="00A91662" w:rsidRPr="005C2463" w:rsidRDefault="00A91662" w:rsidP="00DE575C">
            <w:pPr>
              <w:ind w:left="-18" w:right="-57" w:firstLine="1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33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78ADBC" w14:textId="77777777" w:rsidR="00A91662" w:rsidRPr="005C2463" w:rsidRDefault="00A91662" w:rsidP="00DE575C">
            <w:pPr>
              <w:ind w:left="526" w:right="-108" w:hanging="634"/>
              <w:jc w:val="center"/>
              <w:rPr>
                <w:rFonts w:ascii="Angsana New" w:hAnsi="Angsana New"/>
                <w:cs/>
              </w:rPr>
            </w:pPr>
            <w:r w:rsidRPr="005C2463">
              <w:rPr>
                <w:rFonts w:ascii="Angsana New" w:hAnsi="Angsana New" w:hint="cs"/>
                <w:cs/>
              </w:rPr>
              <w:t>งบการเงินเฉพาะกิจการ</w:t>
            </w:r>
          </w:p>
        </w:tc>
      </w:tr>
      <w:tr w:rsidR="00F27AFA" w:rsidRPr="005C2463" w14:paraId="3EE7FF48" w14:textId="77777777" w:rsidTr="00154BFF">
        <w:tc>
          <w:tcPr>
            <w:tcW w:w="48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16943" w14:textId="77777777" w:rsidR="00F27AFA" w:rsidRPr="005C2463" w:rsidRDefault="00F27AFA" w:rsidP="00F27AFA">
            <w:pPr>
              <w:tabs>
                <w:tab w:val="left" w:pos="526"/>
              </w:tabs>
              <w:ind w:left="526" w:hanging="526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0F8FFA75" w14:textId="30B16E59" w:rsidR="00F27AFA" w:rsidRPr="005F6218" w:rsidRDefault="00F27AFA" w:rsidP="00F27AFA">
            <w:pPr>
              <w:ind w:left="-108" w:right="-108"/>
              <w:jc w:val="center"/>
              <w:rPr>
                <w:rFonts w:ascii="Angsana New" w:hAnsi="Angsana New"/>
              </w:rPr>
            </w:pPr>
            <w:r w:rsidRPr="00D60E45">
              <w:rPr>
                <w:color w:val="000000" w:themeColor="text1"/>
                <w:sz w:val="30"/>
                <w:szCs w:val="30"/>
                <w:cs/>
              </w:rPr>
              <w:t>3</w:t>
            </w:r>
            <w:r>
              <w:rPr>
                <w:rFonts w:hint="cs"/>
                <w:color w:val="000000" w:themeColor="text1"/>
                <w:sz w:val="30"/>
                <w:szCs w:val="30"/>
                <w:cs/>
              </w:rPr>
              <w:t>1</w:t>
            </w:r>
            <w:r w:rsidRPr="00D60E45">
              <w:rPr>
                <w:color w:val="000000" w:themeColor="text1"/>
                <w:sz w:val="30"/>
                <w:szCs w:val="30"/>
              </w:rPr>
              <w:t xml:space="preserve"> </w:t>
            </w:r>
            <w:r>
              <w:rPr>
                <w:rFonts w:hint="cs"/>
                <w:color w:val="000000" w:themeColor="text1"/>
                <w:sz w:val="30"/>
                <w:szCs w:val="30"/>
                <w:cs/>
              </w:rPr>
              <w:t>มี</w:t>
            </w:r>
            <w:r w:rsidRPr="00D60E45">
              <w:rPr>
                <w:color w:val="000000" w:themeColor="text1"/>
                <w:sz w:val="30"/>
                <w:szCs w:val="30"/>
                <w:cs/>
              </w:rPr>
              <w:t>.</w:t>
            </w:r>
            <w:r>
              <w:rPr>
                <w:rFonts w:hint="cs"/>
                <w:color w:val="000000" w:themeColor="text1"/>
                <w:sz w:val="30"/>
                <w:szCs w:val="30"/>
                <w:cs/>
              </w:rPr>
              <w:t>ค</w:t>
            </w:r>
            <w:r w:rsidRPr="00D60E45">
              <w:rPr>
                <w:color w:val="000000" w:themeColor="text1"/>
                <w:sz w:val="30"/>
                <w:szCs w:val="30"/>
                <w:cs/>
              </w:rPr>
              <w:t xml:space="preserve">. </w:t>
            </w:r>
            <w:r w:rsidRPr="00D60E45">
              <w:rPr>
                <w:color w:val="000000" w:themeColor="text1"/>
                <w:sz w:val="30"/>
                <w:szCs w:val="30"/>
              </w:rPr>
              <w:t>256</w:t>
            </w:r>
            <w:r w:rsidR="00CF6335">
              <w:rPr>
                <w:color w:val="000000" w:themeColor="text1"/>
                <w:sz w:val="30"/>
                <w:szCs w:val="30"/>
              </w:rPr>
              <w:t>8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8824CC" w14:textId="20D4E7D3" w:rsidR="00F27AFA" w:rsidRPr="005F6218" w:rsidRDefault="00F27AFA" w:rsidP="00F27AFA">
            <w:pPr>
              <w:ind w:left="-108" w:right="-108" w:firstLine="18"/>
              <w:jc w:val="center"/>
              <w:rPr>
                <w:rFonts w:ascii="Angsana New" w:hAnsi="Angsana New"/>
              </w:rPr>
            </w:pPr>
            <w:r w:rsidRPr="0037734E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37734E">
              <w:rPr>
                <w:rFonts w:ascii="Angsana New" w:hAnsi="Angsana New" w:hint="cs"/>
                <w:sz w:val="30"/>
                <w:szCs w:val="30"/>
                <w:cs/>
              </w:rPr>
              <w:t xml:space="preserve">ธ.ค. </w:t>
            </w:r>
            <w:r w:rsidRPr="0037734E">
              <w:rPr>
                <w:rFonts w:ascii="Angsana New" w:hAnsi="Angsana New"/>
                <w:sz w:val="30"/>
                <w:szCs w:val="30"/>
              </w:rPr>
              <w:t>256</w:t>
            </w:r>
            <w:r w:rsidR="00CF6335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7EF87079" w14:textId="5F70311D" w:rsidR="00F27AFA" w:rsidRPr="005F6218" w:rsidRDefault="00F27AFA" w:rsidP="00F27AFA">
            <w:pPr>
              <w:ind w:left="-108" w:right="-108"/>
              <w:jc w:val="center"/>
              <w:rPr>
                <w:rFonts w:ascii="Angsana New" w:hAnsi="Angsana New"/>
              </w:rPr>
            </w:pPr>
            <w:r w:rsidRPr="00D60E45">
              <w:rPr>
                <w:color w:val="000000" w:themeColor="text1"/>
                <w:sz w:val="30"/>
                <w:szCs w:val="30"/>
                <w:cs/>
              </w:rPr>
              <w:t>3</w:t>
            </w:r>
            <w:r>
              <w:rPr>
                <w:rFonts w:hint="cs"/>
                <w:color w:val="000000" w:themeColor="text1"/>
                <w:sz w:val="30"/>
                <w:szCs w:val="30"/>
                <w:cs/>
              </w:rPr>
              <w:t>1</w:t>
            </w:r>
            <w:r w:rsidRPr="00D60E45">
              <w:rPr>
                <w:color w:val="000000" w:themeColor="text1"/>
                <w:sz w:val="30"/>
                <w:szCs w:val="30"/>
              </w:rPr>
              <w:t xml:space="preserve"> </w:t>
            </w:r>
            <w:r>
              <w:rPr>
                <w:rFonts w:hint="cs"/>
                <w:color w:val="000000" w:themeColor="text1"/>
                <w:sz w:val="30"/>
                <w:szCs w:val="30"/>
                <w:cs/>
              </w:rPr>
              <w:t>มี</w:t>
            </w:r>
            <w:r w:rsidRPr="00D60E45">
              <w:rPr>
                <w:color w:val="000000" w:themeColor="text1"/>
                <w:sz w:val="30"/>
                <w:szCs w:val="30"/>
                <w:cs/>
              </w:rPr>
              <w:t>.</w:t>
            </w:r>
            <w:r>
              <w:rPr>
                <w:rFonts w:hint="cs"/>
                <w:color w:val="000000" w:themeColor="text1"/>
                <w:sz w:val="30"/>
                <w:szCs w:val="30"/>
                <w:cs/>
              </w:rPr>
              <w:t>ค</w:t>
            </w:r>
            <w:r w:rsidRPr="00D60E45">
              <w:rPr>
                <w:color w:val="000000" w:themeColor="text1"/>
                <w:sz w:val="30"/>
                <w:szCs w:val="30"/>
                <w:cs/>
              </w:rPr>
              <w:t xml:space="preserve">. </w:t>
            </w:r>
            <w:r w:rsidRPr="00D60E45">
              <w:rPr>
                <w:color w:val="000000" w:themeColor="text1"/>
                <w:sz w:val="30"/>
                <w:szCs w:val="30"/>
              </w:rPr>
              <w:t>256</w:t>
            </w:r>
            <w:r w:rsidR="00CF6335">
              <w:rPr>
                <w:color w:val="000000" w:themeColor="text1"/>
                <w:sz w:val="30"/>
                <w:szCs w:val="30"/>
              </w:rPr>
              <w:t>8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FFC9A8" w14:textId="50A7F06F" w:rsidR="00F27AFA" w:rsidRPr="005F6218" w:rsidRDefault="00F27AFA" w:rsidP="00F27AFA">
            <w:pPr>
              <w:ind w:left="-108" w:right="-108" w:firstLine="18"/>
              <w:jc w:val="center"/>
              <w:rPr>
                <w:rFonts w:ascii="Angsana New" w:hAnsi="Angsana New"/>
              </w:rPr>
            </w:pPr>
            <w:r w:rsidRPr="0037734E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37734E">
              <w:rPr>
                <w:rFonts w:ascii="Angsana New" w:hAnsi="Angsana New" w:hint="cs"/>
                <w:sz w:val="30"/>
                <w:szCs w:val="30"/>
                <w:cs/>
              </w:rPr>
              <w:t xml:space="preserve">ธ.ค. </w:t>
            </w:r>
            <w:r w:rsidRPr="0037734E">
              <w:rPr>
                <w:rFonts w:ascii="Angsana New" w:hAnsi="Angsana New"/>
                <w:sz w:val="30"/>
                <w:szCs w:val="30"/>
              </w:rPr>
              <w:t>256</w:t>
            </w:r>
            <w:r w:rsidR="00CF6335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F27AFA" w:rsidRPr="005C2463" w14:paraId="736126F1" w14:textId="77777777" w:rsidTr="00CA4E4A">
        <w:tc>
          <w:tcPr>
            <w:tcW w:w="4874" w:type="dxa"/>
            <w:tcBorders>
              <w:left w:val="single" w:sz="4" w:space="0" w:color="auto"/>
              <w:right w:val="single" w:sz="4" w:space="0" w:color="auto"/>
            </w:tcBorders>
          </w:tcPr>
          <w:p w14:paraId="65395169" w14:textId="77777777" w:rsidR="00F27AFA" w:rsidRPr="005C2463" w:rsidRDefault="00F27AFA" w:rsidP="00F27AFA">
            <w:pPr>
              <w:tabs>
                <w:tab w:val="left" w:pos="526"/>
              </w:tabs>
              <w:rPr>
                <w:rFonts w:ascii="Angsana New" w:hAnsi="Angsana New"/>
                <w:u w:val="single"/>
                <w:cs/>
              </w:rPr>
            </w:pPr>
            <w:r w:rsidRPr="005C2463">
              <w:rPr>
                <w:rFonts w:ascii="Angsana New" w:hAnsi="Angsana New" w:hint="cs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243" w:type="dxa"/>
            <w:tcBorders>
              <w:left w:val="single" w:sz="4" w:space="0" w:color="auto"/>
              <w:right w:val="dashed" w:sz="4" w:space="0" w:color="auto"/>
            </w:tcBorders>
          </w:tcPr>
          <w:p w14:paraId="62F50455" w14:textId="77777777" w:rsidR="00F27AFA" w:rsidRPr="005C2463" w:rsidRDefault="00F27AFA" w:rsidP="00F27AFA">
            <w:pPr>
              <w:tabs>
                <w:tab w:val="left" w:pos="600"/>
              </w:tabs>
              <w:ind w:left="526" w:right="-118" w:hanging="52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50" w:type="dxa"/>
            <w:tcBorders>
              <w:left w:val="nil"/>
              <w:right w:val="single" w:sz="4" w:space="0" w:color="auto"/>
            </w:tcBorders>
          </w:tcPr>
          <w:p w14:paraId="6CB40CE3" w14:textId="77777777" w:rsidR="00F27AFA" w:rsidRPr="005C2463" w:rsidRDefault="00F27AFA" w:rsidP="00F27AFA">
            <w:pPr>
              <w:tabs>
                <w:tab w:val="left" w:pos="600"/>
              </w:tabs>
              <w:ind w:left="526" w:right="-118" w:hanging="52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158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  <w:vAlign w:val="center"/>
          </w:tcPr>
          <w:p w14:paraId="525F62C4" w14:textId="77777777" w:rsidR="00F27AFA" w:rsidRPr="005C2463" w:rsidRDefault="00F27AFA" w:rsidP="00F27AFA">
            <w:pPr>
              <w:ind w:left="526" w:right="-209" w:hanging="526"/>
              <w:jc w:val="center"/>
              <w:rPr>
                <w:rFonts w:ascii="Angsana New" w:hAnsi="Angsana New"/>
              </w:rPr>
            </w:pPr>
          </w:p>
        </w:tc>
        <w:tc>
          <w:tcPr>
            <w:tcW w:w="1179" w:type="dxa"/>
            <w:tcBorders>
              <w:left w:val="nil"/>
              <w:right w:val="single" w:sz="4" w:space="0" w:color="auto"/>
            </w:tcBorders>
            <w:vAlign w:val="center"/>
          </w:tcPr>
          <w:p w14:paraId="305CCE3F" w14:textId="77777777" w:rsidR="00F27AFA" w:rsidRPr="005C2463" w:rsidRDefault="00F27AFA" w:rsidP="00F27AFA">
            <w:pPr>
              <w:ind w:left="526" w:right="-209" w:hanging="526"/>
              <w:jc w:val="center"/>
              <w:rPr>
                <w:rFonts w:ascii="Angsana New" w:hAnsi="Angsana New"/>
              </w:rPr>
            </w:pPr>
          </w:p>
        </w:tc>
      </w:tr>
      <w:tr w:rsidR="00F27AFA" w:rsidRPr="005C2463" w14:paraId="737638B0" w14:textId="77777777" w:rsidTr="00CA4E4A">
        <w:tc>
          <w:tcPr>
            <w:tcW w:w="48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FE681" w14:textId="6C2BC426" w:rsidR="00F27AFA" w:rsidRPr="005C2463" w:rsidRDefault="00F27AFA" w:rsidP="00F27AFA">
            <w:pPr>
              <w:ind w:left="-18" w:right="-78" w:firstLine="18"/>
              <w:jc w:val="both"/>
              <w:rPr>
                <w:rFonts w:ascii="Angsana New" w:hAnsi="Angsana New"/>
              </w:rPr>
            </w:pPr>
            <w:r w:rsidRPr="005C2463">
              <w:rPr>
                <w:rFonts w:ascii="Angsana New" w:hAnsi="Angsana New"/>
                <w:cs/>
              </w:rPr>
              <w:t>บริษัท ยู แอนด์ ไอ คอร์โปเรชั่น จำกัด</w:t>
            </w:r>
            <w:r w:rsidRPr="005C2463">
              <w:rPr>
                <w:rFonts w:ascii="Angsana New" w:hAnsi="Angsana New" w:hint="cs"/>
                <w:cs/>
              </w:rPr>
              <w:t>*</w:t>
            </w:r>
          </w:p>
        </w:tc>
        <w:tc>
          <w:tcPr>
            <w:tcW w:w="1243" w:type="dxa"/>
            <w:tcBorders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6FDAE5E9" w14:textId="77777777" w:rsidR="00F27AFA" w:rsidRPr="009E1405" w:rsidRDefault="00F27AFA" w:rsidP="00F27AFA">
            <w:pPr>
              <w:ind w:left="-18" w:firstLine="18"/>
              <w:jc w:val="center"/>
              <w:rPr>
                <w:rFonts w:ascii="Angsana New" w:hAnsi="Angsana New"/>
              </w:rPr>
            </w:pPr>
            <w:r w:rsidRPr="009E1405">
              <w:rPr>
                <w:rFonts w:ascii="Angsana New" w:hAnsi="Angsana New"/>
              </w:rPr>
              <w:t>99.99</w:t>
            </w:r>
          </w:p>
        </w:tc>
        <w:tc>
          <w:tcPr>
            <w:tcW w:w="1250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3BB31002" w14:textId="77777777" w:rsidR="00F27AFA" w:rsidRPr="009E1405" w:rsidRDefault="00F27AFA" w:rsidP="00F27AFA">
            <w:pPr>
              <w:ind w:left="-18" w:firstLine="18"/>
              <w:jc w:val="center"/>
              <w:rPr>
                <w:rFonts w:ascii="Angsana New" w:hAnsi="Angsana New"/>
              </w:rPr>
            </w:pPr>
            <w:r w:rsidRPr="009E1405">
              <w:rPr>
                <w:rFonts w:ascii="Angsana New" w:hAnsi="Angsana New"/>
              </w:rPr>
              <w:t>99.99</w:t>
            </w:r>
          </w:p>
        </w:tc>
        <w:tc>
          <w:tcPr>
            <w:tcW w:w="1158" w:type="dxa"/>
            <w:tcBorders>
              <w:left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</w:tcPr>
          <w:p w14:paraId="5F79FA03" w14:textId="6F6B1B59" w:rsidR="00F27AFA" w:rsidRPr="004661E8" w:rsidRDefault="00D632F9" w:rsidP="00D632F9">
            <w:pPr>
              <w:tabs>
                <w:tab w:val="decimal" w:pos="851"/>
              </w:tabs>
              <w:ind w:left="-18" w:firstLine="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34,999</w:t>
            </w:r>
          </w:p>
        </w:tc>
        <w:tc>
          <w:tcPr>
            <w:tcW w:w="1179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65792466" w14:textId="77777777" w:rsidR="00F27AFA" w:rsidRPr="005C2463" w:rsidRDefault="00F27AFA" w:rsidP="00F82086">
            <w:pPr>
              <w:tabs>
                <w:tab w:val="decimal" w:pos="851"/>
              </w:tabs>
              <w:ind w:left="-108" w:right="-109" w:firstLine="18"/>
              <w:jc w:val="both"/>
              <w:rPr>
                <w:rFonts w:ascii="Angsana New" w:hAnsi="Angsana New"/>
              </w:rPr>
            </w:pPr>
            <w:r w:rsidRPr="005C2463">
              <w:rPr>
                <w:rFonts w:ascii="Angsana New" w:hAnsi="Angsana New"/>
              </w:rPr>
              <w:t>34,999</w:t>
            </w:r>
          </w:p>
        </w:tc>
      </w:tr>
      <w:tr w:rsidR="00CA4E4A" w:rsidRPr="005C2463" w14:paraId="3C1956E0" w14:textId="77777777" w:rsidTr="00CA4E4A">
        <w:tc>
          <w:tcPr>
            <w:tcW w:w="4874" w:type="dxa"/>
            <w:tcBorders>
              <w:top w:val="single" w:sz="4" w:space="0" w:color="auto"/>
              <w:left w:val="single" w:sz="4" w:space="0" w:color="auto"/>
            </w:tcBorders>
          </w:tcPr>
          <w:p w14:paraId="2827C7DA" w14:textId="7F1E42D5" w:rsidR="00CA4E4A" w:rsidRPr="005C2463" w:rsidRDefault="00CA4E4A" w:rsidP="00F27AFA">
            <w:pPr>
              <w:ind w:left="-18" w:right="-78" w:firstLine="18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รวมราคาทุน</w:t>
            </w:r>
          </w:p>
        </w:tc>
        <w:tc>
          <w:tcPr>
            <w:tcW w:w="1243" w:type="dxa"/>
            <w:tcBorders>
              <w:top w:val="single" w:sz="4" w:space="0" w:color="auto"/>
            </w:tcBorders>
          </w:tcPr>
          <w:p w14:paraId="192AC745" w14:textId="77777777" w:rsidR="00CA4E4A" w:rsidRPr="009E1405" w:rsidRDefault="00CA4E4A" w:rsidP="00F27AFA">
            <w:pPr>
              <w:ind w:left="-18" w:firstLine="18"/>
              <w:jc w:val="center"/>
              <w:rPr>
                <w:rFonts w:ascii="Angsana New" w:hAnsi="Angsana New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192B6A13" w14:textId="77777777" w:rsidR="00CA4E4A" w:rsidRPr="009E1405" w:rsidRDefault="00CA4E4A" w:rsidP="00F27AFA">
            <w:pPr>
              <w:ind w:left="-18" w:firstLine="18"/>
              <w:jc w:val="center"/>
              <w:rPr>
                <w:rFonts w:ascii="Angsana New" w:hAnsi="Angsana New"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14:paraId="319123BC" w14:textId="446FCBA9" w:rsidR="00CA4E4A" w:rsidRDefault="00CA4E4A" w:rsidP="00D632F9">
            <w:pPr>
              <w:tabs>
                <w:tab w:val="decimal" w:pos="851"/>
              </w:tabs>
              <w:ind w:left="-18" w:firstLine="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34,999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2814AC0E" w14:textId="0C89F848" w:rsidR="00CA4E4A" w:rsidRPr="005C2463" w:rsidRDefault="00CA4E4A" w:rsidP="00F82086">
            <w:pPr>
              <w:tabs>
                <w:tab w:val="decimal" w:pos="851"/>
              </w:tabs>
              <w:ind w:left="-108" w:right="-109" w:firstLine="18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34,999</w:t>
            </w:r>
          </w:p>
        </w:tc>
      </w:tr>
      <w:tr w:rsidR="00F27AFA" w:rsidRPr="005C2463" w14:paraId="59308DE6" w14:textId="77777777" w:rsidTr="00CA4E4A">
        <w:tc>
          <w:tcPr>
            <w:tcW w:w="736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1D92B" w14:textId="77777777" w:rsidR="00F27AFA" w:rsidRPr="009E1405" w:rsidRDefault="00F27AFA" w:rsidP="00F27AFA">
            <w:pPr>
              <w:tabs>
                <w:tab w:val="left" w:pos="260"/>
              </w:tabs>
              <w:ind w:left="526" w:right="-118" w:hanging="526"/>
              <w:rPr>
                <w:rFonts w:ascii="Angsana New" w:hAnsi="Angsana New"/>
                <w:cs/>
              </w:rPr>
            </w:pPr>
            <w:r w:rsidRPr="009E1405">
              <w:rPr>
                <w:rFonts w:ascii="Angsana New" w:hAnsi="Angsana New" w:hint="cs"/>
                <w:u w:val="single"/>
                <w:cs/>
              </w:rPr>
              <w:t>หัก</w:t>
            </w:r>
            <w:r w:rsidRPr="009E1405">
              <w:rPr>
                <w:rFonts w:ascii="Angsana New" w:hAnsi="Angsana New" w:hint="cs"/>
                <w:cs/>
              </w:rPr>
              <w:t xml:space="preserve"> ผลขาดทุนจากการวัดมูลค่าเงินลงทุน</w:t>
            </w:r>
          </w:p>
        </w:tc>
        <w:tc>
          <w:tcPr>
            <w:tcW w:w="1158" w:type="dxa"/>
            <w:tcBorders>
              <w:left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</w:tcPr>
          <w:p w14:paraId="1725270E" w14:textId="704C7731" w:rsidR="00F27AFA" w:rsidRPr="004661E8" w:rsidRDefault="00D632F9" w:rsidP="00D632F9">
            <w:pPr>
              <w:tabs>
                <w:tab w:val="decimal" w:pos="851"/>
              </w:tabs>
              <w:ind w:left="-18" w:firstLine="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(34,999)</w:t>
            </w:r>
          </w:p>
        </w:tc>
        <w:tc>
          <w:tcPr>
            <w:tcW w:w="1179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0758152A" w14:textId="5FC5667D" w:rsidR="00F27AFA" w:rsidRPr="005C2463" w:rsidRDefault="00F27AFA" w:rsidP="00F82086">
            <w:pPr>
              <w:tabs>
                <w:tab w:val="decimal" w:pos="851"/>
              </w:tabs>
              <w:ind w:left="-108" w:right="-109" w:firstLine="18"/>
              <w:jc w:val="both"/>
              <w:rPr>
                <w:rFonts w:ascii="Angsana New" w:hAnsi="Angsana New"/>
              </w:rPr>
            </w:pPr>
            <w:r w:rsidRPr="005C2463">
              <w:rPr>
                <w:rFonts w:ascii="Angsana New" w:hAnsi="Angsana New"/>
              </w:rPr>
              <w:t>(3</w:t>
            </w:r>
            <w:r w:rsidR="007734EE">
              <w:rPr>
                <w:rFonts w:ascii="Angsana New" w:hAnsi="Angsana New" w:hint="cs"/>
                <w:cs/>
              </w:rPr>
              <w:t>4</w:t>
            </w:r>
            <w:r>
              <w:rPr>
                <w:rFonts w:ascii="Angsana New" w:hAnsi="Angsana New"/>
              </w:rPr>
              <w:t>,</w:t>
            </w:r>
            <w:r w:rsidR="00D17D43">
              <w:rPr>
                <w:rFonts w:ascii="Angsana New" w:hAnsi="Angsana New"/>
              </w:rPr>
              <w:t>999</w:t>
            </w:r>
            <w:r w:rsidRPr="005C2463">
              <w:rPr>
                <w:rFonts w:ascii="Angsana New" w:hAnsi="Angsana New"/>
              </w:rPr>
              <w:t>)</w:t>
            </w:r>
          </w:p>
        </w:tc>
      </w:tr>
      <w:tr w:rsidR="00F27AFA" w:rsidRPr="005C2463" w14:paraId="4D43215C" w14:textId="77777777" w:rsidTr="00154BFF">
        <w:tc>
          <w:tcPr>
            <w:tcW w:w="736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09FC0" w14:textId="77777777" w:rsidR="00F27AFA" w:rsidRPr="009E1405" w:rsidRDefault="00F27AFA" w:rsidP="00F27AFA">
            <w:pPr>
              <w:tabs>
                <w:tab w:val="decimal" w:pos="288"/>
              </w:tabs>
              <w:ind w:left="-18" w:firstLine="18"/>
              <w:rPr>
                <w:rFonts w:ascii="Angsana New" w:hAnsi="Angsana New"/>
              </w:rPr>
            </w:pPr>
            <w:r w:rsidRPr="009E1405">
              <w:rPr>
                <w:rFonts w:ascii="Angsana New" w:hAnsi="Angsana New" w:hint="cs"/>
                <w:cs/>
              </w:rPr>
              <w:t>รวมเงินลงทุนในตราสารทุนที่ไม่อยู่ในความต้องการของตลาด</w:t>
            </w:r>
            <w:r w:rsidRPr="009E1405">
              <w:rPr>
                <w:rFonts w:ascii="Angsana New" w:hAnsi="Angsana New"/>
              </w:rPr>
              <w:t xml:space="preserve"> - </w:t>
            </w:r>
            <w:r w:rsidRPr="009E1405">
              <w:rPr>
                <w:rFonts w:ascii="Angsana New" w:hAnsi="Angsana New" w:hint="cs"/>
                <w:cs/>
              </w:rPr>
              <w:t>มูลค่ายุติธรรม</w:t>
            </w:r>
          </w:p>
        </w:tc>
        <w:tc>
          <w:tcPr>
            <w:tcW w:w="1158" w:type="dxa"/>
            <w:tcBorders>
              <w:left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</w:tcPr>
          <w:p w14:paraId="16BD5182" w14:textId="77777777" w:rsidR="00F27AFA" w:rsidRPr="009E1405" w:rsidRDefault="00F27AFA" w:rsidP="0073344D">
            <w:pPr>
              <w:tabs>
                <w:tab w:val="decimal" w:pos="624"/>
              </w:tabs>
              <w:ind w:left="-18" w:firstLine="18"/>
              <w:rPr>
                <w:rFonts w:ascii="Angsana New" w:hAnsi="Angsana New"/>
              </w:rPr>
            </w:pPr>
            <w:r w:rsidRPr="009E1405">
              <w:rPr>
                <w:rFonts w:ascii="Angsana New" w:hAnsi="Angsana New"/>
              </w:rPr>
              <w:t>-</w:t>
            </w:r>
          </w:p>
        </w:tc>
        <w:tc>
          <w:tcPr>
            <w:tcW w:w="1179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77ECAA03" w14:textId="2F62CFA1" w:rsidR="00F27AFA" w:rsidRPr="005C2463" w:rsidRDefault="00D17D43" w:rsidP="00D17D43">
            <w:pPr>
              <w:tabs>
                <w:tab w:val="decimal" w:pos="624"/>
              </w:tabs>
              <w:ind w:left="-18" w:firstLine="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</w:tbl>
    <w:p w14:paraId="7E675634" w14:textId="77777777" w:rsidR="00DC7D64" w:rsidRPr="00DC7D64" w:rsidRDefault="00952B12" w:rsidP="00226F7A">
      <w:pPr>
        <w:pStyle w:val="BodyText2"/>
        <w:ind w:left="426" w:right="-439" w:firstLine="204"/>
        <w:rPr>
          <w:rFonts w:ascii="Angsana New" w:hAnsi="Angsana New"/>
          <w:sz w:val="8"/>
          <w:szCs w:val="8"/>
        </w:rPr>
      </w:pPr>
      <w:r>
        <w:rPr>
          <w:rFonts w:ascii="Angsana New" w:hAnsi="Angsana New"/>
          <w:sz w:val="24"/>
          <w:szCs w:val="24"/>
        </w:rPr>
        <w:tab/>
      </w:r>
    </w:p>
    <w:p w14:paraId="2363B265" w14:textId="5D62F2D6" w:rsidR="00A91662" w:rsidRDefault="00DC7D64" w:rsidP="00226F7A">
      <w:pPr>
        <w:pStyle w:val="BodyText2"/>
        <w:ind w:left="426" w:right="-439" w:firstLine="204"/>
        <w:rPr>
          <w:rFonts w:ascii="Angsana New" w:hAnsi="Angsana New"/>
          <w:sz w:val="24"/>
          <w:szCs w:val="24"/>
        </w:rPr>
      </w:pPr>
      <w:r>
        <w:rPr>
          <w:rFonts w:ascii="Angsana New" w:hAnsi="Angsana New"/>
          <w:sz w:val="24"/>
          <w:szCs w:val="24"/>
        </w:rPr>
        <w:tab/>
      </w:r>
      <w:r w:rsidR="00A91662" w:rsidRPr="00791E14">
        <w:rPr>
          <w:rFonts w:ascii="Angsana New" w:hAnsi="Angsana New" w:hint="cs"/>
          <w:sz w:val="24"/>
          <w:szCs w:val="24"/>
          <w:cs/>
        </w:rPr>
        <w:t>* อยู่ระหว่างการชำระบัญชี</w:t>
      </w:r>
    </w:p>
    <w:p w14:paraId="029A166C" w14:textId="77777777" w:rsidR="00B1241D" w:rsidRPr="000C20B3" w:rsidRDefault="00B1241D" w:rsidP="00AF078F">
      <w:pPr>
        <w:pStyle w:val="BodyText2"/>
        <w:ind w:left="426" w:right="-439" w:firstLine="204"/>
        <w:rPr>
          <w:rFonts w:ascii="Angsana New" w:hAnsi="Angsana New"/>
        </w:rPr>
      </w:pPr>
    </w:p>
    <w:p w14:paraId="42BF9CB7" w14:textId="77777777" w:rsidR="00226F7A" w:rsidRPr="00646772" w:rsidRDefault="00226F7A" w:rsidP="00226F7A">
      <w:pPr>
        <w:ind w:left="-140" w:right="-893" w:firstLine="756"/>
        <w:jc w:val="both"/>
        <w:outlineLvl w:val="0"/>
        <w:rPr>
          <w:rFonts w:ascii="Angsana New" w:hAnsi="Angsana New"/>
          <w:b/>
          <w:bCs/>
        </w:rPr>
      </w:pPr>
      <w:r w:rsidRPr="00646772">
        <w:rPr>
          <w:rFonts w:ascii="Angsana New" w:hAnsi="Angsana New" w:hint="cs"/>
          <w:b/>
          <w:bCs/>
          <w:cs/>
        </w:rPr>
        <w:t xml:space="preserve">บริษัท </w:t>
      </w:r>
      <w:r w:rsidRPr="00646772">
        <w:rPr>
          <w:rFonts w:ascii="Angsana New" w:hAnsi="Angsana New"/>
          <w:b/>
          <w:bCs/>
          <w:cs/>
        </w:rPr>
        <w:t>ยู แอนด์ ไอ คอร์โปเรชั่น จำกัด</w:t>
      </w:r>
    </w:p>
    <w:p w14:paraId="01F48B4E" w14:textId="76AA1A45" w:rsidR="00B1241D" w:rsidRDefault="00226F7A" w:rsidP="00B1241D">
      <w:pPr>
        <w:spacing w:line="380" w:lineRule="exact"/>
        <w:ind w:left="618" w:right="-54" w:firstLine="533"/>
        <w:jc w:val="thaiDistribute"/>
        <w:rPr>
          <w:rFonts w:ascii="Angsana New" w:hAnsi="Angsana New"/>
        </w:rPr>
      </w:pPr>
      <w:r w:rsidRPr="00CB40E3">
        <w:rPr>
          <w:rFonts w:ascii="Angsana New" w:hAnsi="Angsana New" w:hint="cs"/>
          <w:cs/>
        </w:rPr>
        <w:t xml:space="preserve">เมื่อวันที่ </w:t>
      </w:r>
      <w:r w:rsidR="00A24B90">
        <w:rPr>
          <w:rFonts w:ascii="Angsana New" w:hAnsi="Angsana New"/>
        </w:rPr>
        <w:t>14</w:t>
      </w:r>
      <w:r w:rsidRPr="00CB40E3">
        <w:rPr>
          <w:rFonts w:ascii="Angsana New" w:hAnsi="Angsana New" w:hint="cs"/>
          <w:cs/>
        </w:rPr>
        <w:t xml:space="preserve"> ธันวาคม</w:t>
      </w:r>
      <w:r w:rsidRPr="00CB40E3">
        <w:rPr>
          <w:rFonts w:ascii="Angsana New" w:hAnsi="Angsana New"/>
          <w:cs/>
        </w:rPr>
        <w:t xml:space="preserve"> </w:t>
      </w:r>
      <w:r w:rsidR="00A24B90">
        <w:rPr>
          <w:rFonts w:ascii="Angsana New" w:hAnsi="Angsana New"/>
        </w:rPr>
        <w:t>2563</w:t>
      </w:r>
      <w:r w:rsidRPr="00CB40E3">
        <w:rPr>
          <w:rFonts w:ascii="Angsana New" w:hAnsi="Angsana New"/>
          <w:cs/>
        </w:rPr>
        <w:t xml:space="preserve"> บริษัท ยู แอนด์ ไอ คอร์โปเรชั่น จำกัด</w:t>
      </w:r>
      <w:r w:rsidRPr="00CB40E3">
        <w:rPr>
          <w:rFonts w:ascii="Angsana New" w:hAnsi="Angsana New" w:hint="cs"/>
          <w:cs/>
        </w:rPr>
        <w:t xml:space="preserve"> ซึ่งเป็นบริษัทย่อยของบริษัทได้จดทะเบียนเลิกกิจการกับกระทรวงพาณิชย์ และอยู่ระหว่างการชำระบัญชี</w:t>
      </w:r>
      <w:r>
        <w:rPr>
          <w:rFonts w:ascii="Angsana New" w:hAnsi="Angsana New" w:hint="cs"/>
          <w:cs/>
        </w:rPr>
        <w:t xml:space="preserve"> </w:t>
      </w:r>
      <w:r w:rsidRPr="00CB40E3">
        <w:rPr>
          <w:rFonts w:ascii="Angsana New" w:hAnsi="Angsana New" w:hint="cs"/>
          <w:cs/>
        </w:rPr>
        <w:t>จึงได้จัดประเภทเป็นเงินลงทุนในตราสารทุนที่ไม่อยู่</w:t>
      </w:r>
      <w:r w:rsidRPr="00347DE1">
        <w:rPr>
          <w:rFonts w:ascii="Angsana New" w:hAnsi="Angsana New" w:hint="cs"/>
          <w:cs/>
        </w:rPr>
        <w:t>ในความต้องการของตลาด</w:t>
      </w:r>
    </w:p>
    <w:p w14:paraId="113082C0" w14:textId="77777777" w:rsidR="00B1241D" w:rsidRPr="00B1241D" w:rsidRDefault="00B1241D" w:rsidP="00B1241D">
      <w:pPr>
        <w:pStyle w:val="BodyText2"/>
        <w:ind w:left="426" w:right="-439" w:firstLine="204"/>
        <w:rPr>
          <w:rFonts w:ascii="Angsana New" w:hAnsi="Angsana New"/>
          <w:b/>
          <w:bCs/>
          <w:sz w:val="10"/>
          <w:szCs w:val="10"/>
        </w:rPr>
      </w:pPr>
    </w:p>
    <w:p w14:paraId="35B085FB" w14:textId="77777777" w:rsidR="00664EF6" w:rsidRDefault="00664EF6" w:rsidP="00627903">
      <w:pPr>
        <w:pStyle w:val="BodyText2"/>
        <w:ind w:right="-439"/>
        <w:rPr>
          <w:rFonts w:ascii="Angsana New" w:hAnsi="Angsana New"/>
          <w:sz w:val="20"/>
          <w:szCs w:val="20"/>
        </w:rPr>
      </w:pPr>
    </w:p>
    <w:p w14:paraId="3A179E09" w14:textId="77777777" w:rsidR="00D17D43" w:rsidRDefault="00D17D43" w:rsidP="00627903">
      <w:pPr>
        <w:pStyle w:val="BodyText2"/>
        <w:ind w:right="-439"/>
        <w:rPr>
          <w:rFonts w:ascii="Angsana New" w:hAnsi="Angsana New"/>
          <w:sz w:val="20"/>
          <w:szCs w:val="20"/>
        </w:rPr>
      </w:pPr>
    </w:p>
    <w:p w14:paraId="7A80A762" w14:textId="77777777" w:rsidR="00D17D43" w:rsidRDefault="00D17D43" w:rsidP="00627903">
      <w:pPr>
        <w:pStyle w:val="BodyText2"/>
        <w:ind w:right="-439"/>
        <w:rPr>
          <w:rFonts w:ascii="Angsana New" w:hAnsi="Angsana New"/>
          <w:sz w:val="20"/>
          <w:szCs w:val="20"/>
        </w:rPr>
      </w:pPr>
    </w:p>
    <w:p w14:paraId="508E6485" w14:textId="77777777" w:rsidR="00D17D43" w:rsidRDefault="00D17D43" w:rsidP="00627903">
      <w:pPr>
        <w:pStyle w:val="BodyText2"/>
        <w:ind w:right="-439"/>
        <w:rPr>
          <w:rFonts w:ascii="Angsana New" w:hAnsi="Angsana New"/>
          <w:sz w:val="20"/>
          <w:szCs w:val="20"/>
        </w:rPr>
      </w:pPr>
    </w:p>
    <w:p w14:paraId="6810AC73" w14:textId="77777777" w:rsidR="00A240D2" w:rsidRPr="001F7422" w:rsidRDefault="00A240D2" w:rsidP="00627903">
      <w:pPr>
        <w:pStyle w:val="BodyText2"/>
        <w:ind w:right="-439"/>
        <w:rPr>
          <w:rFonts w:ascii="Angsana New" w:hAnsi="Angsana New"/>
          <w:sz w:val="20"/>
          <w:szCs w:val="20"/>
        </w:rPr>
      </w:pPr>
    </w:p>
    <w:p w14:paraId="568CB93C" w14:textId="64841EFA" w:rsidR="005E6AB8" w:rsidRPr="00DE6ED3" w:rsidRDefault="00A0342B" w:rsidP="008636E4">
      <w:pPr>
        <w:numPr>
          <w:ilvl w:val="0"/>
          <w:numId w:val="1"/>
        </w:numPr>
        <w:spacing w:line="300" w:lineRule="atLeast"/>
        <w:ind w:left="630" w:right="-311" w:hanging="346"/>
        <w:rPr>
          <w:rFonts w:ascii="Angsana New" w:hAnsi="Angsana New"/>
          <w:b/>
          <w:bCs/>
        </w:rPr>
      </w:pPr>
      <w:r>
        <w:rPr>
          <w:rFonts w:ascii="Angsana New" w:hAnsi="Angsana New" w:hint="cs"/>
          <w:b/>
          <w:bCs/>
          <w:cs/>
        </w:rPr>
        <w:lastRenderedPageBreak/>
        <w:t>สินทรัพย์ทางการเงินไม่หมุนเวียนอื่น</w:t>
      </w:r>
    </w:p>
    <w:p w14:paraId="68294948" w14:textId="71F8E474" w:rsidR="0087055A" w:rsidRPr="00DE6ED3" w:rsidRDefault="005E6AB8" w:rsidP="00DE6ED3">
      <w:pPr>
        <w:tabs>
          <w:tab w:val="left" w:pos="709"/>
          <w:tab w:val="left" w:pos="1440"/>
        </w:tabs>
        <w:ind w:left="709" w:right="-84" w:hanging="283"/>
        <w:jc w:val="thaiDistribute"/>
        <w:rPr>
          <w:sz w:val="2"/>
          <w:szCs w:val="2"/>
        </w:rPr>
      </w:pPr>
      <w:r w:rsidRPr="003853C4">
        <w:rPr>
          <w:rFonts w:hint="cs"/>
          <w:sz w:val="29"/>
          <w:szCs w:val="29"/>
          <w:cs/>
        </w:rPr>
        <w:t xml:space="preserve">                                                      </w:t>
      </w:r>
      <w:r w:rsidRPr="003853C4">
        <w:rPr>
          <w:sz w:val="29"/>
          <w:szCs w:val="29"/>
        </w:rPr>
        <w:tab/>
      </w:r>
      <w:r w:rsidRPr="003853C4">
        <w:rPr>
          <w:rFonts w:hint="cs"/>
          <w:sz w:val="29"/>
          <w:szCs w:val="29"/>
          <w:cs/>
        </w:rPr>
        <w:t xml:space="preserve">       </w:t>
      </w:r>
      <w:r w:rsidRPr="003853C4">
        <w:rPr>
          <w:sz w:val="29"/>
          <w:szCs w:val="29"/>
        </w:rPr>
        <w:tab/>
      </w:r>
    </w:p>
    <w:p w14:paraId="7D6902D9" w14:textId="3309D58A" w:rsidR="005E6AB8" w:rsidRPr="003853C4" w:rsidRDefault="005E6AB8" w:rsidP="00DE6ED3">
      <w:pPr>
        <w:spacing w:line="380" w:lineRule="exact"/>
        <w:ind w:left="618" w:right="-54" w:firstLine="533"/>
        <w:jc w:val="thaiDistribute"/>
        <w:rPr>
          <w:rFonts w:ascii="Angsana New" w:hAnsi="Angsana New"/>
          <w:cs/>
        </w:rPr>
      </w:pPr>
      <w:r w:rsidRPr="003853C4">
        <w:rPr>
          <w:rFonts w:ascii="Angsana New" w:hAnsi="Angsana New" w:hint="cs"/>
          <w:cs/>
        </w:rPr>
        <w:t>เงินลงทุนในตราสารทุนที่ไม่อยู่ในความต้องการของตลาด-วัดมูลค่ายุติธรรมผ่านงบกำไรขาดทุน</w:t>
      </w:r>
    </w:p>
    <w:p w14:paraId="69CED5C3" w14:textId="255DF6A3" w:rsidR="00AC34FA" w:rsidRPr="003853C4" w:rsidRDefault="00344C73" w:rsidP="00344C73">
      <w:pPr>
        <w:tabs>
          <w:tab w:val="center" w:pos="5480"/>
          <w:tab w:val="right" w:pos="10331"/>
        </w:tabs>
        <w:spacing w:line="300" w:lineRule="atLeast"/>
        <w:ind w:left="630" w:right="-40"/>
        <w:rPr>
          <w:rFonts w:ascii="Angsana New" w:hAnsi="Angsana New"/>
          <w:b/>
          <w:bCs/>
          <w:cs/>
        </w:rPr>
      </w:pPr>
      <w:r>
        <w:rPr>
          <w:cs/>
        </w:rPr>
        <w:tab/>
      </w:r>
      <w:r>
        <w:rPr>
          <w:cs/>
        </w:rPr>
        <w:tab/>
      </w:r>
      <w:r w:rsidR="00AC34FA" w:rsidRPr="003853C4">
        <w:rPr>
          <w:cs/>
        </w:rPr>
        <w:t xml:space="preserve">หน่วย </w:t>
      </w:r>
      <w:r w:rsidR="00AC34FA" w:rsidRPr="003853C4">
        <w:t xml:space="preserve">: </w:t>
      </w:r>
      <w:r w:rsidR="00AC34FA" w:rsidRPr="003853C4">
        <w:rPr>
          <w:cs/>
        </w:rPr>
        <w:t>พันบาท</w:t>
      </w:r>
    </w:p>
    <w:tbl>
      <w:tblPr>
        <w:tblW w:w="9719" w:type="dxa"/>
        <w:tblInd w:w="6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618"/>
        <w:gridCol w:w="1548"/>
        <w:gridCol w:w="1553"/>
      </w:tblGrid>
      <w:tr w:rsidR="00AC34FA" w:rsidRPr="003853C4" w14:paraId="6B26C9AA" w14:textId="77777777" w:rsidTr="00830183">
        <w:trPr>
          <w:trHeight w:hRule="exact" w:val="397"/>
        </w:trPr>
        <w:tc>
          <w:tcPr>
            <w:tcW w:w="6618" w:type="dxa"/>
            <w:vMerge w:val="restart"/>
            <w:shd w:val="clear" w:color="auto" w:fill="auto"/>
            <w:vAlign w:val="center"/>
          </w:tcPr>
          <w:p w14:paraId="3EEB7B19" w14:textId="77777777" w:rsidR="00AC34FA" w:rsidRPr="003853C4" w:rsidRDefault="00AC34FA" w:rsidP="00BB5F7A">
            <w:pPr>
              <w:tabs>
                <w:tab w:val="left" w:pos="360"/>
                <w:tab w:val="left" w:pos="885"/>
              </w:tabs>
              <w:ind w:left="-107" w:right="-108"/>
              <w:jc w:val="center"/>
              <w:rPr>
                <w:cs/>
              </w:rPr>
            </w:pPr>
            <w:r w:rsidRPr="003853C4">
              <w:rPr>
                <w:cs/>
              </w:rPr>
              <w:t>รายการ</w:t>
            </w:r>
          </w:p>
        </w:tc>
        <w:tc>
          <w:tcPr>
            <w:tcW w:w="3101" w:type="dxa"/>
            <w:gridSpan w:val="2"/>
            <w:tcBorders>
              <w:bottom w:val="single" w:sz="4" w:space="0" w:color="auto"/>
            </w:tcBorders>
            <w:vAlign w:val="center"/>
          </w:tcPr>
          <w:p w14:paraId="6ADE3F14" w14:textId="77777777" w:rsidR="00AC34FA" w:rsidRPr="003853C4" w:rsidRDefault="00AC34FA" w:rsidP="00AC34FA">
            <w:pPr>
              <w:tabs>
                <w:tab w:val="left" w:pos="360"/>
                <w:tab w:val="left" w:pos="900"/>
                <w:tab w:val="left" w:pos="1440"/>
              </w:tabs>
              <w:ind w:left="-108" w:right="-102"/>
              <w:jc w:val="center"/>
              <w:rPr>
                <w:cs/>
              </w:rPr>
            </w:pPr>
            <w:r w:rsidRPr="003853C4">
              <w:rPr>
                <w:cs/>
              </w:rPr>
              <w:t>งบการเงินรวม</w:t>
            </w:r>
          </w:p>
        </w:tc>
      </w:tr>
      <w:tr w:rsidR="008C630D" w:rsidRPr="003853C4" w14:paraId="67816D6B" w14:textId="77777777" w:rsidTr="00830183">
        <w:trPr>
          <w:trHeight w:hRule="exact" w:val="397"/>
        </w:trPr>
        <w:tc>
          <w:tcPr>
            <w:tcW w:w="6618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A137212" w14:textId="77777777" w:rsidR="008C630D" w:rsidRPr="003853C4" w:rsidRDefault="008C630D" w:rsidP="008C630D">
            <w:pPr>
              <w:tabs>
                <w:tab w:val="left" w:pos="360"/>
                <w:tab w:val="left" w:pos="900"/>
                <w:tab w:val="left" w:pos="1440"/>
              </w:tabs>
              <w:ind w:right="-516"/>
              <w:jc w:val="center"/>
              <w:rPr>
                <w:b/>
                <w:bCs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670C0B5B" w14:textId="64377D8B" w:rsidR="008C630D" w:rsidRPr="003853C4" w:rsidRDefault="008C630D" w:rsidP="008C630D">
            <w:pPr>
              <w:tabs>
                <w:tab w:val="left" w:pos="360"/>
                <w:tab w:val="left" w:pos="900"/>
                <w:tab w:val="left" w:pos="1167"/>
              </w:tabs>
              <w:ind w:left="-108" w:right="-108"/>
              <w:jc w:val="center"/>
            </w:pPr>
            <w:r w:rsidRPr="003853C4">
              <w:rPr>
                <w:color w:val="000000" w:themeColor="text1"/>
                <w:sz w:val="30"/>
                <w:szCs w:val="30"/>
                <w:cs/>
              </w:rPr>
              <w:t>3</w:t>
            </w:r>
            <w:r w:rsidRPr="003853C4">
              <w:rPr>
                <w:rFonts w:hint="cs"/>
                <w:color w:val="000000" w:themeColor="text1"/>
                <w:sz w:val="30"/>
                <w:szCs w:val="30"/>
                <w:cs/>
              </w:rPr>
              <w:t>1</w:t>
            </w:r>
            <w:r w:rsidRPr="003853C4">
              <w:rPr>
                <w:color w:val="000000" w:themeColor="text1"/>
                <w:sz w:val="30"/>
                <w:szCs w:val="30"/>
              </w:rPr>
              <w:t xml:space="preserve"> </w:t>
            </w:r>
            <w:r w:rsidRPr="003853C4">
              <w:rPr>
                <w:rFonts w:hint="cs"/>
                <w:color w:val="000000" w:themeColor="text1"/>
                <w:sz w:val="30"/>
                <w:szCs w:val="30"/>
                <w:cs/>
              </w:rPr>
              <w:t>มี</w:t>
            </w:r>
            <w:r w:rsidRPr="003853C4">
              <w:rPr>
                <w:color w:val="000000" w:themeColor="text1"/>
                <w:sz w:val="30"/>
                <w:szCs w:val="30"/>
                <w:cs/>
              </w:rPr>
              <w:t>.</w:t>
            </w:r>
            <w:r w:rsidRPr="003853C4">
              <w:rPr>
                <w:rFonts w:hint="cs"/>
                <w:color w:val="000000" w:themeColor="text1"/>
                <w:sz w:val="30"/>
                <w:szCs w:val="30"/>
                <w:cs/>
              </w:rPr>
              <w:t>ค</w:t>
            </w:r>
            <w:r w:rsidRPr="003853C4">
              <w:rPr>
                <w:color w:val="000000" w:themeColor="text1"/>
                <w:sz w:val="30"/>
                <w:szCs w:val="30"/>
                <w:cs/>
              </w:rPr>
              <w:t xml:space="preserve">. </w:t>
            </w:r>
            <w:r w:rsidRPr="003853C4">
              <w:rPr>
                <w:color w:val="000000" w:themeColor="text1"/>
                <w:sz w:val="30"/>
                <w:szCs w:val="30"/>
              </w:rPr>
              <w:t>256</w:t>
            </w:r>
            <w:r w:rsidR="0004386F">
              <w:rPr>
                <w:color w:val="000000" w:themeColor="text1"/>
                <w:sz w:val="30"/>
                <w:szCs w:val="30"/>
              </w:rPr>
              <w:t>8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1C94B3" w14:textId="6143218F" w:rsidR="008C630D" w:rsidRPr="003853C4" w:rsidRDefault="008C630D" w:rsidP="008C630D">
            <w:pPr>
              <w:tabs>
                <w:tab w:val="left" w:pos="360"/>
                <w:tab w:val="left" w:pos="900"/>
                <w:tab w:val="left" w:pos="1167"/>
              </w:tabs>
              <w:ind w:left="-108" w:right="-108"/>
              <w:jc w:val="center"/>
              <w:rPr>
                <w:cs/>
              </w:rPr>
            </w:pPr>
            <w:r w:rsidRPr="003853C4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3853C4">
              <w:rPr>
                <w:rFonts w:ascii="Angsana New" w:hAnsi="Angsana New" w:hint="cs"/>
                <w:sz w:val="30"/>
                <w:szCs w:val="30"/>
                <w:cs/>
              </w:rPr>
              <w:t xml:space="preserve">ธ.ค. </w:t>
            </w:r>
            <w:r w:rsidRPr="003853C4">
              <w:rPr>
                <w:rFonts w:ascii="Angsana New" w:hAnsi="Angsana New"/>
                <w:sz w:val="30"/>
                <w:szCs w:val="30"/>
              </w:rPr>
              <w:t>256</w:t>
            </w:r>
            <w:r w:rsidR="0004386F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8C630D" w:rsidRPr="003853C4" w14:paraId="5F46F2D6" w14:textId="77777777" w:rsidTr="00830183">
        <w:trPr>
          <w:trHeight w:val="396"/>
        </w:trPr>
        <w:tc>
          <w:tcPr>
            <w:tcW w:w="6618" w:type="dxa"/>
            <w:tcBorders>
              <w:top w:val="single" w:sz="4" w:space="0" w:color="auto"/>
              <w:bottom w:val="nil"/>
            </w:tcBorders>
            <w:vAlign w:val="bottom"/>
          </w:tcPr>
          <w:p w14:paraId="6B4F8C44" w14:textId="77777777" w:rsidR="008C630D" w:rsidRPr="003853C4" w:rsidRDefault="008C630D" w:rsidP="008C630D">
            <w:pPr>
              <w:tabs>
                <w:tab w:val="left" w:pos="360"/>
                <w:tab w:val="left" w:pos="900"/>
                <w:tab w:val="left" w:pos="1440"/>
              </w:tabs>
              <w:ind w:right="-516"/>
            </w:pPr>
            <w:r w:rsidRPr="003853C4">
              <w:rPr>
                <w:cs/>
              </w:rPr>
              <w:t xml:space="preserve">บริษัท </w:t>
            </w:r>
            <w:r w:rsidRPr="003853C4">
              <w:rPr>
                <w:rFonts w:hint="cs"/>
                <w:cs/>
              </w:rPr>
              <w:t>บางกอกคลับ</w:t>
            </w:r>
            <w:r w:rsidRPr="003853C4">
              <w:rPr>
                <w:cs/>
              </w:rPr>
              <w:t xml:space="preserve"> จำกัด </w:t>
            </w:r>
          </w:p>
        </w:tc>
        <w:tc>
          <w:tcPr>
            <w:tcW w:w="1548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14:paraId="65C50A35" w14:textId="77777777" w:rsidR="008C630D" w:rsidRPr="003853C4" w:rsidRDefault="008C630D" w:rsidP="008C630D">
            <w:pPr>
              <w:tabs>
                <w:tab w:val="decimal" w:pos="318"/>
              </w:tabs>
              <w:ind w:left="-108" w:right="-110"/>
              <w:jc w:val="center"/>
            </w:pPr>
          </w:p>
        </w:tc>
        <w:tc>
          <w:tcPr>
            <w:tcW w:w="1553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14:paraId="532576AF" w14:textId="77777777" w:rsidR="008C630D" w:rsidRPr="003853C4" w:rsidRDefault="008C630D" w:rsidP="008C630D">
            <w:pPr>
              <w:tabs>
                <w:tab w:val="decimal" w:pos="318"/>
              </w:tabs>
              <w:ind w:left="-108" w:right="-110"/>
              <w:jc w:val="center"/>
            </w:pPr>
          </w:p>
        </w:tc>
      </w:tr>
      <w:tr w:rsidR="00391366" w:rsidRPr="003853C4" w14:paraId="4491083F" w14:textId="77777777" w:rsidTr="00830183">
        <w:trPr>
          <w:trHeight w:val="265"/>
        </w:trPr>
        <w:tc>
          <w:tcPr>
            <w:tcW w:w="6618" w:type="dxa"/>
            <w:tcBorders>
              <w:top w:val="nil"/>
              <w:bottom w:val="nil"/>
            </w:tcBorders>
            <w:vAlign w:val="bottom"/>
          </w:tcPr>
          <w:p w14:paraId="3FDEDEB9" w14:textId="77777777" w:rsidR="00391366" w:rsidRPr="003853C4" w:rsidRDefault="00391366" w:rsidP="00391366">
            <w:pPr>
              <w:tabs>
                <w:tab w:val="left" w:pos="360"/>
                <w:tab w:val="left" w:pos="900"/>
                <w:tab w:val="left" w:pos="1440"/>
              </w:tabs>
              <w:ind w:right="-516"/>
              <w:rPr>
                <w:cs/>
              </w:rPr>
            </w:pPr>
            <w:r w:rsidRPr="003853C4">
              <w:rPr>
                <w:cs/>
              </w:rPr>
              <w:t xml:space="preserve">    ราคาทุน</w:t>
            </w:r>
          </w:p>
        </w:tc>
        <w:tc>
          <w:tcPr>
            <w:tcW w:w="1548" w:type="dxa"/>
            <w:tcBorders>
              <w:top w:val="nil"/>
              <w:bottom w:val="nil"/>
              <w:right w:val="dashed" w:sz="4" w:space="0" w:color="auto"/>
            </w:tcBorders>
            <w:shd w:val="clear" w:color="auto" w:fill="auto"/>
            <w:vAlign w:val="bottom"/>
          </w:tcPr>
          <w:p w14:paraId="64133705" w14:textId="73A8089E" w:rsidR="00391366" w:rsidRPr="003853C4" w:rsidRDefault="00873221" w:rsidP="008211D3">
            <w:pPr>
              <w:tabs>
                <w:tab w:val="decimal" w:pos="1077"/>
              </w:tabs>
              <w:ind w:left="-18" w:right="32" w:firstLine="18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3,000</w:t>
            </w:r>
          </w:p>
        </w:tc>
        <w:tc>
          <w:tcPr>
            <w:tcW w:w="1553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5032B686" w14:textId="0935CC05" w:rsidR="00391366" w:rsidRPr="003853C4" w:rsidRDefault="00391366" w:rsidP="008211D3">
            <w:pPr>
              <w:tabs>
                <w:tab w:val="decimal" w:pos="1077"/>
              </w:tabs>
              <w:ind w:left="-18" w:right="32" w:firstLine="18"/>
              <w:jc w:val="both"/>
              <w:rPr>
                <w:rFonts w:ascii="Angsana New" w:hAnsi="Angsana New"/>
              </w:rPr>
            </w:pPr>
            <w:r w:rsidRPr="003853C4">
              <w:rPr>
                <w:rFonts w:ascii="Angsana New" w:hAnsi="Angsana New" w:hint="cs"/>
                <w:cs/>
              </w:rPr>
              <w:t>3,000</w:t>
            </w:r>
          </w:p>
        </w:tc>
      </w:tr>
      <w:tr w:rsidR="00391366" w:rsidRPr="003853C4" w14:paraId="4819163F" w14:textId="77777777" w:rsidTr="00830183">
        <w:trPr>
          <w:trHeight w:val="363"/>
        </w:trPr>
        <w:tc>
          <w:tcPr>
            <w:tcW w:w="6618" w:type="dxa"/>
            <w:tcBorders>
              <w:top w:val="nil"/>
              <w:bottom w:val="nil"/>
            </w:tcBorders>
            <w:vAlign w:val="bottom"/>
          </w:tcPr>
          <w:p w14:paraId="0AF6435D" w14:textId="77777777" w:rsidR="00391366" w:rsidRPr="003853C4" w:rsidRDefault="00391366" w:rsidP="00391366">
            <w:pPr>
              <w:tabs>
                <w:tab w:val="left" w:pos="360"/>
                <w:tab w:val="left" w:pos="900"/>
                <w:tab w:val="left" w:pos="1440"/>
              </w:tabs>
              <w:ind w:right="-516"/>
              <w:rPr>
                <w:cs/>
              </w:rPr>
            </w:pPr>
            <w:r w:rsidRPr="003853C4">
              <w:rPr>
                <w:cs/>
              </w:rPr>
              <w:t xml:space="preserve">    </w:t>
            </w:r>
            <w:r w:rsidRPr="003853C4">
              <w:rPr>
                <w:u w:val="single"/>
                <w:cs/>
              </w:rPr>
              <w:t>หัก</w:t>
            </w:r>
            <w:r w:rsidRPr="003853C4">
              <w:rPr>
                <w:cs/>
              </w:rPr>
              <w:t xml:space="preserve"> </w:t>
            </w:r>
            <w:r w:rsidRPr="003853C4">
              <w:rPr>
                <w:rFonts w:hint="cs"/>
                <w:cs/>
              </w:rPr>
              <w:t>ผลขาดทุนจากการวัดมูลค่าเงินลงทุน</w:t>
            </w:r>
          </w:p>
        </w:tc>
        <w:tc>
          <w:tcPr>
            <w:tcW w:w="1548" w:type="dxa"/>
            <w:tcBorders>
              <w:top w:val="nil"/>
              <w:bottom w:val="single" w:sz="4" w:space="0" w:color="auto"/>
              <w:right w:val="dashed" w:sz="4" w:space="0" w:color="auto"/>
            </w:tcBorders>
            <w:shd w:val="clear" w:color="auto" w:fill="auto"/>
            <w:vAlign w:val="bottom"/>
          </w:tcPr>
          <w:p w14:paraId="2482FE89" w14:textId="1890222C" w:rsidR="00391366" w:rsidRPr="003853C4" w:rsidRDefault="00040C3D" w:rsidP="008211D3">
            <w:pPr>
              <w:tabs>
                <w:tab w:val="decimal" w:pos="1077"/>
              </w:tabs>
              <w:ind w:left="-18" w:right="32" w:firstLine="18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(2,647)</w:t>
            </w:r>
          </w:p>
        </w:tc>
        <w:tc>
          <w:tcPr>
            <w:tcW w:w="1553" w:type="dxa"/>
            <w:tcBorders>
              <w:top w:val="nil"/>
              <w:left w:val="dashed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06B86A4" w14:textId="4057BA3D" w:rsidR="00391366" w:rsidRPr="003853C4" w:rsidRDefault="00391366" w:rsidP="008211D3">
            <w:pPr>
              <w:tabs>
                <w:tab w:val="decimal" w:pos="1077"/>
              </w:tabs>
              <w:ind w:left="-108" w:right="-37" w:firstLine="18"/>
              <w:jc w:val="both"/>
              <w:rPr>
                <w:rFonts w:ascii="Angsana New" w:hAnsi="Angsana New"/>
                <w:cs/>
              </w:rPr>
            </w:pPr>
            <w:r w:rsidRPr="003853C4">
              <w:rPr>
                <w:rFonts w:ascii="Angsana New" w:hAnsi="Angsana New" w:hint="cs"/>
                <w:cs/>
              </w:rPr>
              <w:t>(2,6</w:t>
            </w:r>
            <w:r w:rsidR="0004386F">
              <w:rPr>
                <w:rFonts w:ascii="Angsana New" w:hAnsi="Angsana New"/>
              </w:rPr>
              <w:t>60</w:t>
            </w:r>
            <w:r w:rsidRPr="003853C4">
              <w:rPr>
                <w:rFonts w:ascii="Angsana New" w:hAnsi="Angsana New" w:hint="cs"/>
                <w:cs/>
              </w:rPr>
              <w:t>)</w:t>
            </w:r>
          </w:p>
        </w:tc>
      </w:tr>
      <w:tr w:rsidR="00391366" w:rsidRPr="00AA3021" w14:paraId="7861B197" w14:textId="77777777" w:rsidTr="00830183">
        <w:trPr>
          <w:trHeight w:val="382"/>
        </w:trPr>
        <w:tc>
          <w:tcPr>
            <w:tcW w:w="66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775278" w14:textId="5945C00F" w:rsidR="00391366" w:rsidRPr="003853C4" w:rsidRDefault="00391366" w:rsidP="00391366">
            <w:pPr>
              <w:tabs>
                <w:tab w:val="left" w:pos="360"/>
                <w:tab w:val="left" w:pos="900"/>
                <w:tab w:val="left" w:pos="1440"/>
              </w:tabs>
              <w:ind w:right="-516"/>
              <w:rPr>
                <w:b/>
                <w:bCs/>
                <w:cs/>
              </w:rPr>
            </w:pPr>
            <w:r w:rsidRPr="003853C4">
              <w:rPr>
                <w:cs/>
              </w:rPr>
              <w:t xml:space="preserve">    เงินลงทุน</w:t>
            </w:r>
            <w:r w:rsidRPr="003853C4">
              <w:rPr>
                <w:rFonts w:hint="cs"/>
                <w:cs/>
              </w:rPr>
              <w:t>ในตราสารทุนที่ไม่อยู่ในความต้องการของตลาด</w:t>
            </w:r>
            <w:r w:rsidR="000D1D58">
              <w:t xml:space="preserve"> </w:t>
            </w:r>
            <w:r w:rsidRPr="003853C4">
              <w:rPr>
                <w:rFonts w:hint="cs"/>
                <w:cs/>
              </w:rPr>
              <w:t>-</w:t>
            </w:r>
            <w:r w:rsidR="000D1D58">
              <w:t xml:space="preserve"> </w:t>
            </w:r>
            <w:r w:rsidRPr="003853C4">
              <w:rPr>
                <w:rFonts w:hint="cs"/>
                <w:cs/>
              </w:rPr>
              <w:t>มูลค่ายุติธรรม</w:t>
            </w:r>
          </w:p>
        </w:tc>
        <w:tc>
          <w:tcPr>
            <w:tcW w:w="1548" w:type="dxa"/>
            <w:tcBorders>
              <w:top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  <w:vAlign w:val="bottom"/>
          </w:tcPr>
          <w:p w14:paraId="4DA3886E" w14:textId="607B9B09" w:rsidR="00391366" w:rsidRPr="003853C4" w:rsidRDefault="00040C3D" w:rsidP="008211D3">
            <w:pPr>
              <w:tabs>
                <w:tab w:val="decimal" w:pos="1077"/>
              </w:tabs>
              <w:ind w:left="-18" w:right="32" w:firstLine="18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353</w:t>
            </w:r>
          </w:p>
        </w:tc>
        <w:tc>
          <w:tcPr>
            <w:tcW w:w="1553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B5BEB4" w14:textId="5BFC7DE7" w:rsidR="00391366" w:rsidRPr="005A6D82" w:rsidRDefault="00391366" w:rsidP="008211D3">
            <w:pPr>
              <w:tabs>
                <w:tab w:val="decimal" w:pos="1077"/>
              </w:tabs>
              <w:ind w:left="-18" w:right="32" w:firstLine="18"/>
              <w:jc w:val="both"/>
              <w:rPr>
                <w:rFonts w:ascii="Angsana New" w:hAnsi="Angsana New"/>
              </w:rPr>
            </w:pPr>
            <w:r w:rsidRPr="003853C4">
              <w:rPr>
                <w:rFonts w:ascii="Angsana New" w:hAnsi="Angsana New"/>
              </w:rPr>
              <w:t>3</w:t>
            </w:r>
            <w:r w:rsidR="0004386F">
              <w:rPr>
                <w:rFonts w:ascii="Angsana New" w:hAnsi="Angsana New"/>
              </w:rPr>
              <w:t>40</w:t>
            </w:r>
          </w:p>
        </w:tc>
      </w:tr>
    </w:tbl>
    <w:p w14:paraId="56E6E285" w14:textId="77777777" w:rsidR="00566E4D" w:rsidRPr="007B0C20" w:rsidRDefault="00566E4D" w:rsidP="00627903">
      <w:pPr>
        <w:ind w:right="-871"/>
        <w:rPr>
          <w:rFonts w:ascii="Angsana New" w:hAnsi="Angsana New"/>
        </w:rPr>
      </w:pPr>
    </w:p>
    <w:p w14:paraId="20BEB65D" w14:textId="77777777" w:rsidR="005D26E2" w:rsidRPr="00C02754" w:rsidRDefault="00282089" w:rsidP="008636E4">
      <w:pPr>
        <w:numPr>
          <w:ilvl w:val="0"/>
          <w:numId w:val="1"/>
        </w:numPr>
        <w:spacing w:line="300" w:lineRule="atLeast"/>
        <w:ind w:left="630" w:right="-311" w:hanging="346"/>
        <w:rPr>
          <w:rFonts w:ascii="Angsana New" w:hAnsi="Angsana New"/>
          <w:b/>
          <w:bCs/>
          <w:cs/>
        </w:rPr>
      </w:pPr>
      <w:r w:rsidRPr="00C02754">
        <w:rPr>
          <w:rFonts w:ascii="Angsana New" w:hAnsi="Angsana New"/>
          <w:b/>
          <w:bCs/>
          <w:cs/>
        </w:rPr>
        <w:t>เงินลงทุน</w:t>
      </w:r>
      <w:r w:rsidRPr="00C02754">
        <w:rPr>
          <w:rFonts w:ascii="Angsana New" w:hAnsi="Angsana New" w:hint="cs"/>
          <w:b/>
          <w:bCs/>
          <w:cs/>
        </w:rPr>
        <w:t>ในบริษัทย่อย</w:t>
      </w:r>
    </w:p>
    <w:p w14:paraId="4F66C48F" w14:textId="77777777" w:rsidR="00282089" w:rsidRPr="004E032F" w:rsidRDefault="008D2CE5" w:rsidP="00ED7883">
      <w:pPr>
        <w:tabs>
          <w:tab w:val="left" w:pos="284"/>
          <w:tab w:val="left" w:pos="360"/>
          <w:tab w:val="left" w:pos="851"/>
        </w:tabs>
        <w:spacing w:line="192" w:lineRule="auto"/>
        <w:ind w:left="295" w:right="-40" w:hanging="902"/>
        <w:jc w:val="right"/>
        <w:rPr>
          <w:rFonts w:ascii="Angsana New" w:hAnsi="Angsana New"/>
          <w:b/>
          <w:bCs/>
        </w:rPr>
      </w:pPr>
      <w:r w:rsidRPr="00CD157D">
        <w:rPr>
          <w:rFonts w:ascii="Angsana New" w:hAnsi="Angsana New" w:hint="cs"/>
          <w:b/>
          <w:bCs/>
          <w:cs/>
        </w:rPr>
        <w:tab/>
      </w:r>
      <w:r w:rsidRPr="00CD157D">
        <w:rPr>
          <w:rFonts w:ascii="Angsana New" w:hAnsi="Angsana New" w:hint="cs"/>
          <w:b/>
          <w:bCs/>
          <w:cs/>
        </w:rPr>
        <w:tab/>
      </w:r>
      <w:r w:rsidRPr="00CD157D">
        <w:rPr>
          <w:rFonts w:ascii="Angsana New" w:hAnsi="Angsana New" w:hint="cs"/>
          <w:b/>
          <w:bCs/>
          <w:cs/>
        </w:rPr>
        <w:tab/>
      </w:r>
      <w:r w:rsidRPr="00CD157D">
        <w:rPr>
          <w:rFonts w:ascii="Angsana New" w:hAnsi="Angsana New" w:hint="cs"/>
          <w:b/>
          <w:bCs/>
          <w:cs/>
        </w:rPr>
        <w:tab/>
      </w:r>
      <w:r w:rsidRPr="00CD157D">
        <w:rPr>
          <w:rFonts w:ascii="Angsana New" w:hAnsi="Angsana New" w:hint="cs"/>
          <w:b/>
          <w:bCs/>
          <w:cs/>
        </w:rPr>
        <w:tab/>
      </w:r>
      <w:r w:rsidRPr="00CD157D">
        <w:rPr>
          <w:rFonts w:ascii="Angsana New" w:hAnsi="Angsana New" w:hint="cs"/>
          <w:b/>
          <w:bCs/>
          <w:cs/>
        </w:rPr>
        <w:tab/>
      </w:r>
      <w:r w:rsidRPr="00CD157D">
        <w:rPr>
          <w:rFonts w:ascii="Angsana New" w:hAnsi="Angsana New" w:hint="cs"/>
          <w:b/>
          <w:bCs/>
          <w:cs/>
        </w:rPr>
        <w:tab/>
      </w:r>
      <w:r w:rsidRPr="00CD157D">
        <w:rPr>
          <w:rFonts w:ascii="Angsana New" w:hAnsi="Angsana New" w:hint="cs"/>
          <w:b/>
          <w:bCs/>
          <w:cs/>
        </w:rPr>
        <w:tab/>
      </w:r>
      <w:r w:rsidRPr="00CD157D">
        <w:rPr>
          <w:rFonts w:ascii="Angsana New" w:hAnsi="Angsana New" w:hint="cs"/>
          <w:b/>
          <w:bCs/>
          <w:cs/>
        </w:rPr>
        <w:tab/>
      </w:r>
      <w:r w:rsidRPr="00CD157D">
        <w:rPr>
          <w:rFonts w:ascii="Angsana New" w:hAnsi="Angsana New" w:hint="cs"/>
          <w:b/>
          <w:bCs/>
          <w:cs/>
        </w:rPr>
        <w:tab/>
      </w:r>
      <w:r w:rsidRPr="00CD157D">
        <w:rPr>
          <w:rFonts w:ascii="Angsana New" w:hAnsi="Angsana New" w:hint="cs"/>
          <w:b/>
          <w:bCs/>
          <w:cs/>
        </w:rPr>
        <w:tab/>
      </w:r>
      <w:r w:rsidRPr="00CD157D">
        <w:rPr>
          <w:rFonts w:ascii="Angsana New" w:hAnsi="Angsana New" w:hint="cs"/>
          <w:b/>
          <w:bCs/>
          <w:cs/>
        </w:rPr>
        <w:tab/>
      </w:r>
      <w:r w:rsidRPr="00CD157D">
        <w:rPr>
          <w:rFonts w:ascii="Angsana New" w:hAnsi="Angsana New" w:hint="cs"/>
          <w:b/>
          <w:bCs/>
          <w:cs/>
        </w:rPr>
        <w:tab/>
      </w:r>
      <w:r w:rsidR="005D26E2" w:rsidRPr="00CD157D">
        <w:rPr>
          <w:rFonts w:ascii="Angsana New" w:hAnsi="Angsana New" w:hint="cs"/>
          <w:b/>
          <w:bCs/>
          <w:cs/>
        </w:rPr>
        <w:tab/>
      </w:r>
      <w:r w:rsidR="00D56BA4" w:rsidRPr="004E032F">
        <w:rPr>
          <w:rFonts w:ascii="Angsana New" w:hAnsi="Angsana New" w:hint="cs"/>
          <w:cs/>
        </w:rPr>
        <w:t xml:space="preserve">  </w:t>
      </w:r>
      <w:r w:rsidR="0036420A" w:rsidRPr="004E032F">
        <w:rPr>
          <w:rFonts w:ascii="Angsana New" w:hAnsi="Angsana New" w:hint="cs"/>
          <w:cs/>
        </w:rPr>
        <w:t xml:space="preserve">      </w:t>
      </w:r>
      <w:r w:rsidR="00D56BA4" w:rsidRPr="004E032F">
        <w:rPr>
          <w:rFonts w:ascii="Angsana New" w:hAnsi="Angsana New" w:hint="cs"/>
          <w:cs/>
        </w:rPr>
        <w:t xml:space="preserve">  </w:t>
      </w:r>
      <w:r w:rsidR="008D7472" w:rsidRPr="004E032F">
        <w:rPr>
          <w:rFonts w:ascii="Angsana New" w:hAnsi="Angsana New" w:hint="cs"/>
          <w:cs/>
        </w:rPr>
        <w:t xml:space="preserve"> </w:t>
      </w:r>
      <w:r w:rsidR="00282089" w:rsidRPr="004E032F">
        <w:rPr>
          <w:rFonts w:ascii="Angsana New" w:hAnsi="Angsana New"/>
          <w:cs/>
        </w:rPr>
        <w:t xml:space="preserve">หน่วย </w:t>
      </w:r>
      <w:r w:rsidR="00282089" w:rsidRPr="004E032F">
        <w:rPr>
          <w:rFonts w:ascii="Angsana New" w:hAnsi="Angsana New"/>
        </w:rPr>
        <w:t>:</w:t>
      </w:r>
      <w:r w:rsidR="00AD0E77" w:rsidRPr="004E032F">
        <w:rPr>
          <w:rFonts w:ascii="Angsana New" w:hAnsi="Angsana New" w:hint="cs"/>
          <w:cs/>
        </w:rPr>
        <w:t xml:space="preserve"> </w:t>
      </w:r>
      <w:r w:rsidR="00B55439" w:rsidRPr="004E032F">
        <w:rPr>
          <w:rFonts w:ascii="Angsana New" w:hAnsi="Angsana New" w:hint="cs"/>
          <w:cs/>
        </w:rPr>
        <w:t>พัน</w:t>
      </w:r>
      <w:r w:rsidR="00282089" w:rsidRPr="004E032F">
        <w:rPr>
          <w:rFonts w:ascii="Angsana New" w:hAnsi="Angsana New" w:hint="cs"/>
          <w:cs/>
        </w:rPr>
        <w:t>บา</w:t>
      </w:r>
      <w:r w:rsidR="00282089" w:rsidRPr="004E032F">
        <w:rPr>
          <w:rFonts w:ascii="Angsana New" w:hAnsi="Angsana New"/>
          <w:cs/>
        </w:rPr>
        <w:t>ท</w:t>
      </w:r>
    </w:p>
    <w:tbl>
      <w:tblPr>
        <w:tblW w:w="9665" w:type="dxa"/>
        <w:tblInd w:w="653" w:type="dxa"/>
        <w:tblLayout w:type="fixed"/>
        <w:tblLook w:val="0000" w:firstRow="0" w:lastRow="0" w:firstColumn="0" w:lastColumn="0" w:noHBand="0" w:noVBand="0"/>
      </w:tblPr>
      <w:tblGrid>
        <w:gridCol w:w="4729"/>
        <w:gridCol w:w="1302"/>
        <w:gridCol w:w="1207"/>
        <w:gridCol w:w="1208"/>
        <w:gridCol w:w="1213"/>
        <w:gridCol w:w="6"/>
      </w:tblGrid>
      <w:tr w:rsidR="009964F2" w:rsidRPr="00CD157D" w14:paraId="007F0FA3" w14:textId="77777777" w:rsidTr="00D76633">
        <w:trPr>
          <w:gridAfter w:val="1"/>
          <w:wAfter w:w="6" w:type="dxa"/>
          <w:trHeight w:val="113"/>
        </w:trPr>
        <w:tc>
          <w:tcPr>
            <w:tcW w:w="47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48F7353" w14:textId="77777777" w:rsidR="009964F2" w:rsidRPr="004E032F" w:rsidRDefault="009964F2" w:rsidP="004E032F">
            <w:pPr>
              <w:pStyle w:val="Heading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E032F">
              <w:rPr>
                <w:rFonts w:ascii="Angsana New" w:hAnsi="Angsana New"/>
                <w:b w:val="0"/>
                <w:bCs w:val="0"/>
                <w:sz w:val="32"/>
                <w:szCs w:val="32"/>
                <w:cs/>
              </w:rPr>
              <w:t>รายการ</w:t>
            </w:r>
          </w:p>
        </w:tc>
        <w:tc>
          <w:tcPr>
            <w:tcW w:w="2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7F4AA" w14:textId="77777777" w:rsidR="009964F2" w:rsidRPr="004E032F" w:rsidRDefault="009964F2" w:rsidP="004E032F">
            <w:pPr>
              <w:ind w:left="-108" w:right="-108" w:firstLine="18"/>
              <w:jc w:val="center"/>
              <w:rPr>
                <w:rFonts w:ascii="Angsana New" w:hAnsi="Angsana New"/>
              </w:rPr>
            </w:pPr>
            <w:r w:rsidRPr="004E032F">
              <w:rPr>
                <w:rFonts w:ascii="Angsana New" w:hAnsi="Angsana New"/>
                <w:cs/>
              </w:rPr>
              <w:t>สัดส่วนการถือหุ้</w:t>
            </w:r>
            <w:r w:rsidRPr="004E032F">
              <w:rPr>
                <w:rFonts w:ascii="Angsana New" w:hAnsi="Angsana New" w:hint="cs"/>
                <w:cs/>
              </w:rPr>
              <w:t>น</w:t>
            </w:r>
            <w:r w:rsidRPr="004E032F">
              <w:rPr>
                <w:rFonts w:ascii="Angsana New" w:hAnsi="Angsana New"/>
              </w:rPr>
              <w:t>(%)</w:t>
            </w:r>
          </w:p>
        </w:tc>
        <w:tc>
          <w:tcPr>
            <w:tcW w:w="2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222D5" w14:textId="77777777" w:rsidR="009964F2" w:rsidRPr="004E032F" w:rsidRDefault="006F6B54" w:rsidP="004E032F">
            <w:pPr>
              <w:ind w:left="-18" w:right="-57" w:firstLine="18"/>
              <w:jc w:val="center"/>
              <w:rPr>
                <w:rFonts w:ascii="Angsana New" w:hAnsi="Angsana New"/>
              </w:rPr>
            </w:pPr>
            <w:r w:rsidRPr="004E032F">
              <w:rPr>
                <w:rFonts w:ascii="Angsana New" w:hAnsi="Angsana New" w:hint="cs"/>
                <w:cs/>
              </w:rPr>
              <w:t>งบการเงินเฉพาะกิจการ</w:t>
            </w:r>
          </w:p>
        </w:tc>
      </w:tr>
      <w:tr w:rsidR="008C630D" w:rsidRPr="00CD157D" w14:paraId="5BF556C4" w14:textId="77777777" w:rsidTr="00D76633">
        <w:trPr>
          <w:trHeight w:val="113"/>
        </w:trPr>
        <w:tc>
          <w:tcPr>
            <w:tcW w:w="47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793EB" w14:textId="77777777" w:rsidR="008C630D" w:rsidRPr="004E032F" w:rsidRDefault="008C630D" w:rsidP="008C630D">
            <w:pPr>
              <w:pStyle w:val="Heading7"/>
              <w:jc w:val="center"/>
              <w:rPr>
                <w:rFonts w:ascii="Angsana New" w:hAnsi="Angsana New"/>
                <w:b w:val="0"/>
                <w:bCs w:val="0"/>
                <w:sz w:val="32"/>
                <w:szCs w:val="32"/>
                <w:cs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5D425E96" w14:textId="2A1D44B1" w:rsidR="008C630D" w:rsidRPr="006A4B66" w:rsidRDefault="008C630D" w:rsidP="008C630D">
            <w:pPr>
              <w:ind w:left="-108" w:right="-108"/>
              <w:jc w:val="center"/>
              <w:rPr>
                <w:rFonts w:ascii="Angsana New" w:hAnsi="Angsana New"/>
              </w:rPr>
            </w:pPr>
            <w:r w:rsidRPr="00D60E45">
              <w:rPr>
                <w:color w:val="000000" w:themeColor="text1"/>
                <w:sz w:val="30"/>
                <w:szCs w:val="30"/>
                <w:cs/>
              </w:rPr>
              <w:t>3</w:t>
            </w:r>
            <w:r>
              <w:rPr>
                <w:rFonts w:hint="cs"/>
                <w:color w:val="000000" w:themeColor="text1"/>
                <w:sz w:val="30"/>
                <w:szCs w:val="30"/>
                <w:cs/>
              </w:rPr>
              <w:t>1</w:t>
            </w:r>
            <w:r w:rsidRPr="00D60E45">
              <w:rPr>
                <w:color w:val="000000" w:themeColor="text1"/>
                <w:sz w:val="30"/>
                <w:szCs w:val="30"/>
              </w:rPr>
              <w:t xml:space="preserve"> </w:t>
            </w:r>
            <w:r>
              <w:rPr>
                <w:rFonts w:hint="cs"/>
                <w:color w:val="000000" w:themeColor="text1"/>
                <w:sz w:val="30"/>
                <w:szCs w:val="30"/>
                <w:cs/>
              </w:rPr>
              <w:t>มี</w:t>
            </w:r>
            <w:r w:rsidRPr="00D60E45">
              <w:rPr>
                <w:color w:val="000000" w:themeColor="text1"/>
                <w:sz w:val="30"/>
                <w:szCs w:val="30"/>
                <w:cs/>
              </w:rPr>
              <w:t>.</w:t>
            </w:r>
            <w:r>
              <w:rPr>
                <w:rFonts w:hint="cs"/>
                <w:color w:val="000000" w:themeColor="text1"/>
                <w:sz w:val="30"/>
                <w:szCs w:val="30"/>
                <w:cs/>
              </w:rPr>
              <w:t>ค</w:t>
            </w:r>
            <w:r w:rsidRPr="00D60E45">
              <w:rPr>
                <w:color w:val="000000" w:themeColor="text1"/>
                <w:sz w:val="30"/>
                <w:szCs w:val="30"/>
                <w:cs/>
              </w:rPr>
              <w:t xml:space="preserve">. </w:t>
            </w:r>
            <w:r w:rsidRPr="00D60E45">
              <w:rPr>
                <w:color w:val="000000" w:themeColor="text1"/>
                <w:sz w:val="30"/>
                <w:szCs w:val="30"/>
              </w:rPr>
              <w:t>256</w:t>
            </w:r>
            <w:r w:rsidR="008743AF">
              <w:rPr>
                <w:color w:val="000000" w:themeColor="text1"/>
                <w:sz w:val="30"/>
                <w:szCs w:val="30"/>
              </w:rPr>
              <w:t>8</w:t>
            </w: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337905" w14:textId="22B6EFC9" w:rsidR="008C630D" w:rsidRPr="006A4B66" w:rsidRDefault="008C630D" w:rsidP="008C630D">
            <w:pPr>
              <w:ind w:left="-108" w:right="-108" w:firstLine="18"/>
              <w:jc w:val="center"/>
              <w:rPr>
                <w:rFonts w:ascii="Angsana New" w:hAnsi="Angsana New"/>
              </w:rPr>
            </w:pPr>
            <w:r w:rsidRPr="0037734E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37734E">
              <w:rPr>
                <w:rFonts w:ascii="Angsana New" w:hAnsi="Angsana New" w:hint="cs"/>
                <w:sz w:val="30"/>
                <w:szCs w:val="30"/>
                <w:cs/>
              </w:rPr>
              <w:t xml:space="preserve">ธ.ค. </w:t>
            </w:r>
            <w:r w:rsidRPr="0037734E">
              <w:rPr>
                <w:rFonts w:ascii="Angsana New" w:hAnsi="Angsana New"/>
                <w:sz w:val="30"/>
                <w:szCs w:val="30"/>
              </w:rPr>
              <w:t>256</w:t>
            </w:r>
            <w:r w:rsidR="00153459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0FB692C8" w14:textId="376CEAA8" w:rsidR="008C630D" w:rsidRPr="006A4B66" w:rsidRDefault="008C630D" w:rsidP="008C630D">
            <w:pPr>
              <w:ind w:left="-108" w:right="-108"/>
              <w:jc w:val="center"/>
              <w:rPr>
                <w:rFonts w:ascii="Angsana New" w:hAnsi="Angsana New"/>
              </w:rPr>
            </w:pPr>
            <w:r w:rsidRPr="00D60E45">
              <w:rPr>
                <w:color w:val="000000" w:themeColor="text1"/>
                <w:sz w:val="30"/>
                <w:szCs w:val="30"/>
                <w:cs/>
              </w:rPr>
              <w:t>3</w:t>
            </w:r>
            <w:r>
              <w:rPr>
                <w:rFonts w:hint="cs"/>
                <w:color w:val="000000" w:themeColor="text1"/>
                <w:sz w:val="30"/>
                <w:szCs w:val="30"/>
                <w:cs/>
              </w:rPr>
              <w:t>1</w:t>
            </w:r>
            <w:r w:rsidRPr="00D60E45">
              <w:rPr>
                <w:color w:val="000000" w:themeColor="text1"/>
                <w:sz w:val="30"/>
                <w:szCs w:val="30"/>
              </w:rPr>
              <w:t xml:space="preserve"> </w:t>
            </w:r>
            <w:r>
              <w:rPr>
                <w:rFonts w:hint="cs"/>
                <w:color w:val="000000" w:themeColor="text1"/>
                <w:sz w:val="30"/>
                <w:szCs w:val="30"/>
                <w:cs/>
              </w:rPr>
              <w:t>มี</w:t>
            </w:r>
            <w:r w:rsidRPr="00D60E45">
              <w:rPr>
                <w:color w:val="000000" w:themeColor="text1"/>
                <w:sz w:val="30"/>
                <w:szCs w:val="30"/>
                <w:cs/>
              </w:rPr>
              <w:t>.</w:t>
            </w:r>
            <w:r>
              <w:rPr>
                <w:rFonts w:hint="cs"/>
                <w:color w:val="000000" w:themeColor="text1"/>
                <w:sz w:val="30"/>
                <w:szCs w:val="30"/>
                <w:cs/>
              </w:rPr>
              <w:t>ค</w:t>
            </w:r>
            <w:r w:rsidRPr="00D60E45">
              <w:rPr>
                <w:color w:val="000000" w:themeColor="text1"/>
                <w:sz w:val="30"/>
                <w:szCs w:val="30"/>
                <w:cs/>
              </w:rPr>
              <w:t xml:space="preserve">. </w:t>
            </w:r>
            <w:r w:rsidRPr="00D60E45">
              <w:rPr>
                <w:color w:val="000000" w:themeColor="text1"/>
                <w:sz w:val="30"/>
                <w:szCs w:val="30"/>
              </w:rPr>
              <w:t>256</w:t>
            </w:r>
            <w:r w:rsidR="008743AF">
              <w:rPr>
                <w:color w:val="000000" w:themeColor="text1"/>
                <w:sz w:val="30"/>
                <w:szCs w:val="30"/>
              </w:rPr>
              <w:t>8</w:t>
            </w:r>
          </w:p>
        </w:tc>
        <w:tc>
          <w:tcPr>
            <w:tcW w:w="12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29AD97" w14:textId="2150375D" w:rsidR="008C630D" w:rsidRPr="006A4B66" w:rsidRDefault="008C630D" w:rsidP="008C630D">
            <w:pPr>
              <w:ind w:left="-108" w:right="-108" w:firstLine="18"/>
              <w:jc w:val="center"/>
              <w:rPr>
                <w:rFonts w:ascii="Angsana New" w:hAnsi="Angsana New"/>
              </w:rPr>
            </w:pPr>
            <w:r w:rsidRPr="0037734E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37734E">
              <w:rPr>
                <w:rFonts w:ascii="Angsana New" w:hAnsi="Angsana New" w:hint="cs"/>
                <w:sz w:val="30"/>
                <w:szCs w:val="30"/>
                <w:cs/>
              </w:rPr>
              <w:t xml:space="preserve">ธ.ค. </w:t>
            </w:r>
            <w:r w:rsidRPr="0037734E">
              <w:rPr>
                <w:rFonts w:ascii="Angsana New" w:hAnsi="Angsana New"/>
                <w:sz w:val="30"/>
                <w:szCs w:val="30"/>
              </w:rPr>
              <w:t>256</w:t>
            </w:r>
            <w:r w:rsidR="008743AF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8C630D" w:rsidRPr="00CD157D" w14:paraId="0B2E3B72" w14:textId="77777777" w:rsidTr="00D76633">
        <w:trPr>
          <w:trHeight w:val="113"/>
        </w:trPr>
        <w:tc>
          <w:tcPr>
            <w:tcW w:w="4729" w:type="dxa"/>
            <w:tcBorders>
              <w:left w:val="single" w:sz="4" w:space="0" w:color="auto"/>
              <w:right w:val="single" w:sz="4" w:space="0" w:color="auto"/>
            </w:tcBorders>
          </w:tcPr>
          <w:p w14:paraId="6E0E8008" w14:textId="77777777" w:rsidR="008C630D" w:rsidRPr="004E032F" w:rsidRDefault="008C630D" w:rsidP="008C630D">
            <w:pPr>
              <w:ind w:left="-18" w:right="-78" w:firstLine="18"/>
              <w:jc w:val="both"/>
              <w:rPr>
                <w:rFonts w:ascii="Angsana New" w:hAnsi="Angsana New"/>
              </w:rPr>
            </w:pPr>
            <w:r w:rsidRPr="004E032F">
              <w:rPr>
                <w:rFonts w:ascii="Angsana New" w:hAnsi="Angsana New" w:cs="Angsana New" w:hint="cs"/>
                <w:u w:val="single"/>
                <w:cs/>
              </w:rPr>
              <w:t>บริษัทย่อย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right w:val="dashed" w:sz="4" w:space="0" w:color="auto"/>
            </w:tcBorders>
          </w:tcPr>
          <w:p w14:paraId="3D52A326" w14:textId="77777777" w:rsidR="008C630D" w:rsidRPr="004E032F" w:rsidRDefault="008C630D" w:rsidP="008C630D">
            <w:pPr>
              <w:ind w:left="-108" w:right="-118" w:firstLine="2"/>
              <w:jc w:val="center"/>
              <w:rPr>
                <w:rFonts w:ascii="Angsana New" w:hAnsi="Angsana New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2649C68B" w14:textId="77777777" w:rsidR="008C630D" w:rsidRPr="004E032F" w:rsidRDefault="008C630D" w:rsidP="008C630D">
            <w:pPr>
              <w:ind w:left="-108" w:right="-118" w:firstLine="2"/>
              <w:jc w:val="center"/>
              <w:rPr>
                <w:rFonts w:ascii="Angsana New" w:hAnsi="Angsana New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right w:val="dashed" w:sz="4" w:space="0" w:color="auto"/>
            </w:tcBorders>
          </w:tcPr>
          <w:p w14:paraId="77527EE3" w14:textId="77777777" w:rsidR="008C630D" w:rsidRPr="004E032F" w:rsidRDefault="008C630D" w:rsidP="008C630D">
            <w:pPr>
              <w:ind w:left="-108" w:right="68" w:hanging="14"/>
              <w:jc w:val="right"/>
              <w:rPr>
                <w:rFonts w:ascii="Angsana New" w:hAnsi="Angsana New"/>
              </w:rPr>
            </w:pPr>
          </w:p>
        </w:tc>
        <w:tc>
          <w:tcPr>
            <w:tcW w:w="1219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32DAB3BD" w14:textId="77777777" w:rsidR="008C630D" w:rsidRPr="004E032F" w:rsidRDefault="008C630D" w:rsidP="008C630D">
            <w:pPr>
              <w:ind w:left="-108" w:right="68" w:hanging="14"/>
              <w:jc w:val="right"/>
              <w:rPr>
                <w:rFonts w:ascii="Angsana New" w:hAnsi="Angsana New"/>
              </w:rPr>
            </w:pPr>
          </w:p>
        </w:tc>
      </w:tr>
      <w:tr w:rsidR="008C630D" w:rsidRPr="00CD157D" w14:paraId="05487FFE" w14:textId="77777777" w:rsidTr="00D76633">
        <w:trPr>
          <w:trHeight w:val="113"/>
        </w:trPr>
        <w:tc>
          <w:tcPr>
            <w:tcW w:w="4729" w:type="dxa"/>
            <w:tcBorders>
              <w:left w:val="single" w:sz="4" w:space="0" w:color="auto"/>
              <w:right w:val="single" w:sz="4" w:space="0" w:color="auto"/>
            </w:tcBorders>
          </w:tcPr>
          <w:p w14:paraId="07AB3978" w14:textId="51F79AEA" w:rsidR="008C630D" w:rsidRPr="004E032F" w:rsidRDefault="008C630D" w:rsidP="008C630D">
            <w:pPr>
              <w:ind w:left="-18" w:right="-78" w:firstLine="18"/>
              <w:jc w:val="both"/>
              <w:rPr>
                <w:rFonts w:ascii="Angsana New" w:hAnsi="Angsana New"/>
              </w:rPr>
            </w:pPr>
            <w:r w:rsidRPr="004E032F">
              <w:rPr>
                <w:rFonts w:ascii="Angsana New" w:hAnsi="Angsana New"/>
              </w:rPr>
              <w:t xml:space="preserve">  1.</w:t>
            </w:r>
            <w:r w:rsidR="00F40B7B">
              <w:rPr>
                <w:rFonts w:ascii="Angsana New" w:hAnsi="Angsana New"/>
              </w:rPr>
              <w:t xml:space="preserve"> </w:t>
            </w:r>
            <w:r w:rsidRPr="004E032F">
              <w:rPr>
                <w:rFonts w:ascii="Angsana New" w:hAnsi="Angsana New"/>
                <w:cs/>
              </w:rPr>
              <w:t>บริษัท บางกอกเอ็นเตอร์เทนเม้นต์ จำกัด</w:t>
            </w:r>
          </w:p>
        </w:tc>
        <w:tc>
          <w:tcPr>
            <w:tcW w:w="1302" w:type="dxa"/>
            <w:tcBorders>
              <w:left w:val="single" w:sz="4" w:space="0" w:color="auto"/>
              <w:right w:val="dashed" w:sz="4" w:space="0" w:color="auto"/>
            </w:tcBorders>
          </w:tcPr>
          <w:p w14:paraId="4EC854C9" w14:textId="77777777" w:rsidR="008C630D" w:rsidRPr="0014741B" w:rsidRDefault="008C630D" w:rsidP="008C630D">
            <w:pPr>
              <w:ind w:left="-18" w:firstLine="18"/>
              <w:jc w:val="center"/>
              <w:rPr>
                <w:rFonts w:ascii="Angsana New" w:hAnsi="Angsana New"/>
              </w:rPr>
            </w:pPr>
            <w:r w:rsidRPr="0014741B">
              <w:rPr>
                <w:rFonts w:ascii="Angsana New" w:hAnsi="Angsana New"/>
              </w:rPr>
              <w:t>99.99</w:t>
            </w:r>
          </w:p>
        </w:tc>
        <w:tc>
          <w:tcPr>
            <w:tcW w:w="1207" w:type="dxa"/>
            <w:tcBorders>
              <w:left w:val="nil"/>
              <w:right w:val="single" w:sz="4" w:space="0" w:color="auto"/>
            </w:tcBorders>
          </w:tcPr>
          <w:p w14:paraId="76697297" w14:textId="77777777" w:rsidR="008C630D" w:rsidRPr="009E74E1" w:rsidRDefault="008C630D" w:rsidP="008C630D">
            <w:pPr>
              <w:tabs>
                <w:tab w:val="left" w:pos="733"/>
              </w:tabs>
              <w:ind w:left="-18" w:firstLine="18"/>
              <w:jc w:val="center"/>
              <w:rPr>
                <w:rFonts w:ascii="Angsana New" w:hAnsi="Angsana New"/>
              </w:rPr>
            </w:pPr>
            <w:r w:rsidRPr="009E74E1">
              <w:rPr>
                <w:rFonts w:ascii="Angsana New" w:hAnsi="Angsana New"/>
              </w:rPr>
              <w:t>99.99</w:t>
            </w:r>
          </w:p>
        </w:tc>
        <w:tc>
          <w:tcPr>
            <w:tcW w:w="1208" w:type="dxa"/>
            <w:tcBorders>
              <w:left w:val="single" w:sz="4" w:space="0" w:color="auto"/>
              <w:right w:val="dashed" w:sz="4" w:space="0" w:color="auto"/>
            </w:tcBorders>
          </w:tcPr>
          <w:p w14:paraId="465E0750" w14:textId="5082D60E" w:rsidR="008C630D" w:rsidRPr="0023113C" w:rsidRDefault="00A841DD" w:rsidP="00D76633">
            <w:pPr>
              <w:tabs>
                <w:tab w:val="decimal" w:pos="907"/>
              </w:tabs>
              <w:ind w:left="-18" w:right="-146" w:firstLine="18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299,999</w:t>
            </w:r>
          </w:p>
        </w:tc>
        <w:tc>
          <w:tcPr>
            <w:tcW w:w="1219" w:type="dxa"/>
            <w:gridSpan w:val="2"/>
            <w:tcBorders>
              <w:left w:val="nil"/>
              <w:right w:val="single" w:sz="4" w:space="0" w:color="auto"/>
            </w:tcBorders>
          </w:tcPr>
          <w:p w14:paraId="204B56AA" w14:textId="77777777" w:rsidR="008C630D" w:rsidRPr="004E032F" w:rsidRDefault="008C630D" w:rsidP="00D76633">
            <w:pPr>
              <w:tabs>
                <w:tab w:val="decimal" w:pos="907"/>
              </w:tabs>
              <w:ind w:left="-18" w:right="-146" w:firstLine="18"/>
              <w:jc w:val="both"/>
              <w:rPr>
                <w:rFonts w:ascii="Angsana New" w:hAnsi="Angsana New"/>
              </w:rPr>
            </w:pPr>
            <w:r w:rsidRPr="004E032F">
              <w:rPr>
                <w:rFonts w:ascii="Angsana New" w:hAnsi="Angsana New"/>
              </w:rPr>
              <w:t>299,999</w:t>
            </w:r>
          </w:p>
        </w:tc>
      </w:tr>
      <w:tr w:rsidR="008C630D" w:rsidRPr="00CD157D" w14:paraId="28EC95C8" w14:textId="77777777" w:rsidTr="00D76633">
        <w:trPr>
          <w:trHeight w:val="113"/>
        </w:trPr>
        <w:tc>
          <w:tcPr>
            <w:tcW w:w="472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962EAA5" w14:textId="22FEF68D" w:rsidR="008C630D" w:rsidRPr="004E032F" w:rsidRDefault="008C630D" w:rsidP="008C630D">
            <w:pPr>
              <w:ind w:left="-18" w:firstLine="18"/>
              <w:rPr>
                <w:rFonts w:ascii="Angsana New" w:hAnsi="Angsana New"/>
              </w:rPr>
            </w:pPr>
            <w:r w:rsidRPr="004E032F">
              <w:rPr>
                <w:rFonts w:ascii="Angsana New" w:hAnsi="Angsana New"/>
              </w:rPr>
              <w:t xml:space="preserve">  2.</w:t>
            </w:r>
            <w:r w:rsidR="00F40B7B">
              <w:rPr>
                <w:rFonts w:ascii="Angsana New" w:hAnsi="Angsana New"/>
              </w:rPr>
              <w:t xml:space="preserve"> </w:t>
            </w:r>
            <w:r w:rsidRPr="004E032F">
              <w:rPr>
                <w:rFonts w:ascii="Angsana New" w:hAnsi="Angsana New"/>
                <w:cs/>
              </w:rPr>
              <w:t>บริษัท รังสิโรตม์วนิช จำกัด</w:t>
            </w:r>
          </w:p>
        </w:tc>
        <w:tc>
          <w:tcPr>
            <w:tcW w:w="1302" w:type="dxa"/>
            <w:tcBorders>
              <w:left w:val="single" w:sz="4" w:space="0" w:color="auto"/>
              <w:right w:val="dashed" w:sz="4" w:space="0" w:color="auto"/>
            </w:tcBorders>
            <w:vAlign w:val="center"/>
          </w:tcPr>
          <w:p w14:paraId="72D09EB2" w14:textId="77777777" w:rsidR="008C630D" w:rsidRPr="0014741B" w:rsidRDefault="008C630D" w:rsidP="008C630D">
            <w:pPr>
              <w:ind w:left="-18" w:firstLine="18"/>
              <w:jc w:val="center"/>
              <w:rPr>
                <w:rFonts w:ascii="Angsana New" w:hAnsi="Angsana New"/>
                <w:cs/>
              </w:rPr>
            </w:pPr>
            <w:r w:rsidRPr="0014741B">
              <w:rPr>
                <w:rFonts w:ascii="Angsana New" w:hAnsi="Angsana New"/>
              </w:rPr>
              <w:t>99.99</w:t>
            </w:r>
          </w:p>
        </w:tc>
        <w:tc>
          <w:tcPr>
            <w:tcW w:w="1207" w:type="dxa"/>
            <w:tcBorders>
              <w:left w:val="nil"/>
              <w:right w:val="single" w:sz="4" w:space="0" w:color="auto"/>
            </w:tcBorders>
            <w:vAlign w:val="center"/>
          </w:tcPr>
          <w:p w14:paraId="4864FBF0" w14:textId="77777777" w:rsidR="008C630D" w:rsidRPr="009E74E1" w:rsidRDefault="008C630D" w:rsidP="008C630D">
            <w:pPr>
              <w:ind w:left="-18" w:firstLine="18"/>
              <w:jc w:val="center"/>
              <w:rPr>
                <w:rFonts w:ascii="Angsana New" w:hAnsi="Angsana New"/>
                <w:cs/>
              </w:rPr>
            </w:pPr>
            <w:r w:rsidRPr="009E74E1">
              <w:rPr>
                <w:rFonts w:ascii="Angsana New" w:hAnsi="Angsana New"/>
              </w:rPr>
              <w:t>99.99</w:t>
            </w:r>
          </w:p>
        </w:tc>
        <w:tc>
          <w:tcPr>
            <w:tcW w:w="1208" w:type="dxa"/>
            <w:tcBorders>
              <w:left w:val="single" w:sz="4" w:space="0" w:color="auto"/>
              <w:right w:val="dashed" w:sz="4" w:space="0" w:color="auto"/>
            </w:tcBorders>
            <w:vAlign w:val="center"/>
          </w:tcPr>
          <w:p w14:paraId="652207F8" w14:textId="7466025D" w:rsidR="008C630D" w:rsidRPr="0023113C" w:rsidRDefault="00A841DD" w:rsidP="00D76633">
            <w:pPr>
              <w:tabs>
                <w:tab w:val="decimal" w:pos="907"/>
              </w:tabs>
              <w:ind w:left="-18" w:right="-146" w:firstLine="18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35,000</w:t>
            </w:r>
          </w:p>
        </w:tc>
        <w:tc>
          <w:tcPr>
            <w:tcW w:w="1219" w:type="dxa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65989081" w14:textId="77777777" w:rsidR="008C630D" w:rsidRPr="004E032F" w:rsidRDefault="008C630D" w:rsidP="00D76633">
            <w:pPr>
              <w:tabs>
                <w:tab w:val="decimal" w:pos="907"/>
              </w:tabs>
              <w:ind w:left="-18" w:right="-146" w:firstLine="18"/>
              <w:jc w:val="both"/>
              <w:rPr>
                <w:rFonts w:ascii="Angsana New" w:hAnsi="Angsana New"/>
              </w:rPr>
            </w:pPr>
            <w:r w:rsidRPr="004E032F">
              <w:rPr>
                <w:rFonts w:ascii="Angsana New" w:hAnsi="Angsana New"/>
              </w:rPr>
              <w:t>35,000</w:t>
            </w:r>
          </w:p>
        </w:tc>
      </w:tr>
      <w:tr w:rsidR="008C630D" w:rsidRPr="00CD157D" w14:paraId="2A58D766" w14:textId="77777777" w:rsidTr="00D76633">
        <w:trPr>
          <w:trHeight w:val="113"/>
        </w:trPr>
        <w:tc>
          <w:tcPr>
            <w:tcW w:w="4729" w:type="dxa"/>
            <w:tcBorders>
              <w:left w:val="single" w:sz="4" w:space="0" w:color="auto"/>
              <w:right w:val="single" w:sz="4" w:space="0" w:color="auto"/>
            </w:tcBorders>
          </w:tcPr>
          <w:p w14:paraId="173AE93C" w14:textId="2A453626" w:rsidR="008C630D" w:rsidRPr="004E032F" w:rsidRDefault="008C630D" w:rsidP="008C630D">
            <w:pPr>
              <w:ind w:left="-18" w:firstLine="18"/>
              <w:jc w:val="both"/>
              <w:rPr>
                <w:rFonts w:ascii="Angsana New" w:hAnsi="Angsana New"/>
              </w:rPr>
            </w:pPr>
            <w:r w:rsidRPr="004E032F">
              <w:rPr>
                <w:rFonts w:ascii="Angsana New" w:hAnsi="Angsana New"/>
              </w:rPr>
              <w:t xml:space="preserve">  3.</w:t>
            </w:r>
            <w:r w:rsidR="00F40B7B">
              <w:rPr>
                <w:rFonts w:ascii="Angsana New" w:hAnsi="Angsana New"/>
              </w:rPr>
              <w:t xml:space="preserve"> </w:t>
            </w:r>
            <w:r w:rsidRPr="004E032F">
              <w:rPr>
                <w:rFonts w:ascii="Angsana New" w:hAnsi="Angsana New"/>
                <w:cs/>
              </w:rPr>
              <w:t>บริษัท นิวเวิลด์ โปรดั๊กชั่น จำกัด</w:t>
            </w:r>
          </w:p>
        </w:tc>
        <w:tc>
          <w:tcPr>
            <w:tcW w:w="1302" w:type="dxa"/>
            <w:tcBorders>
              <w:left w:val="single" w:sz="4" w:space="0" w:color="auto"/>
              <w:right w:val="dashed" w:sz="4" w:space="0" w:color="auto"/>
            </w:tcBorders>
          </w:tcPr>
          <w:p w14:paraId="4A125287" w14:textId="77777777" w:rsidR="008C630D" w:rsidRPr="0014741B" w:rsidRDefault="008C630D" w:rsidP="008C630D">
            <w:pPr>
              <w:ind w:left="-18" w:firstLine="18"/>
              <w:jc w:val="center"/>
              <w:rPr>
                <w:rFonts w:ascii="Angsana New" w:hAnsi="Angsana New"/>
                <w:cs/>
              </w:rPr>
            </w:pPr>
            <w:r w:rsidRPr="0014741B">
              <w:rPr>
                <w:rFonts w:ascii="Angsana New" w:hAnsi="Angsana New"/>
              </w:rPr>
              <w:t>99.99</w:t>
            </w:r>
          </w:p>
        </w:tc>
        <w:tc>
          <w:tcPr>
            <w:tcW w:w="1207" w:type="dxa"/>
            <w:tcBorders>
              <w:left w:val="nil"/>
              <w:right w:val="single" w:sz="4" w:space="0" w:color="auto"/>
            </w:tcBorders>
          </w:tcPr>
          <w:p w14:paraId="3BF4D392" w14:textId="77777777" w:rsidR="008C630D" w:rsidRPr="009E74E1" w:rsidRDefault="008C630D" w:rsidP="008C630D">
            <w:pPr>
              <w:ind w:left="-18" w:firstLine="18"/>
              <w:jc w:val="center"/>
              <w:rPr>
                <w:rFonts w:ascii="Angsana New" w:hAnsi="Angsana New"/>
                <w:cs/>
              </w:rPr>
            </w:pPr>
            <w:r w:rsidRPr="009E74E1">
              <w:rPr>
                <w:rFonts w:ascii="Angsana New" w:hAnsi="Angsana New"/>
              </w:rPr>
              <w:t>99.99</w:t>
            </w:r>
          </w:p>
        </w:tc>
        <w:tc>
          <w:tcPr>
            <w:tcW w:w="1208" w:type="dxa"/>
            <w:tcBorders>
              <w:left w:val="single" w:sz="4" w:space="0" w:color="auto"/>
              <w:right w:val="dashed" w:sz="4" w:space="0" w:color="auto"/>
            </w:tcBorders>
          </w:tcPr>
          <w:p w14:paraId="3A65494D" w14:textId="02D9DD63" w:rsidR="008C630D" w:rsidRPr="0023113C" w:rsidRDefault="00A841DD" w:rsidP="00D76633">
            <w:pPr>
              <w:tabs>
                <w:tab w:val="decimal" w:pos="907"/>
              </w:tabs>
              <w:ind w:left="-18" w:right="-146" w:firstLine="18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59,999</w:t>
            </w:r>
          </w:p>
        </w:tc>
        <w:tc>
          <w:tcPr>
            <w:tcW w:w="1219" w:type="dxa"/>
            <w:gridSpan w:val="2"/>
            <w:tcBorders>
              <w:left w:val="nil"/>
              <w:right w:val="single" w:sz="4" w:space="0" w:color="auto"/>
            </w:tcBorders>
          </w:tcPr>
          <w:p w14:paraId="5AB9F0D4" w14:textId="77777777" w:rsidR="008C630D" w:rsidRPr="004E032F" w:rsidRDefault="008C630D" w:rsidP="00D76633">
            <w:pPr>
              <w:tabs>
                <w:tab w:val="decimal" w:pos="907"/>
              </w:tabs>
              <w:ind w:left="-18" w:right="-146" w:firstLine="18"/>
              <w:jc w:val="both"/>
              <w:rPr>
                <w:rFonts w:ascii="Angsana New" w:hAnsi="Angsana New"/>
              </w:rPr>
            </w:pPr>
            <w:r w:rsidRPr="004E032F">
              <w:rPr>
                <w:rFonts w:ascii="Angsana New" w:hAnsi="Angsana New"/>
              </w:rPr>
              <w:t>59,999</w:t>
            </w:r>
          </w:p>
        </w:tc>
      </w:tr>
      <w:tr w:rsidR="008C630D" w:rsidRPr="00CD157D" w14:paraId="4195BD3E" w14:textId="77777777" w:rsidTr="00D76633">
        <w:trPr>
          <w:trHeight w:val="113"/>
        </w:trPr>
        <w:tc>
          <w:tcPr>
            <w:tcW w:w="4729" w:type="dxa"/>
            <w:tcBorders>
              <w:left w:val="single" w:sz="4" w:space="0" w:color="auto"/>
              <w:right w:val="single" w:sz="4" w:space="0" w:color="auto"/>
            </w:tcBorders>
          </w:tcPr>
          <w:p w14:paraId="2D4C2A7D" w14:textId="3C3B08C0" w:rsidR="008C630D" w:rsidRPr="004E032F" w:rsidRDefault="008C630D" w:rsidP="008C630D">
            <w:pPr>
              <w:ind w:left="-18" w:firstLine="18"/>
              <w:jc w:val="both"/>
              <w:rPr>
                <w:rFonts w:ascii="Angsana New" w:hAnsi="Angsana New"/>
                <w:cs/>
              </w:rPr>
            </w:pPr>
            <w:r w:rsidRPr="004E032F">
              <w:rPr>
                <w:rFonts w:ascii="Angsana New" w:hAnsi="Angsana New"/>
              </w:rPr>
              <w:t xml:space="preserve">  </w:t>
            </w:r>
            <w:r>
              <w:rPr>
                <w:rFonts w:ascii="Angsana New" w:hAnsi="Angsana New"/>
              </w:rPr>
              <w:t>4</w:t>
            </w:r>
            <w:r w:rsidRPr="004E032F">
              <w:rPr>
                <w:rFonts w:ascii="Angsana New" w:hAnsi="Angsana New"/>
              </w:rPr>
              <w:t>.</w:t>
            </w:r>
            <w:r w:rsidR="00F40B7B">
              <w:rPr>
                <w:rFonts w:ascii="Angsana New" w:hAnsi="Angsana New"/>
              </w:rPr>
              <w:t xml:space="preserve"> </w:t>
            </w:r>
            <w:r w:rsidRPr="004E032F">
              <w:rPr>
                <w:rFonts w:ascii="Angsana New" w:hAnsi="Angsana New"/>
                <w:cs/>
              </w:rPr>
              <w:t xml:space="preserve">บริษัท บีอีซี </w:t>
            </w:r>
            <w:r>
              <w:rPr>
                <w:rFonts w:ascii="Angsana New" w:hAnsi="Angsana New" w:hint="cs"/>
                <w:cs/>
              </w:rPr>
              <w:t>สตูดิโอ</w:t>
            </w:r>
            <w:r w:rsidRPr="004E032F">
              <w:rPr>
                <w:rFonts w:ascii="Angsana New" w:hAnsi="Angsana New"/>
                <w:cs/>
              </w:rPr>
              <w:t xml:space="preserve"> จำกัด</w:t>
            </w:r>
            <w:r>
              <w:rPr>
                <w:rFonts w:ascii="Angsana New" w:hAnsi="Angsana New" w:hint="cs"/>
                <w:cs/>
              </w:rPr>
              <w:t xml:space="preserve"> </w:t>
            </w:r>
          </w:p>
        </w:tc>
        <w:tc>
          <w:tcPr>
            <w:tcW w:w="1302" w:type="dxa"/>
            <w:tcBorders>
              <w:left w:val="single" w:sz="4" w:space="0" w:color="auto"/>
              <w:right w:val="dashed" w:sz="4" w:space="0" w:color="auto"/>
            </w:tcBorders>
          </w:tcPr>
          <w:p w14:paraId="5E06CD5B" w14:textId="77777777" w:rsidR="008C630D" w:rsidRPr="0014741B" w:rsidRDefault="008C630D" w:rsidP="008C630D">
            <w:pPr>
              <w:ind w:left="-18" w:firstLine="18"/>
              <w:jc w:val="center"/>
              <w:rPr>
                <w:rFonts w:ascii="Angsana New" w:hAnsi="Angsana New"/>
              </w:rPr>
            </w:pPr>
            <w:r w:rsidRPr="0014741B">
              <w:rPr>
                <w:rFonts w:ascii="Angsana New" w:hAnsi="Angsana New"/>
              </w:rPr>
              <w:t>99.99</w:t>
            </w:r>
          </w:p>
        </w:tc>
        <w:tc>
          <w:tcPr>
            <w:tcW w:w="1207" w:type="dxa"/>
            <w:tcBorders>
              <w:left w:val="nil"/>
              <w:right w:val="single" w:sz="4" w:space="0" w:color="auto"/>
            </w:tcBorders>
          </w:tcPr>
          <w:p w14:paraId="460114FE" w14:textId="77777777" w:rsidR="008C630D" w:rsidRPr="009E74E1" w:rsidRDefault="008C630D" w:rsidP="008C630D">
            <w:pPr>
              <w:ind w:left="-18" w:firstLine="18"/>
              <w:jc w:val="center"/>
              <w:rPr>
                <w:rFonts w:ascii="Angsana New" w:hAnsi="Angsana New"/>
              </w:rPr>
            </w:pPr>
            <w:r w:rsidRPr="009E74E1">
              <w:rPr>
                <w:rFonts w:ascii="Angsana New" w:hAnsi="Angsana New"/>
              </w:rPr>
              <w:t>99.99</w:t>
            </w:r>
          </w:p>
        </w:tc>
        <w:tc>
          <w:tcPr>
            <w:tcW w:w="1208" w:type="dxa"/>
            <w:tcBorders>
              <w:left w:val="single" w:sz="4" w:space="0" w:color="auto"/>
              <w:right w:val="dashed" w:sz="4" w:space="0" w:color="auto"/>
            </w:tcBorders>
          </w:tcPr>
          <w:p w14:paraId="328F348F" w14:textId="2A7E059B" w:rsidR="008C630D" w:rsidRPr="0023113C" w:rsidRDefault="00A841DD" w:rsidP="00D76633">
            <w:pPr>
              <w:tabs>
                <w:tab w:val="decimal" w:pos="907"/>
              </w:tabs>
              <w:ind w:left="-18" w:right="-146" w:firstLine="18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30,000</w:t>
            </w:r>
          </w:p>
        </w:tc>
        <w:tc>
          <w:tcPr>
            <w:tcW w:w="1219" w:type="dxa"/>
            <w:gridSpan w:val="2"/>
            <w:tcBorders>
              <w:left w:val="nil"/>
              <w:right w:val="single" w:sz="4" w:space="0" w:color="auto"/>
            </w:tcBorders>
          </w:tcPr>
          <w:p w14:paraId="3AE01516" w14:textId="77777777" w:rsidR="008C630D" w:rsidRPr="004E032F" w:rsidRDefault="008C630D" w:rsidP="00D76633">
            <w:pPr>
              <w:tabs>
                <w:tab w:val="decimal" w:pos="907"/>
              </w:tabs>
              <w:ind w:left="-18" w:right="-146" w:firstLine="18"/>
              <w:jc w:val="both"/>
              <w:rPr>
                <w:rFonts w:ascii="Angsana New" w:hAnsi="Angsana New"/>
              </w:rPr>
            </w:pPr>
            <w:r w:rsidRPr="004E032F">
              <w:rPr>
                <w:rFonts w:ascii="Angsana New" w:hAnsi="Angsana New"/>
              </w:rPr>
              <w:t>30,000</w:t>
            </w:r>
          </w:p>
        </w:tc>
      </w:tr>
      <w:tr w:rsidR="008C630D" w:rsidRPr="00CD157D" w14:paraId="703A1D32" w14:textId="77777777" w:rsidTr="00D76633">
        <w:trPr>
          <w:trHeight w:val="113"/>
        </w:trPr>
        <w:tc>
          <w:tcPr>
            <w:tcW w:w="4729" w:type="dxa"/>
            <w:tcBorders>
              <w:left w:val="single" w:sz="4" w:space="0" w:color="auto"/>
              <w:right w:val="single" w:sz="4" w:space="0" w:color="auto"/>
            </w:tcBorders>
          </w:tcPr>
          <w:p w14:paraId="0B314FB8" w14:textId="793BE983" w:rsidR="008C630D" w:rsidRPr="004E032F" w:rsidRDefault="008C630D" w:rsidP="008C630D">
            <w:pPr>
              <w:tabs>
                <w:tab w:val="left" w:pos="16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</w:t>
            </w:r>
            <w:r w:rsidR="008743AF">
              <w:rPr>
                <w:rFonts w:ascii="Angsana New" w:hAnsi="Angsana New"/>
              </w:rPr>
              <w:t>5</w:t>
            </w:r>
            <w:r w:rsidRPr="004E032F">
              <w:rPr>
                <w:rFonts w:ascii="Angsana New" w:hAnsi="Angsana New"/>
              </w:rPr>
              <w:t>.</w:t>
            </w:r>
            <w:r w:rsidR="00F40B7B">
              <w:rPr>
                <w:rFonts w:ascii="Angsana New" w:hAnsi="Angsana New"/>
              </w:rPr>
              <w:t xml:space="preserve"> </w:t>
            </w:r>
            <w:r w:rsidRPr="004E032F">
              <w:rPr>
                <w:rFonts w:ascii="Angsana New" w:hAnsi="Angsana New"/>
                <w:cs/>
              </w:rPr>
              <w:t>บริษัท บีอีซีไอ คอร์ปอเรชั่น จำกัด</w:t>
            </w:r>
          </w:p>
        </w:tc>
        <w:tc>
          <w:tcPr>
            <w:tcW w:w="1302" w:type="dxa"/>
            <w:tcBorders>
              <w:left w:val="single" w:sz="4" w:space="0" w:color="auto"/>
              <w:right w:val="dashed" w:sz="4" w:space="0" w:color="auto"/>
            </w:tcBorders>
          </w:tcPr>
          <w:p w14:paraId="7DCBEF47" w14:textId="77777777" w:rsidR="008C630D" w:rsidRPr="0014741B" w:rsidRDefault="008C630D" w:rsidP="008C630D">
            <w:pPr>
              <w:ind w:left="-18" w:firstLine="18"/>
              <w:jc w:val="center"/>
              <w:rPr>
                <w:rFonts w:ascii="Angsana New" w:hAnsi="Angsana New"/>
              </w:rPr>
            </w:pPr>
            <w:r w:rsidRPr="0014741B">
              <w:rPr>
                <w:rFonts w:ascii="Angsana New" w:hAnsi="Angsana New"/>
              </w:rPr>
              <w:t>99.99</w:t>
            </w:r>
          </w:p>
        </w:tc>
        <w:tc>
          <w:tcPr>
            <w:tcW w:w="1207" w:type="dxa"/>
            <w:tcBorders>
              <w:left w:val="nil"/>
              <w:right w:val="single" w:sz="4" w:space="0" w:color="auto"/>
            </w:tcBorders>
          </w:tcPr>
          <w:p w14:paraId="13A761CB" w14:textId="77777777" w:rsidR="008C630D" w:rsidRPr="009E74E1" w:rsidRDefault="008C630D" w:rsidP="008C630D">
            <w:pPr>
              <w:ind w:left="-18" w:firstLine="18"/>
              <w:jc w:val="center"/>
              <w:rPr>
                <w:rFonts w:ascii="Angsana New" w:hAnsi="Angsana New"/>
              </w:rPr>
            </w:pPr>
            <w:r w:rsidRPr="009E74E1">
              <w:rPr>
                <w:rFonts w:ascii="Angsana New" w:hAnsi="Angsana New"/>
              </w:rPr>
              <w:t>99.99</w:t>
            </w:r>
          </w:p>
        </w:tc>
        <w:tc>
          <w:tcPr>
            <w:tcW w:w="1208" w:type="dxa"/>
            <w:tcBorders>
              <w:left w:val="single" w:sz="4" w:space="0" w:color="auto"/>
              <w:right w:val="dashed" w:sz="4" w:space="0" w:color="auto"/>
            </w:tcBorders>
          </w:tcPr>
          <w:p w14:paraId="175F6AE9" w14:textId="301FDAAE" w:rsidR="008C630D" w:rsidRPr="0023113C" w:rsidRDefault="00A841DD" w:rsidP="00D76633">
            <w:pPr>
              <w:tabs>
                <w:tab w:val="decimal" w:pos="907"/>
              </w:tabs>
              <w:ind w:left="-18" w:right="-146" w:firstLine="18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199,992</w:t>
            </w:r>
          </w:p>
        </w:tc>
        <w:tc>
          <w:tcPr>
            <w:tcW w:w="1219" w:type="dxa"/>
            <w:gridSpan w:val="2"/>
            <w:tcBorders>
              <w:left w:val="nil"/>
              <w:right w:val="single" w:sz="4" w:space="0" w:color="auto"/>
            </w:tcBorders>
          </w:tcPr>
          <w:p w14:paraId="42952F08" w14:textId="77777777" w:rsidR="008C630D" w:rsidRPr="004E032F" w:rsidRDefault="008C630D" w:rsidP="00D76633">
            <w:pPr>
              <w:tabs>
                <w:tab w:val="decimal" w:pos="907"/>
              </w:tabs>
              <w:ind w:left="-18" w:right="-146" w:firstLine="18"/>
              <w:jc w:val="both"/>
              <w:rPr>
                <w:rFonts w:ascii="Angsana New" w:hAnsi="Angsana New"/>
              </w:rPr>
            </w:pPr>
            <w:r w:rsidRPr="004E032F">
              <w:rPr>
                <w:rFonts w:ascii="Angsana New" w:hAnsi="Angsana New"/>
              </w:rPr>
              <w:t>199,992</w:t>
            </w:r>
          </w:p>
        </w:tc>
      </w:tr>
      <w:tr w:rsidR="008C630D" w:rsidRPr="00CD157D" w14:paraId="53FD4ADD" w14:textId="77777777" w:rsidTr="00D76633">
        <w:trPr>
          <w:trHeight w:val="113"/>
        </w:trPr>
        <w:tc>
          <w:tcPr>
            <w:tcW w:w="47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EF876" w14:textId="0E7F3C91" w:rsidR="008C630D" w:rsidRPr="004E032F" w:rsidRDefault="008C630D" w:rsidP="008C630D">
            <w:pPr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</w:t>
            </w:r>
            <w:r w:rsidR="008743AF">
              <w:rPr>
                <w:rFonts w:ascii="Angsana New" w:hAnsi="Angsana New"/>
              </w:rPr>
              <w:t>6</w:t>
            </w:r>
            <w:r w:rsidRPr="004E032F">
              <w:rPr>
                <w:rFonts w:ascii="Angsana New" w:hAnsi="Angsana New"/>
              </w:rPr>
              <w:t>.</w:t>
            </w:r>
            <w:r w:rsidR="00F40B7B">
              <w:rPr>
                <w:rFonts w:ascii="Angsana New" w:hAnsi="Angsana New"/>
              </w:rPr>
              <w:t xml:space="preserve"> </w:t>
            </w:r>
            <w:r w:rsidRPr="004E032F">
              <w:rPr>
                <w:rFonts w:ascii="Angsana New" w:hAnsi="Angsana New"/>
                <w:cs/>
              </w:rPr>
              <w:t>บริษัท บีอีซี มัลติมีเดีย จำกัด</w:t>
            </w:r>
          </w:p>
        </w:tc>
        <w:tc>
          <w:tcPr>
            <w:tcW w:w="1302" w:type="dxa"/>
            <w:tcBorders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220E6C8F" w14:textId="77777777" w:rsidR="008C630D" w:rsidRPr="0014741B" w:rsidRDefault="008C630D" w:rsidP="008C630D">
            <w:pPr>
              <w:ind w:left="-18" w:firstLine="18"/>
              <w:jc w:val="center"/>
              <w:rPr>
                <w:rFonts w:ascii="Angsana New" w:hAnsi="Angsana New"/>
              </w:rPr>
            </w:pPr>
            <w:r w:rsidRPr="0014741B">
              <w:rPr>
                <w:rFonts w:ascii="Angsana New" w:hAnsi="Angsana New"/>
              </w:rPr>
              <w:t>99.99</w:t>
            </w:r>
          </w:p>
        </w:tc>
        <w:tc>
          <w:tcPr>
            <w:tcW w:w="1207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1E676B71" w14:textId="77777777" w:rsidR="008C630D" w:rsidRPr="009E74E1" w:rsidRDefault="008C630D" w:rsidP="008C630D">
            <w:pPr>
              <w:ind w:left="-18" w:firstLine="18"/>
              <w:jc w:val="center"/>
              <w:rPr>
                <w:rFonts w:ascii="Angsana New" w:hAnsi="Angsana New"/>
              </w:rPr>
            </w:pPr>
            <w:r w:rsidRPr="009E74E1">
              <w:rPr>
                <w:rFonts w:ascii="Angsana New" w:hAnsi="Angsana New"/>
              </w:rPr>
              <w:t>99.99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00918397" w14:textId="161691D7" w:rsidR="008C630D" w:rsidRPr="0023113C" w:rsidRDefault="00A841DD" w:rsidP="00D76633">
            <w:pPr>
              <w:tabs>
                <w:tab w:val="decimal" w:pos="907"/>
              </w:tabs>
              <w:ind w:left="-18" w:right="-146" w:firstLine="18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199,992</w:t>
            </w:r>
          </w:p>
        </w:tc>
        <w:tc>
          <w:tcPr>
            <w:tcW w:w="1219" w:type="dxa"/>
            <w:gridSpan w:val="2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6971F628" w14:textId="77777777" w:rsidR="008C630D" w:rsidRPr="004E032F" w:rsidRDefault="008C630D" w:rsidP="00D76633">
            <w:pPr>
              <w:tabs>
                <w:tab w:val="decimal" w:pos="907"/>
              </w:tabs>
              <w:ind w:left="-18" w:right="-146" w:firstLine="18"/>
              <w:jc w:val="both"/>
              <w:rPr>
                <w:rFonts w:ascii="Angsana New" w:hAnsi="Angsana New"/>
              </w:rPr>
            </w:pPr>
            <w:r w:rsidRPr="004E032F">
              <w:rPr>
                <w:rFonts w:ascii="Angsana New" w:hAnsi="Angsana New"/>
              </w:rPr>
              <w:t>199,992</w:t>
            </w:r>
          </w:p>
        </w:tc>
      </w:tr>
      <w:tr w:rsidR="008C630D" w:rsidRPr="00CD157D" w14:paraId="655B39AA" w14:textId="77777777" w:rsidTr="00D76633">
        <w:trPr>
          <w:trHeight w:val="113"/>
        </w:trPr>
        <w:tc>
          <w:tcPr>
            <w:tcW w:w="4729" w:type="dxa"/>
            <w:tcBorders>
              <w:top w:val="single" w:sz="4" w:space="0" w:color="auto"/>
              <w:left w:val="single" w:sz="4" w:space="0" w:color="auto"/>
            </w:tcBorders>
          </w:tcPr>
          <w:p w14:paraId="372DE451" w14:textId="77777777" w:rsidR="008C630D" w:rsidRPr="004E032F" w:rsidRDefault="008C630D" w:rsidP="008C630D">
            <w:pPr>
              <w:tabs>
                <w:tab w:val="left" w:pos="252"/>
              </w:tabs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 xml:space="preserve">     </w:t>
            </w:r>
            <w:r w:rsidRPr="004E032F">
              <w:rPr>
                <w:rFonts w:ascii="Angsana New" w:hAnsi="Angsana New" w:hint="cs"/>
                <w:cs/>
              </w:rPr>
              <w:t>รวมราคาทุน</w:t>
            </w:r>
          </w:p>
        </w:tc>
        <w:tc>
          <w:tcPr>
            <w:tcW w:w="1302" w:type="dxa"/>
            <w:tcBorders>
              <w:top w:val="single" w:sz="4" w:space="0" w:color="auto"/>
            </w:tcBorders>
          </w:tcPr>
          <w:p w14:paraId="769CBDB5" w14:textId="77777777" w:rsidR="008C630D" w:rsidRPr="009E74E1" w:rsidRDefault="008C630D" w:rsidP="008C630D">
            <w:pPr>
              <w:tabs>
                <w:tab w:val="decimal" w:pos="288"/>
              </w:tabs>
              <w:ind w:left="-18" w:firstLine="18"/>
              <w:rPr>
                <w:rFonts w:ascii="Angsana New" w:hAnsi="Angsana New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7626B120" w14:textId="77777777" w:rsidR="008C630D" w:rsidRPr="009E74E1" w:rsidRDefault="008C630D" w:rsidP="008C630D">
            <w:pPr>
              <w:tabs>
                <w:tab w:val="decimal" w:pos="288"/>
              </w:tabs>
              <w:ind w:left="-18" w:firstLine="18"/>
              <w:rPr>
                <w:rFonts w:ascii="Angsana New" w:hAnsi="Angsana New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right w:val="dashed" w:sz="4" w:space="0" w:color="auto"/>
            </w:tcBorders>
          </w:tcPr>
          <w:p w14:paraId="456619E0" w14:textId="358B8B9C" w:rsidR="008C630D" w:rsidRPr="0023113C" w:rsidRDefault="00A841DD" w:rsidP="00D76633">
            <w:pPr>
              <w:tabs>
                <w:tab w:val="decimal" w:pos="907"/>
              </w:tabs>
              <w:ind w:left="-18" w:right="-146" w:firstLine="18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82</w:t>
            </w:r>
            <w:r w:rsidR="000E3DC4">
              <w:rPr>
                <w:rFonts w:ascii="Angsana New" w:hAnsi="Angsana New" w:hint="cs"/>
                <w:cs/>
              </w:rPr>
              <w:t>4</w:t>
            </w:r>
            <w:r>
              <w:rPr>
                <w:rFonts w:ascii="Angsana New" w:hAnsi="Angsana New"/>
              </w:rPr>
              <w:t>,982</w:t>
            </w:r>
          </w:p>
        </w:tc>
        <w:tc>
          <w:tcPr>
            <w:tcW w:w="1219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78FB8CF3" w14:textId="18D25688" w:rsidR="008C630D" w:rsidRPr="004E032F" w:rsidRDefault="008C630D" w:rsidP="00D76633">
            <w:pPr>
              <w:tabs>
                <w:tab w:val="decimal" w:pos="907"/>
              </w:tabs>
              <w:ind w:left="-18" w:right="-146" w:firstLine="18"/>
              <w:jc w:val="both"/>
              <w:rPr>
                <w:rFonts w:ascii="Angsana New" w:hAnsi="Angsana New"/>
              </w:rPr>
            </w:pPr>
            <w:r w:rsidRPr="00975F92">
              <w:rPr>
                <w:rFonts w:ascii="Angsana New" w:hAnsi="Angsana New"/>
              </w:rPr>
              <w:t>8</w:t>
            </w:r>
            <w:r w:rsidR="008743AF">
              <w:rPr>
                <w:rFonts w:ascii="Angsana New" w:hAnsi="Angsana New"/>
              </w:rPr>
              <w:t>24</w:t>
            </w:r>
            <w:r w:rsidRPr="00975F92">
              <w:rPr>
                <w:rFonts w:ascii="Angsana New" w:hAnsi="Angsana New"/>
              </w:rPr>
              <w:t>,</w:t>
            </w:r>
            <w:r w:rsidR="009024AB">
              <w:rPr>
                <w:rFonts w:ascii="Angsana New" w:hAnsi="Angsana New"/>
              </w:rPr>
              <w:t>9</w:t>
            </w:r>
            <w:r w:rsidR="008743AF">
              <w:rPr>
                <w:rFonts w:ascii="Angsana New" w:hAnsi="Angsana New"/>
              </w:rPr>
              <w:t>82</w:t>
            </w:r>
          </w:p>
        </w:tc>
      </w:tr>
      <w:tr w:rsidR="008C630D" w:rsidRPr="00CD157D" w14:paraId="2CA42041" w14:textId="77777777" w:rsidTr="00D76633">
        <w:trPr>
          <w:trHeight w:val="113"/>
        </w:trPr>
        <w:tc>
          <w:tcPr>
            <w:tcW w:w="4729" w:type="dxa"/>
            <w:tcBorders>
              <w:left w:val="single" w:sz="4" w:space="0" w:color="auto"/>
            </w:tcBorders>
          </w:tcPr>
          <w:p w14:paraId="77C02478" w14:textId="77777777" w:rsidR="008C630D" w:rsidRPr="004E032F" w:rsidRDefault="008C630D" w:rsidP="008C630D">
            <w:pPr>
              <w:tabs>
                <w:tab w:val="left" w:pos="252"/>
              </w:tabs>
              <w:rPr>
                <w:rFonts w:ascii="Angsana New" w:hAnsi="Angsana New"/>
                <w:u w:val="single"/>
                <w:cs/>
              </w:rPr>
            </w:pPr>
            <w:r w:rsidRPr="00661DBE">
              <w:rPr>
                <w:rFonts w:ascii="Angsana New" w:hAnsi="Angsana New" w:hint="cs"/>
                <w:cs/>
              </w:rPr>
              <w:t xml:space="preserve">     </w:t>
            </w:r>
            <w:r>
              <w:rPr>
                <w:rFonts w:ascii="Angsana New" w:hAnsi="Angsana New" w:hint="cs"/>
                <w:u w:val="single"/>
                <w:cs/>
              </w:rPr>
              <w:t>หัก</w:t>
            </w:r>
            <w:r w:rsidRPr="00661DBE">
              <w:rPr>
                <w:rFonts w:ascii="Angsana New" w:hAnsi="Angsana New" w:hint="cs"/>
                <w:cs/>
              </w:rPr>
              <w:t xml:space="preserve"> ค่าเผื่อการด้อยค่าของเงินลงทุน</w:t>
            </w:r>
          </w:p>
        </w:tc>
        <w:tc>
          <w:tcPr>
            <w:tcW w:w="1302" w:type="dxa"/>
          </w:tcPr>
          <w:p w14:paraId="2143F726" w14:textId="77777777" w:rsidR="008C630D" w:rsidRPr="009E74E1" w:rsidRDefault="008C630D" w:rsidP="008C630D">
            <w:pPr>
              <w:tabs>
                <w:tab w:val="decimal" w:pos="288"/>
              </w:tabs>
              <w:ind w:left="-18" w:firstLine="18"/>
              <w:rPr>
                <w:rFonts w:ascii="Angsana New" w:hAnsi="Angsana New"/>
              </w:rPr>
            </w:pPr>
          </w:p>
        </w:tc>
        <w:tc>
          <w:tcPr>
            <w:tcW w:w="1207" w:type="dxa"/>
            <w:tcBorders>
              <w:left w:val="nil"/>
              <w:right w:val="single" w:sz="4" w:space="0" w:color="auto"/>
            </w:tcBorders>
          </w:tcPr>
          <w:p w14:paraId="476D217B" w14:textId="77777777" w:rsidR="008C630D" w:rsidRPr="009E74E1" w:rsidRDefault="008C630D" w:rsidP="008C630D">
            <w:pPr>
              <w:tabs>
                <w:tab w:val="decimal" w:pos="288"/>
              </w:tabs>
              <w:ind w:left="-18" w:firstLine="18"/>
              <w:rPr>
                <w:rFonts w:ascii="Angsana New" w:hAnsi="Angsana New"/>
              </w:rPr>
            </w:pPr>
          </w:p>
        </w:tc>
        <w:tc>
          <w:tcPr>
            <w:tcW w:w="1208" w:type="dxa"/>
            <w:tcBorders>
              <w:left w:val="single" w:sz="4" w:space="0" w:color="auto"/>
              <w:right w:val="dashed" w:sz="4" w:space="0" w:color="auto"/>
            </w:tcBorders>
            <w:vAlign w:val="center"/>
          </w:tcPr>
          <w:p w14:paraId="40AA39C2" w14:textId="77777777" w:rsidR="008C630D" w:rsidRPr="00F711C7" w:rsidRDefault="008C630D" w:rsidP="00D76633">
            <w:pPr>
              <w:tabs>
                <w:tab w:val="decimal" w:pos="907"/>
              </w:tabs>
              <w:ind w:left="-108" w:right="-146" w:firstLine="18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1219" w:type="dxa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5D76ABA7" w14:textId="77777777" w:rsidR="008C630D" w:rsidRPr="004E032F" w:rsidRDefault="008C630D" w:rsidP="00D76633">
            <w:pPr>
              <w:tabs>
                <w:tab w:val="decimal" w:pos="907"/>
              </w:tabs>
              <w:ind w:left="-18" w:right="-146" w:firstLine="18"/>
              <w:jc w:val="both"/>
              <w:rPr>
                <w:rFonts w:ascii="Angsana New" w:hAnsi="Angsana New"/>
                <w:cs/>
              </w:rPr>
            </w:pPr>
          </w:p>
        </w:tc>
      </w:tr>
      <w:tr w:rsidR="00CC4D13" w:rsidRPr="00CD157D" w14:paraId="1CDAF6A7" w14:textId="77777777" w:rsidTr="00B27D39">
        <w:trPr>
          <w:trHeight w:val="113"/>
        </w:trPr>
        <w:tc>
          <w:tcPr>
            <w:tcW w:w="7238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1A68B58B" w14:textId="23312A36" w:rsidR="00CC4D13" w:rsidRPr="00CC4D13" w:rsidRDefault="00CC4D13" w:rsidP="00CC4D13">
            <w:pPr>
              <w:tabs>
                <w:tab w:val="decimal" w:pos="288"/>
              </w:tabs>
              <w:ind w:left="-18" w:firstLine="18"/>
            </w:pPr>
            <w:r w:rsidRPr="009E74E1">
              <w:rPr>
                <w:rFonts w:hint="cs"/>
                <w:cs/>
              </w:rPr>
              <w:t xml:space="preserve">            </w:t>
            </w:r>
            <w:r w:rsidRPr="009E74E1">
              <w:t xml:space="preserve">- </w:t>
            </w:r>
            <w:r w:rsidRPr="00CC4D13">
              <w:rPr>
                <w:cs/>
              </w:rPr>
              <w:t>บริษัท รังสิโรตม์วนิช จำกัด</w:t>
            </w:r>
          </w:p>
        </w:tc>
        <w:tc>
          <w:tcPr>
            <w:tcW w:w="1208" w:type="dxa"/>
            <w:tcBorders>
              <w:left w:val="single" w:sz="4" w:space="0" w:color="auto"/>
              <w:right w:val="dashed" w:sz="4" w:space="0" w:color="auto"/>
            </w:tcBorders>
            <w:vAlign w:val="center"/>
          </w:tcPr>
          <w:p w14:paraId="3E095470" w14:textId="6E38B101" w:rsidR="00CC4D13" w:rsidRPr="00F711C7" w:rsidRDefault="00CC4D13" w:rsidP="00CC4D13">
            <w:pPr>
              <w:tabs>
                <w:tab w:val="decimal" w:pos="907"/>
              </w:tabs>
              <w:ind w:left="-108" w:right="-146" w:firstLine="18"/>
              <w:jc w:val="both"/>
              <w:rPr>
                <w:rFonts w:ascii="Angsana New" w:hAnsi="Angsana New"/>
                <w:cs/>
              </w:rPr>
            </w:pPr>
            <w:r w:rsidRPr="004E032F">
              <w:rPr>
                <w:rFonts w:ascii="Angsana New" w:hAnsi="Angsana New" w:hint="cs"/>
                <w:cs/>
              </w:rPr>
              <w:t>(</w:t>
            </w:r>
            <w:r>
              <w:rPr>
                <w:rFonts w:ascii="Angsana New" w:hAnsi="Angsana New"/>
              </w:rPr>
              <w:t>35</w:t>
            </w:r>
            <w:r w:rsidRPr="004E032F">
              <w:rPr>
                <w:rFonts w:ascii="Angsana New" w:hAnsi="Angsana New"/>
              </w:rPr>
              <w:t>,</w:t>
            </w:r>
            <w:r>
              <w:rPr>
                <w:rFonts w:ascii="Angsana New" w:hAnsi="Angsana New"/>
              </w:rPr>
              <w:t>000</w:t>
            </w:r>
            <w:r w:rsidRPr="004E032F"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1219" w:type="dxa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06F91659" w14:textId="0FEB66FB" w:rsidR="00CC4D13" w:rsidRPr="004E032F" w:rsidRDefault="00CC4D13" w:rsidP="00CC4D13">
            <w:pPr>
              <w:tabs>
                <w:tab w:val="decimal" w:pos="907"/>
              </w:tabs>
              <w:ind w:left="-18" w:right="-146" w:firstLine="18"/>
              <w:jc w:val="both"/>
              <w:rPr>
                <w:rFonts w:ascii="Angsana New" w:hAnsi="Angsana New"/>
                <w:cs/>
              </w:rPr>
            </w:pPr>
            <w:r w:rsidRPr="004E032F">
              <w:rPr>
                <w:rFonts w:ascii="Angsana New" w:hAnsi="Angsana New" w:hint="cs"/>
                <w:cs/>
              </w:rPr>
              <w:t>(</w:t>
            </w:r>
            <w:r>
              <w:rPr>
                <w:rFonts w:ascii="Angsana New" w:hAnsi="Angsana New"/>
              </w:rPr>
              <w:t>35</w:t>
            </w:r>
            <w:r w:rsidRPr="004E032F">
              <w:rPr>
                <w:rFonts w:ascii="Angsana New" w:hAnsi="Angsana New"/>
              </w:rPr>
              <w:t>,</w:t>
            </w:r>
            <w:r>
              <w:rPr>
                <w:rFonts w:ascii="Angsana New" w:hAnsi="Angsana New"/>
              </w:rPr>
              <w:t>000</w:t>
            </w:r>
            <w:r w:rsidRPr="004E032F">
              <w:rPr>
                <w:rFonts w:ascii="Angsana New" w:hAnsi="Angsana New" w:hint="cs"/>
                <w:cs/>
              </w:rPr>
              <w:t>)</w:t>
            </w:r>
          </w:p>
        </w:tc>
      </w:tr>
      <w:tr w:rsidR="00CC4D13" w:rsidRPr="00CD157D" w14:paraId="3FD4DA15" w14:textId="77777777" w:rsidTr="00D76633">
        <w:trPr>
          <w:trHeight w:val="113"/>
        </w:trPr>
        <w:tc>
          <w:tcPr>
            <w:tcW w:w="7238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2F761762" w14:textId="4B6BFB1A" w:rsidR="00CC4D13" w:rsidRPr="009E74E1" w:rsidRDefault="00CC4D13" w:rsidP="00CC4D13">
            <w:pPr>
              <w:tabs>
                <w:tab w:val="decimal" w:pos="288"/>
              </w:tabs>
              <w:ind w:left="-18" w:firstLine="18"/>
              <w:rPr>
                <w:rFonts w:ascii="Angsana New" w:hAnsi="Angsana New"/>
              </w:rPr>
            </w:pPr>
            <w:r w:rsidRPr="009E74E1">
              <w:rPr>
                <w:rFonts w:hint="cs"/>
                <w:cs/>
              </w:rPr>
              <w:t xml:space="preserve">            </w:t>
            </w:r>
            <w:r w:rsidRPr="009E74E1">
              <w:t xml:space="preserve">- </w:t>
            </w:r>
            <w:r w:rsidRPr="009E74E1">
              <w:rPr>
                <w:cs/>
              </w:rPr>
              <w:t xml:space="preserve">บริษัท นิวเวิลด์ โปรดั๊กชั่น จำกัด        </w:t>
            </w:r>
          </w:p>
        </w:tc>
        <w:tc>
          <w:tcPr>
            <w:tcW w:w="1208" w:type="dxa"/>
            <w:tcBorders>
              <w:left w:val="single" w:sz="4" w:space="0" w:color="auto"/>
              <w:right w:val="dashed" w:sz="4" w:space="0" w:color="auto"/>
            </w:tcBorders>
            <w:vAlign w:val="center"/>
          </w:tcPr>
          <w:p w14:paraId="606BE62A" w14:textId="29B669A8" w:rsidR="00CC4D13" w:rsidRPr="00F711C7" w:rsidRDefault="00CC4D13" w:rsidP="00CC4D13">
            <w:pPr>
              <w:tabs>
                <w:tab w:val="decimal" w:pos="907"/>
              </w:tabs>
              <w:ind w:left="-18" w:right="-146" w:firstLine="18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(54,067)</w:t>
            </w:r>
          </w:p>
        </w:tc>
        <w:tc>
          <w:tcPr>
            <w:tcW w:w="1219" w:type="dxa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2669B1C0" w14:textId="128E25B9" w:rsidR="00CC4D13" w:rsidRPr="004E032F" w:rsidRDefault="00CC4D13" w:rsidP="00CC4D13">
            <w:pPr>
              <w:tabs>
                <w:tab w:val="decimal" w:pos="907"/>
              </w:tabs>
              <w:ind w:left="-18" w:right="-146" w:firstLine="18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(54,067)</w:t>
            </w:r>
          </w:p>
        </w:tc>
      </w:tr>
      <w:tr w:rsidR="00CC4D13" w:rsidRPr="00CD157D" w14:paraId="6FC5B672" w14:textId="77777777" w:rsidTr="00D76633">
        <w:trPr>
          <w:trHeight w:val="113"/>
        </w:trPr>
        <w:tc>
          <w:tcPr>
            <w:tcW w:w="7238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3374BF42" w14:textId="0FBD3755" w:rsidR="00CC4D13" w:rsidRPr="009E74E1" w:rsidRDefault="00CC4D13" w:rsidP="00CC4D13">
            <w:pPr>
              <w:tabs>
                <w:tab w:val="decimal" w:pos="288"/>
              </w:tabs>
              <w:ind w:left="-18" w:firstLine="18"/>
              <w:rPr>
                <w:cs/>
              </w:rPr>
            </w:pPr>
            <w:r w:rsidRPr="009E74E1">
              <w:rPr>
                <w:rFonts w:hint="cs"/>
                <w:cs/>
              </w:rPr>
              <w:t xml:space="preserve">            </w:t>
            </w:r>
            <w:r w:rsidRPr="009E74E1">
              <w:t xml:space="preserve">- </w:t>
            </w:r>
            <w:r w:rsidRPr="003B50C9">
              <w:rPr>
                <w:rFonts w:ascii="Angsana New" w:hAnsi="Angsana New"/>
                <w:cs/>
              </w:rPr>
              <w:t xml:space="preserve">บริษัท บีอีซี </w:t>
            </w:r>
            <w:r w:rsidRPr="003B50C9">
              <w:rPr>
                <w:rFonts w:ascii="Angsana New" w:hAnsi="Angsana New" w:hint="cs"/>
                <w:cs/>
              </w:rPr>
              <w:t>สตูดิโอ</w:t>
            </w:r>
            <w:r w:rsidRPr="003B50C9">
              <w:rPr>
                <w:rFonts w:ascii="Angsana New" w:hAnsi="Angsana New"/>
                <w:cs/>
              </w:rPr>
              <w:t xml:space="preserve"> จำกัด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20DA1428" w14:textId="5C0DC4CF" w:rsidR="00CC4D13" w:rsidRPr="00F711C7" w:rsidRDefault="00CC4D13" w:rsidP="00CC4D13">
            <w:pPr>
              <w:tabs>
                <w:tab w:val="decimal" w:pos="907"/>
              </w:tabs>
              <w:ind w:left="-18" w:right="-146" w:firstLine="18"/>
              <w:jc w:val="both"/>
              <w:rPr>
                <w:rFonts w:ascii="Angsana New" w:hAnsi="Angsana New"/>
                <w:cs/>
              </w:rPr>
            </w:pPr>
            <w:r w:rsidRPr="004E032F">
              <w:rPr>
                <w:rFonts w:ascii="Angsana New" w:hAnsi="Angsana New" w:hint="cs"/>
                <w:cs/>
              </w:rPr>
              <w:t>(</w:t>
            </w:r>
            <w:r>
              <w:rPr>
                <w:rFonts w:ascii="Angsana New" w:hAnsi="Angsana New"/>
              </w:rPr>
              <w:t>30</w:t>
            </w:r>
            <w:r w:rsidRPr="004E032F">
              <w:rPr>
                <w:rFonts w:ascii="Angsana New" w:hAnsi="Angsana New"/>
              </w:rPr>
              <w:t>,</w:t>
            </w:r>
            <w:r>
              <w:rPr>
                <w:rFonts w:ascii="Angsana New" w:hAnsi="Angsana New"/>
              </w:rPr>
              <w:t>000</w:t>
            </w:r>
            <w:r w:rsidRPr="004E032F"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1219" w:type="dxa"/>
            <w:gridSpan w:val="2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43F974" w14:textId="63F24FE8" w:rsidR="00CC4D13" w:rsidRPr="004E032F" w:rsidRDefault="00CC4D13" w:rsidP="00CC4D13">
            <w:pPr>
              <w:tabs>
                <w:tab w:val="decimal" w:pos="907"/>
              </w:tabs>
              <w:ind w:left="-18" w:right="-146" w:firstLine="18"/>
              <w:jc w:val="both"/>
              <w:rPr>
                <w:rFonts w:ascii="Angsana New" w:hAnsi="Angsana New"/>
                <w:cs/>
              </w:rPr>
            </w:pPr>
            <w:r w:rsidRPr="004E032F">
              <w:rPr>
                <w:rFonts w:ascii="Angsana New" w:hAnsi="Angsana New" w:hint="cs"/>
                <w:cs/>
              </w:rPr>
              <w:t>(</w:t>
            </w:r>
            <w:r>
              <w:rPr>
                <w:rFonts w:ascii="Angsana New" w:hAnsi="Angsana New"/>
              </w:rPr>
              <w:t>30</w:t>
            </w:r>
            <w:r w:rsidRPr="004E032F">
              <w:rPr>
                <w:rFonts w:ascii="Angsana New" w:hAnsi="Angsana New"/>
              </w:rPr>
              <w:t>,</w:t>
            </w:r>
            <w:r>
              <w:rPr>
                <w:rFonts w:ascii="Angsana New" w:hAnsi="Angsana New"/>
              </w:rPr>
              <w:t>000</w:t>
            </w:r>
            <w:r w:rsidRPr="004E032F">
              <w:rPr>
                <w:rFonts w:ascii="Angsana New" w:hAnsi="Angsana New" w:hint="cs"/>
                <w:cs/>
              </w:rPr>
              <w:t>)</w:t>
            </w:r>
          </w:p>
        </w:tc>
      </w:tr>
      <w:tr w:rsidR="00CC4D13" w:rsidRPr="00CD157D" w14:paraId="3FA8C941" w14:textId="77777777" w:rsidTr="00D76633">
        <w:trPr>
          <w:trHeight w:val="113"/>
        </w:trPr>
        <w:tc>
          <w:tcPr>
            <w:tcW w:w="4729" w:type="dxa"/>
            <w:tcBorders>
              <w:left w:val="single" w:sz="4" w:space="0" w:color="auto"/>
              <w:bottom w:val="single" w:sz="4" w:space="0" w:color="auto"/>
            </w:tcBorders>
          </w:tcPr>
          <w:p w14:paraId="1E3152E9" w14:textId="77777777" w:rsidR="00CC4D13" w:rsidRPr="00A84539" w:rsidRDefault="00CC4D13" w:rsidP="00CC4D13">
            <w:pPr>
              <w:tabs>
                <w:tab w:val="left" w:pos="252"/>
              </w:tabs>
              <w:rPr>
                <w:rFonts w:ascii="Angsana New" w:hAnsi="Angsana New"/>
                <w:cs/>
              </w:rPr>
            </w:pPr>
            <w:r w:rsidRPr="00A84539">
              <w:rPr>
                <w:rFonts w:ascii="Angsana New" w:hAnsi="Angsana New" w:hint="cs"/>
                <w:cs/>
              </w:rPr>
              <w:t xml:space="preserve">     </w:t>
            </w:r>
            <w:r w:rsidRPr="00A84539">
              <w:rPr>
                <w:rFonts w:ascii="Angsana New" w:hAnsi="Angsana New"/>
                <w:cs/>
              </w:rPr>
              <w:t>รวมค่าเผื่อการด้อยค่าของเงินลงทุน</w:t>
            </w:r>
          </w:p>
        </w:tc>
        <w:tc>
          <w:tcPr>
            <w:tcW w:w="1302" w:type="dxa"/>
            <w:tcBorders>
              <w:bottom w:val="single" w:sz="4" w:space="0" w:color="auto"/>
            </w:tcBorders>
          </w:tcPr>
          <w:p w14:paraId="65466CD7" w14:textId="77777777" w:rsidR="00CC4D13" w:rsidRPr="009E74E1" w:rsidRDefault="00CC4D13" w:rsidP="00CC4D13">
            <w:pPr>
              <w:tabs>
                <w:tab w:val="decimal" w:pos="288"/>
              </w:tabs>
              <w:ind w:left="-18" w:firstLine="18"/>
              <w:rPr>
                <w:rFonts w:ascii="Angsana New" w:hAnsi="Angsana New"/>
              </w:rPr>
            </w:pPr>
          </w:p>
        </w:tc>
        <w:tc>
          <w:tcPr>
            <w:tcW w:w="1207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59CA56C9" w14:textId="77777777" w:rsidR="00CC4D13" w:rsidRPr="009E74E1" w:rsidRDefault="00CC4D13" w:rsidP="00CC4D13">
            <w:pPr>
              <w:tabs>
                <w:tab w:val="decimal" w:pos="288"/>
              </w:tabs>
              <w:ind w:left="-18" w:firstLine="18"/>
              <w:rPr>
                <w:rFonts w:ascii="Angsana New" w:hAnsi="Angsana New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42703F53" w14:textId="6DD844B0" w:rsidR="00CC4D13" w:rsidRPr="00F711C7" w:rsidRDefault="00CC4D13" w:rsidP="00CC4D13">
            <w:pPr>
              <w:tabs>
                <w:tab w:val="decimal" w:pos="907"/>
              </w:tabs>
              <w:ind w:left="-18" w:right="-146" w:firstLine="18"/>
              <w:jc w:val="both"/>
              <w:rPr>
                <w:rFonts w:ascii="Angsana New" w:hAnsi="Angsana New"/>
                <w:cs/>
              </w:rPr>
            </w:pPr>
            <w:r w:rsidRPr="004E032F">
              <w:rPr>
                <w:rFonts w:ascii="Angsana New" w:hAnsi="Angsana New" w:hint="cs"/>
                <w:cs/>
              </w:rPr>
              <w:t>(</w:t>
            </w:r>
            <w:r>
              <w:rPr>
                <w:rFonts w:ascii="Angsana New" w:hAnsi="Angsana New"/>
              </w:rPr>
              <w:t>119</w:t>
            </w:r>
            <w:r w:rsidRPr="004E032F">
              <w:rPr>
                <w:rFonts w:ascii="Angsana New" w:hAnsi="Angsana New"/>
              </w:rPr>
              <w:t>,</w:t>
            </w:r>
            <w:r>
              <w:rPr>
                <w:rFonts w:ascii="Angsana New" w:hAnsi="Angsana New"/>
              </w:rPr>
              <w:t>067</w:t>
            </w:r>
            <w:r w:rsidRPr="004E032F"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1219" w:type="dxa"/>
            <w:gridSpan w:val="2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3A38FA" w14:textId="24CC981C" w:rsidR="00CC4D13" w:rsidRPr="004E032F" w:rsidRDefault="00CC4D13" w:rsidP="00CC4D13">
            <w:pPr>
              <w:tabs>
                <w:tab w:val="decimal" w:pos="907"/>
              </w:tabs>
              <w:ind w:left="-18" w:right="-146" w:firstLine="18"/>
              <w:jc w:val="both"/>
              <w:rPr>
                <w:rFonts w:ascii="Angsana New" w:hAnsi="Angsana New"/>
                <w:cs/>
              </w:rPr>
            </w:pPr>
            <w:r w:rsidRPr="004E032F">
              <w:rPr>
                <w:rFonts w:ascii="Angsana New" w:hAnsi="Angsana New" w:hint="cs"/>
                <w:cs/>
              </w:rPr>
              <w:t>(</w:t>
            </w:r>
            <w:r>
              <w:rPr>
                <w:rFonts w:ascii="Angsana New" w:hAnsi="Angsana New"/>
              </w:rPr>
              <w:t>119</w:t>
            </w:r>
            <w:r w:rsidRPr="004E032F">
              <w:rPr>
                <w:rFonts w:ascii="Angsana New" w:hAnsi="Angsana New"/>
              </w:rPr>
              <w:t>,</w:t>
            </w:r>
            <w:r>
              <w:rPr>
                <w:rFonts w:ascii="Angsana New" w:hAnsi="Angsana New"/>
              </w:rPr>
              <w:t>067</w:t>
            </w:r>
            <w:r w:rsidRPr="004E032F">
              <w:rPr>
                <w:rFonts w:ascii="Angsana New" w:hAnsi="Angsana New" w:hint="cs"/>
                <w:cs/>
              </w:rPr>
              <w:t>)</w:t>
            </w:r>
          </w:p>
        </w:tc>
      </w:tr>
      <w:tr w:rsidR="00CC4D13" w:rsidRPr="00CD157D" w14:paraId="5C645403" w14:textId="77777777" w:rsidTr="00D76633">
        <w:trPr>
          <w:trHeight w:val="113"/>
        </w:trPr>
        <w:tc>
          <w:tcPr>
            <w:tcW w:w="4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3D94CF" w14:textId="37EB3915" w:rsidR="00CC4D13" w:rsidRPr="004E032F" w:rsidRDefault="00CC4D13" w:rsidP="00CC4D13">
            <w:pPr>
              <w:tabs>
                <w:tab w:val="left" w:pos="252"/>
              </w:tabs>
              <w:ind w:right="-106"/>
              <w:rPr>
                <w:rFonts w:ascii="Angsana New" w:hAnsi="Angsana New"/>
                <w:spacing w:val="-4"/>
                <w:cs/>
              </w:rPr>
            </w:pPr>
            <w:r w:rsidRPr="004E032F">
              <w:rPr>
                <w:rFonts w:ascii="Angsana New" w:hAnsi="Angsana New" w:hint="cs"/>
                <w:spacing w:val="-4"/>
                <w:cs/>
              </w:rPr>
              <w:t>รวม</w:t>
            </w:r>
            <w:r w:rsidRPr="004E032F">
              <w:rPr>
                <w:rFonts w:ascii="Angsana New" w:hAnsi="Angsana New"/>
                <w:spacing w:val="-4"/>
                <w:cs/>
              </w:rPr>
              <w:t>เงินลงทุนในบริษัทย่อย</w:t>
            </w:r>
            <w:r>
              <w:rPr>
                <w:rFonts w:ascii="Angsana New" w:hAnsi="Angsana New"/>
                <w:spacing w:val="-4"/>
              </w:rPr>
              <w:t xml:space="preserve"> </w:t>
            </w:r>
            <w:r w:rsidRPr="004E032F">
              <w:rPr>
                <w:rFonts w:ascii="Angsana New" w:hAnsi="Angsana New"/>
                <w:spacing w:val="-4"/>
              </w:rPr>
              <w:t>-</w:t>
            </w:r>
            <w:r>
              <w:rPr>
                <w:rFonts w:ascii="Angsana New" w:hAnsi="Angsana New"/>
                <w:spacing w:val="-4"/>
              </w:rPr>
              <w:t xml:space="preserve"> </w:t>
            </w:r>
            <w:r w:rsidRPr="004E032F">
              <w:rPr>
                <w:rFonts w:ascii="Angsana New" w:hAnsi="Angsana New" w:hint="cs"/>
                <w:spacing w:val="-4"/>
                <w:cs/>
              </w:rPr>
              <w:t>สุทธิ</w:t>
            </w:r>
          </w:p>
        </w:tc>
        <w:tc>
          <w:tcPr>
            <w:tcW w:w="1302" w:type="dxa"/>
            <w:tcBorders>
              <w:top w:val="single" w:sz="4" w:space="0" w:color="auto"/>
              <w:bottom w:val="single" w:sz="4" w:space="0" w:color="auto"/>
            </w:tcBorders>
          </w:tcPr>
          <w:p w14:paraId="5A82AD01" w14:textId="77777777" w:rsidR="00CC4D13" w:rsidRPr="009E74E1" w:rsidRDefault="00CC4D13" w:rsidP="00CC4D13">
            <w:pPr>
              <w:tabs>
                <w:tab w:val="decimal" w:pos="288"/>
              </w:tabs>
              <w:ind w:left="-18" w:firstLine="18"/>
              <w:rPr>
                <w:rFonts w:ascii="Angsana New" w:hAnsi="Angsana New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233D71A" w14:textId="77777777" w:rsidR="00CC4D13" w:rsidRPr="009E74E1" w:rsidRDefault="00CC4D13" w:rsidP="00CC4D13">
            <w:pPr>
              <w:tabs>
                <w:tab w:val="decimal" w:pos="288"/>
              </w:tabs>
              <w:ind w:left="-18" w:firstLine="18"/>
              <w:rPr>
                <w:rFonts w:ascii="Angsana New" w:hAnsi="Angsana New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79CFF52E" w14:textId="038A62F5" w:rsidR="00CC4D13" w:rsidRPr="00F711C7" w:rsidRDefault="00CC4D13" w:rsidP="00CC4D13">
            <w:pPr>
              <w:tabs>
                <w:tab w:val="decimal" w:pos="907"/>
              </w:tabs>
              <w:ind w:left="-18" w:right="-146" w:firstLine="18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705</w:t>
            </w:r>
            <w:r w:rsidRPr="004E032F">
              <w:rPr>
                <w:rFonts w:ascii="Angsana New" w:hAnsi="Angsana New"/>
              </w:rPr>
              <w:t>,</w:t>
            </w:r>
            <w:r>
              <w:rPr>
                <w:rFonts w:ascii="Angsana New" w:hAnsi="Angsana New"/>
              </w:rPr>
              <w:t>915</w:t>
            </w:r>
          </w:p>
        </w:tc>
        <w:tc>
          <w:tcPr>
            <w:tcW w:w="12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9FDE5C4" w14:textId="6EAB8EFF" w:rsidR="00CC4D13" w:rsidRPr="004E032F" w:rsidRDefault="00CC4D13" w:rsidP="00CC4D13">
            <w:pPr>
              <w:tabs>
                <w:tab w:val="decimal" w:pos="907"/>
              </w:tabs>
              <w:ind w:left="-18" w:right="-146" w:firstLine="18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705</w:t>
            </w:r>
            <w:r w:rsidRPr="004E032F">
              <w:rPr>
                <w:rFonts w:ascii="Angsana New" w:hAnsi="Angsana New"/>
              </w:rPr>
              <w:t>,</w:t>
            </w:r>
            <w:r>
              <w:rPr>
                <w:rFonts w:ascii="Angsana New" w:hAnsi="Angsana New"/>
              </w:rPr>
              <w:t>915</w:t>
            </w:r>
          </w:p>
        </w:tc>
      </w:tr>
    </w:tbl>
    <w:p w14:paraId="336C0D83" w14:textId="10A08A5C" w:rsidR="00815EF1" w:rsidRDefault="00815EF1">
      <w:pPr>
        <w:rPr>
          <w:rFonts w:ascii="Angsana New" w:hAnsi="Angsana New"/>
        </w:rPr>
      </w:pPr>
    </w:p>
    <w:p w14:paraId="56EBCE87" w14:textId="77777777" w:rsidR="00D17D43" w:rsidRDefault="00D17D43">
      <w:pPr>
        <w:rPr>
          <w:rFonts w:ascii="Angsana New" w:hAnsi="Angsana New"/>
        </w:rPr>
      </w:pPr>
    </w:p>
    <w:p w14:paraId="68EF520C" w14:textId="77777777" w:rsidR="00D17D43" w:rsidRDefault="00D17D43">
      <w:pPr>
        <w:rPr>
          <w:rFonts w:ascii="Angsana New" w:hAnsi="Angsana New"/>
        </w:rPr>
      </w:pPr>
    </w:p>
    <w:p w14:paraId="61C354ED" w14:textId="77777777" w:rsidR="00D17D43" w:rsidRDefault="00D17D43">
      <w:pPr>
        <w:rPr>
          <w:rFonts w:ascii="Angsana New" w:hAnsi="Angsana New"/>
        </w:rPr>
      </w:pPr>
    </w:p>
    <w:p w14:paraId="4D4AA1DA" w14:textId="77777777" w:rsidR="00D17D43" w:rsidRDefault="00D17D43">
      <w:pPr>
        <w:rPr>
          <w:rFonts w:ascii="Angsana New" w:hAnsi="Angsana New"/>
        </w:rPr>
      </w:pPr>
    </w:p>
    <w:p w14:paraId="21D3DB93" w14:textId="77777777" w:rsidR="00D17D43" w:rsidRDefault="00D17D43">
      <w:pPr>
        <w:rPr>
          <w:rFonts w:ascii="Angsana New" w:hAnsi="Angsana New"/>
        </w:rPr>
      </w:pPr>
    </w:p>
    <w:p w14:paraId="7FF47A4A" w14:textId="77777777" w:rsidR="00D17D43" w:rsidRPr="00CD694C" w:rsidRDefault="00D17D43">
      <w:pPr>
        <w:rPr>
          <w:rFonts w:ascii="Angsana New" w:hAnsi="Angsana New"/>
        </w:rPr>
      </w:pPr>
    </w:p>
    <w:p w14:paraId="374E5D58" w14:textId="77777777" w:rsidR="00873B33" w:rsidRPr="00CD157D" w:rsidRDefault="00873B33" w:rsidP="000B720E">
      <w:pPr>
        <w:tabs>
          <w:tab w:val="left" w:pos="360"/>
          <w:tab w:val="left" w:pos="900"/>
          <w:tab w:val="left" w:pos="1440"/>
        </w:tabs>
        <w:spacing w:line="168" w:lineRule="auto"/>
        <w:ind w:right="-199"/>
        <w:jc w:val="right"/>
        <w:outlineLvl w:val="0"/>
        <w:rPr>
          <w:rFonts w:ascii="Angsana New" w:hAnsi="Angsana New"/>
          <w:b/>
          <w:bCs/>
          <w:sz w:val="24"/>
          <w:szCs w:val="24"/>
        </w:rPr>
      </w:pPr>
      <w:r w:rsidRPr="00CD157D">
        <w:rPr>
          <w:rFonts w:ascii="Angsana New" w:hAnsi="Angsana New"/>
          <w:sz w:val="24"/>
          <w:szCs w:val="24"/>
          <w:cs/>
        </w:rPr>
        <w:lastRenderedPageBreak/>
        <w:t xml:space="preserve">หน่วย </w:t>
      </w:r>
      <w:r w:rsidRPr="00CD157D">
        <w:rPr>
          <w:rFonts w:ascii="Angsana New" w:hAnsi="Angsana New"/>
          <w:sz w:val="24"/>
          <w:szCs w:val="24"/>
        </w:rPr>
        <w:t xml:space="preserve">: </w:t>
      </w:r>
      <w:r w:rsidR="00E86735" w:rsidRPr="00CD157D">
        <w:rPr>
          <w:rFonts w:ascii="Angsana New" w:hAnsi="Angsana New" w:hint="cs"/>
          <w:sz w:val="24"/>
          <w:szCs w:val="24"/>
          <w:cs/>
        </w:rPr>
        <w:t>พัน</w:t>
      </w:r>
      <w:r w:rsidRPr="00CD157D">
        <w:rPr>
          <w:rFonts w:ascii="Angsana New" w:hAnsi="Angsana New"/>
          <w:sz w:val="24"/>
          <w:szCs w:val="24"/>
          <w:cs/>
        </w:rPr>
        <w:t>บาท</w:t>
      </w:r>
    </w:p>
    <w:tbl>
      <w:tblPr>
        <w:tblW w:w="9834" w:type="dxa"/>
        <w:tblInd w:w="653" w:type="dxa"/>
        <w:tblLayout w:type="fixed"/>
        <w:tblLook w:val="0000" w:firstRow="0" w:lastRow="0" w:firstColumn="0" w:lastColumn="0" w:noHBand="0" w:noVBand="0"/>
      </w:tblPr>
      <w:tblGrid>
        <w:gridCol w:w="3324"/>
        <w:gridCol w:w="2681"/>
        <w:gridCol w:w="957"/>
        <w:gridCol w:w="957"/>
        <w:gridCol w:w="957"/>
        <w:gridCol w:w="958"/>
      </w:tblGrid>
      <w:tr w:rsidR="00B16CBD" w:rsidRPr="00CD157D" w14:paraId="02018C4E" w14:textId="77777777" w:rsidTr="00F26F88">
        <w:trPr>
          <w:cantSplit/>
          <w:trHeight w:val="681"/>
        </w:trPr>
        <w:tc>
          <w:tcPr>
            <w:tcW w:w="33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45FD967" w14:textId="77777777" w:rsidR="00136A4D" w:rsidRPr="00CD157D" w:rsidRDefault="00136A4D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D157D">
              <w:rPr>
                <w:rFonts w:ascii="Angsana New" w:hAnsi="Angsana New"/>
                <w:sz w:val="24"/>
                <w:szCs w:val="24"/>
                <w:cs/>
              </w:rPr>
              <w:t>รายการ</w:t>
            </w:r>
          </w:p>
        </w:tc>
        <w:tc>
          <w:tcPr>
            <w:tcW w:w="26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C24157D" w14:textId="77777777" w:rsidR="00136A4D" w:rsidRPr="00CD157D" w:rsidRDefault="00136A4D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D157D">
              <w:rPr>
                <w:rFonts w:ascii="Angsana New" w:hAnsi="Angsana New"/>
                <w:sz w:val="24"/>
                <w:szCs w:val="24"/>
                <w:cs/>
              </w:rPr>
              <w:t>ประเภทกิจการ</w:t>
            </w:r>
          </w:p>
        </w:tc>
        <w:tc>
          <w:tcPr>
            <w:tcW w:w="19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94AC8" w14:textId="77777777" w:rsidR="00136A4D" w:rsidRPr="00CD157D" w:rsidRDefault="00E86735" w:rsidP="0042797E">
            <w:pPr>
              <w:spacing w:before="240" w:line="36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D157D">
              <w:rPr>
                <w:rFonts w:ascii="Angsana New" w:hAnsi="Angsana New"/>
                <w:sz w:val="24"/>
                <w:szCs w:val="24"/>
                <w:cs/>
              </w:rPr>
              <w:t>ทุนชำระแล้ว</w:t>
            </w:r>
          </w:p>
        </w:tc>
        <w:tc>
          <w:tcPr>
            <w:tcW w:w="1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6A38F" w14:textId="77777777" w:rsidR="00136A4D" w:rsidRPr="00CD157D" w:rsidRDefault="00136A4D" w:rsidP="00707B75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D157D">
              <w:rPr>
                <w:rFonts w:ascii="Angsana New" w:hAnsi="Angsana New"/>
                <w:sz w:val="24"/>
                <w:szCs w:val="24"/>
                <w:cs/>
              </w:rPr>
              <w:t>เงินปันผล</w:t>
            </w:r>
          </w:p>
          <w:p w14:paraId="010D9B0A" w14:textId="4A7A0657" w:rsidR="00E86735" w:rsidRPr="00CD157D" w:rsidRDefault="0042797E" w:rsidP="00F70406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D157D">
              <w:rPr>
                <w:rFonts w:ascii="Angsana New" w:hAnsi="Angsana New" w:hint="cs"/>
                <w:sz w:val="24"/>
                <w:szCs w:val="24"/>
                <w:cs/>
              </w:rPr>
              <w:t>สำหรับงวด</w:t>
            </w:r>
            <w:r w:rsidR="00DE331E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="00DE331E">
              <w:rPr>
                <w:rFonts w:ascii="Angsana New" w:hAnsi="Angsana New"/>
                <w:sz w:val="24"/>
                <w:szCs w:val="24"/>
              </w:rPr>
              <w:t>3</w:t>
            </w:r>
            <w:r w:rsidR="00DE331E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CD157D">
              <w:rPr>
                <w:rFonts w:ascii="Angsana New" w:hAnsi="Angsana New" w:hint="cs"/>
                <w:sz w:val="24"/>
                <w:szCs w:val="24"/>
                <w:cs/>
              </w:rPr>
              <w:t>เดือน</w:t>
            </w:r>
          </w:p>
        </w:tc>
      </w:tr>
      <w:tr w:rsidR="00B2444A" w:rsidRPr="00CD157D" w14:paraId="1DA23B14" w14:textId="77777777" w:rsidTr="00F26F88">
        <w:trPr>
          <w:cantSplit/>
          <w:trHeight w:val="106"/>
        </w:trPr>
        <w:tc>
          <w:tcPr>
            <w:tcW w:w="33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02C43" w14:textId="77777777" w:rsidR="008C630D" w:rsidRPr="00CD157D" w:rsidRDefault="008C630D" w:rsidP="008C630D">
            <w:pPr>
              <w:ind w:left="-18" w:firstLine="18"/>
              <w:jc w:val="both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  <w:tc>
          <w:tcPr>
            <w:tcW w:w="26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EAD7D" w14:textId="77777777" w:rsidR="008C630D" w:rsidRPr="00CD157D" w:rsidRDefault="008C630D" w:rsidP="008C630D">
            <w:pPr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5D3266DE" w14:textId="4EE48F1C" w:rsidR="008C630D" w:rsidRPr="00B2444A" w:rsidRDefault="008C630D" w:rsidP="008C630D">
            <w:pPr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2444A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31</w:t>
            </w:r>
            <w:r w:rsidRPr="00B2444A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 </w:t>
            </w:r>
            <w:r w:rsidRPr="00B2444A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 xml:space="preserve">มี.ค. </w:t>
            </w:r>
            <w:r w:rsidRPr="00B2444A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256</w:t>
            </w:r>
            <w:r w:rsidR="00FA7E8D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A13BB2" w14:textId="561C9E22" w:rsidR="008C630D" w:rsidRPr="00B2444A" w:rsidRDefault="008C630D" w:rsidP="008C630D">
            <w:pPr>
              <w:ind w:left="-108" w:right="-108" w:firstLine="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2444A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B2444A">
              <w:rPr>
                <w:rFonts w:ascii="Angsana New" w:hAnsi="Angsana New" w:cs="Angsana New"/>
                <w:sz w:val="24"/>
                <w:szCs w:val="24"/>
                <w:cs/>
              </w:rPr>
              <w:t xml:space="preserve">ธ.ค. </w:t>
            </w:r>
            <w:r w:rsidRPr="00B2444A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FA7E8D">
              <w:rPr>
                <w:rFonts w:ascii="Angsana New" w:hAnsi="Angsana New" w:cs="Angsana New"/>
                <w:sz w:val="24"/>
                <w:szCs w:val="24"/>
              </w:rPr>
              <w:t>7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517C0ED4" w14:textId="3CED5B95" w:rsidR="008C630D" w:rsidRPr="00B2444A" w:rsidRDefault="00B2444A" w:rsidP="008C630D">
            <w:pPr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31</w:t>
            </w:r>
            <w:r w:rsidR="008C630D" w:rsidRPr="00B2444A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 </w:t>
            </w:r>
            <w:r w:rsidR="008C630D" w:rsidRPr="00B2444A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 xml:space="preserve">มี.ค. </w:t>
            </w: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256</w:t>
            </w:r>
            <w:r w:rsidR="00FA7E8D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51BBE6" w14:textId="246707F8" w:rsidR="008C630D" w:rsidRPr="00B2444A" w:rsidRDefault="008C630D" w:rsidP="008C630D">
            <w:pPr>
              <w:ind w:left="-108" w:right="-108" w:firstLine="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2444A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="008F3EDE">
              <w:rPr>
                <w:rFonts w:ascii="Angsana New" w:hAnsi="Angsana New" w:cs="Angsana New" w:hint="cs"/>
                <w:sz w:val="24"/>
                <w:szCs w:val="24"/>
                <w:cs/>
              </w:rPr>
              <w:t>มี</w:t>
            </w:r>
            <w:r w:rsidRPr="00B2444A">
              <w:rPr>
                <w:rFonts w:ascii="Angsana New" w:hAnsi="Angsana New" w:cs="Angsana New"/>
                <w:sz w:val="24"/>
                <w:szCs w:val="24"/>
                <w:cs/>
              </w:rPr>
              <w:t xml:space="preserve">.ค. </w:t>
            </w:r>
            <w:r w:rsidRPr="00B2444A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FA7E8D">
              <w:rPr>
                <w:rFonts w:ascii="Angsana New" w:hAnsi="Angsana New" w:cs="Angsana New"/>
                <w:sz w:val="24"/>
                <w:szCs w:val="24"/>
              </w:rPr>
              <w:t>7</w:t>
            </w:r>
          </w:p>
        </w:tc>
      </w:tr>
      <w:tr w:rsidR="00B2444A" w:rsidRPr="00CD157D" w14:paraId="758A39C2" w14:textId="77777777" w:rsidTr="00F26F88">
        <w:trPr>
          <w:trHeight w:val="312"/>
        </w:trPr>
        <w:tc>
          <w:tcPr>
            <w:tcW w:w="33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C11D8B" w14:textId="77777777" w:rsidR="008C630D" w:rsidRPr="00CD157D" w:rsidRDefault="008C630D" w:rsidP="008C630D">
            <w:pPr>
              <w:spacing w:line="228" w:lineRule="auto"/>
              <w:ind w:left="-18" w:firstLine="18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CD157D">
              <w:rPr>
                <w:rFonts w:ascii="Angsana New" w:hAnsi="Angsana New"/>
                <w:sz w:val="24"/>
                <w:szCs w:val="24"/>
                <w:u w:val="single"/>
                <w:cs/>
              </w:rPr>
              <w:t>บริษัทย่อย</w:t>
            </w:r>
          </w:p>
        </w:tc>
        <w:tc>
          <w:tcPr>
            <w:tcW w:w="26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2974EF0" w14:textId="77777777" w:rsidR="008C630D" w:rsidRPr="00CD157D" w:rsidRDefault="008C630D" w:rsidP="008C630D">
            <w:pPr>
              <w:spacing w:line="228" w:lineRule="auto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right w:val="dashed" w:sz="4" w:space="0" w:color="auto"/>
            </w:tcBorders>
          </w:tcPr>
          <w:p w14:paraId="11BC2754" w14:textId="77777777" w:rsidR="008C630D" w:rsidRPr="00086ECC" w:rsidRDefault="008C630D" w:rsidP="008C630D">
            <w:pPr>
              <w:spacing w:line="228" w:lineRule="auto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dashed" w:sz="4" w:space="0" w:color="auto"/>
              <w:right w:val="single" w:sz="4" w:space="0" w:color="auto"/>
            </w:tcBorders>
          </w:tcPr>
          <w:p w14:paraId="7A3D88B2" w14:textId="77777777" w:rsidR="008C630D" w:rsidRPr="00CD157D" w:rsidRDefault="008C630D" w:rsidP="008C630D">
            <w:pPr>
              <w:spacing w:line="228" w:lineRule="auto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right w:val="dashed" w:sz="4" w:space="0" w:color="auto"/>
            </w:tcBorders>
          </w:tcPr>
          <w:p w14:paraId="25B203EF" w14:textId="77777777" w:rsidR="008C630D" w:rsidRPr="00805607" w:rsidRDefault="008C630D" w:rsidP="008C630D">
            <w:pPr>
              <w:spacing w:line="228" w:lineRule="auto"/>
              <w:jc w:val="both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394DB7A0" w14:textId="77777777" w:rsidR="008C630D" w:rsidRPr="00956447" w:rsidRDefault="008C630D" w:rsidP="008C630D">
            <w:pPr>
              <w:tabs>
                <w:tab w:val="decimal" w:pos="-130"/>
              </w:tabs>
              <w:spacing w:line="228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B2444A" w:rsidRPr="00614FCB" w14:paraId="0538FA57" w14:textId="77777777" w:rsidTr="00F26F88">
        <w:trPr>
          <w:trHeight w:val="298"/>
        </w:trPr>
        <w:tc>
          <w:tcPr>
            <w:tcW w:w="3324" w:type="dxa"/>
            <w:tcBorders>
              <w:left w:val="single" w:sz="4" w:space="0" w:color="auto"/>
              <w:right w:val="single" w:sz="4" w:space="0" w:color="auto"/>
            </w:tcBorders>
          </w:tcPr>
          <w:p w14:paraId="52D6B000" w14:textId="77777777" w:rsidR="00805607" w:rsidRPr="008A7B35" w:rsidRDefault="00805607" w:rsidP="00805607">
            <w:pPr>
              <w:spacing w:line="228" w:lineRule="auto"/>
              <w:ind w:left="252" w:hanging="27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CD157D">
              <w:rPr>
                <w:rFonts w:ascii="Angsana New" w:hAnsi="Angsana New"/>
                <w:sz w:val="24"/>
                <w:szCs w:val="24"/>
              </w:rPr>
              <w:t xml:space="preserve">  </w:t>
            </w:r>
            <w:r w:rsidRPr="008A7B35">
              <w:rPr>
                <w:rFonts w:ascii="Angsana New" w:hAnsi="Angsana New"/>
                <w:sz w:val="24"/>
                <w:szCs w:val="24"/>
              </w:rPr>
              <w:t xml:space="preserve">1. </w:t>
            </w:r>
            <w:r w:rsidRPr="008A7B35">
              <w:rPr>
                <w:rFonts w:ascii="Angsana New" w:hAnsi="Angsana New"/>
                <w:sz w:val="24"/>
                <w:szCs w:val="24"/>
                <w:cs/>
              </w:rPr>
              <w:t>บริษัท บางกอกเอ็นเตอร์เทนเม้นต์</w:t>
            </w:r>
            <w:r w:rsidRPr="008A7B35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8A7B35">
              <w:rPr>
                <w:rFonts w:ascii="Angsana New" w:hAnsi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2681" w:type="dxa"/>
            <w:tcBorders>
              <w:left w:val="single" w:sz="4" w:space="0" w:color="auto"/>
              <w:right w:val="single" w:sz="4" w:space="0" w:color="auto"/>
            </w:tcBorders>
          </w:tcPr>
          <w:p w14:paraId="112AD8D4" w14:textId="77777777" w:rsidR="00805607" w:rsidRPr="008A7B35" w:rsidRDefault="00805607" w:rsidP="00805607">
            <w:pPr>
              <w:spacing w:line="228" w:lineRule="auto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DD71C1">
              <w:rPr>
                <w:rFonts w:ascii="Angsana New" w:hAnsi="Angsana New"/>
                <w:sz w:val="24"/>
                <w:szCs w:val="24"/>
                <w:cs/>
              </w:rPr>
              <w:t>จัดหา ผลิตรายการ และขายเวลา</w:t>
            </w:r>
          </w:p>
        </w:tc>
        <w:tc>
          <w:tcPr>
            <w:tcW w:w="957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14:paraId="33CCF4EA" w14:textId="77777777" w:rsidR="00805607" w:rsidRPr="0014447D" w:rsidRDefault="00805607" w:rsidP="00805607">
            <w:pPr>
              <w:spacing w:line="228" w:lineRule="auto"/>
              <w:ind w:left="-108" w:right="7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4447D">
              <w:rPr>
                <w:rFonts w:ascii="Angsana New" w:hAnsi="Angsana New"/>
                <w:sz w:val="24"/>
                <w:szCs w:val="24"/>
              </w:rPr>
              <w:t>300,000</w:t>
            </w:r>
          </w:p>
        </w:tc>
        <w:tc>
          <w:tcPr>
            <w:tcW w:w="957" w:type="dxa"/>
            <w:tcBorders>
              <w:left w:val="dashed" w:sz="4" w:space="0" w:color="auto"/>
              <w:right w:val="single" w:sz="4" w:space="0" w:color="auto"/>
            </w:tcBorders>
            <w:shd w:val="clear" w:color="auto" w:fill="auto"/>
          </w:tcPr>
          <w:p w14:paraId="58DC7BD0" w14:textId="77777777" w:rsidR="00805607" w:rsidRPr="0014447D" w:rsidRDefault="00805607" w:rsidP="00805607">
            <w:pPr>
              <w:spacing w:line="228" w:lineRule="auto"/>
              <w:ind w:left="-108" w:right="7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4447D">
              <w:rPr>
                <w:rFonts w:ascii="Angsana New" w:hAnsi="Angsana New"/>
                <w:sz w:val="24"/>
                <w:szCs w:val="24"/>
              </w:rPr>
              <w:t>300,000</w:t>
            </w:r>
          </w:p>
        </w:tc>
        <w:tc>
          <w:tcPr>
            <w:tcW w:w="957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14:paraId="1D86CD5B" w14:textId="77777777" w:rsidR="00805607" w:rsidRPr="0014447D" w:rsidRDefault="00805607" w:rsidP="00805607">
            <w:pPr>
              <w:tabs>
                <w:tab w:val="decimal" w:pos="-130"/>
              </w:tabs>
              <w:spacing w:line="228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4447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58" w:type="dxa"/>
            <w:tcBorders>
              <w:left w:val="dashed" w:sz="4" w:space="0" w:color="auto"/>
              <w:right w:val="single" w:sz="4" w:space="0" w:color="auto"/>
            </w:tcBorders>
            <w:shd w:val="clear" w:color="auto" w:fill="auto"/>
          </w:tcPr>
          <w:p w14:paraId="5780DA06" w14:textId="0E9C9299" w:rsidR="00805607" w:rsidRPr="00614FCB" w:rsidRDefault="00805607" w:rsidP="00805607">
            <w:pPr>
              <w:tabs>
                <w:tab w:val="decimal" w:pos="-130"/>
              </w:tabs>
              <w:spacing w:line="228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7462E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B2444A" w:rsidRPr="00805607" w14:paraId="38E3DD7C" w14:textId="77777777" w:rsidTr="00F26F88">
        <w:trPr>
          <w:trHeight w:val="312"/>
        </w:trPr>
        <w:tc>
          <w:tcPr>
            <w:tcW w:w="3324" w:type="dxa"/>
            <w:tcBorders>
              <w:left w:val="single" w:sz="4" w:space="0" w:color="auto"/>
              <w:right w:val="single" w:sz="4" w:space="0" w:color="auto"/>
            </w:tcBorders>
          </w:tcPr>
          <w:p w14:paraId="75E88D21" w14:textId="77777777" w:rsidR="00805607" w:rsidRPr="008A7B35" w:rsidRDefault="00805607" w:rsidP="00805607">
            <w:pPr>
              <w:spacing w:line="228" w:lineRule="auto"/>
              <w:ind w:left="252" w:hanging="270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81" w:type="dxa"/>
            <w:tcBorders>
              <w:left w:val="single" w:sz="4" w:space="0" w:color="auto"/>
              <w:right w:val="single" w:sz="4" w:space="0" w:color="auto"/>
            </w:tcBorders>
          </w:tcPr>
          <w:p w14:paraId="757B2DA9" w14:textId="77777777" w:rsidR="00805607" w:rsidRPr="008A7B35" w:rsidRDefault="00805607" w:rsidP="00805607">
            <w:pPr>
              <w:spacing w:line="228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DD71C1">
              <w:rPr>
                <w:rFonts w:ascii="Angsana New" w:hAnsi="Angsana New"/>
                <w:sz w:val="24"/>
                <w:szCs w:val="24"/>
                <w:cs/>
              </w:rPr>
              <w:t>โฆษณาทางโทรทัศน์</w:t>
            </w:r>
          </w:p>
        </w:tc>
        <w:tc>
          <w:tcPr>
            <w:tcW w:w="957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14:paraId="1193A435" w14:textId="77777777" w:rsidR="00805607" w:rsidRPr="0014447D" w:rsidRDefault="00805607" w:rsidP="00805607">
            <w:pPr>
              <w:spacing w:line="228" w:lineRule="auto"/>
              <w:ind w:left="-108" w:right="7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57" w:type="dxa"/>
            <w:tcBorders>
              <w:left w:val="dashed" w:sz="4" w:space="0" w:color="auto"/>
              <w:right w:val="single" w:sz="4" w:space="0" w:color="auto"/>
            </w:tcBorders>
            <w:shd w:val="clear" w:color="auto" w:fill="auto"/>
          </w:tcPr>
          <w:p w14:paraId="680F49D0" w14:textId="77777777" w:rsidR="00805607" w:rsidRPr="0014447D" w:rsidRDefault="00805607" w:rsidP="00805607">
            <w:pPr>
              <w:spacing w:line="228" w:lineRule="auto"/>
              <w:ind w:left="-108" w:right="7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57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14:paraId="2D8F921F" w14:textId="77777777" w:rsidR="00805607" w:rsidRPr="0014447D" w:rsidRDefault="00805607" w:rsidP="00805607">
            <w:pPr>
              <w:tabs>
                <w:tab w:val="decimal" w:pos="-130"/>
              </w:tabs>
              <w:spacing w:line="228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58" w:type="dxa"/>
            <w:tcBorders>
              <w:left w:val="dashed" w:sz="4" w:space="0" w:color="auto"/>
              <w:right w:val="single" w:sz="4" w:space="0" w:color="auto"/>
            </w:tcBorders>
            <w:shd w:val="clear" w:color="auto" w:fill="auto"/>
          </w:tcPr>
          <w:p w14:paraId="77E575C4" w14:textId="77777777" w:rsidR="00805607" w:rsidRPr="00614FCB" w:rsidRDefault="00805607" w:rsidP="00805607">
            <w:pPr>
              <w:tabs>
                <w:tab w:val="decimal" w:pos="-130"/>
              </w:tabs>
              <w:spacing w:line="228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B2444A" w:rsidRPr="00805607" w14:paraId="437E55F0" w14:textId="77777777" w:rsidTr="00F26F88">
        <w:trPr>
          <w:trHeight w:val="312"/>
        </w:trPr>
        <w:tc>
          <w:tcPr>
            <w:tcW w:w="3324" w:type="dxa"/>
            <w:tcBorders>
              <w:left w:val="single" w:sz="4" w:space="0" w:color="auto"/>
              <w:right w:val="single" w:sz="4" w:space="0" w:color="auto"/>
            </w:tcBorders>
          </w:tcPr>
          <w:p w14:paraId="18B4AC80" w14:textId="77777777" w:rsidR="00805607" w:rsidRPr="008A7B35" w:rsidRDefault="00805607" w:rsidP="00805607">
            <w:pPr>
              <w:spacing w:line="228" w:lineRule="auto"/>
              <w:ind w:left="252" w:hanging="27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8A7B35">
              <w:rPr>
                <w:rFonts w:ascii="Angsana New" w:hAnsi="Angsana New"/>
                <w:sz w:val="24"/>
                <w:szCs w:val="24"/>
              </w:rPr>
              <w:t xml:space="preserve">  2. </w:t>
            </w:r>
            <w:r w:rsidRPr="008A7B35">
              <w:rPr>
                <w:rFonts w:ascii="Angsana New" w:hAnsi="Angsana New"/>
                <w:sz w:val="24"/>
                <w:szCs w:val="24"/>
                <w:cs/>
              </w:rPr>
              <w:t>บริษัท รังสิโรตม์วนิช จำกัด</w:t>
            </w:r>
          </w:p>
        </w:tc>
        <w:tc>
          <w:tcPr>
            <w:tcW w:w="2681" w:type="dxa"/>
            <w:tcBorders>
              <w:left w:val="single" w:sz="4" w:space="0" w:color="auto"/>
              <w:right w:val="single" w:sz="4" w:space="0" w:color="auto"/>
            </w:tcBorders>
          </w:tcPr>
          <w:p w14:paraId="664A64CB" w14:textId="09415417" w:rsidR="00805607" w:rsidRPr="008A7B35" w:rsidRDefault="00A249B3" w:rsidP="00805607">
            <w:pPr>
              <w:spacing w:line="228" w:lineRule="auto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จัดหา ผลิตรายการและขายเวลา</w:t>
            </w:r>
          </w:p>
        </w:tc>
        <w:tc>
          <w:tcPr>
            <w:tcW w:w="957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14:paraId="4F09A5B9" w14:textId="77777777" w:rsidR="00805607" w:rsidRPr="0014447D" w:rsidRDefault="00805607" w:rsidP="00805607">
            <w:pPr>
              <w:spacing w:line="228" w:lineRule="auto"/>
              <w:ind w:left="-108" w:right="7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4447D">
              <w:rPr>
                <w:rFonts w:ascii="Angsana New" w:hAnsi="Angsana New"/>
                <w:sz w:val="24"/>
                <w:szCs w:val="24"/>
              </w:rPr>
              <w:t>5,000</w:t>
            </w:r>
          </w:p>
        </w:tc>
        <w:tc>
          <w:tcPr>
            <w:tcW w:w="957" w:type="dxa"/>
            <w:tcBorders>
              <w:left w:val="dashed" w:sz="4" w:space="0" w:color="auto"/>
              <w:right w:val="single" w:sz="4" w:space="0" w:color="auto"/>
            </w:tcBorders>
            <w:shd w:val="clear" w:color="auto" w:fill="auto"/>
          </w:tcPr>
          <w:p w14:paraId="40278C37" w14:textId="77777777" w:rsidR="00805607" w:rsidRPr="0014447D" w:rsidRDefault="00805607" w:rsidP="00805607">
            <w:pPr>
              <w:spacing w:line="228" w:lineRule="auto"/>
              <w:ind w:left="-108" w:right="7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4447D">
              <w:rPr>
                <w:rFonts w:ascii="Angsana New" w:hAnsi="Angsana New"/>
                <w:sz w:val="24"/>
                <w:szCs w:val="24"/>
              </w:rPr>
              <w:t>5,000</w:t>
            </w:r>
          </w:p>
        </w:tc>
        <w:tc>
          <w:tcPr>
            <w:tcW w:w="957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14:paraId="483AE3EF" w14:textId="77777777" w:rsidR="00805607" w:rsidRPr="0014447D" w:rsidRDefault="00805607" w:rsidP="00805607">
            <w:pPr>
              <w:tabs>
                <w:tab w:val="decimal" w:pos="-130"/>
              </w:tabs>
              <w:spacing w:line="228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4447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58" w:type="dxa"/>
            <w:tcBorders>
              <w:left w:val="dashed" w:sz="4" w:space="0" w:color="auto"/>
              <w:right w:val="single" w:sz="4" w:space="0" w:color="auto"/>
            </w:tcBorders>
            <w:shd w:val="clear" w:color="auto" w:fill="auto"/>
          </w:tcPr>
          <w:p w14:paraId="16472C61" w14:textId="3F181633" w:rsidR="00805607" w:rsidRPr="00614FCB" w:rsidRDefault="00805607" w:rsidP="00805607">
            <w:pPr>
              <w:tabs>
                <w:tab w:val="decimal" w:pos="-130"/>
              </w:tabs>
              <w:spacing w:line="228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7462E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A249B3" w:rsidRPr="00805607" w14:paraId="16A4DA2D" w14:textId="77777777" w:rsidTr="00F26F88">
        <w:trPr>
          <w:trHeight w:val="312"/>
        </w:trPr>
        <w:tc>
          <w:tcPr>
            <w:tcW w:w="3324" w:type="dxa"/>
            <w:tcBorders>
              <w:left w:val="single" w:sz="4" w:space="0" w:color="auto"/>
              <w:right w:val="single" w:sz="4" w:space="0" w:color="auto"/>
            </w:tcBorders>
          </w:tcPr>
          <w:p w14:paraId="711CD62B" w14:textId="77777777" w:rsidR="00A249B3" w:rsidRPr="008A7B35" w:rsidRDefault="00A249B3" w:rsidP="00805607">
            <w:pPr>
              <w:spacing w:line="228" w:lineRule="auto"/>
              <w:ind w:left="252" w:hanging="270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81" w:type="dxa"/>
            <w:tcBorders>
              <w:left w:val="single" w:sz="4" w:space="0" w:color="auto"/>
              <w:right w:val="single" w:sz="4" w:space="0" w:color="auto"/>
            </w:tcBorders>
          </w:tcPr>
          <w:p w14:paraId="7A51234F" w14:textId="5C8DBE43" w:rsidR="00A249B3" w:rsidRPr="00DD71C1" w:rsidRDefault="00A249B3" w:rsidP="00805607">
            <w:pPr>
              <w:spacing w:line="228" w:lineRule="auto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โฆษณาทางโทรทัศน์รวมถึงเป็น</w:t>
            </w:r>
          </w:p>
        </w:tc>
        <w:tc>
          <w:tcPr>
            <w:tcW w:w="957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14:paraId="15C478ED" w14:textId="77777777" w:rsidR="00A249B3" w:rsidRPr="0014447D" w:rsidRDefault="00A249B3" w:rsidP="00805607">
            <w:pPr>
              <w:spacing w:line="228" w:lineRule="auto"/>
              <w:ind w:left="-108" w:right="7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57" w:type="dxa"/>
            <w:tcBorders>
              <w:left w:val="dashed" w:sz="4" w:space="0" w:color="auto"/>
              <w:right w:val="single" w:sz="4" w:space="0" w:color="auto"/>
            </w:tcBorders>
            <w:shd w:val="clear" w:color="auto" w:fill="auto"/>
          </w:tcPr>
          <w:p w14:paraId="2D5FCCE1" w14:textId="77777777" w:rsidR="00A249B3" w:rsidRPr="0014447D" w:rsidRDefault="00A249B3" w:rsidP="00805607">
            <w:pPr>
              <w:spacing w:line="228" w:lineRule="auto"/>
              <w:ind w:left="-108" w:right="7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57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14:paraId="4F4390BB" w14:textId="77777777" w:rsidR="00A249B3" w:rsidRPr="0014447D" w:rsidRDefault="00A249B3" w:rsidP="00805607">
            <w:pPr>
              <w:tabs>
                <w:tab w:val="decimal" w:pos="-130"/>
              </w:tabs>
              <w:spacing w:line="228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58" w:type="dxa"/>
            <w:tcBorders>
              <w:left w:val="dashed" w:sz="4" w:space="0" w:color="auto"/>
              <w:right w:val="single" w:sz="4" w:space="0" w:color="auto"/>
            </w:tcBorders>
            <w:shd w:val="clear" w:color="auto" w:fill="auto"/>
          </w:tcPr>
          <w:p w14:paraId="6E142A3A" w14:textId="77777777" w:rsidR="00A249B3" w:rsidRPr="00B7462E" w:rsidRDefault="00A249B3" w:rsidP="00805607">
            <w:pPr>
              <w:tabs>
                <w:tab w:val="decimal" w:pos="-130"/>
              </w:tabs>
              <w:spacing w:line="228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A249B3" w:rsidRPr="00805607" w14:paraId="4C276A2A" w14:textId="77777777" w:rsidTr="00F26F88">
        <w:trPr>
          <w:trHeight w:val="312"/>
        </w:trPr>
        <w:tc>
          <w:tcPr>
            <w:tcW w:w="3324" w:type="dxa"/>
            <w:tcBorders>
              <w:left w:val="single" w:sz="4" w:space="0" w:color="auto"/>
              <w:right w:val="single" w:sz="4" w:space="0" w:color="auto"/>
            </w:tcBorders>
          </w:tcPr>
          <w:p w14:paraId="4B1FCE5D" w14:textId="77777777" w:rsidR="00A249B3" w:rsidRPr="008A7B35" w:rsidRDefault="00A249B3" w:rsidP="00805607">
            <w:pPr>
              <w:spacing w:line="228" w:lineRule="auto"/>
              <w:ind w:left="252" w:hanging="270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81" w:type="dxa"/>
            <w:tcBorders>
              <w:left w:val="single" w:sz="4" w:space="0" w:color="auto"/>
              <w:right w:val="single" w:sz="4" w:space="0" w:color="auto"/>
            </w:tcBorders>
          </w:tcPr>
          <w:p w14:paraId="1E3CAE03" w14:textId="30727674" w:rsidR="00A249B3" w:rsidRPr="00DD71C1" w:rsidRDefault="00A249B3" w:rsidP="00805607">
            <w:pPr>
              <w:spacing w:line="228" w:lineRule="auto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ตัวแทน</w:t>
            </w:r>
            <w:r w:rsidR="009A4960">
              <w:rPr>
                <w:rFonts w:ascii="Angsana New" w:hAnsi="Angsana New" w:hint="cs"/>
                <w:sz w:val="24"/>
                <w:szCs w:val="24"/>
                <w:cs/>
              </w:rPr>
              <w:t>ขาย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ลิขสิทธิ์ละคร</w:t>
            </w:r>
          </w:p>
        </w:tc>
        <w:tc>
          <w:tcPr>
            <w:tcW w:w="957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14:paraId="18EC75F8" w14:textId="77777777" w:rsidR="00A249B3" w:rsidRPr="0014447D" w:rsidRDefault="00A249B3" w:rsidP="00805607">
            <w:pPr>
              <w:spacing w:line="228" w:lineRule="auto"/>
              <w:ind w:left="-108" w:right="7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57" w:type="dxa"/>
            <w:tcBorders>
              <w:left w:val="dashed" w:sz="4" w:space="0" w:color="auto"/>
              <w:right w:val="single" w:sz="4" w:space="0" w:color="auto"/>
            </w:tcBorders>
            <w:shd w:val="clear" w:color="auto" w:fill="auto"/>
          </w:tcPr>
          <w:p w14:paraId="42766C82" w14:textId="77777777" w:rsidR="00A249B3" w:rsidRPr="0014447D" w:rsidRDefault="00A249B3" w:rsidP="00805607">
            <w:pPr>
              <w:spacing w:line="228" w:lineRule="auto"/>
              <w:ind w:left="-108" w:right="7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57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14:paraId="542D80A8" w14:textId="77777777" w:rsidR="00A249B3" w:rsidRPr="0014447D" w:rsidRDefault="00A249B3" w:rsidP="00805607">
            <w:pPr>
              <w:tabs>
                <w:tab w:val="decimal" w:pos="-130"/>
              </w:tabs>
              <w:spacing w:line="228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58" w:type="dxa"/>
            <w:tcBorders>
              <w:left w:val="dashed" w:sz="4" w:space="0" w:color="auto"/>
              <w:right w:val="single" w:sz="4" w:space="0" w:color="auto"/>
            </w:tcBorders>
            <w:shd w:val="clear" w:color="auto" w:fill="auto"/>
          </w:tcPr>
          <w:p w14:paraId="70AD872B" w14:textId="77777777" w:rsidR="00A249B3" w:rsidRPr="00B7462E" w:rsidRDefault="00A249B3" w:rsidP="00805607">
            <w:pPr>
              <w:tabs>
                <w:tab w:val="decimal" w:pos="-130"/>
              </w:tabs>
              <w:spacing w:line="228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B2444A" w:rsidRPr="00805607" w14:paraId="5B2CBD6D" w14:textId="77777777" w:rsidTr="00F26F88">
        <w:trPr>
          <w:trHeight w:val="610"/>
        </w:trPr>
        <w:tc>
          <w:tcPr>
            <w:tcW w:w="3324" w:type="dxa"/>
            <w:tcBorders>
              <w:left w:val="single" w:sz="4" w:space="0" w:color="auto"/>
              <w:right w:val="single" w:sz="4" w:space="0" w:color="auto"/>
            </w:tcBorders>
          </w:tcPr>
          <w:p w14:paraId="60B3A3B7" w14:textId="77777777" w:rsidR="00805607" w:rsidRPr="008A7B35" w:rsidRDefault="00805607" w:rsidP="00805607">
            <w:pPr>
              <w:spacing w:line="228" w:lineRule="auto"/>
              <w:ind w:left="252" w:hanging="27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8A7B35">
              <w:rPr>
                <w:rFonts w:ascii="Angsana New" w:hAnsi="Angsana New"/>
                <w:sz w:val="24"/>
                <w:szCs w:val="24"/>
              </w:rPr>
              <w:t xml:space="preserve">  3. </w:t>
            </w:r>
            <w:r w:rsidRPr="008A7B35">
              <w:rPr>
                <w:rFonts w:ascii="Angsana New" w:hAnsi="Angsana New"/>
                <w:sz w:val="24"/>
                <w:szCs w:val="24"/>
                <w:cs/>
              </w:rPr>
              <w:t>บริษัท นิวเวิลด์ โปรดั๊กชั่น จำกัด</w:t>
            </w:r>
          </w:p>
        </w:tc>
        <w:tc>
          <w:tcPr>
            <w:tcW w:w="2681" w:type="dxa"/>
            <w:tcBorders>
              <w:left w:val="single" w:sz="4" w:space="0" w:color="auto"/>
              <w:right w:val="single" w:sz="4" w:space="0" w:color="auto"/>
            </w:tcBorders>
          </w:tcPr>
          <w:p w14:paraId="669C80EA" w14:textId="4257221A" w:rsidR="00805607" w:rsidRPr="008A7B35" w:rsidRDefault="00805607" w:rsidP="00805607">
            <w:pPr>
              <w:spacing w:line="228" w:lineRule="auto"/>
              <w:rPr>
                <w:rFonts w:ascii="Angsana New" w:hAnsi="Angsana New"/>
                <w:sz w:val="24"/>
                <w:szCs w:val="24"/>
              </w:rPr>
            </w:pPr>
            <w:r w:rsidRPr="008A7B35">
              <w:rPr>
                <w:rFonts w:ascii="Angsana New" w:hAnsi="Angsana New"/>
                <w:sz w:val="24"/>
                <w:szCs w:val="24"/>
                <w:cs/>
              </w:rPr>
              <w:t>จัดหา  ผลิตรายการและขายเวลา</w:t>
            </w:r>
            <w:r w:rsidR="00B16CBD">
              <w:rPr>
                <w:rFonts w:ascii="Angsana New" w:hAnsi="Angsana New"/>
                <w:sz w:val="24"/>
                <w:szCs w:val="24"/>
                <w:cs/>
              </w:rPr>
              <w:br/>
            </w:r>
            <w:r w:rsidRPr="008A7B35">
              <w:rPr>
                <w:rFonts w:ascii="Angsana New" w:hAnsi="Angsana New"/>
                <w:sz w:val="24"/>
                <w:szCs w:val="24"/>
                <w:cs/>
              </w:rPr>
              <w:t>โฆษณาทางโทรทัศน์</w:t>
            </w:r>
          </w:p>
        </w:tc>
        <w:tc>
          <w:tcPr>
            <w:tcW w:w="957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14:paraId="1D0A7E41" w14:textId="77777777" w:rsidR="00805607" w:rsidRPr="0014447D" w:rsidRDefault="00805607" w:rsidP="00805607">
            <w:pPr>
              <w:spacing w:line="228" w:lineRule="auto"/>
              <w:ind w:left="-108" w:right="7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4447D">
              <w:rPr>
                <w:rFonts w:ascii="Angsana New" w:hAnsi="Angsana New"/>
                <w:sz w:val="24"/>
                <w:szCs w:val="24"/>
              </w:rPr>
              <w:t>5,000</w:t>
            </w:r>
          </w:p>
        </w:tc>
        <w:tc>
          <w:tcPr>
            <w:tcW w:w="957" w:type="dxa"/>
            <w:tcBorders>
              <w:left w:val="dashed" w:sz="4" w:space="0" w:color="auto"/>
              <w:right w:val="single" w:sz="4" w:space="0" w:color="auto"/>
            </w:tcBorders>
            <w:shd w:val="clear" w:color="auto" w:fill="auto"/>
          </w:tcPr>
          <w:p w14:paraId="369A5702" w14:textId="77777777" w:rsidR="00805607" w:rsidRPr="0014447D" w:rsidRDefault="00805607" w:rsidP="00805607">
            <w:pPr>
              <w:spacing w:line="228" w:lineRule="auto"/>
              <w:ind w:left="-108" w:right="7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4447D">
              <w:rPr>
                <w:rFonts w:ascii="Angsana New" w:hAnsi="Angsana New"/>
                <w:sz w:val="24"/>
                <w:szCs w:val="24"/>
              </w:rPr>
              <w:t>5,000</w:t>
            </w:r>
          </w:p>
        </w:tc>
        <w:tc>
          <w:tcPr>
            <w:tcW w:w="957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14:paraId="5A08C7EF" w14:textId="77777777" w:rsidR="00805607" w:rsidRPr="0014447D" w:rsidRDefault="00805607" w:rsidP="00805607">
            <w:pPr>
              <w:tabs>
                <w:tab w:val="decimal" w:pos="-130"/>
              </w:tabs>
              <w:spacing w:line="228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4447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58" w:type="dxa"/>
            <w:tcBorders>
              <w:left w:val="dashed" w:sz="4" w:space="0" w:color="auto"/>
              <w:right w:val="single" w:sz="4" w:space="0" w:color="auto"/>
            </w:tcBorders>
            <w:shd w:val="clear" w:color="auto" w:fill="auto"/>
          </w:tcPr>
          <w:p w14:paraId="1DEAFE5B" w14:textId="389E915D" w:rsidR="00805607" w:rsidRPr="00614FCB" w:rsidRDefault="00805607" w:rsidP="00805607">
            <w:pPr>
              <w:tabs>
                <w:tab w:val="decimal" w:pos="-130"/>
              </w:tabs>
              <w:spacing w:line="228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7462E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B2444A" w:rsidRPr="00805607" w14:paraId="557815C5" w14:textId="77777777" w:rsidTr="00F26F88">
        <w:trPr>
          <w:trHeight w:val="332"/>
        </w:trPr>
        <w:tc>
          <w:tcPr>
            <w:tcW w:w="332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9BCB733" w14:textId="4F488269" w:rsidR="00805607" w:rsidRPr="008A7B35" w:rsidRDefault="00805607" w:rsidP="00805607">
            <w:pPr>
              <w:spacing w:line="228" w:lineRule="auto"/>
              <w:ind w:left="252" w:hanging="27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8A7B35">
              <w:rPr>
                <w:rFonts w:ascii="Angsana New" w:hAnsi="Angsana New"/>
                <w:sz w:val="24"/>
                <w:szCs w:val="24"/>
              </w:rPr>
              <w:t xml:space="preserve">  </w:t>
            </w:r>
            <w:r w:rsidR="00B16CBD">
              <w:rPr>
                <w:rFonts w:ascii="Angsana New" w:hAnsi="Angsana New"/>
                <w:sz w:val="24"/>
                <w:szCs w:val="24"/>
              </w:rPr>
              <w:t>4</w:t>
            </w:r>
            <w:r w:rsidRPr="008A7B35">
              <w:rPr>
                <w:rFonts w:ascii="Angsana New" w:hAnsi="Angsana New"/>
                <w:sz w:val="24"/>
                <w:szCs w:val="24"/>
              </w:rPr>
              <w:t xml:space="preserve">. </w:t>
            </w:r>
            <w:r w:rsidRPr="008A7B35">
              <w:rPr>
                <w:rFonts w:ascii="Angsana New" w:hAnsi="Angsana New"/>
                <w:sz w:val="24"/>
                <w:szCs w:val="24"/>
                <w:cs/>
              </w:rPr>
              <w:t xml:space="preserve">บริษัท </w:t>
            </w:r>
            <w:r w:rsidR="000D6D90" w:rsidRPr="008A7B35">
              <w:rPr>
                <w:rFonts w:ascii="Angsana New" w:hAnsi="Angsana New" w:hint="cs"/>
                <w:sz w:val="24"/>
                <w:szCs w:val="24"/>
                <w:cs/>
              </w:rPr>
              <w:t>บีอีซี สตูดิโอ จำกัด</w:t>
            </w:r>
            <w:r w:rsidRPr="008A7B35">
              <w:rPr>
                <w:rFonts w:ascii="Angsana New" w:hAnsi="Angsana New"/>
                <w:sz w:val="24"/>
                <w:szCs w:val="24"/>
                <w:cs/>
              </w:rPr>
              <w:t xml:space="preserve">  </w:t>
            </w:r>
          </w:p>
        </w:tc>
        <w:tc>
          <w:tcPr>
            <w:tcW w:w="268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BD08979" w14:textId="2C03744D" w:rsidR="00B16CBD" w:rsidRDefault="00805607" w:rsidP="00805607">
            <w:pPr>
              <w:spacing w:line="228" w:lineRule="auto"/>
              <w:ind w:right="-72"/>
              <w:jc w:val="both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ผลิตรายการ</w:t>
            </w:r>
            <w:r w:rsidR="00B16CBD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="000272FA">
              <w:rPr>
                <w:rFonts w:ascii="Angsana New" w:hAnsi="Angsana New" w:hint="cs"/>
                <w:sz w:val="24"/>
                <w:szCs w:val="24"/>
                <w:cs/>
              </w:rPr>
              <w:t>ให้บริการตัดต่อภาพ</w:t>
            </w:r>
          </w:p>
          <w:p w14:paraId="17CD032F" w14:textId="03EF2BDE" w:rsidR="00805607" w:rsidRPr="008A7B35" w:rsidRDefault="000272FA" w:rsidP="00805607">
            <w:pPr>
              <w:spacing w:line="228" w:lineRule="auto"/>
              <w:ind w:right="-72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0272FA">
              <w:rPr>
                <w:rFonts w:ascii="Angsana New" w:hAnsi="Angsana New"/>
                <w:sz w:val="24"/>
                <w:szCs w:val="24"/>
                <w:cs/>
              </w:rPr>
              <w:t>รายการ</w:t>
            </w:r>
            <w:r>
              <w:rPr>
                <w:rFonts w:ascii="Angsana New" w:hAnsi="Angsana New"/>
                <w:sz w:val="24"/>
                <w:szCs w:val="24"/>
              </w:rPr>
              <w:t xml:space="preserve"> 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และสตูดิโอ</w:t>
            </w:r>
          </w:p>
        </w:tc>
        <w:tc>
          <w:tcPr>
            <w:tcW w:w="957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14:paraId="2EFFEBE1" w14:textId="77777777" w:rsidR="00805607" w:rsidRPr="0014447D" w:rsidRDefault="00805607" w:rsidP="00805607">
            <w:pPr>
              <w:spacing w:line="228" w:lineRule="auto"/>
              <w:ind w:left="-108" w:right="7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4447D">
              <w:rPr>
                <w:rFonts w:ascii="Angsana New" w:hAnsi="Angsana New"/>
                <w:sz w:val="24"/>
                <w:szCs w:val="24"/>
              </w:rPr>
              <w:t>30,000</w:t>
            </w:r>
          </w:p>
        </w:tc>
        <w:tc>
          <w:tcPr>
            <w:tcW w:w="957" w:type="dxa"/>
            <w:tcBorders>
              <w:left w:val="dashed" w:sz="4" w:space="0" w:color="auto"/>
              <w:right w:val="single" w:sz="4" w:space="0" w:color="auto"/>
            </w:tcBorders>
            <w:shd w:val="clear" w:color="auto" w:fill="auto"/>
          </w:tcPr>
          <w:p w14:paraId="2B08ED5B" w14:textId="77777777" w:rsidR="00805607" w:rsidRPr="0014447D" w:rsidRDefault="00805607" w:rsidP="00805607">
            <w:pPr>
              <w:spacing w:line="228" w:lineRule="auto"/>
              <w:ind w:left="-108" w:right="7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4447D">
              <w:rPr>
                <w:rFonts w:ascii="Angsana New" w:hAnsi="Angsana New"/>
                <w:sz w:val="24"/>
                <w:szCs w:val="24"/>
              </w:rPr>
              <w:t>30,000</w:t>
            </w:r>
          </w:p>
        </w:tc>
        <w:tc>
          <w:tcPr>
            <w:tcW w:w="957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14:paraId="10869500" w14:textId="77777777" w:rsidR="00805607" w:rsidRPr="0014447D" w:rsidRDefault="00805607" w:rsidP="00805607">
            <w:pPr>
              <w:tabs>
                <w:tab w:val="decimal" w:pos="-130"/>
              </w:tabs>
              <w:spacing w:line="228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4447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58" w:type="dxa"/>
            <w:tcBorders>
              <w:left w:val="dashed" w:sz="4" w:space="0" w:color="auto"/>
              <w:right w:val="single" w:sz="4" w:space="0" w:color="auto"/>
            </w:tcBorders>
            <w:shd w:val="clear" w:color="auto" w:fill="auto"/>
          </w:tcPr>
          <w:p w14:paraId="160EEBC8" w14:textId="46D71740" w:rsidR="00805607" w:rsidRPr="00614FCB" w:rsidRDefault="00805607" w:rsidP="00805607">
            <w:pPr>
              <w:tabs>
                <w:tab w:val="decimal" w:pos="-130"/>
              </w:tabs>
              <w:spacing w:line="228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7462E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B2444A" w:rsidRPr="00805607" w14:paraId="0F66E47F" w14:textId="77777777" w:rsidTr="009A4960">
        <w:trPr>
          <w:trHeight w:val="312"/>
        </w:trPr>
        <w:tc>
          <w:tcPr>
            <w:tcW w:w="3324" w:type="dxa"/>
            <w:tcBorders>
              <w:left w:val="single" w:sz="4" w:space="0" w:color="auto"/>
              <w:right w:val="single" w:sz="4" w:space="0" w:color="auto"/>
            </w:tcBorders>
          </w:tcPr>
          <w:p w14:paraId="20472446" w14:textId="60A80117" w:rsidR="00805607" w:rsidRPr="008A7B35" w:rsidRDefault="00805607" w:rsidP="00805607">
            <w:pPr>
              <w:spacing w:line="228" w:lineRule="auto"/>
              <w:jc w:val="both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</w:t>
            </w:r>
            <w:r w:rsidR="00FA7E8D">
              <w:rPr>
                <w:rFonts w:ascii="Angsana New" w:hAnsi="Angsana New"/>
                <w:sz w:val="24"/>
                <w:szCs w:val="24"/>
              </w:rPr>
              <w:t>5</w:t>
            </w:r>
            <w:r w:rsidRPr="008A7B35">
              <w:rPr>
                <w:rFonts w:ascii="Angsana New" w:hAnsi="Angsana New"/>
                <w:sz w:val="24"/>
                <w:szCs w:val="24"/>
              </w:rPr>
              <w:t xml:space="preserve">. </w:t>
            </w:r>
            <w:r w:rsidRPr="008A7B35">
              <w:rPr>
                <w:rFonts w:ascii="Angsana New" w:hAnsi="Angsana New"/>
                <w:sz w:val="24"/>
                <w:szCs w:val="24"/>
                <w:cs/>
              </w:rPr>
              <w:t xml:space="preserve">บริษัท บีอีซีไอ คอร์ปอเรชั่น จำกัด </w:t>
            </w:r>
          </w:p>
        </w:tc>
        <w:tc>
          <w:tcPr>
            <w:tcW w:w="2681" w:type="dxa"/>
            <w:tcBorders>
              <w:left w:val="single" w:sz="4" w:space="0" w:color="auto"/>
              <w:right w:val="single" w:sz="4" w:space="0" w:color="auto"/>
            </w:tcBorders>
          </w:tcPr>
          <w:p w14:paraId="64476460" w14:textId="2976CDEB" w:rsidR="00805607" w:rsidRPr="008A7B35" w:rsidRDefault="00805607" w:rsidP="00805607">
            <w:pPr>
              <w:spacing w:line="228" w:lineRule="auto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8A7B35">
              <w:rPr>
                <w:rFonts w:ascii="Angsana New" w:hAnsi="Angsana New"/>
                <w:sz w:val="24"/>
                <w:szCs w:val="24"/>
                <w:cs/>
              </w:rPr>
              <w:t>ลงทุนในธุรกิจ</w:t>
            </w:r>
            <w:r w:rsidRPr="008A7B35">
              <w:rPr>
                <w:rFonts w:ascii="Angsana New" w:hAnsi="Angsana New" w:hint="cs"/>
                <w:sz w:val="24"/>
                <w:szCs w:val="24"/>
                <w:cs/>
              </w:rPr>
              <w:t>ดิจิตอลแพล</w:t>
            </w:r>
            <w:r w:rsidR="00553812">
              <w:rPr>
                <w:rFonts w:ascii="Angsana New" w:hAnsi="Angsana New" w:hint="cs"/>
                <w:sz w:val="24"/>
                <w:szCs w:val="24"/>
                <w:cs/>
              </w:rPr>
              <w:t>ต</w:t>
            </w:r>
            <w:r w:rsidRPr="008A7B35">
              <w:rPr>
                <w:rFonts w:ascii="Angsana New" w:hAnsi="Angsana New" w:hint="cs"/>
                <w:sz w:val="24"/>
                <w:szCs w:val="24"/>
                <w:cs/>
              </w:rPr>
              <w:t>ฟอร์ม</w:t>
            </w:r>
          </w:p>
        </w:tc>
        <w:tc>
          <w:tcPr>
            <w:tcW w:w="957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14:paraId="21E293A3" w14:textId="77777777" w:rsidR="00805607" w:rsidRPr="0014447D" w:rsidRDefault="00805607" w:rsidP="00805607">
            <w:pPr>
              <w:spacing w:line="228" w:lineRule="auto"/>
              <w:ind w:left="-108" w:right="7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4447D">
              <w:rPr>
                <w:rFonts w:ascii="Angsana New" w:hAnsi="Angsana New"/>
                <w:sz w:val="24"/>
                <w:szCs w:val="24"/>
              </w:rPr>
              <w:t>200,000</w:t>
            </w:r>
          </w:p>
        </w:tc>
        <w:tc>
          <w:tcPr>
            <w:tcW w:w="957" w:type="dxa"/>
            <w:tcBorders>
              <w:left w:val="dashed" w:sz="4" w:space="0" w:color="auto"/>
              <w:right w:val="single" w:sz="4" w:space="0" w:color="auto"/>
            </w:tcBorders>
            <w:shd w:val="clear" w:color="auto" w:fill="auto"/>
          </w:tcPr>
          <w:p w14:paraId="0C46A91D" w14:textId="77777777" w:rsidR="00805607" w:rsidRPr="0014447D" w:rsidRDefault="00805607" w:rsidP="00805607">
            <w:pPr>
              <w:spacing w:line="228" w:lineRule="auto"/>
              <w:ind w:left="-108" w:right="7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4447D">
              <w:rPr>
                <w:rFonts w:ascii="Angsana New" w:hAnsi="Angsana New"/>
                <w:sz w:val="24"/>
                <w:szCs w:val="24"/>
              </w:rPr>
              <w:t>200,000</w:t>
            </w:r>
          </w:p>
        </w:tc>
        <w:tc>
          <w:tcPr>
            <w:tcW w:w="957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14:paraId="0DD2694C" w14:textId="77777777" w:rsidR="00805607" w:rsidRPr="0014447D" w:rsidRDefault="00805607" w:rsidP="00805607">
            <w:pPr>
              <w:tabs>
                <w:tab w:val="decimal" w:pos="-130"/>
              </w:tabs>
              <w:spacing w:line="228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4447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58" w:type="dxa"/>
            <w:tcBorders>
              <w:left w:val="dashed" w:sz="4" w:space="0" w:color="auto"/>
              <w:right w:val="single" w:sz="4" w:space="0" w:color="auto"/>
            </w:tcBorders>
            <w:shd w:val="clear" w:color="auto" w:fill="auto"/>
          </w:tcPr>
          <w:p w14:paraId="5C1E3F15" w14:textId="2CDA6DFD" w:rsidR="00805607" w:rsidRPr="00614FCB" w:rsidRDefault="00805607" w:rsidP="00805607">
            <w:pPr>
              <w:tabs>
                <w:tab w:val="decimal" w:pos="-130"/>
              </w:tabs>
              <w:spacing w:line="228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7462E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B2444A" w:rsidRPr="00805607" w14:paraId="3BEB062D" w14:textId="77777777" w:rsidTr="009A4960">
        <w:trPr>
          <w:trHeight w:val="298"/>
        </w:trPr>
        <w:tc>
          <w:tcPr>
            <w:tcW w:w="33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883C5" w14:textId="0771EEE4" w:rsidR="00805607" w:rsidRPr="008A7B35" w:rsidRDefault="00805607" w:rsidP="00805607">
            <w:pPr>
              <w:spacing w:line="228" w:lineRule="auto"/>
              <w:jc w:val="both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</w:t>
            </w:r>
            <w:r w:rsidR="00FA7E8D">
              <w:rPr>
                <w:rFonts w:ascii="Angsana New" w:hAnsi="Angsana New"/>
                <w:sz w:val="24"/>
                <w:szCs w:val="24"/>
              </w:rPr>
              <w:t>6</w:t>
            </w:r>
            <w:r>
              <w:rPr>
                <w:rFonts w:ascii="Angsana New" w:hAnsi="Angsana New"/>
                <w:sz w:val="24"/>
                <w:szCs w:val="24"/>
              </w:rPr>
              <w:t>.</w:t>
            </w:r>
            <w:r w:rsidRPr="008A7B35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8A7B35">
              <w:rPr>
                <w:rFonts w:ascii="Angsana New" w:hAnsi="Angsana New"/>
                <w:sz w:val="24"/>
                <w:szCs w:val="24"/>
                <w:cs/>
              </w:rPr>
              <w:t xml:space="preserve">บริษัท บีอีซี มัลติมีเดีย จำกัด </w:t>
            </w:r>
          </w:p>
        </w:tc>
        <w:tc>
          <w:tcPr>
            <w:tcW w:w="26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42024" w14:textId="77777777" w:rsidR="00805607" w:rsidRPr="00E36936" w:rsidRDefault="00805607" w:rsidP="00805607">
            <w:pPr>
              <w:spacing w:line="228" w:lineRule="auto"/>
              <w:jc w:val="both"/>
              <w:rPr>
                <w:rFonts w:ascii="Angsana New" w:hAnsi="Angsana New"/>
                <w:spacing w:val="-8"/>
                <w:sz w:val="24"/>
                <w:szCs w:val="24"/>
              </w:rPr>
            </w:pPr>
            <w:r w:rsidRPr="00E36936">
              <w:rPr>
                <w:rFonts w:ascii="Angsana New" w:hAnsi="Angsana New" w:hint="cs"/>
                <w:spacing w:val="-8"/>
                <w:sz w:val="24"/>
                <w:szCs w:val="24"/>
                <w:cs/>
              </w:rPr>
              <w:t>ดำเนินธุรกิจสถานีโทรทัศน์ระบบดิจิตอล</w:t>
            </w:r>
          </w:p>
        </w:tc>
        <w:tc>
          <w:tcPr>
            <w:tcW w:w="957" w:type="dxa"/>
            <w:tcBorders>
              <w:left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</w:tcPr>
          <w:p w14:paraId="2611DD6C" w14:textId="77777777" w:rsidR="00805607" w:rsidRPr="0014447D" w:rsidRDefault="00805607" w:rsidP="00805607">
            <w:pPr>
              <w:spacing w:line="228" w:lineRule="auto"/>
              <w:ind w:left="-108" w:right="7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4447D">
              <w:rPr>
                <w:rFonts w:ascii="Angsana New" w:hAnsi="Angsana New"/>
                <w:sz w:val="24"/>
                <w:szCs w:val="24"/>
              </w:rPr>
              <w:t>200,000</w:t>
            </w:r>
          </w:p>
        </w:tc>
        <w:tc>
          <w:tcPr>
            <w:tcW w:w="957" w:type="dxa"/>
            <w:tcBorders>
              <w:left w:val="dashed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6831A2" w14:textId="77777777" w:rsidR="00805607" w:rsidRPr="0014447D" w:rsidRDefault="00805607" w:rsidP="00805607">
            <w:pPr>
              <w:spacing w:line="228" w:lineRule="auto"/>
              <w:ind w:left="-108" w:right="7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4447D">
              <w:rPr>
                <w:rFonts w:ascii="Angsana New" w:hAnsi="Angsana New"/>
                <w:sz w:val="24"/>
                <w:szCs w:val="24"/>
              </w:rPr>
              <w:t>200,000</w:t>
            </w:r>
          </w:p>
        </w:tc>
        <w:tc>
          <w:tcPr>
            <w:tcW w:w="957" w:type="dxa"/>
            <w:tcBorders>
              <w:left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</w:tcPr>
          <w:p w14:paraId="3644CC93" w14:textId="77777777" w:rsidR="00805607" w:rsidRPr="0014447D" w:rsidRDefault="00805607" w:rsidP="00805607">
            <w:pPr>
              <w:tabs>
                <w:tab w:val="decimal" w:pos="-130"/>
              </w:tabs>
              <w:spacing w:line="228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4447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58" w:type="dxa"/>
            <w:tcBorders>
              <w:left w:val="dashed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68EA23" w14:textId="4F37E971" w:rsidR="00805607" w:rsidRPr="00614FCB" w:rsidRDefault="00805607" w:rsidP="00805607">
            <w:pPr>
              <w:tabs>
                <w:tab w:val="decimal" w:pos="-130"/>
              </w:tabs>
              <w:spacing w:line="228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7462E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</w:tbl>
    <w:p w14:paraId="109DF2F7" w14:textId="77777777" w:rsidR="00FA7E8D" w:rsidRPr="0085360E" w:rsidRDefault="00FA7E8D" w:rsidP="00FA7E8D">
      <w:pPr>
        <w:spacing w:line="300" w:lineRule="atLeast"/>
        <w:ind w:left="630" w:right="-311"/>
      </w:pPr>
      <w:bookmarkStart w:id="1" w:name="_Hlk118142406"/>
    </w:p>
    <w:p w14:paraId="725ED3E7" w14:textId="26AFAB4F" w:rsidR="003C5FC2" w:rsidRPr="00623AB0" w:rsidRDefault="003C5FC2" w:rsidP="008636E4">
      <w:pPr>
        <w:numPr>
          <w:ilvl w:val="0"/>
          <w:numId w:val="1"/>
        </w:numPr>
        <w:spacing w:line="300" w:lineRule="atLeast"/>
        <w:ind w:left="630" w:right="-311" w:hanging="346"/>
        <w:rPr>
          <w:b/>
          <w:bCs/>
        </w:rPr>
      </w:pPr>
      <w:r w:rsidRPr="00623AB0">
        <w:rPr>
          <w:b/>
          <w:bCs/>
          <w:cs/>
        </w:rPr>
        <w:t>เงินลงทุนในการร่วมค้า</w:t>
      </w:r>
      <w:bookmarkEnd w:id="1"/>
    </w:p>
    <w:p w14:paraId="3AF44BB7" w14:textId="77777777" w:rsidR="003C5FC2" w:rsidRPr="0039029A" w:rsidRDefault="003C5FC2" w:rsidP="0039029A">
      <w:pPr>
        <w:tabs>
          <w:tab w:val="left" w:pos="284"/>
          <w:tab w:val="left" w:pos="360"/>
          <w:tab w:val="left" w:pos="851"/>
        </w:tabs>
        <w:spacing w:line="192" w:lineRule="auto"/>
        <w:ind w:left="295" w:right="-222" w:hanging="902"/>
        <w:jc w:val="right"/>
        <w:rPr>
          <w:b/>
          <w:bCs/>
          <w:sz w:val="31"/>
          <w:szCs w:val="31"/>
        </w:rPr>
      </w:pPr>
      <w:r w:rsidRPr="00623AB0">
        <w:rPr>
          <w:b/>
          <w:bCs/>
          <w:cs/>
        </w:rPr>
        <w:tab/>
      </w:r>
      <w:r w:rsidRPr="00623AB0">
        <w:rPr>
          <w:b/>
          <w:bCs/>
          <w:cs/>
        </w:rPr>
        <w:tab/>
      </w:r>
      <w:r w:rsidRPr="00623AB0">
        <w:rPr>
          <w:b/>
          <w:bCs/>
          <w:cs/>
        </w:rPr>
        <w:tab/>
      </w:r>
      <w:r w:rsidRPr="00623AB0">
        <w:rPr>
          <w:b/>
          <w:bCs/>
          <w:cs/>
        </w:rPr>
        <w:tab/>
      </w:r>
      <w:r w:rsidRPr="00623AB0">
        <w:rPr>
          <w:b/>
          <w:bCs/>
          <w:cs/>
        </w:rPr>
        <w:tab/>
      </w:r>
      <w:r w:rsidRPr="00623AB0">
        <w:rPr>
          <w:b/>
          <w:bCs/>
          <w:cs/>
        </w:rPr>
        <w:tab/>
      </w:r>
      <w:r w:rsidRPr="00623AB0">
        <w:rPr>
          <w:b/>
          <w:bCs/>
          <w:cs/>
        </w:rPr>
        <w:tab/>
      </w:r>
      <w:r w:rsidRPr="00623AB0">
        <w:rPr>
          <w:b/>
          <w:bCs/>
          <w:cs/>
        </w:rPr>
        <w:tab/>
      </w:r>
      <w:r w:rsidRPr="00623AB0">
        <w:rPr>
          <w:b/>
          <w:bCs/>
          <w:cs/>
        </w:rPr>
        <w:tab/>
      </w:r>
      <w:r w:rsidRPr="00623AB0">
        <w:rPr>
          <w:b/>
          <w:bCs/>
          <w:cs/>
        </w:rPr>
        <w:tab/>
      </w:r>
      <w:r w:rsidRPr="00623AB0">
        <w:rPr>
          <w:b/>
          <w:bCs/>
          <w:cs/>
        </w:rPr>
        <w:tab/>
      </w:r>
      <w:r w:rsidRPr="00623AB0">
        <w:rPr>
          <w:b/>
          <w:bCs/>
          <w:cs/>
        </w:rPr>
        <w:tab/>
      </w:r>
      <w:bookmarkStart w:id="2" w:name="_Hlk118142415"/>
      <w:r w:rsidRPr="00623AB0">
        <w:rPr>
          <w:cs/>
        </w:rPr>
        <w:t xml:space="preserve">           </w:t>
      </w:r>
      <w:r w:rsidRPr="0039029A">
        <w:rPr>
          <w:sz w:val="31"/>
          <w:szCs w:val="31"/>
          <w:cs/>
        </w:rPr>
        <w:t xml:space="preserve">หน่วย </w:t>
      </w:r>
      <w:r w:rsidRPr="0039029A">
        <w:rPr>
          <w:sz w:val="31"/>
          <w:szCs w:val="31"/>
        </w:rPr>
        <w:t>:</w:t>
      </w:r>
      <w:r w:rsidRPr="0039029A">
        <w:rPr>
          <w:sz w:val="31"/>
          <w:szCs w:val="31"/>
          <w:cs/>
        </w:rPr>
        <w:t xml:space="preserve"> พันบาท</w:t>
      </w:r>
    </w:p>
    <w:tbl>
      <w:tblPr>
        <w:tblW w:w="9855" w:type="dxa"/>
        <w:tblInd w:w="653" w:type="dxa"/>
        <w:tblLayout w:type="fixed"/>
        <w:tblLook w:val="0000" w:firstRow="0" w:lastRow="0" w:firstColumn="0" w:lastColumn="0" w:noHBand="0" w:noVBand="0"/>
      </w:tblPr>
      <w:tblGrid>
        <w:gridCol w:w="3027"/>
        <w:gridCol w:w="1138"/>
        <w:gridCol w:w="1138"/>
        <w:gridCol w:w="1138"/>
        <w:gridCol w:w="1138"/>
        <w:gridCol w:w="1138"/>
        <w:gridCol w:w="1138"/>
      </w:tblGrid>
      <w:tr w:rsidR="0068094B" w:rsidRPr="0039029A" w14:paraId="1A7A48D9" w14:textId="77777777" w:rsidTr="0039029A">
        <w:trPr>
          <w:trHeight w:val="99"/>
        </w:trPr>
        <w:tc>
          <w:tcPr>
            <w:tcW w:w="30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9097CA1" w14:textId="1E2C6C2C" w:rsidR="001A566B" w:rsidRPr="0039029A" w:rsidRDefault="001A566B" w:rsidP="00EC1D3A">
            <w:pPr>
              <w:pStyle w:val="Heading7"/>
              <w:jc w:val="center"/>
              <w:rPr>
                <w:b w:val="0"/>
                <w:bCs w:val="0"/>
                <w:sz w:val="31"/>
                <w:szCs w:val="31"/>
                <w:highlight w:val="yellow"/>
                <w:cs/>
              </w:rPr>
            </w:pPr>
            <w:r w:rsidRPr="0039029A">
              <w:rPr>
                <w:b w:val="0"/>
                <w:bCs w:val="0"/>
                <w:sz w:val="31"/>
                <w:szCs w:val="31"/>
                <w:cs/>
              </w:rPr>
              <w:t>การร่วมค้า</w:t>
            </w:r>
          </w:p>
        </w:tc>
        <w:tc>
          <w:tcPr>
            <w:tcW w:w="2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1EA7C" w14:textId="77777777" w:rsidR="00930389" w:rsidRPr="0039029A" w:rsidRDefault="001A566B" w:rsidP="00EC1D3A">
            <w:pPr>
              <w:ind w:left="-108" w:right="-108" w:firstLine="18"/>
              <w:jc w:val="center"/>
              <w:rPr>
                <w:sz w:val="31"/>
                <w:szCs w:val="31"/>
              </w:rPr>
            </w:pPr>
            <w:r w:rsidRPr="0039029A">
              <w:rPr>
                <w:rFonts w:hint="cs"/>
                <w:sz w:val="31"/>
                <w:szCs w:val="31"/>
                <w:cs/>
              </w:rPr>
              <w:t xml:space="preserve">สัดส่วนการลงทุน </w:t>
            </w:r>
          </w:p>
          <w:p w14:paraId="74E813E0" w14:textId="52FB448E" w:rsidR="001A566B" w:rsidRPr="0039029A" w:rsidRDefault="001A566B" w:rsidP="00EC1D3A">
            <w:pPr>
              <w:ind w:left="-108" w:right="-108" w:firstLine="18"/>
              <w:jc w:val="center"/>
              <w:rPr>
                <w:sz w:val="31"/>
                <w:szCs w:val="31"/>
              </w:rPr>
            </w:pPr>
            <w:r w:rsidRPr="0039029A">
              <w:rPr>
                <w:sz w:val="31"/>
                <w:szCs w:val="31"/>
              </w:rPr>
              <w:t>(%)</w:t>
            </w:r>
          </w:p>
        </w:tc>
        <w:tc>
          <w:tcPr>
            <w:tcW w:w="2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EFB77" w14:textId="3495E111" w:rsidR="001A566B" w:rsidRPr="0039029A" w:rsidRDefault="001A566B" w:rsidP="00EC1D3A">
            <w:pPr>
              <w:ind w:left="-108" w:right="-108" w:firstLine="18"/>
              <w:jc w:val="center"/>
              <w:rPr>
                <w:sz w:val="31"/>
                <w:szCs w:val="31"/>
              </w:rPr>
            </w:pPr>
            <w:r w:rsidRPr="0039029A">
              <w:rPr>
                <w:rFonts w:hint="cs"/>
                <w:sz w:val="31"/>
                <w:szCs w:val="31"/>
                <w:cs/>
              </w:rPr>
              <w:t>งบการเงินรวม</w:t>
            </w:r>
          </w:p>
          <w:p w14:paraId="5001C8F0" w14:textId="77777777" w:rsidR="001A566B" w:rsidRPr="0039029A" w:rsidRDefault="001A566B" w:rsidP="00EC1D3A">
            <w:pPr>
              <w:ind w:left="-108" w:right="-108" w:firstLine="18"/>
              <w:jc w:val="center"/>
              <w:rPr>
                <w:sz w:val="31"/>
                <w:szCs w:val="31"/>
                <w:cs/>
              </w:rPr>
            </w:pPr>
            <w:r w:rsidRPr="0039029A">
              <w:rPr>
                <w:rFonts w:hint="cs"/>
                <w:sz w:val="31"/>
                <w:szCs w:val="31"/>
                <w:cs/>
              </w:rPr>
              <w:t>(ตามวิธีส่วนได้เสีย)</w:t>
            </w:r>
          </w:p>
        </w:tc>
        <w:tc>
          <w:tcPr>
            <w:tcW w:w="2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68EAE" w14:textId="77777777" w:rsidR="001A566B" w:rsidRPr="0039029A" w:rsidRDefault="001A566B" w:rsidP="00EC1D3A">
            <w:pPr>
              <w:ind w:left="-18" w:right="-57" w:firstLine="18"/>
              <w:jc w:val="center"/>
              <w:rPr>
                <w:sz w:val="31"/>
                <w:szCs w:val="31"/>
              </w:rPr>
            </w:pPr>
            <w:r w:rsidRPr="0039029A">
              <w:rPr>
                <w:sz w:val="31"/>
                <w:szCs w:val="31"/>
                <w:cs/>
              </w:rPr>
              <w:t>งบการเงินเฉพาะกิจการ</w:t>
            </w:r>
          </w:p>
          <w:p w14:paraId="181C8DD8" w14:textId="77777777" w:rsidR="001A566B" w:rsidRPr="0039029A" w:rsidRDefault="001A566B" w:rsidP="00EC1D3A">
            <w:pPr>
              <w:ind w:left="-18" w:right="-57" w:firstLine="18"/>
              <w:jc w:val="center"/>
              <w:rPr>
                <w:sz w:val="31"/>
                <w:szCs w:val="31"/>
              </w:rPr>
            </w:pPr>
            <w:r w:rsidRPr="0039029A">
              <w:rPr>
                <w:rFonts w:hint="cs"/>
                <w:sz w:val="31"/>
                <w:szCs w:val="31"/>
                <w:cs/>
              </w:rPr>
              <w:t>(ตามวิธีราคาทุน)</w:t>
            </w:r>
          </w:p>
        </w:tc>
      </w:tr>
      <w:tr w:rsidR="0068094B" w:rsidRPr="0039029A" w14:paraId="221B5A18" w14:textId="77777777" w:rsidTr="00CA74F1">
        <w:trPr>
          <w:trHeight w:val="99"/>
        </w:trPr>
        <w:tc>
          <w:tcPr>
            <w:tcW w:w="30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12433" w14:textId="77777777" w:rsidR="001A566B" w:rsidRPr="0039029A" w:rsidRDefault="001A566B" w:rsidP="00355947">
            <w:pPr>
              <w:pStyle w:val="Heading7"/>
              <w:jc w:val="center"/>
              <w:rPr>
                <w:b w:val="0"/>
                <w:bCs w:val="0"/>
                <w:sz w:val="31"/>
                <w:szCs w:val="31"/>
                <w:cs/>
              </w:rPr>
            </w:pPr>
          </w:p>
        </w:tc>
        <w:tc>
          <w:tcPr>
            <w:tcW w:w="1138" w:type="dxa"/>
            <w:tcBorders>
              <w:top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55C2D300" w14:textId="4F58D734" w:rsidR="001A566B" w:rsidRPr="0039029A" w:rsidRDefault="001A566B" w:rsidP="0068094B">
            <w:pPr>
              <w:ind w:left="-1" w:right="-184" w:hanging="174"/>
              <w:jc w:val="center"/>
              <w:rPr>
                <w:spacing w:val="-4"/>
                <w:sz w:val="31"/>
                <w:szCs w:val="31"/>
              </w:rPr>
            </w:pPr>
            <w:r w:rsidRPr="0039029A">
              <w:rPr>
                <w:spacing w:val="-4"/>
                <w:sz w:val="31"/>
                <w:szCs w:val="31"/>
              </w:rPr>
              <w:t>31</w:t>
            </w:r>
            <w:r w:rsidRPr="0039029A">
              <w:rPr>
                <w:spacing w:val="-4"/>
                <w:sz w:val="31"/>
                <w:szCs w:val="31"/>
                <w:cs/>
              </w:rPr>
              <w:t xml:space="preserve"> </w:t>
            </w:r>
            <w:r w:rsidRPr="0039029A">
              <w:rPr>
                <w:rFonts w:hint="cs"/>
                <w:spacing w:val="-4"/>
                <w:sz w:val="31"/>
                <w:szCs w:val="31"/>
                <w:cs/>
              </w:rPr>
              <w:t>มี.ค.</w:t>
            </w:r>
            <w:r w:rsidRPr="0039029A">
              <w:rPr>
                <w:spacing w:val="-4"/>
                <w:sz w:val="31"/>
                <w:szCs w:val="31"/>
                <w:cs/>
              </w:rPr>
              <w:t xml:space="preserve"> </w:t>
            </w:r>
            <w:r w:rsidRPr="0039029A">
              <w:rPr>
                <w:spacing w:val="-4"/>
                <w:sz w:val="31"/>
                <w:szCs w:val="31"/>
              </w:rPr>
              <w:t>256</w:t>
            </w:r>
            <w:r w:rsidR="00FF287D">
              <w:rPr>
                <w:spacing w:val="-4"/>
                <w:sz w:val="31"/>
                <w:szCs w:val="31"/>
              </w:rPr>
              <w:t>8</w:t>
            </w:r>
          </w:p>
        </w:tc>
        <w:tc>
          <w:tcPr>
            <w:tcW w:w="1138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</w:tcPr>
          <w:p w14:paraId="19C68196" w14:textId="1924EC3A" w:rsidR="001A566B" w:rsidRPr="0039029A" w:rsidRDefault="001A566B" w:rsidP="0068094B">
            <w:pPr>
              <w:ind w:left="-175" w:right="-184"/>
              <w:jc w:val="center"/>
              <w:rPr>
                <w:spacing w:val="-4"/>
                <w:sz w:val="31"/>
                <w:szCs w:val="31"/>
              </w:rPr>
            </w:pPr>
            <w:r w:rsidRPr="0039029A">
              <w:rPr>
                <w:spacing w:val="-4"/>
                <w:sz w:val="31"/>
                <w:szCs w:val="31"/>
              </w:rPr>
              <w:t>31</w:t>
            </w:r>
            <w:r w:rsidRPr="0039029A">
              <w:rPr>
                <w:spacing w:val="-4"/>
                <w:sz w:val="31"/>
                <w:szCs w:val="31"/>
                <w:cs/>
              </w:rPr>
              <w:t xml:space="preserve"> ธ.ค. </w:t>
            </w:r>
            <w:r w:rsidRPr="0039029A">
              <w:rPr>
                <w:spacing w:val="-4"/>
                <w:sz w:val="31"/>
                <w:szCs w:val="31"/>
              </w:rPr>
              <w:t>256</w:t>
            </w:r>
            <w:r w:rsidR="00FF287D">
              <w:rPr>
                <w:spacing w:val="-4"/>
                <w:sz w:val="31"/>
                <w:szCs w:val="31"/>
              </w:rPr>
              <w:t>7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0267B68B" w14:textId="3698E2C3" w:rsidR="001A566B" w:rsidRPr="0039029A" w:rsidRDefault="001A566B" w:rsidP="0068094B">
            <w:pPr>
              <w:ind w:left="-1" w:right="-184" w:hanging="174"/>
              <w:jc w:val="center"/>
              <w:rPr>
                <w:spacing w:val="-4"/>
                <w:sz w:val="31"/>
                <w:szCs w:val="31"/>
                <w:cs/>
              </w:rPr>
            </w:pPr>
            <w:r w:rsidRPr="0039029A">
              <w:rPr>
                <w:spacing w:val="-4"/>
                <w:sz w:val="31"/>
                <w:szCs w:val="31"/>
              </w:rPr>
              <w:t>31</w:t>
            </w:r>
            <w:r w:rsidRPr="0039029A">
              <w:rPr>
                <w:spacing w:val="-4"/>
                <w:sz w:val="31"/>
                <w:szCs w:val="31"/>
                <w:cs/>
              </w:rPr>
              <w:t xml:space="preserve"> </w:t>
            </w:r>
            <w:r w:rsidRPr="0039029A">
              <w:rPr>
                <w:rFonts w:hint="cs"/>
                <w:spacing w:val="-4"/>
                <w:sz w:val="31"/>
                <w:szCs w:val="31"/>
                <w:cs/>
              </w:rPr>
              <w:t>มี.ค.</w:t>
            </w:r>
            <w:r w:rsidRPr="0039029A">
              <w:rPr>
                <w:spacing w:val="-4"/>
                <w:sz w:val="31"/>
                <w:szCs w:val="31"/>
                <w:cs/>
              </w:rPr>
              <w:t xml:space="preserve"> </w:t>
            </w:r>
            <w:r w:rsidR="00B2444A" w:rsidRPr="0039029A">
              <w:rPr>
                <w:spacing w:val="-4"/>
                <w:sz w:val="31"/>
                <w:szCs w:val="31"/>
              </w:rPr>
              <w:t>256</w:t>
            </w:r>
            <w:r w:rsidR="00FF287D">
              <w:rPr>
                <w:spacing w:val="-4"/>
                <w:sz w:val="31"/>
                <w:szCs w:val="31"/>
              </w:rPr>
              <w:t>8</w:t>
            </w:r>
          </w:p>
        </w:tc>
        <w:tc>
          <w:tcPr>
            <w:tcW w:w="1138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</w:tcPr>
          <w:p w14:paraId="6F660EC9" w14:textId="0EEB6FD5" w:rsidR="001A566B" w:rsidRPr="0039029A" w:rsidRDefault="001A566B" w:rsidP="0068094B">
            <w:pPr>
              <w:ind w:left="-175" w:right="-184"/>
              <w:jc w:val="center"/>
              <w:rPr>
                <w:spacing w:val="-4"/>
                <w:sz w:val="31"/>
                <w:szCs w:val="31"/>
              </w:rPr>
            </w:pPr>
            <w:r w:rsidRPr="0039029A">
              <w:rPr>
                <w:spacing w:val="-4"/>
                <w:sz w:val="31"/>
                <w:szCs w:val="31"/>
              </w:rPr>
              <w:t>31</w:t>
            </w:r>
            <w:r w:rsidRPr="0039029A">
              <w:rPr>
                <w:spacing w:val="-4"/>
                <w:sz w:val="31"/>
                <w:szCs w:val="31"/>
                <w:cs/>
              </w:rPr>
              <w:t xml:space="preserve"> ธ.ค. </w:t>
            </w:r>
            <w:r w:rsidRPr="0039029A">
              <w:rPr>
                <w:spacing w:val="-4"/>
                <w:sz w:val="31"/>
                <w:szCs w:val="31"/>
              </w:rPr>
              <w:t>256</w:t>
            </w:r>
            <w:r w:rsidR="00FF287D">
              <w:rPr>
                <w:spacing w:val="-4"/>
                <w:sz w:val="31"/>
                <w:szCs w:val="31"/>
              </w:rPr>
              <w:t>7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56711D01" w14:textId="728A5164" w:rsidR="001A566B" w:rsidRPr="0039029A" w:rsidRDefault="001A566B" w:rsidP="0068094B">
            <w:pPr>
              <w:ind w:left="-1" w:right="-184" w:hanging="174"/>
              <w:jc w:val="center"/>
              <w:rPr>
                <w:spacing w:val="-4"/>
                <w:sz w:val="31"/>
                <w:szCs w:val="31"/>
              </w:rPr>
            </w:pPr>
            <w:r w:rsidRPr="0039029A">
              <w:rPr>
                <w:spacing w:val="-4"/>
                <w:sz w:val="31"/>
                <w:szCs w:val="31"/>
              </w:rPr>
              <w:t>31</w:t>
            </w:r>
            <w:r w:rsidRPr="0039029A">
              <w:rPr>
                <w:spacing w:val="-4"/>
                <w:sz w:val="31"/>
                <w:szCs w:val="31"/>
                <w:cs/>
              </w:rPr>
              <w:t xml:space="preserve"> </w:t>
            </w:r>
            <w:r w:rsidRPr="0039029A">
              <w:rPr>
                <w:rFonts w:hint="cs"/>
                <w:spacing w:val="-4"/>
                <w:sz w:val="31"/>
                <w:szCs w:val="31"/>
                <w:cs/>
              </w:rPr>
              <w:t>มี.ค.</w:t>
            </w:r>
            <w:r w:rsidRPr="0039029A">
              <w:rPr>
                <w:spacing w:val="-4"/>
                <w:sz w:val="31"/>
                <w:szCs w:val="31"/>
                <w:cs/>
              </w:rPr>
              <w:t xml:space="preserve"> </w:t>
            </w:r>
            <w:r w:rsidR="00B2444A" w:rsidRPr="0039029A">
              <w:rPr>
                <w:spacing w:val="-4"/>
                <w:sz w:val="31"/>
                <w:szCs w:val="31"/>
              </w:rPr>
              <w:t>256</w:t>
            </w:r>
            <w:r w:rsidR="00FF287D">
              <w:rPr>
                <w:spacing w:val="-4"/>
                <w:sz w:val="31"/>
                <w:szCs w:val="31"/>
              </w:rPr>
              <w:t>8</w:t>
            </w:r>
          </w:p>
        </w:tc>
        <w:tc>
          <w:tcPr>
            <w:tcW w:w="1138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</w:tcPr>
          <w:p w14:paraId="3952372C" w14:textId="16DB1B00" w:rsidR="001A566B" w:rsidRPr="0039029A" w:rsidRDefault="001A566B" w:rsidP="0068094B">
            <w:pPr>
              <w:ind w:left="-175" w:right="-184"/>
              <w:jc w:val="center"/>
              <w:rPr>
                <w:spacing w:val="-4"/>
                <w:sz w:val="31"/>
                <w:szCs w:val="31"/>
                <w:cs/>
              </w:rPr>
            </w:pPr>
            <w:r w:rsidRPr="0039029A">
              <w:rPr>
                <w:spacing w:val="-4"/>
                <w:sz w:val="31"/>
                <w:szCs w:val="31"/>
              </w:rPr>
              <w:t>31</w:t>
            </w:r>
            <w:r w:rsidRPr="0039029A">
              <w:rPr>
                <w:spacing w:val="-4"/>
                <w:sz w:val="31"/>
                <w:szCs w:val="31"/>
                <w:cs/>
              </w:rPr>
              <w:t xml:space="preserve"> ธ.ค. </w:t>
            </w:r>
            <w:r w:rsidR="00B2444A" w:rsidRPr="0039029A">
              <w:rPr>
                <w:spacing w:val="-4"/>
                <w:sz w:val="31"/>
                <w:szCs w:val="31"/>
              </w:rPr>
              <w:t>25</w:t>
            </w:r>
            <w:r w:rsidRPr="0039029A">
              <w:rPr>
                <w:spacing w:val="-4"/>
                <w:sz w:val="31"/>
                <w:szCs w:val="31"/>
              </w:rPr>
              <w:t>6</w:t>
            </w:r>
            <w:r w:rsidR="00FF287D">
              <w:rPr>
                <w:spacing w:val="-4"/>
                <w:sz w:val="31"/>
                <w:szCs w:val="31"/>
              </w:rPr>
              <w:t>7</w:t>
            </w:r>
          </w:p>
        </w:tc>
      </w:tr>
      <w:tr w:rsidR="0068094B" w:rsidRPr="0039029A" w14:paraId="7628F447" w14:textId="77777777" w:rsidTr="00CA74F1">
        <w:trPr>
          <w:trHeight w:val="99"/>
        </w:trPr>
        <w:tc>
          <w:tcPr>
            <w:tcW w:w="30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E9BDAA" w14:textId="77777777" w:rsidR="00355947" w:rsidRPr="0039029A" w:rsidRDefault="00355947" w:rsidP="00355947">
            <w:pPr>
              <w:ind w:left="-18" w:right="-78" w:firstLine="18"/>
              <w:jc w:val="both"/>
              <w:rPr>
                <w:spacing w:val="-8"/>
                <w:sz w:val="31"/>
                <w:szCs w:val="31"/>
              </w:rPr>
            </w:pPr>
            <w:r w:rsidRPr="0039029A">
              <w:rPr>
                <w:rFonts w:hint="cs"/>
                <w:spacing w:val="-8"/>
                <w:sz w:val="31"/>
                <w:szCs w:val="31"/>
                <w:cs/>
              </w:rPr>
              <w:t>กิจการร่วมค้าภาพยนตร์บัวผันฟันยับ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right w:val="dashed" w:sz="4" w:space="0" w:color="auto"/>
            </w:tcBorders>
          </w:tcPr>
          <w:p w14:paraId="794C9866" w14:textId="633F8957" w:rsidR="00355947" w:rsidRPr="0039029A" w:rsidRDefault="000A5306" w:rsidP="00355947">
            <w:pPr>
              <w:ind w:left="-108" w:right="-118" w:firstLine="2"/>
              <w:jc w:val="center"/>
              <w:rPr>
                <w:sz w:val="31"/>
                <w:szCs w:val="31"/>
                <w:cs/>
              </w:rPr>
            </w:pPr>
            <w:r w:rsidRPr="0039029A">
              <w:rPr>
                <w:rFonts w:hint="cs"/>
                <w:sz w:val="31"/>
                <w:szCs w:val="31"/>
                <w:cs/>
              </w:rPr>
              <w:t>50.00</w:t>
            </w:r>
          </w:p>
        </w:tc>
        <w:tc>
          <w:tcPr>
            <w:tcW w:w="1138" w:type="dxa"/>
            <w:tcBorders>
              <w:top w:val="single" w:sz="4" w:space="0" w:color="auto"/>
              <w:left w:val="dashed" w:sz="4" w:space="0" w:color="auto"/>
              <w:right w:val="single" w:sz="4" w:space="0" w:color="auto"/>
            </w:tcBorders>
          </w:tcPr>
          <w:p w14:paraId="7F85906C" w14:textId="6246E309" w:rsidR="00355947" w:rsidRPr="0039029A" w:rsidRDefault="00355947" w:rsidP="00355947">
            <w:pPr>
              <w:ind w:left="-108" w:right="-118" w:firstLine="2"/>
              <w:jc w:val="center"/>
              <w:rPr>
                <w:sz w:val="31"/>
                <w:szCs w:val="31"/>
                <w:cs/>
              </w:rPr>
            </w:pPr>
            <w:r w:rsidRPr="0039029A">
              <w:rPr>
                <w:sz w:val="31"/>
                <w:szCs w:val="31"/>
                <w:cs/>
              </w:rPr>
              <w:t>50.00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right w:val="dashed" w:sz="4" w:space="0" w:color="auto"/>
            </w:tcBorders>
          </w:tcPr>
          <w:p w14:paraId="0BBB1E14" w14:textId="4DEA70B5" w:rsidR="00355947" w:rsidRPr="0039029A" w:rsidRDefault="007E583E" w:rsidP="007B0214">
            <w:pPr>
              <w:tabs>
                <w:tab w:val="decimal" w:pos="851"/>
              </w:tabs>
              <w:ind w:left="-108" w:right="-92" w:firstLine="2"/>
              <w:jc w:val="both"/>
              <w:rPr>
                <w:sz w:val="31"/>
                <w:szCs w:val="31"/>
              </w:rPr>
            </w:pPr>
            <w:r>
              <w:rPr>
                <w:sz w:val="31"/>
                <w:szCs w:val="31"/>
              </w:rPr>
              <w:t>848</w:t>
            </w:r>
          </w:p>
        </w:tc>
        <w:tc>
          <w:tcPr>
            <w:tcW w:w="1138" w:type="dxa"/>
            <w:tcBorders>
              <w:top w:val="single" w:sz="4" w:space="0" w:color="auto"/>
              <w:left w:val="dashed" w:sz="4" w:space="0" w:color="auto"/>
              <w:right w:val="single" w:sz="4" w:space="0" w:color="auto"/>
            </w:tcBorders>
          </w:tcPr>
          <w:p w14:paraId="701DF58D" w14:textId="0A84F076" w:rsidR="00355947" w:rsidRPr="0039029A" w:rsidRDefault="00FF287D" w:rsidP="007B0214">
            <w:pPr>
              <w:tabs>
                <w:tab w:val="decimal" w:pos="851"/>
              </w:tabs>
              <w:ind w:left="-108" w:right="-92" w:firstLine="2"/>
              <w:jc w:val="both"/>
              <w:rPr>
                <w:sz w:val="31"/>
                <w:szCs w:val="31"/>
              </w:rPr>
            </w:pPr>
            <w:r>
              <w:rPr>
                <w:sz w:val="31"/>
                <w:szCs w:val="31"/>
              </w:rPr>
              <w:t>866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right w:val="dashed" w:sz="4" w:space="0" w:color="auto"/>
            </w:tcBorders>
          </w:tcPr>
          <w:p w14:paraId="468D2A71" w14:textId="4745B5E3" w:rsidR="00355947" w:rsidRPr="0039029A" w:rsidRDefault="00151419" w:rsidP="007B0214">
            <w:pPr>
              <w:tabs>
                <w:tab w:val="decimal" w:pos="851"/>
              </w:tabs>
              <w:ind w:left="-108" w:right="-92" w:firstLine="2"/>
              <w:jc w:val="both"/>
              <w:rPr>
                <w:sz w:val="31"/>
                <w:szCs w:val="31"/>
              </w:rPr>
            </w:pPr>
            <w:r>
              <w:rPr>
                <w:sz w:val="31"/>
                <w:szCs w:val="31"/>
              </w:rPr>
              <w:t>50</w:t>
            </w:r>
          </w:p>
        </w:tc>
        <w:tc>
          <w:tcPr>
            <w:tcW w:w="1138" w:type="dxa"/>
            <w:tcBorders>
              <w:top w:val="single" w:sz="4" w:space="0" w:color="auto"/>
              <w:left w:val="dashed" w:sz="4" w:space="0" w:color="auto"/>
              <w:right w:val="single" w:sz="4" w:space="0" w:color="auto"/>
            </w:tcBorders>
          </w:tcPr>
          <w:p w14:paraId="48621769" w14:textId="7705E9EE" w:rsidR="00355947" w:rsidRPr="0039029A" w:rsidRDefault="00CD594D" w:rsidP="007B0214">
            <w:pPr>
              <w:tabs>
                <w:tab w:val="decimal" w:pos="851"/>
              </w:tabs>
              <w:ind w:left="-108" w:right="-92" w:firstLine="2"/>
              <w:jc w:val="both"/>
              <w:rPr>
                <w:sz w:val="31"/>
                <w:szCs w:val="31"/>
              </w:rPr>
            </w:pPr>
            <w:r>
              <w:rPr>
                <w:sz w:val="31"/>
                <w:szCs w:val="31"/>
              </w:rPr>
              <w:t>50</w:t>
            </w:r>
          </w:p>
        </w:tc>
      </w:tr>
      <w:tr w:rsidR="00C56A5C" w:rsidRPr="0039029A" w14:paraId="1AB50B33" w14:textId="77777777" w:rsidTr="00CA74F1">
        <w:trPr>
          <w:trHeight w:val="99"/>
        </w:trPr>
        <w:tc>
          <w:tcPr>
            <w:tcW w:w="3027" w:type="dxa"/>
            <w:tcBorders>
              <w:left w:val="single" w:sz="4" w:space="0" w:color="auto"/>
              <w:right w:val="single" w:sz="4" w:space="0" w:color="auto"/>
            </w:tcBorders>
          </w:tcPr>
          <w:p w14:paraId="6EC30FE1" w14:textId="43C2D582" w:rsidR="00C56A5C" w:rsidRPr="00D94AB1" w:rsidRDefault="00C56A5C" w:rsidP="00355947">
            <w:pPr>
              <w:ind w:left="-18" w:right="-78" w:firstLine="18"/>
              <w:jc w:val="both"/>
              <w:rPr>
                <w:rFonts w:eastAsia="Times New Roman"/>
                <w:spacing w:val="-8"/>
                <w:sz w:val="31"/>
                <w:szCs w:val="31"/>
                <w:cs/>
              </w:rPr>
            </w:pPr>
            <w:r w:rsidRPr="00D94AB1">
              <w:rPr>
                <w:rFonts w:eastAsia="Times New Roman" w:hint="cs"/>
                <w:spacing w:val="-8"/>
                <w:sz w:val="31"/>
                <w:szCs w:val="31"/>
                <w:cs/>
              </w:rPr>
              <w:t>กิจการร่วมค้า เมเจอร์ จอยน์ ฟิล์ม</w:t>
            </w:r>
          </w:p>
        </w:tc>
        <w:tc>
          <w:tcPr>
            <w:tcW w:w="1138" w:type="dxa"/>
            <w:tcBorders>
              <w:left w:val="single" w:sz="4" w:space="0" w:color="auto"/>
              <w:right w:val="dashed" w:sz="4" w:space="0" w:color="auto"/>
            </w:tcBorders>
          </w:tcPr>
          <w:p w14:paraId="4C450B2C" w14:textId="77777777" w:rsidR="00C56A5C" w:rsidRPr="00D94AB1" w:rsidRDefault="00C56A5C" w:rsidP="00355947">
            <w:pPr>
              <w:ind w:left="-108" w:right="-118" w:firstLine="2"/>
              <w:jc w:val="center"/>
              <w:rPr>
                <w:sz w:val="31"/>
                <w:szCs w:val="31"/>
                <w:cs/>
              </w:rPr>
            </w:pPr>
          </w:p>
        </w:tc>
        <w:tc>
          <w:tcPr>
            <w:tcW w:w="1138" w:type="dxa"/>
            <w:tcBorders>
              <w:left w:val="dashed" w:sz="4" w:space="0" w:color="auto"/>
              <w:right w:val="single" w:sz="4" w:space="0" w:color="auto"/>
            </w:tcBorders>
          </w:tcPr>
          <w:p w14:paraId="0FCA6823" w14:textId="77777777" w:rsidR="00C56A5C" w:rsidRPr="00D94AB1" w:rsidRDefault="00C56A5C" w:rsidP="00355947">
            <w:pPr>
              <w:ind w:left="-108" w:right="-118" w:firstLine="2"/>
              <w:jc w:val="center"/>
              <w:rPr>
                <w:sz w:val="31"/>
                <w:szCs w:val="31"/>
                <w:cs/>
              </w:rPr>
            </w:pPr>
          </w:p>
        </w:tc>
        <w:tc>
          <w:tcPr>
            <w:tcW w:w="1138" w:type="dxa"/>
            <w:tcBorders>
              <w:left w:val="single" w:sz="4" w:space="0" w:color="auto"/>
              <w:right w:val="dashed" w:sz="4" w:space="0" w:color="auto"/>
            </w:tcBorders>
          </w:tcPr>
          <w:p w14:paraId="6309AF53" w14:textId="77777777" w:rsidR="00C56A5C" w:rsidRPr="00D94AB1" w:rsidRDefault="00C56A5C" w:rsidP="007B0214">
            <w:pPr>
              <w:tabs>
                <w:tab w:val="decimal" w:pos="851"/>
              </w:tabs>
              <w:ind w:left="-108" w:right="-92" w:firstLine="2"/>
              <w:jc w:val="both"/>
              <w:rPr>
                <w:sz w:val="31"/>
                <w:szCs w:val="31"/>
              </w:rPr>
            </w:pPr>
          </w:p>
        </w:tc>
        <w:tc>
          <w:tcPr>
            <w:tcW w:w="1138" w:type="dxa"/>
            <w:tcBorders>
              <w:left w:val="dashed" w:sz="4" w:space="0" w:color="auto"/>
              <w:right w:val="single" w:sz="4" w:space="0" w:color="auto"/>
            </w:tcBorders>
          </w:tcPr>
          <w:p w14:paraId="0597EE3B" w14:textId="77777777" w:rsidR="00C56A5C" w:rsidRPr="00D94AB1" w:rsidRDefault="00C56A5C" w:rsidP="007B0214">
            <w:pPr>
              <w:tabs>
                <w:tab w:val="decimal" w:pos="851"/>
              </w:tabs>
              <w:ind w:left="-108" w:right="-92" w:firstLine="2"/>
              <w:jc w:val="both"/>
              <w:rPr>
                <w:sz w:val="31"/>
                <w:szCs w:val="31"/>
              </w:rPr>
            </w:pPr>
          </w:p>
        </w:tc>
        <w:tc>
          <w:tcPr>
            <w:tcW w:w="1138" w:type="dxa"/>
            <w:tcBorders>
              <w:left w:val="single" w:sz="4" w:space="0" w:color="auto"/>
              <w:right w:val="dashed" w:sz="4" w:space="0" w:color="auto"/>
            </w:tcBorders>
          </w:tcPr>
          <w:p w14:paraId="309AF034" w14:textId="77777777" w:rsidR="00C56A5C" w:rsidRPr="00D94AB1" w:rsidRDefault="00C56A5C" w:rsidP="007B0214">
            <w:pPr>
              <w:tabs>
                <w:tab w:val="decimal" w:pos="851"/>
              </w:tabs>
              <w:ind w:left="-108" w:right="-92" w:firstLine="2"/>
              <w:jc w:val="both"/>
              <w:rPr>
                <w:sz w:val="31"/>
                <w:szCs w:val="31"/>
              </w:rPr>
            </w:pPr>
          </w:p>
        </w:tc>
        <w:tc>
          <w:tcPr>
            <w:tcW w:w="1138" w:type="dxa"/>
            <w:tcBorders>
              <w:left w:val="dashed" w:sz="4" w:space="0" w:color="auto"/>
              <w:right w:val="single" w:sz="4" w:space="0" w:color="auto"/>
            </w:tcBorders>
          </w:tcPr>
          <w:p w14:paraId="42FDB928" w14:textId="77777777" w:rsidR="00C56A5C" w:rsidRPr="00D94AB1" w:rsidRDefault="00C56A5C" w:rsidP="007B0214">
            <w:pPr>
              <w:tabs>
                <w:tab w:val="decimal" w:pos="851"/>
              </w:tabs>
              <w:ind w:left="-108" w:right="-92" w:firstLine="2"/>
              <w:jc w:val="both"/>
              <w:rPr>
                <w:sz w:val="31"/>
                <w:szCs w:val="31"/>
                <w:cs/>
              </w:rPr>
            </w:pPr>
          </w:p>
        </w:tc>
      </w:tr>
      <w:tr w:rsidR="00D94AB1" w:rsidRPr="0039029A" w14:paraId="044C7239" w14:textId="77777777" w:rsidTr="00CA74F1">
        <w:trPr>
          <w:trHeight w:val="99"/>
        </w:trPr>
        <w:tc>
          <w:tcPr>
            <w:tcW w:w="30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14D08" w14:textId="7153019B" w:rsidR="00D94AB1" w:rsidRPr="00D94AB1" w:rsidRDefault="00D94AB1" w:rsidP="00D94AB1">
            <w:pPr>
              <w:ind w:left="-18" w:right="-78" w:firstLine="246"/>
              <w:jc w:val="both"/>
              <w:rPr>
                <w:rFonts w:eastAsia="Times New Roman"/>
                <w:spacing w:val="-8"/>
                <w:sz w:val="31"/>
                <w:szCs w:val="31"/>
                <w:cs/>
              </w:rPr>
            </w:pPr>
            <w:r w:rsidRPr="00D94AB1">
              <w:rPr>
                <w:rFonts w:eastAsia="Times New Roman" w:hint="cs"/>
                <w:spacing w:val="-8"/>
                <w:sz w:val="31"/>
                <w:szCs w:val="31"/>
                <w:cs/>
              </w:rPr>
              <w:t>และ บีอีซี เวิลด์</w:t>
            </w:r>
          </w:p>
        </w:tc>
        <w:tc>
          <w:tcPr>
            <w:tcW w:w="1138" w:type="dxa"/>
            <w:tcBorders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69E51A46" w14:textId="6EBFD707" w:rsidR="00D94AB1" w:rsidRPr="00D94AB1" w:rsidRDefault="00D94AB1" w:rsidP="00D94AB1">
            <w:pPr>
              <w:ind w:left="-108" w:right="-118" w:firstLine="2"/>
              <w:jc w:val="center"/>
              <w:rPr>
                <w:sz w:val="31"/>
                <w:szCs w:val="31"/>
                <w:cs/>
              </w:rPr>
            </w:pPr>
            <w:r w:rsidRPr="00D94AB1">
              <w:rPr>
                <w:sz w:val="31"/>
                <w:szCs w:val="31"/>
              </w:rPr>
              <w:t>50.00</w:t>
            </w:r>
          </w:p>
        </w:tc>
        <w:tc>
          <w:tcPr>
            <w:tcW w:w="1138" w:type="dxa"/>
            <w:tcBorders>
              <w:left w:val="dashed" w:sz="4" w:space="0" w:color="auto"/>
              <w:bottom w:val="single" w:sz="4" w:space="0" w:color="auto"/>
              <w:right w:val="single" w:sz="4" w:space="0" w:color="auto"/>
            </w:tcBorders>
          </w:tcPr>
          <w:p w14:paraId="152DDEA0" w14:textId="50A929B1" w:rsidR="00D94AB1" w:rsidRPr="00D94AB1" w:rsidRDefault="00D94AB1" w:rsidP="00D94AB1">
            <w:pPr>
              <w:ind w:left="-108" w:right="-118" w:firstLine="2"/>
              <w:jc w:val="center"/>
              <w:rPr>
                <w:sz w:val="31"/>
                <w:szCs w:val="31"/>
                <w:cs/>
              </w:rPr>
            </w:pPr>
            <w:r w:rsidRPr="00D94AB1">
              <w:rPr>
                <w:sz w:val="31"/>
                <w:szCs w:val="31"/>
              </w:rPr>
              <w:t>50.00</w:t>
            </w:r>
          </w:p>
        </w:tc>
        <w:tc>
          <w:tcPr>
            <w:tcW w:w="1138" w:type="dxa"/>
            <w:tcBorders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1BC268E2" w14:textId="4267A6E3" w:rsidR="00D94AB1" w:rsidRPr="00D94AB1" w:rsidRDefault="007E583E" w:rsidP="007B0214">
            <w:pPr>
              <w:tabs>
                <w:tab w:val="decimal" w:pos="851"/>
              </w:tabs>
              <w:ind w:left="-108" w:right="-92" w:firstLine="2"/>
              <w:jc w:val="both"/>
              <w:rPr>
                <w:sz w:val="31"/>
                <w:szCs w:val="31"/>
              </w:rPr>
            </w:pPr>
            <w:r>
              <w:rPr>
                <w:sz w:val="31"/>
                <w:szCs w:val="31"/>
              </w:rPr>
              <w:t>157,973</w:t>
            </w:r>
          </w:p>
        </w:tc>
        <w:tc>
          <w:tcPr>
            <w:tcW w:w="1138" w:type="dxa"/>
            <w:tcBorders>
              <w:left w:val="dashed" w:sz="4" w:space="0" w:color="auto"/>
              <w:bottom w:val="single" w:sz="4" w:space="0" w:color="auto"/>
              <w:right w:val="single" w:sz="4" w:space="0" w:color="auto"/>
            </w:tcBorders>
          </w:tcPr>
          <w:p w14:paraId="0C3E67E4" w14:textId="17B7B5C7" w:rsidR="00D94AB1" w:rsidRPr="00D94AB1" w:rsidRDefault="00CD594D" w:rsidP="007B0214">
            <w:pPr>
              <w:tabs>
                <w:tab w:val="decimal" w:pos="851"/>
              </w:tabs>
              <w:ind w:left="-108" w:right="-92" w:firstLine="2"/>
              <w:jc w:val="both"/>
              <w:rPr>
                <w:sz w:val="31"/>
                <w:szCs w:val="31"/>
              </w:rPr>
            </w:pPr>
            <w:r>
              <w:rPr>
                <w:rFonts w:hint="cs"/>
                <w:sz w:val="31"/>
                <w:szCs w:val="31"/>
                <w:cs/>
              </w:rPr>
              <w:t>1</w:t>
            </w:r>
            <w:r w:rsidR="00FF287D">
              <w:rPr>
                <w:sz w:val="31"/>
                <w:szCs w:val="31"/>
              </w:rPr>
              <w:t>71</w:t>
            </w:r>
            <w:r w:rsidR="00D94AB1" w:rsidRPr="00D94AB1">
              <w:rPr>
                <w:sz w:val="31"/>
                <w:szCs w:val="31"/>
              </w:rPr>
              <w:t>,</w:t>
            </w:r>
            <w:r w:rsidR="00FF287D">
              <w:rPr>
                <w:sz w:val="31"/>
                <w:szCs w:val="31"/>
              </w:rPr>
              <w:t>058</w:t>
            </w:r>
          </w:p>
        </w:tc>
        <w:tc>
          <w:tcPr>
            <w:tcW w:w="1138" w:type="dxa"/>
            <w:tcBorders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51245BBC" w14:textId="6133C6DC" w:rsidR="00D94AB1" w:rsidRPr="00D94AB1" w:rsidRDefault="00151419" w:rsidP="007B0214">
            <w:pPr>
              <w:tabs>
                <w:tab w:val="decimal" w:pos="851"/>
              </w:tabs>
              <w:ind w:left="-108" w:right="-92" w:firstLine="2"/>
              <w:jc w:val="both"/>
              <w:rPr>
                <w:sz w:val="31"/>
                <w:szCs w:val="31"/>
              </w:rPr>
            </w:pPr>
            <w:r>
              <w:rPr>
                <w:sz w:val="31"/>
                <w:szCs w:val="31"/>
              </w:rPr>
              <w:t>5,000</w:t>
            </w:r>
          </w:p>
        </w:tc>
        <w:tc>
          <w:tcPr>
            <w:tcW w:w="1138" w:type="dxa"/>
            <w:tcBorders>
              <w:left w:val="dashed" w:sz="4" w:space="0" w:color="auto"/>
              <w:bottom w:val="single" w:sz="4" w:space="0" w:color="auto"/>
              <w:right w:val="single" w:sz="4" w:space="0" w:color="auto"/>
            </w:tcBorders>
          </w:tcPr>
          <w:p w14:paraId="7AE02731" w14:textId="70A55A03" w:rsidR="00D94AB1" w:rsidRPr="00D94AB1" w:rsidRDefault="00FF287D" w:rsidP="007B0214">
            <w:pPr>
              <w:tabs>
                <w:tab w:val="decimal" w:pos="851"/>
              </w:tabs>
              <w:ind w:left="-108" w:right="-92" w:firstLine="2"/>
              <w:jc w:val="both"/>
              <w:rPr>
                <w:sz w:val="31"/>
                <w:szCs w:val="31"/>
                <w:cs/>
              </w:rPr>
            </w:pPr>
            <w:r>
              <w:rPr>
                <w:sz w:val="31"/>
                <w:szCs w:val="31"/>
              </w:rPr>
              <w:t>5</w:t>
            </w:r>
            <w:r w:rsidR="00CD594D">
              <w:rPr>
                <w:sz w:val="31"/>
                <w:szCs w:val="31"/>
              </w:rPr>
              <w:t>,</w:t>
            </w:r>
            <w:r>
              <w:rPr>
                <w:sz w:val="31"/>
                <w:szCs w:val="31"/>
              </w:rPr>
              <w:t>000</w:t>
            </w:r>
          </w:p>
        </w:tc>
      </w:tr>
      <w:tr w:rsidR="00A71C54" w:rsidRPr="0039029A" w14:paraId="114BAD21" w14:textId="77777777" w:rsidTr="00CA74F1">
        <w:trPr>
          <w:trHeight w:val="99"/>
        </w:trPr>
        <w:tc>
          <w:tcPr>
            <w:tcW w:w="3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5AAB50" w14:textId="13929918" w:rsidR="00A71C54" w:rsidRPr="00D94AB1" w:rsidRDefault="00C85417" w:rsidP="00C56A5C">
            <w:pPr>
              <w:tabs>
                <w:tab w:val="left" w:pos="585"/>
              </w:tabs>
              <w:ind w:left="-18" w:right="-78" w:firstLine="18"/>
              <w:jc w:val="both"/>
              <w:rPr>
                <w:spacing w:val="-8"/>
                <w:sz w:val="31"/>
                <w:szCs w:val="31"/>
                <w:cs/>
              </w:rPr>
            </w:pPr>
            <w:r w:rsidRPr="00D94AB1">
              <w:rPr>
                <w:rFonts w:hint="cs"/>
                <w:spacing w:val="-8"/>
                <w:sz w:val="31"/>
                <w:szCs w:val="31"/>
                <w:cs/>
              </w:rPr>
              <w:t>รวมเงินลงทุนในกิจการร่วมค้า</w:t>
            </w:r>
          </w:p>
        </w:tc>
        <w:tc>
          <w:tcPr>
            <w:tcW w:w="1138" w:type="dxa"/>
            <w:tcBorders>
              <w:top w:val="single" w:sz="4" w:space="0" w:color="auto"/>
              <w:bottom w:val="single" w:sz="4" w:space="0" w:color="auto"/>
            </w:tcBorders>
          </w:tcPr>
          <w:p w14:paraId="366AEEB6" w14:textId="77777777" w:rsidR="00A71C54" w:rsidRPr="00D94AB1" w:rsidRDefault="00A71C54" w:rsidP="00355947">
            <w:pPr>
              <w:ind w:left="-108" w:right="-118" w:firstLine="2"/>
              <w:jc w:val="center"/>
              <w:rPr>
                <w:sz w:val="31"/>
                <w:szCs w:val="31"/>
                <w:cs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F547D01" w14:textId="77777777" w:rsidR="00A71C54" w:rsidRPr="00D94AB1" w:rsidRDefault="00A71C54" w:rsidP="00355947">
            <w:pPr>
              <w:ind w:left="-108" w:right="-118" w:firstLine="2"/>
              <w:jc w:val="center"/>
              <w:rPr>
                <w:sz w:val="31"/>
                <w:szCs w:val="31"/>
                <w:cs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274C74BE" w14:textId="3C29DDD1" w:rsidR="00A71C54" w:rsidRPr="00D94AB1" w:rsidRDefault="007E583E" w:rsidP="007B0214">
            <w:pPr>
              <w:tabs>
                <w:tab w:val="decimal" w:pos="851"/>
              </w:tabs>
              <w:ind w:left="-108" w:right="-92" w:firstLine="2"/>
              <w:jc w:val="both"/>
              <w:rPr>
                <w:sz w:val="31"/>
                <w:szCs w:val="31"/>
              </w:rPr>
            </w:pPr>
            <w:r>
              <w:rPr>
                <w:sz w:val="31"/>
                <w:szCs w:val="31"/>
              </w:rPr>
              <w:t>158,821</w:t>
            </w:r>
          </w:p>
        </w:tc>
        <w:tc>
          <w:tcPr>
            <w:tcW w:w="1138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</w:tcPr>
          <w:p w14:paraId="3B276DA6" w14:textId="5A1CD686" w:rsidR="00A71C54" w:rsidRPr="00D94AB1" w:rsidRDefault="00CD594D" w:rsidP="007B0214">
            <w:pPr>
              <w:tabs>
                <w:tab w:val="decimal" w:pos="851"/>
              </w:tabs>
              <w:ind w:left="-108" w:right="-92" w:firstLine="2"/>
              <w:jc w:val="both"/>
              <w:rPr>
                <w:sz w:val="31"/>
                <w:szCs w:val="31"/>
              </w:rPr>
            </w:pPr>
            <w:r>
              <w:rPr>
                <w:rFonts w:hint="cs"/>
                <w:sz w:val="31"/>
                <w:szCs w:val="31"/>
                <w:cs/>
              </w:rPr>
              <w:t>1</w:t>
            </w:r>
            <w:r w:rsidR="00FF287D">
              <w:rPr>
                <w:sz w:val="31"/>
                <w:szCs w:val="31"/>
              </w:rPr>
              <w:t>71</w:t>
            </w:r>
            <w:r>
              <w:rPr>
                <w:sz w:val="31"/>
                <w:szCs w:val="31"/>
              </w:rPr>
              <w:t>,</w:t>
            </w:r>
            <w:r w:rsidR="00FF287D">
              <w:rPr>
                <w:sz w:val="31"/>
                <w:szCs w:val="31"/>
              </w:rPr>
              <w:t>924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72A63DDC" w14:textId="53706FCB" w:rsidR="00A71C54" w:rsidRPr="00D94AB1" w:rsidRDefault="00151419" w:rsidP="007B0214">
            <w:pPr>
              <w:tabs>
                <w:tab w:val="decimal" w:pos="851"/>
              </w:tabs>
              <w:ind w:left="-108" w:right="-92" w:firstLine="2"/>
              <w:jc w:val="both"/>
              <w:rPr>
                <w:sz w:val="31"/>
                <w:szCs w:val="31"/>
              </w:rPr>
            </w:pPr>
            <w:r>
              <w:rPr>
                <w:sz w:val="31"/>
                <w:szCs w:val="31"/>
              </w:rPr>
              <w:t>5,050</w:t>
            </w:r>
          </w:p>
        </w:tc>
        <w:tc>
          <w:tcPr>
            <w:tcW w:w="1138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</w:tcPr>
          <w:p w14:paraId="6EA028D7" w14:textId="511CADB1" w:rsidR="00A71C54" w:rsidRPr="00D94AB1" w:rsidRDefault="00FF287D" w:rsidP="007B0214">
            <w:pPr>
              <w:tabs>
                <w:tab w:val="decimal" w:pos="851"/>
              </w:tabs>
              <w:ind w:left="-108" w:right="-92" w:firstLine="2"/>
              <w:jc w:val="both"/>
              <w:rPr>
                <w:sz w:val="31"/>
                <w:szCs w:val="31"/>
                <w:cs/>
              </w:rPr>
            </w:pPr>
            <w:r>
              <w:rPr>
                <w:sz w:val="31"/>
                <w:szCs w:val="31"/>
              </w:rPr>
              <w:t>5</w:t>
            </w:r>
            <w:r w:rsidR="00CD594D">
              <w:rPr>
                <w:sz w:val="31"/>
                <w:szCs w:val="31"/>
              </w:rPr>
              <w:t>,</w:t>
            </w:r>
            <w:r>
              <w:rPr>
                <w:sz w:val="31"/>
                <w:szCs w:val="31"/>
              </w:rPr>
              <w:t>050</w:t>
            </w:r>
          </w:p>
        </w:tc>
      </w:tr>
    </w:tbl>
    <w:p w14:paraId="28B926B8" w14:textId="4386E70F" w:rsidR="00EF709B" w:rsidRPr="00213DB3" w:rsidRDefault="00913B87" w:rsidP="00727BD6">
      <w:pPr>
        <w:tabs>
          <w:tab w:val="left" w:pos="669"/>
        </w:tabs>
        <w:ind w:right="-518" w:hanging="112"/>
        <w:outlineLvl w:val="0"/>
        <w:rPr>
          <w:spacing w:val="-4"/>
        </w:rPr>
      </w:pPr>
      <w:r>
        <w:rPr>
          <w:rFonts w:eastAsia="Times New Roman"/>
          <w:b/>
          <w:bCs/>
        </w:rPr>
        <w:tab/>
      </w:r>
      <w:r>
        <w:rPr>
          <w:rFonts w:eastAsia="Times New Roman"/>
          <w:b/>
          <w:bCs/>
        </w:rPr>
        <w:tab/>
      </w:r>
    </w:p>
    <w:p w14:paraId="22165930" w14:textId="77777777" w:rsidR="003C5FC2" w:rsidRPr="0039029A" w:rsidRDefault="003C5FC2" w:rsidP="0039029A">
      <w:pPr>
        <w:tabs>
          <w:tab w:val="left" w:pos="360"/>
          <w:tab w:val="left" w:pos="900"/>
          <w:tab w:val="left" w:pos="1440"/>
        </w:tabs>
        <w:spacing w:line="168" w:lineRule="auto"/>
        <w:ind w:right="-222"/>
        <w:jc w:val="right"/>
        <w:outlineLvl w:val="0"/>
        <w:rPr>
          <w:rFonts w:ascii="Angsana New" w:hAnsi="Angsana New"/>
          <w:b/>
          <w:bCs/>
        </w:rPr>
      </w:pPr>
      <w:r w:rsidRPr="0039029A">
        <w:rPr>
          <w:rFonts w:ascii="Angsana New" w:hAnsi="Angsana New"/>
          <w:cs/>
        </w:rPr>
        <w:t xml:space="preserve">หน่วย </w:t>
      </w:r>
      <w:r w:rsidRPr="0039029A">
        <w:rPr>
          <w:rFonts w:ascii="Angsana New" w:hAnsi="Angsana New"/>
        </w:rPr>
        <w:t xml:space="preserve">: </w:t>
      </w:r>
      <w:r w:rsidRPr="0039029A">
        <w:rPr>
          <w:rFonts w:ascii="Angsana New" w:hAnsi="Angsana New" w:hint="cs"/>
          <w:cs/>
        </w:rPr>
        <w:t>พัน</w:t>
      </w:r>
      <w:r w:rsidRPr="0039029A">
        <w:rPr>
          <w:rFonts w:ascii="Angsana New" w:hAnsi="Angsana New"/>
          <w:cs/>
        </w:rPr>
        <w:t>บาท</w:t>
      </w:r>
    </w:p>
    <w:tbl>
      <w:tblPr>
        <w:tblW w:w="9860" w:type="dxa"/>
        <w:tblInd w:w="653" w:type="dxa"/>
        <w:tblLayout w:type="fixed"/>
        <w:tblLook w:val="0000" w:firstRow="0" w:lastRow="0" w:firstColumn="0" w:lastColumn="0" w:noHBand="0" w:noVBand="0"/>
      </w:tblPr>
      <w:tblGrid>
        <w:gridCol w:w="3066"/>
        <w:gridCol w:w="1574"/>
        <w:gridCol w:w="1304"/>
        <w:gridCol w:w="1306"/>
        <w:gridCol w:w="1305"/>
        <w:gridCol w:w="1305"/>
      </w:tblGrid>
      <w:tr w:rsidR="00355947" w:rsidRPr="0039029A" w14:paraId="15CE64C6" w14:textId="77777777" w:rsidTr="00826993">
        <w:trPr>
          <w:cantSplit/>
          <w:trHeight w:val="680"/>
        </w:trPr>
        <w:tc>
          <w:tcPr>
            <w:tcW w:w="30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5DCCB0" w14:textId="241CEE1A" w:rsidR="00355947" w:rsidRPr="0039029A" w:rsidRDefault="00355947" w:rsidP="00EC1D3A">
            <w:pPr>
              <w:jc w:val="center"/>
              <w:rPr>
                <w:highlight w:val="yellow"/>
                <w:cs/>
              </w:rPr>
            </w:pPr>
            <w:r w:rsidRPr="0039029A">
              <w:rPr>
                <w:cs/>
              </w:rPr>
              <w:t>การร่วมค้า</w:t>
            </w:r>
          </w:p>
        </w:tc>
        <w:tc>
          <w:tcPr>
            <w:tcW w:w="15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1B05599" w14:textId="2EEA207F" w:rsidR="00355947" w:rsidRPr="0039029A" w:rsidRDefault="00355947" w:rsidP="00EC1D3A">
            <w:pPr>
              <w:jc w:val="center"/>
              <w:rPr>
                <w:highlight w:val="yellow"/>
                <w:cs/>
              </w:rPr>
            </w:pPr>
            <w:r w:rsidRPr="0039029A">
              <w:rPr>
                <w:cs/>
              </w:rPr>
              <w:t>ประเภทกิจการ</w:t>
            </w:r>
          </w:p>
        </w:tc>
        <w:tc>
          <w:tcPr>
            <w:tcW w:w="26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07EB0" w14:textId="77777777" w:rsidR="00355947" w:rsidRPr="0039029A" w:rsidRDefault="00355947" w:rsidP="00EC1D3A">
            <w:pPr>
              <w:spacing w:before="240" w:line="360" w:lineRule="auto"/>
              <w:jc w:val="center"/>
            </w:pPr>
            <w:r w:rsidRPr="0039029A">
              <w:rPr>
                <w:cs/>
              </w:rPr>
              <w:t>ทุนชำระแล้ว</w:t>
            </w:r>
          </w:p>
        </w:tc>
        <w:tc>
          <w:tcPr>
            <w:tcW w:w="26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8F0F1" w14:textId="4DC8F1A0" w:rsidR="00355947" w:rsidRPr="0039029A" w:rsidRDefault="006617AF" w:rsidP="00EC1D3A">
            <w:pPr>
              <w:jc w:val="center"/>
              <w:rPr>
                <w:cs/>
              </w:rPr>
            </w:pPr>
            <w:r>
              <w:rPr>
                <w:rFonts w:hint="cs"/>
                <w:cs/>
              </w:rPr>
              <w:t>เงินปันผล</w:t>
            </w:r>
          </w:p>
          <w:p w14:paraId="2F602093" w14:textId="680D3084" w:rsidR="00355947" w:rsidRPr="0039029A" w:rsidRDefault="00355947" w:rsidP="00EC1D3A">
            <w:pPr>
              <w:jc w:val="center"/>
              <w:rPr>
                <w:cs/>
              </w:rPr>
            </w:pPr>
            <w:r w:rsidRPr="0039029A">
              <w:rPr>
                <w:cs/>
              </w:rPr>
              <w:t>สำหรับงวด</w:t>
            </w:r>
            <w:r w:rsidRPr="0039029A">
              <w:t xml:space="preserve"> 3 </w:t>
            </w:r>
            <w:r w:rsidRPr="0039029A">
              <w:rPr>
                <w:cs/>
              </w:rPr>
              <w:t>เดือน</w:t>
            </w:r>
          </w:p>
        </w:tc>
      </w:tr>
      <w:tr w:rsidR="00F44C7D" w:rsidRPr="0039029A" w14:paraId="79A9D21A" w14:textId="77777777" w:rsidTr="00CA74F1">
        <w:trPr>
          <w:cantSplit/>
          <w:trHeight w:val="283"/>
        </w:trPr>
        <w:tc>
          <w:tcPr>
            <w:tcW w:w="30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C0F7C" w14:textId="77777777" w:rsidR="00355947" w:rsidRPr="0039029A" w:rsidRDefault="00355947" w:rsidP="00EC1D3A">
            <w:pPr>
              <w:jc w:val="center"/>
              <w:rPr>
                <w:cs/>
              </w:rPr>
            </w:pPr>
          </w:p>
        </w:tc>
        <w:tc>
          <w:tcPr>
            <w:tcW w:w="15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AE3C3" w14:textId="77777777" w:rsidR="00355947" w:rsidRPr="0039029A" w:rsidRDefault="00355947" w:rsidP="00EC1D3A">
            <w:pPr>
              <w:jc w:val="center"/>
              <w:rPr>
                <w:cs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7957BEC8" w14:textId="04CC0712" w:rsidR="00355947" w:rsidRPr="0039029A" w:rsidRDefault="00355947" w:rsidP="0068094B">
            <w:pPr>
              <w:ind w:left="-108" w:right="-118" w:firstLine="2"/>
              <w:jc w:val="center"/>
              <w:rPr>
                <w:highlight w:val="yellow"/>
              </w:rPr>
            </w:pPr>
            <w:r w:rsidRPr="0039029A">
              <w:t>31</w:t>
            </w:r>
            <w:r w:rsidRPr="0039029A">
              <w:rPr>
                <w:cs/>
              </w:rPr>
              <w:t xml:space="preserve"> มี.ค.</w:t>
            </w:r>
            <w:r w:rsidRPr="0039029A">
              <w:rPr>
                <w:rFonts w:hint="cs"/>
                <w:cs/>
              </w:rPr>
              <w:t xml:space="preserve"> </w:t>
            </w:r>
            <w:r w:rsidRPr="0039029A">
              <w:t>256</w:t>
            </w:r>
            <w:r w:rsidR="00EB7E6C">
              <w:t>8</w:t>
            </w:r>
          </w:p>
        </w:tc>
        <w:tc>
          <w:tcPr>
            <w:tcW w:w="1306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</w:tcPr>
          <w:p w14:paraId="785CAF49" w14:textId="569EDE34" w:rsidR="00355947" w:rsidRPr="0039029A" w:rsidRDefault="00355947" w:rsidP="0068094B">
            <w:pPr>
              <w:ind w:left="-108" w:right="-118" w:firstLine="2"/>
              <w:jc w:val="center"/>
              <w:rPr>
                <w:cs/>
              </w:rPr>
            </w:pPr>
            <w:r w:rsidRPr="0039029A">
              <w:t>31</w:t>
            </w:r>
            <w:r w:rsidRPr="0039029A">
              <w:rPr>
                <w:cs/>
              </w:rPr>
              <w:t xml:space="preserve"> ธ.ค. </w:t>
            </w:r>
            <w:r w:rsidR="0068094B" w:rsidRPr="0039029A">
              <w:t>256</w:t>
            </w:r>
            <w:r w:rsidR="00EB7E6C">
              <w:t>7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16BD76C3" w14:textId="70D95725" w:rsidR="00355947" w:rsidRPr="0039029A" w:rsidRDefault="00355947" w:rsidP="0068094B">
            <w:pPr>
              <w:ind w:left="-108" w:right="-118" w:firstLine="2"/>
              <w:jc w:val="center"/>
              <w:rPr>
                <w:cs/>
              </w:rPr>
            </w:pPr>
            <w:r w:rsidRPr="0039029A">
              <w:t>31</w:t>
            </w:r>
            <w:r w:rsidRPr="0039029A">
              <w:rPr>
                <w:cs/>
              </w:rPr>
              <w:t xml:space="preserve"> มี.ค.</w:t>
            </w:r>
            <w:r w:rsidR="0068094B" w:rsidRPr="0039029A">
              <w:rPr>
                <w:rFonts w:hint="cs"/>
                <w:cs/>
              </w:rPr>
              <w:t xml:space="preserve"> </w:t>
            </w:r>
            <w:r w:rsidR="0068094B" w:rsidRPr="0039029A">
              <w:t>256</w:t>
            </w:r>
            <w:r w:rsidR="00EB7E6C">
              <w:t>8</w:t>
            </w:r>
          </w:p>
        </w:tc>
        <w:tc>
          <w:tcPr>
            <w:tcW w:w="1305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</w:tcPr>
          <w:p w14:paraId="36A1D65F" w14:textId="2A16BD1B" w:rsidR="00355947" w:rsidRPr="0039029A" w:rsidRDefault="0068094B" w:rsidP="0068094B">
            <w:pPr>
              <w:ind w:left="-108" w:right="-118" w:firstLine="2"/>
              <w:jc w:val="center"/>
              <w:rPr>
                <w:cs/>
              </w:rPr>
            </w:pPr>
            <w:r w:rsidRPr="0039029A">
              <w:t>31</w:t>
            </w:r>
            <w:r w:rsidR="00355947" w:rsidRPr="0039029A">
              <w:rPr>
                <w:cs/>
              </w:rPr>
              <w:t xml:space="preserve"> </w:t>
            </w:r>
            <w:r w:rsidR="000272FA" w:rsidRPr="0039029A">
              <w:rPr>
                <w:rFonts w:hint="cs"/>
                <w:cs/>
              </w:rPr>
              <w:t>มี</w:t>
            </w:r>
            <w:r w:rsidR="00355947" w:rsidRPr="0039029A">
              <w:rPr>
                <w:cs/>
              </w:rPr>
              <w:t xml:space="preserve">.ค. </w:t>
            </w:r>
            <w:r w:rsidRPr="0039029A">
              <w:t>256</w:t>
            </w:r>
            <w:r w:rsidR="00EB7E6C">
              <w:t>7</w:t>
            </w:r>
          </w:p>
        </w:tc>
      </w:tr>
      <w:tr w:rsidR="00965CEF" w:rsidRPr="0039029A" w14:paraId="319EE8CE" w14:textId="77777777" w:rsidTr="00CA74F1">
        <w:trPr>
          <w:trHeight w:val="311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68CC9B" w14:textId="77777777" w:rsidR="00965CEF" w:rsidRPr="00F44C7D" w:rsidRDefault="00965CEF" w:rsidP="00965CEF">
            <w:pPr>
              <w:spacing w:line="228" w:lineRule="auto"/>
              <w:ind w:left="-18" w:right="-95" w:firstLine="18"/>
              <w:jc w:val="both"/>
              <w:rPr>
                <w:spacing w:val="-10"/>
                <w:cs/>
              </w:rPr>
            </w:pPr>
            <w:r w:rsidRPr="00F44C7D">
              <w:rPr>
                <w:spacing w:val="-10"/>
                <w:cs/>
              </w:rPr>
              <w:t>กิจการร่วมค้าภาพยนต</w:t>
            </w:r>
            <w:r w:rsidRPr="00F44C7D">
              <w:rPr>
                <w:rFonts w:hint="cs"/>
                <w:spacing w:val="-10"/>
                <w:cs/>
              </w:rPr>
              <w:t>ร์</w:t>
            </w:r>
            <w:r w:rsidRPr="00F44C7D">
              <w:rPr>
                <w:spacing w:val="-10"/>
                <w:cs/>
              </w:rPr>
              <w:t>บัวผันฟันยับ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7E3AB5" w14:textId="77777777" w:rsidR="00965CEF" w:rsidRPr="0039029A" w:rsidRDefault="00965CEF" w:rsidP="00965CEF">
            <w:pPr>
              <w:spacing w:line="228" w:lineRule="auto"/>
              <w:jc w:val="center"/>
            </w:pPr>
            <w:r w:rsidRPr="0039029A">
              <w:rPr>
                <w:cs/>
              </w:rPr>
              <w:t>ผลิต</w:t>
            </w:r>
            <w:r w:rsidRPr="0039029A">
              <w:rPr>
                <w:rFonts w:hint="cs"/>
                <w:cs/>
              </w:rPr>
              <w:t>ภาพยนตร์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right w:val="dashed" w:sz="4" w:space="0" w:color="auto"/>
            </w:tcBorders>
          </w:tcPr>
          <w:p w14:paraId="4EF557CE" w14:textId="5576DE82" w:rsidR="00965CEF" w:rsidRPr="004C423B" w:rsidRDefault="00965CEF" w:rsidP="00965CEF">
            <w:pPr>
              <w:tabs>
                <w:tab w:val="decimal" w:pos="964"/>
              </w:tabs>
              <w:ind w:right="-138" w:firstLine="2"/>
              <w:jc w:val="both"/>
            </w:pPr>
            <w:r w:rsidRPr="004C423B">
              <w:rPr>
                <w:rFonts w:hint="cs"/>
                <w:cs/>
              </w:rPr>
              <w:t>100</w:t>
            </w:r>
          </w:p>
        </w:tc>
        <w:tc>
          <w:tcPr>
            <w:tcW w:w="1306" w:type="dxa"/>
            <w:tcBorders>
              <w:top w:val="single" w:sz="4" w:space="0" w:color="auto"/>
              <w:left w:val="dashed" w:sz="4" w:space="0" w:color="auto"/>
              <w:right w:val="single" w:sz="4" w:space="0" w:color="auto"/>
            </w:tcBorders>
          </w:tcPr>
          <w:p w14:paraId="35365134" w14:textId="32927568" w:rsidR="00965CEF" w:rsidRPr="0039029A" w:rsidRDefault="00965CEF" w:rsidP="00965CEF">
            <w:pPr>
              <w:tabs>
                <w:tab w:val="decimal" w:pos="964"/>
              </w:tabs>
              <w:ind w:right="-138" w:firstLine="2"/>
              <w:jc w:val="both"/>
            </w:pPr>
            <w:r>
              <w:rPr>
                <w:rFonts w:hint="cs"/>
                <w:cs/>
              </w:rPr>
              <w:t>100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right w:val="dashed" w:sz="4" w:space="0" w:color="auto"/>
            </w:tcBorders>
          </w:tcPr>
          <w:p w14:paraId="7FD609C9" w14:textId="15D2C508" w:rsidR="00965CEF" w:rsidRPr="0039029A" w:rsidRDefault="00B346DC" w:rsidP="00B346DC">
            <w:pPr>
              <w:tabs>
                <w:tab w:val="decimal" w:pos="709"/>
              </w:tabs>
              <w:ind w:right="-138" w:firstLine="2"/>
              <w:jc w:val="both"/>
            </w:pPr>
            <w:r>
              <w:t>-</w:t>
            </w:r>
          </w:p>
        </w:tc>
        <w:tc>
          <w:tcPr>
            <w:tcW w:w="1305" w:type="dxa"/>
            <w:tcBorders>
              <w:top w:val="single" w:sz="4" w:space="0" w:color="auto"/>
              <w:left w:val="dashed" w:sz="4" w:space="0" w:color="auto"/>
              <w:right w:val="single" w:sz="4" w:space="0" w:color="auto"/>
            </w:tcBorders>
          </w:tcPr>
          <w:p w14:paraId="0096BB5F" w14:textId="55D0CAFD" w:rsidR="00965CEF" w:rsidRPr="0039029A" w:rsidRDefault="00965CEF" w:rsidP="00965CEF">
            <w:pPr>
              <w:tabs>
                <w:tab w:val="decimal" w:pos="964"/>
              </w:tabs>
              <w:ind w:right="-138" w:firstLine="2"/>
              <w:jc w:val="both"/>
            </w:pPr>
            <w:r>
              <w:t>5,000</w:t>
            </w:r>
          </w:p>
        </w:tc>
      </w:tr>
      <w:tr w:rsidR="00965CEF" w:rsidRPr="0039029A" w14:paraId="70D7761F" w14:textId="77777777" w:rsidTr="00CA74F1">
        <w:trPr>
          <w:trHeight w:val="311"/>
        </w:trPr>
        <w:tc>
          <w:tcPr>
            <w:tcW w:w="3066" w:type="dxa"/>
            <w:tcBorders>
              <w:left w:val="single" w:sz="4" w:space="0" w:color="auto"/>
              <w:right w:val="single" w:sz="4" w:space="0" w:color="auto"/>
            </w:tcBorders>
          </w:tcPr>
          <w:p w14:paraId="25190DE1" w14:textId="0D0E5EC7" w:rsidR="00965CEF" w:rsidRPr="00F44C7D" w:rsidRDefault="00965CEF" w:rsidP="00965CEF">
            <w:pPr>
              <w:spacing w:line="228" w:lineRule="auto"/>
              <w:ind w:left="-18" w:right="-95" w:firstLine="18"/>
              <w:jc w:val="both"/>
              <w:rPr>
                <w:spacing w:val="-10"/>
                <w:cs/>
              </w:rPr>
            </w:pPr>
            <w:r w:rsidRPr="00D94AB1">
              <w:rPr>
                <w:rFonts w:eastAsia="Times New Roman" w:hint="cs"/>
                <w:spacing w:val="-8"/>
                <w:sz w:val="31"/>
                <w:szCs w:val="31"/>
                <w:cs/>
              </w:rPr>
              <w:t>กิจการร่วมค้า เมเจอร์ จอยน์ ฟิล์ม</w:t>
            </w:r>
          </w:p>
        </w:tc>
        <w:tc>
          <w:tcPr>
            <w:tcW w:w="1574" w:type="dxa"/>
            <w:tcBorders>
              <w:left w:val="single" w:sz="4" w:space="0" w:color="auto"/>
              <w:right w:val="single" w:sz="4" w:space="0" w:color="auto"/>
            </w:tcBorders>
          </w:tcPr>
          <w:p w14:paraId="4D36427C" w14:textId="77777777" w:rsidR="00965CEF" w:rsidRPr="0039029A" w:rsidRDefault="00965CEF" w:rsidP="00965CEF">
            <w:pPr>
              <w:spacing w:line="228" w:lineRule="auto"/>
              <w:jc w:val="center"/>
              <w:rPr>
                <w:cs/>
              </w:rPr>
            </w:pPr>
          </w:p>
        </w:tc>
        <w:tc>
          <w:tcPr>
            <w:tcW w:w="1304" w:type="dxa"/>
            <w:tcBorders>
              <w:left w:val="single" w:sz="4" w:space="0" w:color="auto"/>
              <w:right w:val="dashed" w:sz="4" w:space="0" w:color="auto"/>
            </w:tcBorders>
          </w:tcPr>
          <w:p w14:paraId="35A16F68" w14:textId="77777777" w:rsidR="00965CEF" w:rsidRPr="004C423B" w:rsidRDefault="00965CEF" w:rsidP="00965CEF">
            <w:pPr>
              <w:tabs>
                <w:tab w:val="decimal" w:pos="964"/>
              </w:tabs>
              <w:ind w:right="-138" w:firstLine="2"/>
              <w:jc w:val="both"/>
            </w:pPr>
          </w:p>
        </w:tc>
        <w:tc>
          <w:tcPr>
            <w:tcW w:w="1306" w:type="dxa"/>
            <w:tcBorders>
              <w:left w:val="dashed" w:sz="4" w:space="0" w:color="auto"/>
              <w:right w:val="single" w:sz="4" w:space="0" w:color="auto"/>
            </w:tcBorders>
          </w:tcPr>
          <w:p w14:paraId="0D3BB2E4" w14:textId="77777777" w:rsidR="00965CEF" w:rsidRPr="0039029A" w:rsidRDefault="00965CEF" w:rsidP="00965CEF">
            <w:pPr>
              <w:tabs>
                <w:tab w:val="decimal" w:pos="964"/>
              </w:tabs>
              <w:ind w:right="-138" w:firstLine="2"/>
              <w:jc w:val="both"/>
              <w:rPr>
                <w:cs/>
              </w:rPr>
            </w:pPr>
          </w:p>
        </w:tc>
        <w:tc>
          <w:tcPr>
            <w:tcW w:w="1305" w:type="dxa"/>
            <w:tcBorders>
              <w:left w:val="single" w:sz="4" w:space="0" w:color="auto"/>
              <w:right w:val="dashed" w:sz="4" w:space="0" w:color="auto"/>
            </w:tcBorders>
          </w:tcPr>
          <w:p w14:paraId="464A7A98" w14:textId="77777777" w:rsidR="00965CEF" w:rsidRPr="0039029A" w:rsidRDefault="00965CEF" w:rsidP="00965CEF">
            <w:pPr>
              <w:tabs>
                <w:tab w:val="decimal" w:pos="964"/>
              </w:tabs>
              <w:ind w:right="-138" w:firstLine="2"/>
              <w:jc w:val="both"/>
              <w:rPr>
                <w:cs/>
              </w:rPr>
            </w:pPr>
          </w:p>
        </w:tc>
        <w:tc>
          <w:tcPr>
            <w:tcW w:w="1305" w:type="dxa"/>
            <w:tcBorders>
              <w:left w:val="dashed" w:sz="4" w:space="0" w:color="auto"/>
              <w:right w:val="single" w:sz="4" w:space="0" w:color="auto"/>
            </w:tcBorders>
          </w:tcPr>
          <w:p w14:paraId="324DE1AD" w14:textId="77777777" w:rsidR="00965CEF" w:rsidRPr="0039029A" w:rsidRDefault="00965CEF" w:rsidP="00965CEF">
            <w:pPr>
              <w:ind w:left="-108" w:right="-118" w:firstLine="2"/>
              <w:jc w:val="center"/>
              <w:rPr>
                <w:cs/>
              </w:rPr>
            </w:pPr>
          </w:p>
        </w:tc>
      </w:tr>
      <w:tr w:rsidR="00965CEF" w:rsidRPr="0039029A" w14:paraId="3C34903C" w14:textId="77777777" w:rsidTr="00CA74F1">
        <w:trPr>
          <w:trHeight w:val="311"/>
        </w:trPr>
        <w:tc>
          <w:tcPr>
            <w:tcW w:w="30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A3F4E" w14:textId="7B56AFA9" w:rsidR="00965CEF" w:rsidRPr="00F44C7D" w:rsidRDefault="00965CEF" w:rsidP="00965CEF">
            <w:pPr>
              <w:spacing w:line="228" w:lineRule="auto"/>
              <w:ind w:left="-18" w:right="-95" w:firstLine="246"/>
              <w:jc w:val="both"/>
              <w:rPr>
                <w:spacing w:val="-10"/>
                <w:cs/>
              </w:rPr>
            </w:pPr>
            <w:r w:rsidRPr="00D94AB1">
              <w:rPr>
                <w:rFonts w:eastAsia="Times New Roman" w:hint="cs"/>
                <w:spacing w:val="-8"/>
                <w:sz w:val="31"/>
                <w:szCs w:val="31"/>
                <w:cs/>
              </w:rPr>
              <w:t>และ บีอีซี เวิลด์</w:t>
            </w:r>
          </w:p>
        </w:tc>
        <w:tc>
          <w:tcPr>
            <w:tcW w:w="15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B7BEF" w14:textId="3618A966" w:rsidR="00965CEF" w:rsidRPr="0039029A" w:rsidRDefault="00965CEF" w:rsidP="00965CEF">
            <w:pPr>
              <w:spacing w:line="228" w:lineRule="auto"/>
              <w:jc w:val="center"/>
              <w:rPr>
                <w:cs/>
              </w:rPr>
            </w:pPr>
            <w:r>
              <w:rPr>
                <w:rFonts w:hint="cs"/>
                <w:cs/>
              </w:rPr>
              <w:t>ผลิตภาพยนตร์</w:t>
            </w:r>
          </w:p>
        </w:tc>
        <w:tc>
          <w:tcPr>
            <w:tcW w:w="1304" w:type="dxa"/>
            <w:tcBorders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326E6F8B" w14:textId="763C7539" w:rsidR="00965CEF" w:rsidRPr="004C423B" w:rsidRDefault="00965CEF" w:rsidP="00965CEF">
            <w:pPr>
              <w:tabs>
                <w:tab w:val="decimal" w:pos="964"/>
              </w:tabs>
              <w:ind w:right="-138" w:firstLine="2"/>
              <w:jc w:val="both"/>
            </w:pPr>
            <w:r>
              <w:t>10</w:t>
            </w:r>
            <w:r w:rsidRPr="004C423B">
              <w:t>,</w:t>
            </w:r>
            <w:r>
              <w:t>000</w:t>
            </w:r>
          </w:p>
        </w:tc>
        <w:tc>
          <w:tcPr>
            <w:tcW w:w="1306" w:type="dxa"/>
            <w:tcBorders>
              <w:left w:val="dashed" w:sz="4" w:space="0" w:color="auto"/>
              <w:bottom w:val="single" w:sz="4" w:space="0" w:color="auto"/>
              <w:right w:val="single" w:sz="4" w:space="0" w:color="auto"/>
            </w:tcBorders>
          </w:tcPr>
          <w:p w14:paraId="51B9FAAA" w14:textId="5B8B478A" w:rsidR="00965CEF" w:rsidRPr="0039029A" w:rsidRDefault="00965CEF" w:rsidP="00965CEF">
            <w:pPr>
              <w:tabs>
                <w:tab w:val="decimal" w:pos="964"/>
              </w:tabs>
              <w:ind w:right="-138" w:firstLine="2"/>
              <w:jc w:val="both"/>
            </w:pPr>
            <w:r>
              <w:t>10,000</w:t>
            </w:r>
          </w:p>
        </w:tc>
        <w:tc>
          <w:tcPr>
            <w:tcW w:w="1305" w:type="dxa"/>
            <w:tcBorders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66D23D6C" w14:textId="6FB475CF" w:rsidR="00965CEF" w:rsidRPr="0039029A" w:rsidRDefault="00B346DC" w:rsidP="00B346DC">
            <w:pPr>
              <w:tabs>
                <w:tab w:val="decimal" w:pos="964"/>
              </w:tabs>
              <w:ind w:right="-138" w:firstLine="2"/>
              <w:jc w:val="both"/>
              <w:rPr>
                <w:cs/>
              </w:rPr>
            </w:pPr>
            <w:r>
              <w:t>20,000</w:t>
            </w:r>
          </w:p>
        </w:tc>
        <w:tc>
          <w:tcPr>
            <w:tcW w:w="1305" w:type="dxa"/>
            <w:tcBorders>
              <w:left w:val="dashed" w:sz="4" w:space="0" w:color="auto"/>
              <w:bottom w:val="single" w:sz="4" w:space="0" w:color="auto"/>
              <w:right w:val="single" w:sz="4" w:space="0" w:color="auto"/>
            </w:tcBorders>
          </w:tcPr>
          <w:p w14:paraId="2A8B4721" w14:textId="44EA2266" w:rsidR="00965CEF" w:rsidRPr="0039029A" w:rsidRDefault="00965CEF" w:rsidP="00965CEF">
            <w:pPr>
              <w:tabs>
                <w:tab w:val="decimal" w:pos="709"/>
              </w:tabs>
              <w:ind w:right="-138" w:firstLine="2"/>
              <w:jc w:val="both"/>
              <w:rPr>
                <w:cs/>
              </w:rPr>
            </w:pPr>
            <w:r>
              <w:t>-</w:t>
            </w:r>
          </w:p>
        </w:tc>
      </w:tr>
      <w:tr w:rsidR="00965CEF" w:rsidRPr="0039029A" w14:paraId="233C9507" w14:textId="77777777" w:rsidTr="00CA74F1">
        <w:trPr>
          <w:trHeight w:val="311"/>
        </w:trPr>
        <w:tc>
          <w:tcPr>
            <w:tcW w:w="4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9D53C" w14:textId="636B6466" w:rsidR="00965CEF" w:rsidRPr="0039029A" w:rsidRDefault="00965CEF" w:rsidP="00965CEF">
            <w:pPr>
              <w:spacing w:line="228" w:lineRule="auto"/>
              <w:jc w:val="center"/>
              <w:rPr>
                <w:cs/>
              </w:rPr>
            </w:pPr>
            <w:r>
              <w:rPr>
                <w:rFonts w:hint="cs"/>
                <w:cs/>
              </w:rPr>
              <w:t>รวม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093618CC" w14:textId="707BC747" w:rsidR="00965CEF" w:rsidRPr="004C423B" w:rsidRDefault="00965CEF" w:rsidP="00965CEF">
            <w:pPr>
              <w:tabs>
                <w:tab w:val="decimal" w:pos="964"/>
              </w:tabs>
              <w:ind w:right="-138" w:firstLine="2"/>
              <w:jc w:val="both"/>
            </w:pPr>
            <w:r>
              <w:t>10</w:t>
            </w:r>
            <w:r w:rsidRPr="004C423B">
              <w:t>,</w:t>
            </w:r>
            <w:r>
              <w:t>10</w:t>
            </w:r>
            <w:r w:rsidRPr="004C423B">
              <w:t>0</w:t>
            </w:r>
          </w:p>
        </w:tc>
        <w:tc>
          <w:tcPr>
            <w:tcW w:w="1306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</w:tcPr>
          <w:p w14:paraId="7B61EDD9" w14:textId="095C8A4B" w:rsidR="00965CEF" w:rsidRPr="0039029A" w:rsidRDefault="00965CEF" w:rsidP="00965CEF">
            <w:pPr>
              <w:tabs>
                <w:tab w:val="decimal" w:pos="964"/>
              </w:tabs>
              <w:ind w:right="-138" w:firstLine="2"/>
              <w:jc w:val="both"/>
              <w:rPr>
                <w:cs/>
              </w:rPr>
            </w:pPr>
            <w:r>
              <w:t>10,100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76EE9052" w14:textId="6A1764D6" w:rsidR="00965CEF" w:rsidRPr="0039029A" w:rsidRDefault="00B346DC" w:rsidP="00965CEF">
            <w:pPr>
              <w:tabs>
                <w:tab w:val="decimal" w:pos="964"/>
              </w:tabs>
              <w:ind w:right="-138" w:firstLine="2"/>
              <w:jc w:val="both"/>
              <w:rPr>
                <w:cs/>
              </w:rPr>
            </w:pPr>
            <w:r>
              <w:t>20,000</w:t>
            </w:r>
          </w:p>
        </w:tc>
        <w:tc>
          <w:tcPr>
            <w:tcW w:w="1305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</w:tcPr>
          <w:p w14:paraId="3923889C" w14:textId="57791AD2" w:rsidR="00965CEF" w:rsidRPr="0039029A" w:rsidRDefault="00965CEF" w:rsidP="00965CEF">
            <w:pPr>
              <w:tabs>
                <w:tab w:val="decimal" w:pos="964"/>
              </w:tabs>
              <w:ind w:right="-138" w:firstLine="2"/>
              <w:jc w:val="both"/>
              <w:rPr>
                <w:cs/>
              </w:rPr>
            </w:pPr>
            <w:r>
              <w:t>5,000</w:t>
            </w:r>
          </w:p>
        </w:tc>
      </w:tr>
    </w:tbl>
    <w:p w14:paraId="3855F0A4" w14:textId="77777777" w:rsidR="003C5FC2" w:rsidRDefault="003C5FC2" w:rsidP="002B150D">
      <w:pPr>
        <w:ind w:right="-29"/>
        <w:rPr>
          <w:b/>
          <w:bCs/>
        </w:rPr>
      </w:pPr>
    </w:p>
    <w:p w14:paraId="534747D4" w14:textId="77777777" w:rsidR="002B150D" w:rsidRDefault="002B150D" w:rsidP="002B150D">
      <w:pPr>
        <w:ind w:right="-29"/>
        <w:rPr>
          <w:b/>
          <w:bCs/>
        </w:rPr>
      </w:pPr>
    </w:p>
    <w:p w14:paraId="188BA1F4" w14:textId="77777777" w:rsidR="002B150D" w:rsidRPr="002B150D" w:rsidRDefault="002B150D" w:rsidP="002B150D">
      <w:pPr>
        <w:ind w:right="-29"/>
        <w:rPr>
          <w:b/>
          <w:bCs/>
          <w:cs/>
        </w:rPr>
      </w:pPr>
    </w:p>
    <w:p w14:paraId="654EFA8E" w14:textId="448134A2" w:rsidR="00BD59D5" w:rsidRDefault="003C5FC2" w:rsidP="0039029A">
      <w:pPr>
        <w:spacing w:line="300" w:lineRule="atLeast"/>
        <w:ind w:left="630" w:right="-222" w:firstLine="518"/>
        <w:jc w:val="thaiDistribute"/>
      </w:pPr>
      <w:r w:rsidRPr="00F9216F">
        <w:rPr>
          <w:rFonts w:hint="cs"/>
          <w:spacing w:val="-4"/>
          <w:cs/>
        </w:rPr>
        <w:lastRenderedPageBreak/>
        <w:t>งบการเงินของ</w:t>
      </w:r>
      <w:r w:rsidR="0042184A" w:rsidRPr="00F9216F">
        <w:rPr>
          <w:rFonts w:hint="cs"/>
          <w:spacing w:val="-4"/>
          <w:cs/>
        </w:rPr>
        <w:t>กิจ</w:t>
      </w:r>
      <w:r w:rsidRPr="00F9216F">
        <w:rPr>
          <w:rFonts w:hint="cs"/>
          <w:spacing w:val="-4"/>
          <w:cs/>
        </w:rPr>
        <w:t>การร่วมค้า</w:t>
      </w:r>
      <w:r w:rsidR="00816049">
        <w:rPr>
          <w:rFonts w:hint="cs"/>
          <w:spacing w:val="-4"/>
          <w:cs/>
        </w:rPr>
        <w:t>ภาพยนตร์บัวผันฟันยับ</w:t>
      </w:r>
      <w:r w:rsidR="00C1278C">
        <w:rPr>
          <w:spacing w:val="-4"/>
        </w:rPr>
        <w:t xml:space="preserve"> </w:t>
      </w:r>
      <w:r w:rsidR="00C1278C">
        <w:rPr>
          <w:rFonts w:hint="cs"/>
          <w:spacing w:val="-4"/>
          <w:cs/>
        </w:rPr>
        <w:t>และ</w:t>
      </w:r>
      <w:r w:rsidR="00C1278C" w:rsidRPr="00B95115">
        <w:rPr>
          <w:rFonts w:hint="cs"/>
          <w:spacing w:val="-4"/>
          <w:cs/>
        </w:rPr>
        <w:t>กิจการร่วมค้า เมเจอร์ จอยน์ ฟิล์ม และ บีอีซี เวิลด์</w:t>
      </w:r>
      <w:r w:rsidR="00C1278C">
        <w:rPr>
          <w:spacing w:val="-4"/>
          <w:cs/>
        </w:rPr>
        <w:br/>
      </w:r>
      <w:r w:rsidRPr="00F9216F">
        <w:rPr>
          <w:rFonts w:hint="cs"/>
          <w:spacing w:val="-4"/>
          <w:cs/>
        </w:rPr>
        <w:t xml:space="preserve">ที่นำมาใช้ในการบันทึกบัญชีเงินลงทุนตามวิธีส่วนได้เสียในงบการเงินระหว่างกาลรวม </w:t>
      </w:r>
      <w:r w:rsidRPr="00F9216F">
        <w:rPr>
          <w:rFonts w:hint="cs"/>
          <w:cs/>
        </w:rPr>
        <w:t xml:space="preserve">ณ วันที่ </w:t>
      </w:r>
      <w:r w:rsidRPr="00F9216F">
        <w:t>3</w:t>
      </w:r>
      <w:r w:rsidR="001F1F71" w:rsidRPr="00F9216F">
        <w:t>1</w:t>
      </w:r>
      <w:r w:rsidRPr="00F9216F">
        <w:t xml:space="preserve"> </w:t>
      </w:r>
      <w:r w:rsidR="001F1F71" w:rsidRPr="00F9216F">
        <w:rPr>
          <w:rFonts w:hint="cs"/>
          <w:cs/>
        </w:rPr>
        <w:t>มีนาคม</w:t>
      </w:r>
      <w:r w:rsidRPr="00F9216F">
        <w:rPr>
          <w:rFonts w:hint="cs"/>
          <w:cs/>
        </w:rPr>
        <w:t xml:space="preserve"> </w:t>
      </w:r>
      <w:r w:rsidRPr="00F9216F">
        <w:t>256</w:t>
      </w:r>
      <w:r w:rsidR="006344AC">
        <w:t>8</w:t>
      </w:r>
      <w:r w:rsidRPr="00F9216F">
        <w:t xml:space="preserve"> </w:t>
      </w:r>
      <w:r w:rsidRPr="00F9216F">
        <w:rPr>
          <w:rFonts w:hint="cs"/>
          <w:cs/>
        </w:rPr>
        <w:t>รวมถึงส่วนได้เสียที่บันทึกในงบกำไรขาดทุนรวมสำหรับงวด</w:t>
      </w:r>
      <w:r w:rsidR="001F1F71" w:rsidRPr="00F9216F">
        <w:rPr>
          <w:rFonts w:hint="cs"/>
          <w:cs/>
        </w:rPr>
        <w:t>สาม</w:t>
      </w:r>
      <w:r w:rsidRPr="00F9216F">
        <w:rPr>
          <w:rFonts w:hint="cs"/>
          <w:cs/>
        </w:rPr>
        <w:t>เดือนสิ้นสุดวันที่</w:t>
      </w:r>
      <w:r w:rsidR="00816049">
        <w:rPr>
          <w:rFonts w:hint="cs"/>
          <w:cs/>
        </w:rPr>
        <w:t xml:space="preserve"> </w:t>
      </w:r>
      <w:r w:rsidRPr="00F9216F">
        <w:t>3</w:t>
      </w:r>
      <w:r w:rsidR="001F1F71" w:rsidRPr="00F9216F">
        <w:t>1</w:t>
      </w:r>
      <w:r w:rsidRPr="00F9216F">
        <w:t xml:space="preserve"> </w:t>
      </w:r>
      <w:r w:rsidR="001F1F71" w:rsidRPr="00F9216F">
        <w:rPr>
          <w:rFonts w:hint="cs"/>
          <w:cs/>
        </w:rPr>
        <w:t>มีนาคม</w:t>
      </w:r>
      <w:r w:rsidRPr="00F9216F">
        <w:rPr>
          <w:rFonts w:hint="cs"/>
          <w:cs/>
        </w:rPr>
        <w:t xml:space="preserve"> </w:t>
      </w:r>
      <w:r w:rsidRPr="00F9216F">
        <w:t>256</w:t>
      </w:r>
      <w:r w:rsidR="006344AC">
        <w:t>8</w:t>
      </w:r>
      <w:r w:rsidRPr="00F9216F">
        <w:rPr>
          <w:rFonts w:hint="cs"/>
          <w:cs/>
        </w:rPr>
        <w:t xml:space="preserve"> </w:t>
      </w:r>
      <w:r w:rsidR="006274BB">
        <w:rPr>
          <w:rFonts w:hint="cs"/>
          <w:cs/>
        </w:rPr>
        <w:t xml:space="preserve">และ </w:t>
      </w:r>
      <w:r w:rsidR="006274BB" w:rsidRPr="00B95115">
        <w:t>256</w:t>
      </w:r>
      <w:r w:rsidR="006344AC">
        <w:t>7</w:t>
      </w:r>
      <w:r w:rsidR="006274BB" w:rsidRPr="00B95115">
        <w:rPr>
          <w:rFonts w:hint="cs"/>
          <w:cs/>
        </w:rPr>
        <w:t xml:space="preserve"> </w:t>
      </w:r>
      <w:r w:rsidRPr="00B95115">
        <w:rPr>
          <w:rFonts w:hint="cs"/>
          <w:cs/>
        </w:rPr>
        <w:t>ถือตามข้อมูลของผู้บริหาร ซึ่งยังไม่ได้ผ่านการสอบทานโดยผู้สอบบัญชี</w:t>
      </w:r>
    </w:p>
    <w:p w14:paraId="1E6A7F37" w14:textId="77777777" w:rsidR="006102AC" w:rsidRDefault="006102AC" w:rsidP="0039029A">
      <w:pPr>
        <w:spacing w:line="300" w:lineRule="atLeast"/>
        <w:ind w:left="630" w:right="-222" w:firstLine="518"/>
        <w:jc w:val="thaiDistribute"/>
      </w:pPr>
    </w:p>
    <w:p w14:paraId="64D59617" w14:textId="29DCA3CF" w:rsidR="006102AC" w:rsidRPr="006102AC" w:rsidRDefault="006102AC" w:rsidP="008636E4">
      <w:pPr>
        <w:numPr>
          <w:ilvl w:val="0"/>
          <w:numId w:val="1"/>
        </w:numPr>
        <w:spacing w:line="300" w:lineRule="atLeast"/>
        <w:ind w:left="630" w:right="-311" w:hanging="346"/>
        <w:rPr>
          <w:b/>
          <w:bCs/>
        </w:rPr>
      </w:pPr>
      <w:r w:rsidRPr="005738C8">
        <w:rPr>
          <w:rFonts w:ascii="Angsana New" w:hAnsi="Angsana New"/>
          <w:b/>
          <w:bCs/>
          <w:cs/>
        </w:rPr>
        <w:t>เงินให้กู้ยืมระยะ</w:t>
      </w:r>
      <w:r>
        <w:rPr>
          <w:rFonts w:ascii="Angsana New" w:hAnsi="Angsana New" w:hint="cs"/>
          <w:b/>
          <w:bCs/>
          <w:cs/>
        </w:rPr>
        <w:t>ยาว</w:t>
      </w:r>
      <w:r w:rsidRPr="005738C8">
        <w:rPr>
          <w:rFonts w:ascii="Angsana New" w:hAnsi="Angsana New"/>
          <w:b/>
          <w:bCs/>
          <w:cs/>
        </w:rPr>
        <w:t>แก่กิจการที่เกี่ยวข้องกัน</w:t>
      </w:r>
    </w:p>
    <w:p w14:paraId="536CF54F" w14:textId="56B7D0E4" w:rsidR="006102AC" w:rsidRPr="006102AC" w:rsidRDefault="006102AC" w:rsidP="006102AC">
      <w:pPr>
        <w:ind w:left="630" w:right="-50"/>
        <w:jc w:val="right"/>
        <w:rPr>
          <w:rFonts w:ascii="Angsana New" w:hAnsi="Angsana New"/>
          <w:b/>
          <w:bCs/>
          <w:sz w:val="31"/>
          <w:szCs w:val="31"/>
        </w:rPr>
      </w:pPr>
      <w:r w:rsidRPr="00EF78E2">
        <w:rPr>
          <w:rFonts w:ascii="Angsana New" w:hAnsi="Angsana New"/>
          <w:sz w:val="28"/>
          <w:szCs w:val="28"/>
          <w:cs/>
        </w:rPr>
        <w:t xml:space="preserve">หน่วย </w:t>
      </w:r>
      <w:r w:rsidRPr="00EF78E2">
        <w:rPr>
          <w:rFonts w:ascii="Angsana New" w:hAnsi="Angsana New"/>
          <w:sz w:val="28"/>
          <w:szCs w:val="28"/>
        </w:rPr>
        <w:t xml:space="preserve">: </w:t>
      </w:r>
      <w:r w:rsidRPr="006102AC">
        <w:rPr>
          <w:rFonts w:hint="cs"/>
          <w:sz w:val="28"/>
          <w:szCs w:val="28"/>
          <w:cs/>
        </w:rPr>
        <w:t>พัน</w:t>
      </w:r>
      <w:r w:rsidRPr="00EF78E2">
        <w:rPr>
          <w:rFonts w:ascii="Angsana New" w:hAnsi="Angsana New"/>
          <w:sz w:val="28"/>
          <w:szCs w:val="28"/>
          <w:cs/>
        </w:rPr>
        <w:t>บาท</w:t>
      </w:r>
    </w:p>
    <w:tbl>
      <w:tblPr>
        <w:tblpPr w:leftFromText="180" w:rightFromText="180" w:vertAnchor="text" w:horzAnchor="margin" w:tblpX="634" w:tblpY="82"/>
        <w:tblW w:w="970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29"/>
        <w:gridCol w:w="1202"/>
        <w:gridCol w:w="1196"/>
        <w:gridCol w:w="1140"/>
        <w:gridCol w:w="1139"/>
      </w:tblGrid>
      <w:tr w:rsidR="006102AC" w:rsidRPr="00D84FB0" w14:paraId="103B0B1E" w14:textId="77777777" w:rsidTr="00460FBD">
        <w:trPr>
          <w:cantSplit/>
        </w:trPr>
        <w:tc>
          <w:tcPr>
            <w:tcW w:w="50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B84EA5" w14:textId="77777777" w:rsidR="006102AC" w:rsidRPr="00B537FC" w:rsidRDefault="006102AC" w:rsidP="006102AC">
            <w:pPr>
              <w:ind w:left="-108" w:right="-108" w:firstLine="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537FC">
              <w:rPr>
                <w:rFonts w:ascii="Angsana New" w:hAnsi="Angsana New"/>
                <w:sz w:val="28"/>
                <w:szCs w:val="28"/>
                <w:cs/>
              </w:rPr>
              <w:t>รายการ</w:t>
            </w:r>
          </w:p>
        </w:tc>
        <w:tc>
          <w:tcPr>
            <w:tcW w:w="2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DD673" w14:textId="77777777" w:rsidR="006102AC" w:rsidRPr="00B537FC" w:rsidRDefault="006102AC" w:rsidP="006102AC">
            <w:pPr>
              <w:ind w:left="-18" w:firstLine="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537FC">
              <w:rPr>
                <w:rFonts w:ascii="Angsana New" w:hAnsi="Angsana New"/>
                <w:sz w:val="28"/>
                <w:szCs w:val="28"/>
                <w:cs/>
              </w:rPr>
              <w:t>งบการเงินเฉพาะ</w:t>
            </w:r>
            <w:r w:rsidRPr="00B537FC">
              <w:rPr>
                <w:rFonts w:ascii="Angsana New" w:hAnsi="Angsana New" w:hint="cs"/>
                <w:sz w:val="28"/>
                <w:szCs w:val="28"/>
                <w:cs/>
              </w:rPr>
              <w:t>กิจการ</w:t>
            </w:r>
          </w:p>
        </w:tc>
        <w:tc>
          <w:tcPr>
            <w:tcW w:w="2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8D0B1" w14:textId="77777777" w:rsidR="006102AC" w:rsidRPr="00B537FC" w:rsidRDefault="006102AC" w:rsidP="006102AC">
            <w:pPr>
              <w:ind w:left="-92" w:right="-110" w:firstLine="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537FC">
              <w:rPr>
                <w:rFonts w:ascii="Angsana New" w:hAnsi="Angsana New"/>
                <w:sz w:val="28"/>
                <w:szCs w:val="28"/>
                <w:cs/>
              </w:rPr>
              <w:t xml:space="preserve">อัตราดอกเบี้ย </w:t>
            </w:r>
            <w:r w:rsidRPr="00B537FC">
              <w:rPr>
                <w:rFonts w:ascii="Angsana New" w:hAnsi="Angsana New"/>
                <w:sz w:val="28"/>
                <w:szCs w:val="28"/>
              </w:rPr>
              <w:t>(</w:t>
            </w:r>
            <w:r w:rsidRPr="00B537FC">
              <w:rPr>
                <w:rFonts w:ascii="Angsana New" w:hAnsi="Angsana New"/>
                <w:sz w:val="28"/>
                <w:szCs w:val="28"/>
                <w:cs/>
              </w:rPr>
              <w:t>ร้อยละ</w:t>
            </w:r>
            <w:r w:rsidRPr="00B537FC">
              <w:rPr>
                <w:rFonts w:ascii="Angsana New" w:hAnsi="Angsana New"/>
                <w:sz w:val="28"/>
                <w:szCs w:val="28"/>
              </w:rPr>
              <w:t>)</w:t>
            </w:r>
            <w:r w:rsidRPr="00B537FC">
              <w:rPr>
                <w:rFonts w:ascii="Angsana New" w:hAnsi="Angsana New" w:hint="cs"/>
                <w:sz w:val="28"/>
                <w:szCs w:val="28"/>
                <w:cs/>
              </w:rPr>
              <w:t xml:space="preserve"> ต่อปี</w:t>
            </w:r>
          </w:p>
        </w:tc>
      </w:tr>
      <w:tr w:rsidR="002169F0" w:rsidRPr="00D84FB0" w14:paraId="74FA3645" w14:textId="77777777" w:rsidTr="00460FB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5029" w:type="dxa"/>
            <w:vMerge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263845" w14:textId="77777777" w:rsidR="002169F0" w:rsidRPr="00B537FC" w:rsidRDefault="002169F0" w:rsidP="002169F0">
            <w:pPr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bottom"/>
          </w:tcPr>
          <w:p w14:paraId="094975A7" w14:textId="438FA4D8" w:rsidR="002169F0" w:rsidRPr="00B537FC" w:rsidRDefault="002169F0" w:rsidP="002169F0">
            <w:pPr>
              <w:ind w:left="-108" w:right="-108" w:firstLine="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537FC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31</w:t>
            </w:r>
            <w:r w:rsidRPr="00B537FC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 xml:space="preserve"> </w:t>
            </w:r>
            <w:r w:rsidRPr="00B537FC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มี.ค. </w:t>
            </w:r>
            <w:r w:rsidRPr="00B537FC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2568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2333F30" w14:textId="21A9A74B" w:rsidR="002169F0" w:rsidRPr="00B537FC" w:rsidRDefault="002169F0" w:rsidP="002169F0">
            <w:pPr>
              <w:ind w:left="-108" w:right="-108" w:firstLine="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537FC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B537FC">
              <w:rPr>
                <w:rFonts w:ascii="Angsana New" w:hAnsi="Angsana New" w:cs="Angsana New"/>
                <w:sz w:val="28"/>
                <w:szCs w:val="28"/>
                <w:cs/>
              </w:rPr>
              <w:t xml:space="preserve">ธ.ค. </w:t>
            </w:r>
            <w:r w:rsidRPr="00B537FC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bottom"/>
          </w:tcPr>
          <w:p w14:paraId="630C0521" w14:textId="47EE5A65" w:rsidR="002169F0" w:rsidRPr="00B537FC" w:rsidRDefault="002169F0" w:rsidP="002169F0">
            <w:pPr>
              <w:ind w:left="-108" w:right="-108" w:firstLine="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537FC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31</w:t>
            </w:r>
            <w:r w:rsidRPr="00B537FC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 xml:space="preserve"> </w:t>
            </w:r>
            <w:r w:rsidRPr="00B537FC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มี.ค. </w:t>
            </w:r>
            <w:r w:rsidRPr="00B537FC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2568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F2DA405" w14:textId="36B18D67" w:rsidR="002169F0" w:rsidRPr="00B537FC" w:rsidRDefault="002169F0" w:rsidP="002169F0">
            <w:pPr>
              <w:ind w:left="-108" w:right="-108" w:firstLine="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537FC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B537FC">
              <w:rPr>
                <w:rFonts w:ascii="Angsana New" w:hAnsi="Angsana New" w:cs="Angsana New"/>
                <w:sz w:val="28"/>
                <w:szCs w:val="28"/>
                <w:cs/>
              </w:rPr>
              <w:t xml:space="preserve">ธ.ค. </w:t>
            </w:r>
            <w:r w:rsidRPr="00B537FC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</w:tr>
      <w:tr w:rsidR="006102AC" w:rsidRPr="00721EE1" w14:paraId="6628B3F8" w14:textId="77777777" w:rsidTr="00460FB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029" w:type="dxa"/>
            <w:tcBorders>
              <w:left w:val="single" w:sz="4" w:space="0" w:color="auto"/>
              <w:right w:val="single" w:sz="4" w:space="0" w:color="auto"/>
            </w:tcBorders>
          </w:tcPr>
          <w:p w14:paraId="630374FD" w14:textId="529C80C7" w:rsidR="006102AC" w:rsidRPr="00290F0D" w:rsidRDefault="00290F0D" w:rsidP="00290F0D">
            <w:pPr>
              <w:rPr>
                <w:b/>
                <w:bCs/>
                <w:sz w:val="28"/>
                <w:szCs w:val="28"/>
                <w:cs/>
              </w:rPr>
            </w:pPr>
            <w:r w:rsidRPr="00290F0D">
              <w:rPr>
                <w:rFonts w:hint="cs"/>
                <w:b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02" w:type="dxa"/>
            <w:tcBorders>
              <w:left w:val="single" w:sz="4" w:space="0" w:color="auto"/>
              <w:right w:val="dashed" w:sz="4" w:space="0" w:color="auto"/>
            </w:tcBorders>
          </w:tcPr>
          <w:p w14:paraId="16AC09C5" w14:textId="77777777" w:rsidR="006102AC" w:rsidRPr="00290F0D" w:rsidRDefault="006102AC" w:rsidP="006102AC">
            <w:pPr>
              <w:tabs>
                <w:tab w:val="decimal" w:pos="1080"/>
              </w:tabs>
              <w:ind w:left="-103" w:right="-105" w:firstLine="18"/>
              <w:jc w:val="both"/>
              <w:rPr>
                <w:sz w:val="28"/>
                <w:szCs w:val="28"/>
              </w:rPr>
            </w:pPr>
          </w:p>
        </w:tc>
        <w:tc>
          <w:tcPr>
            <w:tcW w:w="1196" w:type="dxa"/>
            <w:tcBorders>
              <w:left w:val="nil"/>
              <w:right w:val="single" w:sz="4" w:space="0" w:color="auto"/>
            </w:tcBorders>
          </w:tcPr>
          <w:p w14:paraId="60FF87B5" w14:textId="77777777" w:rsidR="006102AC" w:rsidRPr="00290F0D" w:rsidRDefault="006102AC" w:rsidP="006102AC">
            <w:pPr>
              <w:tabs>
                <w:tab w:val="decimal" w:pos="1080"/>
              </w:tabs>
              <w:ind w:left="-103" w:right="-105" w:firstLine="18"/>
              <w:jc w:val="both"/>
              <w:rPr>
                <w:sz w:val="28"/>
                <w:szCs w:val="28"/>
              </w:rPr>
            </w:pPr>
          </w:p>
        </w:tc>
        <w:tc>
          <w:tcPr>
            <w:tcW w:w="1140" w:type="dxa"/>
            <w:tcBorders>
              <w:left w:val="single" w:sz="4" w:space="0" w:color="auto"/>
              <w:right w:val="dashed" w:sz="4" w:space="0" w:color="auto"/>
            </w:tcBorders>
          </w:tcPr>
          <w:p w14:paraId="46060CFC" w14:textId="77777777" w:rsidR="006102AC" w:rsidRPr="00290F0D" w:rsidRDefault="006102AC" w:rsidP="006102AC">
            <w:pPr>
              <w:tabs>
                <w:tab w:val="left" w:pos="360"/>
                <w:tab w:val="left" w:pos="900"/>
                <w:tab w:val="left" w:pos="1440"/>
              </w:tabs>
              <w:ind w:left="-122" w:right="-114"/>
              <w:rPr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1139" w:type="dxa"/>
            <w:tcBorders>
              <w:left w:val="nil"/>
              <w:right w:val="single" w:sz="4" w:space="0" w:color="auto"/>
            </w:tcBorders>
          </w:tcPr>
          <w:p w14:paraId="712CFE67" w14:textId="77777777" w:rsidR="006102AC" w:rsidRPr="00290F0D" w:rsidRDefault="006102AC" w:rsidP="006102AC">
            <w:pPr>
              <w:tabs>
                <w:tab w:val="left" w:pos="360"/>
                <w:tab w:val="left" w:pos="900"/>
                <w:tab w:val="left" w:pos="1440"/>
              </w:tabs>
              <w:ind w:left="-122" w:right="-114"/>
              <w:rPr>
                <w:b/>
                <w:bCs/>
                <w:color w:val="FF0000"/>
                <w:sz w:val="28"/>
                <w:szCs w:val="28"/>
              </w:rPr>
            </w:pPr>
          </w:p>
        </w:tc>
      </w:tr>
      <w:tr w:rsidR="00290F0D" w:rsidRPr="00721EE1" w14:paraId="201EE2C3" w14:textId="77777777" w:rsidTr="00460FB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029" w:type="dxa"/>
            <w:tcBorders>
              <w:left w:val="single" w:sz="4" w:space="0" w:color="auto"/>
              <w:right w:val="single" w:sz="4" w:space="0" w:color="auto"/>
            </w:tcBorders>
          </w:tcPr>
          <w:p w14:paraId="33036180" w14:textId="7546288D" w:rsidR="00290F0D" w:rsidRPr="00B7226E" w:rsidRDefault="00290F0D" w:rsidP="00B7226E">
            <w:pPr>
              <w:ind w:right="-108"/>
              <w:rPr>
                <w:rFonts w:ascii="Angsana New" w:hAnsi="Angsana New" w:cs="Angsana New"/>
                <w:sz w:val="28"/>
                <w:szCs w:val="28"/>
              </w:rPr>
            </w:pPr>
            <w:r w:rsidRPr="00B7226E">
              <w:rPr>
                <w:rFonts w:ascii="Angsana New" w:hAnsi="Angsana New" w:cs="Angsana New"/>
                <w:sz w:val="28"/>
                <w:szCs w:val="28"/>
              </w:rPr>
              <w:t xml:space="preserve">1. </w:t>
            </w:r>
            <w:r w:rsidR="00B7226E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B7226E">
              <w:rPr>
                <w:rFonts w:ascii="Angsana New" w:hAnsi="Angsana New" w:cs="Angsana New"/>
                <w:sz w:val="28"/>
                <w:szCs w:val="28"/>
                <w:cs/>
              </w:rPr>
              <w:t>บริษัท บีอีซี มัลติมีเดีย จำกัด</w:t>
            </w:r>
          </w:p>
        </w:tc>
        <w:tc>
          <w:tcPr>
            <w:tcW w:w="1202" w:type="dxa"/>
            <w:tcBorders>
              <w:left w:val="single" w:sz="4" w:space="0" w:color="auto"/>
              <w:right w:val="dashed" w:sz="4" w:space="0" w:color="auto"/>
            </w:tcBorders>
          </w:tcPr>
          <w:p w14:paraId="23C0354E" w14:textId="77777777" w:rsidR="00290F0D" w:rsidRPr="00290F0D" w:rsidRDefault="00290F0D" w:rsidP="00290F0D">
            <w:pPr>
              <w:tabs>
                <w:tab w:val="decimal" w:pos="1080"/>
              </w:tabs>
              <w:ind w:left="-103" w:right="-105" w:firstLine="18"/>
              <w:jc w:val="both"/>
              <w:rPr>
                <w:sz w:val="28"/>
                <w:szCs w:val="28"/>
              </w:rPr>
            </w:pPr>
          </w:p>
        </w:tc>
        <w:tc>
          <w:tcPr>
            <w:tcW w:w="1196" w:type="dxa"/>
            <w:tcBorders>
              <w:left w:val="nil"/>
              <w:right w:val="single" w:sz="4" w:space="0" w:color="auto"/>
            </w:tcBorders>
          </w:tcPr>
          <w:p w14:paraId="1FC9C7F5" w14:textId="77777777" w:rsidR="00290F0D" w:rsidRPr="00290F0D" w:rsidRDefault="00290F0D" w:rsidP="00290F0D">
            <w:pPr>
              <w:tabs>
                <w:tab w:val="decimal" w:pos="1080"/>
              </w:tabs>
              <w:ind w:left="-103" w:right="-105" w:firstLine="18"/>
              <w:jc w:val="both"/>
              <w:rPr>
                <w:sz w:val="28"/>
                <w:szCs w:val="28"/>
              </w:rPr>
            </w:pPr>
          </w:p>
        </w:tc>
        <w:tc>
          <w:tcPr>
            <w:tcW w:w="1140" w:type="dxa"/>
            <w:tcBorders>
              <w:left w:val="single" w:sz="4" w:space="0" w:color="auto"/>
              <w:right w:val="dashed" w:sz="4" w:space="0" w:color="auto"/>
            </w:tcBorders>
          </w:tcPr>
          <w:p w14:paraId="1B08B495" w14:textId="77777777" w:rsidR="00290F0D" w:rsidRPr="00290F0D" w:rsidRDefault="00290F0D" w:rsidP="00290F0D">
            <w:pPr>
              <w:tabs>
                <w:tab w:val="left" w:pos="360"/>
                <w:tab w:val="left" w:pos="900"/>
                <w:tab w:val="left" w:pos="1440"/>
              </w:tabs>
              <w:ind w:left="-122" w:right="-114"/>
              <w:rPr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1139" w:type="dxa"/>
            <w:tcBorders>
              <w:left w:val="nil"/>
              <w:right w:val="single" w:sz="4" w:space="0" w:color="auto"/>
            </w:tcBorders>
          </w:tcPr>
          <w:p w14:paraId="380482E8" w14:textId="77777777" w:rsidR="00290F0D" w:rsidRPr="00290F0D" w:rsidRDefault="00290F0D" w:rsidP="00290F0D">
            <w:pPr>
              <w:tabs>
                <w:tab w:val="left" w:pos="360"/>
                <w:tab w:val="left" w:pos="900"/>
                <w:tab w:val="left" w:pos="1440"/>
              </w:tabs>
              <w:ind w:left="-122" w:right="-114"/>
              <w:rPr>
                <w:b/>
                <w:bCs/>
                <w:color w:val="FF0000"/>
                <w:sz w:val="28"/>
                <w:szCs w:val="28"/>
              </w:rPr>
            </w:pPr>
          </w:p>
        </w:tc>
      </w:tr>
      <w:tr w:rsidR="003109D2" w:rsidRPr="00721EE1" w14:paraId="7D9C7405" w14:textId="77777777" w:rsidTr="00460FB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029" w:type="dxa"/>
            <w:tcBorders>
              <w:left w:val="single" w:sz="4" w:space="0" w:color="auto"/>
              <w:right w:val="single" w:sz="4" w:space="0" w:color="auto"/>
            </w:tcBorders>
          </w:tcPr>
          <w:p w14:paraId="428D295B" w14:textId="269E1124" w:rsidR="003109D2" w:rsidRPr="00603F8D" w:rsidRDefault="003109D2" w:rsidP="00603F8D">
            <w:pPr>
              <w:ind w:left="237"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03F8D">
              <w:rPr>
                <w:rFonts w:ascii="Angsana New" w:hAnsi="Angsana New" w:cs="Angsana New"/>
                <w:sz w:val="28"/>
                <w:szCs w:val="28"/>
                <w:cs/>
              </w:rPr>
              <w:t>ยอดคงเหลือยกมาต้น</w:t>
            </w:r>
            <w:r w:rsidR="007E204D" w:rsidRPr="00603F8D">
              <w:rPr>
                <w:rFonts w:ascii="Angsana New" w:hAnsi="Angsana New" w:cs="Angsana New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202" w:type="dxa"/>
            <w:tcBorders>
              <w:left w:val="single" w:sz="4" w:space="0" w:color="auto"/>
              <w:right w:val="dashed" w:sz="4" w:space="0" w:color="auto"/>
            </w:tcBorders>
            <w:vAlign w:val="center"/>
          </w:tcPr>
          <w:p w14:paraId="3C784FFE" w14:textId="3134555C" w:rsidR="003109D2" w:rsidRPr="00290F0D" w:rsidRDefault="003109D2" w:rsidP="00A9400D">
            <w:pPr>
              <w:tabs>
                <w:tab w:val="decimal" w:pos="879"/>
              </w:tabs>
              <w:ind w:left="-102" w:right="-105" w:firstLine="17"/>
              <w:jc w:val="both"/>
              <w:rPr>
                <w:sz w:val="28"/>
                <w:szCs w:val="28"/>
              </w:rPr>
            </w:pPr>
            <w:r w:rsidRPr="00290F0D">
              <w:rPr>
                <w:sz w:val="28"/>
                <w:szCs w:val="28"/>
              </w:rPr>
              <w:t>1,424,289</w:t>
            </w:r>
          </w:p>
        </w:tc>
        <w:tc>
          <w:tcPr>
            <w:tcW w:w="1196" w:type="dxa"/>
            <w:tcBorders>
              <w:left w:val="nil"/>
              <w:right w:val="single" w:sz="4" w:space="0" w:color="auto"/>
            </w:tcBorders>
            <w:vAlign w:val="center"/>
          </w:tcPr>
          <w:p w14:paraId="6EA18522" w14:textId="56468C6A" w:rsidR="003109D2" w:rsidRPr="00290F0D" w:rsidRDefault="003109D2" w:rsidP="00A9400D">
            <w:pPr>
              <w:tabs>
                <w:tab w:val="decimal" w:pos="600"/>
              </w:tabs>
              <w:ind w:left="-103" w:right="-105" w:firstLine="18"/>
              <w:jc w:val="both"/>
              <w:rPr>
                <w:sz w:val="28"/>
                <w:szCs w:val="28"/>
              </w:rPr>
            </w:pPr>
            <w:r w:rsidRPr="00290F0D"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1140" w:type="dxa"/>
            <w:tcBorders>
              <w:left w:val="single" w:sz="4" w:space="0" w:color="auto"/>
              <w:right w:val="dashed" w:sz="4" w:space="0" w:color="auto"/>
            </w:tcBorders>
          </w:tcPr>
          <w:p w14:paraId="457D5C97" w14:textId="77777777" w:rsidR="003109D2" w:rsidRPr="00290F0D" w:rsidRDefault="003109D2" w:rsidP="003109D2">
            <w:pPr>
              <w:tabs>
                <w:tab w:val="left" w:pos="360"/>
                <w:tab w:val="left" w:pos="900"/>
                <w:tab w:val="left" w:pos="1440"/>
              </w:tabs>
              <w:ind w:left="-122" w:right="-114"/>
              <w:rPr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1139" w:type="dxa"/>
            <w:tcBorders>
              <w:left w:val="nil"/>
              <w:right w:val="single" w:sz="4" w:space="0" w:color="auto"/>
            </w:tcBorders>
          </w:tcPr>
          <w:p w14:paraId="7555F4C7" w14:textId="77777777" w:rsidR="003109D2" w:rsidRPr="00290F0D" w:rsidRDefault="003109D2" w:rsidP="003109D2">
            <w:pPr>
              <w:tabs>
                <w:tab w:val="left" w:pos="360"/>
                <w:tab w:val="left" w:pos="900"/>
                <w:tab w:val="left" w:pos="1440"/>
              </w:tabs>
              <w:ind w:left="-122" w:right="-114"/>
              <w:rPr>
                <w:b/>
                <w:bCs/>
                <w:color w:val="FF0000"/>
                <w:sz w:val="28"/>
                <w:szCs w:val="28"/>
              </w:rPr>
            </w:pPr>
          </w:p>
        </w:tc>
      </w:tr>
      <w:tr w:rsidR="003109D2" w:rsidRPr="00721EE1" w14:paraId="3049571C" w14:textId="77777777" w:rsidTr="00460FB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029" w:type="dxa"/>
            <w:tcBorders>
              <w:left w:val="single" w:sz="4" w:space="0" w:color="auto"/>
              <w:right w:val="single" w:sz="4" w:space="0" w:color="auto"/>
            </w:tcBorders>
          </w:tcPr>
          <w:p w14:paraId="1F0266F3" w14:textId="77777777" w:rsidR="003109D2" w:rsidRPr="00603F8D" w:rsidRDefault="003109D2" w:rsidP="00603F8D">
            <w:pPr>
              <w:ind w:left="237"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03F8D">
              <w:rPr>
                <w:rFonts w:ascii="Angsana New" w:hAnsi="Angsana New" w:cs="Angsana New" w:hint="cs"/>
                <w:sz w:val="28"/>
                <w:szCs w:val="28"/>
                <w:u w:val="single"/>
                <w:cs/>
              </w:rPr>
              <w:t>บวก</w:t>
            </w:r>
            <w:r w:rsidRPr="00603F8D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603F8D">
              <w:rPr>
                <w:rFonts w:ascii="Angsana New" w:hAnsi="Angsana New" w:cs="Angsana New" w:hint="cs"/>
                <w:sz w:val="28"/>
                <w:szCs w:val="28"/>
                <w:cs/>
              </w:rPr>
              <w:t>รับโอนจากเงินให้กู้ยืมระยะสั้น</w:t>
            </w:r>
          </w:p>
        </w:tc>
        <w:tc>
          <w:tcPr>
            <w:tcW w:w="1202" w:type="dxa"/>
            <w:tcBorders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3A343B60" w14:textId="01FFF851" w:rsidR="003109D2" w:rsidRPr="00290F0D" w:rsidRDefault="00543A90" w:rsidP="00A9400D">
            <w:pPr>
              <w:tabs>
                <w:tab w:val="decimal" w:pos="879"/>
              </w:tabs>
              <w:ind w:left="-102" w:right="-105" w:firstLine="17"/>
              <w:jc w:val="both"/>
              <w:rPr>
                <w:sz w:val="28"/>
                <w:szCs w:val="28"/>
              </w:rPr>
            </w:pPr>
            <w:r w:rsidRPr="00290F0D">
              <w:rPr>
                <w:sz w:val="28"/>
                <w:szCs w:val="28"/>
              </w:rPr>
              <w:t>262,055</w:t>
            </w:r>
          </w:p>
        </w:tc>
        <w:tc>
          <w:tcPr>
            <w:tcW w:w="1196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D6B1D3" w14:textId="6A1832A2" w:rsidR="003109D2" w:rsidRPr="00290F0D" w:rsidRDefault="003109D2" w:rsidP="00A9400D">
            <w:pPr>
              <w:tabs>
                <w:tab w:val="decimal" w:pos="879"/>
              </w:tabs>
              <w:ind w:left="-102" w:right="-105" w:firstLine="17"/>
              <w:jc w:val="both"/>
              <w:rPr>
                <w:sz w:val="28"/>
                <w:szCs w:val="28"/>
              </w:rPr>
            </w:pPr>
            <w:r w:rsidRPr="00290F0D">
              <w:rPr>
                <w:sz w:val="28"/>
                <w:szCs w:val="28"/>
              </w:rPr>
              <w:t>1,424,289</w:t>
            </w:r>
          </w:p>
        </w:tc>
        <w:tc>
          <w:tcPr>
            <w:tcW w:w="1140" w:type="dxa"/>
            <w:tcBorders>
              <w:left w:val="single" w:sz="4" w:space="0" w:color="auto"/>
              <w:right w:val="dashed" w:sz="4" w:space="0" w:color="auto"/>
            </w:tcBorders>
          </w:tcPr>
          <w:p w14:paraId="4770A2A6" w14:textId="77777777" w:rsidR="003109D2" w:rsidRPr="00290F0D" w:rsidRDefault="003109D2" w:rsidP="003109D2">
            <w:pPr>
              <w:ind w:left="-122" w:right="-114" w:firstLine="18"/>
              <w:jc w:val="center"/>
              <w:rPr>
                <w:sz w:val="28"/>
                <w:szCs w:val="28"/>
                <w:highlight w:val="yellow"/>
              </w:rPr>
            </w:pPr>
          </w:p>
        </w:tc>
        <w:tc>
          <w:tcPr>
            <w:tcW w:w="1139" w:type="dxa"/>
            <w:tcBorders>
              <w:left w:val="nil"/>
              <w:right w:val="single" w:sz="4" w:space="0" w:color="auto"/>
            </w:tcBorders>
          </w:tcPr>
          <w:p w14:paraId="471CA095" w14:textId="77777777" w:rsidR="003109D2" w:rsidRPr="00290F0D" w:rsidRDefault="003109D2" w:rsidP="003109D2">
            <w:pPr>
              <w:ind w:left="-122" w:right="-114" w:firstLine="18"/>
              <w:jc w:val="center"/>
              <w:rPr>
                <w:sz w:val="28"/>
                <w:szCs w:val="28"/>
              </w:rPr>
            </w:pPr>
          </w:p>
        </w:tc>
      </w:tr>
      <w:tr w:rsidR="003109D2" w:rsidRPr="00721EE1" w14:paraId="189DA318" w14:textId="77777777" w:rsidTr="00460FB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0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FA4FE" w14:textId="150FA7CE" w:rsidR="003109D2" w:rsidRPr="00290F0D" w:rsidRDefault="003109D2" w:rsidP="00603F8D">
            <w:pPr>
              <w:ind w:left="237" w:right="-108"/>
              <w:rPr>
                <w:sz w:val="28"/>
                <w:szCs w:val="28"/>
                <w:cs/>
              </w:rPr>
            </w:pPr>
            <w:r w:rsidRPr="00603F8D">
              <w:rPr>
                <w:rFonts w:ascii="Angsana New" w:hAnsi="Angsana New" w:cs="Angsana New" w:hint="cs"/>
                <w:sz w:val="28"/>
                <w:szCs w:val="28"/>
                <w:cs/>
              </w:rPr>
              <w:t>ยอด</w:t>
            </w:r>
            <w:r w:rsidRPr="00290F0D">
              <w:rPr>
                <w:rFonts w:hint="cs"/>
                <w:sz w:val="28"/>
                <w:szCs w:val="28"/>
                <w:cs/>
              </w:rPr>
              <w:t>คงเหลือยกไปปลาย</w:t>
            </w:r>
            <w:r w:rsidR="007E204D" w:rsidRPr="00290F0D">
              <w:rPr>
                <w:rFonts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6F895340" w14:textId="370B3C50" w:rsidR="003109D2" w:rsidRPr="00290F0D" w:rsidRDefault="00571822" w:rsidP="00A9400D">
            <w:pPr>
              <w:tabs>
                <w:tab w:val="decimal" w:pos="879"/>
              </w:tabs>
              <w:ind w:left="-102" w:right="-105" w:firstLine="17"/>
              <w:jc w:val="both"/>
              <w:rPr>
                <w:sz w:val="28"/>
                <w:szCs w:val="28"/>
              </w:rPr>
            </w:pPr>
            <w:r w:rsidRPr="00290F0D">
              <w:rPr>
                <w:sz w:val="28"/>
                <w:szCs w:val="28"/>
              </w:rPr>
              <w:t>1,686,344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4BBA2F" w14:textId="20A83918" w:rsidR="003109D2" w:rsidRPr="00290F0D" w:rsidRDefault="003109D2" w:rsidP="00A9400D">
            <w:pPr>
              <w:tabs>
                <w:tab w:val="decimal" w:pos="879"/>
              </w:tabs>
              <w:ind w:left="-102" w:right="-105" w:firstLine="17"/>
              <w:jc w:val="both"/>
              <w:rPr>
                <w:sz w:val="28"/>
                <w:szCs w:val="28"/>
              </w:rPr>
            </w:pPr>
            <w:r w:rsidRPr="00290F0D">
              <w:rPr>
                <w:sz w:val="28"/>
                <w:szCs w:val="28"/>
              </w:rPr>
              <w:t>1,424,289</w:t>
            </w:r>
          </w:p>
        </w:tc>
        <w:tc>
          <w:tcPr>
            <w:tcW w:w="1140" w:type="dxa"/>
            <w:tcBorders>
              <w:left w:val="single" w:sz="4" w:space="0" w:color="auto"/>
              <w:right w:val="dashed" w:sz="4" w:space="0" w:color="auto"/>
            </w:tcBorders>
          </w:tcPr>
          <w:p w14:paraId="2E326156" w14:textId="0DF2BCBB" w:rsidR="003109D2" w:rsidRPr="00290F0D" w:rsidRDefault="008539E5" w:rsidP="003109D2">
            <w:pPr>
              <w:ind w:left="-122" w:right="-114" w:firstLine="18"/>
              <w:jc w:val="center"/>
              <w:rPr>
                <w:sz w:val="28"/>
                <w:szCs w:val="28"/>
              </w:rPr>
            </w:pPr>
            <w:r w:rsidRPr="00290F0D">
              <w:rPr>
                <w:sz w:val="28"/>
                <w:szCs w:val="28"/>
              </w:rPr>
              <w:t>5.35</w:t>
            </w:r>
          </w:p>
        </w:tc>
        <w:tc>
          <w:tcPr>
            <w:tcW w:w="1139" w:type="dxa"/>
            <w:tcBorders>
              <w:left w:val="nil"/>
              <w:right w:val="single" w:sz="4" w:space="0" w:color="auto"/>
            </w:tcBorders>
          </w:tcPr>
          <w:p w14:paraId="5DCCE5ED" w14:textId="716EDC7E" w:rsidR="003109D2" w:rsidRPr="00290F0D" w:rsidRDefault="001A0705" w:rsidP="003109D2">
            <w:pPr>
              <w:ind w:left="-122" w:right="-114" w:firstLine="18"/>
              <w:jc w:val="center"/>
              <w:rPr>
                <w:sz w:val="28"/>
                <w:szCs w:val="28"/>
              </w:rPr>
            </w:pPr>
            <w:r w:rsidRPr="00290F0D">
              <w:rPr>
                <w:sz w:val="28"/>
                <w:szCs w:val="28"/>
              </w:rPr>
              <w:t>5.35</w:t>
            </w:r>
          </w:p>
        </w:tc>
      </w:tr>
      <w:tr w:rsidR="006102AC" w:rsidRPr="00721EE1" w14:paraId="75754760" w14:textId="77777777" w:rsidTr="00460FB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0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869C11" w14:textId="2A462065" w:rsidR="006102AC" w:rsidRPr="00B7226E" w:rsidRDefault="006102AC" w:rsidP="00B7226E">
            <w:pPr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7226E">
              <w:rPr>
                <w:rFonts w:ascii="Angsana New" w:hAnsi="Angsana New" w:cs="Angsana New"/>
                <w:sz w:val="28"/>
                <w:szCs w:val="28"/>
              </w:rPr>
              <w:t xml:space="preserve">2. </w:t>
            </w:r>
            <w:r w:rsidR="00B7226E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B7226E">
              <w:rPr>
                <w:rFonts w:ascii="Angsana New" w:hAnsi="Angsana New" w:cs="Angsana New"/>
                <w:sz w:val="28"/>
                <w:szCs w:val="28"/>
                <w:cs/>
              </w:rPr>
              <w:t xml:space="preserve">บริษัท บางกอกเอ็นเตอร์เทนเม้นต์ จำกัด  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right w:val="dashed" w:sz="4" w:space="0" w:color="auto"/>
            </w:tcBorders>
          </w:tcPr>
          <w:p w14:paraId="311E3BE7" w14:textId="77777777" w:rsidR="006102AC" w:rsidRPr="00290F0D" w:rsidRDefault="006102AC" w:rsidP="006102AC">
            <w:pPr>
              <w:tabs>
                <w:tab w:val="decimal" w:pos="1080"/>
              </w:tabs>
              <w:ind w:left="-103" w:right="-105" w:firstLine="18"/>
              <w:jc w:val="both"/>
              <w:rPr>
                <w:sz w:val="28"/>
                <w:szCs w:val="28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6FECCCFB" w14:textId="77777777" w:rsidR="006102AC" w:rsidRPr="00290F0D" w:rsidRDefault="006102AC" w:rsidP="006102AC">
            <w:pPr>
              <w:tabs>
                <w:tab w:val="decimal" w:pos="1080"/>
              </w:tabs>
              <w:ind w:left="-103" w:right="-105" w:firstLine="18"/>
              <w:jc w:val="both"/>
              <w:rPr>
                <w:sz w:val="28"/>
                <w:szCs w:val="28"/>
              </w:rPr>
            </w:pPr>
          </w:p>
        </w:tc>
        <w:tc>
          <w:tcPr>
            <w:tcW w:w="1140" w:type="dxa"/>
            <w:tcBorders>
              <w:left w:val="single" w:sz="4" w:space="0" w:color="auto"/>
              <w:right w:val="dashed" w:sz="4" w:space="0" w:color="auto"/>
            </w:tcBorders>
          </w:tcPr>
          <w:p w14:paraId="6A809EA2" w14:textId="77777777" w:rsidR="006102AC" w:rsidRPr="00290F0D" w:rsidRDefault="006102AC" w:rsidP="006102AC">
            <w:pPr>
              <w:ind w:left="-122" w:right="-114" w:firstLine="18"/>
              <w:jc w:val="center"/>
              <w:rPr>
                <w:sz w:val="28"/>
                <w:szCs w:val="28"/>
              </w:rPr>
            </w:pPr>
          </w:p>
        </w:tc>
        <w:tc>
          <w:tcPr>
            <w:tcW w:w="1139" w:type="dxa"/>
            <w:tcBorders>
              <w:left w:val="nil"/>
              <w:right w:val="single" w:sz="4" w:space="0" w:color="auto"/>
            </w:tcBorders>
          </w:tcPr>
          <w:p w14:paraId="6352AAF4" w14:textId="77777777" w:rsidR="006102AC" w:rsidRPr="00290F0D" w:rsidRDefault="006102AC" w:rsidP="006102AC">
            <w:pPr>
              <w:ind w:left="-122" w:right="-114" w:firstLine="18"/>
              <w:jc w:val="center"/>
              <w:rPr>
                <w:sz w:val="28"/>
                <w:szCs w:val="28"/>
              </w:rPr>
            </w:pPr>
          </w:p>
        </w:tc>
      </w:tr>
      <w:tr w:rsidR="006102AC" w:rsidRPr="00721EE1" w14:paraId="19099F14" w14:textId="77777777" w:rsidTr="00460FB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029" w:type="dxa"/>
            <w:tcBorders>
              <w:left w:val="single" w:sz="4" w:space="0" w:color="auto"/>
              <w:right w:val="single" w:sz="4" w:space="0" w:color="auto"/>
            </w:tcBorders>
          </w:tcPr>
          <w:p w14:paraId="2F402DEE" w14:textId="178F0EA3" w:rsidR="006102AC" w:rsidRPr="00603F8D" w:rsidRDefault="006102AC" w:rsidP="00603F8D">
            <w:pPr>
              <w:ind w:left="237"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03F8D">
              <w:rPr>
                <w:rFonts w:ascii="Angsana New" w:hAnsi="Angsana New" w:cs="Angsana New"/>
                <w:sz w:val="28"/>
                <w:szCs w:val="28"/>
                <w:cs/>
              </w:rPr>
              <w:t>ยอดคงเหลือยกมาต้น</w:t>
            </w:r>
            <w:r w:rsidR="007E204D" w:rsidRPr="00603F8D">
              <w:rPr>
                <w:rFonts w:ascii="Angsana New" w:hAnsi="Angsana New" w:cs="Angsana New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202" w:type="dxa"/>
            <w:tcBorders>
              <w:left w:val="single" w:sz="4" w:space="0" w:color="auto"/>
              <w:right w:val="dashed" w:sz="4" w:space="0" w:color="auto"/>
            </w:tcBorders>
          </w:tcPr>
          <w:p w14:paraId="4C2EC745" w14:textId="23B6ABFF" w:rsidR="006102AC" w:rsidRPr="00290F0D" w:rsidRDefault="003A0363" w:rsidP="00A9400D">
            <w:pPr>
              <w:tabs>
                <w:tab w:val="decimal" w:pos="879"/>
              </w:tabs>
              <w:ind w:left="-102" w:right="-105" w:firstLine="17"/>
              <w:jc w:val="both"/>
              <w:rPr>
                <w:sz w:val="28"/>
                <w:szCs w:val="28"/>
              </w:rPr>
            </w:pPr>
            <w:r w:rsidRPr="00290F0D">
              <w:rPr>
                <w:sz w:val="28"/>
                <w:szCs w:val="28"/>
              </w:rPr>
              <w:t>660,619</w:t>
            </w:r>
          </w:p>
        </w:tc>
        <w:tc>
          <w:tcPr>
            <w:tcW w:w="1196" w:type="dxa"/>
            <w:tcBorders>
              <w:left w:val="nil"/>
              <w:right w:val="single" w:sz="4" w:space="0" w:color="auto"/>
            </w:tcBorders>
          </w:tcPr>
          <w:p w14:paraId="399F8AAB" w14:textId="77777777" w:rsidR="006102AC" w:rsidRPr="00290F0D" w:rsidRDefault="006102AC" w:rsidP="00A9400D">
            <w:pPr>
              <w:tabs>
                <w:tab w:val="decimal" w:pos="600"/>
              </w:tabs>
              <w:ind w:left="-103" w:right="-105" w:firstLine="18"/>
              <w:jc w:val="both"/>
              <w:rPr>
                <w:sz w:val="28"/>
                <w:szCs w:val="28"/>
              </w:rPr>
            </w:pPr>
            <w:r w:rsidRPr="00290F0D"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1140" w:type="dxa"/>
            <w:tcBorders>
              <w:left w:val="single" w:sz="4" w:space="0" w:color="auto"/>
              <w:right w:val="dashed" w:sz="4" w:space="0" w:color="auto"/>
            </w:tcBorders>
          </w:tcPr>
          <w:p w14:paraId="38978B7A" w14:textId="77777777" w:rsidR="006102AC" w:rsidRPr="00290F0D" w:rsidRDefault="006102AC" w:rsidP="006102AC">
            <w:pPr>
              <w:ind w:left="-122" w:right="-114" w:firstLine="18"/>
              <w:jc w:val="center"/>
              <w:rPr>
                <w:sz w:val="28"/>
                <w:szCs w:val="28"/>
              </w:rPr>
            </w:pPr>
          </w:p>
        </w:tc>
        <w:tc>
          <w:tcPr>
            <w:tcW w:w="1139" w:type="dxa"/>
            <w:tcBorders>
              <w:left w:val="nil"/>
              <w:right w:val="single" w:sz="4" w:space="0" w:color="auto"/>
            </w:tcBorders>
          </w:tcPr>
          <w:p w14:paraId="28CE9A7E" w14:textId="77777777" w:rsidR="006102AC" w:rsidRPr="00290F0D" w:rsidRDefault="006102AC" w:rsidP="006102AC">
            <w:pPr>
              <w:ind w:left="-122" w:right="-114" w:firstLine="18"/>
              <w:jc w:val="center"/>
              <w:rPr>
                <w:sz w:val="28"/>
                <w:szCs w:val="28"/>
              </w:rPr>
            </w:pPr>
          </w:p>
        </w:tc>
      </w:tr>
      <w:tr w:rsidR="003A0363" w:rsidRPr="00721EE1" w14:paraId="03ABEE9E" w14:textId="77777777" w:rsidTr="00460FB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029" w:type="dxa"/>
            <w:tcBorders>
              <w:left w:val="single" w:sz="4" w:space="0" w:color="auto"/>
              <w:right w:val="single" w:sz="4" w:space="0" w:color="auto"/>
            </w:tcBorders>
          </w:tcPr>
          <w:p w14:paraId="21288ACC" w14:textId="47565FE8" w:rsidR="003A0363" w:rsidRPr="00603F8D" w:rsidRDefault="003A0363" w:rsidP="00603F8D">
            <w:pPr>
              <w:ind w:left="237"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03F8D">
              <w:rPr>
                <w:rFonts w:ascii="Angsana New" w:hAnsi="Angsana New" w:cs="Angsana New"/>
                <w:sz w:val="28"/>
                <w:szCs w:val="28"/>
                <w:cs/>
              </w:rPr>
              <w:t>ให้กู้เพิ่มระหว่าง</w:t>
            </w:r>
            <w:r w:rsidR="008157D7" w:rsidRPr="00603F8D">
              <w:rPr>
                <w:rFonts w:ascii="Angsana New" w:hAnsi="Angsana New" w:cs="Angsana New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202" w:type="dxa"/>
            <w:tcBorders>
              <w:left w:val="single" w:sz="4" w:space="0" w:color="auto"/>
              <w:right w:val="dashed" w:sz="4" w:space="0" w:color="auto"/>
            </w:tcBorders>
          </w:tcPr>
          <w:p w14:paraId="2B61875B" w14:textId="131D3306" w:rsidR="003A0363" w:rsidRPr="00290F0D" w:rsidRDefault="00553C14" w:rsidP="00A9400D">
            <w:pPr>
              <w:tabs>
                <w:tab w:val="decimal" w:pos="600"/>
              </w:tabs>
              <w:ind w:left="-103" w:right="-105" w:firstLine="18"/>
              <w:jc w:val="both"/>
              <w:rPr>
                <w:sz w:val="28"/>
                <w:szCs w:val="28"/>
              </w:rPr>
            </w:pPr>
            <w:r w:rsidRPr="00290F0D">
              <w:rPr>
                <w:sz w:val="28"/>
                <w:szCs w:val="28"/>
              </w:rPr>
              <w:t>-</w:t>
            </w:r>
          </w:p>
        </w:tc>
        <w:tc>
          <w:tcPr>
            <w:tcW w:w="1196" w:type="dxa"/>
            <w:tcBorders>
              <w:left w:val="nil"/>
              <w:right w:val="single" w:sz="4" w:space="0" w:color="auto"/>
            </w:tcBorders>
          </w:tcPr>
          <w:p w14:paraId="57928054" w14:textId="3CAEFE8B" w:rsidR="003A0363" w:rsidRPr="00290F0D" w:rsidRDefault="003A0363" w:rsidP="00A9400D">
            <w:pPr>
              <w:tabs>
                <w:tab w:val="decimal" w:pos="879"/>
              </w:tabs>
              <w:ind w:left="-102" w:right="-105" w:firstLine="17"/>
              <w:jc w:val="both"/>
              <w:rPr>
                <w:sz w:val="28"/>
                <w:szCs w:val="28"/>
              </w:rPr>
            </w:pPr>
            <w:r w:rsidRPr="00290F0D">
              <w:rPr>
                <w:sz w:val="28"/>
                <w:szCs w:val="28"/>
              </w:rPr>
              <w:t>400,000</w:t>
            </w:r>
          </w:p>
        </w:tc>
        <w:tc>
          <w:tcPr>
            <w:tcW w:w="1140" w:type="dxa"/>
            <w:tcBorders>
              <w:left w:val="single" w:sz="4" w:space="0" w:color="auto"/>
              <w:right w:val="dashed" w:sz="4" w:space="0" w:color="auto"/>
            </w:tcBorders>
          </w:tcPr>
          <w:p w14:paraId="2A52014A" w14:textId="77777777" w:rsidR="003A0363" w:rsidRPr="00290F0D" w:rsidRDefault="003A0363" w:rsidP="003A0363">
            <w:pPr>
              <w:ind w:left="-122" w:right="-114" w:firstLine="18"/>
              <w:jc w:val="center"/>
              <w:rPr>
                <w:sz w:val="28"/>
                <w:szCs w:val="28"/>
              </w:rPr>
            </w:pPr>
          </w:p>
        </w:tc>
        <w:tc>
          <w:tcPr>
            <w:tcW w:w="1139" w:type="dxa"/>
            <w:tcBorders>
              <w:left w:val="nil"/>
              <w:right w:val="single" w:sz="4" w:space="0" w:color="auto"/>
            </w:tcBorders>
          </w:tcPr>
          <w:p w14:paraId="27084781" w14:textId="77777777" w:rsidR="003A0363" w:rsidRPr="00290F0D" w:rsidRDefault="003A0363" w:rsidP="003A0363">
            <w:pPr>
              <w:ind w:left="-122" w:right="-114" w:firstLine="18"/>
              <w:jc w:val="center"/>
              <w:rPr>
                <w:sz w:val="28"/>
                <w:szCs w:val="28"/>
              </w:rPr>
            </w:pPr>
          </w:p>
        </w:tc>
      </w:tr>
      <w:tr w:rsidR="003A0363" w:rsidRPr="00721EE1" w14:paraId="4851E43E" w14:textId="77777777" w:rsidTr="00460FB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029" w:type="dxa"/>
            <w:tcBorders>
              <w:left w:val="single" w:sz="4" w:space="0" w:color="auto"/>
              <w:right w:val="single" w:sz="4" w:space="0" w:color="auto"/>
            </w:tcBorders>
          </w:tcPr>
          <w:p w14:paraId="75EDD333" w14:textId="77777777" w:rsidR="003A0363" w:rsidRPr="00603F8D" w:rsidRDefault="003A0363" w:rsidP="00603F8D">
            <w:pPr>
              <w:ind w:left="237"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03F8D">
              <w:rPr>
                <w:rFonts w:ascii="Angsana New" w:hAnsi="Angsana New" w:cs="Angsana New" w:hint="cs"/>
                <w:sz w:val="28"/>
                <w:szCs w:val="28"/>
                <w:u w:val="single"/>
                <w:cs/>
              </w:rPr>
              <w:t>บวก</w:t>
            </w:r>
            <w:r w:rsidRPr="00603F8D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603F8D">
              <w:rPr>
                <w:rFonts w:ascii="Angsana New" w:hAnsi="Angsana New" w:cs="Angsana New" w:hint="cs"/>
                <w:sz w:val="28"/>
                <w:szCs w:val="28"/>
                <w:cs/>
              </w:rPr>
              <w:t>รับโอนจากเงินให้กู้ยืมระยะสั้น</w:t>
            </w:r>
          </w:p>
        </w:tc>
        <w:tc>
          <w:tcPr>
            <w:tcW w:w="1202" w:type="dxa"/>
            <w:tcBorders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3FCC4762" w14:textId="623B2DFE" w:rsidR="003A0363" w:rsidRPr="00290F0D" w:rsidRDefault="00553C14" w:rsidP="00A9400D">
            <w:pPr>
              <w:tabs>
                <w:tab w:val="decimal" w:pos="600"/>
              </w:tabs>
              <w:ind w:left="-103" w:right="-105" w:firstLine="18"/>
              <w:jc w:val="both"/>
              <w:rPr>
                <w:sz w:val="28"/>
                <w:szCs w:val="28"/>
              </w:rPr>
            </w:pPr>
            <w:r w:rsidRPr="00290F0D">
              <w:rPr>
                <w:sz w:val="28"/>
                <w:szCs w:val="28"/>
              </w:rPr>
              <w:t>-</w:t>
            </w:r>
          </w:p>
        </w:tc>
        <w:tc>
          <w:tcPr>
            <w:tcW w:w="1196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1ADB5E2F" w14:textId="52B60805" w:rsidR="003A0363" w:rsidRPr="00290F0D" w:rsidRDefault="003A0363" w:rsidP="00A9400D">
            <w:pPr>
              <w:tabs>
                <w:tab w:val="decimal" w:pos="879"/>
              </w:tabs>
              <w:ind w:left="-102" w:right="-105" w:firstLine="17"/>
              <w:jc w:val="both"/>
              <w:rPr>
                <w:sz w:val="28"/>
                <w:szCs w:val="28"/>
              </w:rPr>
            </w:pPr>
            <w:r w:rsidRPr="00290F0D">
              <w:rPr>
                <w:sz w:val="28"/>
                <w:szCs w:val="28"/>
              </w:rPr>
              <w:t>260,619</w:t>
            </w:r>
          </w:p>
        </w:tc>
        <w:tc>
          <w:tcPr>
            <w:tcW w:w="1140" w:type="dxa"/>
            <w:tcBorders>
              <w:left w:val="single" w:sz="4" w:space="0" w:color="auto"/>
              <w:right w:val="dashed" w:sz="4" w:space="0" w:color="auto"/>
            </w:tcBorders>
          </w:tcPr>
          <w:p w14:paraId="6CB8F3E8" w14:textId="77777777" w:rsidR="003A0363" w:rsidRPr="00290F0D" w:rsidRDefault="003A0363" w:rsidP="003A0363">
            <w:pPr>
              <w:ind w:left="-122" w:right="-114" w:firstLine="18"/>
              <w:jc w:val="center"/>
              <w:rPr>
                <w:sz w:val="28"/>
                <w:szCs w:val="28"/>
                <w:highlight w:val="yellow"/>
              </w:rPr>
            </w:pPr>
          </w:p>
        </w:tc>
        <w:tc>
          <w:tcPr>
            <w:tcW w:w="1139" w:type="dxa"/>
            <w:tcBorders>
              <w:left w:val="nil"/>
              <w:right w:val="single" w:sz="4" w:space="0" w:color="auto"/>
            </w:tcBorders>
          </w:tcPr>
          <w:p w14:paraId="0E720C63" w14:textId="77777777" w:rsidR="003A0363" w:rsidRPr="00290F0D" w:rsidRDefault="003A0363" w:rsidP="003A0363">
            <w:pPr>
              <w:ind w:left="-122" w:right="-114" w:firstLine="18"/>
              <w:jc w:val="center"/>
              <w:rPr>
                <w:sz w:val="28"/>
                <w:szCs w:val="28"/>
                <w:cs/>
              </w:rPr>
            </w:pPr>
          </w:p>
        </w:tc>
      </w:tr>
      <w:tr w:rsidR="003A0363" w:rsidRPr="00721EE1" w14:paraId="54AA1DAE" w14:textId="77777777" w:rsidTr="00460FB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0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DF3CC" w14:textId="3C59B34C" w:rsidR="003A0363" w:rsidRPr="00603F8D" w:rsidRDefault="003A0363" w:rsidP="00603F8D">
            <w:pPr>
              <w:ind w:left="237"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03F8D">
              <w:rPr>
                <w:rFonts w:ascii="Angsana New" w:hAnsi="Angsana New" w:cs="Angsana New"/>
                <w:sz w:val="28"/>
                <w:szCs w:val="28"/>
                <w:cs/>
              </w:rPr>
              <w:t>ยอดคงเหลือยกไปปลาย</w:t>
            </w:r>
            <w:r w:rsidR="007E204D" w:rsidRPr="00603F8D">
              <w:rPr>
                <w:rFonts w:ascii="Angsana New" w:hAnsi="Angsana New" w:cs="Angsana New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146E8159" w14:textId="4411039B" w:rsidR="003A0363" w:rsidRPr="00290F0D" w:rsidRDefault="00553C14" w:rsidP="00A9400D">
            <w:pPr>
              <w:tabs>
                <w:tab w:val="decimal" w:pos="879"/>
              </w:tabs>
              <w:ind w:left="-102" w:right="-105" w:firstLine="17"/>
              <w:jc w:val="both"/>
              <w:rPr>
                <w:sz w:val="28"/>
                <w:szCs w:val="28"/>
              </w:rPr>
            </w:pPr>
            <w:r w:rsidRPr="00290F0D">
              <w:rPr>
                <w:sz w:val="28"/>
                <w:szCs w:val="28"/>
              </w:rPr>
              <w:t>660,619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E64FB8F" w14:textId="49E2BAC6" w:rsidR="003A0363" w:rsidRPr="00290F0D" w:rsidRDefault="003A0363" w:rsidP="00A9400D">
            <w:pPr>
              <w:tabs>
                <w:tab w:val="decimal" w:pos="879"/>
              </w:tabs>
              <w:ind w:left="-102" w:right="-105" w:firstLine="17"/>
              <w:jc w:val="both"/>
              <w:rPr>
                <w:sz w:val="28"/>
                <w:szCs w:val="28"/>
                <w:cs/>
              </w:rPr>
            </w:pPr>
            <w:r w:rsidRPr="00290F0D">
              <w:rPr>
                <w:sz w:val="28"/>
                <w:szCs w:val="28"/>
              </w:rPr>
              <w:t>660,619</w:t>
            </w:r>
          </w:p>
        </w:tc>
        <w:tc>
          <w:tcPr>
            <w:tcW w:w="1140" w:type="dxa"/>
            <w:tcBorders>
              <w:left w:val="single" w:sz="4" w:space="0" w:color="auto"/>
              <w:right w:val="dashed" w:sz="4" w:space="0" w:color="auto"/>
            </w:tcBorders>
          </w:tcPr>
          <w:p w14:paraId="3313A10D" w14:textId="181CA04B" w:rsidR="003A0363" w:rsidRPr="00290F0D" w:rsidRDefault="008539E5" w:rsidP="003A0363">
            <w:pPr>
              <w:ind w:left="-122" w:right="-114" w:firstLine="18"/>
              <w:jc w:val="center"/>
              <w:rPr>
                <w:sz w:val="28"/>
                <w:szCs w:val="28"/>
              </w:rPr>
            </w:pPr>
            <w:r w:rsidRPr="00290F0D">
              <w:rPr>
                <w:sz w:val="28"/>
                <w:szCs w:val="28"/>
              </w:rPr>
              <w:t>5.35</w:t>
            </w:r>
          </w:p>
        </w:tc>
        <w:tc>
          <w:tcPr>
            <w:tcW w:w="1139" w:type="dxa"/>
            <w:tcBorders>
              <w:left w:val="nil"/>
              <w:right w:val="single" w:sz="4" w:space="0" w:color="auto"/>
            </w:tcBorders>
          </w:tcPr>
          <w:p w14:paraId="13162C31" w14:textId="397391E2" w:rsidR="003A0363" w:rsidRPr="00290F0D" w:rsidRDefault="003A0363" w:rsidP="003A0363">
            <w:pPr>
              <w:ind w:left="-122" w:right="-114" w:firstLine="18"/>
              <w:jc w:val="center"/>
              <w:rPr>
                <w:sz w:val="28"/>
                <w:szCs w:val="28"/>
                <w:cs/>
              </w:rPr>
            </w:pPr>
            <w:r w:rsidRPr="00290F0D">
              <w:rPr>
                <w:sz w:val="28"/>
                <w:szCs w:val="28"/>
              </w:rPr>
              <w:t>5.35</w:t>
            </w:r>
          </w:p>
        </w:tc>
      </w:tr>
      <w:tr w:rsidR="008D144C" w:rsidRPr="00721EE1" w14:paraId="6A3E48FA" w14:textId="77777777" w:rsidTr="00460FB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0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582C89" w14:textId="45F27CAC" w:rsidR="008D144C" w:rsidRPr="00B7226E" w:rsidRDefault="008D144C" w:rsidP="00B7226E">
            <w:pPr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7226E">
              <w:rPr>
                <w:rFonts w:ascii="Angsana New" w:hAnsi="Angsana New" w:cs="Angsana New"/>
                <w:sz w:val="28"/>
                <w:szCs w:val="28"/>
              </w:rPr>
              <w:t xml:space="preserve">3. </w:t>
            </w:r>
            <w:r w:rsidR="00B7226E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290F0D">
              <w:rPr>
                <w:rFonts w:ascii="Angsana New" w:hAnsi="Angsana New" w:cs="Angsana New"/>
                <w:sz w:val="28"/>
                <w:szCs w:val="28"/>
                <w:cs/>
              </w:rPr>
              <w:t>บริษัท บีอีซี สตูดิโอ จำกัด</w:t>
            </w:r>
            <w:r w:rsidRPr="00B7226E">
              <w:rPr>
                <w:rFonts w:ascii="Angsana New" w:hAnsi="Angsana New" w:cs="Angsana New"/>
                <w:sz w:val="28"/>
                <w:szCs w:val="28"/>
                <w:cs/>
              </w:rPr>
              <w:t xml:space="preserve">  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right w:val="dashed" w:sz="4" w:space="0" w:color="auto"/>
            </w:tcBorders>
          </w:tcPr>
          <w:p w14:paraId="44B145A2" w14:textId="77777777" w:rsidR="008D144C" w:rsidRPr="00290F0D" w:rsidRDefault="008D144C" w:rsidP="008D144C">
            <w:pPr>
              <w:tabs>
                <w:tab w:val="decimal" w:pos="1021"/>
              </w:tabs>
              <w:ind w:left="-102" w:right="-105" w:firstLine="17"/>
              <w:jc w:val="both"/>
              <w:rPr>
                <w:sz w:val="28"/>
                <w:szCs w:val="28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5FC924BA" w14:textId="77777777" w:rsidR="008D144C" w:rsidRPr="00290F0D" w:rsidRDefault="008D144C" w:rsidP="008D144C">
            <w:pPr>
              <w:tabs>
                <w:tab w:val="decimal" w:pos="1021"/>
              </w:tabs>
              <w:ind w:left="-102" w:right="-105" w:firstLine="17"/>
              <w:jc w:val="both"/>
              <w:rPr>
                <w:sz w:val="28"/>
                <w:szCs w:val="28"/>
              </w:rPr>
            </w:pPr>
          </w:p>
        </w:tc>
        <w:tc>
          <w:tcPr>
            <w:tcW w:w="1140" w:type="dxa"/>
            <w:tcBorders>
              <w:left w:val="single" w:sz="4" w:space="0" w:color="auto"/>
              <w:right w:val="dashed" w:sz="4" w:space="0" w:color="auto"/>
            </w:tcBorders>
          </w:tcPr>
          <w:p w14:paraId="4292DB59" w14:textId="77777777" w:rsidR="008D144C" w:rsidRPr="00290F0D" w:rsidRDefault="008D144C" w:rsidP="008D144C">
            <w:pPr>
              <w:ind w:left="-122" w:right="-114" w:firstLine="18"/>
              <w:jc w:val="center"/>
              <w:rPr>
                <w:sz w:val="28"/>
                <w:szCs w:val="28"/>
                <w:highlight w:val="yellow"/>
              </w:rPr>
            </w:pPr>
          </w:p>
        </w:tc>
        <w:tc>
          <w:tcPr>
            <w:tcW w:w="1139" w:type="dxa"/>
            <w:tcBorders>
              <w:left w:val="nil"/>
              <w:right w:val="single" w:sz="4" w:space="0" w:color="auto"/>
            </w:tcBorders>
          </w:tcPr>
          <w:p w14:paraId="16F5AEC4" w14:textId="77777777" w:rsidR="008D144C" w:rsidRPr="00290F0D" w:rsidRDefault="008D144C" w:rsidP="008D144C">
            <w:pPr>
              <w:ind w:left="-122" w:right="-114" w:firstLine="18"/>
              <w:jc w:val="center"/>
              <w:rPr>
                <w:sz w:val="28"/>
                <w:szCs w:val="28"/>
              </w:rPr>
            </w:pPr>
          </w:p>
        </w:tc>
      </w:tr>
      <w:tr w:rsidR="008D144C" w:rsidRPr="00721EE1" w14:paraId="588B5439" w14:textId="77777777" w:rsidTr="00460FB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029" w:type="dxa"/>
            <w:tcBorders>
              <w:left w:val="single" w:sz="4" w:space="0" w:color="auto"/>
              <w:right w:val="single" w:sz="4" w:space="0" w:color="auto"/>
            </w:tcBorders>
          </w:tcPr>
          <w:p w14:paraId="2D2A88FA" w14:textId="379F3B95" w:rsidR="008D144C" w:rsidRPr="00603F8D" w:rsidRDefault="008D144C" w:rsidP="00603F8D">
            <w:pPr>
              <w:ind w:left="237"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03F8D">
              <w:rPr>
                <w:rFonts w:ascii="Angsana New" w:hAnsi="Angsana New" w:cs="Angsana New"/>
                <w:sz w:val="28"/>
                <w:szCs w:val="28"/>
                <w:cs/>
              </w:rPr>
              <w:t>ยอดคงเหลือยกมาต้น</w:t>
            </w:r>
            <w:r w:rsidR="008157D7" w:rsidRPr="00603F8D">
              <w:rPr>
                <w:rFonts w:ascii="Angsana New" w:hAnsi="Angsana New" w:cs="Angsana New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202" w:type="dxa"/>
            <w:tcBorders>
              <w:left w:val="single" w:sz="4" w:space="0" w:color="auto"/>
              <w:right w:val="dashed" w:sz="4" w:space="0" w:color="auto"/>
            </w:tcBorders>
          </w:tcPr>
          <w:p w14:paraId="53D5AE9E" w14:textId="11EC768D" w:rsidR="008D144C" w:rsidRPr="00290F0D" w:rsidRDefault="008D144C" w:rsidP="00A9400D">
            <w:pPr>
              <w:tabs>
                <w:tab w:val="decimal" w:pos="600"/>
              </w:tabs>
              <w:ind w:left="-103" w:right="-105" w:firstLine="18"/>
              <w:jc w:val="both"/>
              <w:rPr>
                <w:sz w:val="28"/>
                <w:szCs w:val="28"/>
              </w:rPr>
            </w:pPr>
            <w:r w:rsidRPr="00290F0D">
              <w:rPr>
                <w:sz w:val="28"/>
                <w:szCs w:val="28"/>
              </w:rPr>
              <w:t>-</w:t>
            </w:r>
          </w:p>
        </w:tc>
        <w:tc>
          <w:tcPr>
            <w:tcW w:w="1196" w:type="dxa"/>
            <w:tcBorders>
              <w:left w:val="nil"/>
              <w:right w:val="single" w:sz="4" w:space="0" w:color="auto"/>
            </w:tcBorders>
          </w:tcPr>
          <w:p w14:paraId="4798CE65" w14:textId="378CA955" w:rsidR="008D144C" w:rsidRPr="00290F0D" w:rsidRDefault="008D144C" w:rsidP="00A9400D">
            <w:pPr>
              <w:tabs>
                <w:tab w:val="decimal" w:pos="600"/>
              </w:tabs>
              <w:ind w:left="-103" w:right="-105" w:firstLine="18"/>
              <w:jc w:val="both"/>
              <w:rPr>
                <w:sz w:val="28"/>
                <w:szCs w:val="28"/>
              </w:rPr>
            </w:pPr>
            <w:r w:rsidRPr="00290F0D">
              <w:rPr>
                <w:sz w:val="28"/>
                <w:szCs w:val="28"/>
              </w:rPr>
              <w:t>-</w:t>
            </w:r>
          </w:p>
        </w:tc>
        <w:tc>
          <w:tcPr>
            <w:tcW w:w="1140" w:type="dxa"/>
            <w:tcBorders>
              <w:left w:val="single" w:sz="4" w:space="0" w:color="auto"/>
              <w:right w:val="dashed" w:sz="4" w:space="0" w:color="auto"/>
            </w:tcBorders>
          </w:tcPr>
          <w:p w14:paraId="4C32E137" w14:textId="77777777" w:rsidR="008D144C" w:rsidRPr="00290F0D" w:rsidRDefault="008D144C" w:rsidP="008D144C">
            <w:pPr>
              <w:ind w:left="-122" w:right="-114" w:firstLine="18"/>
              <w:jc w:val="center"/>
              <w:rPr>
                <w:sz w:val="28"/>
                <w:szCs w:val="28"/>
                <w:highlight w:val="yellow"/>
              </w:rPr>
            </w:pPr>
          </w:p>
        </w:tc>
        <w:tc>
          <w:tcPr>
            <w:tcW w:w="1139" w:type="dxa"/>
            <w:tcBorders>
              <w:left w:val="nil"/>
              <w:right w:val="single" w:sz="4" w:space="0" w:color="auto"/>
            </w:tcBorders>
          </w:tcPr>
          <w:p w14:paraId="56F6E3BB" w14:textId="77777777" w:rsidR="008D144C" w:rsidRPr="00290F0D" w:rsidRDefault="008D144C" w:rsidP="008D144C">
            <w:pPr>
              <w:ind w:left="-122" w:right="-114" w:firstLine="18"/>
              <w:jc w:val="center"/>
              <w:rPr>
                <w:sz w:val="28"/>
                <w:szCs w:val="28"/>
              </w:rPr>
            </w:pPr>
          </w:p>
        </w:tc>
      </w:tr>
      <w:tr w:rsidR="003250BD" w:rsidRPr="00721EE1" w14:paraId="4E141A07" w14:textId="77777777" w:rsidTr="00460FB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029" w:type="dxa"/>
            <w:tcBorders>
              <w:left w:val="single" w:sz="4" w:space="0" w:color="auto"/>
              <w:right w:val="single" w:sz="4" w:space="0" w:color="auto"/>
            </w:tcBorders>
          </w:tcPr>
          <w:p w14:paraId="1666F052" w14:textId="4C25BF37" w:rsidR="003250BD" w:rsidRPr="00603F8D" w:rsidRDefault="003250BD" w:rsidP="00603F8D">
            <w:pPr>
              <w:ind w:left="237"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03F8D">
              <w:rPr>
                <w:rFonts w:ascii="Angsana New" w:hAnsi="Angsana New" w:cs="Angsana New"/>
                <w:sz w:val="28"/>
                <w:szCs w:val="28"/>
                <w:cs/>
              </w:rPr>
              <w:t>ให้กู้เพิ่มระหว่าง</w:t>
            </w:r>
            <w:r w:rsidR="008157D7" w:rsidRPr="00603F8D">
              <w:rPr>
                <w:rFonts w:ascii="Angsana New" w:hAnsi="Angsana New" w:cs="Angsana New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202" w:type="dxa"/>
            <w:tcBorders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061E337D" w14:textId="6C059F21" w:rsidR="003250BD" w:rsidRPr="00290F0D" w:rsidRDefault="003250BD" w:rsidP="00A9400D">
            <w:pPr>
              <w:tabs>
                <w:tab w:val="decimal" w:pos="879"/>
              </w:tabs>
              <w:ind w:left="-102" w:right="-105" w:firstLine="17"/>
              <w:jc w:val="both"/>
              <w:rPr>
                <w:sz w:val="28"/>
                <w:szCs w:val="28"/>
              </w:rPr>
            </w:pPr>
            <w:r w:rsidRPr="00290F0D">
              <w:rPr>
                <w:sz w:val="28"/>
                <w:szCs w:val="28"/>
              </w:rPr>
              <w:t>2,500</w:t>
            </w:r>
          </w:p>
        </w:tc>
        <w:tc>
          <w:tcPr>
            <w:tcW w:w="1196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4FA9FC24" w14:textId="2A48FEDE" w:rsidR="003250BD" w:rsidRPr="00290F0D" w:rsidRDefault="003250BD" w:rsidP="00A9400D">
            <w:pPr>
              <w:tabs>
                <w:tab w:val="decimal" w:pos="600"/>
              </w:tabs>
              <w:ind w:left="-103" w:right="-105" w:firstLine="18"/>
              <w:jc w:val="both"/>
              <w:rPr>
                <w:sz w:val="28"/>
                <w:szCs w:val="28"/>
              </w:rPr>
            </w:pPr>
            <w:r w:rsidRPr="00290F0D">
              <w:rPr>
                <w:sz w:val="28"/>
                <w:szCs w:val="28"/>
              </w:rPr>
              <w:t>-</w:t>
            </w:r>
          </w:p>
        </w:tc>
        <w:tc>
          <w:tcPr>
            <w:tcW w:w="1140" w:type="dxa"/>
            <w:tcBorders>
              <w:left w:val="single" w:sz="4" w:space="0" w:color="auto"/>
              <w:right w:val="dashed" w:sz="4" w:space="0" w:color="auto"/>
            </w:tcBorders>
          </w:tcPr>
          <w:p w14:paraId="473ADC56" w14:textId="77777777" w:rsidR="003250BD" w:rsidRPr="00290F0D" w:rsidRDefault="003250BD" w:rsidP="003250BD">
            <w:pPr>
              <w:ind w:left="-122" w:right="-114" w:firstLine="18"/>
              <w:jc w:val="center"/>
              <w:rPr>
                <w:sz w:val="28"/>
                <w:szCs w:val="28"/>
                <w:highlight w:val="yellow"/>
              </w:rPr>
            </w:pPr>
          </w:p>
        </w:tc>
        <w:tc>
          <w:tcPr>
            <w:tcW w:w="1139" w:type="dxa"/>
            <w:tcBorders>
              <w:left w:val="nil"/>
              <w:right w:val="single" w:sz="4" w:space="0" w:color="auto"/>
            </w:tcBorders>
          </w:tcPr>
          <w:p w14:paraId="3823BCF0" w14:textId="77777777" w:rsidR="003250BD" w:rsidRPr="00290F0D" w:rsidRDefault="003250BD" w:rsidP="003250BD">
            <w:pPr>
              <w:ind w:left="-122" w:right="-114" w:firstLine="18"/>
              <w:jc w:val="center"/>
              <w:rPr>
                <w:sz w:val="28"/>
                <w:szCs w:val="28"/>
              </w:rPr>
            </w:pPr>
          </w:p>
        </w:tc>
      </w:tr>
      <w:tr w:rsidR="008D144C" w:rsidRPr="00721EE1" w14:paraId="15E52028" w14:textId="77777777" w:rsidTr="00460FB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029" w:type="dxa"/>
            <w:tcBorders>
              <w:left w:val="single" w:sz="4" w:space="0" w:color="auto"/>
              <w:right w:val="single" w:sz="4" w:space="0" w:color="auto"/>
            </w:tcBorders>
          </w:tcPr>
          <w:p w14:paraId="22331679" w14:textId="3626EF16" w:rsidR="008D144C" w:rsidRPr="00603F8D" w:rsidRDefault="007E204D" w:rsidP="00603F8D">
            <w:pPr>
              <w:ind w:left="237"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03F8D">
              <w:rPr>
                <w:rFonts w:ascii="Angsana New" w:hAnsi="Angsana New" w:cs="Angsana New"/>
                <w:sz w:val="28"/>
                <w:szCs w:val="28"/>
                <w:cs/>
              </w:rPr>
              <w:t>ยอดคงเหลือยกไปปลาย</w:t>
            </w:r>
            <w:r w:rsidRPr="00603F8D">
              <w:rPr>
                <w:rFonts w:ascii="Angsana New" w:hAnsi="Angsana New" w:cs="Angsana New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right w:val="dashed" w:sz="4" w:space="0" w:color="auto"/>
            </w:tcBorders>
          </w:tcPr>
          <w:p w14:paraId="1CF1E066" w14:textId="79A89D7C" w:rsidR="008D144C" w:rsidRPr="00290F0D" w:rsidRDefault="00A50B22" w:rsidP="00A9400D">
            <w:pPr>
              <w:tabs>
                <w:tab w:val="decimal" w:pos="879"/>
              </w:tabs>
              <w:ind w:left="-102" w:right="-105" w:firstLine="17"/>
              <w:jc w:val="both"/>
              <w:rPr>
                <w:sz w:val="28"/>
                <w:szCs w:val="28"/>
              </w:rPr>
            </w:pPr>
            <w:r w:rsidRPr="00290F0D">
              <w:rPr>
                <w:sz w:val="28"/>
                <w:szCs w:val="28"/>
              </w:rPr>
              <w:t>2,500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063A64A0" w14:textId="4D664E15" w:rsidR="008D144C" w:rsidRPr="00290F0D" w:rsidRDefault="008D144C" w:rsidP="00A9400D">
            <w:pPr>
              <w:tabs>
                <w:tab w:val="decimal" w:pos="600"/>
              </w:tabs>
              <w:ind w:left="-103" w:right="-105" w:firstLine="18"/>
              <w:jc w:val="both"/>
              <w:rPr>
                <w:sz w:val="28"/>
                <w:szCs w:val="28"/>
              </w:rPr>
            </w:pPr>
            <w:r w:rsidRPr="00290F0D">
              <w:rPr>
                <w:sz w:val="28"/>
                <w:szCs w:val="28"/>
              </w:rPr>
              <w:t>-</w:t>
            </w:r>
          </w:p>
        </w:tc>
        <w:tc>
          <w:tcPr>
            <w:tcW w:w="1140" w:type="dxa"/>
            <w:tcBorders>
              <w:left w:val="single" w:sz="4" w:space="0" w:color="auto"/>
              <w:right w:val="dashed" w:sz="4" w:space="0" w:color="auto"/>
            </w:tcBorders>
          </w:tcPr>
          <w:p w14:paraId="0933111D" w14:textId="57F3FBAF" w:rsidR="008D144C" w:rsidRPr="00290F0D" w:rsidRDefault="00506C9D" w:rsidP="003A0363">
            <w:pPr>
              <w:ind w:left="-122" w:right="-114" w:firstLine="18"/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1139" w:type="dxa"/>
            <w:tcBorders>
              <w:left w:val="nil"/>
              <w:right w:val="single" w:sz="4" w:space="0" w:color="auto"/>
            </w:tcBorders>
          </w:tcPr>
          <w:p w14:paraId="072447DA" w14:textId="40B16F3E" w:rsidR="008D144C" w:rsidRPr="00290F0D" w:rsidRDefault="00A50B22" w:rsidP="003A0363">
            <w:pPr>
              <w:ind w:left="-122" w:right="-114" w:firstLine="18"/>
              <w:jc w:val="center"/>
              <w:rPr>
                <w:sz w:val="28"/>
                <w:szCs w:val="28"/>
              </w:rPr>
            </w:pPr>
            <w:r w:rsidRPr="00290F0D">
              <w:rPr>
                <w:sz w:val="28"/>
                <w:szCs w:val="28"/>
              </w:rPr>
              <w:t>-</w:t>
            </w:r>
          </w:p>
        </w:tc>
      </w:tr>
      <w:tr w:rsidR="007E204D" w:rsidRPr="00721EE1" w14:paraId="48F52D61" w14:textId="77777777" w:rsidTr="00460FB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029" w:type="dxa"/>
            <w:tcBorders>
              <w:left w:val="single" w:sz="4" w:space="0" w:color="auto"/>
              <w:right w:val="single" w:sz="4" w:space="0" w:color="auto"/>
            </w:tcBorders>
          </w:tcPr>
          <w:p w14:paraId="58B6DC80" w14:textId="74C6151A" w:rsidR="007E204D" w:rsidRPr="00603F8D" w:rsidRDefault="00A50B22" w:rsidP="00603F8D">
            <w:pPr>
              <w:ind w:left="237"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03F8D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หัก</w:t>
            </w:r>
            <w:r w:rsidRPr="00603F8D">
              <w:rPr>
                <w:rFonts w:ascii="Angsana New" w:hAnsi="Angsana New" w:cs="Angsana New"/>
                <w:sz w:val="28"/>
                <w:szCs w:val="28"/>
                <w:cs/>
              </w:rPr>
              <w:t xml:space="preserve"> ค่า</w:t>
            </w:r>
            <w:r w:rsidRPr="00603F8D">
              <w:rPr>
                <w:rFonts w:ascii="Angsana New" w:hAnsi="Angsana New" w:cs="Angsana New" w:hint="cs"/>
                <w:sz w:val="28"/>
                <w:szCs w:val="28"/>
                <w:cs/>
              </w:rPr>
              <w:t>เผื่อผลขาดทุนด้านเครดิตที่คาดว่าจะเกิดขึ้น</w:t>
            </w:r>
          </w:p>
        </w:tc>
        <w:tc>
          <w:tcPr>
            <w:tcW w:w="1202" w:type="dxa"/>
            <w:tcBorders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7A360558" w14:textId="49DB6FCC" w:rsidR="007E204D" w:rsidRPr="00290F0D" w:rsidRDefault="00A50B22" w:rsidP="00A9400D">
            <w:pPr>
              <w:tabs>
                <w:tab w:val="decimal" w:pos="879"/>
              </w:tabs>
              <w:ind w:left="-102" w:right="-105" w:firstLine="17"/>
              <w:jc w:val="both"/>
              <w:rPr>
                <w:sz w:val="28"/>
                <w:szCs w:val="28"/>
              </w:rPr>
            </w:pPr>
            <w:r w:rsidRPr="00290F0D">
              <w:rPr>
                <w:sz w:val="28"/>
                <w:szCs w:val="28"/>
              </w:rPr>
              <w:t>(2,500)</w:t>
            </w:r>
          </w:p>
        </w:tc>
        <w:tc>
          <w:tcPr>
            <w:tcW w:w="1196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057801ED" w14:textId="4E936749" w:rsidR="007E204D" w:rsidRPr="00290F0D" w:rsidRDefault="00A50B22" w:rsidP="00A9400D">
            <w:pPr>
              <w:tabs>
                <w:tab w:val="decimal" w:pos="600"/>
              </w:tabs>
              <w:ind w:left="-103" w:right="-105" w:firstLine="18"/>
              <w:jc w:val="both"/>
              <w:rPr>
                <w:sz w:val="28"/>
                <w:szCs w:val="28"/>
              </w:rPr>
            </w:pPr>
            <w:r w:rsidRPr="00290F0D">
              <w:rPr>
                <w:sz w:val="28"/>
                <w:szCs w:val="28"/>
              </w:rPr>
              <w:t>-</w:t>
            </w:r>
          </w:p>
        </w:tc>
        <w:tc>
          <w:tcPr>
            <w:tcW w:w="1140" w:type="dxa"/>
            <w:tcBorders>
              <w:left w:val="single" w:sz="4" w:space="0" w:color="auto"/>
              <w:right w:val="dashed" w:sz="4" w:space="0" w:color="auto"/>
            </w:tcBorders>
          </w:tcPr>
          <w:p w14:paraId="67EE8570" w14:textId="77777777" w:rsidR="007E204D" w:rsidRPr="00290F0D" w:rsidRDefault="007E204D" w:rsidP="003A0363">
            <w:pPr>
              <w:ind w:left="-122" w:right="-114" w:firstLine="18"/>
              <w:jc w:val="center"/>
              <w:rPr>
                <w:sz w:val="28"/>
                <w:szCs w:val="28"/>
                <w:highlight w:val="yellow"/>
              </w:rPr>
            </w:pPr>
          </w:p>
        </w:tc>
        <w:tc>
          <w:tcPr>
            <w:tcW w:w="1139" w:type="dxa"/>
            <w:tcBorders>
              <w:left w:val="nil"/>
              <w:right w:val="single" w:sz="4" w:space="0" w:color="auto"/>
            </w:tcBorders>
          </w:tcPr>
          <w:p w14:paraId="4481F733" w14:textId="77777777" w:rsidR="007E204D" w:rsidRPr="00290F0D" w:rsidRDefault="007E204D" w:rsidP="003A0363">
            <w:pPr>
              <w:ind w:left="-122" w:right="-114" w:firstLine="18"/>
              <w:jc w:val="center"/>
              <w:rPr>
                <w:sz w:val="28"/>
                <w:szCs w:val="28"/>
              </w:rPr>
            </w:pPr>
          </w:p>
        </w:tc>
      </w:tr>
      <w:tr w:rsidR="007E204D" w:rsidRPr="00721EE1" w14:paraId="340BEF1B" w14:textId="77777777" w:rsidTr="00460FB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029" w:type="dxa"/>
            <w:tcBorders>
              <w:left w:val="single" w:sz="4" w:space="0" w:color="auto"/>
              <w:right w:val="single" w:sz="4" w:space="0" w:color="auto"/>
            </w:tcBorders>
          </w:tcPr>
          <w:p w14:paraId="338732EC" w14:textId="4D290B53" w:rsidR="007E204D" w:rsidRPr="00603F8D" w:rsidRDefault="00A50B22" w:rsidP="00603F8D">
            <w:pPr>
              <w:ind w:left="237"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03F8D">
              <w:rPr>
                <w:rFonts w:ascii="Angsana New" w:hAnsi="Angsana New" w:cs="Angsana New"/>
                <w:sz w:val="28"/>
                <w:szCs w:val="28"/>
                <w:cs/>
              </w:rPr>
              <w:t>รวมเงินให้กู้ยืม</w:t>
            </w:r>
            <w:r w:rsidRPr="00603F8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603F8D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  <w:r w:rsidRPr="00603F8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603F8D">
              <w:rPr>
                <w:rFonts w:ascii="Angsana New" w:hAnsi="Angsana New" w:cs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right w:val="dashed" w:sz="4" w:space="0" w:color="auto"/>
            </w:tcBorders>
          </w:tcPr>
          <w:p w14:paraId="64B95030" w14:textId="3AA45D13" w:rsidR="007E204D" w:rsidRPr="00290F0D" w:rsidRDefault="00A50B22" w:rsidP="00A9400D">
            <w:pPr>
              <w:tabs>
                <w:tab w:val="decimal" w:pos="600"/>
              </w:tabs>
              <w:ind w:left="-103" w:right="-105" w:firstLine="18"/>
              <w:jc w:val="both"/>
              <w:rPr>
                <w:sz w:val="28"/>
                <w:szCs w:val="28"/>
              </w:rPr>
            </w:pPr>
            <w:r w:rsidRPr="00290F0D">
              <w:rPr>
                <w:sz w:val="28"/>
                <w:szCs w:val="28"/>
              </w:rPr>
              <w:t>-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34463414" w14:textId="760CB9A9" w:rsidR="007E204D" w:rsidRPr="00290F0D" w:rsidRDefault="00A2619C" w:rsidP="00A9400D">
            <w:pPr>
              <w:tabs>
                <w:tab w:val="decimal" w:pos="600"/>
              </w:tabs>
              <w:ind w:left="-103" w:right="-105" w:firstLine="18"/>
              <w:jc w:val="both"/>
              <w:rPr>
                <w:sz w:val="28"/>
                <w:szCs w:val="28"/>
              </w:rPr>
            </w:pPr>
            <w:r w:rsidRPr="00290F0D">
              <w:rPr>
                <w:sz w:val="28"/>
                <w:szCs w:val="28"/>
              </w:rPr>
              <w:t>-</w:t>
            </w:r>
          </w:p>
        </w:tc>
        <w:tc>
          <w:tcPr>
            <w:tcW w:w="1140" w:type="dxa"/>
            <w:tcBorders>
              <w:left w:val="single" w:sz="4" w:space="0" w:color="auto"/>
              <w:right w:val="dashed" w:sz="4" w:space="0" w:color="auto"/>
            </w:tcBorders>
          </w:tcPr>
          <w:p w14:paraId="0448B9A9" w14:textId="77777777" w:rsidR="007E204D" w:rsidRPr="00290F0D" w:rsidRDefault="007E204D" w:rsidP="003A0363">
            <w:pPr>
              <w:ind w:left="-122" w:right="-114" w:firstLine="18"/>
              <w:jc w:val="center"/>
              <w:rPr>
                <w:sz w:val="28"/>
                <w:szCs w:val="28"/>
                <w:highlight w:val="yellow"/>
              </w:rPr>
            </w:pPr>
          </w:p>
        </w:tc>
        <w:tc>
          <w:tcPr>
            <w:tcW w:w="1139" w:type="dxa"/>
            <w:tcBorders>
              <w:left w:val="nil"/>
              <w:right w:val="single" w:sz="4" w:space="0" w:color="auto"/>
            </w:tcBorders>
          </w:tcPr>
          <w:p w14:paraId="75074C6D" w14:textId="77777777" w:rsidR="007E204D" w:rsidRPr="00290F0D" w:rsidRDefault="007E204D" w:rsidP="003A0363">
            <w:pPr>
              <w:ind w:left="-122" w:right="-114" w:firstLine="18"/>
              <w:jc w:val="center"/>
              <w:rPr>
                <w:sz w:val="28"/>
                <w:szCs w:val="28"/>
              </w:rPr>
            </w:pPr>
          </w:p>
        </w:tc>
      </w:tr>
      <w:tr w:rsidR="003A0363" w:rsidRPr="00721EE1" w14:paraId="21BD51C2" w14:textId="77777777" w:rsidTr="00460FB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179CC" w14:textId="77777777" w:rsidR="003A0363" w:rsidRPr="00603F8D" w:rsidRDefault="003A0363" w:rsidP="00603F8D">
            <w:pPr>
              <w:ind w:left="237"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03F8D">
              <w:rPr>
                <w:rFonts w:ascii="Angsana New" w:hAnsi="Angsana New" w:cs="Angsana New"/>
                <w:sz w:val="28"/>
                <w:szCs w:val="28"/>
                <w:cs/>
              </w:rPr>
              <w:t>รวมเงินให้กู้ยืม</w:t>
            </w:r>
            <w:r w:rsidRPr="00603F8D">
              <w:rPr>
                <w:rFonts w:ascii="Angsana New" w:hAnsi="Angsana New" w:cs="Angsana New" w:hint="cs"/>
                <w:sz w:val="28"/>
                <w:szCs w:val="28"/>
                <w:cs/>
              </w:rPr>
              <w:t>ระยะยาว</w:t>
            </w:r>
            <w:r w:rsidRPr="00603F8D">
              <w:rPr>
                <w:rFonts w:ascii="Angsana New" w:hAnsi="Angsana New" w:cs="Angsana New"/>
                <w:sz w:val="28"/>
                <w:szCs w:val="28"/>
                <w:cs/>
              </w:rPr>
              <w:t>แก่บริษัทย่อย</w:t>
            </w:r>
            <w:r w:rsidRPr="00603F8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603F8D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  <w:r w:rsidRPr="00603F8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603F8D">
              <w:rPr>
                <w:rFonts w:ascii="Angsana New" w:hAnsi="Angsana New" w:cs="Angsana New"/>
                <w:sz w:val="28"/>
                <w:szCs w:val="28"/>
                <w:cs/>
              </w:rPr>
              <w:t>สุทธิ</w:t>
            </w:r>
            <w:r w:rsidRPr="00603F8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73EA5BED" w14:textId="4E817FBC" w:rsidR="003A0363" w:rsidRPr="00290F0D" w:rsidRDefault="00571822" w:rsidP="00A9400D">
            <w:pPr>
              <w:tabs>
                <w:tab w:val="decimal" w:pos="879"/>
              </w:tabs>
              <w:ind w:left="-102" w:right="-105" w:firstLine="17"/>
              <w:jc w:val="both"/>
              <w:rPr>
                <w:sz w:val="28"/>
                <w:szCs w:val="28"/>
              </w:rPr>
            </w:pPr>
            <w:r w:rsidRPr="00290F0D">
              <w:rPr>
                <w:sz w:val="28"/>
                <w:szCs w:val="28"/>
              </w:rPr>
              <w:t>2,346,963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0D5849E" w14:textId="051044E8" w:rsidR="003A0363" w:rsidRPr="00290F0D" w:rsidRDefault="003A0363" w:rsidP="00A9400D">
            <w:pPr>
              <w:tabs>
                <w:tab w:val="decimal" w:pos="879"/>
              </w:tabs>
              <w:ind w:left="-102" w:right="-105" w:firstLine="17"/>
              <w:jc w:val="both"/>
              <w:rPr>
                <w:sz w:val="28"/>
                <w:szCs w:val="28"/>
              </w:rPr>
            </w:pPr>
            <w:r w:rsidRPr="00290F0D">
              <w:rPr>
                <w:sz w:val="28"/>
                <w:szCs w:val="28"/>
              </w:rPr>
              <w:t>2,084,908</w:t>
            </w:r>
          </w:p>
        </w:tc>
        <w:tc>
          <w:tcPr>
            <w:tcW w:w="1140" w:type="dxa"/>
            <w:tcBorders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1A4D5C12" w14:textId="77777777" w:rsidR="003A0363" w:rsidRPr="00290F0D" w:rsidRDefault="003A0363" w:rsidP="003A0363">
            <w:pPr>
              <w:ind w:left="-122" w:right="-114" w:firstLine="18"/>
              <w:jc w:val="center"/>
              <w:rPr>
                <w:sz w:val="28"/>
                <w:szCs w:val="28"/>
                <w:highlight w:val="yellow"/>
              </w:rPr>
            </w:pPr>
          </w:p>
        </w:tc>
        <w:tc>
          <w:tcPr>
            <w:tcW w:w="1139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24D1DAA2" w14:textId="77777777" w:rsidR="003A0363" w:rsidRPr="00290F0D" w:rsidRDefault="003A0363" w:rsidP="003A0363">
            <w:pPr>
              <w:ind w:left="-122" w:right="-114" w:firstLine="18"/>
              <w:jc w:val="center"/>
              <w:rPr>
                <w:sz w:val="28"/>
                <w:szCs w:val="28"/>
                <w:cs/>
              </w:rPr>
            </w:pPr>
          </w:p>
        </w:tc>
      </w:tr>
    </w:tbl>
    <w:p w14:paraId="22FC1D17" w14:textId="2A346922" w:rsidR="000A04C2" w:rsidRPr="00887E7A" w:rsidRDefault="000A04C2" w:rsidP="00985F89">
      <w:pPr>
        <w:ind w:left="629" w:right="-221" w:firstLine="516"/>
        <w:jc w:val="thaiDistribute"/>
        <w:rPr>
          <w:rFonts w:ascii="Angsana New" w:hAnsi="Angsana New"/>
        </w:rPr>
      </w:pPr>
    </w:p>
    <w:p w14:paraId="78586E9F" w14:textId="18CAB84A" w:rsidR="00893F67" w:rsidRDefault="00CF66CD" w:rsidP="000A04C2">
      <w:pPr>
        <w:spacing w:line="300" w:lineRule="atLeast"/>
        <w:ind w:left="630" w:right="-222" w:firstLine="518"/>
        <w:jc w:val="thaiDistribute"/>
        <w:rPr>
          <w:rFonts w:ascii="Angsana New" w:hAnsi="Angsana New"/>
          <w:cs/>
        </w:rPr>
      </w:pPr>
      <w:r>
        <w:rPr>
          <w:rFonts w:ascii="Angsana New" w:hAnsi="Angsana New" w:hint="cs"/>
          <w:cs/>
        </w:rPr>
        <w:t xml:space="preserve">ณ วันที่ </w:t>
      </w:r>
      <w:r>
        <w:rPr>
          <w:rFonts w:ascii="Angsana New" w:hAnsi="Angsana New"/>
        </w:rPr>
        <w:t>31</w:t>
      </w:r>
      <w:r>
        <w:rPr>
          <w:rFonts w:ascii="Angsana New" w:hAnsi="Angsana New" w:hint="cs"/>
          <w:cs/>
        </w:rPr>
        <w:t xml:space="preserve"> มีนาคม </w:t>
      </w:r>
      <w:r>
        <w:rPr>
          <w:rFonts w:ascii="Angsana New" w:hAnsi="Angsana New"/>
        </w:rPr>
        <w:t xml:space="preserve">2568 </w:t>
      </w:r>
      <w:r>
        <w:rPr>
          <w:rFonts w:ascii="Angsana New" w:hAnsi="Angsana New" w:hint="cs"/>
          <w:cs/>
        </w:rPr>
        <w:t xml:space="preserve">และ </w:t>
      </w:r>
      <w:r>
        <w:rPr>
          <w:rFonts w:ascii="Angsana New" w:hAnsi="Angsana New"/>
        </w:rPr>
        <w:t xml:space="preserve">31 </w:t>
      </w:r>
      <w:r>
        <w:rPr>
          <w:rFonts w:ascii="Angsana New" w:hAnsi="Angsana New" w:hint="cs"/>
          <w:cs/>
        </w:rPr>
        <w:t xml:space="preserve">ธันวาคม </w:t>
      </w:r>
      <w:r>
        <w:rPr>
          <w:rFonts w:ascii="Angsana New" w:hAnsi="Angsana New"/>
        </w:rPr>
        <w:t>2567</w:t>
      </w:r>
      <w:r>
        <w:rPr>
          <w:rFonts w:ascii="Angsana New" w:hAnsi="Angsana New" w:hint="cs"/>
          <w:cs/>
        </w:rPr>
        <w:t xml:space="preserve"> บริษัทมีดอกเบี้ยค้างรับจำนวน </w:t>
      </w:r>
      <w:r>
        <w:rPr>
          <w:rFonts w:ascii="Angsana New" w:hAnsi="Angsana New"/>
        </w:rPr>
        <w:t xml:space="preserve">76.95 </w:t>
      </w:r>
      <w:r>
        <w:rPr>
          <w:rFonts w:ascii="Angsana New" w:hAnsi="Angsana New" w:hint="cs"/>
          <w:cs/>
        </w:rPr>
        <w:t xml:space="preserve">ล้านบาท และ </w:t>
      </w:r>
      <w:r>
        <w:rPr>
          <w:rFonts w:ascii="Angsana New" w:hAnsi="Angsana New"/>
        </w:rPr>
        <w:t>47.53</w:t>
      </w:r>
      <w:r>
        <w:rPr>
          <w:rFonts w:ascii="Angsana New" w:hAnsi="Angsana New" w:hint="cs"/>
          <w:cs/>
        </w:rPr>
        <w:t xml:space="preserve"> </w:t>
      </w:r>
      <w:r>
        <w:rPr>
          <w:rFonts w:ascii="Angsana New" w:hAnsi="Angsana New"/>
          <w:cs/>
        </w:rPr>
        <w:br/>
      </w:r>
      <w:r>
        <w:rPr>
          <w:rFonts w:ascii="Angsana New" w:hAnsi="Angsana New" w:hint="cs"/>
          <w:cs/>
        </w:rPr>
        <w:t>ล้านบาท ตามลำดับ</w:t>
      </w:r>
      <w:r w:rsidR="00B91C42">
        <w:rPr>
          <w:rFonts w:ascii="Angsana New" w:hAnsi="Angsana New"/>
        </w:rPr>
        <w:t xml:space="preserve"> </w:t>
      </w:r>
      <w:r w:rsidR="00B91C42">
        <w:rPr>
          <w:rFonts w:ascii="Angsana New" w:hAnsi="Angsana New" w:hint="cs"/>
          <w:cs/>
        </w:rPr>
        <w:t>ได้แสดงไว้</w:t>
      </w:r>
      <w:r w:rsidR="004909E2">
        <w:rPr>
          <w:rFonts w:ascii="Angsana New" w:hAnsi="Angsana New" w:hint="cs"/>
          <w:cs/>
        </w:rPr>
        <w:t>ใน</w:t>
      </w:r>
      <w:r w:rsidR="000E3F1B">
        <w:rPr>
          <w:rFonts w:ascii="Angsana New" w:hAnsi="Angsana New" w:hint="cs"/>
          <w:cs/>
        </w:rPr>
        <w:t>บัญชี</w:t>
      </w:r>
      <w:r w:rsidR="00B91C42">
        <w:rPr>
          <w:rFonts w:ascii="Angsana New" w:hAnsi="Angsana New" w:hint="cs"/>
          <w:cs/>
        </w:rPr>
        <w:t>ลูกหนี้ไม่หมุนเวียนอื่น</w:t>
      </w:r>
    </w:p>
    <w:p w14:paraId="4CEB1402" w14:textId="7BB6BF26" w:rsidR="00CF66CD" w:rsidRPr="00CF66CD" w:rsidRDefault="00CF66CD" w:rsidP="000A04C2">
      <w:pPr>
        <w:spacing w:line="300" w:lineRule="atLeast"/>
        <w:ind w:left="630" w:right="-222" w:firstLine="518"/>
        <w:jc w:val="thaiDistribute"/>
        <w:rPr>
          <w:rFonts w:ascii="Angsana New" w:hAnsi="Angsana New"/>
        </w:rPr>
      </w:pPr>
      <w:r w:rsidRPr="009D0807">
        <w:rPr>
          <w:rFonts w:ascii="Angsana New" w:hAnsi="Angsana New" w:hint="cs"/>
          <w:cs/>
        </w:rPr>
        <w:t>บริษัทมีเงินให้กู้ยืมระยะยาวแก่บริษัทย่อย</w:t>
      </w:r>
      <w:r>
        <w:rPr>
          <w:rFonts w:ascii="Angsana New" w:hAnsi="Angsana New" w:hint="cs"/>
          <w:cs/>
        </w:rPr>
        <w:t xml:space="preserve">เป็นตั๋วสัญญาใช้เงินอายุ </w:t>
      </w:r>
      <w:r>
        <w:rPr>
          <w:rFonts w:ascii="Angsana New" w:hAnsi="Angsana New"/>
        </w:rPr>
        <w:t>2</w:t>
      </w:r>
      <w:r>
        <w:rPr>
          <w:rFonts w:ascii="Angsana New" w:hAnsi="Angsana New" w:hint="cs"/>
          <w:cs/>
        </w:rPr>
        <w:t xml:space="preserve"> ปี</w:t>
      </w:r>
      <w:r w:rsidRPr="009D0807">
        <w:rPr>
          <w:rFonts w:ascii="Angsana New" w:hAnsi="Angsana New" w:hint="cs"/>
          <w:cs/>
        </w:rPr>
        <w:t xml:space="preserve"> ซึ่งไม่มีหลักประกัน</w:t>
      </w:r>
      <w:r>
        <w:rPr>
          <w:rFonts w:ascii="Angsana New" w:hAnsi="Angsana New" w:hint="cs"/>
          <w:cs/>
        </w:rPr>
        <w:t xml:space="preserve"> </w:t>
      </w:r>
      <w:r w:rsidRPr="009D0807">
        <w:rPr>
          <w:rFonts w:ascii="Angsana New" w:hAnsi="Angsana New" w:hint="cs"/>
          <w:cs/>
        </w:rPr>
        <w:t>ครบกำหนดชำระ</w:t>
      </w:r>
      <w:r>
        <w:rPr>
          <w:rFonts w:ascii="Angsana New" w:hAnsi="Angsana New"/>
          <w:cs/>
        </w:rPr>
        <w:br/>
      </w:r>
      <w:r w:rsidRPr="009D0807">
        <w:rPr>
          <w:rFonts w:ascii="Angsana New" w:hAnsi="Angsana New" w:hint="cs"/>
          <w:cs/>
        </w:rPr>
        <w:t xml:space="preserve">ในปี </w:t>
      </w:r>
      <w:r w:rsidRPr="009D0807">
        <w:rPr>
          <w:rFonts w:ascii="Angsana New" w:hAnsi="Angsana New"/>
        </w:rPr>
        <w:t>2</w:t>
      </w:r>
      <w:r>
        <w:rPr>
          <w:rFonts w:ascii="Angsana New" w:hAnsi="Angsana New"/>
        </w:rPr>
        <w:t>569 - 2570</w:t>
      </w:r>
    </w:p>
    <w:p w14:paraId="0469A867" w14:textId="77777777" w:rsidR="000A04C2" w:rsidRDefault="000A04C2" w:rsidP="000A04C2">
      <w:pPr>
        <w:spacing w:line="120" w:lineRule="auto"/>
        <w:ind w:left="629" w:right="-221" w:firstLine="516"/>
        <w:jc w:val="thaiDistribute"/>
        <w:rPr>
          <w:spacing w:val="-4"/>
          <w:sz w:val="20"/>
          <w:szCs w:val="20"/>
        </w:rPr>
      </w:pPr>
    </w:p>
    <w:p w14:paraId="781456FA" w14:textId="77777777" w:rsidR="00985F89" w:rsidRDefault="00985F89" w:rsidP="000A04C2">
      <w:pPr>
        <w:spacing w:line="120" w:lineRule="auto"/>
        <w:ind w:left="629" w:right="-221" w:firstLine="516"/>
        <w:jc w:val="thaiDistribute"/>
        <w:rPr>
          <w:spacing w:val="-4"/>
          <w:sz w:val="20"/>
          <w:szCs w:val="20"/>
        </w:rPr>
      </w:pPr>
    </w:p>
    <w:p w14:paraId="5AEDFE63" w14:textId="77777777" w:rsidR="00985F89" w:rsidRDefault="00985F89" w:rsidP="000A04C2">
      <w:pPr>
        <w:spacing w:line="120" w:lineRule="auto"/>
        <w:ind w:left="629" w:right="-221" w:firstLine="516"/>
        <w:jc w:val="thaiDistribute"/>
        <w:rPr>
          <w:spacing w:val="-4"/>
          <w:sz w:val="20"/>
          <w:szCs w:val="20"/>
        </w:rPr>
      </w:pPr>
    </w:p>
    <w:p w14:paraId="00546AFD" w14:textId="77777777" w:rsidR="00985F89" w:rsidRDefault="00985F89" w:rsidP="000A04C2">
      <w:pPr>
        <w:spacing w:line="120" w:lineRule="auto"/>
        <w:ind w:left="629" w:right="-221" w:firstLine="516"/>
        <w:jc w:val="thaiDistribute"/>
        <w:rPr>
          <w:spacing w:val="-4"/>
          <w:sz w:val="20"/>
          <w:szCs w:val="20"/>
        </w:rPr>
      </w:pPr>
    </w:p>
    <w:p w14:paraId="4E4F75F5" w14:textId="77777777" w:rsidR="00985F89" w:rsidRDefault="00985F89" w:rsidP="000A04C2">
      <w:pPr>
        <w:spacing w:line="120" w:lineRule="auto"/>
        <w:ind w:left="629" w:right="-221" w:firstLine="516"/>
        <w:jc w:val="thaiDistribute"/>
        <w:rPr>
          <w:spacing w:val="-4"/>
          <w:sz w:val="20"/>
          <w:szCs w:val="20"/>
        </w:rPr>
      </w:pPr>
    </w:p>
    <w:p w14:paraId="714DF754" w14:textId="77777777" w:rsidR="00985F89" w:rsidRDefault="00985F89" w:rsidP="000A04C2">
      <w:pPr>
        <w:spacing w:line="120" w:lineRule="auto"/>
        <w:ind w:left="629" w:right="-221" w:firstLine="516"/>
        <w:jc w:val="thaiDistribute"/>
        <w:rPr>
          <w:spacing w:val="-4"/>
          <w:sz w:val="20"/>
          <w:szCs w:val="20"/>
        </w:rPr>
      </w:pPr>
    </w:p>
    <w:p w14:paraId="6BB80336" w14:textId="77777777" w:rsidR="00985F89" w:rsidRDefault="00985F89" w:rsidP="000A04C2">
      <w:pPr>
        <w:spacing w:line="120" w:lineRule="auto"/>
        <w:ind w:left="629" w:right="-221" w:firstLine="516"/>
        <w:jc w:val="thaiDistribute"/>
        <w:rPr>
          <w:spacing w:val="-4"/>
          <w:sz w:val="20"/>
          <w:szCs w:val="20"/>
        </w:rPr>
      </w:pPr>
    </w:p>
    <w:p w14:paraId="43F6CC3D" w14:textId="77777777" w:rsidR="00985F89" w:rsidRDefault="00985F89" w:rsidP="000A04C2">
      <w:pPr>
        <w:spacing w:line="120" w:lineRule="auto"/>
        <w:ind w:left="629" w:right="-221" w:firstLine="516"/>
        <w:jc w:val="thaiDistribute"/>
        <w:rPr>
          <w:spacing w:val="-4"/>
          <w:sz w:val="20"/>
          <w:szCs w:val="20"/>
        </w:rPr>
      </w:pPr>
    </w:p>
    <w:p w14:paraId="234F6273" w14:textId="77777777" w:rsidR="00985F89" w:rsidRDefault="00985F89" w:rsidP="000A04C2">
      <w:pPr>
        <w:spacing w:line="120" w:lineRule="auto"/>
        <w:ind w:left="629" w:right="-221" w:firstLine="516"/>
        <w:jc w:val="thaiDistribute"/>
        <w:rPr>
          <w:spacing w:val="-4"/>
          <w:sz w:val="20"/>
          <w:szCs w:val="20"/>
        </w:rPr>
      </w:pPr>
    </w:p>
    <w:p w14:paraId="0124ECE8" w14:textId="77777777" w:rsidR="00985F89" w:rsidRDefault="00985F89" w:rsidP="000A04C2">
      <w:pPr>
        <w:spacing w:line="120" w:lineRule="auto"/>
        <w:ind w:left="629" w:right="-221" w:firstLine="516"/>
        <w:jc w:val="thaiDistribute"/>
        <w:rPr>
          <w:spacing w:val="-4"/>
          <w:sz w:val="20"/>
          <w:szCs w:val="20"/>
        </w:rPr>
      </w:pPr>
    </w:p>
    <w:p w14:paraId="7DCFD5BE" w14:textId="77777777" w:rsidR="00985F89" w:rsidRDefault="00985F89" w:rsidP="000A04C2">
      <w:pPr>
        <w:spacing w:line="120" w:lineRule="auto"/>
        <w:ind w:left="629" w:right="-221" w:firstLine="516"/>
        <w:jc w:val="thaiDistribute"/>
        <w:rPr>
          <w:spacing w:val="-4"/>
          <w:sz w:val="20"/>
          <w:szCs w:val="20"/>
        </w:rPr>
      </w:pPr>
    </w:p>
    <w:p w14:paraId="33763217" w14:textId="77777777" w:rsidR="00985F89" w:rsidRDefault="00985F89" w:rsidP="000A04C2">
      <w:pPr>
        <w:spacing w:line="120" w:lineRule="auto"/>
        <w:ind w:left="629" w:right="-221" w:firstLine="516"/>
        <w:jc w:val="thaiDistribute"/>
        <w:rPr>
          <w:spacing w:val="-4"/>
          <w:sz w:val="20"/>
          <w:szCs w:val="20"/>
        </w:rPr>
      </w:pPr>
    </w:p>
    <w:p w14:paraId="0D61D0C1" w14:textId="77777777" w:rsidR="00985F89" w:rsidRDefault="00985F89" w:rsidP="000A04C2">
      <w:pPr>
        <w:spacing w:line="120" w:lineRule="auto"/>
        <w:ind w:left="629" w:right="-221" w:firstLine="516"/>
        <w:jc w:val="thaiDistribute"/>
        <w:rPr>
          <w:spacing w:val="-4"/>
          <w:sz w:val="20"/>
          <w:szCs w:val="20"/>
        </w:rPr>
      </w:pPr>
    </w:p>
    <w:p w14:paraId="40C2D5C7" w14:textId="77777777" w:rsidR="00985F89" w:rsidRDefault="00985F89" w:rsidP="000A04C2">
      <w:pPr>
        <w:spacing w:line="120" w:lineRule="auto"/>
        <w:ind w:left="629" w:right="-221" w:firstLine="516"/>
        <w:jc w:val="thaiDistribute"/>
        <w:rPr>
          <w:spacing w:val="-4"/>
          <w:sz w:val="20"/>
          <w:szCs w:val="20"/>
        </w:rPr>
      </w:pPr>
    </w:p>
    <w:p w14:paraId="195FF313" w14:textId="77777777" w:rsidR="00985F89" w:rsidRDefault="00985F89" w:rsidP="000A04C2">
      <w:pPr>
        <w:spacing w:line="120" w:lineRule="auto"/>
        <w:ind w:left="629" w:right="-221" w:firstLine="516"/>
        <w:jc w:val="thaiDistribute"/>
        <w:rPr>
          <w:spacing w:val="-4"/>
          <w:sz w:val="20"/>
          <w:szCs w:val="20"/>
        </w:rPr>
      </w:pPr>
    </w:p>
    <w:p w14:paraId="206167B2" w14:textId="77777777" w:rsidR="00985F89" w:rsidRDefault="00985F89" w:rsidP="000A04C2">
      <w:pPr>
        <w:spacing w:line="120" w:lineRule="auto"/>
        <w:ind w:left="629" w:right="-221" w:firstLine="516"/>
        <w:jc w:val="thaiDistribute"/>
        <w:rPr>
          <w:spacing w:val="-4"/>
          <w:sz w:val="20"/>
          <w:szCs w:val="20"/>
        </w:rPr>
      </w:pPr>
    </w:p>
    <w:p w14:paraId="0A9A215E" w14:textId="77777777" w:rsidR="00985F89" w:rsidRDefault="00985F89" w:rsidP="000A04C2">
      <w:pPr>
        <w:spacing w:line="120" w:lineRule="auto"/>
        <w:ind w:left="629" w:right="-221" w:firstLine="516"/>
        <w:jc w:val="thaiDistribute"/>
        <w:rPr>
          <w:spacing w:val="-4"/>
          <w:sz w:val="20"/>
          <w:szCs w:val="20"/>
        </w:rPr>
      </w:pPr>
    </w:p>
    <w:p w14:paraId="67339705" w14:textId="77777777" w:rsidR="000C3207" w:rsidRPr="000A04C2" w:rsidRDefault="000C3207" w:rsidP="00985F89">
      <w:pPr>
        <w:spacing w:line="120" w:lineRule="auto"/>
        <w:ind w:right="-221"/>
        <w:jc w:val="thaiDistribute"/>
        <w:rPr>
          <w:spacing w:val="-4"/>
          <w:sz w:val="20"/>
          <w:szCs w:val="20"/>
        </w:rPr>
      </w:pPr>
    </w:p>
    <w:bookmarkEnd w:id="2"/>
    <w:p w14:paraId="7407809D" w14:textId="52A35FCA" w:rsidR="004177DC" w:rsidRPr="00A370CE" w:rsidRDefault="00996C29" w:rsidP="008636E4">
      <w:pPr>
        <w:numPr>
          <w:ilvl w:val="0"/>
          <w:numId w:val="1"/>
        </w:numPr>
        <w:spacing w:line="300" w:lineRule="atLeast"/>
        <w:ind w:left="630" w:right="-311" w:hanging="346"/>
        <w:rPr>
          <w:b/>
          <w:bCs/>
        </w:rPr>
      </w:pPr>
      <w:r>
        <w:rPr>
          <w:rFonts w:hint="cs"/>
          <w:b/>
          <w:bCs/>
          <w:cs/>
        </w:rPr>
        <w:lastRenderedPageBreak/>
        <w:t>ส่วนปรับปรุง</w:t>
      </w:r>
      <w:r w:rsidR="004177DC" w:rsidRPr="00A370CE">
        <w:rPr>
          <w:rFonts w:hint="cs"/>
          <w:b/>
          <w:bCs/>
          <w:cs/>
        </w:rPr>
        <w:t>อาคารและอุปกรณ์</w:t>
      </w:r>
    </w:p>
    <w:p w14:paraId="1CADFF02" w14:textId="77777777" w:rsidR="004177DC" w:rsidRPr="002231E5" w:rsidRDefault="004177DC" w:rsidP="004177DC">
      <w:pPr>
        <w:spacing w:line="300" w:lineRule="atLeast"/>
        <w:ind w:left="630" w:right="-311"/>
        <w:rPr>
          <w:sz w:val="20"/>
          <w:szCs w:val="20"/>
        </w:rPr>
      </w:pPr>
    </w:p>
    <w:tbl>
      <w:tblPr>
        <w:tblW w:w="9718" w:type="dxa"/>
        <w:tblInd w:w="6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19"/>
        <w:gridCol w:w="2547"/>
        <w:gridCol w:w="2452"/>
      </w:tblGrid>
      <w:tr w:rsidR="004177DC" w:rsidRPr="00864B27" w14:paraId="4474C2F3" w14:textId="77777777" w:rsidTr="00DA17FA">
        <w:tc>
          <w:tcPr>
            <w:tcW w:w="4719" w:type="dxa"/>
            <w:vMerge w:val="restart"/>
            <w:vAlign w:val="center"/>
          </w:tcPr>
          <w:p w14:paraId="64AB24D0" w14:textId="77777777" w:rsidR="004177DC" w:rsidRPr="00C41215" w:rsidRDefault="004177DC" w:rsidP="00EC1D3A">
            <w:pPr>
              <w:tabs>
                <w:tab w:val="left" w:pos="990"/>
              </w:tabs>
              <w:jc w:val="center"/>
              <w:rPr>
                <w:rFonts w:ascii="Angsana New" w:hAnsi="Angsana New" w:cs="Angsana New"/>
              </w:rPr>
            </w:pPr>
            <w:r w:rsidRPr="00C41215">
              <w:rPr>
                <w:rFonts w:ascii="Angsana New" w:hAnsi="Angsana New" w:cs="Angsana New" w:hint="cs"/>
                <w:cs/>
              </w:rPr>
              <w:t>รายการ</w:t>
            </w:r>
          </w:p>
        </w:tc>
        <w:tc>
          <w:tcPr>
            <w:tcW w:w="4999" w:type="dxa"/>
            <w:gridSpan w:val="2"/>
          </w:tcPr>
          <w:p w14:paraId="14B0247E" w14:textId="77777777" w:rsidR="004177DC" w:rsidRPr="00C41215" w:rsidRDefault="004177DC" w:rsidP="00EC1D3A">
            <w:pPr>
              <w:jc w:val="center"/>
              <w:rPr>
                <w:rFonts w:ascii="Angsana New" w:hAnsi="Angsana New" w:cs="Angsana New"/>
                <w:cs/>
              </w:rPr>
            </w:pPr>
            <w:r w:rsidRPr="00C41215">
              <w:rPr>
                <w:rFonts w:ascii="Angsana New" w:hAnsi="Angsana New" w:cs="Angsana New" w:hint="cs"/>
                <w:cs/>
              </w:rPr>
              <w:t>จำนวนเงิน (พันบาท)</w:t>
            </w:r>
          </w:p>
        </w:tc>
      </w:tr>
      <w:tr w:rsidR="004177DC" w:rsidRPr="00864B27" w14:paraId="1D2BCB97" w14:textId="77777777" w:rsidTr="00034ABD">
        <w:tc>
          <w:tcPr>
            <w:tcW w:w="4719" w:type="dxa"/>
            <w:vMerge/>
          </w:tcPr>
          <w:p w14:paraId="4E67C190" w14:textId="77777777" w:rsidR="004177DC" w:rsidRPr="00C41215" w:rsidRDefault="004177DC" w:rsidP="00EC1D3A">
            <w:pPr>
              <w:tabs>
                <w:tab w:val="left" w:pos="990"/>
              </w:tabs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2547" w:type="dxa"/>
            <w:tcBorders>
              <w:right w:val="dashed" w:sz="4" w:space="0" w:color="auto"/>
            </w:tcBorders>
          </w:tcPr>
          <w:p w14:paraId="7D79909E" w14:textId="77777777" w:rsidR="004177DC" w:rsidRPr="00C41215" w:rsidRDefault="004177DC" w:rsidP="00EC1D3A">
            <w:pPr>
              <w:jc w:val="center"/>
              <w:rPr>
                <w:rFonts w:ascii="Angsana New" w:hAnsi="Angsana New" w:cs="Angsana New"/>
                <w:cs/>
              </w:rPr>
            </w:pPr>
            <w:r w:rsidRPr="00C41215">
              <w:rPr>
                <w:rFonts w:ascii="Angsana New" w:hAnsi="Angsana New" w:cs="Angsana New" w:hint="cs"/>
                <w:cs/>
              </w:rPr>
              <w:t>งบการเงินรวม</w:t>
            </w:r>
          </w:p>
        </w:tc>
        <w:tc>
          <w:tcPr>
            <w:tcW w:w="2452" w:type="dxa"/>
            <w:tcBorders>
              <w:left w:val="dashed" w:sz="4" w:space="0" w:color="auto"/>
            </w:tcBorders>
            <w:vAlign w:val="center"/>
          </w:tcPr>
          <w:p w14:paraId="3BADFF66" w14:textId="77777777" w:rsidR="004177DC" w:rsidRPr="00C41215" w:rsidRDefault="004177DC" w:rsidP="00EC1D3A">
            <w:pPr>
              <w:ind w:left="-118" w:right="-112"/>
              <w:jc w:val="center"/>
              <w:rPr>
                <w:rFonts w:ascii="Angsana New" w:hAnsi="Angsana New" w:cs="Angsana New"/>
                <w:cs/>
              </w:rPr>
            </w:pPr>
            <w:r w:rsidRPr="00C41215">
              <w:rPr>
                <w:rFonts w:ascii="Angsana New" w:hAnsi="Angsana New" w:cs="Angsana New"/>
                <w:cs/>
              </w:rPr>
              <w:t>งบการเงินเฉพาะ</w:t>
            </w:r>
            <w:r w:rsidRPr="00C41215">
              <w:rPr>
                <w:rFonts w:ascii="Angsana New" w:hAnsi="Angsana New" w:cs="Angsana New" w:hint="cs"/>
                <w:cs/>
              </w:rPr>
              <w:t>กิจการ</w:t>
            </w:r>
          </w:p>
        </w:tc>
      </w:tr>
      <w:tr w:rsidR="004177DC" w:rsidRPr="00864B27" w14:paraId="2C8FF1B3" w14:textId="77777777" w:rsidTr="00034ABD">
        <w:tc>
          <w:tcPr>
            <w:tcW w:w="4719" w:type="dxa"/>
            <w:tcBorders>
              <w:bottom w:val="nil"/>
            </w:tcBorders>
            <w:vAlign w:val="center"/>
          </w:tcPr>
          <w:p w14:paraId="342E2A09" w14:textId="77777777" w:rsidR="004177DC" w:rsidRPr="00192E2F" w:rsidRDefault="004177DC" w:rsidP="00EC1D3A">
            <w:pPr>
              <w:tabs>
                <w:tab w:val="left" w:pos="360"/>
                <w:tab w:val="left" w:pos="1440"/>
                <w:tab w:val="left" w:pos="1980"/>
              </w:tabs>
              <w:ind w:right="-108"/>
              <w:jc w:val="both"/>
              <w:rPr>
                <w:rFonts w:ascii="Angsana New" w:hAnsi="Angsana New" w:cs="Angsana New"/>
                <w:b/>
                <w:bCs/>
                <w:u w:val="single"/>
                <w:cs/>
              </w:rPr>
            </w:pPr>
            <w:r w:rsidRPr="00192E2F">
              <w:rPr>
                <w:rFonts w:ascii="Angsana New" w:hAnsi="Angsana New" w:cs="Angsana New" w:hint="cs"/>
                <w:b/>
                <w:bCs/>
                <w:u w:val="single"/>
                <w:cs/>
              </w:rPr>
              <w:t>ราคาทุน</w:t>
            </w:r>
          </w:p>
        </w:tc>
        <w:tc>
          <w:tcPr>
            <w:tcW w:w="2547" w:type="dxa"/>
            <w:tcBorders>
              <w:bottom w:val="nil"/>
              <w:right w:val="dashed" w:sz="4" w:space="0" w:color="auto"/>
            </w:tcBorders>
          </w:tcPr>
          <w:p w14:paraId="6A0F6E5D" w14:textId="77777777" w:rsidR="004177DC" w:rsidRPr="00C41215" w:rsidRDefault="004177DC" w:rsidP="00EC1D3A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452" w:type="dxa"/>
            <w:tcBorders>
              <w:left w:val="dashed" w:sz="4" w:space="0" w:color="auto"/>
              <w:bottom w:val="nil"/>
            </w:tcBorders>
          </w:tcPr>
          <w:p w14:paraId="6D09D07B" w14:textId="77777777" w:rsidR="004177DC" w:rsidRPr="00C41215" w:rsidRDefault="004177DC" w:rsidP="00EC1D3A">
            <w:pPr>
              <w:jc w:val="center"/>
              <w:rPr>
                <w:rFonts w:ascii="Angsana New" w:hAnsi="Angsana New" w:cs="Angsana New"/>
              </w:rPr>
            </w:pPr>
          </w:p>
        </w:tc>
      </w:tr>
      <w:tr w:rsidR="004177DC" w:rsidRPr="00864B27" w14:paraId="7C08FA5A" w14:textId="77777777" w:rsidTr="00034ABD">
        <w:tc>
          <w:tcPr>
            <w:tcW w:w="4719" w:type="dxa"/>
            <w:tcBorders>
              <w:top w:val="nil"/>
              <w:bottom w:val="nil"/>
            </w:tcBorders>
            <w:vAlign w:val="center"/>
          </w:tcPr>
          <w:p w14:paraId="293832FA" w14:textId="5E1406E4" w:rsidR="004177DC" w:rsidRPr="00C41215" w:rsidRDefault="004177DC" w:rsidP="00EC1D3A">
            <w:pPr>
              <w:tabs>
                <w:tab w:val="left" w:pos="360"/>
                <w:tab w:val="left" w:pos="1440"/>
                <w:tab w:val="left" w:pos="1980"/>
              </w:tabs>
              <w:ind w:left="-18" w:right="-27"/>
              <w:jc w:val="both"/>
              <w:rPr>
                <w:rFonts w:ascii="Angsana New" w:hAnsi="Angsana New" w:cs="Angsana New"/>
              </w:rPr>
            </w:pPr>
            <w:r w:rsidRPr="00C41215">
              <w:rPr>
                <w:rFonts w:ascii="Angsana New" w:hAnsi="Angsana New" w:cs="Angsana New"/>
              </w:rPr>
              <w:t>1</w:t>
            </w:r>
            <w:r w:rsidRPr="00C41215">
              <w:rPr>
                <w:rFonts w:ascii="Angsana New" w:hAnsi="Angsana New" w:cs="Angsana New" w:hint="cs"/>
                <w:cs/>
              </w:rPr>
              <w:t xml:space="preserve"> มกราคม </w:t>
            </w:r>
            <w:r w:rsidRPr="00C41215">
              <w:rPr>
                <w:rFonts w:ascii="Angsana New" w:hAnsi="Angsana New" w:cs="Angsana New"/>
              </w:rPr>
              <w:t>256</w:t>
            </w:r>
            <w:r w:rsidR="001A4BF0">
              <w:rPr>
                <w:rFonts w:ascii="Angsana New" w:hAnsi="Angsana New" w:cs="Angsana New"/>
              </w:rPr>
              <w:t>8</w:t>
            </w:r>
          </w:p>
        </w:tc>
        <w:tc>
          <w:tcPr>
            <w:tcW w:w="2547" w:type="dxa"/>
            <w:tcBorders>
              <w:top w:val="nil"/>
              <w:bottom w:val="nil"/>
              <w:right w:val="dashed" w:sz="4" w:space="0" w:color="auto"/>
            </w:tcBorders>
          </w:tcPr>
          <w:p w14:paraId="6C085737" w14:textId="7AD4AE95" w:rsidR="004177DC" w:rsidRPr="00C41215" w:rsidRDefault="004177DC" w:rsidP="0038498B">
            <w:pPr>
              <w:tabs>
                <w:tab w:val="decimal" w:pos="1985"/>
              </w:tabs>
              <w:ind w:left="-101" w:right="-109"/>
              <w:rPr>
                <w:rFonts w:ascii="Angsana New" w:hAnsi="Angsana New" w:cs="Angsana New"/>
              </w:rPr>
            </w:pPr>
            <w:r w:rsidRPr="00C41215">
              <w:rPr>
                <w:rFonts w:ascii="Angsana New" w:hAnsi="Angsana New" w:cs="Angsana New"/>
              </w:rPr>
              <w:t>1,</w:t>
            </w:r>
            <w:r w:rsidR="001A4BF0">
              <w:rPr>
                <w:rFonts w:ascii="Angsana New" w:hAnsi="Angsana New" w:cs="Angsana New"/>
              </w:rPr>
              <w:t>302</w:t>
            </w:r>
            <w:r w:rsidRPr="00C41215">
              <w:rPr>
                <w:rFonts w:ascii="Angsana New" w:hAnsi="Angsana New" w:cs="Angsana New"/>
              </w:rPr>
              <w:t>,</w:t>
            </w:r>
            <w:r w:rsidR="001A4BF0">
              <w:rPr>
                <w:rFonts w:ascii="Angsana New" w:hAnsi="Angsana New" w:cs="Angsana New"/>
              </w:rPr>
              <w:t>441</w:t>
            </w:r>
          </w:p>
        </w:tc>
        <w:tc>
          <w:tcPr>
            <w:tcW w:w="2452" w:type="dxa"/>
            <w:tcBorders>
              <w:top w:val="nil"/>
              <w:left w:val="dashed" w:sz="4" w:space="0" w:color="auto"/>
              <w:bottom w:val="nil"/>
            </w:tcBorders>
          </w:tcPr>
          <w:p w14:paraId="1706D43E" w14:textId="405F8297" w:rsidR="004177DC" w:rsidRPr="00C41215" w:rsidRDefault="00C70015" w:rsidP="0038498B">
            <w:pPr>
              <w:tabs>
                <w:tab w:val="decimal" w:pos="1985"/>
              </w:tabs>
              <w:ind w:left="-101" w:right="-109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26</w:t>
            </w:r>
            <w:r w:rsidR="00B0289D">
              <w:rPr>
                <w:rFonts w:ascii="Angsana New" w:hAnsi="Angsana New" w:cs="Angsana New"/>
              </w:rPr>
              <w:t>8</w:t>
            </w:r>
            <w:r w:rsidR="004177DC" w:rsidRPr="00C41215">
              <w:rPr>
                <w:rFonts w:ascii="Angsana New" w:hAnsi="Angsana New" w:cs="Angsana New"/>
              </w:rPr>
              <w:t>,</w:t>
            </w:r>
            <w:r w:rsidR="00B0289D">
              <w:rPr>
                <w:rFonts w:ascii="Angsana New" w:hAnsi="Angsana New" w:cs="Angsana New"/>
              </w:rPr>
              <w:t>459</w:t>
            </w:r>
          </w:p>
        </w:tc>
      </w:tr>
      <w:tr w:rsidR="004177DC" w:rsidRPr="00864B27" w14:paraId="1F6A0102" w14:textId="77777777" w:rsidTr="00034ABD">
        <w:tc>
          <w:tcPr>
            <w:tcW w:w="4719" w:type="dxa"/>
            <w:tcBorders>
              <w:top w:val="nil"/>
              <w:bottom w:val="nil"/>
            </w:tcBorders>
            <w:vAlign w:val="center"/>
          </w:tcPr>
          <w:p w14:paraId="7F7958DC" w14:textId="4C2A3011" w:rsidR="004177DC" w:rsidRPr="00C41215" w:rsidRDefault="004177DC" w:rsidP="00EC1D3A">
            <w:pPr>
              <w:tabs>
                <w:tab w:val="left" w:pos="360"/>
                <w:tab w:val="left" w:pos="1440"/>
                <w:tab w:val="left" w:pos="1980"/>
              </w:tabs>
              <w:ind w:left="-18" w:right="-27"/>
              <w:jc w:val="both"/>
              <w:rPr>
                <w:rFonts w:ascii="Angsana New" w:hAnsi="Angsana New" w:cs="Angsana New"/>
              </w:rPr>
            </w:pPr>
            <w:r w:rsidRPr="00C41215">
              <w:rPr>
                <w:rFonts w:ascii="Angsana New" w:hAnsi="Angsana New" w:cs="Angsana New" w:hint="cs"/>
                <w:cs/>
              </w:rPr>
              <w:t>ซื้อเพิ่ม</w:t>
            </w:r>
          </w:p>
        </w:tc>
        <w:tc>
          <w:tcPr>
            <w:tcW w:w="2547" w:type="dxa"/>
            <w:tcBorders>
              <w:top w:val="nil"/>
              <w:bottom w:val="nil"/>
              <w:right w:val="dashed" w:sz="4" w:space="0" w:color="auto"/>
            </w:tcBorders>
          </w:tcPr>
          <w:p w14:paraId="6D52EE06" w14:textId="4F0348F6" w:rsidR="004177DC" w:rsidRPr="00482A20" w:rsidRDefault="00E4434F" w:rsidP="0038498B">
            <w:pPr>
              <w:tabs>
                <w:tab w:val="decimal" w:pos="1985"/>
              </w:tabs>
              <w:ind w:left="-101" w:right="-109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2,</w:t>
            </w:r>
            <w:r w:rsidR="00994602">
              <w:rPr>
                <w:rFonts w:ascii="Angsana New" w:hAnsi="Angsana New" w:cs="Angsana New"/>
              </w:rPr>
              <w:t>39</w:t>
            </w:r>
            <w:r w:rsidR="00EB5E40">
              <w:rPr>
                <w:rFonts w:ascii="Angsana New" w:hAnsi="Angsana New" w:cs="Angsana New"/>
              </w:rPr>
              <w:t>3</w:t>
            </w:r>
          </w:p>
        </w:tc>
        <w:tc>
          <w:tcPr>
            <w:tcW w:w="2452" w:type="dxa"/>
            <w:tcBorders>
              <w:top w:val="nil"/>
              <w:left w:val="dashed" w:sz="4" w:space="0" w:color="auto"/>
              <w:bottom w:val="nil"/>
            </w:tcBorders>
          </w:tcPr>
          <w:p w14:paraId="218250FF" w14:textId="12818972" w:rsidR="004177DC" w:rsidRPr="00DD1206" w:rsidRDefault="00740600" w:rsidP="0038498B">
            <w:pPr>
              <w:tabs>
                <w:tab w:val="decimal" w:pos="1985"/>
              </w:tabs>
              <w:ind w:left="-101" w:right="-109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2,214</w:t>
            </w:r>
          </w:p>
        </w:tc>
      </w:tr>
      <w:tr w:rsidR="004177DC" w:rsidRPr="00864B27" w14:paraId="55689152" w14:textId="77777777" w:rsidTr="00034ABD">
        <w:tc>
          <w:tcPr>
            <w:tcW w:w="4719" w:type="dxa"/>
            <w:tcBorders>
              <w:top w:val="nil"/>
              <w:bottom w:val="nil"/>
            </w:tcBorders>
            <w:vAlign w:val="center"/>
          </w:tcPr>
          <w:p w14:paraId="40B5704F" w14:textId="6D45CB4D" w:rsidR="004177DC" w:rsidRPr="002763B3" w:rsidRDefault="00226D44" w:rsidP="00EC1D3A">
            <w:pPr>
              <w:tabs>
                <w:tab w:val="left" w:pos="360"/>
                <w:tab w:val="left" w:pos="1440"/>
                <w:tab w:val="left" w:pos="1980"/>
              </w:tabs>
              <w:ind w:left="-18" w:right="-27"/>
              <w:jc w:val="both"/>
              <w:rPr>
                <w:rFonts w:ascii="Angsana New" w:hAnsi="Angsana New" w:cs="Angsana New"/>
                <w:cs/>
              </w:rPr>
            </w:pPr>
            <w:r w:rsidRPr="002763B3">
              <w:rPr>
                <w:rFonts w:ascii="Angsana New" w:hAnsi="Angsana New" w:cs="Angsana New" w:hint="cs"/>
                <w:cs/>
              </w:rPr>
              <w:t>จำหน่าย/</w:t>
            </w:r>
            <w:r w:rsidR="004177DC" w:rsidRPr="002763B3">
              <w:rPr>
                <w:rFonts w:ascii="Angsana New" w:hAnsi="Angsana New" w:cs="Angsana New" w:hint="cs"/>
                <w:cs/>
              </w:rPr>
              <w:t>เลิกใช้</w:t>
            </w:r>
          </w:p>
        </w:tc>
        <w:tc>
          <w:tcPr>
            <w:tcW w:w="2547" w:type="dxa"/>
            <w:tcBorders>
              <w:top w:val="nil"/>
              <w:bottom w:val="nil"/>
              <w:right w:val="dashed" w:sz="4" w:space="0" w:color="auto"/>
            </w:tcBorders>
          </w:tcPr>
          <w:p w14:paraId="0BA26496" w14:textId="32559FBB" w:rsidR="004177DC" w:rsidRPr="00482A20" w:rsidRDefault="00E4434F" w:rsidP="0038498B">
            <w:pPr>
              <w:tabs>
                <w:tab w:val="decimal" w:pos="1985"/>
              </w:tabs>
              <w:ind w:left="-101" w:right="-109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</w:t>
            </w:r>
            <w:r w:rsidR="00932BB3">
              <w:rPr>
                <w:rFonts w:ascii="Angsana New" w:hAnsi="Angsana New" w:cs="Angsana New"/>
              </w:rPr>
              <w:t>5</w:t>
            </w:r>
            <w:r>
              <w:rPr>
                <w:rFonts w:ascii="Angsana New" w:hAnsi="Angsana New" w:cs="Angsana New"/>
              </w:rPr>
              <w:t>,</w:t>
            </w:r>
            <w:r w:rsidR="00932BB3">
              <w:rPr>
                <w:rFonts w:ascii="Angsana New" w:hAnsi="Angsana New" w:cs="Angsana New"/>
              </w:rPr>
              <w:t>041</w:t>
            </w:r>
            <w:r>
              <w:rPr>
                <w:rFonts w:ascii="Angsana New" w:hAnsi="Angsana New" w:cs="Angsana New"/>
              </w:rPr>
              <w:t>)</w:t>
            </w:r>
          </w:p>
        </w:tc>
        <w:tc>
          <w:tcPr>
            <w:tcW w:w="2452" w:type="dxa"/>
            <w:tcBorders>
              <w:top w:val="nil"/>
              <w:left w:val="dashed" w:sz="4" w:space="0" w:color="auto"/>
              <w:bottom w:val="nil"/>
            </w:tcBorders>
          </w:tcPr>
          <w:p w14:paraId="6FF998D2" w14:textId="0E82A7D1" w:rsidR="004177DC" w:rsidRPr="00DD1206" w:rsidRDefault="00740600" w:rsidP="00740600">
            <w:pPr>
              <w:tabs>
                <w:tab w:val="decimal" w:pos="1778"/>
              </w:tabs>
              <w:ind w:left="-101" w:right="-109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</w:tr>
      <w:tr w:rsidR="004177DC" w:rsidRPr="00864B27" w14:paraId="567D6E44" w14:textId="77777777" w:rsidTr="00034ABD">
        <w:tc>
          <w:tcPr>
            <w:tcW w:w="4719" w:type="dxa"/>
            <w:tcBorders>
              <w:top w:val="nil"/>
              <w:bottom w:val="single" w:sz="4" w:space="0" w:color="auto"/>
            </w:tcBorders>
            <w:vAlign w:val="center"/>
          </w:tcPr>
          <w:p w14:paraId="279BD952" w14:textId="1AE1C348" w:rsidR="004177DC" w:rsidRPr="002763B3" w:rsidRDefault="004177DC" w:rsidP="00EC1D3A">
            <w:pPr>
              <w:tabs>
                <w:tab w:val="left" w:pos="360"/>
                <w:tab w:val="left" w:pos="1440"/>
                <w:tab w:val="left" w:pos="1980"/>
              </w:tabs>
              <w:ind w:right="-108"/>
              <w:jc w:val="both"/>
              <w:rPr>
                <w:rFonts w:ascii="Angsana New" w:hAnsi="Angsana New" w:cs="Angsana New"/>
              </w:rPr>
            </w:pPr>
            <w:r w:rsidRPr="002763B3">
              <w:rPr>
                <w:rFonts w:ascii="Angsana New" w:hAnsi="Angsana New" w:cs="Angsana New"/>
              </w:rPr>
              <w:t>3</w:t>
            </w:r>
            <w:r w:rsidR="008C630D" w:rsidRPr="002763B3">
              <w:rPr>
                <w:rFonts w:ascii="Angsana New" w:hAnsi="Angsana New" w:cs="Angsana New"/>
              </w:rPr>
              <w:t>1</w:t>
            </w:r>
            <w:r w:rsidRPr="002763B3">
              <w:rPr>
                <w:rFonts w:ascii="Angsana New" w:hAnsi="Angsana New" w:cs="Angsana New" w:hint="cs"/>
                <w:cs/>
              </w:rPr>
              <w:t xml:space="preserve"> </w:t>
            </w:r>
            <w:r w:rsidR="008C630D" w:rsidRPr="002763B3">
              <w:rPr>
                <w:rFonts w:ascii="Angsana New" w:hAnsi="Angsana New" w:cs="Angsana New" w:hint="cs"/>
                <w:cs/>
              </w:rPr>
              <w:t>มีนาคม</w:t>
            </w:r>
            <w:r w:rsidRPr="002763B3">
              <w:rPr>
                <w:rFonts w:ascii="Angsana New" w:hAnsi="Angsana New" w:cs="Angsana New" w:hint="cs"/>
                <w:cs/>
              </w:rPr>
              <w:t xml:space="preserve"> </w:t>
            </w:r>
            <w:r w:rsidRPr="002763B3">
              <w:rPr>
                <w:rFonts w:ascii="Angsana New" w:hAnsi="Angsana New" w:cs="Angsana New"/>
              </w:rPr>
              <w:t>256</w:t>
            </w:r>
            <w:r w:rsidR="001A4BF0">
              <w:rPr>
                <w:rFonts w:ascii="Angsana New" w:hAnsi="Angsana New" w:cs="Angsana New"/>
              </w:rPr>
              <w:t>8</w:t>
            </w:r>
          </w:p>
        </w:tc>
        <w:tc>
          <w:tcPr>
            <w:tcW w:w="2547" w:type="dxa"/>
            <w:tcBorders>
              <w:top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20ECF329" w14:textId="0B32041E" w:rsidR="004177DC" w:rsidRPr="0038498B" w:rsidRDefault="00E4434F" w:rsidP="0038498B">
            <w:pPr>
              <w:tabs>
                <w:tab w:val="decimal" w:pos="1985"/>
              </w:tabs>
              <w:ind w:left="-101" w:right="-109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1,29</w:t>
            </w:r>
            <w:r w:rsidR="00EB5E40">
              <w:rPr>
                <w:rFonts w:ascii="Angsana New" w:hAnsi="Angsana New" w:cs="Angsana New"/>
              </w:rPr>
              <w:t>9</w:t>
            </w:r>
            <w:r>
              <w:rPr>
                <w:rFonts w:ascii="Angsana New" w:hAnsi="Angsana New" w:cs="Angsana New"/>
              </w:rPr>
              <w:t>,</w:t>
            </w:r>
            <w:r w:rsidR="00EB5E40">
              <w:rPr>
                <w:rFonts w:ascii="Angsana New" w:hAnsi="Angsana New" w:cs="Angsana New"/>
              </w:rPr>
              <w:t>793</w:t>
            </w:r>
          </w:p>
        </w:tc>
        <w:tc>
          <w:tcPr>
            <w:tcW w:w="2452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</w:tcBorders>
          </w:tcPr>
          <w:p w14:paraId="3D39339A" w14:textId="15AB30A3" w:rsidR="004177DC" w:rsidRPr="00DD1206" w:rsidRDefault="00293C11" w:rsidP="0038498B">
            <w:pPr>
              <w:tabs>
                <w:tab w:val="decimal" w:pos="1985"/>
              </w:tabs>
              <w:ind w:left="-101" w:right="-109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270,673</w:t>
            </w:r>
          </w:p>
        </w:tc>
      </w:tr>
      <w:tr w:rsidR="004177DC" w:rsidRPr="00864B27" w14:paraId="4BB454C4" w14:textId="77777777" w:rsidTr="00034ABD">
        <w:tc>
          <w:tcPr>
            <w:tcW w:w="4719" w:type="dxa"/>
            <w:tcBorders>
              <w:top w:val="single" w:sz="4" w:space="0" w:color="auto"/>
              <w:bottom w:val="nil"/>
            </w:tcBorders>
            <w:vAlign w:val="center"/>
          </w:tcPr>
          <w:p w14:paraId="24FBFFF2" w14:textId="77777777" w:rsidR="004177DC" w:rsidRPr="002763B3" w:rsidRDefault="004177DC" w:rsidP="00EC1D3A">
            <w:pPr>
              <w:tabs>
                <w:tab w:val="left" w:pos="360"/>
                <w:tab w:val="left" w:pos="1440"/>
                <w:tab w:val="left" w:pos="1980"/>
              </w:tabs>
              <w:ind w:right="-108"/>
              <w:jc w:val="both"/>
              <w:rPr>
                <w:rFonts w:ascii="Angsana New" w:hAnsi="Angsana New" w:cs="Angsana New"/>
                <w:b/>
                <w:bCs/>
                <w:u w:val="single"/>
                <w:cs/>
              </w:rPr>
            </w:pPr>
            <w:r w:rsidRPr="002763B3">
              <w:rPr>
                <w:rFonts w:ascii="Angsana New" w:hAnsi="Angsana New" w:cs="Angsana New" w:hint="cs"/>
                <w:b/>
                <w:bCs/>
                <w:u w:val="single"/>
                <w:cs/>
              </w:rPr>
              <w:t>ค่าเสื่อมราคาสะสม</w:t>
            </w:r>
          </w:p>
        </w:tc>
        <w:tc>
          <w:tcPr>
            <w:tcW w:w="2547" w:type="dxa"/>
            <w:tcBorders>
              <w:top w:val="single" w:sz="4" w:space="0" w:color="auto"/>
              <w:bottom w:val="nil"/>
              <w:right w:val="dashed" w:sz="4" w:space="0" w:color="auto"/>
            </w:tcBorders>
          </w:tcPr>
          <w:p w14:paraId="7296A733" w14:textId="77777777" w:rsidR="004177DC" w:rsidRPr="00C41215" w:rsidRDefault="004177DC" w:rsidP="00D11C42">
            <w:pPr>
              <w:ind w:left="-101" w:right="14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452" w:type="dxa"/>
            <w:tcBorders>
              <w:top w:val="single" w:sz="4" w:space="0" w:color="auto"/>
              <w:left w:val="dashed" w:sz="4" w:space="0" w:color="auto"/>
              <w:bottom w:val="nil"/>
            </w:tcBorders>
          </w:tcPr>
          <w:p w14:paraId="189949E3" w14:textId="77777777" w:rsidR="004177DC" w:rsidRPr="00DD1206" w:rsidRDefault="004177DC" w:rsidP="00D11C42">
            <w:pPr>
              <w:ind w:left="-101" w:right="147"/>
              <w:jc w:val="right"/>
              <w:rPr>
                <w:rFonts w:ascii="Angsana New" w:hAnsi="Angsana New" w:cs="Angsana New"/>
              </w:rPr>
            </w:pPr>
          </w:p>
        </w:tc>
      </w:tr>
      <w:tr w:rsidR="004177DC" w:rsidRPr="00864B27" w14:paraId="5D6A8DF1" w14:textId="77777777" w:rsidTr="00034ABD">
        <w:tc>
          <w:tcPr>
            <w:tcW w:w="4719" w:type="dxa"/>
            <w:tcBorders>
              <w:top w:val="nil"/>
              <w:bottom w:val="nil"/>
            </w:tcBorders>
            <w:vAlign w:val="center"/>
          </w:tcPr>
          <w:p w14:paraId="6024D218" w14:textId="34B6B98D" w:rsidR="004177DC" w:rsidRPr="002763B3" w:rsidRDefault="004177DC" w:rsidP="00EC1D3A">
            <w:pPr>
              <w:tabs>
                <w:tab w:val="left" w:pos="360"/>
                <w:tab w:val="left" w:pos="1440"/>
                <w:tab w:val="left" w:pos="1980"/>
              </w:tabs>
              <w:ind w:left="-18" w:right="-27"/>
              <w:jc w:val="both"/>
              <w:rPr>
                <w:rFonts w:ascii="Angsana New" w:hAnsi="Angsana New" w:cs="Angsana New"/>
              </w:rPr>
            </w:pPr>
            <w:r w:rsidRPr="002763B3">
              <w:rPr>
                <w:rFonts w:ascii="Angsana New" w:hAnsi="Angsana New" w:cs="Angsana New"/>
              </w:rPr>
              <w:t>1</w:t>
            </w:r>
            <w:r w:rsidRPr="002763B3">
              <w:rPr>
                <w:rFonts w:ascii="Angsana New" w:hAnsi="Angsana New" w:cs="Angsana New" w:hint="cs"/>
                <w:cs/>
              </w:rPr>
              <w:t xml:space="preserve"> มกราคม </w:t>
            </w:r>
            <w:r w:rsidRPr="002763B3">
              <w:rPr>
                <w:rFonts w:ascii="Angsana New" w:hAnsi="Angsana New" w:cs="Angsana New"/>
              </w:rPr>
              <w:t>256</w:t>
            </w:r>
            <w:r w:rsidR="001A4BF0">
              <w:rPr>
                <w:rFonts w:ascii="Angsana New" w:hAnsi="Angsana New" w:cs="Angsana New"/>
              </w:rPr>
              <w:t>8</w:t>
            </w:r>
          </w:p>
        </w:tc>
        <w:tc>
          <w:tcPr>
            <w:tcW w:w="2547" w:type="dxa"/>
            <w:tcBorders>
              <w:top w:val="nil"/>
              <w:bottom w:val="nil"/>
              <w:right w:val="dashed" w:sz="4" w:space="0" w:color="auto"/>
            </w:tcBorders>
          </w:tcPr>
          <w:p w14:paraId="7F9CDC53" w14:textId="73124D2A" w:rsidR="004177DC" w:rsidRPr="00C41215" w:rsidRDefault="001A4BF0" w:rsidP="0038498B">
            <w:pPr>
              <w:tabs>
                <w:tab w:val="decimal" w:pos="1985"/>
              </w:tabs>
              <w:ind w:left="-101" w:right="-109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1,056</w:t>
            </w:r>
            <w:r w:rsidR="004177DC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100</w:t>
            </w:r>
          </w:p>
        </w:tc>
        <w:tc>
          <w:tcPr>
            <w:tcW w:w="2452" w:type="dxa"/>
            <w:tcBorders>
              <w:top w:val="nil"/>
              <w:left w:val="dashed" w:sz="4" w:space="0" w:color="auto"/>
              <w:bottom w:val="nil"/>
            </w:tcBorders>
          </w:tcPr>
          <w:p w14:paraId="3FBD54CA" w14:textId="1F61E310" w:rsidR="004177DC" w:rsidRPr="00DD1206" w:rsidRDefault="00B0289D" w:rsidP="0038498B">
            <w:pPr>
              <w:tabs>
                <w:tab w:val="decimal" w:pos="1985"/>
              </w:tabs>
              <w:ind w:left="-101" w:right="-109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212</w:t>
            </w:r>
            <w:r w:rsidR="004177DC" w:rsidRPr="00DD1206">
              <w:rPr>
                <w:rFonts w:ascii="Angsana New" w:hAnsi="Angsana New" w:cs="Angsana New"/>
              </w:rPr>
              <w:t>,</w:t>
            </w:r>
            <w:r w:rsidR="00C70015">
              <w:rPr>
                <w:rFonts w:ascii="Angsana New" w:hAnsi="Angsana New" w:cs="Angsana New"/>
              </w:rPr>
              <w:t>4</w:t>
            </w:r>
            <w:r>
              <w:rPr>
                <w:rFonts w:ascii="Angsana New" w:hAnsi="Angsana New" w:cs="Angsana New"/>
              </w:rPr>
              <w:t>64</w:t>
            </w:r>
          </w:p>
        </w:tc>
      </w:tr>
      <w:tr w:rsidR="004177DC" w:rsidRPr="00864B27" w14:paraId="4D409270" w14:textId="77777777" w:rsidTr="00034ABD">
        <w:tc>
          <w:tcPr>
            <w:tcW w:w="4719" w:type="dxa"/>
            <w:tcBorders>
              <w:top w:val="nil"/>
              <w:bottom w:val="nil"/>
            </w:tcBorders>
            <w:vAlign w:val="center"/>
          </w:tcPr>
          <w:p w14:paraId="5BD4381B" w14:textId="15854315" w:rsidR="004177DC" w:rsidRPr="002763B3" w:rsidRDefault="004177DC" w:rsidP="00EC1D3A">
            <w:pPr>
              <w:tabs>
                <w:tab w:val="left" w:pos="360"/>
                <w:tab w:val="left" w:pos="1440"/>
                <w:tab w:val="left" w:pos="1980"/>
              </w:tabs>
              <w:ind w:left="-18" w:right="-27"/>
              <w:jc w:val="both"/>
              <w:rPr>
                <w:rFonts w:ascii="Angsana New" w:hAnsi="Angsana New" w:cs="Angsana New"/>
                <w:cs/>
              </w:rPr>
            </w:pPr>
            <w:r w:rsidRPr="002763B3">
              <w:rPr>
                <w:rFonts w:ascii="Angsana New" w:hAnsi="Angsana New" w:cs="Angsana New" w:hint="cs"/>
                <w:cs/>
              </w:rPr>
              <w:t>ค่าเสื่อมราคา</w:t>
            </w:r>
            <w:r w:rsidR="00917D40" w:rsidRPr="002763B3">
              <w:rPr>
                <w:rFonts w:ascii="Angsana New" w:hAnsi="Angsana New" w:cs="Angsana New" w:hint="cs"/>
                <w:cs/>
              </w:rPr>
              <w:t>ในระหว่าง</w:t>
            </w:r>
            <w:r w:rsidRPr="002763B3">
              <w:rPr>
                <w:rFonts w:ascii="Angsana New" w:hAnsi="Angsana New" w:cs="Angsana New" w:hint="cs"/>
                <w:cs/>
              </w:rPr>
              <w:t>งวด</w:t>
            </w:r>
          </w:p>
        </w:tc>
        <w:tc>
          <w:tcPr>
            <w:tcW w:w="2547" w:type="dxa"/>
            <w:tcBorders>
              <w:top w:val="nil"/>
              <w:bottom w:val="nil"/>
              <w:right w:val="dashed" w:sz="4" w:space="0" w:color="auto"/>
            </w:tcBorders>
          </w:tcPr>
          <w:p w14:paraId="777950AD" w14:textId="1F38E0F5" w:rsidR="004177DC" w:rsidRPr="00482A20" w:rsidRDefault="00116559" w:rsidP="0038498B">
            <w:pPr>
              <w:tabs>
                <w:tab w:val="decimal" w:pos="1985"/>
              </w:tabs>
              <w:ind w:left="-101" w:right="-109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18,885</w:t>
            </w:r>
          </w:p>
        </w:tc>
        <w:tc>
          <w:tcPr>
            <w:tcW w:w="2452" w:type="dxa"/>
            <w:tcBorders>
              <w:top w:val="nil"/>
              <w:left w:val="dashed" w:sz="4" w:space="0" w:color="auto"/>
              <w:bottom w:val="nil"/>
            </w:tcBorders>
          </w:tcPr>
          <w:p w14:paraId="0418FA22" w14:textId="25D27098" w:rsidR="004177DC" w:rsidRPr="00DD1206" w:rsidRDefault="00AB250D" w:rsidP="0038498B">
            <w:pPr>
              <w:tabs>
                <w:tab w:val="decimal" w:pos="1985"/>
              </w:tabs>
              <w:ind w:left="-101" w:right="-109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4,459</w:t>
            </w:r>
          </w:p>
        </w:tc>
      </w:tr>
      <w:tr w:rsidR="00226D44" w:rsidRPr="00864B27" w14:paraId="469594B0" w14:textId="77777777" w:rsidTr="00034ABD">
        <w:tc>
          <w:tcPr>
            <w:tcW w:w="4719" w:type="dxa"/>
            <w:tcBorders>
              <w:top w:val="nil"/>
              <w:bottom w:val="nil"/>
            </w:tcBorders>
            <w:vAlign w:val="center"/>
          </w:tcPr>
          <w:p w14:paraId="413EB358" w14:textId="4548AD70" w:rsidR="00226D44" w:rsidRPr="002763B3" w:rsidRDefault="00226D44" w:rsidP="00226D44">
            <w:pPr>
              <w:tabs>
                <w:tab w:val="left" w:pos="360"/>
                <w:tab w:val="left" w:pos="1440"/>
                <w:tab w:val="left" w:pos="1980"/>
              </w:tabs>
              <w:ind w:left="-18" w:right="-27"/>
              <w:jc w:val="both"/>
              <w:rPr>
                <w:rFonts w:ascii="Angsana New" w:hAnsi="Angsana New" w:cs="Angsana New"/>
                <w:cs/>
              </w:rPr>
            </w:pPr>
            <w:r w:rsidRPr="002763B3">
              <w:rPr>
                <w:rFonts w:ascii="Angsana New" w:hAnsi="Angsana New" w:cs="Angsana New" w:hint="cs"/>
                <w:cs/>
              </w:rPr>
              <w:t>จำหน่าย/เลิกใช้</w:t>
            </w:r>
          </w:p>
        </w:tc>
        <w:tc>
          <w:tcPr>
            <w:tcW w:w="2547" w:type="dxa"/>
            <w:tcBorders>
              <w:top w:val="nil"/>
              <w:bottom w:val="nil"/>
              <w:right w:val="dashed" w:sz="4" w:space="0" w:color="auto"/>
            </w:tcBorders>
          </w:tcPr>
          <w:p w14:paraId="1D731CF3" w14:textId="67CD98EB" w:rsidR="00226D44" w:rsidRPr="00482A20" w:rsidRDefault="00116559" w:rsidP="0038498B">
            <w:pPr>
              <w:tabs>
                <w:tab w:val="decimal" w:pos="1985"/>
              </w:tabs>
              <w:ind w:left="-101" w:right="-109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</w:t>
            </w:r>
            <w:r w:rsidR="00EB5E40">
              <w:rPr>
                <w:rFonts w:ascii="Angsana New" w:hAnsi="Angsana New" w:cs="Angsana New"/>
              </w:rPr>
              <w:t>5</w:t>
            </w:r>
            <w:r>
              <w:rPr>
                <w:rFonts w:ascii="Angsana New" w:hAnsi="Angsana New" w:cs="Angsana New"/>
              </w:rPr>
              <w:t>,</w:t>
            </w:r>
            <w:r w:rsidR="00EB5E40">
              <w:rPr>
                <w:rFonts w:ascii="Angsana New" w:hAnsi="Angsana New" w:cs="Angsana New"/>
              </w:rPr>
              <w:t>029</w:t>
            </w:r>
            <w:r>
              <w:rPr>
                <w:rFonts w:ascii="Angsana New" w:hAnsi="Angsana New" w:cs="Angsana New"/>
              </w:rPr>
              <w:t>)</w:t>
            </w:r>
          </w:p>
        </w:tc>
        <w:tc>
          <w:tcPr>
            <w:tcW w:w="2452" w:type="dxa"/>
            <w:tcBorders>
              <w:top w:val="nil"/>
              <w:left w:val="dashed" w:sz="4" w:space="0" w:color="auto"/>
              <w:bottom w:val="nil"/>
            </w:tcBorders>
          </w:tcPr>
          <w:p w14:paraId="642A51EB" w14:textId="15362B26" w:rsidR="00226D44" w:rsidRPr="00DD1206" w:rsidRDefault="00AB250D" w:rsidP="00AB250D">
            <w:pPr>
              <w:tabs>
                <w:tab w:val="decimal" w:pos="1778"/>
              </w:tabs>
              <w:ind w:left="-101" w:right="-109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</w:tr>
      <w:tr w:rsidR="00226D44" w:rsidRPr="00864B27" w14:paraId="1C67555B" w14:textId="77777777" w:rsidTr="00034ABD">
        <w:tc>
          <w:tcPr>
            <w:tcW w:w="4719" w:type="dxa"/>
            <w:tcBorders>
              <w:top w:val="nil"/>
              <w:bottom w:val="single" w:sz="4" w:space="0" w:color="auto"/>
            </w:tcBorders>
            <w:vAlign w:val="center"/>
          </w:tcPr>
          <w:p w14:paraId="7376087D" w14:textId="4FEFA76D" w:rsidR="00226D44" w:rsidRPr="00C41215" w:rsidRDefault="00226D44" w:rsidP="00226D44">
            <w:pPr>
              <w:tabs>
                <w:tab w:val="left" w:pos="360"/>
                <w:tab w:val="left" w:pos="1440"/>
                <w:tab w:val="left" w:pos="1980"/>
              </w:tabs>
              <w:ind w:right="-108"/>
              <w:jc w:val="both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31</w:t>
            </w:r>
            <w:r w:rsidRPr="00C41215">
              <w:rPr>
                <w:rFonts w:ascii="Angsana New" w:hAnsi="Angsana New" w:cs="Angsana New" w:hint="cs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cs/>
              </w:rPr>
              <w:t>มีนาคม</w:t>
            </w:r>
            <w:r w:rsidRPr="00C41215">
              <w:rPr>
                <w:rFonts w:ascii="Angsana New" w:hAnsi="Angsana New" w:cs="Angsana New" w:hint="cs"/>
                <w:cs/>
              </w:rPr>
              <w:t xml:space="preserve"> </w:t>
            </w:r>
            <w:r w:rsidRPr="00C41215">
              <w:rPr>
                <w:rFonts w:ascii="Angsana New" w:hAnsi="Angsana New" w:cs="Angsana New"/>
              </w:rPr>
              <w:t>256</w:t>
            </w:r>
            <w:r w:rsidR="001A4BF0">
              <w:rPr>
                <w:rFonts w:ascii="Angsana New" w:hAnsi="Angsana New" w:cs="Angsana New"/>
              </w:rPr>
              <w:t>8</w:t>
            </w:r>
          </w:p>
        </w:tc>
        <w:tc>
          <w:tcPr>
            <w:tcW w:w="2547" w:type="dxa"/>
            <w:tcBorders>
              <w:top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12309A79" w14:textId="2A6F9174" w:rsidR="00226D44" w:rsidRPr="00482A20" w:rsidRDefault="006930E8" w:rsidP="0038498B">
            <w:pPr>
              <w:tabs>
                <w:tab w:val="decimal" w:pos="1985"/>
              </w:tabs>
              <w:ind w:left="-101" w:right="-109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1,06</w:t>
            </w:r>
            <w:r w:rsidR="00EB5E40">
              <w:rPr>
                <w:rFonts w:ascii="Angsana New" w:hAnsi="Angsana New" w:cs="Angsana New"/>
              </w:rPr>
              <w:t>9</w:t>
            </w:r>
            <w:r>
              <w:rPr>
                <w:rFonts w:ascii="Angsana New" w:hAnsi="Angsana New" w:cs="Angsana New"/>
              </w:rPr>
              <w:t>,</w:t>
            </w:r>
            <w:r w:rsidR="00EB5E40">
              <w:rPr>
                <w:rFonts w:ascii="Angsana New" w:hAnsi="Angsana New" w:cs="Angsana New"/>
              </w:rPr>
              <w:t>956</w:t>
            </w:r>
          </w:p>
        </w:tc>
        <w:tc>
          <w:tcPr>
            <w:tcW w:w="2452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</w:tcBorders>
          </w:tcPr>
          <w:p w14:paraId="6DA2DF8F" w14:textId="583965E7" w:rsidR="00226D44" w:rsidRPr="00DD1206" w:rsidRDefault="00AB250D" w:rsidP="0038498B">
            <w:pPr>
              <w:tabs>
                <w:tab w:val="decimal" w:pos="1985"/>
              </w:tabs>
              <w:ind w:left="-101" w:right="-109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216,923</w:t>
            </w:r>
          </w:p>
        </w:tc>
      </w:tr>
      <w:tr w:rsidR="00226D44" w:rsidRPr="00864B27" w14:paraId="349642A4" w14:textId="77777777" w:rsidTr="00034ABD">
        <w:tc>
          <w:tcPr>
            <w:tcW w:w="4719" w:type="dxa"/>
            <w:tcBorders>
              <w:top w:val="single" w:sz="4" w:space="0" w:color="auto"/>
              <w:bottom w:val="nil"/>
            </w:tcBorders>
            <w:vAlign w:val="center"/>
          </w:tcPr>
          <w:p w14:paraId="434246D2" w14:textId="77777777" w:rsidR="00226D44" w:rsidRPr="00192E2F" w:rsidRDefault="00226D44" w:rsidP="00226D44">
            <w:pPr>
              <w:tabs>
                <w:tab w:val="left" w:pos="360"/>
                <w:tab w:val="left" w:pos="1440"/>
                <w:tab w:val="left" w:pos="1980"/>
              </w:tabs>
              <w:ind w:right="-108"/>
              <w:jc w:val="both"/>
              <w:rPr>
                <w:rFonts w:ascii="Angsana New" w:hAnsi="Angsana New" w:cs="Angsana New"/>
                <w:b/>
                <w:bCs/>
                <w:u w:val="single"/>
                <w:cs/>
              </w:rPr>
            </w:pPr>
            <w:r w:rsidRPr="00192E2F">
              <w:rPr>
                <w:rFonts w:ascii="Angsana New" w:hAnsi="Angsana New" w:cs="Angsana New" w:hint="cs"/>
                <w:b/>
                <w:bCs/>
                <w:u w:val="single"/>
                <w:cs/>
              </w:rPr>
              <w:t>มูลค่าสุทธิตามบัญชี</w:t>
            </w:r>
          </w:p>
        </w:tc>
        <w:tc>
          <w:tcPr>
            <w:tcW w:w="2547" w:type="dxa"/>
            <w:tcBorders>
              <w:top w:val="single" w:sz="4" w:space="0" w:color="auto"/>
              <w:bottom w:val="nil"/>
              <w:right w:val="dashed" w:sz="4" w:space="0" w:color="auto"/>
            </w:tcBorders>
          </w:tcPr>
          <w:p w14:paraId="60A3BA0F" w14:textId="77777777" w:rsidR="00226D44" w:rsidRPr="00482A20" w:rsidRDefault="00226D44" w:rsidP="00226D44">
            <w:pPr>
              <w:ind w:left="-101" w:right="14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452" w:type="dxa"/>
            <w:tcBorders>
              <w:top w:val="single" w:sz="4" w:space="0" w:color="auto"/>
              <w:left w:val="dashed" w:sz="4" w:space="0" w:color="auto"/>
              <w:bottom w:val="nil"/>
            </w:tcBorders>
          </w:tcPr>
          <w:p w14:paraId="0425AE24" w14:textId="77777777" w:rsidR="00226D44" w:rsidRPr="00DD1206" w:rsidRDefault="00226D44" w:rsidP="00226D44">
            <w:pPr>
              <w:ind w:left="-101" w:right="147"/>
              <w:jc w:val="right"/>
              <w:rPr>
                <w:rFonts w:ascii="Angsana New" w:hAnsi="Angsana New" w:cs="Angsana New"/>
              </w:rPr>
            </w:pPr>
          </w:p>
        </w:tc>
      </w:tr>
      <w:tr w:rsidR="00226D44" w:rsidRPr="00864B27" w14:paraId="537FCF08" w14:textId="77777777" w:rsidTr="00034ABD">
        <w:tc>
          <w:tcPr>
            <w:tcW w:w="4719" w:type="dxa"/>
            <w:tcBorders>
              <w:top w:val="nil"/>
              <w:bottom w:val="nil"/>
            </w:tcBorders>
            <w:vAlign w:val="center"/>
          </w:tcPr>
          <w:p w14:paraId="038763D3" w14:textId="172649D5" w:rsidR="00226D44" w:rsidRPr="00C41215" w:rsidRDefault="00226D44" w:rsidP="00226D44">
            <w:pPr>
              <w:tabs>
                <w:tab w:val="left" w:pos="360"/>
                <w:tab w:val="left" w:pos="1440"/>
                <w:tab w:val="left" w:pos="1980"/>
              </w:tabs>
              <w:ind w:left="-18" w:right="-27"/>
              <w:jc w:val="both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31</w:t>
            </w:r>
            <w:r w:rsidRPr="00C41215">
              <w:rPr>
                <w:rFonts w:ascii="Angsana New" w:hAnsi="Angsana New" w:cs="Angsana New" w:hint="cs"/>
                <w:cs/>
              </w:rPr>
              <w:t xml:space="preserve"> ธันวาคม </w:t>
            </w:r>
            <w:r w:rsidRPr="00C41215">
              <w:rPr>
                <w:rFonts w:ascii="Angsana New" w:hAnsi="Angsana New" w:cs="Angsana New"/>
              </w:rPr>
              <w:t>256</w:t>
            </w:r>
            <w:r w:rsidR="001A4BF0">
              <w:rPr>
                <w:rFonts w:ascii="Angsana New" w:hAnsi="Angsana New" w:cs="Angsana New"/>
              </w:rPr>
              <w:t>7</w:t>
            </w:r>
          </w:p>
        </w:tc>
        <w:tc>
          <w:tcPr>
            <w:tcW w:w="2547" w:type="dxa"/>
            <w:tcBorders>
              <w:top w:val="nil"/>
              <w:bottom w:val="double" w:sz="4" w:space="0" w:color="auto"/>
              <w:right w:val="dashed" w:sz="4" w:space="0" w:color="auto"/>
            </w:tcBorders>
          </w:tcPr>
          <w:p w14:paraId="7C0D4BBF" w14:textId="5156CA39" w:rsidR="00226D44" w:rsidRPr="00482A20" w:rsidRDefault="001A4BF0" w:rsidP="0038498B">
            <w:pPr>
              <w:tabs>
                <w:tab w:val="decimal" w:pos="1985"/>
              </w:tabs>
              <w:ind w:left="-101" w:right="-109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246</w:t>
            </w:r>
            <w:r w:rsidR="00226D44" w:rsidRPr="00482A20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341</w:t>
            </w:r>
          </w:p>
        </w:tc>
        <w:tc>
          <w:tcPr>
            <w:tcW w:w="2452" w:type="dxa"/>
            <w:tcBorders>
              <w:top w:val="nil"/>
              <w:left w:val="dashed" w:sz="4" w:space="0" w:color="auto"/>
              <w:bottom w:val="double" w:sz="4" w:space="0" w:color="auto"/>
            </w:tcBorders>
          </w:tcPr>
          <w:p w14:paraId="251FE423" w14:textId="5CBE8EA5" w:rsidR="00226D44" w:rsidRPr="00DD1206" w:rsidRDefault="00B0289D" w:rsidP="0038498B">
            <w:pPr>
              <w:tabs>
                <w:tab w:val="decimal" w:pos="1985"/>
              </w:tabs>
              <w:ind w:left="-101" w:right="-109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55</w:t>
            </w:r>
            <w:r w:rsidR="00226D44" w:rsidRPr="00DD1206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995</w:t>
            </w:r>
          </w:p>
        </w:tc>
      </w:tr>
      <w:tr w:rsidR="00226D44" w:rsidRPr="00864B27" w14:paraId="3926193E" w14:textId="77777777" w:rsidTr="00034ABD">
        <w:tc>
          <w:tcPr>
            <w:tcW w:w="4719" w:type="dxa"/>
            <w:tcBorders>
              <w:top w:val="nil"/>
            </w:tcBorders>
            <w:vAlign w:val="center"/>
          </w:tcPr>
          <w:p w14:paraId="69364836" w14:textId="038EA5EE" w:rsidR="00226D44" w:rsidRPr="00C41215" w:rsidRDefault="00226D44" w:rsidP="00226D44">
            <w:pPr>
              <w:tabs>
                <w:tab w:val="left" w:pos="360"/>
                <w:tab w:val="left" w:pos="1440"/>
                <w:tab w:val="left" w:pos="1980"/>
              </w:tabs>
              <w:ind w:left="-18" w:right="-27"/>
              <w:jc w:val="both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31</w:t>
            </w:r>
            <w:r w:rsidRPr="00C41215">
              <w:rPr>
                <w:rFonts w:ascii="Angsana New" w:hAnsi="Angsana New" w:cs="Angsana New" w:hint="cs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cs/>
              </w:rPr>
              <w:t xml:space="preserve">มีนาคม </w:t>
            </w:r>
            <w:r>
              <w:rPr>
                <w:rFonts w:ascii="Angsana New" w:hAnsi="Angsana New" w:cs="Angsana New"/>
              </w:rPr>
              <w:t>256</w:t>
            </w:r>
            <w:r w:rsidR="001A4BF0">
              <w:rPr>
                <w:rFonts w:ascii="Angsana New" w:hAnsi="Angsana New" w:cs="Angsana New"/>
              </w:rPr>
              <w:t>8</w:t>
            </w:r>
          </w:p>
        </w:tc>
        <w:tc>
          <w:tcPr>
            <w:tcW w:w="2547" w:type="dxa"/>
            <w:tcBorders>
              <w:top w:val="double" w:sz="4" w:space="0" w:color="auto"/>
              <w:bottom w:val="double" w:sz="4" w:space="0" w:color="auto"/>
              <w:right w:val="dashed" w:sz="4" w:space="0" w:color="auto"/>
            </w:tcBorders>
          </w:tcPr>
          <w:p w14:paraId="627D2571" w14:textId="2B50C55E" w:rsidR="00226D44" w:rsidRPr="00482A20" w:rsidRDefault="006930E8" w:rsidP="0038498B">
            <w:pPr>
              <w:tabs>
                <w:tab w:val="decimal" w:pos="1985"/>
              </w:tabs>
              <w:ind w:left="-101" w:right="-109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229,837</w:t>
            </w:r>
          </w:p>
        </w:tc>
        <w:tc>
          <w:tcPr>
            <w:tcW w:w="2452" w:type="dxa"/>
            <w:tcBorders>
              <w:top w:val="double" w:sz="4" w:space="0" w:color="auto"/>
              <w:left w:val="dashed" w:sz="4" w:space="0" w:color="auto"/>
              <w:bottom w:val="double" w:sz="4" w:space="0" w:color="auto"/>
            </w:tcBorders>
          </w:tcPr>
          <w:p w14:paraId="76125A7B" w14:textId="0E311080" w:rsidR="00226D44" w:rsidRPr="00DD1206" w:rsidRDefault="00AB250D" w:rsidP="0038498B">
            <w:pPr>
              <w:tabs>
                <w:tab w:val="decimal" w:pos="1985"/>
              </w:tabs>
              <w:ind w:left="-101" w:right="-109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53,750</w:t>
            </w:r>
          </w:p>
        </w:tc>
      </w:tr>
    </w:tbl>
    <w:p w14:paraId="1214C472" w14:textId="77777777" w:rsidR="004B2ECD" w:rsidRPr="00E32144" w:rsidRDefault="004B2ECD" w:rsidP="004B2ECD">
      <w:pPr>
        <w:spacing w:line="300" w:lineRule="atLeast"/>
        <w:ind w:left="630" w:right="-311"/>
        <w:rPr>
          <w:cs/>
        </w:rPr>
      </w:pPr>
    </w:p>
    <w:p w14:paraId="6232AC5A" w14:textId="201649AA" w:rsidR="00F004AF" w:rsidRPr="00BD59D5" w:rsidRDefault="000712C0" w:rsidP="008636E4">
      <w:pPr>
        <w:numPr>
          <w:ilvl w:val="0"/>
          <w:numId w:val="1"/>
        </w:numPr>
        <w:spacing w:line="300" w:lineRule="atLeast"/>
        <w:ind w:left="630" w:right="-311" w:hanging="346"/>
        <w:rPr>
          <w:b/>
          <w:bCs/>
        </w:rPr>
      </w:pPr>
      <w:r w:rsidRPr="00BD59D5">
        <w:rPr>
          <w:rFonts w:hint="cs"/>
          <w:b/>
          <w:bCs/>
          <w:cs/>
        </w:rPr>
        <w:t>สินทรัพย์</w:t>
      </w:r>
      <w:r w:rsidR="00F004AF" w:rsidRPr="00BD59D5">
        <w:rPr>
          <w:rFonts w:hint="cs"/>
          <w:b/>
          <w:bCs/>
          <w:cs/>
        </w:rPr>
        <w:t>สิทธิการใช้</w:t>
      </w:r>
    </w:p>
    <w:p w14:paraId="4D0AD216" w14:textId="77777777" w:rsidR="00F004AF" w:rsidRPr="0058746B" w:rsidRDefault="00F004AF" w:rsidP="00A90E2A">
      <w:pPr>
        <w:ind w:left="630" w:right="-40"/>
        <w:jc w:val="right"/>
        <w:rPr>
          <w:rFonts w:ascii="Angsana New" w:hAnsi="Angsana New"/>
          <w:sz w:val="36"/>
          <w:szCs w:val="36"/>
          <w:cs/>
        </w:rPr>
      </w:pPr>
      <w:r w:rsidRPr="0058746B">
        <w:rPr>
          <w:rFonts w:ascii="Angsana New" w:hAnsi="Angsana New" w:hint="cs"/>
          <w:cs/>
        </w:rPr>
        <w:t xml:space="preserve">หน่วย </w:t>
      </w:r>
      <w:r w:rsidRPr="0058746B">
        <w:rPr>
          <w:rFonts w:ascii="Angsana New" w:hAnsi="Angsana New"/>
        </w:rPr>
        <w:t xml:space="preserve">: </w:t>
      </w:r>
      <w:r w:rsidRPr="0058746B">
        <w:rPr>
          <w:rFonts w:ascii="Angsana New" w:hAnsi="Angsana New" w:hint="cs"/>
          <w:cs/>
        </w:rPr>
        <w:t>พันบาท</w:t>
      </w:r>
    </w:p>
    <w:tbl>
      <w:tblPr>
        <w:tblW w:w="9715" w:type="dxa"/>
        <w:tblInd w:w="6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99"/>
        <w:gridCol w:w="1404"/>
        <w:gridCol w:w="1405"/>
        <w:gridCol w:w="1404"/>
        <w:gridCol w:w="1303"/>
      </w:tblGrid>
      <w:tr w:rsidR="008475DC" w:rsidRPr="001D12C9" w14:paraId="26BA437C" w14:textId="77777777" w:rsidTr="00DA17FA">
        <w:trPr>
          <w:trHeight w:val="381"/>
        </w:trPr>
        <w:tc>
          <w:tcPr>
            <w:tcW w:w="4199" w:type="dxa"/>
            <w:vMerge w:val="restart"/>
            <w:vAlign w:val="center"/>
          </w:tcPr>
          <w:p w14:paraId="332A6438" w14:textId="77777777" w:rsidR="008475DC" w:rsidRPr="00C82017" w:rsidRDefault="008475DC" w:rsidP="000F4E93">
            <w:pPr>
              <w:ind w:right="11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8746B">
              <w:rPr>
                <w:rFonts w:ascii="Angsana New" w:hAnsi="Angsana New" w:cs="Angsana New"/>
                <w:cs/>
              </w:rPr>
              <w:t>รายการ</w:t>
            </w:r>
          </w:p>
        </w:tc>
        <w:tc>
          <w:tcPr>
            <w:tcW w:w="2809" w:type="dxa"/>
            <w:gridSpan w:val="2"/>
          </w:tcPr>
          <w:p w14:paraId="7C538418" w14:textId="77777777" w:rsidR="008475DC" w:rsidRPr="0058746B" w:rsidRDefault="008475DC" w:rsidP="000F4E93">
            <w:pPr>
              <w:ind w:left="-101" w:right="-105"/>
              <w:jc w:val="center"/>
              <w:rPr>
                <w:rFonts w:ascii="Angsana New" w:hAnsi="Angsana New" w:cs="Angsana New"/>
                <w:cs/>
              </w:rPr>
            </w:pPr>
            <w:r w:rsidRPr="0058746B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707" w:type="dxa"/>
            <w:gridSpan w:val="2"/>
          </w:tcPr>
          <w:p w14:paraId="2AFF7F10" w14:textId="77777777" w:rsidR="008475DC" w:rsidRPr="0058746B" w:rsidRDefault="008475DC" w:rsidP="000F4E93">
            <w:pPr>
              <w:ind w:left="-101" w:right="-105"/>
              <w:jc w:val="center"/>
              <w:rPr>
                <w:rFonts w:ascii="Angsana New" w:hAnsi="Angsana New" w:cs="Angsana New"/>
              </w:rPr>
            </w:pPr>
            <w:r w:rsidRPr="0058746B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8C630D" w:rsidRPr="001D12C9" w14:paraId="373BFA2C" w14:textId="77777777" w:rsidTr="00CA74F1">
        <w:trPr>
          <w:trHeight w:val="183"/>
        </w:trPr>
        <w:tc>
          <w:tcPr>
            <w:tcW w:w="4199" w:type="dxa"/>
            <w:vMerge/>
            <w:tcBorders>
              <w:bottom w:val="single" w:sz="4" w:space="0" w:color="auto"/>
            </w:tcBorders>
          </w:tcPr>
          <w:p w14:paraId="52BBA823" w14:textId="77777777" w:rsidR="008C630D" w:rsidRPr="00C82017" w:rsidRDefault="008C630D" w:rsidP="008C630D">
            <w:pPr>
              <w:ind w:right="116"/>
              <w:jc w:val="thaiDistribute"/>
              <w:rPr>
                <w:rFonts w:ascii="Angsana New" w:hAnsi="Angsana New" w:cs="Angsana New"/>
                <w:spacing w:val="-8"/>
                <w:sz w:val="28"/>
                <w:szCs w:val="28"/>
              </w:rPr>
            </w:pP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042E3A7C" w14:textId="64D4FD87" w:rsidR="008C630D" w:rsidRPr="008C630D" w:rsidRDefault="008C630D" w:rsidP="008C630D">
            <w:pPr>
              <w:ind w:left="-101" w:right="-113"/>
              <w:jc w:val="center"/>
              <w:rPr>
                <w:rFonts w:ascii="Angsana New" w:hAnsi="Angsana New" w:cs="Angsana New"/>
              </w:rPr>
            </w:pPr>
            <w:r w:rsidRPr="008C630D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31</w:t>
            </w:r>
            <w:r w:rsidRPr="008C630D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 xml:space="preserve"> </w:t>
            </w:r>
            <w:r w:rsidRPr="008C630D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 xml:space="preserve">มี.ค. </w:t>
            </w:r>
            <w:r w:rsidRPr="008C630D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256</w:t>
            </w:r>
            <w:r w:rsidR="00873791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8</w:t>
            </w:r>
          </w:p>
        </w:tc>
        <w:tc>
          <w:tcPr>
            <w:tcW w:w="1405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64C82" w14:textId="0E53A013" w:rsidR="008C630D" w:rsidRPr="008C630D" w:rsidRDefault="008C630D" w:rsidP="008C630D">
            <w:pPr>
              <w:ind w:left="-101" w:right="-113"/>
              <w:jc w:val="center"/>
              <w:rPr>
                <w:rFonts w:ascii="Angsana New" w:hAnsi="Angsana New" w:cs="Angsana New"/>
              </w:rPr>
            </w:pPr>
            <w:r w:rsidRPr="008C630D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8C630D">
              <w:rPr>
                <w:rFonts w:ascii="Angsana New" w:hAnsi="Angsana New" w:cs="Angsana New"/>
                <w:sz w:val="30"/>
                <w:szCs w:val="30"/>
                <w:cs/>
              </w:rPr>
              <w:t xml:space="preserve">ธ.ค. </w:t>
            </w:r>
            <w:r w:rsidRPr="008C630D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873791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47321089" w14:textId="0138A322" w:rsidR="008C630D" w:rsidRPr="008C630D" w:rsidRDefault="008C630D" w:rsidP="008C630D">
            <w:pPr>
              <w:ind w:left="-101" w:right="-113"/>
              <w:jc w:val="center"/>
              <w:rPr>
                <w:rFonts w:ascii="Angsana New" w:hAnsi="Angsana New" w:cs="Angsana New"/>
              </w:rPr>
            </w:pPr>
            <w:r w:rsidRPr="008C630D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31</w:t>
            </w:r>
            <w:r w:rsidRPr="008C630D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 xml:space="preserve"> </w:t>
            </w:r>
            <w:r w:rsidRPr="008C630D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 xml:space="preserve">มี.ค. </w:t>
            </w:r>
            <w:r w:rsidRPr="008C630D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256</w:t>
            </w:r>
            <w:r w:rsidR="00873791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8</w:t>
            </w:r>
          </w:p>
        </w:tc>
        <w:tc>
          <w:tcPr>
            <w:tcW w:w="1303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1349B" w14:textId="76AE5B08" w:rsidR="008C630D" w:rsidRPr="008C630D" w:rsidRDefault="008C630D" w:rsidP="008C630D">
            <w:pPr>
              <w:ind w:left="-101" w:right="-113"/>
              <w:jc w:val="center"/>
              <w:rPr>
                <w:rFonts w:ascii="Angsana New" w:hAnsi="Angsana New" w:cs="Angsana New"/>
              </w:rPr>
            </w:pPr>
            <w:r w:rsidRPr="008C630D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8C630D">
              <w:rPr>
                <w:rFonts w:ascii="Angsana New" w:hAnsi="Angsana New" w:cs="Angsana New"/>
                <w:sz w:val="30"/>
                <w:szCs w:val="30"/>
                <w:cs/>
              </w:rPr>
              <w:t xml:space="preserve">ธ.ค. </w:t>
            </w:r>
            <w:r w:rsidRPr="008C630D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873791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</w:tr>
      <w:tr w:rsidR="00705FE6" w:rsidRPr="001D12C9" w14:paraId="6784B1E3" w14:textId="77777777" w:rsidTr="00CA74F1">
        <w:trPr>
          <w:trHeight w:val="57"/>
        </w:trPr>
        <w:tc>
          <w:tcPr>
            <w:tcW w:w="4199" w:type="dxa"/>
            <w:tcBorders>
              <w:top w:val="single" w:sz="4" w:space="0" w:color="auto"/>
              <w:bottom w:val="nil"/>
            </w:tcBorders>
            <w:vAlign w:val="bottom"/>
          </w:tcPr>
          <w:p w14:paraId="12F937FD" w14:textId="77777777" w:rsidR="00705FE6" w:rsidRPr="0058746B" w:rsidRDefault="00705FE6" w:rsidP="00705FE6">
            <w:pPr>
              <w:ind w:right="116"/>
              <w:rPr>
                <w:rFonts w:ascii="Angsana New" w:hAnsi="Angsana New" w:cs="Angsana New"/>
              </w:rPr>
            </w:pPr>
            <w:r w:rsidRPr="0058746B">
              <w:rPr>
                <w:rFonts w:ascii="Angsana New" w:hAnsi="Angsana New" w:cs="Angsana New" w:hint="cs"/>
                <w:cs/>
              </w:rPr>
              <w:t>มูลค่าสุทธิตามบัญชี ยกมาต้นงวด</w:t>
            </w:r>
          </w:p>
        </w:tc>
        <w:tc>
          <w:tcPr>
            <w:tcW w:w="1404" w:type="dxa"/>
            <w:tcBorders>
              <w:top w:val="single" w:sz="4" w:space="0" w:color="auto"/>
              <w:bottom w:val="nil"/>
              <w:right w:val="dashed" w:sz="4" w:space="0" w:color="auto"/>
            </w:tcBorders>
            <w:vAlign w:val="center"/>
          </w:tcPr>
          <w:p w14:paraId="7DE59BC1" w14:textId="17506E22" w:rsidR="00705FE6" w:rsidRPr="002E0B31" w:rsidRDefault="001203E8" w:rsidP="002E0B31">
            <w:pPr>
              <w:tabs>
                <w:tab w:val="decimal" w:pos="1021"/>
              </w:tabs>
              <w:ind w:left="-101" w:right="-139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</w:t>
            </w:r>
            <w:r w:rsidR="00B96D1C">
              <w:rPr>
                <w:rFonts w:ascii="Angsana New" w:hAnsi="Angsana New" w:cs="Angsana New"/>
              </w:rPr>
              <w:t>25</w:t>
            </w:r>
            <w:r w:rsidR="00504A14" w:rsidRPr="00504A14">
              <w:rPr>
                <w:rFonts w:ascii="Angsana New" w:hAnsi="Angsana New" w:cs="Angsana New"/>
              </w:rPr>
              <w:t>,</w:t>
            </w:r>
            <w:r w:rsidR="00B96D1C">
              <w:rPr>
                <w:rFonts w:ascii="Angsana New" w:hAnsi="Angsana New" w:cs="Angsana New"/>
              </w:rPr>
              <w:t>214</w:t>
            </w:r>
          </w:p>
        </w:tc>
        <w:tc>
          <w:tcPr>
            <w:tcW w:w="1405" w:type="dxa"/>
            <w:tcBorders>
              <w:top w:val="single" w:sz="4" w:space="0" w:color="auto"/>
              <w:left w:val="dashed" w:sz="4" w:space="0" w:color="auto"/>
              <w:bottom w:val="nil"/>
            </w:tcBorders>
            <w:vAlign w:val="center"/>
          </w:tcPr>
          <w:p w14:paraId="6C9539D1" w14:textId="78CF03DE" w:rsidR="00705FE6" w:rsidRPr="00705FE6" w:rsidRDefault="00873791" w:rsidP="00705FE6">
            <w:pPr>
              <w:ind w:left="-101" w:right="147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292</w:t>
            </w:r>
            <w:r w:rsidRPr="00504A14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596</w:t>
            </w:r>
          </w:p>
        </w:tc>
        <w:tc>
          <w:tcPr>
            <w:tcW w:w="1404" w:type="dxa"/>
            <w:tcBorders>
              <w:top w:val="single" w:sz="4" w:space="0" w:color="auto"/>
              <w:bottom w:val="nil"/>
              <w:right w:val="dashed" w:sz="4" w:space="0" w:color="auto"/>
            </w:tcBorders>
            <w:vAlign w:val="center"/>
          </w:tcPr>
          <w:p w14:paraId="33D7E6C3" w14:textId="513E2C44" w:rsidR="00705FE6" w:rsidRPr="00705FE6" w:rsidRDefault="00B96D1C" w:rsidP="00BF355C">
            <w:pPr>
              <w:tabs>
                <w:tab w:val="decimal" w:pos="1021"/>
              </w:tabs>
              <w:ind w:left="-101" w:right="-139"/>
              <w:rPr>
                <w:rFonts w:ascii="Angsana New" w:hAnsi="Angsana New" w:cs="Angsana New"/>
                <w:highlight w:val="yellow"/>
              </w:rPr>
            </w:pPr>
            <w:r>
              <w:rPr>
                <w:rFonts w:ascii="Angsana New" w:hAnsi="Angsana New" w:cs="Angsana New"/>
              </w:rPr>
              <w:t>89</w:t>
            </w:r>
            <w:r w:rsidR="00504A14" w:rsidRPr="00504A14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961</w:t>
            </w:r>
          </w:p>
        </w:tc>
        <w:tc>
          <w:tcPr>
            <w:tcW w:w="1303" w:type="dxa"/>
            <w:tcBorders>
              <w:top w:val="single" w:sz="4" w:space="0" w:color="auto"/>
              <w:left w:val="dashed" w:sz="4" w:space="0" w:color="auto"/>
              <w:bottom w:val="nil"/>
            </w:tcBorders>
            <w:vAlign w:val="center"/>
          </w:tcPr>
          <w:p w14:paraId="7CBC869A" w14:textId="364A3091" w:rsidR="00705FE6" w:rsidRPr="00705FE6" w:rsidRDefault="00873791" w:rsidP="00705FE6">
            <w:pPr>
              <w:ind w:left="-101" w:right="147"/>
              <w:jc w:val="right"/>
              <w:rPr>
                <w:rFonts w:ascii="Angsana New" w:hAnsi="Angsana New" w:cs="Angsana New"/>
                <w:cs/>
              </w:rPr>
            </w:pPr>
            <w:r w:rsidRPr="00504A14">
              <w:rPr>
                <w:rFonts w:ascii="Angsana New" w:hAnsi="Angsana New" w:cs="Angsana New"/>
              </w:rPr>
              <w:t>1</w:t>
            </w:r>
            <w:r>
              <w:rPr>
                <w:rFonts w:ascii="Angsana New" w:hAnsi="Angsana New" w:cs="Angsana New"/>
              </w:rPr>
              <w:t>16</w:t>
            </w:r>
            <w:r w:rsidRPr="00504A14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536</w:t>
            </w:r>
          </w:p>
        </w:tc>
      </w:tr>
      <w:tr w:rsidR="00705FE6" w:rsidRPr="001D12C9" w14:paraId="02A5825B" w14:textId="77777777" w:rsidTr="00CA74F1">
        <w:trPr>
          <w:trHeight w:val="57"/>
        </w:trPr>
        <w:tc>
          <w:tcPr>
            <w:tcW w:w="4199" w:type="dxa"/>
            <w:tcBorders>
              <w:top w:val="nil"/>
              <w:bottom w:val="nil"/>
            </w:tcBorders>
            <w:vAlign w:val="bottom"/>
          </w:tcPr>
          <w:p w14:paraId="4E9DC0AB" w14:textId="77777777" w:rsidR="00705FE6" w:rsidRPr="0058746B" w:rsidRDefault="00705FE6" w:rsidP="00705FE6">
            <w:pPr>
              <w:ind w:right="116"/>
              <w:rPr>
                <w:rFonts w:ascii="Angsana New" w:hAnsi="Angsana New" w:cs="Angsana New"/>
                <w:cs/>
              </w:rPr>
            </w:pPr>
            <w:r w:rsidRPr="0058746B">
              <w:rPr>
                <w:rFonts w:ascii="Angsana New" w:hAnsi="Angsana New" w:cs="Angsana New"/>
                <w:cs/>
              </w:rPr>
              <w:t>ค่าเสื่อมราคา</w:t>
            </w:r>
          </w:p>
        </w:tc>
        <w:tc>
          <w:tcPr>
            <w:tcW w:w="1404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14:paraId="14F53DC9" w14:textId="16781A74" w:rsidR="00705FE6" w:rsidRPr="00F711C7" w:rsidRDefault="00D35919" w:rsidP="002E0B31">
            <w:pPr>
              <w:tabs>
                <w:tab w:val="decimal" w:pos="1021"/>
              </w:tabs>
              <w:ind w:left="-101" w:right="-139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(16,571)</w:t>
            </w:r>
          </w:p>
        </w:tc>
        <w:tc>
          <w:tcPr>
            <w:tcW w:w="1405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14:paraId="1F4FFD72" w14:textId="6AC2D948" w:rsidR="00705FE6" w:rsidRPr="0042106A" w:rsidRDefault="00705FE6" w:rsidP="00705FE6">
            <w:pPr>
              <w:ind w:left="-101" w:right="89"/>
              <w:jc w:val="right"/>
              <w:rPr>
                <w:rFonts w:ascii="Angsana New" w:hAnsi="Angsana New" w:cs="Angsana New"/>
              </w:rPr>
            </w:pPr>
            <w:r w:rsidRPr="0042106A">
              <w:rPr>
                <w:rFonts w:ascii="Angsana New" w:hAnsi="Angsana New" w:cs="Angsana New"/>
                <w:cs/>
              </w:rPr>
              <w:t>(</w:t>
            </w:r>
            <w:r w:rsidR="00B96D1C">
              <w:rPr>
                <w:rFonts w:ascii="Angsana New" w:hAnsi="Angsana New" w:cs="Angsana New"/>
              </w:rPr>
              <w:t>67</w:t>
            </w:r>
            <w:r w:rsidRPr="0042106A">
              <w:rPr>
                <w:rFonts w:ascii="Angsana New" w:hAnsi="Angsana New" w:cs="Angsana New"/>
              </w:rPr>
              <w:t>,</w:t>
            </w:r>
            <w:r w:rsidR="00B96D1C">
              <w:rPr>
                <w:rFonts w:ascii="Angsana New" w:hAnsi="Angsana New" w:cs="Angsana New"/>
              </w:rPr>
              <w:t>382</w:t>
            </w:r>
            <w:r w:rsidRPr="0042106A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404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14:paraId="5ABAC572" w14:textId="1547A2D4" w:rsidR="00705FE6" w:rsidRPr="000E450D" w:rsidRDefault="00D60512" w:rsidP="00BF355C">
            <w:pPr>
              <w:tabs>
                <w:tab w:val="decimal" w:pos="1021"/>
              </w:tabs>
              <w:ind w:left="-101" w:right="-139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(6,535)</w:t>
            </w:r>
          </w:p>
        </w:tc>
        <w:tc>
          <w:tcPr>
            <w:tcW w:w="1303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14:paraId="4A3587BF" w14:textId="14DC3F67" w:rsidR="00705FE6" w:rsidRPr="0058746B" w:rsidRDefault="00705FE6" w:rsidP="00705FE6">
            <w:pPr>
              <w:ind w:left="-101" w:right="89"/>
              <w:jc w:val="right"/>
              <w:rPr>
                <w:rFonts w:ascii="Angsana New" w:hAnsi="Angsana New" w:cs="Angsana New"/>
              </w:rPr>
            </w:pPr>
            <w:r w:rsidRPr="0058746B">
              <w:rPr>
                <w:rFonts w:ascii="Angsana New" w:hAnsi="Angsana New" w:cs="Angsana New"/>
                <w:cs/>
              </w:rPr>
              <w:t>(</w:t>
            </w:r>
            <w:r w:rsidR="00B96D1C">
              <w:rPr>
                <w:rFonts w:ascii="Angsana New" w:hAnsi="Angsana New" w:cs="Angsana New"/>
              </w:rPr>
              <w:t>26</w:t>
            </w:r>
            <w:r w:rsidRPr="0058746B">
              <w:rPr>
                <w:rFonts w:ascii="Angsana New" w:hAnsi="Angsana New" w:cs="Angsana New"/>
              </w:rPr>
              <w:t>,</w:t>
            </w:r>
            <w:r w:rsidR="00B96D1C">
              <w:rPr>
                <w:rFonts w:ascii="Angsana New" w:hAnsi="Angsana New" w:cs="Angsana New"/>
              </w:rPr>
              <w:t>575</w:t>
            </w:r>
            <w:r w:rsidRPr="0058746B">
              <w:rPr>
                <w:rFonts w:ascii="Angsana New" w:hAnsi="Angsana New" w:cs="Angsana New"/>
                <w:cs/>
              </w:rPr>
              <w:t>)</w:t>
            </w:r>
          </w:p>
        </w:tc>
      </w:tr>
      <w:tr w:rsidR="00705FE6" w:rsidRPr="001D12C9" w14:paraId="3B93A209" w14:textId="77777777" w:rsidTr="00CA74F1">
        <w:trPr>
          <w:trHeight w:val="57"/>
        </w:trPr>
        <w:tc>
          <w:tcPr>
            <w:tcW w:w="4199" w:type="dxa"/>
            <w:vAlign w:val="bottom"/>
          </w:tcPr>
          <w:p w14:paraId="1A79F0AE" w14:textId="77777777" w:rsidR="00705FE6" w:rsidRPr="0058746B" w:rsidRDefault="00705FE6" w:rsidP="00705FE6">
            <w:pPr>
              <w:ind w:right="116"/>
              <w:rPr>
                <w:rFonts w:ascii="Angsana New" w:hAnsi="Angsana New" w:cs="Angsana New"/>
              </w:rPr>
            </w:pPr>
            <w:r w:rsidRPr="0058746B">
              <w:rPr>
                <w:rFonts w:ascii="Angsana New" w:hAnsi="Angsana New" w:cs="Angsana New"/>
                <w:cs/>
              </w:rPr>
              <w:t>มูลค่าสุทธิตามบัญชี ยกไปปลายงวด</w:t>
            </w:r>
          </w:p>
        </w:tc>
        <w:tc>
          <w:tcPr>
            <w:tcW w:w="1404" w:type="dxa"/>
            <w:tcBorders>
              <w:right w:val="dashed" w:sz="4" w:space="0" w:color="auto"/>
            </w:tcBorders>
            <w:vAlign w:val="center"/>
          </w:tcPr>
          <w:p w14:paraId="53130DC4" w14:textId="5F1A5380" w:rsidR="00705FE6" w:rsidRPr="00F711C7" w:rsidRDefault="00D35919" w:rsidP="002E0B31">
            <w:pPr>
              <w:tabs>
                <w:tab w:val="decimal" w:pos="1021"/>
              </w:tabs>
              <w:ind w:left="-101" w:right="-139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208,643</w:t>
            </w:r>
          </w:p>
        </w:tc>
        <w:tc>
          <w:tcPr>
            <w:tcW w:w="1405" w:type="dxa"/>
            <w:tcBorders>
              <w:left w:val="dashed" w:sz="4" w:space="0" w:color="auto"/>
            </w:tcBorders>
            <w:vAlign w:val="center"/>
          </w:tcPr>
          <w:p w14:paraId="1D03E7C8" w14:textId="17E81AE2" w:rsidR="00705FE6" w:rsidRPr="0042106A" w:rsidRDefault="001203E8" w:rsidP="00705FE6">
            <w:pPr>
              <w:ind w:left="-101" w:right="14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</w:t>
            </w:r>
            <w:r w:rsidR="00B96D1C">
              <w:rPr>
                <w:rFonts w:ascii="Angsana New" w:hAnsi="Angsana New" w:cs="Angsana New"/>
              </w:rPr>
              <w:t>25,214</w:t>
            </w:r>
          </w:p>
        </w:tc>
        <w:tc>
          <w:tcPr>
            <w:tcW w:w="1404" w:type="dxa"/>
            <w:tcBorders>
              <w:right w:val="dashed" w:sz="4" w:space="0" w:color="auto"/>
            </w:tcBorders>
            <w:vAlign w:val="center"/>
          </w:tcPr>
          <w:p w14:paraId="39DF9363" w14:textId="59D8EB2F" w:rsidR="00705FE6" w:rsidRPr="000E450D" w:rsidRDefault="00D60512" w:rsidP="00BF355C">
            <w:pPr>
              <w:tabs>
                <w:tab w:val="decimal" w:pos="1021"/>
              </w:tabs>
              <w:ind w:left="-101" w:right="-139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83,426</w:t>
            </w:r>
          </w:p>
        </w:tc>
        <w:tc>
          <w:tcPr>
            <w:tcW w:w="1303" w:type="dxa"/>
            <w:tcBorders>
              <w:left w:val="dashed" w:sz="4" w:space="0" w:color="auto"/>
            </w:tcBorders>
            <w:vAlign w:val="center"/>
          </w:tcPr>
          <w:p w14:paraId="51260B7D" w14:textId="62D477C8" w:rsidR="00705FE6" w:rsidRPr="0058746B" w:rsidRDefault="00B96D1C" w:rsidP="00705FE6">
            <w:pPr>
              <w:ind w:left="-101" w:right="14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89</w:t>
            </w:r>
            <w:r w:rsidR="00705FE6" w:rsidRPr="0058746B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961</w:t>
            </w:r>
          </w:p>
        </w:tc>
      </w:tr>
    </w:tbl>
    <w:p w14:paraId="29BC1521" w14:textId="77777777" w:rsidR="00975F92" w:rsidRPr="00062DF1" w:rsidRDefault="00975F92" w:rsidP="00975F92">
      <w:pPr>
        <w:ind w:left="630" w:right="-871"/>
        <w:rPr>
          <w:rFonts w:ascii="Angsana New" w:hAnsi="Angsana New"/>
        </w:rPr>
      </w:pPr>
    </w:p>
    <w:p w14:paraId="0A237CE1" w14:textId="590B2EFA" w:rsidR="003111A8" w:rsidRDefault="00491C9C" w:rsidP="000121D0">
      <w:pPr>
        <w:spacing w:line="300" w:lineRule="atLeast"/>
        <w:ind w:left="630" w:right="-57" w:firstLine="518"/>
        <w:jc w:val="thaiDistribute"/>
        <w:rPr>
          <w:spacing w:val="-4"/>
        </w:rPr>
      </w:pPr>
      <w:r w:rsidRPr="00E45259">
        <w:rPr>
          <w:rFonts w:hint="cs"/>
          <w:spacing w:val="-4"/>
          <w:cs/>
        </w:rPr>
        <w:t>สินทรัพย์สิทธิการใช้เป็นสัญญาเช่าพื้นที่สำนักงานอาคารมาลีนนท์ ทาวเวอร์</w:t>
      </w:r>
      <w:r w:rsidR="00396CCB" w:rsidRPr="00E45259">
        <w:rPr>
          <w:rFonts w:hint="cs"/>
          <w:spacing w:val="-4"/>
          <w:cs/>
        </w:rPr>
        <w:t xml:space="preserve"> และสัญญาเช่ายานพาหนะ</w:t>
      </w:r>
      <w:r w:rsidR="00E45259" w:rsidRPr="00E45259">
        <w:rPr>
          <w:rFonts w:hint="cs"/>
          <w:spacing w:val="-4"/>
          <w:cs/>
        </w:rPr>
        <w:t xml:space="preserve"> </w:t>
      </w:r>
      <w:r w:rsidR="00B41A0F">
        <w:rPr>
          <w:spacing w:val="-4"/>
        </w:rPr>
        <w:br/>
      </w:r>
      <w:r w:rsidR="00E45259" w:rsidRPr="00E45259">
        <w:rPr>
          <w:rFonts w:hint="cs"/>
          <w:spacing w:val="-4"/>
          <w:cs/>
        </w:rPr>
        <w:t>และสัญญาเช่า</w:t>
      </w:r>
      <w:r w:rsidR="00E45259">
        <w:rPr>
          <w:rFonts w:hint="cs"/>
          <w:spacing w:val="-4"/>
          <w:cs/>
        </w:rPr>
        <w:t>เครื่องใช้สำนักงาน</w:t>
      </w:r>
    </w:p>
    <w:p w14:paraId="403AAF37" w14:textId="77777777" w:rsidR="000121D0" w:rsidRDefault="000121D0" w:rsidP="000121D0">
      <w:pPr>
        <w:spacing w:line="300" w:lineRule="atLeast"/>
        <w:ind w:left="630" w:right="-57" w:firstLine="518"/>
        <w:jc w:val="thaiDistribute"/>
        <w:rPr>
          <w:spacing w:val="-4"/>
        </w:rPr>
      </w:pPr>
    </w:p>
    <w:p w14:paraId="5C596E51" w14:textId="77777777" w:rsidR="00062DF1" w:rsidRDefault="00062DF1" w:rsidP="000121D0">
      <w:pPr>
        <w:spacing w:line="300" w:lineRule="atLeast"/>
        <w:ind w:left="630" w:right="-57" w:firstLine="518"/>
        <w:jc w:val="thaiDistribute"/>
        <w:rPr>
          <w:spacing w:val="-4"/>
        </w:rPr>
      </w:pPr>
    </w:p>
    <w:p w14:paraId="43658688" w14:textId="77777777" w:rsidR="00062DF1" w:rsidRDefault="00062DF1" w:rsidP="000121D0">
      <w:pPr>
        <w:spacing w:line="300" w:lineRule="atLeast"/>
        <w:ind w:left="630" w:right="-57" w:firstLine="518"/>
        <w:jc w:val="thaiDistribute"/>
        <w:rPr>
          <w:spacing w:val="-4"/>
        </w:rPr>
      </w:pPr>
    </w:p>
    <w:p w14:paraId="3B670064" w14:textId="77777777" w:rsidR="00062DF1" w:rsidRDefault="00062DF1" w:rsidP="000121D0">
      <w:pPr>
        <w:spacing w:line="300" w:lineRule="atLeast"/>
        <w:ind w:left="630" w:right="-57" w:firstLine="518"/>
        <w:jc w:val="thaiDistribute"/>
        <w:rPr>
          <w:spacing w:val="-4"/>
        </w:rPr>
      </w:pPr>
    </w:p>
    <w:p w14:paraId="7935AD92" w14:textId="77777777" w:rsidR="0046789E" w:rsidRDefault="0046789E" w:rsidP="000121D0">
      <w:pPr>
        <w:spacing w:line="300" w:lineRule="atLeast"/>
        <w:ind w:left="630" w:right="-57" w:firstLine="518"/>
        <w:jc w:val="thaiDistribute"/>
        <w:rPr>
          <w:spacing w:val="-4"/>
        </w:rPr>
      </w:pPr>
    </w:p>
    <w:p w14:paraId="098BFA4C" w14:textId="77777777" w:rsidR="00062DF1" w:rsidRPr="000121D0" w:rsidRDefault="00062DF1" w:rsidP="0010042D">
      <w:pPr>
        <w:spacing w:line="300" w:lineRule="atLeast"/>
        <w:ind w:right="-57"/>
        <w:jc w:val="thaiDistribute"/>
        <w:rPr>
          <w:spacing w:val="-4"/>
          <w:cs/>
        </w:rPr>
      </w:pPr>
    </w:p>
    <w:p w14:paraId="383592C0" w14:textId="6A51CEA5" w:rsidR="007A0253" w:rsidRDefault="007A0253" w:rsidP="008636E4">
      <w:pPr>
        <w:numPr>
          <w:ilvl w:val="0"/>
          <w:numId w:val="1"/>
        </w:numPr>
        <w:ind w:left="630" w:right="-871" w:hanging="346"/>
        <w:rPr>
          <w:rFonts w:ascii="Angsana New" w:hAnsi="Angsana New"/>
          <w:b/>
          <w:bCs/>
        </w:rPr>
      </w:pPr>
      <w:r w:rsidRPr="007A0253">
        <w:rPr>
          <w:rFonts w:ascii="Angsana New" w:hAnsi="Angsana New"/>
          <w:b/>
          <w:bCs/>
          <w:cs/>
        </w:rPr>
        <w:lastRenderedPageBreak/>
        <w:t>สินทรัพย์ไม่มีตัวตน</w:t>
      </w:r>
    </w:p>
    <w:p w14:paraId="18C32D55" w14:textId="77777777" w:rsidR="007A0253" w:rsidRPr="007A0253" w:rsidRDefault="007A0253" w:rsidP="007A0253">
      <w:pPr>
        <w:spacing w:line="300" w:lineRule="atLeast"/>
        <w:ind w:left="630" w:right="-311"/>
        <w:rPr>
          <w:rFonts w:ascii="Angsana New" w:hAnsi="Angsana New"/>
          <w:sz w:val="20"/>
          <w:szCs w:val="20"/>
        </w:rPr>
      </w:pPr>
    </w:p>
    <w:tbl>
      <w:tblPr>
        <w:tblW w:w="9718" w:type="dxa"/>
        <w:tblInd w:w="6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19"/>
        <w:gridCol w:w="2547"/>
        <w:gridCol w:w="2452"/>
      </w:tblGrid>
      <w:tr w:rsidR="007A0253" w:rsidRPr="00864B27" w14:paraId="560D9F1D" w14:textId="77777777" w:rsidTr="004A4456">
        <w:tc>
          <w:tcPr>
            <w:tcW w:w="4719" w:type="dxa"/>
            <w:vMerge w:val="restart"/>
            <w:vAlign w:val="center"/>
          </w:tcPr>
          <w:p w14:paraId="4F33A07D" w14:textId="77777777" w:rsidR="007A0253" w:rsidRPr="00C41215" w:rsidRDefault="007A0253" w:rsidP="004A4456">
            <w:pPr>
              <w:tabs>
                <w:tab w:val="left" w:pos="990"/>
              </w:tabs>
              <w:jc w:val="center"/>
              <w:rPr>
                <w:rFonts w:ascii="Angsana New" w:hAnsi="Angsana New" w:cs="Angsana New"/>
              </w:rPr>
            </w:pPr>
            <w:r w:rsidRPr="00C41215">
              <w:rPr>
                <w:rFonts w:ascii="Angsana New" w:hAnsi="Angsana New" w:cs="Angsana New" w:hint="cs"/>
                <w:cs/>
              </w:rPr>
              <w:t>รายการ</w:t>
            </w:r>
          </w:p>
        </w:tc>
        <w:tc>
          <w:tcPr>
            <w:tcW w:w="4999" w:type="dxa"/>
            <w:gridSpan w:val="2"/>
          </w:tcPr>
          <w:p w14:paraId="0AA0CE0E" w14:textId="77777777" w:rsidR="007A0253" w:rsidRPr="00C41215" w:rsidRDefault="007A0253" w:rsidP="004A4456">
            <w:pPr>
              <w:jc w:val="center"/>
              <w:rPr>
                <w:rFonts w:ascii="Angsana New" w:hAnsi="Angsana New" w:cs="Angsana New"/>
                <w:cs/>
              </w:rPr>
            </w:pPr>
            <w:r w:rsidRPr="00C41215">
              <w:rPr>
                <w:rFonts w:ascii="Angsana New" w:hAnsi="Angsana New" w:cs="Angsana New" w:hint="cs"/>
                <w:cs/>
              </w:rPr>
              <w:t>จำนวนเงิน (พันบาท)</w:t>
            </w:r>
          </w:p>
        </w:tc>
      </w:tr>
      <w:tr w:rsidR="007A0253" w:rsidRPr="00864B27" w14:paraId="46F74349" w14:textId="77777777" w:rsidTr="004A4456">
        <w:tc>
          <w:tcPr>
            <w:tcW w:w="4719" w:type="dxa"/>
            <w:vMerge/>
          </w:tcPr>
          <w:p w14:paraId="639E05EE" w14:textId="77777777" w:rsidR="007A0253" w:rsidRPr="00C41215" w:rsidRDefault="007A0253" w:rsidP="004A4456">
            <w:pPr>
              <w:tabs>
                <w:tab w:val="left" w:pos="990"/>
              </w:tabs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2547" w:type="dxa"/>
            <w:tcBorders>
              <w:right w:val="dashed" w:sz="4" w:space="0" w:color="auto"/>
            </w:tcBorders>
          </w:tcPr>
          <w:p w14:paraId="405678F7" w14:textId="77777777" w:rsidR="007A0253" w:rsidRPr="00C41215" w:rsidRDefault="007A0253" w:rsidP="004A4456">
            <w:pPr>
              <w:jc w:val="center"/>
              <w:rPr>
                <w:rFonts w:ascii="Angsana New" w:hAnsi="Angsana New" w:cs="Angsana New"/>
                <w:cs/>
              </w:rPr>
            </w:pPr>
            <w:r w:rsidRPr="00C41215">
              <w:rPr>
                <w:rFonts w:ascii="Angsana New" w:hAnsi="Angsana New" w:cs="Angsana New" w:hint="cs"/>
                <w:cs/>
              </w:rPr>
              <w:t>งบการเงินรวม</w:t>
            </w:r>
          </w:p>
        </w:tc>
        <w:tc>
          <w:tcPr>
            <w:tcW w:w="2452" w:type="dxa"/>
            <w:tcBorders>
              <w:left w:val="dashed" w:sz="4" w:space="0" w:color="auto"/>
            </w:tcBorders>
            <w:vAlign w:val="center"/>
          </w:tcPr>
          <w:p w14:paraId="506B7F16" w14:textId="77777777" w:rsidR="007A0253" w:rsidRPr="00C41215" w:rsidRDefault="007A0253" w:rsidP="004A4456">
            <w:pPr>
              <w:ind w:left="-118" w:right="-112"/>
              <w:jc w:val="center"/>
              <w:rPr>
                <w:rFonts w:ascii="Angsana New" w:hAnsi="Angsana New" w:cs="Angsana New"/>
                <w:cs/>
              </w:rPr>
            </w:pPr>
            <w:r w:rsidRPr="00C41215">
              <w:rPr>
                <w:rFonts w:ascii="Angsana New" w:hAnsi="Angsana New" w:cs="Angsana New"/>
                <w:cs/>
              </w:rPr>
              <w:t>งบการเงินเฉพาะ</w:t>
            </w:r>
            <w:r w:rsidRPr="00C41215">
              <w:rPr>
                <w:rFonts w:ascii="Angsana New" w:hAnsi="Angsana New" w:cs="Angsana New" w:hint="cs"/>
                <w:cs/>
              </w:rPr>
              <w:t>กิจการ</w:t>
            </w:r>
          </w:p>
        </w:tc>
      </w:tr>
      <w:tr w:rsidR="007A0253" w:rsidRPr="00864B27" w14:paraId="2126364A" w14:textId="77777777" w:rsidTr="004A4456">
        <w:tc>
          <w:tcPr>
            <w:tcW w:w="4719" w:type="dxa"/>
            <w:tcBorders>
              <w:bottom w:val="nil"/>
            </w:tcBorders>
            <w:vAlign w:val="center"/>
          </w:tcPr>
          <w:p w14:paraId="16DD2EA0" w14:textId="77777777" w:rsidR="007A0253" w:rsidRPr="00192E2F" w:rsidRDefault="007A0253" w:rsidP="004A4456">
            <w:pPr>
              <w:tabs>
                <w:tab w:val="left" w:pos="360"/>
                <w:tab w:val="left" w:pos="1440"/>
                <w:tab w:val="left" w:pos="1980"/>
              </w:tabs>
              <w:ind w:right="-108"/>
              <w:jc w:val="both"/>
              <w:rPr>
                <w:rFonts w:ascii="Angsana New" w:hAnsi="Angsana New" w:cs="Angsana New"/>
                <w:b/>
                <w:bCs/>
                <w:u w:val="single"/>
                <w:cs/>
              </w:rPr>
            </w:pPr>
            <w:r w:rsidRPr="00192E2F">
              <w:rPr>
                <w:rFonts w:ascii="Angsana New" w:hAnsi="Angsana New" w:cs="Angsana New" w:hint="cs"/>
                <w:b/>
                <w:bCs/>
                <w:u w:val="single"/>
                <w:cs/>
              </w:rPr>
              <w:t>ราคาทุน</w:t>
            </w:r>
          </w:p>
        </w:tc>
        <w:tc>
          <w:tcPr>
            <w:tcW w:w="2547" w:type="dxa"/>
            <w:tcBorders>
              <w:bottom w:val="nil"/>
              <w:right w:val="dashed" w:sz="4" w:space="0" w:color="auto"/>
            </w:tcBorders>
          </w:tcPr>
          <w:p w14:paraId="3E526134" w14:textId="77777777" w:rsidR="007A0253" w:rsidRPr="00C41215" w:rsidRDefault="007A0253" w:rsidP="004A4456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452" w:type="dxa"/>
            <w:tcBorders>
              <w:left w:val="dashed" w:sz="4" w:space="0" w:color="auto"/>
              <w:bottom w:val="nil"/>
            </w:tcBorders>
          </w:tcPr>
          <w:p w14:paraId="7967E0C1" w14:textId="77777777" w:rsidR="007A0253" w:rsidRPr="00C41215" w:rsidRDefault="007A0253" w:rsidP="004A4456">
            <w:pPr>
              <w:jc w:val="center"/>
              <w:rPr>
                <w:rFonts w:ascii="Angsana New" w:hAnsi="Angsana New" w:cs="Angsana New"/>
              </w:rPr>
            </w:pPr>
          </w:p>
        </w:tc>
      </w:tr>
      <w:tr w:rsidR="007A0253" w:rsidRPr="00864B27" w14:paraId="4A822D8B" w14:textId="77777777" w:rsidTr="004A4456">
        <w:tc>
          <w:tcPr>
            <w:tcW w:w="4719" w:type="dxa"/>
            <w:tcBorders>
              <w:top w:val="nil"/>
              <w:bottom w:val="nil"/>
            </w:tcBorders>
            <w:vAlign w:val="center"/>
          </w:tcPr>
          <w:p w14:paraId="51FD7732" w14:textId="77777777" w:rsidR="007A0253" w:rsidRPr="00C41215" w:rsidRDefault="007A0253" w:rsidP="004A4456">
            <w:pPr>
              <w:tabs>
                <w:tab w:val="left" w:pos="360"/>
                <w:tab w:val="left" w:pos="1440"/>
                <w:tab w:val="left" w:pos="1980"/>
              </w:tabs>
              <w:ind w:left="-18" w:right="-27"/>
              <w:jc w:val="both"/>
              <w:rPr>
                <w:rFonts w:ascii="Angsana New" w:hAnsi="Angsana New" w:cs="Angsana New"/>
              </w:rPr>
            </w:pPr>
            <w:r w:rsidRPr="00C41215">
              <w:rPr>
                <w:rFonts w:ascii="Angsana New" w:hAnsi="Angsana New" w:cs="Angsana New"/>
              </w:rPr>
              <w:t>1</w:t>
            </w:r>
            <w:r w:rsidRPr="00C41215">
              <w:rPr>
                <w:rFonts w:ascii="Angsana New" w:hAnsi="Angsana New" w:cs="Angsana New" w:hint="cs"/>
                <w:cs/>
              </w:rPr>
              <w:t xml:space="preserve"> มกราคม </w:t>
            </w:r>
            <w:r w:rsidRPr="00C41215">
              <w:rPr>
                <w:rFonts w:ascii="Angsana New" w:hAnsi="Angsana New" w:cs="Angsana New"/>
              </w:rPr>
              <w:t>256</w:t>
            </w:r>
            <w:r>
              <w:rPr>
                <w:rFonts w:ascii="Angsana New" w:hAnsi="Angsana New" w:cs="Angsana New"/>
              </w:rPr>
              <w:t>8</w:t>
            </w:r>
          </w:p>
        </w:tc>
        <w:tc>
          <w:tcPr>
            <w:tcW w:w="2547" w:type="dxa"/>
            <w:tcBorders>
              <w:top w:val="nil"/>
              <w:bottom w:val="nil"/>
              <w:right w:val="dashed" w:sz="4" w:space="0" w:color="auto"/>
            </w:tcBorders>
          </w:tcPr>
          <w:p w14:paraId="03D2897E" w14:textId="14440ADC" w:rsidR="007A0253" w:rsidRPr="00C41215" w:rsidRDefault="005D3548" w:rsidP="004A4456">
            <w:pPr>
              <w:tabs>
                <w:tab w:val="decimal" w:pos="1985"/>
              </w:tabs>
              <w:ind w:left="-101" w:right="-109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379</w:t>
            </w:r>
            <w:r w:rsidR="007A0253" w:rsidRPr="00C41215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024</w:t>
            </w:r>
          </w:p>
        </w:tc>
        <w:tc>
          <w:tcPr>
            <w:tcW w:w="2452" w:type="dxa"/>
            <w:tcBorders>
              <w:top w:val="nil"/>
              <w:left w:val="dashed" w:sz="4" w:space="0" w:color="auto"/>
              <w:bottom w:val="nil"/>
            </w:tcBorders>
          </w:tcPr>
          <w:p w14:paraId="3EF14F76" w14:textId="493290D3" w:rsidR="007A0253" w:rsidRPr="00C41215" w:rsidRDefault="00FF23D5" w:rsidP="004A4456">
            <w:pPr>
              <w:tabs>
                <w:tab w:val="decimal" w:pos="1985"/>
              </w:tabs>
              <w:ind w:left="-101" w:right="-109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107</w:t>
            </w:r>
            <w:r w:rsidR="007A0253" w:rsidRPr="00C41215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663</w:t>
            </w:r>
          </w:p>
        </w:tc>
      </w:tr>
      <w:tr w:rsidR="007A0253" w:rsidRPr="00864B27" w14:paraId="3F0DDFBA" w14:textId="77777777" w:rsidTr="004A4456">
        <w:tc>
          <w:tcPr>
            <w:tcW w:w="4719" w:type="dxa"/>
            <w:tcBorders>
              <w:top w:val="nil"/>
              <w:bottom w:val="nil"/>
            </w:tcBorders>
            <w:vAlign w:val="center"/>
          </w:tcPr>
          <w:p w14:paraId="7F1A18DD" w14:textId="77777777" w:rsidR="007A0253" w:rsidRPr="00C41215" w:rsidRDefault="007A0253" w:rsidP="004A4456">
            <w:pPr>
              <w:tabs>
                <w:tab w:val="left" w:pos="360"/>
                <w:tab w:val="left" w:pos="1440"/>
                <w:tab w:val="left" w:pos="1980"/>
              </w:tabs>
              <w:ind w:left="-18" w:right="-27"/>
              <w:jc w:val="both"/>
              <w:rPr>
                <w:rFonts w:ascii="Angsana New" w:hAnsi="Angsana New" w:cs="Angsana New"/>
              </w:rPr>
            </w:pPr>
            <w:r w:rsidRPr="00C41215">
              <w:rPr>
                <w:rFonts w:ascii="Angsana New" w:hAnsi="Angsana New" w:cs="Angsana New" w:hint="cs"/>
                <w:cs/>
              </w:rPr>
              <w:t>ซื้อเพิ่ม</w:t>
            </w:r>
          </w:p>
        </w:tc>
        <w:tc>
          <w:tcPr>
            <w:tcW w:w="2547" w:type="dxa"/>
            <w:tcBorders>
              <w:top w:val="nil"/>
              <w:bottom w:val="nil"/>
              <w:right w:val="dashed" w:sz="4" w:space="0" w:color="auto"/>
            </w:tcBorders>
          </w:tcPr>
          <w:p w14:paraId="2738E1A7" w14:textId="2CC4CE28" w:rsidR="007A0253" w:rsidRPr="00482A20" w:rsidRDefault="00D72457" w:rsidP="004A4456">
            <w:pPr>
              <w:tabs>
                <w:tab w:val="decimal" w:pos="1985"/>
              </w:tabs>
              <w:ind w:left="-101" w:right="-109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436</w:t>
            </w:r>
          </w:p>
        </w:tc>
        <w:tc>
          <w:tcPr>
            <w:tcW w:w="2452" w:type="dxa"/>
            <w:tcBorders>
              <w:top w:val="nil"/>
              <w:left w:val="dashed" w:sz="4" w:space="0" w:color="auto"/>
              <w:bottom w:val="nil"/>
            </w:tcBorders>
          </w:tcPr>
          <w:p w14:paraId="4C3597D0" w14:textId="70F80EBE" w:rsidR="007A0253" w:rsidRPr="00DD1206" w:rsidRDefault="00FF23D5" w:rsidP="004A4456">
            <w:pPr>
              <w:tabs>
                <w:tab w:val="decimal" w:pos="1985"/>
              </w:tabs>
              <w:ind w:left="-101" w:right="-109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436</w:t>
            </w:r>
          </w:p>
        </w:tc>
      </w:tr>
      <w:tr w:rsidR="007A0253" w:rsidRPr="00864B27" w14:paraId="6CA6B918" w14:textId="77777777" w:rsidTr="004A4456">
        <w:tc>
          <w:tcPr>
            <w:tcW w:w="4719" w:type="dxa"/>
            <w:tcBorders>
              <w:top w:val="nil"/>
              <w:bottom w:val="single" w:sz="4" w:space="0" w:color="auto"/>
            </w:tcBorders>
            <w:vAlign w:val="center"/>
          </w:tcPr>
          <w:p w14:paraId="0F69FE35" w14:textId="77777777" w:rsidR="007A0253" w:rsidRPr="002763B3" w:rsidRDefault="007A0253" w:rsidP="004A4456">
            <w:pPr>
              <w:tabs>
                <w:tab w:val="left" w:pos="360"/>
                <w:tab w:val="left" w:pos="1440"/>
                <w:tab w:val="left" w:pos="1980"/>
              </w:tabs>
              <w:ind w:right="-108"/>
              <w:jc w:val="both"/>
              <w:rPr>
                <w:rFonts w:ascii="Angsana New" w:hAnsi="Angsana New" w:cs="Angsana New"/>
              </w:rPr>
            </w:pPr>
            <w:r w:rsidRPr="002763B3">
              <w:rPr>
                <w:rFonts w:ascii="Angsana New" w:hAnsi="Angsana New" w:cs="Angsana New"/>
              </w:rPr>
              <w:t>31</w:t>
            </w:r>
            <w:r w:rsidRPr="002763B3">
              <w:rPr>
                <w:rFonts w:ascii="Angsana New" w:hAnsi="Angsana New" w:cs="Angsana New" w:hint="cs"/>
                <w:cs/>
              </w:rPr>
              <w:t xml:space="preserve"> มีนาคม </w:t>
            </w:r>
            <w:r w:rsidRPr="002763B3">
              <w:rPr>
                <w:rFonts w:ascii="Angsana New" w:hAnsi="Angsana New" w:cs="Angsana New"/>
              </w:rPr>
              <w:t>256</w:t>
            </w:r>
            <w:r>
              <w:rPr>
                <w:rFonts w:ascii="Angsana New" w:hAnsi="Angsana New" w:cs="Angsana New"/>
              </w:rPr>
              <w:t>8</w:t>
            </w:r>
          </w:p>
        </w:tc>
        <w:tc>
          <w:tcPr>
            <w:tcW w:w="2547" w:type="dxa"/>
            <w:tcBorders>
              <w:top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7049E0E9" w14:textId="1B4F4F36" w:rsidR="007A0253" w:rsidRPr="0038498B" w:rsidRDefault="00D72457" w:rsidP="004A4456">
            <w:pPr>
              <w:tabs>
                <w:tab w:val="decimal" w:pos="1985"/>
              </w:tabs>
              <w:ind w:left="-101" w:right="-109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379,460</w:t>
            </w:r>
          </w:p>
        </w:tc>
        <w:tc>
          <w:tcPr>
            <w:tcW w:w="2452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</w:tcBorders>
          </w:tcPr>
          <w:p w14:paraId="5D464A8C" w14:textId="65256800" w:rsidR="007A0253" w:rsidRPr="00DD1206" w:rsidRDefault="00FF23D5" w:rsidP="004A4456">
            <w:pPr>
              <w:tabs>
                <w:tab w:val="decimal" w:pos="1985"/>
              </w:tabs>
              <w:ind w:left="-101" w:right="-109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108</w:t>
            </w:r>
            <w:r w:rsidR="007A0253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099</w:t>
            </w:r>
          </w:p>
        </w:tc>
      </w:tr>
      <w:tr w:rsidR="007A0253" w:rsidRPr="00864B27" w14:paraId="10793B6D" w14:textId="77777777" w:rsidTr="004A4456">
        <w:tc>
          <w:tcPr>
            <w:tcW w:w="4719" w:type="dxa"/>
            <w:tcBorders>
              <w:top w:val="single" w:sz="4" w:space="0" w:color="auto"/>
              <w:bottom w:val="nil"/>
            </w:tcBorders>
            <w:vAlign w:val="center"/>
          </w:tcPr>
          <w:p w14:paraId="5317BE8F" w14:textId="74D3F2CD" w:rsidR="007A0253" w:rsidRPr="002763B3" w:rsidRDefault="007A0253" w:rsidP="004A4456">
            <w:pPr>
              <w:tabs>
                <w:tab w:val="left" w:pos="360"/>
                <w:tab w:val="left" w:pos="1440"/>
                <w:tab w:val="left" w:pos="1980"/>
              </w:tabs>
              <w:ind w:right="-108"/>
              <w:jc w:val="both"/>
              <w:rPr>
                <w:rFonts w:ascii="Angsana New" w:hAnsi="Angsana New" w:cs="Angsana New"/>
                <w:b/>
                <w:bCs/>
                <w:u w:val="single"/>
                <w:cs/>
              </w:rPr>
            </w:pPr>
            <w:r w:rsidRPr="002763B3">
              <w:rPr>
                <w:rFonts w:ascii="Angsana New" w:hAnsi="Angsana New" w:cs="Angsana New" w:hint="cs"/>
                <w:b/>
                <w:bCs/>
                <w:u w:val="single"/>
                <w:cs/>
              </w:rPr>
              <w:t>ค่า</w:t>
            </w:r>
            <w:r w:rsidR="0037565B">
              <w:rPr>
                <w:rFonts w:ascii="Angsana New" w:hAnsi="Angsana New" w:cs="Angsana New" w:hint="cs"/>
                <w:b/>
                <w:bCs/>
                <w:u w:val="single"/>
                <w:cs/>
              </w:rPr>
              <w:t>ตัดจำหน่ายสะสม</w:t>
            </w:r>
          </w:p>
        </w:tc>
        <w:tc>
          <w:tcPr>
            <w:tcW w:w="2547" w:type="dxa"/>
            <w:tcBorders>
              <w:top w:val="single" w:sz="4" w:space="0" w:color="auto"/>
              <w:bottom w:val="nil"/>
              <w:right w:val="dashed" w:sz="4" w:space="0" w:color="auto"/>
            </w:tcBorders>
          </w:tcPr>
          <w:p w14:paraId="50F66311" w14:textId="77777777" w:rsidR="007A0253" w:rsidRPr="00C41215" w:rsidRDefault="007A0253" w:rsidP="004A4456">
            <w:pPr>
              <w:ind w:left="-101" w:right="14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452" w:type="dxa"/>
            <w:tcBorders>
              <w:top w:val="single" w:sz="4" w:space="0" w:color="auto"/>
              <w:left w:val="dashed" w:sz="4" w:space="0" w:color="auto"/>
              <w:bottom w:val="nil"/>
            </w:tcBorders>
          </w:tcPr>
          <w:p w14:paraId="17436B54" w14:textId="77777777" w:rsidR="007A0253" w:rsidRPr="00DD1206" w:rsidRDefault="007A0253" w:rsidP="004A4456">
            <w:pPr>
              <w:ind w:left="-101" w:right="147"/>
              <w:jc w:val="right"/>
              <w:rPr>
                <w:rFonts w:ascii="Angsana New" w:hAnsi="Angsana New" w:cs="Angsana New"/>
              </w:rPr>
            </w:pPr>
          </w:p>
        </w:tc>
      </w:tr>
      <w:tr w:rsidR="007A0253" w:rsidRPr="00864B27" w14:paraId="200BECD7" w14:textId="77777777" w:rsidTr="004A4456">
        <w:tc>
          <w:tcPr>
            <w:tcW w:w="4719" w:type="dxa"/>
            <w:tcBorders>
              <w:top w:val="nil"/>
              <w:bottom w:val="nil"/>
            </w:tcBorders>
            <w:vAlign w:val="center"/>
          </w:tcPr>
          <w:p w14:paraId="15E98A22" w14:textId="77777777" w:rsidR="007A0253" w:rsidRPr="002763B3" w:rsidRDefault="007A0253" w:rsidP="004A4456">
            <w:pPr>
              <w:tabs>
                <w:tab w:val="left" w:pos="360"/>
                <w:tab w:val="left" w:pos="1440"/>
                <w:tab w:val="left" w:pos="1980"/>
              </w:tabs>
              <w:ind w:left="-18" w:right="-27"/>
              <w:jc w:val="both"/>
              <w:rPr>
                <w:rFonts w:ascii="Angsana New" w:hAnsi="Angsana New" w:cs="Angsana New"/>
              </w:rPr>
            </w:pPr>
            <w:r w:rsidRPr="002763B3">
              <w:rPr>
                <w:rFonts w:ascii="Angsana New" w:hAnsi="Angsana New" w:cs="Angsana New"/>
              </w:rPr>
              <w:t>1</w:t>
            </w:r>
            <w:r w:rsidRPr="002763B3">
              <w:rPr>
                <w:rFonts w:ascii="Angsana New" w:hAnsi="Angsana New" w:cs="Angsana New" w:hint="cs"/>
                <w:cs/>
              </w:rPr>
              <w:t xml:space="preserve"> มกราคม </w:t>
            </w:r>
            <w:r w:rsidRPr="002763B3">
              <w:rPr>
                <w:rFonts w:ascii="Angsana New" w:hAnsi="Angsana New" w:cs="Angsana New"/>
              </w:rPr>
              <w:t>256</w:t>
            </w:r>
            <w:r>
              <w:rPr>
                <w:rFonts w:ascii="Angsana New" w:hAnsi="Angsana New" w:cs="Angsana New"/>
              </w:rPr>
              <w:t>8</w:t>
            </w:r>
          </w:p>
        </w:tc>
        <w:tc>
          <w:tcPr>
            <w:tcW w:w="2547" w:type="dxa"/>
            <w:tcBorders>
              <w:top w:val="nil"/>
              <w:bottom w:val="nil"/>
              <w:right w:val="dashed" w:sz="4" w:space="0" w:color="auto"/>
            </w:tcBorders>
          </w:tcPr>
          <w:p w14:paraId="3B650368" w14:textId="450B34C4" w:rsidR="007A0253" w:rsidRPr="00C41215" w:rsidRDefault="005D3548" w:rsidP="004A4456">
            <w:pPr>
              <w:tabs>
                <w:tab w:val="decimal" w:pos="1985"/>
              </w:tabs>
              <w:ind w:left="-101" w:right="-109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277</w:t>
            </w:r>
            <w:r w:rsidR="007A0253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720</w:t>
            </w:r>
          </w:p>
        </w:tc>
        <w:tc>
          <w:tcPr>
            <w:tcW w:w="2452" w:type="dxa"/>
            <w:tcBorders>
              <w:top w:val="nil"/>
              <w:left w:val="dashed" w:sz="4" w:space="0" w:color="auto"/>
              <w:bottom w:val="nil"/>
            </w:tcBorders>
          </w:tcPr>
          <w:p w14:paraId="2D408A71" w14:textId="42392FC1" w:rsidR="007A0253" w:rsidRPr="00DD1206" w:rsidRDefault="00FF23D5" w:rsidP="004A4456">
            <w:pPr>
              <w:tabs>
                <w:tab w:val="decimal" w:pos="1985"/>
              </w:tabs>
              <w:ind w:left="-101" w:right="-109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61</w:t>
            </w:r>
            <w:r w:rsidR="007A0253" w:rsidRPr="00DD1206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455</w:t>
            </w:r>
          </w:p>
        </w:tc>
      </w:tr>
      <w:tr w:rsidR="007A0253" w:rsidRPr="00864B27" w14:paraId="7066AE6E" w14:textId="77777777" w:rsidTr="004A4456">
        <w:tc>
          <w:tcPr>
            <w:tcW w:w="4719" w:type="dxa"/>
            <w:tcBorders>
              <w:top w:val="nil"/>
              <w:bottom w:val="nil"/>
            </w:tcBorders>
            <w:vAlign w:val="center"/>
          </w:tcPr>
          <w:p w14:paraId="0489BB24" w14:textId="5288F456" w:rsidR="007A0253" w:rsidRPr="002763B3" w:rsidRDefault="007A0253" w:rsidP="004A4456">
            <w:pPr>
              <w:tabs>
                <w:tab w:val="left" w:pos="360"/>
                <w:tab w:val="left" w:pos="1440"/>
                <w:tab w:val="left" w:pos="1980"/>
              </w:tabs>
              <w:ind w:left="-18" w:right="-27"/>
              <w:jc w:val="both"/>
              <w:rPr>
                <w:rFonts w:ascii="Angsana New" w:hAnsi="Angsana New" w:cs="Angsana New"/>
              </w:rPr>
            </w:pPr>
            <w:r w:rsidRPr="002763B3">
              <w:rPr>
                <w:rFonts w:ascii="Angsana New" w:hAnsi="Angsana New" w:cs="Angsana New" w:hint="cs"/>
                <w:cs/>
              </w:rPr>
              <w:t>ค่า</w:t>
            </w:r>
            <w:r w:rsidR="0037565B">
              <w:rPr>
                <w:rFonts w:ascii="Angsana New" w:hAnsi="Angsana New" w:cs="Angsana New" w:hint="cs"/>
                <w:cs/>
              </w:rPr>
              <w:t>ตัดจำหน่ายในระหว่างงวด</w:t>
            </w:r>
          </w:p>
        </w:tc>
        <w:tc>
          <w:tcPr>
            <w:tcW w:w="2547" w:type="dxa"/>
            <w:tcBorders>
              <w:top w:val="nil"/>
              <w:bottom w:val="nil"/>
              <w:right w:val="dashed" w:sz="4" w:space="0" w:color="auto"/>
            </w:tcBorders>
          </w:tcPr>
          <w:p w14:paraId="32DD0F0C" w14:textId="7FB64EEA" w:rsidR="007A0253" w:rsidRPr="00482A20" w:rsidRDefault="00D72457" w:rsidP="004A4456">
            <w:pPr>
              <w:tabs>
                <w:tab w:val="decimal" w:pos="1985"/>
              </w:tabs>
              <w:ind w:left="-101" w:right="-109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12,637</w:t>
            </w:r>
          </w:p>
        </w:tc>
        <w:tc>
          <w:tcPr>
            <w:tcW w:w="2452" w:type="dxa"/>
            <w:tcBorders>
              <w:top w:val="nil"/>
              <w:left w:val="dashed" w:sz="4" w:space="0" w:color="auto"/>
              <w:bottom w:val="nil"/>
            </w:tcBorders>
          </w:tcPr>
          <w:p w14:paraId="65971753" w14:textId="3817A46C" w:rsidR="007A0253" w:rsidRPr="00DD1206" w:rsidRDefault="00FF23D5" w:rsidP="004A4456">
            <w:pPr>
              <w:tabs>
                <w:tab w:val="decimal" w:pos="1985"/>
              </w:tabs>
              <w:ind w:left="-101" w:right="-109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7</w:t>
            </w:r>
            <w:r w:rsidR="007A0253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069</w:t>
            </w:r>
          </w:p>
        </w:tc>
      </w:tr>
      <w:tr w:rsidR="007A0253" w:rsidRPr="00864B27" w14:paraId="55D5F2B1" w14:textId="77777777" w:rsidTr="004A4456">
        <w:tc>
          <w:tcPr>
            <w:tcW w:w="4719" w:type="dxa"/>
            <w:tcBorders>
              <w:top w:val="nil"/>
              <w:bottom w:val="single" w:sz="4" w:space="0" w:color="auto"/>
            </w:tcBorders>
            <w:vAlign w:val="center"/>
          </w:tcPr>
          <w:p w14:paraId="12862A5E" w14:textId="77777777" w:rsidR="007A0253" w:rsidRPr="00C41215" w:rsidRDefault="007A0253" w:rsidP="004A4456">
            <w:pPr>
              <w:tabs>
                <w:tab w:val="left" w:pos="360"/>
                <w:tab w:val="left" w:pos="1440"/>
                <w:tab w:val="left" w:pos="1980"/>
              </w:tabs>
              <w:ind w:right="-108"/>
              <w:jc w:val="both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31</w:t>
            </w:r>
            <w:r w:rsidRPr="00C41215">
              <w:rPr>
                <w:rFonts w:ascii="Angsana New" w:hAnsi="Angsana New" w:cs="Angsana New" w:hint="cs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cs/>
              </w:rPr>
              <w:t>มีนาคม</w:t>
            </w:r>
            <w:r w:rsidRPr="00C41215">
              <w:rPr>
                <w:rFonts w:ascii="Angsana New" w:hAnsi="Angsana New" w:cs="Angsana New" w:hint="cs"/>
                <w:cs/>
              </w:rPr>
              <w:t xml:space="preserve"> </w:t>
            </w:r>
            <w:r w:rsidRPr="00C41215">
              <w:rPr>
                <w:rFonts w:ascii="Angsana New" w:hAnsi="Angsana New" w:cs="Angsana New"/>
              </w:rPr>
              <w:t>256</w:t>
            </w:r>
            <w:r>
              <w:rPr>
                <w:rFonts w:ascii="Angsana New" w:hAnsi="Angsana New" w:cs="Angsana New"/>
              </w:rPr>
              <w:t>8</w:t>
            </w:r>
          </w:p>
        </w:tc>
        <w:tc>
          <w:tcPr>
            <w:tcW w:w="2547" w:type="dxa"/>
            <w:tcBorders>
              <w:top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40141883" w14:textId="19253C89" w:rsidR="007A0253" w:rsidRPr="00482A20" w:rsidRDefault="00D72457" w:rsidP="004A4456">
            <w:pPr>
              <w:tabs>
                <w:tab w:val="decimal" w:pos="1985"/>
              </w:tabs>
              <w:ind w:left="-101" w:right="-109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290,357</w:t>
            </w:r>
          </w:p>
        </w:tc>
        <w:tc>
          <w:tcPr>
            <w:tcW w:w="2452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</w:tcBorders>
          </w:tcPr>
          <w:p w14:paraId="5DFD348D" w14:textId="0A3133F4" w:rsidR="007A0253" w:rsidRPr="00DD1206" w:rsidRDefault="00FF23D5" w:rsidP="004A4456">
            <w:pPr>
              <w:tabs>
                <w:tab w:val="decimal" w:pos="1985"/>
              </w:tabs>
              <w:ind w:left="-101" w:right="-109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68</w:t>
            </w:r>
            <w:r w:rsidR="007A0253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524</w:t>
            </w:r>
          </w:p>
        </w:tc>
      </w:tr>
      <w:tr w:rsidR="007A0253" w:rsidRPr="00864B27" w14:paraId="734B456F" w14:textId="77777777" w:rsidTr="004A4456">
        <w:tc>
          <w:tcPr>
            <w:tcW w:w="4719" w:type="dxa"/>
            <w:tcBorders>
              <w:top w:val="single" w:sz="4" w:space="0" w:color="auto"/>
              <w:bottom w:val="nil"/>
            </w:tcBorders>
            <w:vAlign w:val="center"/>
          </w:tcPr>
          <w:p w14:paraId="0BCC589B" w14:textId="77777777" w:rsidR="007A0253" w:rsidRPr="00192E2F" w:rsidRDefault="007A0253" w:rsidP="004A4456">
            <w:pPr>
              <w:tabs>
                <w:tab w:val="left" w:pos="360"/>
                <w:tab w:val="left" w:pos="1440"/>
                <w:tab w:val="left" w:pos="1980"/>
              </w:tabs>
              <w:ind w:right="-108"/>
              <w:jc w:val="both"/>
              <w:rPr>
                <w:rFonts w:ascii="Angsana New" w:hAnsi="Angsana New" w:cs="Angsana New"/>
                <w:b/>
                <w:bCs/>
                <w:u w:val="single"/>
                <w:cs/>
              </w:rPr>
            </w:pPr>
            <w:r w:rsidRPr="00192E2F">
              <w:rPr>
                <w:rFonts w:ascii="Angsana New" w:hAnsi="Angsana New" w:cs="Angsana New" w:hint="cs"/>
                <w:b/>
                <w:bCs/>
                <w:u w:val="single"/>
                <w:cs/>
              </w:rPr>
              <w:t>มูลค่าสุทธิตามบัญชี</w:t>
            </w:r>
          </w:p>
        </w:tc>
        <w:tc>
          <w:tcPr>
            <w:tcW w:w="2547" w:type="dxa"/>
            <w:tcBorders>
              <w:top w:val="single" w:sz="4" w:space="0" w:color="auto"/>
              <w:bottom w:val="nil"/>
              <w:right w:val="dashed" w:sz="4" w:space="0" w:color="auto"/>
            </w:tcBorders>
          </w:tcPr>
          <w:p w14:paraId="396FDFCA" w14:textId="77777777" w:rsidR="007A0253" w:rsidRPr="00482A20" w:rsidRDefault="007A0253" w:rsidP="004A4456">
            <w:pPr>
              <w:ind w:left="-101" w:right="14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452" w:type="dxa"/>
            <w:tcBorders>
              <w:top w:val="single" w:sz="4" w:space="0" w:color="auto"/>
              <w:left w:val="dashed" w:sz="4" w:space="0" w:color="auto"/>
              <w:bottom w:val="nil"/>
            </w:tcBorders>
          </w:tcPr>
          <w:p w14:paraId="13E92C0A" w14:textId="77777777" w:rsidR="007A0253" w:rsidRPr="00DD1206" w:rsidRDefault="007A0253" w:rsidP="004A4456">
            <w:pPr>
              <w:ind w:left="-101" w:right="147"/>
              <w:jc w:val="right"/>
              <w:rPr>
                <w:rFonts w:ascii="Angsana New" w:hAnsi="Angsana New" w:cs="Angsana New"/>
              </w:rPr>
            </w:pPr>
          </w:p>
        </w:tc>
      </w:tr>
      <w:tr w:rsidR="007A0253" w:rsidRPr="00864B27" w14:paraId="4964BCAB" w14:textId="77777777" w:rsidTr="004A4456">
        <w:tc>
          <w:tcPr>
            <w:tcW w:w="4719" w:type="dxa"/>
            <w:tcBorders>
              <w:top w:val="nil"/>
              <w:bottom w:val="nil"/>
            </w:tcBorders>
            <w:vAlign w:val="center"/>
          </w:tcPr>
          <w:p w14:paraId="29B3B04E" w14:textId="77777777" w:rsidR="007A0253" w:rsidRPr="00C41215" w:rsidRDefault="007A0253" w:rsidP="004A4456">
            <w:pPr>
              <w:tabs>
                <w:tab w:val="left" w:pos="360"/>
                <w:tab w:val="left" w:pos="1440"/>
                <w:tab w:val="left" w:pos="1980"/>
              </w:tabs>
              <w:ind w:left="-18" w:right="-27"/>
              <w:jc w:val="both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31</w:t>
            </w:r>
            <w:r w:rsidRPr="00C41215">
              <w:rPr>
                <w:rFonts w:ascii="Angsana New" w:hAnsi="Angsana New" w:cs="Angsana New" w:hint="cs"/>
                <w:cs/>
              </w:rPr>
              <w:t xml:space="preserve"> ธันวาคม </w:t>
            </w:r>
            <w:r w:rsidRPr="00C41215">
              <w:rPr>
                <w:rFonts w:ascii="Angsana New" w:hAnsi="Angsana New" w:cs="Angsana New"/>
              </w:rPr>
              <w:t>256</w:t>
            </w:r>
            <w:r>
              <w:rPr>
                <w:rFonts w:ascii="Angsana New" w:hAnsi="Angsana New" w:cs="Angsana New"/>
              </w:rPr>
              <w:t>7</w:t>
            </w:r>
          </w:p>
        </w:tc>
        <w:tc>
          <w:tcPr>
            <w:tcW w:w="2547" w:type="dxa"/>
            <w:tcBorders>
              <w:top w:val="nil"/>
              <w:bottom w:val="double" w:sz="4" w:space="0" w:color="auto"/>
              <w:right w:val="dashed" w:sz="4" w:space="0" w:color="auto"/>
            </w:tcBorders>
          </w:tcPr>
          <w:p w14:paraId="6D7F7946" w14:textId="6E34CEDC" w:rsidR="007A0253" w:rsidRPr="00482A20" w:rsidRDefault="00E17C72" w:rsidP="004A4456">
            <w:pPr>
              <w:tabs>
                <w:tab w:val="decimal" w:pos="1985"/>
              </w:tabs>
              <w:ind w:left="-101" w:right="-109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101</w:t>
            </w:r>
            <w:r w:rsidR="007A0253" w:rsidRPr="00482A20">
              <w:rPr>
                <w:rFonts w:ascii="Angsana New" w:hAnsi="Angsana New" w:cs="Angsana New"/>
              </w:rPr>
              <w:t>,</w:t>
            </w:r>
            <w:r w:rsidR="007A0253">
              <w:rPr>
                <w:rFonts w:ascii="Angsana New" w:hAnsi="Angsana New" w:cs="Angsana New"/>
              </w:rPr>
              <w:t>3</w:t>
            </w:r>
            <w:r>
              <w:rPr>
                <w:rFonts w:ascii="Angsana New" w:hAnsi="Angsana New" w:cs="Angsana New"/>
              </w:rPr>
              <w:t>04</w:t>
            </w:r>
          </w:p>
        </w:tc>
        <w:tc>
          <w:tcPr>
            <w:tcW w:w="2452" w:type="dxa"/>
            <w:tcBorders>
              <w:top w:val="nil"/>
              <w:left w:val="dashed" w:sz="4" w:space="0" w:color="auto"/>
              <w:bottom w:val="double" w:sz="4" w:space="0" w:color="auto"/>
            </w:tcBorders>
          </w:tcPr>
          <w:p w14:paraId="4E5C6392" w14:textId="404F8939" w:rsidR="007A0253" w:rsidRPr="00DD1206" w:rsidRDefault="00FF23D5" w:rsidP="004A4456">
            <w:pPr>
              <w:tabs>
                <w:tab w:val="decimal" w:pos="1985"/>
              </w:tabs>
              <w:ind w:left="-101" w:right="-109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46</w:t>
            </w:r>
            <w:r w:rsidR="007A0253" w:rsidRPr="00DD1206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208</w:t>
            </w:r>
          </w:p>
        </w:tc>
      </w:tr>
      <w:tr w:rsidR="007A0253" w:rsidRPr="00864B27" w14:paraId="0E343387" w14:textId="77777777" w:rsidTr="004A4456">
        <w:tc>
          <w:tcPr>
            <w:tcW w:w="4719" w:type="dxa"/>
            <w:tcBorders>
              <w:top w:val="nil"/>
            </w:tcBorders>
            <w:vAlign w:val="center"/>
          </w:tcPr>
          <w:p w14:paraId="38A6C3CA" w14:textId="77777777" w:rsidR="007A0253" w:rsidRPr="00C41215" w:rsidRDefault="007A0253" w:rsidP="004A4456">
            <w:pPr>
              <w:tabs>
                <w:tab w:val="left" w:pos="360"/>
                <w:tab w:val="left" w:pos="1440"/>
                <w:tab w:val="left" w:pos="1980"/>
              </w:tabs>
              <w:ind w:left="-18" w:right="-27"/>
              <w:jc w:val="both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31</w:t>
            </w:r>
            <w:r w:rsidRPr="00C41215">
              <w:rPr>
                <w:rFonts w:ascii="Angsana New" w:hAnsi="Angsana New" w:cs="Angsana New" w:hint="cs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cs/>
              </w:rPr>
              <w:t xml:space="preserve">มีนาคม </w:t>
            </w:r>
            <w:r>
              <w:rPr>
                <w:rFonts w:ascii="Angsana New" w:hAnsi="Angsana New" w:cs="Angsana New"/>
              </w:rPr>
              <w:t>2568</w:t>
            </w:r>
          </w:p>
        </w:tc>
        <w:tc>
          <w:tcPr>
            <w:tcW w:w="2547" w:type="dxa"/>
            <w:tcBorders>
              <w:top w:val="double" w:sz="4" w:space="0" w:color="auto"/>
              <w:bottom w:val="double" w:sz="4" w:space="0" w:color="auto"/>
              <w:right w:val="dashed" w:sz="4" w:space="0" w:color="auto"/>
            </w:tcBorders>
          </w:tcPr>
          <w:p w14:paraId="70B1E3C9" w14:textId="0073ACFE" w:rsidR="007A0253" w:rsidRPr="00482A20" w:rsidRDefault="000E27D3" w:rsidP="004A4456">
            <w:pPr>
              <w:tabs>
                <w:tab w:val="decimal" w:pos="1985"/>
              </w:tabs>
              <w:ind w:left="-101" w:right="-109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89,103</w:t>
            </w:r>
          </w:p>
        </w:tc>
        <w:tc>
          <w:tcPr>
            <w:tcW w:w="2452" w:type="dxa"/>
            <w:tcBorders>
              <w:top w:val="double" w:sz="4" w:space="0" w:color="auto"/>
              <w:left w:val="dashed" w:sz="4" w:space="0" w:color="auto"/>
              <w:bottom w:val="double" w:sz="4" w:space="0" w:color="auto"/>
            </w:tcBorders>
          </w:tcPr>
          <w:p w14:paraId="737C9A31" w14:textId="3A4F7F5C" w:rsidR="007A0253" w:rsidRPr="00DD1206" w:rsidRDefault="00FF23D5" w:rsidP="004A4456">
            <w:pPr>
              <w:tabs>
                <w:tab w:val="decimal" w:pos="1985"/>
              </w:tabs>
              <w:ind w:left="-101" w:right="-109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39</w:t>
            </w:r>
            <w:r w:rsidR="007A0253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575</w:t>
            </w:r>
          </w:p>
        </w:tc>
      </w:tr>
    </w:tbl>
    <w:p w14:paraId="7163E8E6" w14:textId="77777777" w:rsidR="007A0253" w:rsidRPr="003339B4" w:rsidRDefault="007A0253" w:rsidP="003339B4">
      <w:pPr>
        <w:ind w:right="-871"/>
        <w:rPr>
          <w:rFonts w:ascii="Angsana New" w:hAnsi="Angsana New"/>
        </w:rPr>
      </w:pPr>
    </w:p>
    <w:p w14:paraId="1010E2D9" w14:textId="496B6604" w:rsidR="0061749A" w:rsidRPr="006C024D" w:rsidRDefault="00924694" w:rsidP="008636E4">
      <w:pPr>
        <w:numPr>
          <w:ilvl w:val="0"/>
          <w:numId w:val="1"/>
        </w:numPr>
        <w:ind w:left="630" w:right="-871" w:hanging="346"/>
        <w:rPr>
          <w:rFonts w:ascii="Angsana New" w:hAnsi="Angsana New"/>
          <w:b/>
          <w:bCs/>
        </w:rPr>
      </w:pPr>
      <w:r w:rsidRPr="006C024D">
        <w:rPr>
          <w:rFonts w:ascii="Angsana New" w:hAnsi="Angsana New" w:hint="cs"/>
          <w:b/>
          <w:bCs/>
          <w:cs/>
        </w:rPr>
        <w:t>สิทธิการ</w:t>
      </w:r>
      <w:r w:rsidR="0023200B" w:rsidRPr="006C024D">
        <w:rPr>
          <w:rFonts w:ascii="Angsana New" w:hAnsi="Angsana New"/>
          <w:b/>
          <w:bCs/>
          <w:cs/>
        </w:rPr>
        <w:t>ใช้คลื่นความถี่</w:t>
      </w:r>
      <w:r w:rsidRPr="006C024D">
        <w:rPr>
          <w:rFonts w:ascii="Angsana New" w:hAnsi="Angsana New" w:hint="cs"/>
          <w:b/>
          <w:bCs/>
          <w:cs/>
        </w:rPr>
        <w:t>รอตัดจำหน่าย</w:t>
      </w:r>
    </w:p>
    <w:p w14:paraId="72DB4B09" w14:textId="77777777" w:rsidR="004628F3" w:rsidRPr="00CD157D" w:rsidRDefault="004628F3" w:rsidP="00A90E2A">
      <w:pPr>
        <w:ind w:left="2152" w:right="-40"/>
        <w:jc w:val="right"/>
        <w:rPr>
          <w:rFonts w:ascii="Angsana New" w:hAnsi="Angsana New"/>
          <w:spacing w:val="-8"/>
          <w:cs/>
        </w:rPr>
      </w:pPr>
      <w:r w:rsidRPr="00CD157D">
        <w:rPr>
          <w:rFonts w:ascii="Angsana New" w:hAnsi="Angsana New" w:hint="cs"/>
          <w:spacing w:val="-8"/>
          <w:cs/>
        </w:rPr>
        <w:t xml:space="preserve">หน่วย </w:t>
      </w:r>
      <w:r w:rsidRPr="00CD157D">
        <w:rPr>
          <w:rFonts w:ascii="Angsana New" w:hAnsi="Angsana New"/>
          <w:spacing w:val="-8"/>
        </w:rPr>
        <w:t xml:space="preserve">: </w:t>
      </w:r>
      <w:r w:rsidRPr="00CD157D">
        <w:rPr>
          <w:rFonts w:ascii="Angsana New" w:hAnsi="Angsana New" w:hint="cs"/>
          <w:spacing w:val="-8"/>
          <w:cs/>
        </w:rPr>
        <w:t>พันบาท</w:t>
      </w:r>
    </w:p>
    <w:tbl>
      <w:tblPr>
        <w:tblW w:w="9694" w:type="dxa"/>
        <w:tblInd w:w="6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72"/>
        <w:gridCol w:w="2211"/>
        <w:gridCol w:w="2211"/>
      </w:tblGrid>
      <w:tr w:rsidR="00FE6177" w:rsidRPr="00CD157D" w14:paraId="37F90B59" w14:textId="77777777" w:rsidTr="00FE6177">
        <w:tc>
          <w:tcPr>
            <w:tcW w:w="5272" w:type="dxa"/>
            <w:vMerge w:val="restart"/>
            <w:vAlign w:val="center"/>
          </w:tcPr>
          <w:p w14:paraId="61DA9EEA" w14:textId="77777777" w:rsidR="004628F3" w:rsidRPr="00CD157D" w:rsidRDefault="004628F3" w:rsidP="00F06D5D">
            <w:pPr>
              <w:ind w:right="116"/>
              <w:jc w:val="center"/>
              <w:rPr>
                <w:rFonts w:ascii="Angsana New" w:hAnsi="Angsana New"/>
                <w:spacing w:val="-8"/>
                <w:cs/>
              </w:rPr>
            </w:pPr>
            <w:r w:rsidRPr="00CD157D">
              <w:rPr>
                <w:rFonts w:ascii="Angsana New" w:hAnsi="Angsana New" w:hint="cs"/>
                <w:spacing w:val="-8"/>
                <w:cs/>
              </w:rPr>
              <w:t>รายการ</w:t>
            </w:r>
          </w:p>
        </w:tc>
        <w:tc>
          <w:tcPr>
            <w:tcW w:w="4422" w:type="dxa"/>
            <w:gridSpan w:val="2"/>
          </w:tcPr>
          <w:p w14:paraId="1B0F6096" w14:textId="77777777" w:rsidR="004628F3" w:rsidRPr="00CD157D" w:rsidRDefault="004628F3" w:rsidP="00F06D5D">
            <w:pPr>
              <w:ind w:left="-101" w:right="-105"/>
              <w:jc w:val="center"/>
              <w:rPr>
                <w:rFonts w:ascii="Angsana New" w:hAnsi="Angsana New"/>
                <w:spacing w:val="-8"/>
              </w:rPr>
            </w:pPr>
            <w:r w:rsidRPr="00CD157D">
              <w:rPr>
                <w:rFonts w:ascii="Angsana New" w:hAnsi="Angsana New" w:hint="cs"/>
                <w:spacing w:val="-8"/>
                <w:cs/>
              </w:rPr>
              <w:t>งบการเงินรวม</w:t>
            </w:r>
          </w:p>
        </w:tc>
      </w:tr>
      <w:tr w:rsidR="00FE6177" w:rsidRPr="00CD157D" w14:paraId="1A4A0C41" w14:textId="77777777" w:rsidTr="00FE6177">
        <w:tc>
          <w:tcPr>
            <w:tcW w:w="5272" w:type="dxa"/>
            <w:vMerge/>
            <w:tcBorders>
              <w:bottom w:val="single" w:sz="4" w:space="0" w:color="auto"/>
            </w:tcBorders>
          </w:tcPr>
          <w:p w14:paraId="6835194A" w14:textId="77777777" w:rsidR="008C630D" w:rsidRPr="00CD157D" w:rsidRDefault="008C630D" w:rsidP="008C630D">
            <w:pPr>
              <w:ind w:right="116"/>
              <w:jc w:val="thaiDistribute"/>
              <w:rPr>
                <w:rFonts w:ascii="Angsana New" w:hAnsi="Angsana New"/>
                <w:spacing w:val="-8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5818226B" w14:textId="35CAE5C4" w:rsidR="008C630D" w:rsidRPr="002E60B3" w:rsidRDefault="008C630D" w:rsidP="008C630D">
            <w:pPr>
              <w:ind w:left="-101" w:right="-113"/>
              <w:jc w:val="center"/>
              <w:rPr>
                <w:rFonts w:ascii="Angsana New" w:hAnsi="Angsana New"/>
                <w:spacing w:val="-8"/>
                <w:highlight w:val="yellow"/>
              </w:rPr>
            </w:pPr>
            <w:r w:rsidRPr="00D60E45">
              <w:rPr>
                <w:color w:val="000000" w:themeColor="text1"/>
                <w:sz w:val="30"/>
                <w:szCs w:val="30"/>
                <w:cs/>
              </w:rPr>
              <w:t>3</w:t>
            </w:r>
            <w:r>
              <w:rPr>
                <w:rFonts w:hint="cs"/>
                <w:color w:val="000000" w:themeColor="text1"/>
                <w:sz w:val="30"/>
                <w:szCs w:val="30"/>
                <w:cs/>
              </w:rPr>
              <w:t>1</w:t>
            </w:r>
            <w:r w:rsidRPr="00D60E45">
              <w:rPr>
                <w:color w:val="000000" w:themeColor="text1"/>
                <w:sz w:val="30"/>
                <w:szCs w:val="30"/>
              </w:rPr>
              <w:t xml:space="preserve"> </w:t>
            </w:r>
            <w:r>
              <w:rPr>
                <w:rFonts w:hint="cs"/>
                <w:color w:val="000000" w:themeColor="text1"/>
                <w:sz w:val="30"/>
                <w:szCs w:val="30"/>
                <w:cs/>
              </w:rPr>
              <w:t>มี</w:t>
            </w:r>
            <w:r w:rsidRPr="00D60E45">
              <w:rPr>
                <w:color w:val="000000" w:themeColor="text1"/>
                <w:sz w:val="30"/>
                <w:szCs w:val="30"/>
                <w:cs/>
              </w:rPr>
              <w:t>.</w:t>
            </w:r>
            <w:r>
              <w:rPr>
                <w:rFonts w:hint="cs"/>
                <w:color w:val="000000" w:themeColor="text1"/>
                <w:sz w:val="30"/>
                <w:szCs w:val="30"/>
                <w:cs/>
              </w:rPr>
              <w:t>ค</w:t>
            </w:r>
            <w:r w:rsidRPr="00D60E45">
              <w:rPr>
                <w:color w:val="000000" w:themeColor="text1"/>
                <w:sz w:val="30"/>
                <w:szCs w:val="30"/>
                <w:cs/>
              </w:rPr>
              <w:t xml:space="preserve">. </w:t>
            </w:r>
            <w:r w:rsidRPr="00D60E45">
              <w:rPr>
                <w:color w:val="000000" w:themeColor="text1"/>
                <w:sz w:val="30"/>
                <w:szCs w:val="30"/>
              </w:rPr>
              <w:t>256</w:t>
            </w:r>
            <w:r w:rsidR="00D11B6D">
              <w:rPr>
                <w:color w:val="000000" w:themeColor="text1"/>
                <w:sz w:val="30"/>
                <w:szCs w:val="30"/>
              </w:rPr>
              <w:t>8</w:t>
            </w:r>
          </w:p>
        </w:tc>
        <w:tc>
          <w:tcPr>
            <w:tcW w:w="2211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D4A59" w14:textId="206AD779" w:rsidR="008C630D" w:rsidRPr="00C939E7" w:rsidRDefault="008C630D" w:rsidP="008C630D">
            <w:pPr>
              <w:ind w:left="-101" w:right="-113"/>
              <w:jc w:val="center"/>
              <w:rPr>
                <w:rFonts w:ascii="Angsana New" w:hAnsi="Angsana New"/>
                <w:spacing w:val="-8"/>
              </w:rPr>
            </w:pPr>
            <w:r w:rsidRPr="0037734E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37734E">
              <w:rPr>
                <w:rFonts w:ascii="Angsana New" w:hAnsi="Angsana New" w:hint="cs"/>
                <w:sz w:val="30"/>
                <w:szCs w:val="30"/>
                <w:cs/>
              </w:rPr>
              <w:t xml:space="preserve">ธ.ค. </w:t>
            </w:r>
            <w:r w:rsidRPr="0037734E">
              <w:rPr>
                <w:rFonts w:ascii="Angsana New" w:hAnsi="Angsana New"/>
                <w:sz w:val="30"/>
                <w:szCs w:val="30"/>
              </w:rPr>
              <w:t>256</w:t>
            </w:r>
            <w:r w:rsidR="00D11B6D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FE6177" w:rsidRPr="00CD157D" w14:paraId="53FA6278" w14:textId="77777777" w:rsidTr="00FE6177">
        <w:tc>
          <w:tcPr>
            <w:tcW w:w="5272" w:type="dxa"/>
            <w:tcBorders>
              <w:top w:val="nil"/>
              <w:bottom w:val="nil"/>
            </w:tcBorders>
          </w:tcPr>
          <w:p w14:paraId="25C4DDE0" w14:textId="77777777" w:rsidR="008C630D" w:rsidRPr="002D775B" w:rsidRDefault="008C630D" w:rsidP="008C630D">
            <w:pPr>
              <w:ind w:right="116"/>
              <w:jc w:val="thaiDistribute"/>
              <w:rPr>
                <w:rFonts w:ascii="Angsana New" w:hAnsi="Angsana New"/>
                <w:u w:val="single"/>
                <w:cs/>
              </w:rPr>
            </w:pPr>
            <w:r w:rsidRPr="002D775B">
              <w:rPr>
                <w:rFonts w:ascii="Angsana New" w:hAnsi="Angsana New" w:hint="cs"/>
                <w:u w:val="single"/>
                <w:cs/>
              </w:rPr>
              <w:t>ราคาทุน</w:t>
            </w:r>
          </w:p>
        </w:tc>
        <w:tc>
          <w:tcPr>
            <w:tcW w:w="2211" w:type="dxa"/>
            <w:tcBorders>
              <w:top w:val="nil"/>
              <w:bottom w:val="nil"/>
              <w:right w:val="dashed" w:sz="4" w:space="0" w:color="auto"/>
            </w:tcBorders>
          </w:tcPr>
          <w:p w14:paraId="0C80A010" w14:textId="77777777" w:rsidR="008C630D" w:rsidRPr="00651D2B" w:rsidRDefault="008C630D" w:rsidP="008C630D">
            <w:pPr>
              <w:ind w:left="-101" w:right="447"/>
              <w:jc w:val="right"/>
              <w:rPr>
                <w:rFonts w:ascii="Angsana New" w:hAnsi="Angsana New"/>
                <w:spacing w:val="-8"/>
                <w:highlight w:val="yellow"/>
                <w:cs/>
              </w:rPr>
            </w:pPr>
          </w:p>
        </w:tc>
        <w:tc>
          <w:tcPr>
            <w:tcW w:w="2211" w:type="dxa"/>
            <w:tcBorders>
              <w:top w:val="nil"/>
              <w:left w:val="dashed" w:sz="4" w:space="0" w:color="auto"/>
              <w:bottom w:val="nil"/>
            </w:tcBorders>
          </w:tcPr>
          <w:p w14:paraId="3D893671" w14:textId="77777777" w:rsidR="008C630D" w:rsidRPr="00C939E7" w:rsidRDefault="008C630D" w:rsidP="008C630D">
            <w:pPr>
              <w:ind w:left="-101" w:right="-105"/>
              <w:jc w:val="center"/>
              <w:rPr>
                <w:rFonts w:ascii="Angsana New" w:hAnsi="Angsana New"/>
                <w:spacing w:val="-8"/>
              </w:rPr>
            </w:pPr>
          </w:p>
        </w:tc>
      </w:tr>
      <w:tr w:rsidR="00FE6177" w:rsidRPr="00FF6653" w14:paraId="16966825" w14:textId="77777777" w:rsidTr="00FE6177">
        <w:tc>
          <w:tcPr>
            <w:tcW w:w="5272" w:type="dxa"/>
            <w:tcBorders>
              <w:top w:val="nil"/>
              <w:bottom w:val="nil"/>
            </w:tcBorders>
          </w:tcPr>
          <w:p w14:paraId="47A07221" w14:textId="77777777" w:rsidR="008C630D" w:rsidRPr="002D775B" w:rsidRDefault="008C630D" w:rsidP="008C630D">
            <w:pPr>
              <w:ind w:right="116"/>
              <w:jc w:val="thaiDistribute"/>
              <w:rPr>
                <w:rFonts w:ascii="Angsana New" w:hAnsi="Angsana New"/>
                <w:cs/>
              </w:rPr>
            </w:pPr>
            <w:r w:rsidRPr="002D775B">
              <w:rPr>
                <w:rFonts w:ascii="Angsana New" w:hAnsi="Angsana New" w:hint="cs"/>
                <w:cs/>
              </w:rPr>
              <w:t>สิทธิการใช้คลื่นความถี่รอตัดจำหน่าย</w:t>
            </w:r>
          </w:p>
        </w:tc>
        <w:tc>
          <w:tcPr>
            <w:tcW w:w="2211" w:type="dxa"/>
            <w:tcBorders>
              <w:top w:val="nil"/>
              <w:bottom w:val="nil"/>
              <w:right w:val="dashed" w:sz="4" w:space="0" w:color="auto"/>
            </w:tcBorders>
          </w:tcPr>
          <w:p w14:paraId="71474256" w14:textId="37808E6B" w:rsidR="008C630D" w:rsidRPr="00651D2B" w:rsidRDefault="008C630D" w:rsidP="00061DD7">
            <w:pPr>
              <w:tabs>
                <w:tab w:val="decimal" w:pos="1701"/>
              </w:tabs>
              <w:ind w:left="-101" w:right="-145"/>
              <w:rPr>
                <w:rFonts w:ascii="Angsana New" w:hAnsi="Angsana New" w:cs="Angsana New"/>
                <w:highlight w:val="yellow"/>
              </w:rPr>
            </w:pPr>
            <w:r w:rsidRPr="003B7633">
              <w:rPr>
                <w:rFonts w:ascii="Angsana New" w:hAnsi="Angsana New" w:cs="Angsana New"/>
              </w:rPr>
              <w:t>2,446,349</w:t>
            </w:r>
          </w:p>
        </w:tc>
        <w:tc>
          <w:tcPr>
            <w:tcW w:w="2211" w:type="dxa"/>
            <w:tcBorders>
              <w:top w:val="nil"/>
              <w:left w:val="dashed" w:sz="4" w:space="0" w:color="auto"/>
              <w:bottom w:val="nil"/>
            </w:tcBorders>
          </w:tcPr>
          <w:p w14:paraId="55C8E217" w14:textId="77777777" w:rsidR="008C630D" w:rsidRPr="00147A51" w:rsidRDefault="008C630D" w:rsidP="00061DD7">
            <w:pPr>
              <w:tabs>
                <w:tab w:val="decimal" w:pos="1701"/>
              </w:tabs>
              <w:ind w:left="-101" w:right="-87"/>
              <w:rPr>
                <w:rFonts w:ascii="Angsana New" w:hAnsi="Angsana New" w:cs="Angsana New"/>
              </w:rPr>
            </w:pPr>
            <w:r w:rsidRPr="00147A51">
              <w:rPr>
                <w:rFonts w:ascii="Angsana New" w:hAnsi="Angsana New" w:cs="Angsana New"/>
              </w:rPr>
              <w:t>2,446,349</w:t>
            </w:r>
          </w:p>
        </w:tc>
      </w:tr>
      <w:tr w:rsidR="00FE6177" w:rsidRPr="00FF6653" w14:paraId="4FD1BB1D" w14:textId="77777777" w:rsidTr="00FE6177">
        <w:tc>
          <w:tcPr>
            <w:tcW w:w="5272" w:type="dxa"/>
            <w:tcBorders>
              <w:top w:val="single" w:sz="4" w:space="0" w:color="auto"/>
              <w:bottom w:val="nil"/>
            </w:tcBorders>
          </w:tcPr>
          <w:p w14:paraId="23261A7A" w14:textId="77777777" w:rsidR="008C630D" w:rsidRPr="002D775B" w:rsidRDefault="008C630D" w:rsidP="008C630D">
            <w:pPr>
              <w:ind w:right="116"/>
              <w:jc w:val="thaiDistribute"/>
              <w:rPr>
                <w:rFonts w:ascii="Angsana New" w:hAnsi="Angsana New"/>
                <w:u w:val="single"/>
              </w:rPr>
            </w:pPr>
            <w:r w:rsidRPr="002D775B">
              <w:rPr>
                <w:rFonts w:ascii="Angsana New" w:hAnsi="Angsana New" w:hint="cs"/>
                <w:u w:val="single"/>
                <w:cs/>
              </w:rPr>
              <w:t>ค่าตัดจำหน่ายสะสม</w:t>
            </w:r>
          </w:p>
        </w:tc>
        <w:tc>
          <w:tcPr>
            <w:tcW w:w="2211" w:type="dxa"/>
            <w:tcBorders>
              <w:top w:val="single" w:sz="4" w:space="0" w:color="auto"/>
              <w:bottom w:val="nil"/>
              <w:right w:val="dashed" w:sz="4" w:space="0" w:color="auto"/>
            </w:tcBorders>
          </w:tcPr>
          <w:p w14:paraId="07D2754B" w14:textId="77777777" w:rsidR="008C630D" w:rsidRPr="00651D2B" w:rsidRDefault="008C630D" w:rsidP="00061DD7">
            <w:pPr>
              <w:tabs>
                <w:tab w:val="decimal" w:pos="1701"/>
              </w:tabs>
              <w:ind w:left="-101" w:right="-145"/>
              <w:rPr>
                <w:rFonts w:ascii="Angsana New" w:hAnsi="Angsana New" w:cs="Angsana New"/>
                <w:highlight w:val="yellow"/>
                <w:cs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dashed" w:sz="4" w:space="0" w:color="auto"/>
              <w:bottom w:val="nil"/>
            </w:tcBorders>
          </w:tcPr>
          <w:p w14:paraId="2FEA6FDA" w14:textId="77777777" w:rsidR="008C630D" w:rsidRPr="00147A51" w:rsidRDefault="008C630D" w:rsidP="00061DD7">
            <w:pPr>
              <w:tabs>
                <w:tab w:val="decimal" w:pos="1701"/>
              </w:tabs>
              <w:ind w:left="-101" w:right="-87"/>
              <w:rPr>
                <w:rFonts w:ascii="Angsana New" w:hAnsi="Angsana New" w:cs="Angsana New"/>
                <w:cs/>
              </w:rPr>
            </w:pPr>
          </w:p>
        </w:tc>
      </w:tr>
      <w:tr w:rsidR="00FE6177" w:rsidRPr="00FF6653" w14:paraId="17AC909E" w14:textId="77777777" w:rsidTr="00FE6177">
        <w:tc>
          <w:tcPr>
            <w:tcW w:w="5272" w:type="dxa"/>
            <w:tcBorders>
              <w:top w:val="nil"/>
              <w:bottom w:val="nil"/>
            </w:tcBorders>
          </w:tcPr>
          <w:p w14:paraId="3C0414DD" w14:textId="77777777" w:rsidR="00651D2B" w:rsidRPr="002D775B" w:rsidRDefault="00651D2B" w:rsidP="00651D2B">
            <w:pPr>
              <w:ind w:right="116"/>
              <w:jc w:val="thaiDistribute"/>
              <w:rPr>
                <w:rFonts w:ascii="Angsana New" w:hAnsi="Angsana New"/>
                <w:cs/>
              </w:rPr>
            </w:pPr>
            <w:r w:rsidRPr="002D775B">
              <w:rPr>
                <w:rFonts w:ascii="Angsana New" w:hAnsi="Angsana New" w:hint="cs"/>
                <w:cs/>
              </w:rPr>
              <w:t xml:space="preserve">ค่าตัดจำหน่ายสะสม </w:t>
            </w:r>
            <w:r>
              <w:rPr>
                <w:rFonts w:ascii="Angsana New" w:hAnsi="Angsana New" w:hint="cs"/>
                <w:cs/>
              </w:rPr>
              <w:t>-</w:t>
            </w:r>
            <w:r w:rsidRPr="002D775B">
              <w:rPr>
                <w:rFonts w:ascii="Angsana New" w:hAnsi="Angsana New" w:hint="cs"/>
                <w:cs/>
              </w:rPr>
              <w:t xml:space="preserve"> ยกมา</w:t>
            </w:r>
          </w:p>
        </w:tc>
        <w:tc>
          <w:tcPr>
            <w:tcW w:w="2211" w:type="dxa"/>
            <w:tcBorders>
              <w:top w:val="nil"/>
              <w:bottom w:val="nil"/>
              <w:right w:val="dashed" w:sz="4" w:space="0" w:color="auto"/>
            </w:tcBorders>
          </w:tcPr>
          <w:p w14:paraId="03A12726" w14:textId="28D3A0E0" w:rsidR="00651D2B" w:rsidRPr="00D01EFC" w:rsidRDefault="006C024D" w:rsidP="00061DD7">
            <w:pPr>
              <w:tabs>
                <w:tab w:val="decimal" w:pos="1701"/>
              </w:tabs>
              <w:ind w:left="-101" w:right="-145"/>
              <w:rPr>
                <w:rFonts w:ascii="Angsana New" w:hAnsi="Angsana New" w:cs="Angsana New"/>
              </w:rPr>
            </w:pPr>
            <w:r w:rsidRPr="00D01EFC">
              <w:rPr>
                <w:rFonts w:ascii="Angsana New" w:hAnsi="Angsana New" w:cs="Angsana New"/>
              </w:rPr>
              <w:t>1,</w:t>
            </w:r>
            <w:r w:rsidR="00734822">
              <w:rPr>
                <w:rFonts w:ascii="Angsana New" w:hAnsi="Angsana New" w:cs="Angsana New"/>
              </w:rPr>
              <w:t>852</w:t>
            </w:r>
            <w:r w:rsidRPr="00D01EFC">
              <w:rPr>
                <w:rFonts w:ascii="Angsana New" w:hAnsi="Angsana New" w:cs="Angsana New"/>
              </w:rPr>
              <w:t>,</w:t>
            </w:r>
            <w:r w:rsidR="00734822">
              <w:rPr>
                <w:rFonts w:ascii="Angsana New" w:hAnsi="Angsana New" w:cs="Angsana New"/>
              </w:rPr>
              <w:t>76</w:t>
            </w:r>
            <w:r w:rsidR="00632B9A">
              <w:rPr>
                <w:rFonts w:ascii="Angsana New" w:hAnsi="Angsana New" w:cs="Angsana New"/>
              </w:rPr>
              <w:t>4</w:t>
            </w:r>
          </w:p>
        </w:tc>
        <w:tc>
          <w:tcPr>
            <w:tcW w:w="2211" w:type="dxa"/>
            <w:tcBorders>
              <w:top w:val="nil"/>
              <w:left w:val="dashed" w:sz="4" w:space="0" w:color="auto"/>
              <w:bottom w:val="nil"/>
            </w:tcBorders>
          </w:tcPr>
          <w:p w14:paraId="58678D82" w14:textId="52FD8214" w:rsidR="00651D2B" w:rsidRPr="00651D2B" w:rsidRDefault="00651D2B" w:rsidP="00061DD7">
            <w:pPr>
              <w:tabs>
                <w:tab w:val="decimal" w:pos="1701"/>
              </w:tabs>
              <w:ind w:left="-101" w:right="-87"/>
              <w:rPr>
                <w:rFonts w:ascii="Angsana New" w:hAnsi="Angsana New" w:cs="Angsana New"/>
              </w:rPr>
            </w:pPr>
            <w:r w:rsidRPr="00651D2B">
              <w:rPr>
                <w:rFonts w:ascii="Angsana New" w:hAnsi="Angsana New" w:cs="Angsana New"/>
              </w:rPr>
              <w:t>1,</w:t>
            </w:r>
            <w:r w:rsidR="00734822">
              <w:rPr>
                <w:rFonts w:ascii="Angsana New" w:hAnsi="Angsana New" w:cs="Angsana New"/>
              </w:rPr>
              <w:t>715</w:t>
            </w:r>
            <w:r w:rsidRPr="00651D2B">
              <w:rPr>
                <w:rFonts w:ascii="Angsana New" w:hAnsi="Angsana New" w:cs="Angsana New"/>
              </w:rPr>
              <w:t>,</w:t>
            </w:r>
            <w:r w:rsidR="00734822">
              <w:rPr>
                <w:rFonts w:ascii="Angsana New" w:hAnsi="Angsana New" w:cs="Angsana New"/>
              </w:rPr>
              <w:t>11</w:t>
            </w:r>
            <w:r w:rsidR="00632B9A">
              <w:rPr>
                <w:rFonts w:ascii="Angsana New" w:hAnsi="Angsana New" w:cs="Angsana New"/>
              </w:rPr>
              <w:t>5</w:t>
            </w:r>
          </w:p>
        </w:tc>
      </w:tr>
      <w:tr w:rsidR="00FE6177" w:rsidRPr="005E3BF4" w14:paraId="2559BC20" w14:textId="77777777" w:rsidTr="00FE6177">
        <w:tc>
          <w:tcPr>
            <w:tcW w:w="5272" w:type="dxa"/>
            <w:tcBorders>
              <w:top w:val="nil"/>
              <w:bottom w:val="nil"/>
            </w:tcBorders>
          </w:tcPr>
          <w:p w14:paraId="5234AF73" w14:textId="77777777" w:rsidR="00651D2B" w:rsidRPr="002D775B" w:rsidRDefault="00651D2B" w:rsidP="00651D2B">
            <w:pPr>
              <w:ind w:right="116"/>
              <w:jc w:val="thaiDistribute"/>
              <w:rPr>
                <w:rFonts w:ascii="Angsana New" w:hAnsi="Angsana New"/>
                <w:cs/>
              </w:rPr>
            </w:pPr>
            <w:r w:rsidRPr="002D775B">
              <w:rPr>
                <w:rFonts w:ascii="Angsana New" w:hAnsi="Angsana New" w:hint="cs"/>
                <w:cs/>
              </w:rPr>
              <w:t>ค่าตัดจำหน่ายในระหว่างงวด</w:t>
            </w:r>
          </w:p>
        </w:tc>
        <w:tc>
          <w:tcPr>
            <w:tcW w:w="2211" w:type="dxa"/>
            <w:tcBorders>
              <w:top w:val="nil"/>
              <w:bottom w:val="nil"/>
              <w:right w:val="dashed" w:sz="4" w:space="0" w:color="auto"/>
            </w:tcBorders>
            <w:shd w:val="clear" w:color="auto" w:fill="auto"/>
          </w:tcPr>
          <w:p w14:paraId="4A3BB581" w14:textId="01E5E5EB" w:rsidR="00651D2B" w:rsidRPr="00D01EFC" w:rsidRDefault="00DC2521" w:rsidP="00061DD7">
            <w:pPr>
              <w:tabs>
                <w:tab w:val="decimal" w:pos="1701"/>
              </w:tabs>
              <w:ind w:left="-101" w:right="-145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33,94</w:t>
            </w:r>
            <w:r w:rsidR="00DD2193">
              <w:rPr>
                <w:rFonts w:ascii="Angsana New" w:hAnsi="Angsana New" w:cs="Angsana New"/>
              </w:rPr>
              <w:t>0</w:t>
            </w:r>
          </w:p>
        </w:tc>
        <w:tc>
          <w:tcPr>
            <w:tcW w:w="2211" w:type="dxa"/>
            <w:tcBorders>
              <w:top w:val="nil"/>
              <w:left w:val="dashed" w:sz="4" w:space="0" w:color="auto"/>
              <w:bottom w:val="nil"/>
            </w:tcBorders>
          </w:tcPr>
          <w:p w14:paraId="6FAEF0D3" w14:textId="19484F77" w:rsidR="00651D2B" w:rsidRPr="00147A51" w:rsidRDefault="00651D2B" w:rsidP="00061DD7">
            <w:pPr>
              <w:tabs>
                <w:tab w:val="decimal" w:pos="1701"/>
              </w:tabs>
              <w:ind w:left="-101" w:right="-87"/>
              <w:rPr>
                <w:rFonts w:ascii="Angsana New" w:hAnsi="Angsana New" w:cs="Angsana New"/>
              </w:rPr>
            </w:pPr>
            <w:r w:rsidRPr="00147A51">
              <w:rPr>
                <w:rFonts w:ascii="Angsana New" w:hAnsi="Angsana New" w:cs="Angsana New" w:hint="cs"/>
                <w:cs/>
              </w:rPr>
              <w:t>137</w:t>
            </w:r>
            <w:r w:rsidRPr="00147A51">
              <w:rPr>
                <w:rFonts w:ascii="Angsana New" w:hAnsi="Angsana New" w:cs="Angsana New"/>
              </w:rPr>
              <w:t>,64</w:t>
            </w:r>
            <w:r w:rsidR="00632B9A">
              <w:rPr>
                <w:rFonts w:ascii="Angsana New" w:hAnsi="Angsana New" w:cs="Angsana New"/>
              </w:rPr>
              <w:t>9</w:t>
            </w:r>
          </w:p>
        </w:tc>
      </w:tr>
      <w:tr w:rsidR="00FE6177" w:rsidRPr="00FF6653" w14:paraId="1BFA4A72" w14:textId="77777777" w:rsidTr="00FE6177">
        <w:tc>
          <w:tcPr>
            <w:tcW w:w="5272" w:type="dxa"/>
            <w:tcBorders>
              <w:top w:val="nil"/>
            </w:tcBorders>
          </w:tcPr>
          <w:p w14:paraId="7E92D9A2" w14:textId="77777777" w:rsidR="00651D2B" w:rsidRPr="002D775B" w:rsidRDefault="00651D2B" w:rsidP="00651D2B">
            <w:pPr>
              <w:ind w:right="116"/>
              <w:jc w:val="thaiDistribute"/>
              <w:rPr>
                <w:rFonts w:ascii="Angsana New" w:hAnsi="Angsana New"/>
                <w:cs/>
              </w:rPr>
            </w:pPr>
            <w:r w:rsidRPr="002D775B">
              <w:rPr>
                <w:rFonts w:ascii="Angsana New" w:hAnsi="Angsana New" w:hint="cs"/>
                <w:cs/>
              </w:rPr>
              <w:t xml:space="preserve">ค่าตัดจำหน่ายสะสม </w:t>
            </w:r>
            <w:r>
              <w:rPr>
                <w:rFonts w:ascii="Angsana New" w:hAnsi="Angsana New" w:hint="cs"/>
                <w:cs/>
              </w:rPr>
              <w:t>-</w:t>
            </w:r>
            <w:r w:rsidRPr="002D775B">
              <w:rPr>
                <w:rFonts w:ascii="Angsana New" w:hAnsi="Angsana New" w:hint="cs"/>
                <w:cs/>
              </w:rPr>
              <w:t xml:space="preserve"> ยกไป</w:t>
            </w:r>
          </w:p>
        </w:tc>
        <w:tc>
          <w:tcPr>
            <w:tcW w:w="2211" w:type="dxa"/>
            <w:tcBorders>
              <w:top w:val="single" w:sz="4" w:space="0" w:color="auto"/>
              <w:right w:val="dashed" w:sz="4" w:space="0" w:color="auto"/>
            </w:tcBorders>
            <w:shd w:val="clear" w:color="auto" w:fill="auto"/>
          </w:tcPr>
          <w:p w14:paraId="62B41D07" w14:textId="2ABAE752" w:rsidR="00651D2B" w:rsidRPr="00D01EFC" w:rsidRDefault="00DC2521" w:rsidP="00061DD7">
            <w:pPr>
              <w:tabs>
                <w:tab w:val="decimal" w:pos="1701"/>
              </w:tabs>
              <w:ind w:left="-101" w:right="-145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1,886,70</w:t>
            </w:r>
            <w:r w:rsidR="00DD2193">
              <w:rPr>
                <w:rFonts w:ascii="Angsana New" w:hAnsi="Angsana New" w:cs="Angsana New"/>
              </w:rPr>
              <w:t>4</w:t>
            </w:r>
          </w:p>
        </w:tc>
        <w:tc>
          <w:tcPr>
            <w:tcW w:w="2211" w:type="dxa"/>
            <w:tcBorders>
              <w:top w:val="single" w:sz="4" w:space="0" w:color="auto"/>
              <w:left w:val="dashed" w:sz="4" w:space="0" w:color="auto"/>
            </w:tcBorders>
          </w:tcPr>
          <w:p w14:paraId="32CA7514" w14:textId="1A9C946C" w:rsidR="00651D2B" w:rsidRPr="00147A51" w:rsidRDefault="00651D2B" w:rsidP="00061DD7">
            <w:pPr>
              <w:tabs>
                <w:tab w:val="decimal" w:pos="1701"/>
              </w:tabs>
              <w:ind w:left="-101" w:right="-87"/>
              <w:rPr>
                <w:rFonts w:ascii="Angsana New" w:hAnsi="Angsana New" w:cs="Angsana New"/>
              </w:rPr>
            </w:pPr>
            <w:r w:rsidRPr="00147A51">
              <w:rPr>
                <w:rFonts w:ascii="Angsana New" w:hAnsi="Angsana New" w:cs="Angsana New"/>
              </w:rPr>
              <w:t>1,</w:t>
            </w:r>
            <w:r w:rsidR="00734822">
              <w:rPr>
                <w:rFonts w:ascii="Angsana New" w:hAnsi="Angsana New" w:cs="Angsana New"/>
              </w:rPr>
              <w:t>852</w:t>
            </w:r>
            <w:r w:rsidRPr="00147A51">
              <w:rPr>
                <w:rFonts w:ascii="Angsana New" w:hAnsi="Angsana New" w:cs="Angsana New"/>
              </w:rPr>
              <w:t>,</w:t>
            </w:r>
            <w:r w:rsidR="00734822">
              <w:rPr>
                <w:rFonts w:ascii="Angsana New" w:hAnsi="Angsana New" w:cs="Angsana New"/>
              </w:rPr>
              <w:t>76</w:t>
            </w:r>
            <w:r w:rsidR="00632B9A">
              <w:rPr>
                <w:rFonts w:ascii="Angsana New" w:hAnsi="Angsana New" w:cs="Angsana New"/>
              </w:rPr>
              <w:t>4</w:t>
            </w:r>
          </w:p>
        </w:tc>
      </w:tr>
      <w:tr w:rsidR="00FE6177" w:rsidRPr="00CD157D" w14:paraId="2188E79F" w14:textId="77777777" w:rsidTr="00FE6177">
        <w:tc>
          <w:tcPr>
            <w:tcW w:w="5272" w:type="dxa"/>
          </w:tcPr>
          <w:p w14:paraId="6C06CA82" w14:textId="30284AF9" w:rsidR="00651D2B" w:rsidRPr="002D775B" w:rsidRDefault="00651D2B" w:rsidP="00651D2B">
            <w:pPr>
              <w:ind w:right="116"/>
              <w:jc w:val="thaiDistribute"/>
              <w:rPr>
                <w:rFonts w:ascii="Angsana New" w:hAnsi="Angsana New"/>
              </w:rPr>
            </w:pPr>
            <w:r w:rsidRPr="002D775B">
              <w:rPr>
                <w:rFonts w:ascii="Angsana New" w:hAnsi="Angsana New" w:hint="cs"/>
                <w:cs/>
              </w:rPr>
              <w:t>สิทธิการใช้คลื่นความถี่รอตัดจำหน่าย</w:t>
            </w:r>
            <w:r w:rsidR="00247F88">
              <w:rPr>
                <w:rFonts w:ascii="Angsana New" w:hAnsi="Angsana New"/>
              </w:rPr>
              <w:t xml:space="preserve"> </w:t>
            </w:r>
            <w:r>
              <w:rPr>
                <w:rFonts w:ascii="Angsana New" w:hAnsi="Angsana New" w:hint="cs"/>
                <w:cs/>
              </w:rPr>
              <w:t>-</w:t>
            </w:r>
            <w:r w:rsidR="00247F88">
              <w:rPr>
                <w:rFonts w:ascii="Angsana New" w:hAnsi="Angsana New"/>
              </w:rPr>
              <w:t xml:space="preserve"> </w:t>
            </w:r>
            <w:r w:rsidRPr="002D775B">
              <w:rPr>
                <w:rFonts w:ascii="Angsana New" w:hAnsi="Angsana New" w:hint="cs"/>
                <w:cs/>
              </w:rPr>
              <w:t>สุทธิ</w:t>
            </w:r>
          </w:p>
        </w:tc>
        <w:tc>
          <w:tcPr>
            <w:tcW w:w="2211" w:type="dxa"/>
            <w:tcBorders>
              <w:right w:val="dashed" w:sz="4" w:space="0" w:color="auto"/>
            </w:tcBorders>
            <w:shd w:val="clear" w:color="auto" w:fill="auto"/>
          </w:tcPr>
          <w:p w14:paraId="5B93C7EC" w14:textId="6669EEA9" w:rsidR="00651D2B" w:rsidRPr="00D01EFC" w:rsidRDefault="00DD2193" w:rsidP="00061DD7">
            <w:pPr>
              <w:tabs>
                <w:tab w:val="decimal" w:pos="1701"/>
              </w:tabs>
              <w:ind w:left="-101" w:right="-145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559,645</w:t>
            </w:r>
          </w:p>
        </w:tc>
        <w:tc>
          <w:tcPr>
            <w:tcW w:w="2211" w:type="dxa"/>
            <w:tcBorders>
              <w:left w:val="dashed" w:sz="4" w:space="0" w:color="auto"/>
            </w:tcBorders>
          </w:tcPr>
          <w:p w14:paraId="4F699BC0" w14:textId="1DAB5AD7" w:rsidR="00651D2B" w:rsidRPr="00147A51" w:rsidRDefault="00734822" w:rsidP="00061DD7">
            <w:pPr>
              <w:tabs>
                <w:tab w:val="decimal" w:pos="1701"/>
              </w:tabs>
              <w:ind w:left="-101" w:right="-87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593</w:t>
            </w:r>
            <w:r w:rsidR="00651D2B" w:rsidRPr="00147A51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58</w:t>
            </w:r>
            <w:r w:rsidR="00632B9A">
              <w:rPr>
                <w:rFonts w:ascii="Angsana New" w:hAnsi="Angsana New" w:cs="Angsana New"/>
              </w:rPr>
              <w:t>5</w:t>
            </w:r>
          </w:p>
        </w:tc>
      </w:tr>
    </w:tbl>
    <w:p w14:paraId="1C2A948F" w14:textId="77777777" w:rsidR="00876DBC" w:rsidRPr="00DA4B92" w:rsidRDefault="00876DBC" w:rsidP="004628F3">
      <w:pPr>
        <w:ind w:right="116"/>
        <w:jc w:val="thaiDistribute"/>
        <w:rPr>
          <w:rFonts w:ascii="Angsana New" w:hAnsi="Angsana New"/>
          <w:spacing w:val="-8"/>
        </w:rPr>
      </w:pPr>
    </w:p>
    <w:p w14:paraId="7833006B" w14:textId="2A9FF808" w:rsidR="000121D0" w:rsidRDefault="00491C9C" w:rsidP="00DA4B92">
      <w:pPr>
        <w:ind w:left="644" w:right="-40" w:firstLine="504"/>
        <w:jc w:val="thaiDistribute"/>
        <w:rPr>
          <w:sz w:val="16"/>
          <w:szCs w:val="16"/>
        </w:rPr>
      </w:pPr>
      <w:r w:rsidRPr="00491C9C">
        <w:rPr>
          <w:rFonts w:ascii="Angsana New" w:hAnsi="Angsana New" w:cs="Angsana New"/>
          <w:spacing w:val="-4"/>
          <w:cs/>
        </w:rPr>
        <w:t>สิทธิการใช้คลื่นความถี่รอตัดจำหน่าย</w:t>
      </w:r>
      <w:r w:rsidRPr="00491C9C">
        <w:rPr>
          <w:rFonts w:ascii="Angsana New" w:hAnsi="Angsana New" w:cs="Angsana New"/>
          <w:spacing w:val="-4"/>
        </w:rPr>
        <w:t xml:space="preserve"> </w:t>
      </w:r>
      <w:r w:rsidRPr="00491C9C">
        <w:rPr>
          <w:rFonts w:ascii="Angsana New" w:hAnsi="Angsana New" w:cs="Angsana New" w:hint="cs"/>
          <w:spacing w:val="-4"/>
          <w:cs/>
        </w:rPr>
        <w:t xml:space="preserve">คือ </w:t>
      </w:r>
      <w:r w:rsidRPr="00491C9C">
        <w:rPr>
          <w:rFonts w:ascii="Angsana New" w:hAnsi="Angsana New" w:cs="Angsana New"/>
          <w:cs/>
        </w:rPr>
        <w:t>ใบอนุญาตให้ใช้คลื่นความถี่</w:t>
      </w:r>
      <w:r w:rsidRPr="00491C9C">
        <w:rPr>
          <w:rFonts w:ascii="Angsana New" w:hAnsi="Angsana New" w:cs="Angsana New"/>
          <w:spacing w:val="-4"/>
          <w:cs/>
        </w:rPr>
        <w:t>เพื่อให้บริการโทรทัศน์ในระบบดิจิตอลภาคพื้นดิน ประเภทบริการธุรกิจระดับชาติ</w:t>
      </w:r>
      <w:r w:rsidRPr="00491C9C">
        <w:rPr>
          <w:rFonts w:ascii="Angsana New" w:hAnsi="Angsana New" w:cs="Angsana New"/>
        </w:rPr>
        <w:t xml:space="preserve"> </w:t>
      </w:r>
      <w:r w:rsidRPr="00491C9C">
        <w:rPr>
          <w:rFonts w:ascii="Angsana New" w:hAnsi="Angsana New" w:cs="Angsana New" w:hint="cs"/>
          <w:cs/>
        </w:rPr>
        <w:t>หมวดหมู่ทั่วไปแบบความคมชัดสูง</w:t>
      </w:r>
      <w:r w:rsidR="00E260CC">
        <w:rPr>
          <w:rFonts w:ascii="Angsana New" w:hAnsi="Angsana New" w:cs="Angsana New" w:hint="cs"/>
          <w:cs/>
        </w:rPr>
        <w:t xml:space="preserve"> </w:t>
      </w:r>
      <w:r w:rsidR="00E260CC">
        <w:rPr>
          <w:rFonts w:ascii="Angsana New" w:hAnsi="Angsana New" w:cs="Angsana New"/>
        </w:rPr>
        <w:t>(</w:t>
      </w:r>
      <w:r w:rsidR="00E260CC">
        <w:rPr>
          <w:rFonts w:ascii="Angsana New" w:hAnsi="Angsana New" w:cs="Angsana New" w:hint="cs"/>
          <w:cs/>
        </w:rPr>
        <w:t xml:space="preserve">ดูหมายเหตุ </w:t>
      </w:r>
      <w:r w:rsidR="000C1278">
        <w:rPr>
          <w:rFonts w:ascii="Angsana New" w:hAnsi="Angsana New" w:cs="Angsana New"/>
        </w:rPr>
        <w:t>1.2</w:t>
      </w:r>
      <w:r w:rsidR="00E260CC">
        <w:rPr>
          <w:rFonts w:ascii="Angsana New" w:hAnsi="Angsana New" w:cs="Angsana New" w:hint="cs"/>
          <w:cs/>
        </w:rPr>
        <w:t>)</w:t>
      </w:r>
    </w:p>
    <w:p w14:paraId="6482A596" w14:textId="77777777" w:rsidR="00DA4B92" w:rsidRDefault="00DA4B92" w:rsidP="00DA4B92">
      <w:pPr>
        <w:ind w:left="644" w:right="-40" w:firstLine="504"/>
        <w:jc w:val="thaiDistribute"/>
      </w:pPr>
    </w:p>
    <w:p w14:paraId="68E316F3" w14:textId="77777777" w:rsidR="00502F87" w:rsidRDefault="00502F87" w:rsidP="00DA4B92">
      <w:pPr>
        <w:ind w:left="644" w:right="-40" w:firstLine="504"/>
        <w:jc w:val="thaiDistribute"/>
      </w:pPr>
    </w:p>
    <w:p w14:paraId="650846D5" w14:textId="77777777" w:rsidR="00D72457" w:rsidRDefault="00D72457" w:rsidP="00DA4B92">
      <w:pPr>
        <w:ind w:left="644" w:right="-40" w:firstLine="504"/>
        <w:jc w:val="thaiDistribute"/>
      </w:pPr>
    </w:p>
    <w:p w14:paraId="4B13E260" w14:textId="77777777" w:rsidR="00D72457" w:rsidRPr="00DA4B92" w:rsidRDefault="00D72457" w:rsidP="00DA4B92">
      <w:pPr>
        <w:ind w:left="644" w:right="-40" w:firstLine="504"/>
        <w:jc w:val="thaiDistribute"/>
      </w:pPr>
    </w:p>
    <w:p w14:paraId="49CE098D" w14:textId="77777777" w:rsidR="00A8385B" w:rsidRPr="00134B79" w:rsidRDefault="00A8385B" w:rsidP="008636E4">
      <w:pPr>
        <w:numPr>
          <w:ilvl w:val="0"/>
          <w:numId w:val="1"/>
        </w:numPr>
        <w:ind w:left="630" w:right="-871" w:hanging="346"/>
        <w:rPr>
          <w:b/>
          <w:bCs/>
        </w:rPr>
      </w:pPr>
      <w:r w:rsidRPr="00134B79">
        <w:rPr>
          <w:b/>
          <w:bCs/>
          <w:cs/>
        </w:rPr>
        <w:lastRenderedPageBreak/>
        <w:t>ค่าเช่าภาพยนตร์ ค่าผลิตภัณฑ์ภาพยนตร์ ค่าละครและลิขสิทธิ์รอตัดจำหน่าย</w:t>
      </w:r>
    </w:p>
    <w:p w14:paraId="712ADD64" w14:textId="477F5390" w:rsidR="00A8385B" w:rsidRPr="001973B1" w:rsidRDefault="00A8385B" w:rsidP="00147A51">
      <w:pPr>
        <w:pStyle w:val="ListParagraph"/>
        <w:tabs>
          <w:tab w:val="left" w:pos="360"/>
          <w:tab w:val="left" w:pos="1440"/>
        </w:tabs>
        <w:ind w:left="360" w:right="-40"/>
        <w:jc w:val="right"/>
        <w:rPr>
          <w:sz w:val="30"/>
          <w:szCs w:val="30"/>
        </w:rPr>
      </w:pPr>
      <w:r w:rsidRPr="001973B1">
        <w:rPr>
          <w:sz w:val="30"/>
          <w:szCs w:val="30"/>
          <w:cs/>
        </w:rPr>
        <w:t xml:space="preserve">หน่วย </w:t>
      </w:r>
      <w:r w:rsidRPr="001973B1">
        <w:rPr>
          <w:sz w:val="30"/>
          <w:szCs w:val="30"/>
        </w:rPr>
        <w:t xml:space="preserve">: </w:t>
      </w:r>
      <w:r w:rsidR="00423623">
        <w:rPr>
          <w:rFonts w:hint="cs"/>
          <w:sz w:val="30"/>
          <w:szCs w:val="30"/>
          <w:cs/>
        </w:rPr>
        <w:t>พัน</w:t>
      </w:r>
      <w:r w:rsidRPr="001973B1">
        <w:rPr>
          <w:sz w:val="30"/>
          <w:szCs w:val="30"/>
          <w:cs/>
        </w:rPr>
        <w:t>บาท</w:t>
      </w:r>
    </w:p>
    <w:tbl>
      <w:tblPr>
        <w:tblW w:w="9704" w:type="dxa"/>
        <w:tblInd w:w="63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41"/>
        <w:gridCol w:w="1411"/>
        <w:gridCol w:w="1412"/>
        <w:gridCol w:w="1411"/>
        <w:gridCol w:w="1329"/>
      </w:tblGrid>
      <w:tr w:rsidR="00A8385B" w:rsidRPr="00C04077" w14:paraId="379E20AA" w14:textId="77777777" w:rsidTr="003111A8">
        <w:trPr>
          <w:trHeight w:val="340"/>
        </w:trPr>
        <w:tc>
          <w:tcPr>
            <w:tcW w:w="414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7C478E" w14:textId="77777777" w:rsidR="00A8385B" w:rsidRPr="00C04077" w:rsidRDefault="00A8385B" w:rsidP="00EC1D3A">
            <w:pPr>
              <w:tabs>
                <w:tab w:val="left" w:pos="360"/>
                <w:tab w:val="left" w:pos="900"/>
                <w:tab w:val="left" w:pos="1440"/>
              </w:tabs>
              <w:spacing w:line="216" w:lineRule="auto"/>
              <w:ind w:left="-108" w:right="-108"/>
              <w:jc w:val="center"/>
              <w:rPr>
                <w:sz w:val="30"/>
                <w:szCs w:val="30"/>
                <w:cs/>
              </w:rPr>
            </w:pPr>
            <w:r w:rsidRPr="00C04077">
              <w:rPr>
                <w:sz w:val="30"/>
                <w:szCs w:val="30"/>
                <w:cs/>
              </w:rPr>
              <w:t>รายการ</w:t>
            </w:r>
          </w:p>
        </w:tc>
        <w:tc>
          <w:tcPr>
            <w:tcW w:w="2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D1E0BC" w14:textId="77777777" w:rsidR="00A8385B" w:rsidRPr="00312EBD" w:rsidRDefault="00A8385B" w:rsidP="00EC1D3A">
            <w:pPr>
              <w:spacing w:line="216" w:lineRule="auto"/>
              <w:ind w:right="-1058" w:hanging="1008"/>
              <w:jc w:val="center"/>
              <w:rPr>
                <w:sz w:val="30"/>
                <w:szCs w:val="30"/>
                <w:cs/>
              </w:rPr>
            </w:pPr>
            <w:r w:rsidRPr="00312EBD">
              <w:rPr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A77772" w14:textId="77777777" w:rsidR="00A8385B" w:rsidRPr="00C04077" w:rsidRDefault="00A8385B" w:rsidP="00EC1D3A">
            <w:pPr>
              <w:spacing w:line="216" w:lineRule="auto"/>
              <w:ind w:right="-1058" w:hanging="1080"/>
              <w:jc w:val="center"/>
              <w:rPr>
                <w:sz w:val="30"/>
                <w:szCs w:val="30"/>
              </w:rPr>
            </w:pPr>
            <w:r w:rsidRPr="00C04077">
              <w:rPr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C630D" w:rsidRPr="00C04077" w14:paraId="51FEE4D2" w14:textId="77777777" w:rsidTr="003111A8">
        <w:trPr>
          <w:trHeight w:val="340"/>
        </w:trPr>
        <w:tc>
          <w:tcPr>
            <w:tcW w:w="41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7E1D7" w14:textId="77777777" w:rsidR="008C630D" w:rsidRPr="00C04077" w:rsidRDefault="008C630D" w:rsidP="008C630D">
            <w:pPr>
              <w:tabs>
                <w:tab w:val="left" w:pos="360"/>
                <w:tab w:val="left" w:pos="900"/>
                <w:tab w:val="left" w:pos="1440"/>
              </w:tabs>
              <w:spacing w:line="216" w:lineRule="auto"/>
              <w:ind w:right="-1058"/>
              <w:jc w:val="both"/>
              <w:rPr>
                <w:sz w:val="30"/>
                <w:szCs w:val="30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6E7FC4E7" w14:textId="666B664F" w:rsidR="008C630D" w:rsidRPr="008002BD" w:rsidRDefault="008C630D" w:rsidP="008C630D">
            <w:pPr>
              <w:spacing w:line="216" w:lineRule="auto"/>
              <w:ind w:left="-108" w:right="-108"/>
              <w:jc w:val="center"/>
              <w:rPr>
                <w:sz w:val="30"/>
                <w:szCs w:val="30"/>
              </w:rPr>
            </w:pPr>
            <w:r w:rsidRPr="00D60E45">
              <w:rPr>
                <w:color w:val="000000" w:themeColor="text1"/>
                <w:sz w:val="30"/>
                <w:szCs w:val="30"/>
                <w:cs/>
              </w:rPr>
              <w:t>3</w:t>
            </w:r>
            <w:r>
              <w:rPr>
                <w:rFonts w:hint="cs"/>
                <w:color w:val="000000" w:themeColor="text1"/>
                <w:sz w:val="30"/>
                <w:szCs w:val="30"/>
                <w:cs/>
              </w:rPr>
              <w:t>1</w:t>
            </w:r>
            <w:r w:rsidRPr="00D60E45">
              <w:rPr>
                <w:color w:val="000000" w:themeColor="text1"/>
                <w:sz w:val="30"/>
                <w:szCs w:val="30"/>
              </w:rPr>
              <w:t xml:space="preserve"> </w:t>
            </w:r>
            <w:r>
              <w:rPr>
                <w:rFonts w:hint="cs"/>
                <w:color w:val="000000" w:themeColor="text1"/>
                <w:sz w:val="30"/>
                <w:szCs w:val="30"/>
                <w:cs/>
              </w:rPr>
              <w:t>มี</w:t>
            </w:r>
            <w:r w:rsidRPr="00D60E45">
              <w:rPr>
                <w:color w:val="000000" w:themeColor="text1"/>
                <w:sz w:val="30"/>
                <w:szCs w:val="30"/>
                <w:cs/>
              </w:rPr>
              <w:t>.</w:t>
            </w:r>
            <w:r>
              <w:rPr>
                <w:rFonts w:hint="cs"/>
                <w:color w:val="000000" w:themeColor="text1"/>
                <w:sz w:val="30"/>
                <w:szCs w:val="30"/>
                <w:cs/>
              </w:rPr>
              <w:t>ค</w:t>
            </w:r>
            <w:r w:rsidRPr="00D60E45">
              <w:rPr>
                <w:color w:val="000000" w:themeColor="text1"/>
                <w:sz w:val="30"/>
                <w:szCs w:val="30"/>
                <w:cs/>
              </w:rPr>
              <w:t xml:space="preserve">. </w:t>
            </w:r>
            <w:r w:rsidRPr="00D60E45">
              <w:rPr>
                <w:color w:val="000000" w:themeColor="text1"/>
                <w:sz w:val="30"/>
                <w:szCs w:val="30"/>
              </w:rPr>
              <w:t>256</w:t>
            </w:r>
            <w:r w:rsidR="005D37AD">
              <w:rPr>
                <w:color w:val="000000" w:themeColor="text1"/>
                <w:sz w:val="30"/>
                <w:szCs w:val="30"/>
              </w:rPr>
              <w:t>8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B1BCEB" w14:textId="6FB47971" w:rsidR="008C630D" w:rsidRPr="008002BD" w:rsidRDefault="008C630D" w:rsidP="008C630D">
            <w:pPr>
              <w:spacing w:line="216" w:lineRule="auto"/>
              <w:ind w:left="-108" w:right="-108"/>
              <w:jc w:val="center"/>
              <w:rPr>
                <w:sz w:val="30"/>
                <w:szCs w:val="30"/>
              </w:rPr>
            </w:pPr>
            <w:r w:rsidRPr="0037734E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37734E">
              <w:rPr>
                <w:rFonts w:ascii="Angsana New" w:hAnsi="Angsana New" w:hint="cs"/>
                <w:sz w:val="30"/>
                <w:szCs w:val="30"/>
                <w:cs/>
              </w:rPr>
              <w:t xml:space="preserve">ธ.ค. </w:t>
            </w:r>
            <w:r w:rsidRPr="0037734E">
              <w:rPr>
                <w:rFonts w:ascii="Angsana New" w:hAnsi="Angsana New"/>
                <w:sz w:val="30"/>
                <w:szCs w:val="30"/>
              </w:rPr>
              <w:t>256</w:t>
            </w:r>
            <w:r w:rsidR="005D37AD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5BA94588" w14:textId="204A39D9" w:rsidR="008C630D" w:rsidRPr="008002BD" w:rsidRDefault="008C630D" w:rsidP="008C630D">
            <w:pPr>
              <w:spacing w:line="216" w:lineRule="auto"/>
              <w:ind w:left="-108" w:right="-108"/>
              <w:jc w:val="center"/>
              <w:rPr>
                <w:sz w:val="30"/>
                <w:szCs w:val="30"/>
              </w:rPr>
            </w:pPr>
            <w:r w:rsidRPr="00D60E45">
              <w:rPr>
                <w:color w:val="000000" w:themeColor="text1"/>
                <w:sz w:val="30"/>
                <w:szCs w:val="30"/>
                <w:cs/>
              </w:rPr>
              <w:t>3</w:t>
            </w:r>
            <w:r>
              <w:rPr>
                <w:rFonts w:hint="cs"/>
                <w:color w:val="000000" w:themeColor="text1"/>
                <w:sz w:val="30"/>
                <w:szCs w:val="30"/>
                <w:cs/>
              </w:rPr>
              <w:t>1</w:t>
            </w:r>
            <w:r w:rsidRPr="00D60E45">
              <w:rPr>
                <w:color w:val="000000" w:themeColor="text1"/>
                <w:sz w:val="30"/>
                <w:szCs w:val="30"/>
              </w:rPr>
              <w:t xml:space="preserve"> </w:t>
            </w:r>
            <w:r>
              <w:rPr>
                <w:rFonts w:hint="cs"/>
                <w:color w:val="000000" w:themeColor="text1"/>
                <w:sz w:val="30"/>
                <w:szCs w:val="30"/>
                <w:cs/>
              </w:rPr>
              <w:t>มี</w:t>
            </w:r>
            <w:r w:rsidRPr="00D60E45">
              <w:rPr>
                <w:color w:val="000000" w:themeColor="text1"/>
                <w:sz w:val="30"/>
                <w:szCs w:val="30"/>
                <w:cs/>
              </w:rPr>
              <w:t>.</w:t>
            </w:r>
            <w:r>
              <w:rPr>
                <w:rFonts w:hint="cs"/>
                <w:color w:val="000000" w:themeColor="text1"/>
                <w:sz w:val="30"/>
                <w:szCs w:val="30"/>
                <w:cs/>
              </w:rPr>
              <w:t>ค</w:t>
            </w:r>
            <w:r w:rsidRPr="00D60E45">
              <w:rPr>
                <w:color w:val="000000" w:themeColor="text1"/>
                <w:sz w:val="30"/>
                <w:szCs w:val="30"/>
                <w:cs/>
              </w:rPr>
              <w:t xml:space="preserve">. </w:t>
            </w:r>
            <w:r w:rsidRPr="00D60E45">
              <w:rPr>
                <w:color w:val="000000" w:themeColor="text1"/>
                <w:sz w:val="30"/>
                <w:szCs w:val="30"/>
              </w:rPr>
              <w:t>256</w:t>
            </w:r>
            <w:r w:rsidR="005D37AD">
              <w:rPr>
                <w:color w:val="000000" w:themeColor="text1"/>
                <w:sz w:val="30"/>
                <w:szCs w:val="30"/>
              </w:rPr>
              <w:t>8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DD5B29" w14:textId="5F0C378A" w:rsidR="008C630D" w:rsidRPr="008002BD" w:rsidRDefault="008C630D" w:rsidP="008C630D">
            <w:pPr>
              <w:spacing w:line="216" w:lineRule="auto"/>
              <w:ind w:left="-108" w:right="-108"/>
              <w:jc w:val="center"/>
              <w:rPr>
                <w:sz w:val="30"/>
                <w:szCs w:val="30"/>
              </w:rPr>
            </w:pPr>
            <w:r w:rsidRPr="0037734E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37734E">
              <w:rPr>
                <w:rFonts w:ascii="Angsana New" w:hAnsi="Angsana New" w:hint="cs"/>
                <w:sz w:val="30"/>
                <w:szCs w:val="30"/>
                <w:cs/>
              </w:rPr>
              <w:t xml:space="preserve">ธ.ค. </w:t>
            </w:r>
            <w:r w:rsidRPr="0037734E">
              <w:rPr>
                <w:rFonts w:ascii="Angsana New" w:hAnsi="Angsana New"/>
                <w:sz w:val="30"/>
                <w:szCs w:val="30"/>
              </w:rPr>
              <w:t>256</w:t>
            </w:r>
            <w:r w:rsidR="005D37AD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651D2B" w:rsidRPr="00C04077" w14:paraId="037F454D" w14:textId="77777777" w:rsidTr="003111A8">
        <w:trPr>
          <w:trHeight w:val="397"/>
        </w:trPr>
        <w:tc>
          <w:tcPr>
            <w:tcW w:w="41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BAA81D1" w14:textId="2B75FD6F" w:rsidR="00651D2B" w:rsidRPr="00C04077" w:rsidRDefault="00651D2B" w:rsidP="00651D2B">
            <w:pPr>
              <w:spacing w:line="216" w:lineRule="auto"/>
              <w:ind w:left="72" w:right="-108"/>
              <w:jc w:val="both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มูลค่า</w:t>
            </w:r>
            <w:r w:rsidRPr="00C04077">
              <w:rPr>
                <w:sz w:val="30"/>
                <w:szCs w:val="30"/>
                <w:cs/>
              </w:rPr>
              <w:t>สุทธิ</w:t>
            </w:r>
            <w:r>
              <w:rPr>
                <w:rFonts w:hint="cs"/>
                <w:sz w:val="30"/>
                <w:szCs w:val="30"/>
                <w:cs/>
              </w:rPr>
              <w:t xml:space="preserve">ตามบัญชี </w:t>
            </w:r>
            <w:r w:rsidRPr="00C04077">
              <w:rPr>
                <w:sz w:val="30"/>
                <w:szCs w:val="30"/>
                <w:cs/>
              </w:rPr>
              <w:t>ยกมา</w:t>
            </w:r>
            <w:r>
              <w:rPr>
                <w:rFonts w:hint="cs"/>
                <w:sz w:val="30"/>
                <w:szCs w:val="30"/>
                <w:cs/>
              </w:rPr>
              <w:t>ต้นงวด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14:paraId="4742EA0B" w14:textId="365A0B3F" w:rsidR="00651D2B" w:rsidRPr="00EB3D09" w:rsidRDefault="006C024D" w:rsidP="00841B9A">
            <w:pPr>
              <w:tabs>
                <w:tab w:val="decimal" w:pos="1021"/>
              </w:tabs>
              <w:spacing w:line="216" w:lineRule="auto"/>
              <w:ind w:right="-155"/>
              <w:jc w:val="both"/>
              <w:rPr>
                <w:sz w:val="30"/>
                <w:szCs w:val="30"/>
              </w:rPr>
            </w:pPr>
            <w:r w:rsidRPr="00EB3D09">
              <w:rPr>
                <w:sz w:val="30"/>
                <w:szCs w:val="30"/>
              </w:rPr>
              <w:t>2,</w:t>
            </w:r>
            <w:r w:rsidR="00C1323D">
              <w:rPr>
                <w:sz w:val="30"/>
                <w:szCs w:val="30"/>
              </w:rPr>
              <w:t>093</w:t>
            </w:r>
            <w:r w:rsidRPr="00EB3D09">
              <w:rPr>
                <w:sz w:val="30"/>
                <w:szCs w:val="30"/>
              </w:rPr>
              <w:t>,</w:t>
            </w:r>
            <w:r w:rsidR="00C1323D">
              <w:rPr>
                <w:sz w:val="30"/>
                <w:szCs w:val="30"/>
              </w:rPr>
              <w:t>407</w:t>
            </w:r>
          </w:p>
        </w:tc>
        <w:tc>
          <w:tcPr>
            <w:tcW w:w="1412" w:type="dxa"/>
            <w:tcBorders>
              <w:top w:val="nil"/>
              <w:left w:val="dashed" w:sz="4" w:space="0" w:color="auto"/>
              <w:bottom w:val="nil"/>
              <w:right w:val="dashed" w:sz="4" w:space="0" w:color="auto"/>
            </w:tcBorders>
            <w:vAlign w:val="bottom"/>
          </w:tcPr>
          <w:p w14:paraId="6D198DE5" w14:textId="6F528A2C" w:rsidR="00651D2B" w:rsidRPr="00EB3D09" w:rsidRDefault="00F37C31" w:rsidP="0026220E">
            <w:pPr>
              <w:tabs>
                <w:tab w:val="decimal" w:pos="1021"/>
              </w:tabs>
              <w:spacing w:line="216" w:lineRule="auto"/>
              <w:ind w:right="-155"/>
              <w:jc w:val="both"/>
              <w:rPr>
                <w:sz w:val="30"/>
                <w:szCs w:val="30"/>
              </w:rPr>
            </w:pPr>
            <w:r w:rsidRPr="00EB3D09">
              <w:rPr>
                <w:sz w:val="30"/>
                <w:szCs w:val="30"/>
              </w:rPr>
              <w:t>2,512,02</w:t>
            </w:r>
            <w:r w:rsidR="00EF258C">
              <w:rPr>
                <w:sz w:val="30"/>
                <w:szCs w:val="30"/>
              </w:rPr>
              <w:t>4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  <w:vAlign w:val="bottom"/>
          </w:tcPr>
          <w:p w14:paraId="08658B99" w14:textId="4C5FB391" w:rsidR="00651D2B" w:rsidRPr="00651D2B" w:rsidRDefault="009300C7" w:rsidP="00CD54A6">
            <w:pPr>
              <w:tabs>
                <w:tab w:val="decimal" w:pos="1021"/>
              </w:tabs>
              <w:spacing w:line="216" w:lineRule="auto"/>
              <w:ind w:right="-108"/>
              <w:jc w:val="both"/>
              <w:rPr>
                <w:sz w:val="30"/>
                <w:szCs w:val="30"/>
                <w:highlight w:val="yellow"/>
              </w:rPr>
            </w:pPr>
            <w:r>
              <w:rPr>
                <w:sz w:val="30"/>
                <w:szCs w:val="30"/>
              </w:rPr>
              <w:t>31</w:t>
            </w:r>
            <w:r w:rsidR="006C024D" w:rsidRPr="006C024D">
              <w:rPr>
                <w:sz w:val="30"/>
                <w:szCs w:val="30"/>
              </w:rPr>
              <w:t>,</w:t>
            </w:r>
            <w:r>
              <w:rPr>
                <w:sz w:val="30"/>
                <w:szCs w:val="30"/>
              </w:rPr>
              <w:t>641</w:t>
            </w:r>
          </w:p>
        </w:tc>
        <w:tc>
          <w:tcPr>
            <w:tcW w:w="1329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14:paraId="3AA9145F" w14:textId="563CDC9B" w:rsidR="00651D2B" w:rsidRPr="00672324" w:rsidRDefault="00F37C31" w:rsidP="00DC799F">
            <w:pPr>
              <w:tabs>
                <w:tab w:val="decimal" w:pos="964"/>
              </w:tabs>
              <w:spacing w:line="216" w:lineRule="auto"/>
              <w:ind w:right="-108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86</w:t>
            </w:r>
            <w:r w:rsidRPr="006C024D">
              <w:rPr>
                <w:sz w:val="30"/>
                <w:szCs w:val="30"/>
              </w:rPr>
              <w:t>,</w:t>
            </w:r>
            <w:r>
              <w:rPr>
                <w:sz w:val="30"/>
                <w:szCs w:val="30"/>
              </w:rPr>
              <w:t>7</w:t>
            </w:r>
            <w:r w:rsidR="00EB6701">
              <w:rPr>
                <w:sz w:val="30"/>
                <w:szCs w:val="30"/>
              </w:rPr>
              <w:t>18</w:t>
            </w:r>
          </w:p>
        </w:tc>
      </w:tr>
      <w:tr w:rsidR="00651D2B" w:rsidRPr="00C04077" w14:paraId="028237CC" w14:textId="77777777" w:rsidTr="003111A8">
        <w:trPr>
          <w:trHeight w:val="397"/>
        </w:trPr>
        <w:tc>
          <w:tcPr>
            <w:tcW w:w="41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F9C6153" w14:textId="72A4B6C5" w:rsidR="00651D2B" w:rsidRPr="00756329" w:rsidRDefault="00651D2B" w:rsidP="00651D2B">
            <w:pPr>
              <w:spacing w:line="216" w:lineRule="auto"/>
              <w:ind w:left="72" w:right="-108"/>
              <w:rPr>
                <w:sz w:val="30"/>
                <w:szCs w:val="30"/>
                <w:cs/>
              </w:rPr>
            </w:pPr>
            <w:r w:rsidRPr="00756329">
              <w:rPr>
                <w:sz w:val="30"/>
                <w:szCs w:val="30"/>
                <w:cs/>
              </w:rPr>
              <w:t>เพิ่มขึ้นระหว่าง</w:t>
            </w:r>
            <w:r w:rsidRPr="00756329">
              <w:rPr>
                <w:rFonts w:hint="cs"/>
                <w:sz w:val="30"/>
                <w:szCs w:val="30"/>
                <w:cs/>
              </w:rPr>
              <w:t>งวด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14:paraId="2D4EA9FC" w14:textId="154D9E4E" w:rsidR="00651D2B" w:rsidRPr="00EB3D09" w:rsidRDefault="00397991" w:rsidP="00841B9A">
            <w:pPr>
              <w:tabs>
                <w:tab w:val="decimal" w:pos="1021"/>
              </w:tabs>
              <w:spacing w:line="216" w:lineRule="auto"/>
              <w:ind w:right="-155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91,806</w:t>
            </w:r>
          </w:p>
        </w:tc>
        <w:tc>
          <w:tcPr>
            <w:tcW w:w="1412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14:paraId="3DDBF3B3" w14:textId="1A00461F" w:rsidR="00651D2B" w:rsidRPr="00EB3D09" w:rsidRDefault="006147D4" w:rsidP="0026220E">
            <w:pPr>
              <w:tabs>
                <w:tab w:val="decimal" w:pos="1021"/>
              </w:tabs>
              <w:spacing w:line="216" w:lineRule="auto"/>
              <w:ind w:right="-155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720</w:t>
            </w:r>
            <w:r w:rsidR="00651D2B" w:rsidRPr="00EB3D09">
              <w:rPr>
                <w:sz w:val="30"/>
                <w:szCs w:val="30"/>
              </w:rPr>
              <w:t>,</w:t>
            </w:r>
            <w:r>
              <w:rPr>
                <w:sz w:val="30"/>
                <w:szCs w:val="30"/>
              </w:rPr>
              <w:t>808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  <w:vAlign w:val="bottom"/>
          </w:tcPr>
          <w:p w14:paraId="3A20FAFC" w14:textId="452F2E3D" w:rsidR="00651D2B" w:rsidRPr="00CC3999" w:rsidRDefault="00974D39" w:rsidP="00974D39">
            <w:pPr>
              <w:tabs>
                <w:tab w:val="decimal" w:pos="737"/>
              </w:tabs>
              <w:spacing w:line="216" w:lineRule="auto"/>
              <w:ind w:left="-47" w:right="-108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329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14:paraId="1E497109" w14:textId="35B69F84" w:rsidR="00651D2B" w:rsidRPr="00672324" w:rsidRDefault="00670D36" w:rsidP="00DC799F">
            <w:pPr>
              <w:tabs>
                <w:tab w:val="decimal" w:pos="964"/>
              </w:tabs>
              <w:spacing w:line="216" w:lineRule="auto"/>
              <w:ind w:right="-108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</w:t>
            </w:r>
            <w:r w:rsidR="00651D2B" w:rsidRPr="00D5265C">
              <w:rPr>
                <w:rFonts w:hint="cs"/>
                <w:sz w:val="30"/>
                <w:szCs w:val="30"/>
                <w:cs/>
              </w:rPr>
              <w:t>,</w:t>
            </w:r>
            <w:r>
              <w:rPr>
                <w:sz w:val="30"/>
                <w:szCs w:val="30"/>
              </w:rPr>
              <w:t>86</w:t>
            </w:r>
            <w:r w:rsidR="00EF258C">
              <w:rPr>
                <w:sz w:val="30"/>
                <w:szCs w:val="30"/>
              </w:rPr>
              <w:t>2</w:t>
            </w:r>
          </w:p>
        </w:tc>
      </w:tr>
      <w:tr w:rsidR="00E96812" w:rsidRPr="00C04077" w14:paraId="5F39C19A" w14:textId="77777777" w:rsidTr="003111A8">
        <w:trPr>
          <w:trHeight w:val="397"/>
        </w:trPr>
        <w:tc>
          <w:tcPr>
            <w:tcW w:w="41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0295E6B" w14:textId="0CB806B8" w:rsidR="00E96812" w:rsidRPr="00E658D5" w:rsidRDefault="00E96812" w:rsidP="00E658D5">
            <w:pPr>
              <w:spacing w:line="216" w:lineRule="auto"/>
              <w:ind w:left="72" w:right="-108"/>
              <w:rPr>
                <w:sz w:val="30"/>
                <w:szCs w:val="30"/>
                <w:cs/>
              </w:rPr>
            </w:pPr>
            <w:r w:rsidRPr="00E96812">
              <w:rPr>
                <w:sz w:val="30"/>
                <w:szCs w:val="30"/>
                <w:cs/>
              </w:rPr>
              <w:t>รับโอนจากเงินมัดจำค่าลิขสิทธิ์ภาพยนตร์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14:paraId="6E180376" w14:textId="77777777" w:rsidR="00E96812" w:rsidRPr="00EB3D09" w:rsidRDefault="00E96812" w:rsidP="00841B9A">
            <w:pPr>
              <w:tabs>
                <w:tab w:val="decimal" w:pos="1021"/>
              </w:tabs>
              <w:spacing w:line="216" w:lineRule="auto"/>
              <w:ind w:right="-155"/>
              <w:jc w:val="both"/>
              <w:rPr>
                <w:sz w:val="30"/>
                <w:szCs w:val="30"/>
              </w:rPr>
            </w:pPr>
          </w:p>
        </w:tc>
        <w:tc>
          <w:tcPr>
            <w:tcW w:w="1412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14:paraId="2A49C8D8" w14:textId="77777777" w:rsidR="00E96812" w:rsidRPr="00EB3D09" w:rsidRDefault="00E96812" w:rsidP="0026220E">
            <w:pPr>
              <w:tabs>
                <w:tab w:val="decimal" w:pos="1021"/>
              </w:tabs>
              <w:spacing w:line="216" w:lineRule="auto"/>
              <w:ind w:right="-155"/>
              <w:jc w:val="both"/>
              <w:rPr>
                <w:sz w:val="30"/>
                <w:szCs w:val="30"/>
              </w:rPr>
            </w:pP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  <w:vAlign w:val="bottom"/>
          </w:tcPr>
          <w:p w14:paraId="6BAACD6C" w14:textId="77777777" w:rsidR="00E96812" w:rsidRPr="00CC3999" w:rsidRDefault="00E96812" w:rsidP="00CC3999">
            <w:pPr>
              <w:spacing w:line="216" w:lineRule="auto"/>
              <w:ind w:left="-47" w:right="483"/>
              <w:jc w:val="right"/>
              <w:rPr>
                <w:sz w:val="30"/>
                <w:szCs w:val="30"/>
                <w:cs/>
              </w:rPr>
            </w:pPr>
          </w:p>
        </w:tc>
        <w:tc>
          <w:tcPr>
            <w:tcW w:w="1329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14:paraId="1297A8F7" w14:textId="77777777" w:rsidR="00E96812" w:rsidRPr="0021369A" w:rsidRDefault="00E96812" w:rsidP="00DC799F">
            <w:pPr>
              <w:tabs>
                <w:tab w:val="decimal" w:pos="964"/>
              </w:tabs>
              <w:spacing w:line="216" w:lineRule="auto"/>
              <w:ind w:right="-108"/>
              <w:jc w:val="both"/>
              <w:rPr>
                <w:sz w:val="30"/>
                <w:szCs w:val="30"/>
              </w:rPr>
            </w:pPr>
          </w:p>
        </w:tc>
      </w:tr>
      <w:tr w:rsidR="00651D2B" w:rsidRPr="00C04077" w14:paraId="614211C4" w14:textId="77777777" w:rsidTr="00185DA4">
        <w:trPr>
          <w:trHeight w:val="397"/>
        </w:trPr>
        <w:tc>
          <w:tcPr>
            <w:tcW w:w="41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1D1675C" w14:textId="209A91CD" w:rsidR="00651D2B" w:rsidRPr="00C04077" w:rsidRDefault="00E96812" w:rsidP="00E96812">
            <w:pPr>
              <w:ind w:left="252" w:right="-108" w:firstLine="111"/>
              <w:jc w:val="both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และสินทรัพย์หมุนเวียนอื่น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14:paraId="19771C5A" w14:textId="686F5FAD" w:rsidR="00651D2B" w:rsidRPr="00EB3D09" w:rsidRDefault="00397991" w:rsidP="00841B9A">
            <w:pPr>
              <w:tabs>
                <w:tab w:val="decimal" w:pos="1021"/>
              </w:tabs>
              <w:spacing w:line="216" w:lineRule="auto"/>
              <w:ind w:right="-155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21,091</w:t>
            </w:r>
          </w:p>
        </w:tc>
        <w:tc>
          <w:tcPr>
            <w:tcW w:w="1412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14:paraId="098759B4" w14:textId="78374DFD" w:rsidR="00651D2B" w:rsidRPr="00EB3D09" w:rsidRDefault="0004727E" w:rsidP="0026220E">
            <w:pPr>
              <w:tabs>
                <w:tab w:val="decimal" w:pos="1021"/>
              </w:tabs>
              <w:spacing w:line="216" w:lineRule="auto"/>
              <w:ind w:right="-155"/>
              <w:jc w:val="both"/>
              <w:rPr>
                <w:sz w:val="30"/>
                <w:szCs w:val="30"/>
              </w:rPr>
            </w:pPr>
            <w:r w:rsidRPr="00EB3D09">
              <w:rPr>
                <w:sz w:val="30"/>
                <w:szCs w:val="30"/>
              </w:rPr>
              <w:t>1</w:t>
            </w:r>
            <w:r w:rsidR="006147D4">
              <w:rPr>
                <w:sz w:val="30"/>
                <w:szCs w:val="30"/>
              </w:rPr>
              <w:t>7</w:t>
            </w:r>
            <w:r w:rsidR="00651D2B" w:rsidRPr="00EB3D09">
              <w:rPr>
                <w:sz w:val="30"/>
                <w:szCs w:val="30"/>
              </w:rPr>
              <w:t>,</w:t>
            </w:r>
            <w:r w:rsidR="006147D4">
              <w:rPr>
                <w:sz w:val="30"/>
                <w:szCs w:val="30"/>
              </w:rPr>
              <w:t>479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  <w:vAlign w:val="bottom"/>
          </w:tcPr>
          <w:p w14:paraId="2888F9ED" w14:textId="724E84BB" w:rsidR="00CC3999" w:rsidRPr="00CC3999" w:rsidRDefault="004217B8" w:rsidP="004217B8">
            <w:pPr>
              <w:tabs>
                <w:tab w:val="decimal" w:pos="1021"/>
              </w:tabs>
              <w:spacing w:line="216" w:lineRule="auto"/>
              <w:ind w:right="-155"/>
              <w:jc w:val="both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20,342</w:t>
            </w:r>
          </w:p>
        </w:tc>
        <w:tc>
          <w:tcPr>
            <w:tcW w:w="1329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14:paraId="29E8C108" w14:textId="1648692B" w:rsidR="00651D2B" w:rsidRPr="00190FBB" w:rsidRDefault="00670D36" w:rsidP="004718A4">
            <w:pPr>
              <w:tabs>
                <w:tab w:val="decimal" w:pos="737"/>
              </w:tabs>
              <w:spacing w:line="216" w:lineRule="auto"/>
              <w:ind w:left="-47" w:right="-108"/>
              <w:jc w:val="both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-</w:t>
            </w:r>
          </w:p>
        </w:tc>
      </w:tr>
      <w:tr w:rsidR="00C17E57" w:rsidRPr="00C04077" w14:paraId="28F6CD74" w14:textId="77777777" w:rsidTr="00185DA4">
        <w:trPr>
          <w:trHeight w:val="397"/>
        </w:trPr>
        <w:tc>
          <w:tcPr>
            <w:tcW w:w="41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3E8F2C7" w14:textId="382D5D5C" w:rsidR="00C17E57" w:rsidRPr="00756329" w:rsidRDefault="00C17E57" w:rsidP="00C17E57">
            <w:pPr>
              <w:spacing w:line="216" w:lineRule="auto"/>
              <w:ind w:left="72" w:right="-108"/>
              <w:jc w:val="both"/>
              <w:rPr>
                <w:sz w:val="30"/>
                <w:szCs w:val="30"/>
                <w:cs/>
              </w:rPr>
            </w:pPr>
            <w:r w:rsidRPr="00756329">
              <w:rPr>
                <w:rFonts w:hint="cs"/>
                <w:sz w:val="30"/>
                <w:szCs w:val="30"/>
                <w:cs/>
              </w:rPr>
              <w:t>ค่า</w:t>
            </w:r>
            <w:r w:rsidRPr="00756329">
              <w:rPr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14:paraId="7AB6B8AC" w14:textId="2BF5B674" w:rsidR="00C17E57" w:rsidRPr="00EB3D09" w:rsidRDefault="00397991" w:rsidP="00841B9A">
            <w:pPr>
              <w:tabs>
                <w:tab w:val="decimal" w:pos="1021"/>
              </w:tabs>
              <w:spacing w:line="216" w:lineRule="auto"/>
              <w:ind w:right="-155"/>
              <w:jc w:val="both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(</w:t>
            </w:r>
            <w:r w:rsidR="000F6A19">
              <w:rPr>
                <w:sz w:val="30"/>
                <w:szCs w:val="30"/>
              </w:rPr>
              <w:t>262</w:t>
            </w:r>
            <w:r>
              <w:rPr>
                <w:sz w:val="30"/>
                <w:szCs w:val="30"/>
              </w:rPr>
              <w:t>,5</w:t>
            </w:r>
            <w:r w:rsidR="000F6A19">
              <w:rPr>
                <w:sz w:val="30"/>
                <w:szCs w:val="30"/>
              </w:rPr>
              <w:t>42</w:t>
            </w:r>
            <w:r>
              <w:rPr>
                <w:sz w:val="30"/>
                <w:szCs w:val="30"/>
              </w:rPr>
              <w:t>)</w:t>
            </w:r>
          </w:p>
        </w:tc>
        <w:tc>
          <w:tcPr>
            <w:tcW w:w="1412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14:paraId="4ED78C67" w14:textId="274A56FF" w:rsidR="00C17E57" w:rsidRPr="00EB3D09" w:rsidRDefault="00C17E57" w:rsidP="0026220E">
            <w:pPr>
              <w:tabs>
                <w:tab w:val="decimal" w:pos="1021"/>
              </w:tabs>
              <w:spacing w:line="216" w:lineRule="auto"/>
              <w:ind w:left="-47" w:right="-155"/>
              <w:jc w:val="both"/>
              <w:rPr>
                <w:sz w:val="30"/>
                <w:szCs w:val="30"/>
                <w:cs/>
              </w:rPr>
            </w:pPr>
            <w:r w:rsidRPr="00EB3D09">
              <w:rPr>
                <w:sz w:val="30"/>
                <w:szCs w:val="30"/>
              </w:rPr>
              <w:t>(1,</w:t>
            </w:r>
            <w:r w:rsidR="00C1323D">
              <w:rPr>
                <w:sz w:val="30"/>
                <w:szCs w:val="30"/>
              </w:rPr>
              <w:t>156</w:t>
            </w:r>
            <w:r w:rsidRPr="00EB3D09">
              <w:rPr>
                <w:sz w:val="30"/>
                <w:szCs w:val="30"/>
              </w:rPr>
              <w:t>,</w:t>
            </w:r>
            <w:r w:rsidR="00C1323D">
              <w:rPr>
                <w:sz w:val="30"/>
                <w:szCs w:val="30"/>
              </w:rPr>
              <w:t>90</w:t>
            </w:r>
            <w:r w:rsidR="00EF258C">
              <w:rPr>
                <w:sz w:val="30"/>
                <w:szCs w:val="30"/>
              </w:rPr>
              <w:t>4</w:t>
            </w:r>
            <w:r w:rsidRPr="00EB3D09">
              <w:rPr>
                <w:sz w:val="30"/>
                <w:szCs w:val="30"/>
              </w:rPr>
              <w:t>)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  <w:vAlign w:val="bottom"/>
          </w:tcPr>
          <w:p w14:paraId="3E32373D" w14:textId="07F4570E" w:rsidR="00C17E57" w:rsidRPr="00CC3999" w:rsidRDefault="00C65F51" w:rsidP="00CD54A6">
            <w:pPr>
              <w:tabs>
                <w:tab w:val="decimal" w:pos="1021"/>
              </w:tabs>
              <w:spacing w:line="216" w:lineRule="auto"/>
              <w:ind w:right="-108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(4,917)</w:t>
            </w:r>
          </w:p>
        </w:tc>
        <w:tc>
          <w:tcPr>
            <w:tcW w:w="1329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14:paraId="277E079D" w14:textId="004CFF50" w:rsidR="00C17E57" w:rsidRPr="00672324" w:rsidRDefault="00C17E57" w:rsidP="00DC799F">
            <w:pPr>
              <w:tabs>
                <w:tab w:val="decimal" w:pos="964"/>
              </w:tabs>
              <w:spacing w:line="216" w:lineRule="auto"/>
              <w:ind w:right="-108"/>
              <w:jc w:val="both"/>
              <w:rPr>
                <w:sz w:val="30"/>
                <w:szCs w:val="30"/>
              </w:rPr>
            </w:pPr>
            <w:r w:rsidRPr="006123D0">
              <w:rPr>
                <w:sz w:val="30"/>
                <w:szCs w:val="30"/>
              </w:rPr>
              <w:t>(</w:t>
            </w:r>
            <w:r w:rsidR="00670D36">
              <w:rPr>
                <w:sz w:val="30"/>
                <w:szCs w:val="30"/>
              </w:rPr>
              <w:t>57</w:t>
            </w:r>
            <w:r>
              <w:rPr>
                <w:sz w:val="30"/>
                <w:szCs w:val="30"/>
              </w:rPr>
              <w:t>,</w:t>
            </w:r>
            <w:r w:rsidR="0009615B">
              <w:rPr>
                <w:rFonts w:hint="cs"/>
                <w:sz w:val="30"/>
                <w:szCs w:val="30"/>
                <w:cs/>
              </w:rPr>
              <w:t>9</w:t>
            </w:r>
            <w:r w:rsidR="00670D36">
              <w:rPr>
                <w:sz w:val="30"/>
                <w:szCs w:val="30"/>
              </w:rPr>
              <w:t>39</w:t>
            </w:r>
            <w:r w:rsidRPr="006123D0">
              <w:rPr>
                <w:sz w:val="30"/>
                <w:szCs w:val="30"/>
              </w:rPr>
              <w:t>)</w:t>
            </w:r>
          </w:p>
        </w:tc>
      </w:tr>
      <w:tr w:rsidR="00185DA4" w:rsidRPr="00C04077" w14:paraId="11659864" w14:textId="77777777" w:rsidTr="00185DA4">
        <w:trPr>
          <w:trHeight w:val="397"/>
        </w:trPr>
        <w:tc>
          <w:tcPr>
            <w:tcW w:w="41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CE5FDB" w14:textId="4FE0A594" w:rsidR="00185DA4" w:rsidRPr="00756329" w:rsidRDefault="00F0560C" w:rsidP="00C17E57">
            <w:pPr>
              <w:spacing w:line="216" w:lineRule="auto"/>
              <w:ind w:left="72" w:right="-108"/>
              <w:jc w:val="both"/>
              <w:rPr>
                <w:rFonts w:hint="cs"/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ลดลงจากค่าเผื่อการด้อยค่าของละคร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bottom"/>
          </w:tcPr>
          <w:p w14:paraId="7F403C1B" w14:textId="0D3F31E7" w:rsidR="00185DA4" w:rsidRDefault="000F6A19" w:rsidP="00841B9A">
            <w:pPr>
              <w:tabs>
                <w:tab w:val="decimal" w:pos="1021"/>
              </w:tabs>
              <w:spacing w:line="216" w:lineRule="auto"/>
              <w:ind w:right="-155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(83,988)</w:t>
            </w:r>
          </w:p>
        </w:tc>
        <w:tc>
          <w:tcPr>
            <w:tcW w:w="1412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14:paraId="5E4ED90F" w14:textId="409D0B60" w:rsidR="00185DA4" w:rsidRPr="00EB3D09" w:rsidRDefault="005322E4" w:rsidP="005322E4">
            <w:pPr>
              <w:tabs>
                <w:tab w:val="decimal" w:pos="737"/>
              </w:tabs>
              <w:spacing w:line="216" w:lineRule="auto"/>
              <w:ind w:left="-47" w:right="-108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  <w:vAlign w:val="bottom"/>
          </w:tcPr>
          <w:p w14:paraId="11E9FB07" w14:textId="63CA320C" w:rsidR="00185DA4" w:rsidRDefault="005322E4" w:rsidP="005322E4">
            <w:pPr>
              <w:tabs>
                <w:tab w:val="decimal" w:pos="737"/>
              </w:tabs>
              <w:spacing w:line="216" w:lineRule="auto"/>
              <w:ind w:left="-47" w:right="-108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329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14:paraId="58500891" w14:textId="5EEEDDD5" w:rsidR="00185DA4" w:rsidRPr="006123D0" w:rsidRDefault="005322E4" w:rsidP="005322E4">
            <w:pPr>
              <w:tabs>
                <w:tab w:val="decimal" w:pos="737"/>
              </w:tabs>
              <w:spacing w:line="216" w:lineRule="auto"/>
              <w:ind w:left="-47" w:right="-108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</w:tr>
      <w:tr w:rsidR="00C17E57" w:rsidRPr="00C04077" w14:paraId="240D526A" w14:textId="77777777" w:rsidTr="00AD2B86">
        <w:trPr>
          <w:trHeight w:val="397"/>
        </w:trPr>
        <w:tc>
          <w:tcPr>
            <w:tcW w:w="41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F34B68E" w14:textId="791D5822" w:rsidR="00C17E57" w:rsidRPr="00C04077" w:rsidRDefault="00C17E57" w:rsidP="00C17E57">
            <w:pPr>
              <w:spacing w:line="216" w:lineRule="auto"/>
              <w:ind w:left="72" w:right="-108"/>
              <w:jc w:val="both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มูลค่า</w:t>
            </w:r>
            <w:r w:rsidRPr="00C04077">
              <w:rPr>
                <w:sz w:val="30"/>
                <w:szCs w:val="30"/>
                <w:cs/>
              </w:rPr>
              <w:t>สุทธิ</w:t>
            </w:r>
            <w:r>
              <w:rPr>
                <w:rFonts w:hint="cs"/>
                <w:sz w:val="30"/>
                <w:szCs w:val="30"/>
                <w:cs/>
              </w:rPr>
              <w:t xml:space="preserve">ตามบัญชี </w:t>
            </w:r>
            <w:r w:rsidRPr="00C04077">
              <w:rPr>
                <w:sz w:val="30"/>
                <w:szCs w:val="30"/>
                <w:cs/>
              </w:rPr>
              <w:t>ยก</w:t>
            </w:r>
            <w:r>
              <w:rPr>
                <w:rFonts w:hint="cs"/>
                <w:sz w:val="30"/>
                <w:szCs w:val="30"/>
                <w:cs/>
              </w:rPr>
              <w:t>ไปปลายงวด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14:paraId="444C3024" w14:textId="4CFF5491" w:rsidR="00C17E57" w:rsidRPr="00EB3D09" w:rsidRDefault="00397991" w:rsidP="00841B9A">
            <w:pPr>
              <w:tabs>
                <w:tab w:val="decimal" w:pos="1021"/>
              </w:tabs>
              <w:spacing w:line="216" w:lineRule="auto"/>
              <w:ind w:right="-155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1,859,774</w:t>
            </w:r>
          </w:p>
        </w:tc>
        <w:tc>
          <w:tcPr>
            <w:tcW w:w="1412" w:type="dxa"/>
            <w:tcBorders>
              <w:top w:val="single" w:sz="4" w:space="0" w:color="auto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14:paraId="39DFA4A7" w14:textId="03CA5912" w:rsidR="00C17E57" w:rsidRPr="00EB3D09" w:rsidRDefault="00C17E57" w:rsidP="0026220E">
            <w:pPr>
              <w:tabs>
                <w:tab w:val="decimal" w:pos="1021"/>
              </w:tabs>
              <w:spacing w:line="216" w:lineRule="auto"/>
              <w:ind w:right="-155"/>
              <w:jc w:val="both"/>
              <w:rPr>
                <w:sz w:val="30"/>
                <w:szCs w:val="30"/>
              </w:rPr>
            </w:pPr>
            <w:r w:rsidRPr="00EB3D09">
              <w:rPr>
                <w:sz w:val="30"/>
                <w:szCs w:val="30"/>
              </w:rPr>
              <w:t>2,</w:t>
            </w:r>
            <w:r w:rsidR="00C1323D">
              <w:rPr>
                <w:sz w:val="30"/>
                <w:szCs w:val="30"/>
              </w:rPr>
              <w:t>093</w:t>
            </w:r>
            <w:r w:rsidRPr="00EB3D09">
              <w:rPr>
                <w:sz w:val="30"/>
                <w:szCs w:val="30"/>
              </w:rPr>
              <w:t>,</w:t>
            </w:r>
            <w:r w:rsidR="00C1323D">
              <w:rPr>
                <w:sz w:val="30"/>
                <w:szCs w:val="30"/>
              </w:rPr>
              <w:t>40</w:t>
            </w:r>
            <w:r w:rsidR="00A3731E">
              <w:rPr>
                <w:sz w:val="30"/>
                <w:szCs w:val="30"/>
              </w:rPr>
              <w:t>7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  <w:vAlign w:val="bottom"/>
          </w:tcPr>
          <w:p w14:paraId="53BC70C2" w14:textId="50BBEC87" w:rsidR="00C17E57" w:rsidRPr="00CC3999" w:rsidRDefault="00C65F51" w:rsidP="00CD54A6">
            <w:pPr>
              <w:tabs>
                <w:tab w:val="decimal" w:pos="1021"/>
              </w:tabs>
              <w:spacing w:line="216" w:lineRule="auto"/>
              <w:ind w:right="-108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47,066</w:t>
            </w:r>
          </w:p>
        </w:tc>
        <w:tc>
          <w:tcPr>
            <w:tcW w:w="1329" w:type="dxa"/>
            <w:tcBorders>
              <w:top w:val="single" w:sz="4" w:space="0" w:color="auto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14:paraId="7F3EB75C" w14:textId="1387557E" w:rsidR="00C17E57" w:rsidRPr="00672324" w:rsidRDefault="00670D36" w:rsidP="00DC799F">
            <w:pPr>
              <w:tabs>
                <w:tab w:val="decimal" w:pos="964"/>
              </w:tabs>
              <w:spacing w:line="216" w:lineRule="auto"/>
              <w:ind w:right="-108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31</w:t>
            </w:r>
            <w:r w:rsidR="00C17E57" w:rsidRPr="006123D0">
              <w:rPr>
                <w:sz w:val="30"/>
                <w:szCs w:val="30"/>
              </w:rPr>
              <w:t>,</w:t>
            </w:r>
            <w:r>
              <w:rPr>
                <w:sz w:val="30"/>
                <w:szCs w:val="30"/>
              </w:rPr>
              <w:t>641</w:t>
            </w:r>
          </w:p>
        </w:tc>
      </w:tr>
      <w:tr w:rsidR="00C17E57" w:rsidRPr="00C04077" w14:paraId="45F33447" w14:textId="77777777" w:rsidTr="003111A8">
        <w:trPr>
          <w:trHeight w:val="397"/>
        </w:trPr>
        <w:tc>
          <w:tcPr>
            <w:tcW w:w="41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3A60F2B" w14:textId="0C95B7F7" w:rsidR="00C17E57" w:rsidRPr="00D5265C" w:rsidRDefault="00C17E57" w:rsidP="00C17E57">
            <w:pPr>
              <w:ind w:left="278" w:right="-108" w:hanging="238"/>
              <w:jc w:val="both"/>
              <w:rPr>
                <w:sz w:val="30"/>
                <w:szCs w:val="30"/>
                <w:cs/>
              </w:rPr>
            </w:pPr>
            <w:r w:rsidRPr="00C04077">
              <w:rPr>
                <w:sz w:val="30"/>
                <w:szCs w:val="30"/>
                <w:u w:val="single"/>
                <w:cs/>
              </w:rPr>
              <w:t>หัก</w:t>
            </w:r>
            <w:r w:rsidRPr="0008697E">
              <w:rPr>
                <w:sz w:val="30"/>
                <w:szCs w:val="30"/>
                <w:cs/>
              </w:rPr>
              <w:t xml:space="preserve"> </w:t>
            </w:r>
            <w:r w:rsidRPr="00D5265C">
              <w:rPr>
                <w:rFonts w:hint="cs"/>
                <w:sz w:val="30"/>
                <w:szCs w:val="30"/>
                <w:cs/>
              </w:rPr>
              <w:t>ค่าเผื่อการด้อยค่าของละคร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bottom"/>
          </w:tcPr>
          <w:p w14:paraId="74A0D7B5" w14:textId="647DC1C9" w:rsidR="00C17E57" w:rsidRPr="00EB3D09" w:rsidRDefault="00397991" w:rsidP="00397991">
            <w:pPr>
              <w:tabs>
                <w:tab w:val="decimal" w:pos="737"/>
              </w:tabs>
              <w:spacing w:line="216" w:lineRule="auto"/>
              <w:ind w:left="-47" w:right="-108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412" w:type="dxa"/>
            <w:tcBorders>
              <w:top w:val="nil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803AF4" w14:textId="63C3B0A8" w:rsidR="00C17E57" w:rsidRPr="00EB3D09" w:rsidRDefault="00C17E57" w:rsidP="0026220E">
            <w:pPr>
              <w:tabs>
                <w:tab w:val="decimal" w:pos="1021"/>
              </w:tabs>
              <w:spacing w:line="216" w:lineRule="auto"/>
              <w:ind w:left="-144" w:right="-155"/>
              <w:jc w:val="both"/>
              <w:rPr>
                <w:sz w:val="30"/>
                <w:szCs w:val="30"/>
              </w:rPr>
            </w:pPr>
            <w:r w:rsidRPr="00EB3D09">
              <w:rPr>
                <w:rFonts w:hint="cs"/>
                <w:sz w:val="30"/>
                <w:szCs w:val="30"/>
                <w:cs/>
              </w:rPr>
              <w:t>(83,98</w:t>
            </w:r>
            <w:r w:rsidRPr="00EB3D09">
              <w:rPr>
                <w:sz w:val="30"/>
                <w:szCs w:val="30"/>
              </w:rPr>
              <w:t>8</w:t>
            </w:r>
            <w:r w:rsidRPr="00EB3D09">
              <w:rPr>
                <w:rFonts w:hint="cs"/>
                <w:sz w:val="30"/>
                <w:szCs w:val="30"/>
                <w:cs/>
              </w:rPr>
              <w:t>)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  <w:vAlign w:val="bottom"/>
          </w:tcPr>
          <w:p w14:paraId="27629AC1" w14:textId="546DCB56" w:rsidR="00C17E57" w:rsidRPr="00CC3999" w:rsidRDefault="00C65F51" w:rsidP="00CD54A6">
            <w:pPr>
              <w:tabs>
                <w:tab w:val="decimal" w:pos="737"/>
              </w:tabs>
              <w:spacing w:line="216" w:lineRule="auto"/>
              <w:ind w:left="-47" w:right="-108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329" w:type="dxa"/>
            <w:tcBorders>
              <w:top w:val="nil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D7981C" w14:textId="77777777" w:rsidR="00C17E57" w:rsidRPr="00312EBD" w:rsidRDefault="00C17E57" w:rsidP="004718A4">
            <w:pPr>
              <w:tabs>
                <w:tab w:val="decimal" w:pos="737"/>
              </w:tabs>
              <w:spacing w:line="216" w:lineRule="auto"/>
              <w:ind w:left="-47" w:right="-108"/>
              <w:jc w:val="both"/>
              <w:rPr>
                <w:sz w:val="30"/>
                <w:szCs w:val="30"/>
              </w:rPr>
            </w:pPr>
            <w:r w:rsidRPr="006123D0">
              <w:rPr>
                <w:sz w:val="30"/>
                <w:szCs w:val="30"/>
              </w:rPr>
              <w:t>-</w:t>
            </w:r>
          </w:p>
        </w:tc>
      </w:tr>
      <w:tr w:rsidR="00C17E57" w:rsidRPr="00C04077" w14:paraId="6A607C1A" w14:textId="77777777" w:rsidTr="003111A8">
        <w:trPr>
          <w:trHeight w:val="397"/>
        </w:trPr>
        <w:tc>
          <w:tcPr>
            <w:tcW w:w="41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E2953EC" w14:textId="05C277B4" w:rsidR="00C17E57" w:rsidRPr="00C04077" w:rsidRDefault="00C17E57" w:rsidP="00C17E57">
            <w:pPr>
              <w:spacing w:line="216" w:lineRule="auto"/>
              <w:ind w:left="72" w:right="-108"/>
              <w:jc w:val="both"/>
              <w:rPr>
                <w:sz w:val="30"/>
                <w:szCs w:val="30"/>
              </w:rPr>
            </w:pPr>
            <w:r w:rsidRPr="00C04077">
              <w:rPr>
                <w:sz w:val="30"/>
                <w:szCs w:val="30"/>
                <w:cs/>
              </w:rPr>
              <w:t xml:space="preserve">ค่าเช่าภาพยนตร์ ค่าผลิตภัณฑ์ภาพยนตร์ 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14:paraId="32854D31" w14:textId="77777777" w:rsidR="00C17E57" w:rsidRPr="00EB3D09" w:rsidRDefault="00C17E57" w:rsidP="00841B9A">
            <w:pPr>
              <w:tabs>
                <w:tab w:val="decimal" w:pos="1021"/>
              </w:tabs>
              <w:spacing w:line="216" w:lineRule="auto"/>
              <w:ind w:right="-155"/>
              <w:jc w:val="both"/>
              <w:rPr>
                <w:sz w:val="30"/>
                <w:szCs w:val="30"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14:paraId="3EEF1D14" w14:textId="77777777" w:rsidR="00C17E57" w:rsidRPr="00EB3D09" w:rsidRDefault="00C17E57" w:rsidP="0026220E">
            <w:pPr>
              <w:tabs>
                <w:tab w:val="decimal" w:pos="1021"/>
              </w:tabs>
              <w:spacing w:line="216" w:lineRule="auto"/>
              <w:ind w:right="-155"/>
              <w:jc w:val="both"/>
              <w:rPr>
                <w:sz w:val="30"/>
                <w:szCs w:val="30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  <w:vAlign w:val="bottom"/>
          </w:tcPr>
          <w:p w14:paraId="763B5EA8" w14:textId="77777777" w:rsidR="00C17E57" w:rsidRPr="00CC3999" w:rsidRDefault="00C17E57" w:rsidP="00C17E57">
            <w:pPr>
              <w:tabs>
                <w:tab w:val="decimal" w:pos="1191"/>
              </w:tabs>
              <w:spacing w:line="216" w:lineRule="auto"/>
              <w:ind w:left="-144" w:right="-136"/>
              <w:jc w:val="both"/>
              <w:rPr>
                <w:sz w:val="30"/>
                <w:szCs w:val="30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14:paraId="5EAB3D6E" w14:textId="77777777" w:rsidR="00C17E57" w:rsidRPr="00672324" w:rsidRDefault="00C17E57" w:rsidP="00DC799F">
            <w:pPr>
              <w:tabs>
                <w:tab w:val="decimal" w:pos="964"/>
              </w:tabs>
              <w:spacing w:line="216" w:lineRule="auto"/>
              <w:ind w:left="-144" w:right="-108"/>
              <w:jc w:val="both"/>
              <w:rPr>
                <w:sz w:val="30"/>
                <w:szCs w:val="30"/>
              </w:rPr>
            </w:pPr>
          </w:p>
        </w:tc>
      </w:tr>
      <w:tr w:rsidR="00C17E57" w:rsidRPr="00C04077" w14:paraId="63DED493" w14:textId="77777777" w:rsidTr="003111A8">
        <w:trPr>
          <w:trHeight w:val="397"/>
        </w:trPr>
        <w:tc>
          <w:tcPr>
            <w:tcW w:w="41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85D4CE" w14:textId="5889079C" w:rsidR="00C17E57" w:rsidRPr="00C04077" w:rsidRDefault="00C17E57" w:rsidP="00C17E57">
            <w:pPr>
              <w:ind w:left="252" w:right="-108"/>
              <w:jc w:val="both"/>
              <w:rPr>
                <w:sz w:val="30"/>
                <w:szCs w:val="30"/>
              </w:rPr>
            </w:pPr>
            <w:r w:rsidRPr="00C04077">
              <w:rPr>
                <w:sz w:val="30"/>
                <w:szCs w:val="30"/>
                <w:cs/>
              </w:rPr>
              <w:t>ค่าละครและลิขสิทธิ์รอตัด</w:t>
            </w:r>
            <w:r>
              <w:rPr>
                <w:rFonts w:hint="cs"/>
                <w:sz w:val="30"/>
                <w:szCs w:val="30"/>
                <w:cs/>
              </w:rPr>
              <w:t>จำหน่าย</w:t>
            </w:r>
            <w:r w:rsidRPr="00C04077">
              <w:rPr>
                <w:sz w:val="30"/>
                <w:szCs w:val="30"/>
                <w:cs/>
              </w:rPr>
              <w:t xml:space="preserve"> </w:t>
            </w:r>
            <w:r w:rsidRPr="00C04077">
              <w:rPr>
                <w:sz w:val="30"/>
                <w:szCs w:val="30"/>
              </w:rPr>
              <w:t>-</w:t>
            </w:r>
            <w:r w:rsidRPr="00C04077">
              <w:rPr>
                <w:sz w:val="30"/>
                <w:szCs w:val="30"/>
                <w:cs/>
              </w:rPr>
              <w:t xml:space="preserve"> สุทธิ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bottom"/>
          </w:tcPr>
          <w:p w14:paraId="334190C5" w14:textId="1E69CFCE" w:rsidR="00C17E57" w:rsidRPr="00EB3D09" w:rsidRDefault="00397991" w:rsidP="00841B9A">
            <w:pPr>
              <w:tabs>
                <w:tab w:val="decimal" w:pos="1021"/>
              </w:tabs>
              <w:spacing w:line="216" w:lineRule="auto"/>
              <w:ind w:right="-155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1,859,774</w:t>
            </w:r>
          </w:p>
        </w:tc>
        <w:tc>
          <w:tcPr>
            <w:tcW w:w="1412" w:type="dxa"/>
            <w:tcBorders>
              <w:top w:val="nil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5B964D" w14:textId="2763EF8D" w:rsidR="00C17E57" w:rsidRPr="00EB3D09" w:rsidRDefault="00C17E57" w:rsidP="0026220E">
            <w:pPr>
              <w:tabs>
                <w:tab w:val="decimal" w:pos="1021"/>
              </w:tabs>
              <w:spacing w:line="216" w:lineRule="auto"/>
              <w:ind w:right="-155"/>
              <w:jc w:val="both"/>
              <w:rPr>
                <w:sz w:val="30"/>
                <w:szCs w:val="30"/>
              </w:rPr>
            </w:pPr>
            <w:r w:rsidRPr="00EB3D09">
              <w:rPr>
                <w:sz w:val="30"/>
                <w:szCs w:val="30"/>
              </w:rPr>
              <w:t>2,</w:t>
            </w:r>
            <w:r w:rsidR="00C1323D">
              <w:rPr>
                <w:sz w:val="30"/>
                <w:szCs w:val="30"/>
              </w:rPr>
              <w:t>009,41</w:t>
            </w:r>
            <w:r w:rsidR="00A3731E">
              <w:rPr>
                <w:sz w:val="30"/>
                <w:szCs w:val="30"/>
              </w:rPr>
              <w:t>9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  <w:vAlign w:val="bottom"/>
          </w:tcPr>
          <w:p w14:paraId="55A205C7" w14:textId="2DAE82E3" w:rsidR="00C17E57" w:rsidRPr="00CC3999" w:rsidRDefault="00C65F51" w:rsidP="00561111">
            <w:pPr>
              <w:tabs>
                <w:tab w:val="decimal" w:pos="1021"/>
              </w:tabs>
              <w:spacing w:line="216" w:lineRule="auto"/>
              <w:ind w:right="-108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47,066</w:t>
            </w:r>
          </w:p>
        </w:tc>
        <w:tc>
          <w:tcPr>
            <w:tcW w:w="1329" w:type="dxa"/>
            <w:tcBorders>
              <w:top w:val="nil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C47C3C" w14:textId="6C715C69" w:rsidR="00C17E57" w:rsidRPr="00672324" w:rsidRDefault="00DC799F" w:rsidP="00DC799F">
            <w:pPr>
              <w:tabs>
                <w:tab w:val="decimal" w:pos="964"/>
              </w:tabs>
              <w:spacing w:line="216" w:lineRule="auto"/>
              <w:ind w:right="-108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31</w:t>
            </w:r>
            <w:r w:rsidR="00C17E57" w:rsidRPr="0021369A">
              <w:rPr>
                <w:sz w:val="30"/>
                <w:szCs w:val="30"/>
              </w:rPr>
              <w:t>,</w:t>
            </w:r>
            <w:r>
              <w:rPr>
                <w:sz w:val="30"/>
                <w:szCs w:val="30"/>
              </w:rPr>
              <w:t>641</w:t>
            </w:r>
          </w:p>
        </w:tc>
      </w:tr>
    </w:tbl>
    <w:p w14:paraId="4E67284A" w14:textId="77777777" w:rsidR="00A44FC5" w:rsidRPr="006147D4" w:rsidRDefault="00A44FC5">
      <w:pPr>
        <w:rPr>
          <w:rFonts w:ascii="Angsana New" w:hAnsi="Angsana New"/>
          <w:cs/>
        </w:rPr>
      </w:pPr>
    </w:p>
    <w:p w14:paraId="770F9BA8" w14:textId="5FA76268" w:rsidR="003872AF" w:rsidRDefault="003872AF" w:rsidP="008636E4">
      <w:pPr>
        <w:numPr>
          <w:ilvl w:val="0"/>
          <w:numId w:val="1"/>
        </w:numPr>
        <w:ind w:left="630" w:right="-871" w:hanging="346"/>
        <w:rPr>
          <w:rFonts w:ascii="Angsana New" w:hAnsi="Angsana New"/>
          <w:b/>
          <w:bCs/>
        </w:rPr>
      </w:pPr>
      <w:r>
        <w:rPr>
          <w:rFonts w:ascii="Angsana New" w:hAnsi="Angsana New" w:hint="cs"/>
          <w:b/>
          <w:bCs/>
          <w:cs/>
        </w:rPr>
        <w:t>สินทรัพย์ไม่หมุนเวียนอื่น</w:t>
      </w:r>
    </w:p>
    <w:p w14:paraId="2CD36CA6" w14:textId="77777777" w:rsidR="003872AF" w:rsidRPr="00421C52" w:rsidRDefault="003872AF" w:rsidP="00147A51">
      <w:pPr>
        <w:tabs>
          <w:tab w:val="left" w:pos="392"/>
          <w:tab w:val="left" w:pos="900"/>
          <w:tab w:val="left" w:pos="1440"/>
        </w:tabs>
        <w:ind w:right="-26"/>
        <w:jc w:val="right"/>
        <w:rPr>
          <w:rFonts w:ascii="Angsana New" w:hAnsi="Angsana New"/>
        </w:rPr>
      </w:pPr>
      <w:r w:rsidRPr="00421C52">
        <w:rPr>
          <w:rFonts w:ascii="Angsana New" w:hAnsi="Angsana New" w:hint="cs"/>
          <w:cs/>
        </w:rPr>
        <w:t xml:space="preserve">                                                                                                                                                           หน่วย </w:t>
      </w:r>
      <w:r w:rsidRPr="00421C52">
        <w:rPr>
          <w:rFonts w:ascii="Angsana New" w:hAnsi="Angsana New"/>
        </w:rPr>
        <w:t xml:space="preserve">: </w:t>
      </w:r>
      <w:r w:rsidRPr="00421C52">
        <w:rPr>
          <w:rFonts w:ascii="Angsana New" w:hAnsi="Angsana New" w:hint="cs"/>
          <w:cs/>
        </w:rPr>
        <w:t>พัน</w:t>
      </w:r>
      <w:r w:rsidRPr="00421C52">
        <w:rPr>
          <w:rFonts w:ascii="Angsana New" w:hAnsi="Angsana New"/>
          <w:cs/>
        </w:rPr>
        <w:t>บาท</w:t>
      </w:r>
    </w:p>
    <w:tbl>
      <w:tblPr>
        <w:tblW w:w="9659" w:type="dxa"/>
        <w:tblInd w:w="65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51"/>
        <w:gridCol w:w="1391"/>
        <w:gridCol w:w="1411"/>
        <w:gridCol w:w="1410"/>
        <w:gridCol w:w="1296"/>
      </w:tblGrid>
      <w:tr w:rsidR="003872AF" w:rsidRPr="008F3EDE" w14:paraId="36163336" w14:textId="77777777" w:rsidTr="003A537A">
        <w:trPr>
          <w:trHeight w:hRule="exact" w:val="397"/>
        </w:trPr>
        <w:tc>
          <w:tcPr>
            <w:tcW w:w="415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FBF672" w14:textId="77777777" w:rsidR="003872AF" w:rsidRPr="008F3EDE" w:rsidRDefault="003872AF" w:rsidP="003872AF">
            <w:pPr>
              <w:spacing w:line="216" w:lineRule="auto"/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8F3EDE">
              <w:rPr>
                <w:rFonts w:ascii="Angsana New" w:hAnsi="Angsana New" w:cs="Angsana New"/>
                <w:cs/>
              </w:rPr>
              <w:t>รายการ</w:t>
            </w:r>
          </w:p>
        </w:tc>
        <w:tc>
          <w:tcPr>
            <w:tcW w:w="28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A3A98" w14:textId="77777777" w:rsidR="003872AF" w:rsidRPr="008F3EDE" w:rsidRDefault="003872AF" w:rsidP="003872AF">
            <w:pPr>
              <w:spacing w:line="216" w:lineRule="auto"/>
              <w:ind w:right="-1058" w:hanging="1008"/>
              <w:jc w:val="center"/>
              <w:rPr>
                <w:rFonts w:ascii="Angsana New" w:hAnsi="Angsana New" w:cs="Angsana New"/>
              </w:rPr>
            </w:pPr>
            <w:r w:rsidRPr="008F3EDE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6C87C" w14:textId="77777777" w:rsidR="003872AF" w:rsidRPr="008F3EDE" w:rsidRDefault="003872AF" w:rsidP="003872AF">
            <w:pPr>
              <w:spacing w:line="216" w:lineRule="auto"/>
              <w:ind w:right="-1058" w:hanging="1080"/>
              <w:jc w:val="center"/>
              <w:rPr>
                <w:rFonts w:ascii="Angsana New" w:hAnsi="Angsana New" w:cs="Angsana New"/>
                <w:cs/>
              </w:rPr>
            </w:pPr>
            <w:r w:rsidRPr="008F3EDE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8C630D" w:rsidRPr="008F3EDE" w14:paraId="47B34294" w14:textId="77777777" w:rsidTr="003A537A">
        <w:trPr>
          <w:trHeight w:hRule="exact" w:val="397"/>
        </w:trPr>
        <w:tc>
          <w:tcPr>
            <w:tcW w:w="41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76341" w14:textId="77777777" w:rsidR="008C630D" w:rsidRPr="008F3EDE" w:rsidRDefault="008C630D" w:rsidP="008C630D">
            <w:pPr>
              <w:tabs>
                <w:tab w:val="left" w:pos="360"/>
                <w:tab w:val="left" w:pos="900"/>
                <w:tab w:val="left" w:pos="1440"/>
              </w:tabs>
              <w:spacing w:line="216" w:lineRule="auto"/>
              <w:ind w:right="-1058"/>
              <w:rPr>
                <w:rFonts w:ascii="Angsana New" w:hAnsi="Angsana New" w:cs="Angsana New"/>
              </w:rPr>
            </w:pP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726776C6" w14:textId="2905BA3A" w:rsidR="008C630D" w:rsidRPr="008F3EDE" w:rsidRDefault="008C630D" w:rsidP="008C630D">
            <w:pPr>
              <w:ind w:left="-108" w:right="-108"/>
              <w:jc w:val="center"/>
              <w:rPr>
                <w:rFonts w:ascii="Angsana New" w:hAnsi="Angsana New" w:cs="Angsana New"/>
              </w:rPr>
            </w:pPr>
            <w:r w:rsidRPr="008F3EDE">
              <w:rPr>
                <w:rFonts w:ascii="Angsana New" w:hAnsi="Angsana New" w:cs="Angsana New"/>
                <w:color w:val="000000" w:themeColor="text1"/>
                <w:cs/>
              </w:rPr>
              <w:t>31</w:t>
            </w:r>
            <w:r w:rsidRPr="008F3EDE">
              <w:rPr>
                <w:rFonts w:ascii="Angsana New" w:hAnsi="Angsana New" w:cs="Angsana New"/>
                <w:color w:val="000000" w:themeColor="text1"/>
              </w:rPr>
              <w:t xml:space="preserve"> </w:t>
            </w:r>
            <w:r w:rsidRPr="008F3EDE">
              <w:rPr>
                <w:rFonts w:ascii="Angsana New" w:hAnsi="Angsana New" w:cs="Angsana New"/>
                <w:color w:val="000000" w:themeColor="text1"/>
                <w:cs/>
              </w:rPr>
              <w:t xml:space="preserve">มี.ค. </w:t>
            </w:r>
            <w:r w:rsidRPr="008F3EDE">
              <w:rPr>
                <w:rFonts w:ascii="Angsana New" w:hAnsi="Angsana New" w:cs="Angsana New"/>
                <w:color w:val="000000" w:themeColor="text1"/>
              </w:rPr>
              <w:t>256</w:t>
            </w:r>
            <w:r w:rsidR="00AC1586">
              <w:rPr>
                <w:rFonts w:ascii="Angsana New" w:hAnsi="Angsana New" w:cs="Angsana New"/>
                <w:color w:val="000000" w:themeColor="text1"/>
              </w:rPr>
              <w:t>8</w:t>
            </w:r>
          </w:p>
        </w:tc>
        <w:tc>
          <w:tcPr>
            <w:tcW w:w="1411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472AF" w14:textId="59DA0D9E" w:rsidR="008C630D" w:rsidRPr="008F3EDE" w:rsidRDefault="008C630D" w:rsidP="008C630D">
            <w:pPr>
              <w:ind w:left="-108" w:right="-95"/>
              <w:jc w:val="center"/>
              <w:rPr>
                <w:rFonts w:ascii="Angsana New" w:hAnsi="Angsana New" w:cs="Angsana New"/>
              </w:rPr>
            </w:pPr>
            <w:r w:rsidRPr="008F3EDE">
              <w:rPr>
                <w:rFonts w:ascii="Angsana New" w:hAnsi="Angsana New" w:cs="Angsana New"/>
              </w:rPr>
              <w:t xml:space="preserve">31 </w:t>
            </w:r>
            <w:r w:rsidRPr="008F3EDE">
              <w:rPr>
                <w:rFonts w:ascii="Angsana New" w:hAnsi="Angsana New" w:cs="Angsana New"/>
                <w:cs/>
              </w:rPr>
              <w:t xml:space="preserve">ธ.ค. </w:t>
            </w:r>
            <w:r w:rsidRPr="008F3EDE">
              <w:rPr>
                <w:rFonts w:ascii="Angsana New" w:hAnsi="Angsana New" w:cs="Angsana New"/>
              </w:rPr>
              <w:t>256</w:t>
            </w:r>
            <w:r w:rsidR="00AC1586">
              <w:rPr>
                <w:rFonts w:ascii="Angsana New" w:hAnsi="Angsana New" w:cs="Angsana New"/>
              </w:rPr>
              <w:t>7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0AF054A8" w14:textId="2073FBD7" w:rsidR="008C630D" w:rsidRPr="008F3EDE" w:rsidRDefault="008C630D" w:rsidP="008C630D">
            <w:pPr>
              <w:ind w:left="-108" w:right="-108"/>
              <w:jc w:val="center"/>
              <w:rPr>
                <w:rFonts w:ascii="Angsana New" w:hAnsi="Angsana New" w:cs="Angsana New"/>
              </w:rPr>
            </w:pPr>
            <w:r w:rsidRPr="008F3EDE">
              <w:rPr>
                <w:rFonts w:ascii="Angsana New" w:hAnsi="Angsana New" w:cs="Angsana New"/>
                <w:color w:val="000000" w:themeColor="text1"/>
                <w:cs/>
              </w:rPr>
              <w:t>31</w:t>
            </w:r>
            <w:r w:rsidRPr="008F3EDE">
              <w:rPr>
                <w:rFonts w:ascii="Angsana New" w:hAnsi="Angsana New" w:cs="Angsana New"/>
                <w:color w:val="000000" w:themeColor="text1"/>
              </w:rPr>
              <w:t xml:space="preserve"> </w:t>
            </w:r>
            <w:r w:rsidRPr="008F3EDE">
              <w:rPr>
                <w:rFonts w:ascii="Angsana New" w:hAnsi="Angsana New" w:cs="Angsana New"/>
                <w:color w:val="000000" w:themeColor="text1"/>
                <w:cs/>
              </w:rPr>
              <w:t xml:space="preserve">มี.ค. </w:t>
            </w:r>
            <w:r w:rsidRPr="008F3EDE">
              <w:rPr>
                <w:rFonts w:ascii="Angsana New" w:hAnsi="Angsana New" w:cs="Angsana New"/>
                <w:color w:val="000000" w:themeColor="text1"/>
              </w:rPr>
              <w:t>256</w:t>
            </w:r>
            <w:r w:rsidR="00AC1586">
              <w:rPr>
                <w:rFonts w:ascii="Angsana New" w:hAnsi="Angsana New" w:cs="Angsana New"/>
                <w:color w:val="000000" w:themeColor="text1"/>
              </w:rPr>
              <w:t>8</w:t>
            </w:r>
          </w:p>
        </w:tc>
        <w:tc>
          <w:tcPr>
            <w:tcW w:w="1296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C6388" w14:textId="07FD1D8D" w:rsidR="008C630D" w:rsidRPr="008F3EDE" w:rsidRDefault="008C630D" w:rsidP="008C630D">
            <w:pPr>
              <w:tabs>
                <w:tab w:val="left" w:pos="1109"/>
              </w:tabs>
              <w:ind w:left="-108" w:right="-95"/>
              <w:jc w:val="center"/>
              <w:rPr>
                <w:rFonts w:ascii="Angsana New" w:hAnsi="Angsana New" w:cs="Angsana New"/>
              </w:rPr>
            </w:pPr>
            <w:r w:rsidRPr="008F3EDE">
              <w:rPr>
                <w:rFonts w:ascii="Angsana New" w:hAnsi="Angsana New" w:cs="Angsana New"/>
              </w:rPr>
              <w:t xml:space="preserve">31 </w:t>
            </w:r>
            <w:r w:rsidRPr="008F3EDE">
              <w:rPr>
                <w:rFonts w:ascii="Angsana New" w:hAnsi="Angsana New" w:cs="Angsana New"/>
                <w:cs/>
              </w:rPr>
              <w:t xml:space="preserve">ธ.ค. </w:t>
            </w:r>
            <w:r w:rsidRPr="008F3EDE">
              <w:rPr>
                <w:rFonts w:ascii="Angsana New" w:hAnsi="Angsana New" w:cs="Angsana New"/>
              </w:rPr>
              <w:t>256</w:t>
            </w:r>
            <w:r w:rsidR="00AC1586">
              <w:rPr>
                <w:rFonts w:ascii="Angsana New" w:hAnsi="Angsana New" w:cs="Angsana New"/>
              </w:rPr>
              <w:t>7</w:t>
            </w:r>
          </w:p>
        </w:tc>
      </w:tr>
      <w:tr w:rsidR="008C630D" w:rsidRPr="008F3EDE" w14:paraId="638CC211" w14:textId="77777777" w:rsidTr="003A537A">
        <w:trPr>
          <w:trHeight w:hRule="exact" w:val="397"/>
        </w:trPr>
        <w:tc>
          <w:tcPr>
            <w:tcW w:w="41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30E105E" w14:textId="77777777" w:rsidR="008C630D" w:rsidRPr="008F3EDE" w:rsidRDefault="008C630D" w:rsidP="008C630D">
            <w:pPr>
              <w:tabs>
                <w:tab w:val="left" w:pos="360"/>
                <w:tab w:val="left" w:pos="900"/>
                <w:tab w:val="left" w:pos="1440"/>
              </w:tabs>
              <w:ind w:right="-516"/>
              <w:contextualSpacing/>
              <w:rPr>
                <w:rFonts w:ascii="Angsana New" w:hAnsi="Angsana New" w:cs="Angsana New"/>
                <w:cs/>
              </w:rPr>
            </w:pPr>
            <w:r w:rsidRPr="008F3EDE">
              <w:rPr>
                <w:rFonts w:ascii="Angsana New" w:hAnsi="Angsana New" w:cs="Angsana New"/>
                <w:cs/>
              </w:rPr>
              <w:t>เงินประกัน</w:t>
            </w:r>
          </w:p>
        </w:tc>
        <w:tc>
          <w:tcPr>
            <w:tcW w:w="1391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14:paraId="0D96AF82" w14:textId="2CC43439" w:rsidR="008C630D" w:rsidRPr="008F3EDE" w:rsidRDefault="00196B65" w:rsidP="007B03F1">
            <w:pPr>
              <w:tabs>
                <w:tab w:val="decimal" w:pos="992"/>
              </w:tabs>
              <w:ind w:right="-138"/>
              <w:jc w:val="both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33,166</w:t>
            </w:r>
          </w:p>
        </w:tc>
        <w:tc>
          <w:tcPr>
            <w:tcW w:w="1411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center"/>
          </w:tcPr>
          <w:p w14:paraId="68D7BB08" w14:textId="673A9F8E" w:rsidR="008C630D" w:rsidRPr="008F3EDE" w:rsidRDefault="0021369A" w:rsidP="007B03F1">
            <w:pPr>
              <w:tabs>
                <w:tab w:val="decimal" w:pos="992"/>
              </w:tabs>
              <w:ind w:right="-138"/>
              <w:jc w:val="both"/>
              <w:rPr>
                <w:rFonts w:ascii="Angsana New" w:hAnsi="Angsana New" w:cs="Angsana New"/>
              </w:rPr>
            </w:pPr>
            <w:r w:rsidRPr="008F3EDE">
              <w:rPr>
                <w:rFonts w:ascii="Angsana New" w:hAnsi="Angsana New" w:cs="Angsana New"/>
                <w:cs/>
              </w:rPr>
              <w:t>3</w:t>
            </w:r>
            <w:r w:rsidR="00671382">
              <w:rPr>
                <w:rFonts w:ascii="Angsana New" w:hAnsi="Angsana New" w:cs="Angsana New"/>
              </w:rPr>
              <w:t>5</w:t>
            </w:r>
            <w:r w:rsidRPr="008F3EDE">
              <w:rPr>
                <w:rFonts w:ascii="Angsana New" w:hAnsi="Angsana New" w:cs="Angsana New"/>
              </w:rPr>
              <w:t>,</w:t>
            </w:r>
            <w:r w:rsidR="00671382">
              <w:rPr>
                <w:rFonts w:ascii="Angsana New" w:hAnsi="Angsana New" w:cs="Angsana New"/>
              </w:rPr>
              <w:t>675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14:paraId="372F1393" w14:textId="473DB5ED" w:rsidR="008C630D" w:rsidRPr="008F3EDE" w:rsidRDefault="00A44FC5" w:rsidP="00E9053C">
            <w:pPr>
              <w:tabs>
                <w:tab w:val="decimal" w:pos="992"/>
              </w:tabs>
              <w:ind w:right="-138"/>
              <w:jc w:val="both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12,063</w:t>
            </w:r>
          </w:p>
        </w:tc>
        <w:tc>
          <w:tcPr>
            <w:tcW w:w="1296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center"/>
          </w:tcPr>
          <w:p w14:paraId="240EB6EF" w14:textId="3691F80F" w:rsidR="008C630D" w:rsidRPr="008F3EDE" w:rsidRDefault="006432F5" w:rsidP="007B03F1">
            <w:pPr>
              <w:tabs>
                <w:tab w:val="decimal" w:pos="907"/>
              </w:tabs>
              <w:ind w:right="-138"/>
              <w:jc w:val="both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12</w:t>
            </w:r>
            <w:r w:rsidR="004D2A0A" w:rsidRPr="008F3EDE">
              <w:rPr>
                <w:rFonts w:ascii="Angsana New" w:hAnsi="Angsana New" w:cs="Angsana New"/>
              </w:rPr>
              <w:t>,</w:t>
            </w:r>
            <w:r w:rsidR="004D2A0A" w:rsidRPr="008F3EDE">
              <w:rPr>
                <w:rFonts w:ascii="Angsana New" w:hAnsi="Angsana New" w:cs="Angsana New"/>
                <w:cs/>
              </w:rPr>
              <w:t>063</w:t>
            </w:r>
          </w:p>
        </w:tc>
      </w:tr>
      <w:tr w:rsidR="008C630D" w:rsidRPr="008F3EDE" w14:paraId="30CF9320" w14:textId="77777777" w:rsidTr="003A537A">
        <w:trPr>
          <w:trHeight w:hRule="exact" w:val="397"/>
        </w:trPr>
        <w:tc>
          <w:tcPr>
            <w:tcW w:w="41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9FDFED0" w14:textId="77777777" w:rsidR="008C630D" w:rsidRPr="008F3EDE" w:rsidRDefault="008C630D" w:rsidP="008C630D">
            <w:pPr>
              <w:tabs>
                <w:tab w:val="left" w:pos="360"/>
                <w:tab w:val="left" w:pos="900"/>
                <w:tab w:val="left" w:pos="1440"/>
              </w:tabs>
              <w:ind w:right="-516"/>
              <w:contextualSpacing/>
              <w:rPr>
                <w:rFonts w:ascii="Angsana New" w:hAnsi="Angsana New" w:cs="Angsana New"/>
                <w:cs/>
              </w:rPr>
            </w:pPr>
            <w:r w:rsidRPr="008F3EDE">
              <w:rPr>
                <w:rFonts w:ascii="Angsana New" w:hAnsi="Angsana New" w:cs="Angsana New"/>
                <w:cs/>
              </w:rPr>
              <w:t xml:space="preserve">ภาษีเงินได้นิติบุคคลถูกหัก ณ ที่จ่าย (เกิน </w:t>
            </w:r>
            <w:r w:rsidRPr="008F3EDE">
              <w:rPr>
                <w:rFonts w:ascii="Angsana New" w:hAnsi="Angsana New" w:cs="Angsana New"/>
              </w:rPr>
              <w:t>1</w:t>
            </w:r>
            <w:r w:rsidRPr="008F3EDE">
              <w:rPr>
                <w:rFonts w:ascii="Angsana New" w:hAnsi="Angsana New" w:cs="Angsana New"/>
                <w:cs/>
              </w:rPr>
              <w:t xml:space="preserve"> ปี)</w:t>
            </w:r>
          </w:p>
        </w:tc>
        <w:tc>
          <w:tcPr>
            <w:tcW w:w="1391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14:paraId="102535FA" w14:textId="2F1A8D67" w:rsidR="008C630D" w:rsidRPr="008F3EDE" w:rsidRDefault="00196B65" w:rsidP="007B03F1">
            <w:pPr>
              <w:tabs>
                <w:tab w:val="decimal" w:pos="992"/>
              </w:tabs>
              <w:ind w:right="-138"/>
              <w:jc w:val="both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220,859</w:t>
            </w:r>
          </w:p>
        </w:tc>
        <w:tc>
          <w:tcPr>
            <w:tcW w:w="1411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center"/>
          </w:tcPr>
          <w:p w14:paraId="7E946513" w14:textId="299A577D" w:rsidR="008C630D" w:rsidRPr="008F3EDE" w:rsidRDefault="00671382" w:rsidP="007B03F1">
            <w:pPr>
              <w:tabs>
                <w:tab w:val="decimal" w:pos="992"/>
              </w:tabs>
              <w:ind w:right="-138"/>
              <w:jc w:val="both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122</w:t>
            </w:r>
            <w:r w:rsidR="004D2A0A" w:rsidRPr="008F3EDE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873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14:paraId="1DF67F05" w14:textId="69822FA5" w:rsidR="008C630D" w:rsidRPr="008F3EDE" w:rsidRDefault="00A44FC5" w:rsidP="00E9053C">
            <w:pPr>
              <w:tabs>
                <w:tab w:val="decimal" w:pos="992"/>
              </w:tabs>
              <w:ind w:right="-138"/>
              <w:jc w:val="both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12,73</w:t>
            </w:r>
            <w:r w:rsidR="00E031D3">
              <w:rPr>
                <w:rFonts w:ascii="Angsana New" w:hAnsi="Angsana New" w:cs="Angsana New"/>
              </w:rPr>
              <w:t>8</w:t>
            </w:r>
          </w:p>
        </w:tc>
        <w:tc>
          <w:tcPr>
            <w:tcW w:w="1296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center"/>
          </w:tcPr>
          <w:p w14:paraId="147392B3" w14:textId="1A3C8546" w:rsidR="008C630D" w:rsidRPr="008F3EDE" w:rsidRDefault="006432F5" w:rsidP="00FD344D">
            <w:pPr>
              <w:tabs>
                <w:tab w:val="decimal" w:pos="907"/>
              </w:tabs>
              <w:ind w:right="-138"/>
              <w:jc w:val="both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1</w:t>
            </w:r>
            <w:r w:rsidR="00671382">
              <w:rPr>
                <w:rFonts w:ascii="Angsana New" w:hAnsi="Angsana New" w:cs="Angsana New"/>
              </w:rPr>
              <w:t>0</w:t>
            </w:r>
            <w:r w:rsidR="004D2A0A" w:rsidRPr="008F3EDE">
              <w:rPr>
                <w:rFonts w:ascii="Angsana New" w:hAnsi="Angsana New" w:cs="Angsana New"/>
              </w:rPr>
              <w:t>,</w:t>
            </w:r>
            <w:r w:rsidR="00671382">
              <w:rPr>
                <w:rFonts w:ascii="Angsana New" w:hAnsi="Angsana New" w:cs="Angsana New"/>
              </w:rPr>
              <w:t>11</w:t>
            </w:r>
            <w:r w:rsidR="00E031D3">
              <w:rPr>
                <w:rFonts w:ascii="Angsana New" w:hAnsi="Angsana New" w:cs="Angsana New"/>
              </w:rPr>
              <w:t>3</w:t>
            </w:r>
          </w:p>
        </w:tc>
      </w:tr>
      <w:tr w:rsidR="008C630D" w:rsidRPr="008F3EDE" w14:paraId="485C3A40" w14:textId="77777777" w:rsidTr="003A537A">
        <w:trPr>
          <w:trHeight w:hRule="exact" w:val="397"/>
        </w:trPr>
        <w:tc>
          <w:tcPr>
            <w:tcW w:w="4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4C1203" w14:textId="77777777" w:rsidR="008C630D" w:rsidRPr="008F3EDE" w:rsidRDefault="008C630D" w:rsidP="008C630D">
            <w:pPr>
              <w:tabs>
                <w:tab w:val="left" w:pos="360"/>
                <w:tab w:val="left" w:pos="900"/>
                <w:tab w:val="left" w:pos="1440"/>
              </w:tabs>
              <w:ind w:right="-516"/>
              <w:contextualSpacing/>
              <w:rPr>
                <w:rFonts w:ascii="Angsana New" w:hAnsi="Angsana New" w:cs="Angsana New"/>
                <w:cs/>
              </w:rPr>
            </w:pPr>
            <w:r w:rsidRPr="008F3EDE">
              <w:rPr>
                <w:rFonts w:ascii="Angsana New" w:hAnsi="Angsana New" w:cs="Angsana New"/>
                <w:cs/>
              </w:rPr>
              <w:t>อื่น ๆ</w:t>
            </w:r>
          </w:p>
        </w:tc>
        <w:tc>
          <w:tcPr>
            <w:tcW w:w="1391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4F5BB955" w14:textId="6661ABE1" w:rsidR="008C630D" w:rsidRPr="008F3EDE" w:rsidRDefault="00196B65" w:rsidP="007B03F1">
            <w:pPr>
              <w:tabs>
                <w:tab w:val="decimal" w:pos="992"/>
              </w:tabs>
              <w:ind w:right="-138"/>
              <w:jc w:val="both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50</w:t>
            </w:r>
          </w:p>
        </w:tc>
        <w:tc>
          <w:tcPr>
            <w:tcW w:w="1411" w:type="dxa"/>
            <w:tcBorders>
              <w:top w:val="nil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1CD38" w14:textId="77777777" w:rsidR="008C630D" w:rsidRPr="008F3EDE" w:rsidRDefault="008C630D" w:rsidP="00FD344D">
            <w:pPr>
              <w:tabs>
                <w:tab w:val="decimal" w:pos="992"/>
              </w:tabs>
              <w:ind w:right="-138"/>
              <w:jc w:val="both"/>
              <w:rPr>
                <w:rFonts w:ascii="Angsana New" w:hAnsi="Angsana New" w:cs="Angsana New"/>
                <w:cs/>
              </w:rPr>
            </w:pPr>
            <w:r w:rsidRPr="008F3EDE">
              <w:rPr>
                <w:rFonts w:ascii="Angsana New" w:hAnsi="Angsana New" w:cs="Angsana New"/>
                <w:cs/>
              </w:rPr>
              <w:t>50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4D8AA0EE" w14:textId="4371D234" w:rsidR="008C630D" w:rsidRPr="008F3EDE" w:rsidRDefault="00A44FC5" w:rsidP="00407642">
            <w:pPr>
              <w:tabs>
                <w:tab w:val="decimal" w:pos="656"/>
              </w:tabs>
              <w:spacing w:line="216" w:lineRule="auto"/>
              <w:ind w:left="-47" w:right="-108"/>
              <w:jc w:val="both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296" w:type="dxa"/>
            <w:tcBorders>
              <w:top w:val="nil"/>
              <w:left w:val="dashed" w:sz="4" w:space="0" w:color="auto"/>
              <w:bottom w:val="single" w:sz="4" w:space="0" w:color="auto"/>
              <w:right w:val="single" w:sz="4" w:space="0" w:color="auto"/>
            </w:tcBorders>
          </w:tcPr>
          <w:p w14:paraId="5A4C9E28" w14:textId="2539555E" w:rsidR="008C630D" w:rsidRPr="008F3EDE" w:rsidRDefault="00486E8B" w:rsidP="00486E8B">
            <w:pPr>
              <w:tabs>
                <w:tab w:val="decimal" w:pos="656"/>
              </w:tabs>
              <w:spacing w:line="216" w:lineRule="auto"/>
              <w:ind w:left="-47" w:right="-108"/>
              <w:jc w:val="both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</w:tr>
      <w:tr w:rsidR="008C630D" w:rsidRPr="008F3EDE" w14:paraId="47B150CA" w14:textId="77777777" w:rsidTr="00497F62">
        <w:trPr>
          <w:trHeight w:hRule="exact" w:val="454"/>
        </w:trPr>
        <w:tc>
          <w:tcPr>
            <w:tcW w:w="4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337B4D" w14:textId="77777777" w:rsidR="008C630D" w:rsidRPr="008F3EDE" w:rsidRDefault="008C630D" w:rsidP="008C630D">
            <w:pPr>
              <w:tabs>
                <w:tab w:val="left" w:pos="360"/>
                <w:tab w:val="left" w:pos="900"/>
                <w:tab w:val="left" w:pos="1440"/>
              </w:tabs>
              <w:ind w:right="-516"/>
              <w:contextualSpacing/>
              <w:rPr>
                <w:rFonts w:ascii="Angsana New" w:hAnsi="Angsana New" w:cs="Angsana New"/>
                <w:cs/>
              </w:rPr>
            </w:pPr>
            <w:r w:rsidRPr="008F3EDE">
              <w:rPr>
                <w:rFonts w:ascii="Angsana New" w:hAnsi="Angsana New" w:cs="Angsana New"/>
                <w:cs/>
              </w:rPr>
              <w:t>รวมสินทรัพย์ไม่หมุนเวียนอื่น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730DE879" w14:textId="3B781450" w:rsidR="008C630D" w:rsidRPr="008F3EDE" w:rsidRDefault="00196B65" w:rsidP="007B03F1">
            <w:pPr>
              <w:tabs>
                <w:tab w:val="decimal" w:pos="992"/>
              </w:tabs>
              <w:ind w:right="-138"/>
              <w:jc w:val="both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254,075</w:t>
            </w:r>
          </w:p>
        </w:tc>
        <w:tc>
          <w:tcPr>
            <w:tcW w:w="1411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C704D" w14:textId="3ACE74FA" w:rsidR="008C630D" w:rsidRPr="008F3EDE" w:rsidRDefault="00671382" w:rsidP="007B03F1">
            <w:pPr>
              <w:tabs>
                <w:tab w:val="decimal" w:pos="992"/>
              </w:tabs>
              <w:ind w:right="-138"/>
              <w:jc w:val="both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158</w:t>
            </w:r>
            <w:r w:rsidR="004D2A0A" w:rsidRPr="008F3EDE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598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478D2E09" w14:textId="145B8C7D" w:rsidR="008C630D" w:rsidRPr="008F3EDE" w:rsidRDefault="00A44FC5" w:rsidP="00E9053C">
            <w:pPr>
              <w:tabs>
                <w:tab w:val="decimal" w:pos="992"/>
              </w:tabs>
              <w:ind w:right="-138"/>
              <w:jc w:val="both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24,80</w:t>
            </w:r>
            <w:r w:rsidR="00E031D3">
              <w:rPr>
                <w:rFonts w:ascii="Angsana New" w:hAnsi="Angsana New" w:cs="Angsana New"/>
              </w:rPr>
              <w:t>1</w:t>
            </w:r>
          </w:p>
        </w:tc>
        <w:tc>
          <w:tcPr>
            <w:tcW w:w="1296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BF70C" w14:textId="20CE6B6F" w:rsidR="008C630D" w:rsidRPr="008F3EDE" w:rsidRDefault="00671382" w:rsidP="007B03F1">
            <w:pPr>
              <w:tabs>
                <w:tab w:val="decimal" w:pos="907"/>
              </w:tabs>
              <w:ind w:right="-138"/>
              <w:jc w:val="both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22</w:t>
            </w:r>
            <w:r w:rsidR="004D2A0A" w:rsidRPr="008F3EDE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176</w:t>
            </w:r>
          </w:p>
        </w:tc>
      </w:tr>
    </w:tbl>
    <w:p w14:paraId="63A0307A" w14:textId="77777777" w:rsidR="00A82E6A" w:rsidRPr="00F66462" w:rsidRDefault="00A82E6A" w:rsidP="00A82E6A">
      <w:pPr>
        <w:ind w:right="-871"/>
        <w:rPr>
          <w:rFonts w:ascii="Angsana New" w:hAnsi="Angsana New"/>
        </w:rPr>
      </w:pPr>
    </w:p>
    <w:p w14:paraId="78752F85" w14:textId="524F9BFC" w:rsidR="00122B51" w:rsidRPr="003B7633" w:rsidRDefault="004F53FA" w:rsidP="008636E4">
      <w:pPr>
        <w:numPr>
          <w:ilvl w:val="0"/>
          <w:numId w:val="1"/>
        </w:numPr>
        <w:ind w:left="630" w:right="-871" w:hanging="346"/>
        <w:rPr>
          <w:rFonts w:ascii="Angsana New" w:hAnsi="Angsana New"/>
          <w:b/>
          <w:bCs/>
        </w:rPr>
      </w:pPr>
      <w:r w:rsidRPr="003B7633">
        <w:rPr>
          <w:rFonts w:ascii="Angsana New" w:hAnsi="Angsana New" w:hint="cs"/>
          <w:b/>
          <w:bCs/>
          <w:cs/>
        </w:rPr>
        <w:t>เจ้าหนี้การค้าและเจ้าหนี้</w:t>
      </w:r>
      <w:r w:rsidR="000F30D4" w:rsidRPr="003B7633">
        <w:rPr>
          <w:rFonts w:ascii="Angsana New" w:hAnsi="Angsana New" w:hint="cs"/>
          <w:b/>
          <w:bCs/>
          <w:cs/>
        </w:rPr>
        <w:t>หมุนเวียน</w:t>
      </w:r>
      <w:r w:rsidRPr="003B7633">
        <w:rPr>
          <w:rFonts w:ascii="Angsana New" w:hAnsi="Angsana New" w:hint="cs"/>
          <w:b/>
          <w:bCs/>
          <w:cs/>
        </w:rPr>
        <w:t>อื่น</w:t>
      </w:r>
    </w:p>
    <w:p w14:paraId="42ACEEDD" w14:textId="77777777" w:rsidR="004F53FA" w:rsidRPr="00CD157D" w:rsidRDefault="004F53FA" w:rsidP="00A80E1F">
      <w:pPr>
        <w:tabs>
          <w:tab w:val="left" w:pos="392"/>
          <w:tab w:val="left" w:pos="900"/>
          <w:tab w:val="left" w:pos="1440"/>
        </w:tabs>
        <w:ind w:right="-26"/>
        <w:jc w:val="right"/>
        <w:rPr>
          <w:rFonts w:ascii="Angsana New" w:hAnsi="Angsana New"/>
          <w:cs/>
        </w:rPr>
      </w:pPr>
      <w:r w:rsidRPr="00CD157D">
        <w:rPr>
          <w:rFonts w:ascii="Angsana New" w:hAnsi="Angsana New" w:hint="cs"/>
          <w:b/>
          <w:bCs/>
          <w:cs/>
        </w:rPr>
        <w:t xml:space="preserve">                                                                                                                             </w:t>
      </w:r>
      <w:r w:rsidR="001204F3" w:rsidRPr="00CD157D">
        <w:rPr>
          <w:rFonts w:ascii="Angsana New" w:hAnsi="Angsana New" w:hint="cs"/>
          <w:b/>
          <w:bCs/>
          <w:cs/>
        </w:rPr>
        <w:t xml:space="preserve">          </w:t>
      </w:r>
      <w:r w:rsidRPr="00CD157D">
        <w:rPr>
          <w:rFonts w:ascii="Angsana New" w:hAnsi="Angsana New" w:hint="cs"/>
          <w:b/>
          <w:bCs/>
          <w:cs/>
        </w:rPr>
        <w:t xml:space="preserve">                </w:t>
      </w:r>
      <w:r w:rsidR="00CC53B0" w:rsidRPr="00CD157D">
        <w:rPr>
          <w:rFonts w:ascii="Angsana New" w:hAnsi="Angsana New" w:hint="cs"/>
          <w:cs/>
        </w:rPr>
        <w:t xml:space="preserve">       </w:t>
      </w:r>
      <w:r w:rsidRPr="00CD157D">
        <w:rPr>
          <w:rFonts w:ascii="Angsana New" w:hAnsi="Angsana New" w:hint="cs"/>
          <w:cs/>
        </w:rPr>
        <w:t xml:space="preserve">หน่วย </w:t>
      </w:r>
      <w:r w:rsidRPr="00CD157D">
        <w:rPr>
          <w:rFonts w:ascii="Angsana New" w:hAnsi="Angsana New"/>
        </w:rPr>
        <w:t xml:space="preserve">: </w:t>
      </w:r>
      <w:r w:rsidRPr="00CD157D">
        <w:rPr>
          <w:rFonts w:ascii="Angsana New" w:hAnsi="Angsana New" w:hint="cs"/>
          <w:cs/>
        </w:rPr>
        <w:t>พัน</w:t>
      </w:r>
      <w:r w:rsidRPr="00CD157D">
        <w:rPr>
          <w:rFonts w:ascii="Angsana New" w:hAnsi="Angsana New" w:cs="Angsana New"/>
          <w:cs/>
        </w:rPr>
        <w:t>บาท</w:t>
      </w:r>
    </w:p>
    <w:tbl>
      <w:tblPr>
        <w:tblW w:w="9659" w:type="dxa"/>
        <w:tblInd w:w="6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44"/>
        <w:gridCol w:w="1403"/>
        <w:gridCol w:w="1404"/>
        <w:gridCol w:w="1403"/>
        <w:gridCol w:w="1305"/>
      </w:tblGrid>
      <w:tr w:rsidR="004F53FA" w:rsidRPr="008F3EDE" w14:paraId="2A7BF48C" w14:textId="77777777" w:rsidTr="00883E56">
        <w:tc>
          <w:tcPr>
            <w:tcW w:w="4144" w:type="dxa"/>
            <w:vMerge w:val="restart"/>
            <w:vAlign w:val="center"/>
          </w:tcPr>
          <w:p w14:paraId="7F545D56" w14:textId="77777777" w:rsidR="004F53FA" w:rsidRPr="008F3EDE" w:rsidRDefault="004F53FA" w:rsidP="007504FD">
            <w:pPr>
              <w:tabs>
                <w:tab w:val="left" w:pos="392"/>
                <w:tab w:val="left" w:pos="900"/>
                <w:tab w:val="left" w:pos="1440"/>
              </w:tabs>
              <w:ind w:right="-108"/>
              <w:jc w:val="center"/>
              <w:rPr>
                <w:rFonts w:ascii="Angsana New" w:hAnsi="Angsana New" w:cs="Angsana New"/>
              </w:rPr>
            </w:pPr>
            <w:r w:rsidRPr="008F3EDE">
              <w:rPr>
                <w:rFonts w:ascii="Angsana New" w:hAnsi="Angsana New" w:cs="Angsana New"/>
                <w:cs/>
              </w:rPr>
              <w:t xml:space="preserve">รายการ </w:t>
            </w:r>
          </w:p>
        </w:tc>
        <w:tc>
          <w:tcPr>
            <w:tcW w:w="2807" w:type="dxa"/>
            <w:gridSpan w:val="2"/>
          </w:tcPr>
          <w:p w14:paraId="628DB044" w14:textId="77777777" w:rsidR="004F53FA" w:rsidRPr="008F3EDE" w:rsidRDefault="004F53FA" w:rsidP="007504FD">
            <w:pPr>
              <w:ind w:left="-94" w:right="-109"/>
              <w:jc w:val="center"/>
              <w:rPr>
                <w:rFonts w:ascii="Angsana New" w:hAnsi="Angsana New" w:cs="Angsana New"/>
              </w:rPr>
            </w:pPr>
            <w:r w:rsidRPr="008F3EDE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708" w:type="dxa"/>
            <w:gridSpan w:val="2"/>
          </w:tcPr>
          <w:p w14:paraId="70AFFCA3" w14:textId="77777777" w:rsidR="004F53FA" w:rsidRPr="008F3EDE" w:rsidRDefault="004F53FA" w:rsidP="007504FD">
            <w:pPr>
              <w:tabs>
                <w:tab w:val="left" w:pos="392"/>
                <w:tab w:val="left" w:pos="900"/>
                <w:tab w:val="left" w:pos="1440"/>
              </w:tabs>
              <w:ind w:left="-134" w:right="-111"/>
              <w:jc w:val="center"/>
              <w:rPr>
                <w:rFonts w:ascii="Angsana New" w:hAnsi="Angsana New" w:cs="Angsana New"/>
                <w:cs/>
              </w:rPr>
            </w:pPr>
            <w:r w:rsidRPr="008F3EDE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8C630D" w:rsidRPr="008F3EDE" w14:paraId="3C4CAFF3" w14:textId="77777777" w:rsidTr="00AF4DA4">
        <w:tc>
          <w:tcPr>
            <w:tcW w:w="4144" w:type="dxa"/>
            <w:vMerge/>
            <w:tcBorders>
              <w:bottom w:val="single" w:sz="4" w:space="0" w:color="auto"/>
            </w:tcBorders>
          </w:tcPr>
          <w:p w14:paraId="70617819" w14:textId="77777777" w:rsidR="008C630D" w:rsidRPr="008F3EDE" w:rsidRDefault="008C630D" w:rsidP="008C630D">
            <w:pPr>
              <w:tabs>
                <w:tab w:val="left" w:pos="392"/>
                <w:tab w:val="left" w:pos="900"/>
                <w:tab w:val="left" w:pos="1440"/>
              </w:tabs>
              <w:ind w:right="-338"/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66493DBB" w14:textId="742AE023" w:rsidR="008C630D" w:rsidRPr="008F3EDE" w:rsidRDefault="008C630D" w:rsidP="008C630D">
            <w:pPr>
              <w:ind w:left="-108" w:right="-108"/>
              <w:jc w:val="center"/>
              <w:rPr>
                <w:rFonts w:ascii="Angsana New" w:hAnsi="Angsana New" w:cs="Angsana New"/>
              </w:rPr>
            </w:pPr>
            <w:r w:rsidRPr="008F3EDE">
              <w:rPr>
                <w:rFonts w:ascii="Angsana New" w:hAnsi="Angsana New" w:cs="Angsana New"/>
                <w:color w:val="000000" w:themeColor="text1"/>
                <w:cs/>
              </w:rPr>
              <w:t>31</w:t>
            </w:r>
            <w:r w:rsidRPr="008F3EDE">
              <w:rPr>
                <w:rFonts w:ascii="Angsana New" w:hAnsi="Angsana New" w:cs="Angsana New"/>
                <w:color w:val="000000" w:themeColor="text1"/>
              </w:rPr>
              <w:t xml:space="preserve"> </w:t>
            </w:r>
            <w:r w:rsidRPr="008F3EDE">
              <w:rPr>
                <w:rFonts w:ascii="Angsana New" w:hAnsi="Angsana New" w:cs="Angsana New"/>
                <w:color w:val="000000" w:themeColor="text1"/>
                <w:cs/>
              </w:rPr>
              <w:t xml:space="preserve">มี.ค. </w:t>
            </w:r>
            <w:r w:rsidRPr="008F3EDE">
              <w:rPr>
                <w:rFonts w:ascii="Angsana New" w:hAnsi="Angsana New" w:cs="Angsana New"/>
                <w:color w:val="000000" w:themeColor="text1"/>
              </w:rPr>
              <w:t>256</w:t>
            </w:r>
            <w:r w:rsidR="00086BCB">
              <w:rPr>
                <w:rFonts w:ascii="Angsana New" w:hAnsi="Angsana New" w:cs="Angsana New"/>
                <w:color w:val="000000" w:themeColor="text1"/>
              </w:rPr>
              <w:t>8</w:t>
            </w:r>
          </w:p>
        </w:tc>
        <w:tc>
          <w:tcPr>
            <w:tcW w:w="1404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22972" w14:textId="20C40981" w:rsidR="008C630D" w:rsidRPr="008F3EDE" w:rsidRDefault="008C630D" w:rsidP="008C630D">
            <w:pPr>
              <w:ind w:left="-108" w:right="-95"/>
              <w:jc w:val="center"/>
              <w:rPr>
                <w:rFonts w:ascii="Angsana New" w:hAnsi="Angsana New" w:cs="Angsana New"/>
              </w:rPr>
            </w:pPr>
            <w:r w:rsidRPr="008F3EDE">
              <w:rPr>
                <w:rFonts w:ascii="Angsana New" w:hAnsi="Angsana New" w:cs="Angsana New"/>
              </w:rPr>
              <w:t xml:space="preserve">31 </w:t>
            </w:r>
            <w:r w:rsidRPr="008F3EDE">
              <w:rPr>
                <w:rFonts w:ascii="Angsana New" w:hAnsi="Angsana New" w:cs="Angsana New"/>
                <w:cs/>
              </w:rPr>
              <w:t xml:space="preserve">ธ.ค. </w:t>
            </w:r>
            <w:r w:rsidRPr="008F3EDE">
              <w:rPr>
                <w:rFonts w:ascii="Angsana New" w:hAnsi="Angsana New" w:cs="Angsana New"/>
              </w:rPr>
              <w:t>256</w:t>
            </w:r>
            <w:r w:rsidR="00086BCB">
              <w:rPr>
                <w:rFonts w:ascii="Angsana New" w:hAnsi="Angsana New" w:cs="Angsana New"/>
              </w:rPr>
              <w:t>7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738CAD36" w14:textId="62F86EB7" w:rsidR="008C630D" w:rsidRPr="008F3EDE" w:rsidRDefault="008C630D" w:rsidP="008C630D">
            <w:pPr>
              <w:ind w:left="-108" w:right="-108"/>
              <w:jc w:val="center"/>
              <w:rPr>
                <w:rFonts w:ascii="Angsana New" w:hAnsi="Angsana New" w:cs="Angsana New"/>
              </w:rPr>
            </w:pPr>
            <w:r w:rsidRPr="008F3EDE">
              <w:rPr>
                <w:rFonts w:ascii="Angsana New" w:hAnsi="Angsana New" w:cs="Angsana New"/>
                <w:color w:val="000000" w:themeColor="text1"/>
                <w:cs/>
              </w:rPr>
              <w:t>31</w:t>
            </w:r>
            <w:r w:rsidRPr="008F3EDE">
              <w:rPr>
                <w:rFonts w:ascii="Angsana New" w:hAnsi="Angsana New" w:cs="Angsana New"/>
                <w:color w:val="000000" w:themeColor="text1"/>
              </w:rPr>
              <w:t xml:space="preserve"> </w:t>
            </w:r>
            <w:r w:rsidRPr="008F3EDE">
              <w:rPr>
                <w:rFonts w:ascii="Angsana New" w:hAnsi="Angsana New" w:cs="Angsana New"/>
                <w:color w:val="000000" w:themeColor="text1"/>
                <w:cs/>
              </w:rPr>
              <w:t xml:space="preserve">มี.ค. </w:t>
            </w:r>
            <w:r w:rsidRPr="008F3EDE">
              <w:rPr>
                <w:rFonts w:ascii="Angsana New" w:hAnsi="Angsana New" w:cs="Angsana New"/>
                <w:color w:val="000000" w:themeColor="text1"/>
              </w:rPr>
              <w:t>256</w:t>
            </w:r>
            <w:r w:rsidR="00086BCB">
              <w:rPr>
                <w:rFonts w:ascii="Angsana New" w:hAnsi="Angsana New" w:cs="Angsana New"/>
                <w:color w:val="000000" w:themeColor="text1"/>
              </w:rPr>
              <w:t>8</w:t>
            </w:r>
          </w:p>
        </w:tc>
        <w:tc>
          <w:tcPr>
            <w:tcW w:w="1305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DF6A9" w14:textId="25822F05" w:rsidR="008C630D" w:rsidRPr="008F3EDE" w:rsidRDefault="008C630D" w:rsidP="008C630D">
            <w:pPr>
              <w:ind w:left="-108" w:right="-95"/>
              <w:jc w:val="center"/>
              <w:rPr>
                <w:rFonts w:ascii="Angsana New" w:hAnsi="Angsana New" w:cs="Angsana New"/>
              </w:rPr>
            </w:pPr>
            <w:r w:rsidRPr="008F3EDE">
              <w:rPr>
                <w:rFonts w:ascii="Angsana New" w:hAnsi="Angsana New" w:cs="Angsana New"/>
              </w:rPr>
              <w:t xml:space="preserve">31 </w:t>
            </w:r>
            <w:r w:rsidRPr="008F3EDE">
              <w:rPr>
                <w:rFonts w:ascii="Angsana New" w:hAnsi="Angsana New" w:cs="Angsana New"/>
                <w:cs/>
              </w:rPr>
              <w:t xml:space="preserve">ธ.ค. </w:t>
            </w:r>
            <w:r w:rsidRPr="008F3EDE">
              <w:rPr>
                <w:rFonts w:ascii="Angsana New" w:hAnsi="Angsana New" w:cs="Angsana New"/>
              </w:rPr>
              <w:t>256</w:t>
            </w:r>
            <w:r w:rsidR="00086BCB">
              <w:rPr>
                <w:rFonts w:ascii="Angsana New" w:hAnsi="Angsana New" w:cs="Angsana New"/>
              </w:rPr>
              <w:t>7</w:t>
            </w:r>
          </w:p>
        </w:tc>
      </w:tr>
      <w:tr w:rsidR="008C630D" w:rsidRPr="008F3EDE" w14:paraId="44B76FC5" w14:textId="77777777" w:rsidTr="00AF4DA4">
        <w:tc>
          <w:tcPr>
            <w:tcW w:w="4144" w:type="dxa"/>
            <w:tcBorders>
              <w:bottom w:val="nil"/>
            </w:tcBorders>
          </w:tcPr>
          <w:p w14:paraId="6506CF2C" w14:textId="77777777" w:rsidR="008C630D" w:rsidRPr="008F3EDE" w:rsidRDefault="008C630D" w:rsidP="008C630D">
            <w:pPr>
              <w:tabs>
                <w:tab w:val="left" w:pos="392"/>
                <w:tab w:val="left" w:pos="900"/>
                <w:tab w:val="left" w:pos="1440"/>
              </w:tabs>
              <w:ind w:right="-338"/>
              <w:jc w:val="both"/>
              <w:rPr>
                <w:rFonts w:ascii="Angsana New" w:hAnsi="Angsana New" w:cs="Angsana New"/>
              </w:rPr>
            </w:pPr>
            <w:r w:rsidRPr="008F3EDE">
              <w:rPr>
                <w:rFonts w:ascii="Angsana New" w:hAnsi="Angsana New" w:cs="Angsana New"/>
                <w:cs/>
              </w:rPr>
              <w:t>เจ้าหนี้การค้า</w:t>
            </w:r>
          </w:p>
        </w:tc>
        <w:tc>
          <w:tcPr>
            <w:tcW w:w="1403" w:type="dxa"/>
            <w:tcBorders>
              <w:bottom w:val="nil"/>
              <w:right w:val="dashed" w:sz="4" w:space="0" w:color="auto"/>
            </w:tcBorders>
          </w:tcPr>
          <w:p w14:paraId="5146B947" w14:textId="2A67F85F" w:rsidR="008C630D" w:rsidRPr="008F3EDE" w:rsidRDefault="00456003" w:rsidP="00FD344D">
            <w:pPr>
              <w:tabs>
                <w:tab w:val="decimal" w:pos="992"/>
              </w:tabs>
              <w:ind w:right="-138"/>
              <w:jc w:val="both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262,124</w:t>
            </w:r>
          </w:p>
        </w:tc>
        <w:tc>
          <w:tcPr>
            <w:tcW w:w="1404" w:type="dxa"/>
            <w:tcBorders>
              <w:left w:val="dashed" w:sz="4" w:space="0" w:color="auto"/>
              <w:bottom w:val="nil"/>
            </w:tcBorders>
          </w:tcPr>
          <w:p w14:paraId="213EC105" w14:textId="65CFD7EE" w:rsidR="008C630D" w:rsidRPr="008F3EDE" w:rsidRDefault="00531959" w:rsidP="00FD344D">
            <w:pPr>
              <w:tabs>
                <w:tab w:val="decimal" w:pos="992"/>
              </w:tabs>
              <w:ind w:right="-138"/>
              <w:jc w:val="both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266</w:t>
            </w:r>
            <w:r w:rsidR="008C630D" w:rsidRPr="008F3EDE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776</w:t>
            </w:r>
          </w:p>
        </w:tc>
        <w:tc>
          <w:tcPr>
            <w:tcW w:w="1403" w:type="dxa"/>
            <w:tcBorders>
              <w:bottom w:val="nil"/>
              <w:right w:val="dashed" w:sz="4" w:space="0" w:color="auto"/>
            </w:tcBorders>
          </w:tcPr>
          <w:p w14:paraId="7F7FA9B0" w14:textId="267C16F4" w:rsidR="008C630D" w:rsidRPr="008F3EDE" w:rsidRDefault="00BB6F3F" w:rsidP="005614CA">
            <w:pPr>
              <w:tabs>
                <w:tab w:val="decimal" w:pos="992"/>
              </w:tabs>
              <w:ind w:right="-138"/>
              <w:jc w:val="both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66,646</w:t>
            </w:r>
          </w:p>
        </w:tc>
        <w:tc>
          <w:tcPr>
            <w:tcW w:w="1305" w:type="dxa"/>
            <w:tcBorders>
              <w:left w:val="dashed" w:sz="4" w:space="0" w:color="auto"/>
              <w:bottom w:val="nil"/>
            </w:tcBorders>
          </w:tcPr>
          <w:p w14:paraId="5F9DD313" w14:textId="48E91AA5" w:rsidR="008C630D" w:rsidRPr="008F3EDE" w:rsidRDefault="00B56330" w:rsidP="005614CA">
            <w:pPr>
              <w:tabs>
                <w:tab w:val="decimal" w:pos="907"/>
              </w:tabs>
              <w:ind w:right="-138"/>
              <w:jc w:val="both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60</w:t>
            </w:r>
            <w:r w:rsidR="004D2A0A" w:rsidRPr="008F3EDE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850</w:t>
            </w:r>
          </w:p>
        </w:tc>
      </w:tr>
      <w:tr w:rsidR="008C630D" w:rsidRPr="008F3EDE" w14:paraId="18BCACFF" w14:textId="77777777" w:rsidTr="00AF4DA4">
        <w:tc>
          <w:tcPr>
            <w:tcW w:w="4144" w:type="dxa"/>
            <w:tcBorders>
              <w:top w:val="nil"/>
              <w:bottom w:val="nil"/>
            </w:tcBorders>
          </w:tcPr>
          <w:p w14:paraId="4C47B9AC" w14:textId="77777777" w:rsidR="008C630D" w:rsidRPr="008F3EDE" w:rsidRDefault="008C630D" w:rsidP="008C630D">
            <w:pPr>
              <w:tabs>
                <w:tab w:val="left" w:pos="392"/>
                <w:tab w:val="left" w:pos="900"/>
                <w:tab w:val="left" w:pos="1440"/>
              </w:tabs>
              <w:ind w:right="-338"/>
              <w:jc w:val="both"/>
              <w:rPr>
                <w:rFonts w:ascii="Angsana New" w:hAnsi="Angsana New" w:cs="Angsana New"/>
              </w:rPr>
            </w:pPr>
            <w:r w:rsidRPr="008F3EDE">
              <w:rPr>
                <w:rFonts w:ascii="Angsana New" w:hAnsi="Angsana New" w:cs="Angsana New"/>
                <w:cs/>
              </w:rPr>
              <w:t>เจ้าหนี้หมุนเวียนอื่น</w:t>
            </w:r>
            <w:r w:rsidRPr="008F3EDE">
              <w:rPr>
                <w:rFonts w:ascii="Angsana New" w:hAnsi="Angsana New" w:cs="Angsana New"/>
              </w:rPr>
              <w:t xml:space="preserve"> :-</w:t>
            </w:r>
          </w:p>
        </w:tc>
        <w:tc>
          <w:tcPr>
            <w:tcW w:w="1403" w:type="dxa"/>
            <w:tcBorders>
              <w:top w:val="nil"/>
              <w:bottom w:val="nil"/>
              <w:right w:val="dashed" w:sz="4" w:space="0" w:color="auto"/>
            </w:tcBorders>
          </w:tcPr>
          <w:p w14:paraId="76AAE4E8" w14:textId="77777777" w:rsidR="008C630D" w:rsidRPr="008F3EDE" w:rsidRDefault="008C630D" w:rsidP="00FD344D">
            <w:pPr>
              <w:tabs>
                <w:tab w:val="decimal" w:pos="992"/>
              </w:tabs>
              <w:ind w:right="-138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404" w:type="dxa"/>
            <w:tcBorders>
              <w:top w:val="nil"/>
              <w:left w:val="dashed" w:sz="4" w:space="0" w:color="auto"/>
              <w:bottom w:val="nil"/>
            </w:tcBorders>
          </w:tcPr>
          <w:p w14:paraId="151C87ED" w14:textId="77777777" w:rsidR="008C630D" w:rsidRPr="008F3EDE" w:rsidRDefault="008C630D" w:rsidP="00FD344D">
            <w:pPr>
              <w:tabs>
                <w:tab w:val="decimal" w:pos="992"/>
              </w:tabs>
              <w:ind w:right="-138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403" w:type="dxa"/>
            <w:tcBorders>
              <w:top w:val="nil"/>
              <w:bottom w:val="nil"/>
              <w:right w:val="dashed" w:sz="4" w:space="0" w:color="auto"/>
            </w:tcBorders>
          </w:tcPr>
          <w:p w14:paraId="02975B74" w14:textId="77777777" w:rsidR="008C630D" w:rsidRPr="008F3EDE" w:rsidRDefault="008C630D" w:rsidP="005614CA">
            <w:pPr>
              <w:tabs>
                <w:tab w:val="decimal" w:pos="992"/>
              </w:tabs>
              <w:ind w:right="-138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305" w:type="dxa"/>
            <w:tcBorders>
              <w:top w:val="nil"/>
              <w:left w:val="dashed" w:sz="4" w:space="0" w:color="auto"/>
              <w:bottom w:val="nil"/>
            </w:tcBorders>
          </w:tcPr>
          <w:p w14:paraId="039C2824" w14:textId="77777777" w:rsidR="008C630D" w:rsidRPr="008F3EDE" w:rsidRDefault="008C630D" w:rsidP="008C630D">
            <w:pPr>
              <w:ind w:right="138"/>
              <w:jc w:val="right"/>
              <w:rPr>
                <w:rFonts w:ascii="Angsana New" w:hAnsi="Angsana New" w:cs="Angsana New"/>
                <w:cs/>
              </w:rPr>
            </w:pPr>
          </w:p>
        </w:tc>
      </w:tr>
      <w:tr w:rsidR="008C630D" w:rsidRPr="008F3EDE" w14:paraId="44564A17" w14:textId="77777777" w:rsidTr="00AF4DA4">
        <w:tc>
          <w:tcPr>
            <w:tcW w:w="4144" w:type="dxa"/>
            <w:tcBorders>
              <w:top w:val="nil"/>
              <w:bottom w:val="nil"/>
            </w:tcBorders>
          </w:tcPr>
          <w:p w14:paraId="19457AC9" w14:textId="77777777" w:rsidR="008C630D" w:rsidRPr="008F3EDE" w:rsidRDefault="008C630D" w:rsidP="008C630D">
            <w:pPr>
              <w:tabs>
                <w:tab w:val="left" w:pos="392"/>
                <w:tab w:val="left" w:pos="900"/>
                <w:tab w:val="left" w:pos="1440"/>
              </w:tabs>
              <w:ind w:right="-338" w:firstLine="270"/>
              <w:jc w:val="both"/>
              <w:rPr>
                <w:rFonts w:ascii="Angsana New" w:hAnsi="Angsana New" w:cs="Angsana New"/>
                <w:cs/>
              </w:rPr>
            </w:pPr>
            <w:r w:rsidRPr="008F3EDE">
              <w:rPr>
                <w:rFonts w:ascii="Angsana New" w:hAnsi="Angsana New" w:cs="Angsana New"/>
                <w:cs/>
              </w:rPr>
              <w:t>เจ้าหนี้กรมสรรพากร</w:t>
            </w:r>
          </w:p>
        </w:tc>
        <w:tc>
          <w:tcPr>
            <w:tcW w:w="1403" w:type="dxa"/>
            <w:tcBorders>
              <w:top w:val="nil"/>
              <w:bottom w:val="nil"/>
              <w:right w:val="dashed" w:sz="4" w:space="0" w:color="auto"/>
            </w:tcBorders>
          </w:tcPr>
          <w:p w14:paraId="1984388B" w14:textId="3EBC369E" w:rsidR="008C630D" w:rsidRPr="008F3EDE" w:rsidRDefault="00456003" w:rsidP="00FD344D">
            <w:pPr>
              <w:tabs>
                <w:tab w:val="decimal" w:pos="992"/>
              </w:tabs>
              <w:ind w:right="-138"/>
              <w:jc w:val="both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40,599</w:t>
            </w:r>
          </w:p>
        </w:tc>
        <w:tc>
          <w:tcPr>
            <w:tcW w:w="1404" w:type="dxa"/>
            <w:tcBorders>
              <w:top w:val="nil"/>
              <w:left w:val="dashed" w:sz="4" w:space="0" w:color="auto"/>
              <w:bottom w:val="nil"/>
            </w:tcBorders>
          </w:tcPr>
          <w:p w14:paraId="0079DB38" w14:textId="55D11C53" w:rsidR="008C630D" w:rsidRPr="008F3EDE" w:rsidRDefault="00531959" w:rsidP="00FD344D">
            <w:pPr>
              <w:tabs>
                <w:tab w:val="decimal" w:pos="992"/>
              </w:tabs>
              <w:ind w:right="-138"/>
              <w:jc w:val="both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75</w:t>
            </w:r>
            <w:r w:rsidR="004D2A0A" w:rsidRPr="008F3EDE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569</w:t>
            </w:r>
          </w:p>
        </w:tc>
        <w:tc>
          <w:tcPr>
            <w:tcW w:w="1403" w:type="dxa"/>
            <w:tcBorders>
              <w:top w:val="nil"/>
              <w:bottom w:val="nil"/>
              <w:right w:val="dashed" w:sz="4" w:space="0" w:color="auto"/>
            </w:tcBorders>
          </w:tcPr>
          <w:p w14:paraId="5DDB9D57" w14:textId="1D2226BC" w:rsidR="008C630D" w:rsidRPr="008F3EDE" w:rsidRDefault="00BB6F3F" w:rsidP="005614CA">
            <w:pPr>
              <w:tabs>
                <w:tab w:val="decimal" w:pos="992"/>
              </w:tabs>
              <w:ind w:right="-138"/>
              <w:jc w:val="both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15,445</w:t>
            </w:r>
          </w:p>
        </w:tc>
        <w:tc>
          <w:tcPr>
            <w:tcW w:w="1305" w:type="dxa"/>
            <w:tcBorders>
              <w:top w:val="nil"/>
              <w:left w:val="dashed" w:sz="4" w:space="0" w:color="auto"/>
              <w:bottom w:val="nil"/>
            </w:tcBorders>
          </w:tcPr>
          <w:p w14:paraId="4D2FF852" w14:textId="414D4D6B" w:rsidR="008C630D" w:rsidRPr="008F3EDE" w:rsidRDefault="00B56330" w:rsidP="005614CA">
            <w:pPr>
              <w:tabs>
                <w:tab w:val="decimal" w:pos="907"/>
              </w:tabs>
              <w:ind w:right="-138"/>
              <w:jc w:val="both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36</w:t>
            </w:r>
            <w:r w:rsidR="004D2A0A" w:rsidRPr="008F3EDE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786</w:t>
            </w:r>
          </w:p>
        </w:tc>
      </w:tr>
      <w:tr w:rsidR="008C630D" w:rsidRPr="008F3EDE" w14:paraId="6841F2AB" w14:textId="77777777" w:rsidTr="00AF4DA4">
        <w:tc>
          <w:tcPr>
            <w:tcW w:w="4144" w:type="dxa"/>
            <w:tcBorders>
              <w:top w:val="nil"/>
              <w:bottom w:val="nil"/>
            </w:tcBorders>
          </w:tcPr>
          <w:p w14:paraId="3D652833" w14:textId="77777777" w:rsidR="008C630D" w:rsidRPr="008F3EDE" w:rsidRDefault="008C630D" w:rsidP="008C630D">
            <w:pPr>
              <w:tabs>
                <w:tab w:val="left" w:pos="392"/>
                <w:tab w:val="left" w:pos="900"/>
                <w:tab w:val="left" w:pos="1440"/>
              </w:tabs>
              <w:ind w:right="-338" w:firstLine="270"/>
              <w:jc w:val="both"/>
              <w:rPr>
                <w:rFonts w:ascii="Angsana New" w:hAnsi="Angsana New" w:cs="Angsana New"/>
                <w:cs/>
              </w:rPr>
            </w:pPr>
            <w:r w:rsidRPr="008F3EDE">
              <w:rPr>
                <w:rFonts w:ascii="Angsana New" w:hAnsi="Angsana New" w:cs="Angsana New"/>
                <w:cs/>
              </w:rPr>
              <w:t>รายได้รับล่วงหน้า</w:t>
            </w:r>
          </w:p>
        </w:tc>
        <w:tc>
          <w:tcPr>
            <w:tcW w:w="1403" w:type="dxa"/>
            <w:tcBorders>
              <w:top w:val="nil"/>
              <w:bottom w:val="nil"/>
              <w:right w:val="dashed" w:sz="4" w:space="0" w:color="auto"/>
            </w:tcBorders>
          </w:tcPr>
          <w:p w14:paraId="6CC4102E" w14:textId="2C97E412" w:rsidR="008C630D" w:rsidRPr="008F3EDE" w:rsidRDefault="00456003" w:rsidP="00FD344D">
            <w:pPr>
              <w:tabs>
                <w:tab w:val="decimal" w:pos="992"/>
              </w:tabs>
              <w:ind w:right="-138"/>
              <w:jc w:val="both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184,929</w:t>
            </w:r>
          </w:p>
        </w:tc>
        <w:tc>
          <w:tcPr>
            <w:tcW w:w="1404" w:type="dxa"/>
            <w:tcBorders>
              <w:top w:val="nil"/>
              <w:left w:val="dashed" w:sz="4" w:space="0" w:color="auto"/>
              <w:bottom w:val="nil"/>
            </w:tcBorders>
          </w:tcPr>
          <w:p w14:paraId="38ADA4E1" w14:textId="282C32AF" w:rsidR="008C630D" w:rsidRPr="008F3EDE" w:rsidRDefault="00531959" w:rsidP="00FD344D">
            <w:pPr>
              <w:tabs>
                <w:tab w:val="decimal" w:pos="992"/>
              </w:tabs>
              <w:ind w:right="-138"/>
              <w:jc w:val="both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92</w:t>
            </w:r>
            <w:r w:rsidR="004D2A0A" w:rsidRPr="008F3EDE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307</w:t>
            </w:r>
          </w:p>
        </w:tc>
        <w:tc>
          <w:tcPr>
            <w:tcW w:w="1403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14:paraId="789B226D" w14:textId="2FB8B84A" w:rsidR="008C630D" w:rsidRPr="005614CA" w:rsidRDefault="00BB6F3F" w:rsidP="00BB6F3F">
            <w:pPr>
              <w:tabs>
                <w:tab w:val="decimal" w:pos="992"/>
              </w:tabs>
              <w:ind w:right="-138"/>
              <w:jc w:val="both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16,370</w:t>
            </w:r>
          </w:p>
        </w:tc>
        <w:tc>
          <w:tcPr>
            <w:tcW w:w="1305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14:paraId="7284B5DE" w14:textId="782DE36A" w:rsidR="008C630D" w:rsidRPr="001E0619" w:rsidRDefault="00B56330" w:rsidP="005614CA">
            <w:pPr>
              <w:tabs>
                <w:tab w:val="decimal" w:pos="907"/>
              </w:tabs>
              <w:ind w:right="-138"/>
              <w:jc w:val="both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14,006</w:t>
            </w:r>
          </w:p>
        </w:tc>
      </w:tr>
      <w:tr w:rsidR="008C630D" w:rsidRPr="008F3EDE" w14:paraId="74EED5E6" w14:textId="77777777" w:rsidTr="00AF4DA4">
        <w:tc>
          <w:tcPr>
            <w:tcW w:w="4144" w:type="dxa"/>
            <w:tcBorders>
              <w:top w:val="nil"/>
              <w:bottom w:val="nil"/>
            </w:tcBorders>
          </w:tcPr>
          <w:p w14:paraId="45076F0D" w14:textId="77777777" w:rsidR="008C630D" w:rsidRPr="008F3EDE" w:rsidRDefault="008C630D" w:rsidP="008C630D">
            <w:pPr>
              <w:tabs>
                <w:tab w:val="left" w:pos="392"/>
                <w:tab w:val="left" w:pos="900"/>
                <w:tab w:val="left" w:pos="1440"/>
              </w:tabs>
              <w:ind w:right="-338" w:firstLine="270"/>
              <w:jc w:val="both"/>
              <w:rPr>
                <w:rFonts w:ascii="Angsana New" w:hAnsi="Angsana New" w:cs="Angsana New"/>
              </w:rPr>
            </w:pPr>
            <w:r w:rsidRPr="008F3EDE">
              <w:rPr>
                <w:rFonts w:ascii="Angsana New" w:hAnsi="Angsana New" w:cs="Angsana New"/>
                <w:cs/>
              </w:rPr>
              <w:t>เจ้าหนี้หมุนเวียนอื่น ๆ</w:t>
            </w:r>
          </w:p>
        </w:tc>
        <w:tc>
          <w:tcPr>
            <w:tcW w:w="1403" w:type="dxa"/>
            <w:tcBorders>
              <w:top w:val="nil"/>
              <w:bottom w:val="single" w:sz="4" w:space="0" w:color="auto"/>
              <w:right w:val="dashed" w:sz="4" w:space="0" w:color="auto"/>
            </w:tcBorders>
          </w:tcPr>
          <w:p w14:paraId="493C12E6" w14:textId="03535FF4" w:rsidR="008C630D" w:rsidRPr="008F3EDE" w:rsidRDefault="00456003" w:rsidP="00FD344D">
            <w:pPr>
              <w:tabs>
                <w:tab w:val="decimal" w:pos="992"/>
              </w:tabs>
              <w:ind w:right="-138"/>
              <w:jc w:val="both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14,41</w:t>
            </w:r>
            <w:r w:rsidR="00AE388E">
              <w:rPr>
                <w:rFonts w:ascii="Angsana New" w:hAnsi="Angsana New" w:cs="Angsana New"/>
              </w:rPr>
              <w:t>5</w:t>
            </w:r>
          </w:p>
        </w:tc>
        <w:tc>
          <w:tcPr>
            <w:tcW w:w="1404" w:type="dxa"/>
            <w:tcBorders>
              <w:top w:val="nil"/>
              <w:left w:val="dashed" w:sz="4" w:space="0" w:color="auto"/>
              <w:bottom w:val="single" w:sz="4" w:space="0" w:color="auto"/>
            </w:tcBorders>
          </w:tcPr>
          <w:p w14:paraId="20ADDED8" w14:textId="682E712A" w:rsidR="008C630D" w:rsidRPr="008F3EDE" w:rsidRDefault="00531959" w:rsidP="00FD344D">
            <w:pPr>
              <w:tabs>
                <w:tab w:val="decimal" w:pos="992"/>
              </w:tabs>
              <w:ind w:right="-138"/>
              <w:jc w:val="both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19</w:t>
            </w:r>
            <w:r w:rsidR="004D2A0A" w:rsidRPr="008F3EDE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228</w:t>
            </w:r>
          </w:p>
        </w:tc>
        <w:tc>
          <w:tcPr>
            <w:tcW w:w="1403" w:type="dxa"/>
            <w:tcBorders>
              <w:top w:val="nil"/>
              <w:bottom w:val="single" w:sz="4" w:space="0" w:color="auto"/>
              <w:right w:val="dashed" w:sz="4" w:space="0" w:color="auto"/>
            </w:tcBorders>
          </w:tcPr>
          <w:p w14:paraId="494ABD6A" w14:textId="297F2AD2" w:rsidR="008C630D" w:rsidRPr="008F3EDE" w:rsidRDefault="00BB6F3F" w:rsidP="005614CA">
            <w:pPr>
              <w:tabs>
                <w:tab w:val="decimal" w:pos="992"/>
              </w:tabs>
              <w:ind w:right="-138"/>
              <w:jc w:val="both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6,192</w:t>
            </w:r>
          </w:p>
        </w:tc>
        <w:tc>
          <w:tcPr>
            <w:tcW w:w="1305" w:type="dxa"/>
            <w:tcBorders>
              <w:top w:val="nil"/>
              <w:left w:val="dashed" w:sz="4" w:space="0" w:color="auto"/>
              <w:bottom w:val="single" w:sz="4" w:space="0" w:color="auto"/>
            </w:tcBorders>
          </w:tcPr>
          <w:p w14:paraId="53516725" w14:textId="0D4EB48C" w:rsidR="008C630D" w:rsidRPr="008F3EDE" w:rsidRDefault="001E0619" w:rsidP="005614CA">
            <w:pPr>
              <w:tabs>
                <w:tab w:val="decimal" w:pos="907"/>
              </w:tabs>
              <w:ind w:right="-138"/>
              <w:jc w:val="both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12</w:t>
            </w:r>
            <w:r w:rsidR="00152FF3" w:rsidRPr="008F3EDE">
              <w:rPr>
                <w:rFonts w:ascii="Angsana New" w:hAnsi="Angsana New" w:cs="Angsana New"/>
              </w:rPr>
              <w:t>,</w:t>
            </w:r>
            <w:r w:rsidR="00B56330">
              <w:rPr>
                <w:rFonts w:ascii="Angsana New" w:hAnsi="Angsana New" w:cs="Angsana New"/>
              </w:rPr>
              <w:t>908</w:t>
            </w:r>
          </w:p>
        </w:tc>
      </w:tr>
      <w:tr w:rsidR="008C630D" w:rsidRPr="008F3EDE" w14:paraId="4B7D0261" w14:textId="77777777" w:rsidTr="00AF4DA4">
        <w:tc>
          <w:tcPr>
            <w:tcW w:w="4144" w:type="dxa"/>
            <w:tcBorders>
              <w:top w:val="nil"/>
            </w:tcBorders>
          </w:tcPr>
          <w:p w14:paraId="0990C222" w14:textId="77777777" w:rsidR="008C630D" w:rsidRPr="008F3EDE" w:rsidRDefault="008C630D" w:rsidP="008C630D">
            <w:pPr>
              <w:tabs>
                <w:tab w:val="left" w:pos="392"/>
                <w:tab w:val="left" w:pos="900"/>
                <w:tab w:val="left" w:pos="1440"/>
              </w:tabs>
              <w:ind w:right="-338"/>
              <w:jc w:val="both"/>
              <w:rPr>
                <w:rFonts w:ascii="Angsana New" w:hAnsi="Angsana New" w:cs="Angsana New"/>
                <w:cs/>
              </w:rPr>
            </w:pPr>
            <w:r w:rsidRPr="008F3EDE">
              <w:rPr>
                <w:rFonts w:ascii="Angsana New" w:hAnsi="Angsana New" w:cs="Angsana New"/>
                <w:cs/>
              </w:rPr>
              <w:t>รวมเจ้าหนี้หมุนเวียนอื่น</w:t>
            </w:r>
          </w:p>
        </w:tc>
        <w:tc>
          <w:tcPr>
            <w:tcW w:w="1403" w:type="dxa"/>
            <w:tcBorders>
              <w:top w:val="single" w:sz="4" w:space="0" w:color="auto"/>
              <w:right w:val="dashed" w:sz="4" w:space="0" w:color="auto"/>
            </w:tcBorders>
          </w:tcPr>
          <w:p w14:paraId="11744348" w14:textId="573A34FA" w:rsidR="008C630D" w:rsidRPr="008F3EDE" w:rsidRDefault="00456003" w:rsidP="00FD344D">
            <w:pPr>
              <w:tabs>
                <w:tab w:val="decimal" w:pos="992"/>
              </w:tabs>
              <w:ind w:right="-138"/>
              <w:jc w:val="both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239,94</w:t>
            </w:r>
            <w:r w:rsidR="00AE388E">
              <w:rPr>
                <w:rFonts w:ascii="Angsana New" w:hAnsi="Angsana New" w:cs="Angsana New"/>
              </w:rPr>
              <w:t>3</w:t>
            </w:r>
          </w:p>
        </w:tc>
        <w:tc>
          <w:tcPr>
            <w:tcW w:w="1404" w:type="dxa"/>
            <w:tcBorders>
              <w:top w:val="single" w:sz="4" w:space="0" w:color="auto"/>
              <w:left w:val="dashed" w:sz="4" w:space="0" w:color="auto"/>
            </w:tcBorders>
          </w:tcPr>
          <w:p w14:paraId="3445EC16" w14:textId="53420C84" w:rsidR="008C630D" w:rsidRPr="008F3EDE" w:rsidRDefault="008C630D" w:rsidP="00FD344D">
            <w:pPr>
              <w:tabs>
                <w:tab w:val="decimal" w:pos="992"/>
              </w:tabs>
              <w:ind w:right="-138"/>
              <w:jc w:val="both"/>
              <w:rPr>
                <w:rFonts w:ascii="Angsana New" w:hAnsi="Angsana New" w:cs="Angsana New"/>
              </w:rPr>
            </w:pPr>
            <w:r w:rsidRPr="008F3EDE">
              <w:rPr>
                <w:rFonts w:ascii="Angsana New" w:hAnsi="Angsana New" w:cs="Angsana New"/>
              </w:rPr>
              <w:t>1</w:t>
            </w:r>
            <w:r w:rsidR="001E0619">
              <w:rPr>
                <w:rFonts w:ascii="Angsana New" w:hAnsi="Angsana New" w:cs="Angsana New"/>
              </w:rPr>
              <w:t>8</w:t>
            </w:r>
            <w:r w:rsidR="00531959">
              <w:rPr>
                <w:rFonts w:ascii="Angsana New" w:hAnsi="Angsana New" w:cs="Angsana New"/>
              </w:rPr>
              <w:t>7</w:t>
            </w:r>
            <w:r w:rsidRPr="008F3EDE">
              <w:rPr>
                <w:rFonts w:ascii="Angsana New" w:hAnsi="Angsana New" w:cs="Angsana New"/>
              </w:rPr>
              <w:t>,</w:t>
            </w:r>
            <w:r w:rsidR="00531959">
              <w:rPr>
                <w:rFonts w:ascii="Angsana New" w:hAnsi="Angsana New" w:cs="Angsana New"/>
              </w:rPr>
              <w:t>104</w:t>
            </w:r>
          </w:p>
        </w:tc>
        <w:tc>
          <w:tcPr>
            <w:tcW w:w="1403" w:type="dxa"/>
            <w:tcBorders>
              <w:top w:val="single" w:sz="4" w:space="0" w:color="auto"/>
              <w:right w:val="dashed" w:sz="4" w:space="0" w:color="auto"/>
            </w:tcBorders>
          </w:tcPr>
          <w:p w14:paraId="797ED40B" w14:textId="3651E146" w:rsidR="008C630D" w:rsidRPr="008F3EDE" w:rsidRDefault="00BB6F3F" w:rsidP="005614CA">
            <w:pPr>
              <w:tabs>
                <w:tab w:val="decimal" w:pos="992"/>
              </w:tabs>
              <w:ind w:right="-138"/>
              <w:jc w:val="both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38,007</w:t>
            </w:r>
          </w:p>
        </w:tc>
        <w:tc>
          <w:tcPr>
            <w:tcW w:w="1305" w:type="dxa"/>
            <w:tcBorders>
              <w:top w:val="single" w:sz="4" w:space="0" w:color="auto"/>
              <w:left w:val="dashed" w:sz="4" w:space="0" w:color="auto"/>
            </w:tcBorders>
          </w:tcPr>
          <w:p w14:paraId="119991DA" w14:textId="54421FEF" w:rsidR="008C630D" w:rsidRPr="008F3EDE" w:rsidRDefault="00B56330" w:rsidP="005614CA">
            <w:pPr>
              <w:tabs>
                <w:tab w:val="decimal" w:pos="907"/>
              </w:tabs>
              <w:ind w:right="-138"/>
              <w:jc w:val="both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63,700</w:t>
            </w:r>
          </w:p>
        </w:tc>
      </w:tr>
      <w:tr w:rsidR="008C630D" w:rsidRPr="008F3EDE" w14:paraId="26D3D8E4" w14:textId="77777777" w:rsidTr="00AF4DA4">
        <w:tc>
          <w:tcPr>
            <w:tcW w:w="4144" w:type="dxa"/>
            <w:vAlign w:val="bottom"/>
          </w:tcPr>
          <w:p w14:paraId="15D12732" w14:textId="77777777" w:rsidR="008C630D" w:rsidRPr="008F3EDE" w:rsidRDefault="008C630D" w:rsidP="008C630D">
            <w:pPr>
              <w:tabs>
                <w:tab w:val="left" w:pos="392"/>
                <w:tab w:val="left" w:pos="900"/>
                <w:tab w:val="left" w:pos="1440"/>
              </w:tabs>
              <w:ind w:right="-338"/>
              <w:rPr>
                <w:rFonts w:ascii="Angsana New" w:hAnsi="Angsana New" w:cs="Angsana New"/>
              </w:rPr>
            </w:pPr>
            <w:r w:rsidRPr="008F3EDE">
              <w:rPr>
                <w:rFonts w:ascii="Angsana New" w:hAnsi="Angsana New" w:cs="Angsana New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403" w:type="dxa"/>
            <w:tcBorders>
              <w:right w:val="dashed" w:sz="4" w:space="0" w:color="auto"/>
            </w:tcBorders>
            <w:vAlign w:val="center"/>
          </w:tcPr>
          <w:p w14:paraId="13D9687B" w14:textId="40911D20" w:rsidR="008C630D" w:rsidRPr="008F3EDE" w:rsidRDefault="00456003" w:rsidP="00FD344D">
            <w:pPr>
              <w:tabs>
                <w:tab w:val="decimal" w:pos="992"/>
              </w:tabs>
              <w:ind w:right="-138"/>
              <w:jc w:val="both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502,06</w:t>
            </w:r>
            <w:r w:rsidR="00AE388E">
              <w:rPr>
                <w:rFonts w:ascii="Angsana New" w:hAnsi="Angsana New" w:cs="Angsana New"/>
              </w:rPr>
              <w:t>7</w:t>
            </w:r>
          </w:p>
        </w:tc>
        <w:tc>
          <w:tcPr>
            <w:tcW w:w="1404" w:type="dxa"/>
            <w:tcBorders>
              <w:left w:val="dashed" w:sz="4" w:space="0" w:color="auto"/>
            </w:tcBorders>
            <w:vAlign w:val="center"/>
          </w:tcPr>
          <w:p w14:paraId="1689FCD2" w14:textId="201DDE21" w:rsidR="008C630D" w:rsidRPr="008F3EDE" w:rsidRDefault="00531959" w:rsidP="00FD344D">
            <w:pPr>
              <w:tabs>
                <w:tab w:val="decimal" w:pos="992"/>
              </w:tabs>
              <w:ind w:right="-138"/>
              <w:jc w:val="both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453</w:t>
            </w:r>
            <w:r w:rsidR="008C630D" w:rsidRPr="008F3EDE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880</w:t>
            </w:r>
          </w:p>
        </w:tc>
        <w:tc>
          <w:tcPr>
            <w:tcW w:w="1403" w:type="dxa"/>
            <w:tcBorders>
              <w:right w:val="dashed" w:sz="4" w:space="0" w:color="auto"/>
            </w:tcBorders>
            <w:vAlign w:val="center"/>
          </w:tcPr>
          <w:p w14:paraId="46B4B85D" w14:textId="5C5A3A52" w:rsidR="008C630D" w:rsidRPr="008F3EDE" w:rsidRDefault="00BB6F3F" w:rsidP="005614CA">
            <w:pPr>
              <w:tabs>
                <w:tab w:val="decimal" w:pos="992"/>
              </w:tabs>
              <w:ind w:right="-138"/>
              <w:jc w:val="both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104,653</w:t>
            </w:r>
          </w:p>
        </w:tc>
        <w:tc>
          <w:tcPr>
            <w:tcW w:w="1305" w:type="dxa"/>
            <w:tcBorders>
              <w:left w:val="dashed" w:sz="4" w:space="0" w:color="auto"/>
            </w:tcBorders>
            <w:vAlign w:val="center"/>
          </w:tcPr>
          <w:p w14:paraId="1E11AAD8" w14:textId="3291ACCB" w:rsidR="008C630D" w:rsidRPr="008F3EDE" w:rsidRDefault="00B56330" w:rsidP="005614CA">
            <w:pPr>
              <w:tabs>
                <w:tab w:val="decimal" w:pos="907"/>
              </w:tabs>
              <w:ind w:right="-138"/>
              <w:jc w:val="both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124</w:t>
            </w:r>
            <w:r w:rsidR="008C630D" w:rsidRPr="008F3EDE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550</w:t>
            </w:r>
          </w:p>
        </w:tc>
      </w:tr>
    </w:tbl>
    <w:p w14:paraId="78081CB5" w14:textId="30394E0A" w:rsidR="005273A4" w:rsidRDefault="005273A4" w:rsidP="008636E4">
      <w:pPr>
        <w:numPr>
          <w:ilvl w:val="0"/>
          <w:numId w:val="1"/>
        </w:numPr>
        <w:ind w:left="630" w:right="-871" w:hanging="346"/>
        <w:rPr>
          <w:rFonts w:ascii="Angsana New" w:hAnsi="Angsana New"/>
          <w:b/>
          <w:bCs/>
        </w:rPr>
      </w:pPr>
      <w:r w:rsidRPr="006B3332">
        <w:rPr>
          <w:b/>
          <w:bCs/>
          <w:spacing w:val="2"/>
          <w:cs/>
        </w:rPr>
        <w:lastRenderedPageBreak/>
        <w:t>หนี้สินตามสัญญาเช่</w:t>
      </w:r>
      <w:r w:rsidR="001C4447">
        <w:rPr>
          <w:rFonts w:hint="cs"/>
          <w:b/>
          <w:bCs/>
          <w:spacing w:val="2"/>
          <w:cs/>
        </w:rPr>
        <w:t>า</w:t>
      </w:r>
    </w:p>
    <w:p w14:paraId="6A423BC5" w14:textId="77777777" w:rsidR="006F741E" w:rsidRPr="00376F77" w:rsidRDefault="006F741E" w:rsidP="00A80E1F">
      <w:pPr>
        <w:ind w:right="-12"/>
        <w:jc w:val="right"/>
        <w:rPr>
          <w:rFonts w:ascii="Angsana New" w:hAnsi="Angsana New"/>
          <w:b/>
          <w:bCs/>
          <w:sz w:val="28"/>
          <w:szCs w:val="28"/>
        </w:rPr>
      </w:pPr>
      <w:r w:rsidRPr="00376F77">
        <w:rPr>
          <w:rFonts w:ascii="Angsana New" w:hAnsi="Angsana New" w:cs="Angsana New" w:hint="cs"/>
          <w:sz w:val="28"/>
          <w:szCs w:val="28"/>
          <w:cs/>
        </w:rPr>
        <w:t xml:space="preserve">หน่วย </w:t>
      </w:r>
      <w:r w:rsidRPr="00376F77">
        <w:rPr>
          <w:rFonts w:ascii="Angsana New" w:hAnsi="Angsana New" w:cs="Angsana New"/>
          <w:sz w:val="28"/>
          <w:szCs w:val="28"/>
        </w:rPr>
        <w:t xml:space="preserve">: </w:t>
      </w:r>
      <w:r w:rsidRPr="00376F77">
        <w:rPr>
          <w:rFonts w:ascii="Angsana New" w:hAnsi="Angsana New" w:cs="Angsana New" w:hint="cs"/>
          <w:sz w:val="28"/>
          <w:szCs w:val="28"/>
          <w:cs/>
        </w:rPr>
        <w:t>พัน</w:t>
      </w:r>
      <w:r w:rsidRPr="00376F77">
        <w:rPr>
          <w:rFonts w:ascii="Angsana New" w:hAnsi="Angsana New" w:cs="Angsana New"/>
          <w:sz w:val="28"/>
          <w:szCs w:val="28"/>
          <w:cs/>
        </w:rPr>
        <w:t>บาท</w:t>
      </w:r>
    </w:p>
    <w:tbl>
      <w:tblPr>
        <w:tblW w:w="9659" w:type="dxa"/>
        <w:tblInd w:w="63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70"/>
        <w:gridCol w:w="1384"/>
        <w:gridCol w:w="1368"/>
        <w:gridCol w:w="1449"/>
        <w:gridCol w:w="1288"/>
      </w:tblGrid>
      <w:tr w:rsidR="00415290" w:rsidRPr="008F3EDE" w14:paraId="69BA7D37" w14:textId="77777777" w:rsidTr="003111A8">
        <w:trPr>
          <w:cantSplit/>
          <w:trHeight w:val="20"/>
        </w:trPr>
        <w:tc>
          <w:tcPr>
            <w:tcW w:w="41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FBE3B0" w14:textId="77777777" w:rsidR="00415290" w:rsidRPr="008F3EDE" w:rsidRDefault="00415290" w:rsidP="007B05AE">
            <w:pPr>
              <w:spacing w:line="360" w:lineRule="exact"/>
              <w:ind w:lef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bookmarkStart w:id="3" w:name="OLE_LINK1"/>
            <w:r w:rsidRPr="008F3EDE">
              <w:rPr>
                <w:rFonts w:ascii="Angsana New" w:hAnsi="Angsana New" w:cs="Angsana New"/>
                <w:sz w:val="28"/>
                <w:szCs w:val="28"/>
                <w:cs/>
              </w:rPr>
              <w:t>รายการ</w:t>
            </w:r>
          </w:p>
        </w:tc>
        <w:tc>
          <w:tcPr>
            <w:tcW w:w="2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A98BA" w14:textId="77777777" w:rsidR="00415290" w:rsidRPr="008F3EDE" w:rsidRDefault="00415290" w:rsidP="00AF28A4">
            <w:pPr>
              <w:ind w:left="-97" w:right="33" w:hanging="1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F3EDE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1DD7A" w14:textId="77777777" w:rsidR="00415290" w:rsidRPr="008F3EDE" w:rsidRDefault="00415290" w:rsidP="00AF28A4">
            <w:pPr>
              <w:ind w:left="-97" w:right="33" w:hanging="1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F3EDE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C630D" w:rsidRPr="008F3EDE" w14:paraId="2CEEB47A" w14:textId="77777777" w:rsidTr="00AF4DA4">
        <w:trPr>
          <w:cantSplit/>
          <w:trHeight w:val="391"/>
        </w:trPr>
        <w:tc>
          <w:tcPr>
            <w:tcW w:w="41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629666" w14:textId="77777777" w:rsidR="008C630D" w:rsidRPr="008F3EDE" w:rsidRDefault="008C630D" w:rsidP="008C630D">
            <w:pPr>
              <w:spacing w:line="360" w:lineRule="exact"/>
              <w:ind w:lef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0B30A4B8" w14:textId="4086712D" w:rsidR="008C630D" w:rsidRPr="008F3EDE" w:rsidRDefault="008C630D" w:rsidP="008C630D">
            <w:pPr>
              <w:ind w:left="-97" w:right="-108" w:hanging="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F3EDE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31</w:t>
            </w:r>
            <w:r w:rsidRPr="008F3EDE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 xml:space="preserve"> </w:t>
            </w:r>
            <w:r w:rsidRPr="008F3EDE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มี.ค. </w:t>
            </w:r>
            <w:r w:rsidRPr="008F3EDE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256</w:t>
            </w:r>
            <w:r w:rsidR="000A77DE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8</w:t>
            </w:r>
          </w:p>
        </w:tc>
        <w:tc>
          <w:tcPr>
            <w:tcW w:w="1368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BDC44" w14:textId="4A0DBA7F" w:rsidR="008C630D" w:rsidRPr="008F3EDE" w:rsidRDefault="008C630D" w:rsidP="008C630D">
            <w:pPr>
              <w:ind w:left="-97" w:right="-108" w:hanging="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F3EDE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8F3EDE">
              <w:rPr>
                <w:rFonts w:ascii="Angsana New" w:hAnsi="Angsana New" w:cs="Angsana New"/>
                <w:sz w:val="28"/>
                <w:szCs w:val="28"/>
                <w:cs/>
              </w:rPr>
              <w:t xml:space="preserve">ธ.ค. </w:t>
            </w:r>
            <w:r w:rsidRPr="008F3EDE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0A77DE">
              <w:rPr>
                <w:rFonts w:ascii="Angsana New" w:hAnsi="Angsana New" w:cs="Angsana New"/>
                <w:sz w:val="28"/>
                <w:szCs w:val="28"/>
              </w:rPr>
              <w:t>7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01AE0A1A" w14:textId="10B8B6E7" w:rsidR="008C630D" w:rsidRPr="008F3EDE" w:rsidRDefault="008C630D" w:rsidP="008C630D">
            <w:pPr>
              <w:ind w:left="-97" w:right="-108" w:hanging="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F3EDE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31</w:t>
            </w:r>
            <w:r w:rsidRPr="008F3EDE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 xml:space="preserve"> </w:t>
            </w:r>
            <w:r w:rsidRPr="008F3EDE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มี.ค. </w:t>
            </w:r>
            <w:r w:rsidRPr="008F3EDE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256</w:t>
            </w:r>
            <w:r w:rsidR="000A77DE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8</w:t>
            </w:r>
          </w:p>
        </w:tc>
        <w:tc>
          <w:tcPr>
            <w:tcW w:w="1288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6426B" w14:textId="3C9852CA" w:rsidR="008C630D" w:rsidRPr="008F3EDE" w:rsidRDefault="008C630D" w:rsidP="008C630D">
            <w:pPr>
              <w:ind w:left="-97" w:right="-108" w:hanging="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F3EDE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8F3EDE">
              <w:rPr>
                <w:rFonts w:ascii="Angsana New" w:hAnsi="Angsana New" w:cs="Angsana New"/>
                <w:sz w:val="28"/>
                <w:szCs w:val="28"/>
                <w:cs/>
              </w:rPr>
              <w:t xml:space="preserve">ธ.ค. </w:t>
            </w:r>
            <w:r w:rsidRPr="008F3EDE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0A77DE">
              <w:rPr>
                <w:rFonts w:ascii="Angsana New" w:hAnsi="Angsana New" w:cs="Angsana New"/>
                <w:sz w:val="28"/>
                <w:szCs w:val="28"/>
              </w:rPr>
              <w:t>7</w:t>
            </w:r>
          </w:p>
        </w:tc>
      </w:tr>
      <w:tr w:rsidR="002B4AAE" w:rsidRPr="008F3EDE" w14:paraId="6F44C9CF" w14:textId="77777777" w:rsidTr="00AF4DA4">
        <w:trPr>
          <w:cantSplit/>
          <w:trHeight w:val="20"/>
        </w:trPr>
        <w:tc>
          <w:tcPr>
            <w:tcW w:w="41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C8E803B" w14:textId="77777777" w:rsidR="002B4AAE" w:rsidRPr="008F3EDE" w:rsidRDefault="002B4AAE" w:rsidP="002B4AAE">
            <w:pPr>
              <w:spacing w:line="360" w:lineRule="exact"/>
              <w:ind w:right="116"/>
              <w:rPr>
                <w:rFonts w:ascii="Angsana New" w:hAnsi="Angsana New" w:cs="Angsana New"/>
                <w:sz w:val="28"/>
                <w:szCs w:val="28"/>
              </w:rPr>
            </w:pPr>
            <w:r w:rsidRPr="008F3EDE">
              <w:rPr>
                <w:rFonts w:ascii="Angsana New" w:hAnsi="Angsana New" w:cs="Angsana New"/>
                <w:sz w:val="28"/>
                <w:szCs w:val="28"/>
                <w:cs/>
              </w:rPr>
              <w:t>ยอดคงเหลือยกมาต้นงวด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14:paraId="61DA32CF" w14:textId="511BA638" w:rsidR="002B4AAE" w:rsidRPr="008F3EDE" w:rsidRDefault="0089288B" w:rsidP="002B4AAE">
            <w:pPr>
              <w:spacing w:line="360" w:lineRule="exact"/>
              <w:ind w:left="-108" w:right="116"/>
              <w:jc w:val="right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255</w:t>
            </w:r>
            <w:r w:rsidR="006C024D" w:rsidRPr="008F3EDE">
              <w:rPr>
                <w:rFonts w:ascii="Angsan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</w:rPr>
              <w:t>269</w:t>
            </w:r>
          </w:p>
        </w:tc>
        <w:tc>
          <w:tcPr>
            <w:tcW w:w="1368" w:type="dxa"/>
            <w:tcBorders>
              <w:top w:val="single" w:sz="4" w:space="0" w:color="auto"/>
              <w:left w:val="dashed" w:sz="4" w:space="0" w:color="auto"/>
              <w:bottom w:val="nil"/>
              <w:right w:val="single" w:sz="4" w:space="0" w:color="auto"/>
            </w:tcBorders>
            <w:vAlign w:val="center"/>
          </w:tcPr>
          <w:p w14:paraId="0ADC096B" w14:textId="1B8F9859" w:rsidR="002B4AAE" w:rsidRPr="008F3EDE" w:rsidRDefault="000A77DE" w:rsidP="002B4AAE">
            <w:pPr>
              <w:spacing w:line="360" w:lineRule="exact"/>
              <w:ind w:left="-108" w:right="116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A77DE">
              <w:rPr>
                <w:rFonts w:ascii="Angsana New" w:hAnsi="Angsana New" w:cs="Angsana New"/>
                <w:sz w:val="28"/>
                <w:szCs w:val="28"/>
              </w:rPr>
              <w:t>333,934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14:paraId="3661F5A9" w14:textId="60C00E33" w:rsidR="002B4AAE" w:rsidRPr="008F3EDE" w:rsidRDefault="0039205E" w:rsidP="0037423B">
            <w:pPr>
              <w:tabs>
                <w:tab w:val="decimal" w:pos="1077"/>
              </w:tabs>
              <w:spacing w:line="360" w:lineRule="exact"/>
              <w:ind w:left="-108" w:right="-162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100</w:t>
            </w:r>
            <w:r w:rsidR="006C024D" w:rsidRPr="008F3ED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027303">
              <w:rPr>
                <w:rFonts w:ascii="Angsana New" w:hAnsi="Angsana New" w:cs="Angsana New"/>
                <w:sz w:val="28"/>
                <w:szCs w:val="28"/>
              </w:rPr>
              <w:t>03</w:t>
            </w:r>
            <w:r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  <w:tc>
          <w:tcPr>
            <w:tcW w:w="1288" w:type="dxa"/>
            <w:tcBorders>
              <w:top w:val="single" w:sz="4" w:space="0" w:color="auto"/>
              <w:left w:val="dashed" w:sz="4" w:space="0" w:color="auto"/>
              <w:bottom w:val="nil"/>
              <w:right w:val="single" w:sz="4" w:space="0" w:color="auto"/>
            </w:tcBorders>
            <w:vAlign w:val="center"/>
          </w:tcPr>
          <w:p w14:paraId="671A192D" w14:textId="1F3E49BF" w:rsidR="002B4AAE" w:rsidRPr="008F3EDE" w:rsidRDefault="009E691D" w:rsidP="002B4AAE">
            <w:pPr>
              <w:spacing w:line="360" w:lineRule="exact"/>
              <w:ind w:left="-108" w:right="116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F3EDE">
              <w:rPr>
                <w:rFonts w:ascii="Angsana New" w:hAnsi="Angsana New" w:cs="Angsana New"/>
                <w:sz w:val="28"/>
                <w:szCs w:val="28"/>
              </w:rPr>
              <w:t>1</w:t>
            </w:r>
            <w:r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Pr="008F3EDE">
              <w:rPr>
                <w:rFonts w:ascii="Angsan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</w:rPr>
              <w:t>035</w:t>
            </w:r>
          </w:p>
        </w:tc>
      </w:tr>
      <w:tr w:rsidR="00644837" w:rsidRPr="008F3EDE" w14:paraId="3FABF914" w14:textId="77777777" w:rsidTr="00AF4DA4">
        <w:trPr>
          <w:trHeight w:val="20"/>
        </w:trPr>
        <w:tc>
          <w:tcPr>
            <w:tcW w:w="41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253303A" w14:textId="77777777" w:rsidR="00644837" w:rsidRPr="008F3EDE" w:rsidRDefault="00644837" w:rsidP="00644837">
            <w:pPr>
              <w:spacing w:line="360" w:lineRule="exact"/>
              <w:ind w:right="116"/>
              <w:rPr>
                <w:rFonts w:ascii="Angsana New" w:hAnsi="Angsana New" w:cs="Angsana New"/>
                <w:sz w:val="28"/>
                <w:szCs w:val="28"/>
              </w:rPr>
            </w:pPr>
            <w:r w:rsidRPr="008F3EDE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หัก</w:t>
            </w:r>
            <w:r w:rsidRPr="008F3EDE">
              <w:rPr>
                <w:rFonts w:ascii="Angsana New" w:hAnsi="Angsana New" w:cs="Angsana New"/>
                <w:sz w:val="28"/>
                <w:szCs w:val="28"/>
                <w:cs/>
              </w:rPr>
              <w:t xml:space="preserve"> เงินจ่ายชำระระหว่างงวดไม่รวมดอกเบี้ย</w:t>
            </w:r>
          </w:p>
        </w:tc>
        <w:tc>
          <w:tcPr>
            <w:tcW w:w="1384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  <w:vAlign w:val="center"/>
          </w:tcPr>
          <w:p w14:paraId="6C6DE028" w14:textId="72ADE7AD" w:rsidR="00644837" w:rsidRPr="008F3EDE" w:rsidRDefault="00CD7F75" w:rsidP="00644837">
            <w:pPr>
              <w:spacing w:line="360" w:lineRule="exact"/>
              <w:ind w:left="-108" w:right="73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(16</w:t>
            </w:r>
            <w:r w:rsidR="005F3F19">
              <w:rPr>
                <w:rFonts w:ascii="Angsana New" w:hAnsi="Angsana New" w:cs="Angsana New"/>
                <w:sz w:val="28"/>
                <w:szCs w:val="28"/>
              </w:rPr>
              <w:t>,752)</w:t>
            </w:r>
          </w:p>
        </w:tc>
        <w:tc>
          <w:tcPr>
            <w:tcW w:w="1368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center"/>
          </w:tcPr>
          <w:p w14:paraId="4E3D5C7C" w14:textId="0A9F9932" w:rsidR="00644837" w:rsidRPr="008F3EDE" w:rsidRDefault="00644837" w:rsidP="00644837">
            <w:pPr>
              <w:spacing w:line="360" w:lineRule="exact"/>
              <w:ind w:left="-108" w:right="73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F3EDE">
              <w:rPr>
                <w:rFonts w:ascii="Angsana New" w:hAnsi="Angsana New" w:cs="Angsana New"/>
                <w:sz w:val="28"/>
                <w:szCs w:val="28"/>
              </w:rPr>
              <w:t>(6</w:t>
            </w:r>
            <w:r w:rsidR="0089288B">
              <w:rPr>
                <w:rFonts w:ascii="Angsana New" w:hAnsi="Angsana New" w:cs="Angsana New"/>
                <w:sz w:val="28"/>
                <w:szCs w:val="28"/>
              </w:rPr>
              <w:t>4</w:t>
            </w:r>
            <w:r w:rsidRPr="008F3ED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89288B">
              <w:rPr>
                <w:rFonts w:ascii="Angsana New" w:hAnsi="Angsana New" w:cs="Angsana New"/>
                <w:sz w:val="28"/>
                <w:szCs w:val="28"/>
              </w:rPr>
              <w:t>927</w:t>
            </w:r>
            <w:r w:rsidRPr="008F3EDE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449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14:paraId="2311E7ED" w14:textId="2A696BC6" w:rsidR="00644837" w:rsidRPr="008F3EDE" w:rsidRDefault="00030BC4" w:rsidP="0037423B">
            <w:pPr>
              <w:tabs>
                <w:tab w:val="decimal" w:pos="1077"/>
              </w:tabs>
              <w:spacing w:line="360" w:lineRule="exact"/>
              <w:ind w:left="-108" w:right="-162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(6,61</w:t>
            </w:r>
            <w:r w:rsidR="003846CE">
              <w:rPr>
                <w:rFonts w:ascii="Angsana New" w:hAnsi="Angsana New" w:cs="Angsana New"/>
                <w:sz w:val="28"/>
                <w:szCs w:val="28"/>
              </w:rPr>
              <w:t>3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288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center"/>
          </w:tcPr>
          <w:p w14:paraId="00FB31A3" w14:textId="443BD84A" w:rsidR="00644837" w:rsidRPr="008F3EDE" w:rsidRDefault="00644837" w:rsidP="00644837">
            <w:pPr>
              <w:spacing w:line="360" w:lineRule="exact"/>
              <w:ind w:left="-108" w:right="116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F3EDE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713BD3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="00247681">
              <w:rPr>
                <w:rFonts w:ascii="Angsana New" w:hAnsi="Angsana New" w:cs="Angsana New"/>
                <w:sz w:val="28"/>
                <w:szCs w:val="28"/>
              </w:rPr>
              <w:t>5</w:t>
            </w:r>
            <w:r w:rsidRPr="008F3ED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247681">
              <w:rPr>
                <w:rFonts w:ascii="Angsana New" w:hAnsi="Angsana New" w:cs="Angsana New"/>
                <w:sz w:val="28"/>
                <w:szCs w:val="28"/>
              </w:rPr>
              <w:t>634</w:t>
            </w:r>
            <w:r w:rsidRPr="008F3EDE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644837" w:rsidRPr="008F3EDE" w14:paraId="2824DD77" w14:textId="77777777" w:rsidTr="00AF4DA4">
        <w:trPr>
          <w:trHeight w:val="20"/>
        </w:trPr>
        <w:tc>
          <w:tcPr>
            <w:tcW w:w="41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37F5D51" w14:textId="77777777" w:rsidR="00644837" w:rsidRPr="008F3EDE" w:rsidRDefault="00644837" w:rsidP="00644837">
            <w:pPr>
              <w:spacing w:line="360" w:lineRule="exact"/>
              <w:ind w:right="116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8F3EDE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หัก</w:t>
            </w:r>
            <w:r w:rsidRPr="008F3EDE">
              <w:rPr>
                <w:rFonts w:ascii="Angsana New" w:hAnsi="Angsana New" w:cs="Angsana New"/>
                <w:sz w:val="28"/>
                <w:szCs w:val="28"/>
                <w:cs/>
              </w:rPr>
              <w:t xml:space="preserve"> ดอกเบี้ยจ่ายชำระระหว่างงวด</w:t>
            </w:r>
          </w:p>
        </w:tc>
        <w:tc>
          <w:tcPr>
            <w:tcW w:w="1384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  <w:vAlign w:val="center"/>
          </w:tcPr>
          <w:p w14:paraId="082BC4B2" w14:textId="296982EA" w:rsidR="00644837" w:rsidRPr="008F3EDE" w:rsidRDefault="005F3F19" w:rsidP="00644837">
            <w:pPr>
              <w:spacing w:line="360" w:lineRule="exact"/>
              <w:ind w:left="-108" w:right="7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(2,913)</w:t>
            </w:r>
          </w:p>
        </w:tc>
        <w:tc>
          <w:tcPr>
            <w:tcW w:w="1368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center"/>
          </w:tcPr>
          <w:p w14:paraId="12259318" w14:textId="02CB63AC" w:rsidR="00644837" w:rsidRPr="008F3EDE" w:rsidRDefault="00644837" w:rsidP="00644837">
            <w:pPr>
              <w:spacing w:line="360" w:lineRule="exact"/>
              <w:ind w:left="-108" w:right="7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F3EDE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89288B">
              <w:rPr>
                <w:rFonts w:ascii="Angsana New" w:hAnsi="Angsana New" w:cs="Angsana New"/>
                <w:sz w:val="28"/>
                <w:szCs w:val="28"/>
              </w:rPr>
              <w:t>13</w:t>
            </w:r>
            <w:r w:rsidRPr="008F3ED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89288B">
              <w:rPr>
                <w:rFonts w:ascii="Angsana New" w:hAnsi="Angsana New" w:cs="Angsana New"/>
                <w:sz w:val="28"/>
                <w:szCs w:val="28"/>
              </w:rPr>
              <w:t>73</w:t>
            </w:r>
            <w:r w:rsidR="001A6004">
              <w:rPr>
                <w:rFonts w:ascii="Angsana New" w:hAnsi="Angsana New" w:cs="Angsana New"/>
                <w:sz w:val="28"/>
                <w:szCs w:val="28"/>
              </w:rPr>
              <w:t>8</w:t>
            </w:r>
            <w:r w:rsidRPr="008F3EDE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449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14:paraId="4688BC8F" w14:textId="288CE1EE" w:rsidR="00644837" w:rsidRPr="008F3EDE" w:rsidRDefault="00030BC4" w:rsidP="0037423B">
            <w:pPr>
              <w:tabs>
                <w:tab w:val="decimal" w:pos="1077"/>
              </w:tabs>
              <w:spacing w:line="360" w:lineRule="exact"/>
              <w:ind w:left="-108" w:right="-16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(1,137)</w:t>
            </w:r>
          </w:p>
        </w:tc>
        <w:tc>
          <w:tcPr>
            <w:tcW w:w="1288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center"/>
          </w:tcPr>
          <w:p w14:paraId="06B6A6AD" w14:textId="0CC590F6" w:rsidR="00644837" w:rsidRPr="008F3EDE" w:rsidRDefault="00644837" w:rsidP="00644837">
            <w:pPr>
              <w:spacing w:line="360" w:lineRule="exact"/>
              <w:ind w:left="-108" w:right="11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F3EDE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247681">
              <w:rPr>
                <w:rFonts w:ascii="Angsana New" w:hAnsi="Angsana New" w:cs="Angsana New"/>
                <w:sz w:val="28"/>
                <w:szCs w:val="28"/>
              </w:rPr>
              <w:t>5</w:t>
            </w:r>
            <w:r w:rsidRPr="008F3ED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247681">
              <w:rPr>
                <w:rFonts w:ascii="Angsana New" w:hAnsi="Angsana New" w:cs="Angsana New"/>
                <w:sz w:val="28"/>
                <w:szCs w:val="28"/>
              </w:rPr>
              <w:t>367</w:t>
            </w:r>
            <w:r w:rsidRPr="008F3EDE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644837" w:rsidRPr="008F3EDE" w14:paraId="53D32611" w14:textId="77777777" w:rsidTr="00AF4DA4">
        <w:trPr>
          <w:trHeight w:val="20"/>
        </w:trPr>
        <w:tc>
          <w:tcPr>
            <w:tcW w:w="41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A6BA906" w14:textId="77777777" w:rsidR="00644837" w:rsidRPr="008F3EDE" w:rsidRDefault="00644837" w:rsidP="00644837">
            <w:pPr>
              <w:spacing w:line="360" w:lineRule="exact"/>
              <w:ind w:right="11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F3EDE">
              <w:rPr>
                <w:rFonts w:ascii="Angsana New" w:hAnsi="Angsana New" w:cs="Angsana New"/>
                <w:sz w:val="28"/>
                <w:szCs w:val="28"/>
                <w:cs/>
              </w:rPr>
              <w:t>ยอดคงเหลือยกไปปลายงวด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  <w:vAlign w:val="center"/>
          </w:tcPr>
          <w:p w14:paraId="1F4035BB" w14:textId="0753BA3D" w:rsidR="00644837" w:rsidRPr="008F3EDE" w:rsidRDefault="00FD5368" w:rsidP="00644837">
            <w:pPr>
              <w:spacing w:line="360" w:lineRule="exact"/>
              <w:ind w:left="-108" w:right="11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235,604</w:t>
            </w:r>
          </w:p>
        </w:tc>
        <w:tc>
          <w:tcPr>
            <w:tcW w:w="1368" w:type="dxa"/>
            <w:tcBorders>
              <w:top w:val="single" w:sz="4" w:space="0" w:color="auto"/>
              <w:left w:val="dashed" w:sz="4" w:space="0" w:color="auto"/>
              <w:bottom w:val="nil"/>
              <w:right w:val="single" w:sz="4" w:space="0" w:color="auto"/>
            </w:tcBorders>
            <w:vAlign w:val="center"/>
          </w:tcPr>
          <w:p w14:paraId="7D5A05A5" w14:textId="499D6992" w:rsidR="00644837" w:rsidRPr="008F3EDE" w:rsidRDefault="0089288B" w:rsidP="00644837">
            <w:pPr>
              <w:spacing w:line="360" w:lineRule="exact"/>
              <w:ind w:left="-108" w:right="12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255</w:t>
            </w:r>
            <w:r w:rsidR="00644837" w:rsidRPr="008F3EDE">
              <w:rPr>
                <w:rFonts w:ascii="Angsan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</w:rPr>
              <w:t>269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14:paraId="01978C6C" w14:textId="2ABFEA80" w:rsidR="00644837" w:rsidRPr="008F3EDE" w:rsidRDefault="00030BC4" w:rsidP="0037423B">
            <w:pPr>
              <w:tabs>
                <w:tab w:val="decimal" w:pos="1077"/>
              </w:tabs>
              <w:spacing w:line="360" w:lineRule="exact"/>
              <w:ind w:left="-108" w:right="-162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92,284</w:t>
            </w:r>
          </w:p>
        </w:tc>
        <w:tc>
          <w:tcPr>
            <w:tcW w:w="1288" w:type="dxa"/>
            <w:tcBorders>
              <w:top w:val="single" w:sz="4" w:space="0" w:color="auto"/>
              <w:left w:val="dashed" w:sz="4" w:space="0" w:color="auto"/>
              <w:bottom w:val="nil"/>
              <w:right w:val="single" w:sz="4" w:space="0" w:color="auto"/>
            </w:tcBorders>
            <w:vAlign w:val="center"/>
          </w:tcPr>
          <w:p w14:paraId="2DF2B9EB" w14:textId="560A7232" w:rsidR="00644837" w:rsidRPr="008F3EDE" w:rsidRDefault="00644837" w:rsidP="00644837">
            <w:pPr>
              <w:spacing w:line="360" w:lineRule="exact"/>
              <w:ind w:left="-108" w:right="123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F3EDE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247681">
              <w:rPr>
                <w:rFonts w:ascii="Angsana New" w:hAnsi="Angsana New" w:cs="Angsana New"/>
                <w:sz w:val="28"/>
                <w:szCs w:val="28"/>
              </w:rPr>
              <w:t>00</w:t>
            </w:r>
            <w:r w:rsidRPr="008F3ED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713BD3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="00247681">
              <w:rPr>
                <w:rFonts w:ascii="Angsana New" w:hAnsi="Angsana New" w:cs="Angsana New"/>
                <w:sz w:val="28"/>
                <w:szCs w:val="28"/>
              </w:rPr>
              <w:t>34</w:t>
            </w:r>
          </w:p>
        </w:tc>
      </w:tr>
      <w:tr w:rsidR="00644837" w:rsidRPr="008F3EDE" w14:paraId="316A4B15" w14:textId="77777777" w:rsidTr="00AF4DA4">
        <w:trPr>
          <w:trHeight w:val="20"/>
        </w:trPr>
        <w:tc>
          <w:tcPr>
            <w:tcW w:w="41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6683A45" w14:textId="77777777" w:rsidR="00644837" w:rsidRPr="008F3EDE" w:rsidRDefault="00644837" w:rsidP="00644837">
            <w:pPr>
              <w:spacing w:line="360" w:lineRule="exact"/>
              <w:ind w:right="-108" w:hanging="1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F3EDE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หัก</w:t>
            </w:r>
            <w:r w:rsidRPr="008F3EDE">
              <w:rPr>
                <w:rFonts w:ascii="Angsana New" w:hAnsi="Angsana New" w:cs="Angsana New"/>
                <w:sz w:val="28"/>
                <w:szCs w:val="28"/>
                <w:cs/>
              </w:rPr>
              <w:t xml:space="preserve">  ดอกเบี้ยจ่ายรอตัดจำหน่าย</w:t>
            </w:r>
          </w:p>
        </w:tc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  <w:vAlign w:val="center"/>
          </w:tcPr>
          <w:p w14:paraId="4790545D" w14:textId="547AE191" w:rsidR="00644837" w:rsidRPr="008F3EDE" w:rsidRDefault="00FD5368" w:rsidP="00644837">
            <w:pPr>
              <w:spacing w:line="360" w:lineRule="exact"/>
              <w:ind w:left="-108" w:right="73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(17,532)</w:t>
            </w:r>
          </w:p>
        </w:tc>
        <w:tc>
          <w:tcPr>
            <w:tcW w:w="1368" w:type="dxa"/>
            <w:tcBorders>
              <w:top w:val="nil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151D3" w14:textId="630C3482" w:rsidR="00644837" w:rsidRPr="008F3EDE" w:rsidRDefault="00644837" w:rsidP="00644837">
            <w:pPr>
              <w:spacing w:line="360" w:lineRule="exact"/>
              <w:ind w:left="-108" w:right="73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F3EDE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F40244">
              <w:rPr>
                <w:rFonts w:ascii="Angsana New" w:hAnsi="Angsana New" w:cs="Angsana New"/>
                <w:sz w:val="28"/>
                <w:szCs w:val="28"/>
              </w:rPr>
              <w:t>20</w:t>
            </w:r>
            <w:r w:rsidRPr="008F3ED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F40244">
              <w:rPr>
                <w:rFonts w:ascii="Angsana New" w:hAnsi="Angsana New" w:cs="Angsana New"/>
                <w:sz w:val="28"/>
                <w:szCs w:val="28"/>
              </w:rPr>
              <w:t>44</w:t>
            </w:r>
            <w:r w:rsidR="001A6004">
              <w:rPr>
                <w:rFonts w:ascii="Angsana New" w:hAnsi="Angsana New" w:cs="Angsana New"/>
                <w:sz w:val="28"/>
                <w:szCs w:val="28"/>
              </w:rPr>
              <w:t>5</w:t>
            </w:r>
            <w:r w:rsidRPr="008F3EDE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449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58ACBD8E" w14:textId="0B7798FE" w:rsidR="00644837" w:rsidRPr="008F3EDE" w:rsidRDefault="00B65AC1" w:rsidP="0037423B">
            <w:pPr>
              <w:tabs>
                <w:tab w:val="decimal" w:pos="1077"/>
              </w:tabs>
              <w:spacing w:line="360" w:lineRule="exact"/>
              <w:ind w:left="-108" w:right="-162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(6,814)</w:t>
            </w:r>
          </w:p>
        </w:tc>
        <w:tc>
          <w:tcPr>
            <w:tcW w:w="1288" w:type="dxa"/>
            <w:tcBorders>
              <w:top w:val="nil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0C95F" w14:textId="16A32F55" w:rsidR="00644837" w:rsidRPr="008F3EDE" w:rsidRDefault="00644837" w:rsidP="00644837">
            <w:pPr>
              <w:spacing w:line="360" w:lineRule="exact"/>
              <w:ind w:left="-108" w:right="73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F3EDE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247681">
              <w:rPr>
                <w:rFonts w:ascii="Angsana New" w:hAnsi="Angsana New" w:cs="Angsana New"/>
                <w:sz w:val="28"/>
                <w:szCs w:val="28"/>
              </w:rPr>
              <w:t>7</w:t>
            </w:r>
            <w:r w:rsidRPr="008F3ED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247681">
              <w:rPr>
                <w:rFonts w:ascii="Angsana New" w:hAnsi="Angsana New" w:cs="Angsana New"/>
                <w:sz w:val="28"/>
                <w:szCs w:val="28"/>
              </w:rPr>
              <w:t>951</w:t>
            </w:r>
            <w:r w:rsidRPr="008F3EDE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644837" w:rsidRPr="008F3EDE" w14:paraId="65CCF66C" w14:textId="77777777" w:rsidTr="00AF4DA4">
        <w:trPr>
          <w:trHeight w:val="20"/>
        </w:trPr>
        <w:tc>
          <w:tcPr>
            <w:tcW w:w="41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5CF2AFC" w14:textId="77777777" w:rsidR="00644837" w:rsidRPr="008F3EDE" w:rsidRDefault="00644837" w:rsidP="00644837">
            <w:pPr>
              <w:spacing w:line="360" w:lineRule="exact"/>
              <w:ind w:left="-108" w:firstLine="1337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8F3EDE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  <w:vAlign w:val="center"/>
          </w:tcPr>
          <w:p w14:paraId="07B0F4E5" w14:textId="760D2F4E" w:rsidR="00644837" w:rsidRPr="008F3EDE" w:rsidRDefault="00FD5368" w:rsidP="00644837">
            <w:pPr>
              <w:spacing w:line="360" w:lineRule="exact"/>
              <w:ind w:left="-108" w:right="11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218,072</w:t>
            </w:r>
          </w:p>
        </w:tc>
        <w:tc>
          <w:tcPr>
            <w:tcW w:w="1368" w:type="dxa"/>
            <w:tcBorders>
              <w:top w:val="single" w:sz="4" w:space="0" w:color="auto"/>
              <w:left w:val="dashed" w:sz="4" w:space="0" w:color="auto"/>
              <w:bottom w:val="nil"/>
              <w:right w:val="single" w:sz="4" w:space="0" w:color="auto"/>
            </w:tcBorders>
            <w:vAlign w:val="center"/>
          </w:tcPr>
          <w:p w14:paraId="2AAFA586" w14:textId="1AC01593" w:rsidR="00644837" w:rsidRPr="008F3EDE" w:rsidRDefault="007F6D4A" w:rsidP="00644837">
            <w:pPr>
              <w:spacing w:line="360" w:lineRule="exact"/>
              <w:ind w:left="-108" w:right="12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="00F40244">
              <w:rPr>
                <w:rFonts w:ascii="Angsana New" w:hAnsi="Angsana New" w:cs="Angsana New"/>
                <w:sz w:val="28"/>
                <w:szCs w:val="28"/>
              </w:rPr>
              <w:t>34</w:t>
            </w:r>
            <w:r w:rsidR="00644837" w:rsidRPr="008F3ED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F40244">
              <w:rPr>
                <w:rFonts w:ascii="Angsana New" w:hAnsi="Angsana New" w:cs="Angsana New"/>
                <w:sz w:val="28"/>
                <w:szCs w:val="28"/>
              </w:rPr>
              <w:t>824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14:paraId="2F6DBF3A" w14:textId="395B8B3C" w:rsidR="00644837" w:rsidRPr="008F3EDE" w:rsidRDefault="00B65AC1" w:rsidP="0037423B">
            <w:pPr>
              <w:tabs>
                <w:tab w:val="decimal" w:pos="1077"/>
              </w:tabs>
              <w:spacing w:line="360" w:lineRule="exact"/>
              <w:ind w:left="-108" w:right="-16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85,470</w:t>
            </w:r>
          </w:p>
        </w:tc>
        <w:tc>
          <w:tcPr>
            <w:tcW w:w="1288" w:type="dxa"/>
            <w:tcBorders>
              <w:top w:val="single" w:sz="4" w:space="0" w:color="auto"/>
              <w:left w:val="dashed" w:sz="4" w:space="0" w:color="auto"/>
              <w:bottom w:val="nil"/>
              <w:right w:val="single" w:sz="4" w:space="0" w:color="auto"/>
            </w:tcBorders>
            <w:vAlign w:val="center"/>
          </w:tcPr>
          <w:p w14:paraId="204DDABB" w14:textId="51FF8CE5" w:rsidR="00644837" w:rsidRPr="008F3EDE" w:rsidRDefault="00247681" w:rsidP="00644837">
            <w:pPr>
              <w:spacing w:line="360" w:lineRule="exact"/>
              <w:ind w:left="-108" w:right="12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92</w:t>
            </w:r>
            <w:r w:rsidR="00644837" w:rsidRPr="008F3EDE">
              <w:rPr>
                <w:rFonts w:ascii="Angsan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</w:rPr>
              <w:t>083</w:t>
            </w:r>
          </w:p>
        </w:tc>
      </w:tr>
      <w:tr w:rsidR="00644837" w:rsidRPr="008F3EDE" w14:paraId="0103A8A4" w14:textId="77777777" w:rsidTr="00AF4DA4">
        <w:trPr>
          <w:trHeight w:val="20"/>
        </w:trPr>
        <w:tc>
          <w:tcPr>
            <w:tcW w:w="4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679CF" w14:textId="77777777" w:rsidR="00644837" w:rsidRPr="008F3EDE" w:rsidRDefault="00644837" w:rsidP="00644837">
            <w:pPr>
              <w:spacing w:line="360" w:lineRule="exact"/>
              <w:ind w:right="-108" w:hanging="1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F3EDE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หัก</w:t>
            </w:r>
            <w:r w:rsidRPr="008F3EDE">
              <w:rPr>
                <w:rFonts w:ascii="Angsana New" w:hAnsi="Angsana New" w:cs="Angsana New"/>
                <w:sz w:val="28"/>
                <w:szCs w:val="28"/>
                <w:cs/>
              </w:rPr>
              <w:t xml:space="preserve">  ส่วนที่ถึงกำหนดชำระภายในหนึ่งปี</w:t>
            </w:r>
          </w:p>
        </w:tc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  <w:vAlign w:val="center"/>
          </w:tcPr>
          <w:p w14:paraId="104BB53F" w14:textId="308A8E51" w:rsidR="00644837" w:rsidRPr="008F3EDE" w:rsidRDefault="00FD5368" w:rsidP="00644837">
            <w:pPr>
              <w:spacing w:line="360" w:lineRule="exact"/>
              <w:ind w:left="-108" w:right="7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(69,173)</w:t>
            </w:r>
          </w:p>
        </w:tc>
        <w:tc>
          <w:tcPr>
            <w:tcW w:w="1368" w:type="dxa"/>
            <w:tcBorders>
              <w:top w:val="nil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4EA76" w14:textId="7B12DBC3" w:rsidR="00644837" w:rsidRPr="008F3EDE" w:rsidRDefault="00644837" w:rsidP="00644837">
            <w:pPr>
              <w:spacing w:line="360" w:lineRule="exact"/>
              <w:ind w:left="-108" w:right="73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F3EDE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7F6D4A">
              <w:rPr>
                <w:rFonts w:ascii="Angsana New" w:hAnsi="Angsana New" w:cs="Angsana New"/>
                <w:sz w:val="28"/>
                <w:szCs w:val="28"/>
              </w:rPr>
              <w:t>6</w:t>
            </w:r>
            <w:r w:rsidR="00F40244">
              <w:rPr>
                <w:rFonts w:ascii="Angsana New" w:hAnsi="Angsana New" w:cs="Angsana New"/>
                <w:sz w:val="28"/>
                <w:szCs w:val="28"/>
              </w:rPr>
              <w:t>8</w:t>
            </w:r>
            <w:r w:rsidRPr="008F3ED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F40244">
              <w:rPr>
                <w:rFonts w:ascii="Angsana New" w:hAnsi="Angsana New" w:cs="Angsana New"/>
                <w:sz w:val="28"/>
                <w:szCs w:val="28"/>
              </w:rPr>
              <w:t>302</w:t>
            </w:r>
            <w:r w:rsidRPr="008F3EDE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449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775380AA" w14:textId="7E3469EF" w:rsidR="00644837" w:rsidRPr="008F3EDE" w:rsidRDefault="00227ED0" w:rsidP="0037423B">
            <w:pPr>
              <w:tabs>
                <w:tab w:val="decimal" w:pos="1077"/>
              </w:tabs>
              <w:spacing w:line="360" w:lineRule="exact"/>
              <w:ind w:left="-108" w:right="-162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(27,301)</w:t>
            </w:r>
          </w:p>
        </w:tc>
        <w:tc>
          <w:tcPr>
            <w:tcW w:w="1288" w:type="dxa"/>
            <w:tcBorders>
              <w:top w:val="nil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BE4C1" w14:textId="381CB15E" w:rsidR="00644837" w:rsidRPr="008F3EDE" w:rsidRDefault="00644837" w:rsidP="00644837">
            <w:pPr>
              <w:spacing w:line="360" w:lineRule="exact"/>
              <w:ind w:left="-108" w:right="73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F3EDE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247681">
              <w:rPr>
                <w:rFonts w:ascii="Angsana New" w:hAnsi="Angsana New" w:cs="Angsana New"/>
                <w:sz w:val="28"/>
                <w:szCs w:val="28"/>
              </w:rPr>
              <w:t>26</w:t>
            </w:r>
            <w:r w:rsidRPr="008F3ED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247681">
              <w:rPr>
                <w:rFonts w:ascii="Angsana New" w:hAnsi="Angsana New" w:cs="Angsana New"/>
                <w:sz w:val="28"/>
                <w:szCs w:val="28"/>
              </w:rPr>
              <w:t>959</w:t>
            </w:r>
            <w:r w:rsidRPr="008F3EDE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644837" w:rsidRPr="008F3EDE" w14:paraId="4E6DC28D" w14:textId="77777777" w:rsidTr="00AF4DA4">
        <w:trPr>
          <w:trHeight w:val="395"/>
        </w:trPr>
        <w:tc>
          <w:tcPr>
            <w:tcW w:w="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95DF8" w14:textId="397929BC" w:rsidR="00644837" w:rsidRPr="008F3EDE" w:rsidRDefault="00644837" w:rsidP="00644837">
            <w:pPr>
              <w:spacing w:line="360" w:lineRule="exact"/>
              <w:ind w:right="-108" w:hanging="10"/>
              <w:rPr>
                <w:rFonts w:ascii="Angsana New" w:hAnsi="Angsana New" w:cs="Angsana New"/>
                <w:sz w:val="28"/>
                <w:szCs w:val="28"/>
              </w:rPr>
            </w:pPr>
            <w:r w:rsidRPr="008F3EDE">
              <w:rPr>
                <w:rFonts w:ascii="Angsana New" w:hAnsi="Angsana New" w:cs="Angsana New"/>
                <w:sz w:val="28"/>
                <w:szCs w:val="28"/>
                <w:cs/>
              </w:rPr>
              <w:t>หนี้สินตามสัญญาเช่า</w:t>
            </w:r>
            <w:r w:rsidR="0083164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8F3EDE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  <w:r w:rsidR="0083164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8F3EDE">
              <w:rPr>
                <w:rFonts w:ascii="Angsana New" w:hAnsi="Angsana New" w:cs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  <w:vAlign w:val="center"/>
          </w:tcPr>
          <w:p w14:paraId="5946A406" w14:textId="7667DF42" w:rsidR="00644837" w:rsidRPr="008F3EDE" w:rsidRDefault="00FD5368" w:rsidP="00644837">
            <w:pPr>
              <w:spacing w:line="360" w:lineRule="exact"/>
              <w:ind w:left="-108" w:right="11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148,899</w:t>
            </w:r>
          </w:p>
        </w:tc>
        <w:tc>
          <w:tcPr>
            <w:tcW w:w="1368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F509C" w14:textId="1C0BB57D" w:rsidR="00644837" w:rsidRPr="008F3EDE" w:rsidRDefault="00F40244" w:rsidP="00644837">
            <w:pPr>
              <w:spacing w:line="360" w:lineRule="exact"/>
              <w:ind w:left="-108" w:right="11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166</w:t>
            </w:r>
            <w:r w:rsidR="00644837" w:rsidRPr="008F3EDE">
              <w:rPr>
                <w:rFonts w:ascii="Angsan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</w:rPr>
              <w:t>522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14941D68" w14:textId="22D19856" w:rsidR="00644837" w:rsidRPr="008F3EDE" w:rsidRDefault="00227ED0" w:rsidP="0037423B">
            <w:pPr>
              <w:tabs>
                <w:tab w:val="decimal" w:pos="1077"/>
              </w:tabs>
              <w:spacing w:line="360" w:lineRule="exact"/>
              <w:ind w:left="-108" w:right="-16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58,169</w:t>
            </w:r>
          </w:p>
        </w:tc>
        <w:tc>
          <w:tcPr>
            <w:tcW w:w="1288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8E31E" w14:textId="7DF93F1C" w:rsidR="00644837" w:rsidRPr="008F3EDE" w:rsidRDefault="00247681" w:rsidP="00644837">
            <w:pPr>
              <w:spacing w:line="360" w:lineRule="exact"/>
              <w:ind w:left="-108" w:right="11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65</w:t>
            </w:r>
            <w:r w:rsidR="00644837" w:rsidRPr="008F3EDE">
              <w:rPr>
                <w:rFonts w:ascii="Angsan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</w:rPr>
              <w:t>124</w:t>
            </w:r>
          </w:p>
        </w:tc>
      </w:tr>
      <w:bookmarkEnd w:id="3"/>
    </w:tbl>
    <w:p w14:paraId="5C9EE352" w14:textId="77777777" w:rsidR="00B0483F" w:rsidRPr="005C6757" w:rsidRDefault="00B0483F" w:rsidP="003F0210">
      <w:pPr>
        <w:ind w:left="644" w:right="-12" w:firstLine="453"/>
        <w:jc w:val="thaiDistribute"/>
        <w:rPr>
          <w:spacing w:val="-2"/>
          <w:sz w:val="20"/>
          <w:szCs w:val="20"/>
        </w:rPr>
      </w:pPr>
    </w:p>
    <w:p w14:paraId="5B056483" w14:textId="4FDCCE84" w:rsidR="006A5A19" w:rsidRPr="006F2DE7" w:rsidRDefault="006A5A19" w:rsidP="00B0483F">
      <w:pPr>
        <w:spacing w:line="216" w:lineRule="auto"/>
        <w:ind w:left="644" w:right="-12" w:firstLine="453"/>
        <w:jc w:val="thaiDistribute"/>
        <w:rPr>
          <w:cs/>
        </w:rPr>
      </w:pPr>
      <w:r w:rsidRPr="00D81964">
        <w:rPr>
          <w:spacing w:val="-2"/>
          <w:cs/>
        </w:rPr>
        <w:t xml:space="preserve">หนี้สินตามสัญญาเช่าพื้นที่สำนักงาน อาคารมาลีนนท์ ทาวเวอร์ </w:t>
      </w:r>
      <w:r w:rsidR="00380A45">
        <w:rPr>
          <w:rFonts w:hint="cs"/>
          <w:spacing w:val="-2"/>
          <w:cs/>
        </w:rPr>
        <w:t>และสัญญาเช่า</w:t>
      </w:r>
      <w:r w:rsidR="00955626">
        <w:rPr>
          <w:rFonts w:hint="cs"/>
          <w:spacing w:val="-2"/>
          <w:cs/>
        </w:rPr>
        <w:t>ยาน</w:t>
      </w:r>
      <w:r w:rsidR="00380A45">
        <w:rPr>
          <w:rFonts w:hint="cs"/>
          <w:spacing w:val="-2"/>
          <w:cs/>
        </w:rPr>
        <w:t xml:space="preserve">พาหนะ </w:t>
      </w:r>
      <w:r w:rsidR="00BD569E">
        <w:rPr>
          <w:rFonts w:hint="cs"/>
          <w:spacing w:val="-2"/>
          <w:cs/>
        </w:rPr>
        <w:t>และสัญญาเช่าเครื่องใช้สำนักงาน</w:t>
      </w:r>
      <w:r w:rsidRPr="00D81964">
        <w:rPr>
          <w:spacing w:val="-2"/>
          <w:cs/>
        </w:rPr>
        <w:t xml:space="preserve">มีกำหนดชำระเป็นรายเดือน </w:t>
      </w:r>
      <w:r w:rsidR="00234DFE" w:rsidRPr="00D81964">
        <w:rPr>
          <w:rFonts w:hint="cs"/>
          <w:spacing w:val="-2"/>
          <w:cs/>
        </w:rPr>
        <w:t>ตามอัตราที่ระบุไว้</w:t>
      </w:r>
      <w:r w:rsidR="00234DFE">
        <w:rPr>
          <w:rFonts w:hint="cs"/>
          <w:cs/>
        </w:rPr>
        <w:t>ในสัญญา</w:t>
      </w:r>
    </w:p>
    <w:p w14:paraId="0BBE470B" w14:textId="00DEA05B" w:rsidR="004221F7" w:rsidRDefault="006A5A19" w:rsidP="005C6757">
      <w:pPr>
        <w:spacing w:line="216" w:lineRule="auto"/>
        <w:ind w:left="284" w:right="-196" w:firstLine="822"/>
        <w:jc w:val="thaiDistribute"/>
        <w:rPr>
          <w:b/>
          <w:bCs/>
          <w:sz w:val="29"/>
          <w:szCs w:val="29"/>
        </w:rPr>
      </w:pPr>
      <w:r w:rsidRPr="00FB033C">
        <w:rPr>
          <w:cs/>
        </w:rPr>
        <w:t>หนี้สินตามสัญญาเช่า</w:t>
      </w:r>
      <w:r>
        <w:rPr>
          <w:cs/>
        </w:rPr>
        <w:t>ที่ถึงกำหนดชำระภายในหนึ่งปี</w:t>
      </w:r>
      <w:r w:rsidRPr="00FB033C">
        <w:rPr>
          <w:cs/>
        </w:rPr>
        <w:t>ได้แสดงไว้ภายใต้หนี้สินหมุนเวียน</w:t>
      </w:r>
      <w:r w:rsidRPr="003E051D">
        <w:rPr>
          <w:b/>
          <w:bCs/>
          <w:sz w:val="29"/>
          <w:szCs w:val="29"/>
        </w:rPr>
        <w:t xml:space="preserve"> </w:t>
      </w:r>
    </w:p>
    <w:p w14:paraId="16959D18" w14:textId="77777777" w:rsidR="00154821" w:rsidRPr="00154821" w:rsidRDefault="00154821" w:rsidP="005C6757">
      <w:pPr>
        <w:spacing w:line="216" w:lineRule="auto"/>
        <w:ind w:left="284" w:right="-196" w:firstLine="822"/>
        <w:jc w:val="thaiDistribute"/>
      </w:pPr>
    </w:p>
    <w:p w14:paraId="7845A663" w14:textId="77777777" w:rsidR="00480F8F" w:rsidRDefault="00480F8F" w:rsidP="008636E4">
      <w:pPr>
        <w:numPr>
          <w:ilvl w:val="0"/>
          <w:numId w:val="1"/>
        </w:numPr>
        <w:ind w:left="630" w:right="-871" w:hanging="346"/>
        <w:rPr>
          <w:rFonts w:ascii="Angsana New" w:hAnsi="Angsana New"/>
          <w:b/>
          <w:bCs/>
        </w:rPr>
      </w:pPr>
      <w:r>
        <w:rPr>
          <w:rFonts w:ascii="Angsana New" w:hAnsi="Angsana New" w:hint="cs"/>
          <w:b/>
          <w:bCs/>
          <w:cs/>
        </w:rPr>
        <w:t>หุ้นกู้</w:t>
      </w:r>
    </w:p>
    <w:p w14:paraId="230D1256" w14:textId="77777777" w:rsidR="00480F8F" w:rsidRPr="004C2735" w:rsidRDefault="00480F8F" w:rsidP="00480F8F">
      <w:pPr>
        <w:ind w:left="567" w:right="-199" w:firstLine="581"/>
        <w:rPr>
          <w:rFonts w:ascii="Angsana New" w:hAnsi="Angsana New"/>
          <w:spacing w:val="4"/>
          <w:sz w:val="8"/>
          <w:szCs w:val="8"/>
        </w:rPr>
      </w:pPr>
    </w:p>
    <w:p w14:paraId="47853626" w14:textId="77777777" w:rsidR="00AF13CF" w:rsidRDefault="00D23A92" w:rsidP="00BD6116">
      <w:pPr>
        <w:tabs>
          <w:tab w:val="left" w:pos="644"/>
          <w:tab w:val="left" w:pos="900"/>
          <w:tab w:val="left" w:pos="1440"/>
        </w:tabs>
        <w:spacing w:line="228" w:lineRule="auto"/>
        <w:ind w:left="648" w:right="-208" w:firstLine="458"/>
        <w:contextualSpacing/>
        <w:jc w:val="thaiDistribute"/>
        <w:rPr>
          <w:rFonts w:ascii="Angsana New" w:hAnsi="Angsana New"/>
          <w:spacing w:val="4"/>
        </w:rPr>
      </w:pPr>
      <w:r w:rsidRPr="000A0863">
        <w:rPr>
          <w:rFonts w:ascii="Angsana New" w:hAnsi="Angsana New" w:hint="cs"/>
          <w:spacing w:val="4"/>
          <w:cs/>
        </w:rPr>
        <w:t>บริษัทได้ออกหุ้นกู้</w:t>
      </w:r>
      <w:r w:rsidRPr="000A0863">
        <w:rPr>
          <w:rFonts w:ascii="Angsana New" w:hAnsi="Angsana New"/>
          <w:spacing w:val="4"/>
          <w:cs/>
        </w:rPr>
        <w:t>ชนิดระบุชื่อผู้ถือ ประเภทไม่ด้อยสิทธิและไม่มีหลักประกัน</w:t>
      </w:r>
      <w:r w:rsidRPr="000A0863">
        <w:rPr>
          <w:rFonts w:ascii="Angsana New" w:hAnsi="Angsana New" w:hint="cs"/>
          <w:spacing w:val="4"/>
          <w:cs/>
        </w:rPr>
        <w:t xml:space="preserve"> </w:t>
      </w:r>
      <w:r w:rsidRPr="00AF13CF">
        <w:rPr>
          <w:rFonts w:ascii="Angsana New" w:hAnsi="Angsana New"/>
          <w:spacing w:val="4"/>
          <w:cs/>
        </w:rPr>
        <w:t>โดยมีรายละเอียด ดังนี้</w:t>
      </w:r>
    </w:p>
    <w:p w14:paraId="5C7B1F87" w14:textId="77777777" w:rsidR="00D23A92" w:rsidRDefault="00D23A92" w:rsidP="00B53C09">
      <w:pPr>
        <w:tabs>
          <w:tab w:val="left" w:pos="644"/>
          <w:tab w:val="left" w:pos="900"/>
          <w:tab w:val="left" w:pos="1440"/>
        </w:tabs>
        <w:spacing w:line="228" w:lineRule="auto"/>
        <w:ind w:left="648" w:right="-208" w:firstLine="556"/>
        <w:contextualSpacing/>
        <w:jc w:val="thaiDistribute"/>
        <w:rPr>
          <w:rFonts w:ascii="Angsana New" w:hAnsi="Angsana New"/>
          <w:spacing w:val="4"/>
          <w:sz w:val="14"/>
          <w:szCs w:val="14"/>
        </w:rPr>
      </w:pPr>
    </w:p>
    <w:tbl>
      <w:tblPr>
        <w:tblStyle w:val="TableGrid"/>
        <w:tblW w:w="9854" w:type="dxa"/>
        <w:tblInd w:w="430" w:type="dxa"/>
        <w:tblLook w:val="04A0" w:firstRow="1" w:lastRow="0" w:firstColumn="1" w:lastColumn="0" w:noHBand="0" w:noVBand="1"/>
      </w:tblPr>
      <w:tblGrid>
        <w:gridCol w:w="1753"/>
        <w:gridCol w:w="1095"/>
        <w:gridCol w:w="1114"/>
        <w:gridCol w:w="917"/>
        <w:gridCol w:w="1001"/>
        <w:gridCol w:w="1011"/>
        <w:gridCol w:w="1012"/>
        <w:gridCol w:w="1012"/>
        <w:gridCol w:w="939"/>
      </w:tblGrid>
      <w:tr w:rsidR="004750E0" w:rsidRPr="001F57DD" w14:paraId="4E24E0D3" w14:textId="77777777" w:rsidTr="00883E56">
        <w:tc>
          <w:tcPr>
            <w:tcW w:w="1798" w:type="dxa"/>
            <w:vMerge w:val="restart"/>
            <w:vAlign w:val="center"/>
          </w:tcPr>
          <w:p w14:paraId="7A756212" w14:textId="77777777" w:rsidR="004750E0" w:rsidRPr="00D23A92" w:rsidRDefault="004750E0" w:rsidP="00D23A92">
            <w:pPr>
              <w:tabs>
                <w:tab w:val="left" w:pos="644"/>
                <w:tab w:val="left" w:pos="900"/>
                <w:tab w:val="left" w:pos="1440"/>
              </w:tabs>
              <w:spacing w:line="228" w:lineRule="auto"/>
              <w:ind w:right="-166" w:hanging="228"/>
              <w:contextualSpacing/>
              <w:jc w:val="center"/>
              <w:rPr>
                <w:spacing w:val="4"/>
                <w:sz w:val="24"/>
                <w:szCs w:val="24"/>
              </w:rPr>
            </w:pPr>
            <w:r w:rsidRPr="00D23A92">
              <w:rPr>
                <w:spacing w:val="4"/>
                <w:sz w:val="24"/>
                <w:szCs w:val="24"/>
                <w:cs/>
              </w:rPr>
              <w:t>ครั้งที่</w:t>
            </w:r>
          </w:p>
        </w:tc>
        <w:tc>
          <w:tcPr>
            <w:tcW w:w="1118" w:type="dxa"/>
            <w:vMerge w:val="restart"/>
            <w:vAlign w:val="center"/>
          </w:tcPr>
          <w:p w14:paraId="04403930" w14:textId="77777777" w:rsidR="004750E0" w:rsidRPr="00D23A92" w:rsidRDefault="004750E0" w:rsidP="00D23A92">
            <w:pPr>
              <w:tabs>
                <w:tab w:val="left" w:pos="607"/>
                <w:tab w:val="left" w:pos="900"/>
                <w:tab w:val="left" w:pos="1440"/>
              </w:tabs>
              <w:spacing w:line="228" w:lineRule="auto"/>
              <w:ind w:right="-166" w:hanging="102"/>
              <w:contextualSpacing/>
              <w:jc w:val="center"/>
              <w:rPr>
                <w:spacing w:val="4"/>
                <w:sz w:val="24"/>
                <w:szCs w:val="24"/>
              </w:rPr>
            </w:pPr>
            <w:r w:rsidRPr="00D23A92">
              <w:rPr>
                <w:spacing w:val="4"/>
                <w:sz w:val="24"/>
                <w:szCs w:val="24"/>
                <w:cs/>
              </w:rPr>
              <w:t>วันที่ออก</w:t>
            </w:r>
          </w:p>
        </w:tc>
        <w:tc>
          <w:tcPr>
            <w:tcW w:w="1130" w:type="dxa"/>
            <w:vMerge w:val="restart"/>
            <w:vAlign w:val="center"/>
          </w:tcPr>
          <w:p w14:paraId="2EDEA89A" w14:textId="77777777" w:rsidR="004750E0" w:rsidRDefault="004750E0" w:rsidP="006916C4">
            <w:pPr>
              <w:tabs>
                <w:tab w:val="left" w:pos="545"/>
                <w:tab w:val="left" w:pos="900"/>
                <w:tab w:val="left" w:pos="1440"/>
              </w:tabs>
              <w:spacing w:line="228" w:lineRule="auto"/>
              <w:ind w:right="-166" w:hanging="163"/>
              <w:contextualSpacing/>
              <w:jc w:val="center"/>
              <w:rPr>
                <w:spacing w:val="4"/>
                <w:sz w:val="24"/>
                <w:szCs w:val="24"/>
              </w:rPr>
            </w:pPr>
            <w:r w:rsidRPr="00D23A92">
              <w:rPr>
                <w:spacing w:val="4"/>
                <w:sz w:val="24"/>
                <w:szCs w:val="24"/>
                <w:cs/>
              </w:rPr>
              <w:t>วันครบกำหนด</w:t>
            </w:r>
          </w:p>
          <w:p w14:paraId="2EF6DE55" w14:textId="77777777" w:rsidR="004750E0" w:rsidRPr="00D23A92" w:rsidRDefault="004750E0" w:rsidP="006916C4">
            <w:pPr>
              <w:tabs>
                <w:tab w:val="left" w:pos="545"/>
                <w:tab w:val="left" w:pos="900"/>
                <w:tab w:val="left" w:pos="1440"/>
              </w:tabs>
              <w:spacing w:line="228" w:lineRule="auto"/>
              <w:ind w:right="-166" w:hanging="163"/>
              <w:contextualSpacing/>
              <w:jc w:val="center"/>
              <w:rPr>
                <w:spacing w:val="4"/>
                <w:sz w:val="24"/>
                <w:szCs w:val="24"/>
              </w:rPr>
            </w:pPr>
            <w:r w:rsidRPr="00D23A92">
              <w:rPr>
                <w:spacing w:val="4"/>
                <w:sz w:val="24"/>
                <w:szCs w:val="24"/>
                <w:cs/>
              </w:rPr>
              <w:t>ไถ่ถอน</w:t>
            </w:r>
          </w:p>
        </w:tc>
        <w:tc>
          <w:tcPr>
            <w:tcW w:w="934" w:type="dxa"/>
            <w:vMerge w:val="restart"/>
            <w:vAlign w:val="center"/>
          </w:tcPr>
          <w:p w14:paraId="4FBC3A2B" w14:textId="77777777" w:rsidR="004750E0" w:rsidRPr="00D23A92" w:rsidRDefault="004750E0" w:rsidP="00D23A92">
            <w:pPr>
              <w:tabs>
                <w:tab w:val="left" w:pos="545"/>
                <w:tab w:val="left" w:pos="900"/>
                <w:tab w:val="left" w:pos="1440"/>
              </w:tabs>
              <w:spacing w:line="228" w:lineRule="auto"/>
              <w:ind w:right="-166" w:hanging="163"/>
              <w:contextualSpacing/>
              <w:jc w:val="center"/>
              <w:rPr>
                <w:spacing w:val="4"/>
                <w:sz w:val="24"/>
                <w:szCs w:val="24"/>
              </w:rPr>
            </w:pPr>
            <w:r w:rsidRPr="00D23A92">
              <w:rPr>
                <w:spacing w:val="4"/>
                <w:sz w:val="24"/>
                <w:szCs w:val="24"/>
                <w:cs/>
              </w:rPr>
              <w:t>อายุของหุ้นกู</w:t>
            </w:r>
            <w:r>
              <w:rPr>
                <w:rFonts w:hint="cs"/>
                <w:spacing w:val="4"/>
                <w:sz w:val="24"/>
                <w:szCs w:val="24"/>
                <w:cs/>
              </w:rPr>
              <w:t>้</w:t>
            </w:r>
          </w:p>
          <w:p w14:paraId="031074EB" w14:textId="77777777" w:rsidR="004750E0" w:rsidRPr="00D23A92" w:rsidRDefault="004750E0" w:rsidP="00D23A92">
            <w:pPr>
              <w:tabs>
                <w:tab w:val="left" w:pos="545"/>
                <w:tab w:val="left" w:pos="900"/>
                <w:tab w:val="left" w:pos="1440"/>
              </w:tabs>
              <w:spacing w:line="228" w:lineRule="auto"/>
              <w:ind w:right="-166" w:hanging="163"/>
              <w:contextualSpacing/>
              <w:jc w:val="center"/>
              <w:rPr>
                <w:spacing w:val="4"/>
                <w:sz w:val="24"/>
                <w:szCs w:val="24"/>
              </w:rPr>
            </w:pPr>
            <w:r w:rsidRPr="00D23A92">
              <w:rPr>
                <w:spacing w:val="4"/>
                <w:sz w:val="24"/>
                <w:szCs w:val="24"/>
                <w:cs/>
              </w:rPr>
              <w:t>(ปี)</w:t>
            </w:r>
          </w:p>
        </w:tc>
        <w:tc>
          <w:tcPr>
            <w:tcW w:w="1018" w:type="dxa"/>
            <w:vMerge w:val="restart"/>
            <w:vAlign w:val="center"/>
          </w:tcPr>
          <w:p w14:paraId="29620110" w14:textId="77777777" w:rsidR="004750E0" w:rsidRPr="00D23A92" w:rsidRDefault="004750E0" w:rsidP="00F84F29">
            <w:pPr>
              <w:tabs>
                <w:tab w:val="left" w:pos="644"/>
                <w:tab w:val="left" w:pos="900"/>
                <w:tab w:val="left" w:pos="1440"/>
              </w:tabs>
              <w:spacing w:line="228" w:lineRule="auto"/>
              <w:ind w:left="-178" w:right="-166"/>
              <w:contextualSpacing/>
              <w:jc w:val="center"/>
              <w:rPr>
                <w:spacing w:val="4"/>
                <w:sz w:val="24"/>
                <w:szCs w:val="24"/>
              </w:rPr>
            </w:pPr>
            <w:r w:rsidRPr="00D23A92">
              <w:rPr>
                <w:spacing w:val="4"/>
                <w:sz w:val="24"/>
                <w:szCs w:val="24"/>
                <w:cs/>
              </w:rPr>
              <w:t>อัตราดอกเบี้ย</w:t>
            </w:r>
          </w:p>
          <w:p w14:paraId="2FCF844E" w14:textId="77777777" w:rsidR="004750E0" w:rsidRPr="00D23A92" w:rsidRDefault="004750E0" w:rsidP="00F84F29">
            <w:pPr>
              <w:tabs>
                <w:tab w:val="left" w:pos="1440"/>
              </w:tabs>
              <w:spacing w:line="228" w:lineRule="auto"/>
              <w:ind w:right="-150" w:hanging="146"/>
              <w:contextualSpacing/>
              <w:jc w:val="center"/>
              <w:rPr>
                <w:spacing w:val="4"/>
                <w:sz w:val="24"/>
                <w:szCs w:val="24"/>
              </w:rPr>
            </w:pPr>
            <w:r w:rsidRPr="00D23A92">
              <w:rPr>
                <w:spacing w:val="4"/>
                <w:sz w:val="24"/>
                <w:szCs w:val="24"/>
              </w:rPr>
              <w:t>(</w:t>
            </w:r>
            <w:r w:rsidRPr="00D23A92">
              <w:rPr>
                <w:spacing w:val="4"/>
                <w:sz w:val="24"/>
                <w:szCs w:val="24"/>
                <w:cs/>
              </w:rPr>
              <w:t>ร้อยละ)ต่อปี</w:t>
            </w:r>
          </w:p>
        </w:tc>
        <w:tc>
          <w:tcPr>
            <w:tcW w:w="3856" w:type="dxa"/>
            <w:gridSpan w:val="4"/>
            <w:vAlign w:val="center"/>
          </w:tcPr>
          <w:p w14:paraId="47136560" w14:textId="77777777" w:rsidR="004750E0" w:rsidRPr="00D23A92" w:rsidRDefault="004750E0" w:rsidP="00D23A92">
            <w:pPr>
              <w:tabs>
                <w:tab w:val="left" w:pos="644"/>
                <w:tab w:val="left" w:pos="900"/>
                <w:tab w:val="left" w:pos="1440"/>
              </w:tabs>
              <w:spacing w:line="228" w:lineRule="auto"/>
              <w:ind w:right="-166"/>
              <w:contextualSpacing/>
              <w:jc w:val="center"/>
              <w:rPr>
                <w:spacing w:val="4"/>
                <w:sz w:val="24"/>
                <w:szCs w:val="24"/>
              </w:rPr>
            </w:pPr>
            <w:r w:rsidRPr="00D23A92">
              <w:rPr>
                <w:spacing w:val="4"/>
                <w:sz w:val="24"/>
                <w:szCs w:val="24"/>
                <w:cs/>
              </w:rPr>
              <w:t>งบการเงินรวมและงบการเงินเฉพาะกิจการ</w:t>
            </w:r>
          </w:p>
        </w:tc>
      </w:tr>
      <w:tr w:rsidR="004750E0" w:rsidRPr="001F57DD" w14:paraId="12AA0887" w14:textId="77777777" w:rsidTr="00883E56">
        <w:tc>
          <w:tcPr>
            <w:tcW w:w="1798" w:type="dxa"/>
            <w:vMerge/>
            <w:vAlign w:val="center"/>
          </w:tcPr>
          <w:p w14:paraId="77D1ED65" w14:textId="77777777" w:rsidR="004750E0" w:rsidRPr="00D23A92" w:rsidRDefault="004750E0" w:rsidP="00D23A92">
            <w:pPr>
              <w:tabs>
                <w:tab w:val="left" w:pos="644"/>
                <w:tab w:val="left" w:pos="900"/>
                <w:tab w:val="left" w:pos="1440"/>
              </w:tabs>
              <w:spacing w:line="228" w:lineRule="auto"/>
              <w:ind w:right="-166"/>
              <w:contextualSpacing/>
              <w:jc w:val="thaiDistribute"/>
              <w:rPr>
                <w:spacing w:val="4"/>
                <w:sz w:val="24"/>
                <w:szCs w:val="24"/>
              </w:rPr>
            </w:pPr>
          </w:p>
        </w:tc>
        <w:tc>
          <w:tcPr>
            <w:tcW w:w="1118" w:type="dxa"/>
            <w:vMerge/>
            <w:vAlign w:val="center"/>
          </w:tcPr>
          <w:p w14:paraId="4B8D275D" w14:textId="77777777" w:rsidR="004750E0" w:rsidRPr="00D23A92" w:rsidRDefault="004750E0" w:rsidP="00D23A92">
            <w:pPr>
              <w:tabs>
                <w:tab w:val="left" w:pos="644"/>
                <w:tab w:val="left" w:pos="900"/>
                <w:tab w:val="left" w:pos="1440"/>
              </w:tabs>
              <w:spacing w:line="228" w:lineRule="auto"/>
              <w:ind w:right="-166"/>
              <w:contextualSpacing/>
              <w:jc w:val="thaiDistribute"/>
              <w:rPr>
                <w:spacing w:val="4"/>
                <w:sz w:val="24"/>
                <w:szCs w:val="24"/>
              </w:rPr>
            </w:pPr>
          </w:p>
        </w:tc>
        <w:tc>
          <w:tcPr>
            <w:tcW w:w="1130" w:type="dxa"/>
            <w:vMerge/>
            <w:vAlign w:val="center"/>
          </w:tcPr>
          <w:p w14:paraId="012BF561" w14:textId="77777777" w:rsidR="004750E0" w:rsidRPr="00D23A92" w:rsidRDefault="004750E0" w:rsidP="00D23A92">
            <w:pPr>
              <w:spacing w:line="228" w:lineRule="auto"/>
              <w:contextualSpacing/>
              <w:jc w:val="center"/>
              <w:rPr>
                <w:spacing w:val="4"/>
                <w:sz w:val="24"/>
                <w:szCs w:val="24"/>
              </w:rPr>
            </w:pPr>
          </w:p>
        </w:tc>
        <w:tc>
          <w:tcPr>
            <w:tcW w:w="934" w:type="dxa"/>
            <w:vMerge/>
            <w:vAlign w:val="center"/>
          </w:tcPr>
          <w:p w14:paraId="0E712E82" w14:textId="77777777" w:rsidR="004750E0" w:rsidRPr="00D23A92" w:rsidRDefault="004750E0" w:rsidP="00D23A92">
            <w:pPr>
              <w:tabs>
                <w:tab w:val="left" w:pos="644"/>
                <w:tab w:val="left" w:pos="900"/>
                <w:tab w:val="left" w:pos="1440"/>
              </w:tabs>
              <w:spacing w:line="228" w:lineRule="auto"/>
              <w:ind w:right="-166"/>
              <w:contextualSpacing/>
              <w:jc w:val="thaiDistribute"/>
              <w:rPr>
                <w:spacing w:val="4"/>
                <w:sz w:val="24"/>
                <w:szCs w:val="24"/>
              </w:rPr>
            </w:pPr>
          </w:p>
        </w:tc>
        <w:tc>
          <w:tcPr>
            <w:tcW w:w="1018" w:type="dxa"/>
            <w:vMerge/>
            <w:vAlign w:val="center"/>
          </w:tcPr>
          <w:p w14:paraId="2711E169" w14:textId="77777777" w:rsidR="004750E0" w:rsidRPr="00D23A92" w:rsidRDefault="004750E0" w:rsidP="00D23A92">
            <w:pPr>
              <w:tabs>
                <w:tab w:val="left" w:pos="644"/>
                <w:tab w:val="left" w:pos="900"/>
                <w:tab w:val="left" w:pos="1440"/>
              </w:tabs>
              <w:spacing w:line="228" w:lineRule="auto"/>
              <w:ind w:right="-166"/>
              <w:contextualSpacing/>
              <w:jc w:val="center"/>
              <w:rPr>
                <w:spacing w:val="4"/>
                <w:sz w:val="24"/>
                <w:szCs w:val="24"/>
              </w:rPr>
            </w:pPr>
          </w:p>
        </w:tc>
        <w:tc>
          <w:tcPr>
            <w:tcW w:w="2029" w:type="dxa"/>
            <w:gridSpan w:val="2"/>
            <w:vAlign w:val="center"/>
          </w:tcPr>
          <w:p w14:paraId="74013040" w14:textId="77777777" w:rsidR="004750E0" w:rsidRPr="00D23A92" w:rsidRDefault="004750E0" w:rsidP="00D23A92">
            <w:pPr>
              <w:tabs>
                <w:tab w:val="left" w:pos="644"/>
                <w:tab w:val="left" w:pos="900"/>
                <w:tab w:val="left" w:pos="1440"/>
              </w:tabs>
              <w:spacing w:line="228" w:lineRule="auto"/>
              <w:ind w:right="-166" w:hanging="107"/>
              <w:contextualSpacing/>
              <w:jc w:val="center"/>
              <w:rPr>
                <w:spacing w:val="4"/>
                <w:sz w:val="24"/>
                <w:szCs w:val="24"/>
              </w:rPr>
            </w:pPr>
            <w:r w:rsidRPr="00D23A92">
              <w:rPr>
                <w:spacing w:val="4"/>
                <w:sz w:val="24"/>
                <w:szCs w:val="24"/>
                <w:cs/>
              </w:rPr>
              <w:t>จำนวนหน่วย (หน่วย)</w:t>
            </w:r>
          </w:p>
        </w:tc>
        <w:tc>
          <w:tcPr>
            <w:tcW w:w="1827" w:type="dxa"/>
            <w:gridSpan w:val="2"/>
            <w:vAlign w:val="center"/>
          </w:tcPr>
          <w:p w14:paraId="6CA50B29" w14:textId="77777777" w:rsidR="004750E0" w:rsidRPr="00D23A92" w:rsidRDefault="004750E0" w:rsidP="00D23A92">
            <w:pPr>
              <w:tabs>
                <w:tab w:val="left" w:pos="644"/>
                <w:tab w:val="left" w:pos="900"/>
                <w:tab w:val="left" w:pos="1440"/>
              </w:tabs>
              <w:spacing w:line="228" w:lineRule="auto"/>
              <w:ind w:right="-166" w:hanging="65"/>
              <w:contextualSpacing/>
              <w:jc w:val="center"/>
              <w:rPr>
                <w:spacing w:val="4"/>
                <w:sz w:val="24"/>
                <w:szCs w:val="24"/>
              </w:rPr>
            </w:pPr>
            <w:r>
              <w:rPr>
                <w:spacing w:val="4"/>
                <w:sz w:val="24"/>
                <w:szCs w:val="24"/>
                <w:cs/>
              </w:rPr>
              <w:t>จำนวน</w:t>
            </w:r>
            <w:r>
              <w:rPr>
                <w:rFonts w:hint="cs"/>
                <w:spacing w:val="4"/>
                <w:sz w:val="24"/>
                <w:szCs w:val="24"/>
                <w:cs/>
              </w:rPr>
              <w:t>เงิน</w:t>
            </w:r>
            <w:r w:rsidRPr="00D23A92">
              <w:rPr>
                <w:spacing w:val="4"/>
                <w:sz w:val="24"/>
                <w:szCs w:val="24"/>
                <w:cs/>
              </w:rPr>
              <w:t xml:space="preserve"> (พันบาท)</w:t>
            </w:r>
          </w:p>
        </w:tc>
      </w:tr>
      <w:tr w:rsidR="008C630D" w:rsidRPr="001F57DD" w14:paraId="6503BAEF" w14:textId="77777777" w:rsidTr="00C60F3B">
        <w:tc>
          <w:tcPr>
            <w:tcW w:w="1798" w:type="dxa"/>
            <w:vMerge/>
            <w:vAlign w:val="center"/>
          </w:tcPr>
          <w:p w14:paraId="2015D46C" w14:textId="77777777" w:rsidR="008C630D" w:rsidRPr="00D23A92" w:rsidRDefault="008C630D" w:rsidP="008C630D">
            <w:pPr>
              <w:tabs>
                <w:tab w:val="left" w:pos="644"/>
                <w:tab w:val="left" w:pos="900"/>
                <w:tab w:val="left" w:pos="1440"/>
              </w:tabs>
              <w:spacing w:line="228" w:lineRule="auto"/>
              <w:ind w:right="-166"/>
              <w:contextualSpacing/>
              <w:jc w:val="thaiDistribute"/>
              <w:rPr>
                <w:spacing w:val="4"/>
                <w:sz w:val="24"/>
                <w:szCs w:val="24"/>
              </w:rPr>
            </w:pPr>
          </w:p>
        </w:tc>
        <w:tc>
          <w:tcPr>
            <w:tcW w:w="1118" w:type="dxa"/>
            <w:vMerge/>
            <w:vAlign w:val="center"/>
          </w:tcPr>
          <w:p w14:paraId="0083019D" w14:textId="77777777" w:rsidR="008C630D" w:rsidRPr="00D23A92" w:rsidRDefault="008C630D" w:rsidP="008C630D">
            <w:pPr>
              <w:tabs>
                <w:tab w:val="left" w:pos="644"/>
                <w:tab w:val="left" w:pos="900"/>
                <w:tab w:val="left" w:pos="1440"/>
              </w:tabs>
              <w:spacing w:line="228" w:lineRule="auto"/>
              <w:ind w:right="-166"/>
              <w:contextualSpacing/>
              <w:jc w:val="thaiDistribute"/>
              <w:rPr>
                <w:spacing w:val="4"/>
                <w:sz w:val="24"/>
                <w:szCs w:val="24"/>
              </w:rPr>
            </w:pPr>
          </w:p>
        </w:tc>
        <w:tc>
          <w:tcPr>
            <w:tcW w:w="1130" w:type="dxa"/>
            <w:vMerge/>
            <w:vAlign w:val="center"/>
          </w:tcPr>
          <w:p w14:paraId="3CE1975D" w14:textId="77777777" w:rsidR="008C630D" w:rsidRPr="00D23A92" w:rsidRDefault="008C630D" w:rsidP="008C630D">
            <w:pPr>
              <w:tabs>
                <w:tab w:val="left" w:pos="644"/>
                <w:tab w:val="left" w:pos="900"/>
                <w:tab w:val="left" w:pos="1440"/>
              </w:tabs>
              <w:spacing w:line="228" w:lineRule="auto"/>
              <w:ind w:right="-166"/>
              <w:contextualSpacing/>
              <w:jc w:val="thaiDistribute"/>
              <w:rPr>
                <w:spacing w:val="4"/>
                <w:sz w:val="24"/>
                <w:szCs w:val="24"/>
              </w:rPr>
            </w:pPr>
          </w:p>
        </w:tc>
        <w:tc>
          <w:tcPr>
            <w:tcW w:w="934" w:type="dxa"/>
            <w:vMerge/>
            <w:vAlign w:val="center"/>
          </w:tcPr>
          <w:p w14:paraId="35788E86" w14:textId="77777777" w:rsidR="008C630D" w:rsidRPr="00D23A92" w:rsidRDefault="008C630D" w:rsidP="008C630D">
            <w:pPr>
              <w:tabs>
                <w:tab w:val="left" w:pos="644"/>
                <w:tab w:val="left" w:pos="900"/>
                <w:tab w:val="left" w:pos="1440"/>
              </w:tabs>
              <w:spacing w:line="228" w:lineRule="auto"/>
              <w:ind w:right="-166"/>
              <w:contextualSpacing/>
              <w:jc w:val="thaiDistribute"/>
              <w:rPr>
                <w:spacing w:val="4"/>
                <w:sz w:val="24"/>
                <w:szCs w:val="24"/>
              </w:rPr>
            </w:pPr>
          </w:p>
        </w:tc>
        <w:tc>
          <w:tcPr>
            <w:tcW w:w="1018" w:type="dxa"/>
            <w:vMerge/>
            <w:vAlign w:val="center"/>
          </w:tcPr>
          <w:p w14:paraId="6D007169" w14:textId="77777777" w:rsidR="008C630D" w:rsidRPr="00D23A92" w:rsidRDefault="008C630D" w:rsidP="008C630D">
            <w:pPr>
              <w:tabs>
                <w:tab w:val="left" w:pos="644"/>
                <w:tab w:val="left" w:pos="900"/>
                <w:tab w:val="left" w:pos="1440"/>
              </w:tabs>
              <w:spacing w:line="228" w:lineRule="auto"/>
              <w:ind w:right="-166"/>
              <w:contextualSpacing/>
              <w:jc w:val="center"/>
              <w:rPr>
                <w:spacing w:val="4"/>
                <w:sz w:val="24"/>
                <w:szCs w:val="24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450BB4F7" w14:textId="7D8F15F5" w:rsidR="008C630D" w:rsidRPr="008C630D" w:rsidRDefault="008C630D" w:rsidP="008C630D">
            <w:pPr>
              <w:tabs>
                <w:tab w:val="left" w:pos="644"/>
                <w:tab w:val="left" w:pos="900"/>
                <w:tab w:val="left" w:pos="1440"/>
              </w:tabs>
              <w:spacing w:line="228" w:lineRule="auto"/>
              <w:ind w:right="-166" w:hanging="107"/>
              <w:contextualSpacing/>
              <w:jc w:val="center"/>
              <w:rPr>
                <w:rFonts w:ascii="Angsana New" w:hAnsi="Angsana New" w:cs="Angsana New"/>
                <w:spacing w:val="4"/>
                <w:sz w:val="24"/>
                <w:szCs w:val="24"/>
              </w:rPr>
            </w:pPr>
            <w:r w:rsidRPr="008C630D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31</w:t>
            </w:r>
            <w:r w:rsidRPr="008C630D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 </w:t>
            </w:r>
            <w:r w:rsidRPr="008C630D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 xml:space="preserve">มี.ค. </w:t>
            </w:r>
            <w:r w:rsidRPr="008C630D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256</w:t>
            </w:r>
            <w:r w:rsidR="00513A91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1015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A5041" w14:textId="3EBC8B4C" w:rsidR="008C630D" w:rsidRPr="008C630D" w:rsidRDefault="008C630D" w:rsidP="008C630D">
            <w:pPr>
              <w:tabs>
                <w:tab w:val="left" w:pos="644"/>
                <w:tab w:val="left" w:pos="900"/>
                <w:tab w:val="left" w:pos="1440"/>
              </w:tabs>
              <w:spacing w:line="228" w:lineRule="auto"/>
              <w:ind w:right="-166" w:hanging="135"/>
              <w:contextualSpacing/>
              <w:jc w:val="center"/>
              <w:rPr>
                <w:rFonts w:ascii="Angsana New" w:hAnsi="Angsana New" w:cs="Angsana New"/>
                <w:spacing w:val="4"/>
                <w:sz w:val="24"/>
                <w:szCs w:val="24"/>
              </w:rPr>
            </w:pPr>
            <w:r w:rsidRPr="008C630D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8C630D">
              <w:rPr>
                <w:rFonts w:ascii="Angsana New" w:hAnsi="Angsana New" w:cs="Angsana New"/>
                <w:sz w:val="24"/>
                <w:szCs w:val="24"/>
                <w:cs/>
              </w:rPr>
              <w:t xml:space="preserve">ธ.ค. </w:t>
            </w:r>
            <w:r w:rsidRPr="008C630D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513A91">
              <w:rPr>
                <w:rFonts w:ascii="Angsana New" w:hAnsi="Angsana New" w:cs="Angsana New"/>
                <w:sz w:val="24"/>
                <w:szCs w:val="24"/>
              </w:rPr>
              <w:t>7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0B55B65E" w14:textId="33F32CD9" w:rsidR="008C630D" w:rsidRPr="008C630D" w:rsidRDefault="008C630D" w:rsidP="005A7B70">
            <w:pPr>
              <w:tabs>
                <w:tab w:val="left" w:pos="644"/>
                <w:tab w:val="left" w:pos="900"/>
                <w:tab w:val="left" w:pos="1440"/>
              </w:tabs>
              <w:spacing w:line="228" w:lineRule="auto"/>
              <w:ind w:right="-166" w:hanging="107"/>
              <w:contextualSpacing/>
              <w:jc w:val="center"/>
              <w:rPr>
                <w:rFonts w:ascii="Angsana New" w:hAnsi="Angsana New" w:cs="Angsana New"/>
                <w:spacing w:val="4"/>
                <w:sz w:val="24"/>
                <w:szCs w:val="24"/>
              </w:rPr>
            </w:pPr>
            <w:r w:rsidRPr="008C630D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31</w:t>
            </w:r>
            <w:r w:rsidRPr="008C630D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 </w:t>
            </w:r>
            <w:r w:rsidRPr="008C630D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 xml:space="preserve">มี.ค. </w:t>
            </w:r>
            <w:r w:rsidRPr="008C630D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256</w:t>
            </w:r>
            <w:r w:rsidR="00513A91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812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1E539" w14:textId="5C94C36E" w:rsidR="008C630D" w:rsidRPr="008C630D" w:rsidRDefault="008C630D" w:rsidP="001F729A">
            <w:pPr>
              <w:tabs>
                <w:tab w:val="left" w:pos="644"/>
                <w:tab w:val="left" w:pos="900"/>
                <w:tab w:val="left" w:pos="1440"/>
              </w:tabs>
              <w:spacing w:line="228" w:lineRule="auto"/>
              <w:ind w:right="-113" w:hanging="102"/>
              <w:contextualSpacing/>
              <w:jc w:val="center"/>
              <w:rPr>
                <w:rFonts w:ascii="Angsana New" w:hAnsi="Angsana New" w:cs="Angsana New"/>
                <w:spacing w:val="4"/>
                <w:sz w:val="24"/>
                <w:szCs w:val="24"/>
              </w:rPr>
            </w:pPr>
            <w:r w:rsidRPr="008C630D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8C630D">
              <w:rPr>
                <w:rFonts w:ascii="Angsana New" w:hAnsi="Angsana New" w:cs="Angsana New"/>
                <w:sz w:val="24"/>
                <w:szCs w:val="24"/>
                <w:cs/>
              </w:rPr>
              <w:t xml:space="preserve">ธ.ค. </w:t>
            </w:r>
            <w:r w:rsidRPr="008C630D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513A91">
              <w:rPr>
                <w:rFonts w:ascii="Angsana New" w:hAnsi="Angsana New" w:cs="Angsana New"/>
                <w:sz w:val="24"/>
                <w:szCs w:val="24"/>
              </w:rPr>
              <w:t>7</w:t>
            </w:r>
          </w:p>
        </w:tc>
      </w:tr>
      <w:tr w:rsidR="008C630D" w:rsidRPr="001F57DD" w14:paraId="41FD9C47" w14:textId="77777777" w:rsidTr="00C60F3B">
        <w:tc>
          <w:tcPr>
            <w:tcW w:w="1798" w:type="dxa"/>
            <w:tcBorders>
              <w:bottom w:val="nil"/>
            </w:tcBorders>
            <w:vAlign w:val="center"/>
          </w:tcPr>
          <w:p w14:paraId="5B274D25" w14:textId="77777777" w:rsidR="008C630D" w:rsidRPr="004750E0" w:rsidRDefault="008C630D" w:rsidP="008C630D">
            <w:pPr>
              <w:tabs>
                <w:tab w:val="left" w:pos="644"/>
                <w:tab w:val="left" w:pos="900"/>
                <w:tab w:val="left" w:pos="1440"/>
              </w:tabs>
              <w:spacing w:line="228" w:lineRule="auto"/>
              <w:ind w:right="-166"/>
              <w:contextualSpacing/>
              <w:jc w:val="thaiDistribute"/>
              <w:rPr>
                <w:spacing w:val="4"/>
                <w:sz w:val="24"/>
                <w:szCs w:val="24"/>
                <w:u w:val="single"/>
              </w:rPr>
            </w:pPr>
            <w:r w:rsidRPr="004750E0">
              <w:rPr>
                <w:spacing w:val="4"/>
                <w:sz w:val="24"/>
                <w:szCs w:val="24"/>
                <w:u w:val="single"/>
                <w:cs/>
              </w:rPr>
              <w:t>มีผู้แทนผู้ถือหุ้นกู้</w:t>
            </w:r>
          </w:p>
        </w:tc>
        <w:tc>
          <w:tcPr>
            <w:tcW w:w="1118" w:type="dxa"/>
            <w:tcBorders>
              <w:bottom w:val="nil"/>
            </w:tcBorders>
            <w:vAlign w:val="center"/>
          </w:tcPr>
          <w:p w14:paraId="0DC77AFB" w14:textId="77777777" w:rsidR="008C630D" w:rsidRPr="00D23A92" w:rsidRDefault="008C630D" w:rsidP="008C630D">
            <w:pPr>
              <w:tabs>
                <w:tab w:val="left" w:pos="644"/>
                <w:tab w:val="left" w:pos="900"/>
                <w:tab w:val="left" w:pos="1440"/>
              </w:tabs>
              <w:spacing w:line="228" w:lineRule="auto"/>
              <w:ind w:right="-166"/>
              <w:contextualSpacing/>
              <w:jc w:val="thaiDistribute"/>
              <w:rPr>
                <w:spacing w:val="4"/>
                <w:sz w:val="24"/>
                <w:szCs w:val="24"/>
              </w:rPr>
            </w:pPr>
          </w:p>
        </w:tc>
        <w:tc>
          <w:tcPr>
            <w:tcW w:w="1130" w:type="dxa"/>
            <w:tcBorders>
              <w:bottom w:val="nil"/>
            </w:tcBorders>
            <w:vAlign w:val="center"/>
          </w:tcPr>
          <w:p w14:paraId="38C5B04C" w14:textId="77777777" w:rsidR="008C630D" w:rsidRPr="00D23A92" w:rsidRDefault="008C630D" w:rsidP="008C630D">
            <w:pPr>
              <w:tabs>
                <w:tab w:val="left" w:pos="644"/>
                <w:tab w:val="left" w:pos="900"/>
                <w:tab w:val="left" w:pos="1440"/>
              </w:tabs>
              <w:spacing w:line="228" w:lineRule="auto"/>
              <w:ind w:right="-166"/>
              <w:contextualSpacing/>
              <w:jc w:val="thaiDistribute"/>
              <w:rPr>
                <w:spacing w:val="4"/>
                <w:sz w:val="24"/>
                <w:szCs w:val="24"/>
              </w:rPr>
            </w:pPr>
          </w:p>
        </w:tc>
        <w:tc>
          <w:tcPr>
            <w:tcW w:w="934" w:type="dxa"/>
            <w:tcBorders>
              <w:bottom w:val="nil"/>
            </w:tcBorders>
            <w:vAlign w:val="center"/>
          </w:tcPr>
          <w:p w14:paraId="13092788" w14:textId="77777777" w:rsidR="008C630D" w:rsidRPr="00D23A92" w:rsidRDefault="008C630D" w:rsidP="008C630D">
            <w:pPr>
              <w:tabs>
                <w:tab w:val="left" w:pos="644"/>
                <w:tab w:val="left" w:pos="900"/>
                <w:tab w:val="left" w:pos="1440"/>
              </w:tabs>
              <w:spacing w:line="228" w:lineRule="auto"/>
              <w:ind w:right="-166"/>
              <w:contextualSpacing/>
              <w:jc w:val="thaiDistribute"/>
              <w:rPr>
                <w:spacing w:val="4"/>
                <w:sz w:val="24"/>
                <w:szCs w:val="24"/>
              </w:rPr>
            </w:pPr>
          </w:p>
        </w:tc>
        <w:tc>
          <w:tcPr>
            <w:tcW w:w="1018" w:type="dxa"/>
            <w:tcBorders>
              <w:bottom w:val="nil"/>
            </w:tcBorders>
            <w:vAlign w:val="center"/>
          </w:tcPr>
          <w:p w14:paraId="613E50AA" w14:textId="77777777" w:rsidR="008C630D" w:rsidRPr="00D23A92" w:rsidRDefault="008C630D" w:rsidP="008C630D">
            <w:pPr>
              <w:tabs>
                <w:tab w:val="left" w:pos="644"/>
                <w:tab w:val="left" w:pos="900"/>
                <w:tab w:val="left" w:pos="1440"/>
              </w:tabs>
              <w:spacing w:line="228" w:lineRule="auto"/>
              <w:ind w:right="-166"/>
              <w:contextualSpacing/>
              <w:jc w:val="thaiDistribute"/>
              <w:rPr>
                <w:spacing w:val="4"/>
                <w:sz w:val="24"/>
                <w:szCs w:val="24"/>
              </w:rPr>
            </w:pPr>
          </w:p>
        </w:tc>
        <w:tc>
          <w:tcPr>
            <w:tcW w:w="1014" w:type="dxa"/>
            <w:tcBorders>
              <w:bottom w:val="nil"/>
              <w:right w:val="dashed" w:sz="4" w:space="0" w:color="auto"/>
            </w:tcBorders>
            <w:vAlign w:val="center"/>
          </w:tcPr>
          <w:p w14:paraId="2EA975CE" w14:textId="77777777" w:rsidR="008C630D" w:rsidRPr="00D23A92" w:rsidRDefault="008C630D" w:rsidP="008C630D">
            <w:pPr>
              <w:tabs>
                <w:tab w:val="left" w:pos="644"/>
                <w:tab w:val="left" w:pos="900"/>
                <w:tab w:val="left" w:pos="1440"/>
              </w:tabs>
              <w:spacing w:line="228" w:lineRule="auto"/>
              <w:ind w:right="-166"/>
              <w:contextualSpacing/>
              <w:jc w:val="thaiDistribute"/>
              <w:rPr>
                <w:spacing w:val="4"/>
                <w:sz w:val="24"/>
                <w:szCs w:val="24"/>
              </w:rPr>
            </w:pPr>
          </w:p>
        </w:tc>
        <w:tc>
          <w:tcPr>
            <w:tcW w:w="1015" w:type="dxa"/>
            <w:tcBorders>
              <w:left w:val="dashed" w:sz="4" w:space="0" w:color="auto"/>
              <w:bottom w:val="nil"/>
            </w:tcBorders>
            <w:vAlign w:val="center"/>
          </w:tcPr>
          <w:p w14:paraId="361936D4" w14:textId="77777777" w:rsidR="008C630D" w:rsidRPr="00D23A92" w:rsidRDefault="008C630D" w:rsidP="008C630D">
            <w:pPr>
              <w:tabs>
                <w:tab w:val="left" w:pos="644"/>
                <w:tab w:val="left" w:pos="900"/>
                <w:tab w:val="left" w:pos="1440"/>
              </w:tabs>
              <w:spacing w:line="228" w:lineRule="auto"/>
              <w:ind w:right="-166"/>
              <w:contextualSpacing/>
              <w:jc w:val="thaiDistribute"/>
              <w:rPr>
                <w:spacing w:val="4"/>
                <w:sz w:val="24"/>
                <w:szCs w:val="24"/>
              </w:rPr>
            </w:pPr>
          </w:p>
        </w:tc>
        <w:tc>
          <w:tcPr>
            <w:tcW w:w="1015" w:type="dxa"/>
            <w:tcBorders>
              <w:bottom w:val="nil"/>
              <w:right w:val="dashed" w:sz="4" w:space="0" w:color="auto"/>
            </w:tcBorders>
            <w:vAlign w:val="center"/>
          </w:tcPr>
          <w:p w14:paraId="00593870" w14:textId="77777777" w:rsidR="008C630D" w:rsidRPr="00D23A92" w:rsidRDefault="008C630D" w:rsidP="008C630D">
            <w:pPr>
              <w:tabs>
                <w:tab w:val="left" w:pos="644"/>
                <w:tab w:val="left" w:pos="900"/>
                <w:tab w:val="left" w:pos="1440"/>
              </w:tabs>
              <w:spacing w:line="228" w:lineRule="auto"/>
              <w:ind w:right="-166"/>
              <w:contextualSpacing/>
              <w:jc w:val="thaiDistribute"/>
              <w:rPr>
                <w:spacing w:val="4"/>
                <w:sz w:val="24"/>
                <w:szCs w:val="24"/>
              </w:rPr>
            </w:pPr>
          </w:p>
        </w:tc>
        <w:tc>
          <w:tcPr>
            <w:tcW w:w="812" w:type="dxa"/>
            <w:tcBorders>
              <w:left w:val="dashed" w:sz="4" w:space="0" w:color="auto"/>
              <w:bottom w:val="nil"/>
            </w:tcBorders>
            <w:vAlign w:val="center"/>
          </w:tcPr>
          <w:p w14:paraId="79D6D6DC" w14:textId="77777777" w:rsidR="008C630D" w:rsidRPr="00D23A92" w:rsidRDefault="008C630D" w:rsidP="008C630D">
            <w:pPr>
              <w:tabs>
                <w:tab w:val="left" w:pos="644"/>
                <w:tab w:val="left" w:pos="900"/>
                <w:tab w:val="left" w:pos="1440"/>
              </w:tabs>
              <w:spacing w:line="228" w:lineRule="auto"/>
              <w:ind w:right="-166"/>
              <w:contextualSpacing/>
              <w:jc w:val="thaiDistribute"/>
              <w:rPr>
                <w:spacing w:val="4"/>
                <w:sz w:val="24"/>
                <w:szCs w:val="24"/>
              </w:rPr>
            </w:pPr>
          </w:p>
        </w:tc>
      </w:tr>
      <w:tr w:rsidR="00600366" w:rsidRPr="001F57DD" w14:paraId="5BDA9D7D" w14:textId="77777777" w:rsidTr="00C60F3B">
        <w:tc>
          <w:tcPr>
            <w:tcW w:w="1798" w:type="dxa"/>
            <w:tcBorders>
              <w:top w:val="nil"/>
              <w:bottom w:val="nil"/>
            </w:tcBorders>
            <w:vAlign w:val="center"/>
          </w:tcPr>
          <w:p w14:paraId="3961164D" w14:textId="77777777" w:rsidR="00600366" w:rsidRPr="00D23A92" w:rsidRDefault="00600366" w:rsidP="00600366">
            <w:pPr>
              <w:tabs>
                <w:tab w:val="left" w:pos="644"/>
                <w:tab w:val="left" w:pos="900"/>
                <w:tab w:val="left" w:pos="1440"/>
              </w:tabs>
              <w:spacing w:line="228" w:lineRule="auto"/>
              <w:ind w:right="-166" w:firstLine="197"/>
              <w:contextualSpacing/>
              <w:jc w:val="thaiDistribute"/>
              <w:rPr>
                <w:spacing w:val="4"/>
                <w:sz w:val="24"/>
                <w:szCs w:val="24"/>
              </w:rPr>
            </w:pPr>
            <w:r w:rsidRPr="00D23A92">
              <w:rPr>
                <w:spacing w:val="4"/>
                <w:sz w:val="24"/>
                <w:szCs w:val="24"/>
                <w:cs/>
              </w:rPr>
              <w:t xml:space="preserve">ครั้งที่ </w:t>
            </w:r>
            <w:r w:rsidRPr="00D23A92">
              <w:rPr>
                <w:spacing w:val="4"/>
                <w:sz w:val="24"/>
                <w:szCs w:val="24"/>
              </w:rPr>
              <w:t xml:space="preserve">1/2565 </w:t>
            </w:r>
            <w:r w:rsidRPr="00D23A92">
              <w:rPr>
                <w:spacing w:val="4"/>
                <w:sz w:val="24"/>
                <w:szCs w:val="24"/>
                <w:cs/>
              </w:rPr>
              <w:t>ชุดที่</w:t>
            </w:r>
            <w:r w:rsidRPr="00D23A92">
              <w:rPr>
                <w:rFonts w:hint="cs"/>
                <w:spacing w:val="4"/>
                <w:sz w:val="24"/>
                <w:szCs w:val="24"/>
                <w:cs/>
              </w:rPr>
              <w:t xml:space="preserve"> </w:t>
            </w:r>
            <w:r w:rsidRPr="00D23A92">
              <w:rPr>
                <w:spacing w:val="4"/>
                <w:sz w:val="24"/>
                <w:szCs w:val="24"/>
              </w:rPr>
              <w:t>1</w:t>
            </w:r>
          </w:p>
        </w:tc>
        <w:tc>
          <w:tcPr>
            <w:tcW w:w="1118" w:type="dxa"/>
            <w:tcBorders>
              <w:top w:val="nil"/>
              <w:bottom w:val="nil"/>
            </w:tcBorders>
            <w:vAlign w:val="center"/>
          </w:tcPr>
          <w:p w14:paraId="5CA15EE3" w14:textId="77777777" w:rsidR="00600366" w:rsidRPr="00D23A92" w:rsidRDefault="00600366" w:rsidP="00600366">
            <w:pPr>
              <w:tabs>
                <w:tab w:val="left" w:pos="644"/>
                <w:tab w:val="left" w:pos="900"/>
                <w:tab w:val="left" w:pos="1440"/>
              </w:tabs>
              <w:spacing w:line="228" w:lineRule="auto"/>
              <w:ind w:right="-90"/>
              <w:contextualSpacing/>
              <w:jc w:val="thaiDistribute"/>
              <w:rPr>
                <w:spacing w:val="4"/>
                <w:sz w:val="24"/>
                <w:szCs w:val="24"/>
              </w:rPr>
            </w:pPr>
            <w:r w:rsidRPr="00D23A92">
              <w:rPr>
                <w:spacing w:val="4"/>
                <w:sz w:val="24"/>
                <w:szCs w:val="24"/>
              </w:rPr>
              <w:t xml:space="preserve">11 </w:t>
            </w:r>
            <w:r>
              <w:rPr>
                <w:rFonts w:hint="cs"/>
                <w:spacing w:val="4"/>
                <w:sz w:val="24"/>
                <w:szCs w:val="24"/>
                <w:cs/>
              </w:rPr>
              <w:t>พ.ค</w:t>
            </w:r>
            <w:r>
              <w:rPr>
                <w:spacing w:val="4"/>
                <w:sz w:val="24"/>
                <w:szCs w:val="24"/>
              </w:rPr>
              <w:t xml:space="preserve">. </w:t>
            </w:r>
            <w:r w:rsidRPr="00D23A92">
              <w:rPr>
                <w:spacing w:val="4"/>
                <w:sz w:val="24"/>
                <w:szCs w:val="24"/>
              </w:rPr>
              <w:t>2565</w:t>
            </w:r>
          </w:p>
        </w:tc>
        <w:tc>
          <w:tcPr>
            <w:tcW w:w="1130" w:type="dxa"/>
            <w:tcBorders>
              <w:top w:val="nil"/>
              <w:bottom w:val="nil"/>
            </w:tcBorders>
            <w:vAlign w:val="center"/>
          </w:tcPr>
          <w:p w14:paraId="35C21F47" w14:textId="77777777" w:rsidR="00600366" w:rsidRPr="00D23A92" w:rsidRDefault="00600366" w:rsidP="00600366">
            <w:pPr>
              <w:tabs>
                <w:tab w:val="left" w:pos="1440"/>
              </w:tabs>
              <w:spacing w:line="228" w:lineRule="auto"/>
              <w:ind w:right="-166"/>
              <w:contextualSpacing/>
              <w:jc w:val="thaiDistribute"/>
              <w:rPr>
                <w:spacing w:val="4"/>
                <w:sz w:val="24"/>
                <w:szCs w:val="24"/>
              </w:rPr>
            </w:pPr>
            <w:r w:rsidRPr="00D23A92">
              <w:rPr>
                <w:spacing w:val="4"/>
                <w:sz w:val="24"/>
                <w:szCs w:val="24"/>
              </w:rPr>
              <w:t xml:space="preserve">11 </w:t>
            </w:r>
            <w:r>
              <w:rPr>
                <w:rFonts w:hint="cs"/>
                <w:spacing w:val="4"/>
                <w:sz w:val="24"/>
                <w:szCs w:val="24"/>
                <w:cs/>
              </w:rPr>
              <w:t>พ.ค.</w:t>
            </w:r>
            <w:r w:rsidRPr="00D23A92">
              <w:rPr>
                <w:spacing w:val="4"/>
                <w:sz w:val="24"/>
                <w:szCs w:val="24"/>
                <w:cs/>
              </w:rPr>
              <w:t xml:space="preserve"> </w:t>
            </w:r>
            <w:r w:rsidRPr="00D23A92">
              <w:rPr>
                <w:spacing w:val="4"/>
                <w:sz w:val="24"/>
                <w:szCs w:val="24"/>
              </w:rPr>
              <w:t>2568</w:t>
            </w:r>
          </w:p>
        </w:tc>
        <w:tc>
          <w:tcPr>
            <w:tcW w:w="934" w:type="dxa"/>
            <w:tcBorders>
              <w:top w:val="nil"/>
              <w:bottom w:val="nil"/>
            </w:tcBorders>
            <w:vAlign w:val="center"/>
          </w:tcPr>
          <w:p w14:paraId="7336C773" w14:textId="77777777" w:rsidR="00600366" w:rsidRPr="00D23A92" w:rsidRDefault="00600366" w:rsidP="00600366">
            <w:pPr>
              <w:tabs>
                <w:tab w:val="left" w:pos="1440"/>
              </w:tabs>
              <w:spacing w:line="228" w:lineRule="auto"/>
              <w:ind w:left="-108" w:right="-164"/>
              <w:contextualSpacing/>
              <w:jc w:val="center"/>
              <w:rPr>
                <w:spacing w:val="4"/>
                <w:sz w:val="24"/>
                <w:szCs w:val="24"/>
              </w:rPr>
            </w:pPr>
            <w:r w:rsidRPr="00D23A92">
              <w:rPr>
                <w:spacing w:val="4"/>
                <w:sz w:val="24"/>
                <w:szCs w:val="24"/>
              </w:rPr>
              <w:t>3</w:t>
            </w:r>
          </w:p>
        </w:tc>
        <w:tc>
          <w:tcPr>
            <w:tcW w:w="1018" w:type="dxa"/>
            <w:tcBorders>
              <w:top w:val="nil"/>
              <w:bottom w:val="nil"/>
            </w:tcBorders>
            <w:vAlign w:val="center"/>
          </w:tcPr>
          <w:p w14:paraId="178E6CC2" w14:textId="77777777" w:rsidR="00600366" w:rsidRPr="00D23A92" w:rsidRDefault="00600366" w:rsidP="00600366">
            <w:pPr>
              <w:tabs>
                <w:tab w:val="left" w:pos="1440"/>
              </w:tabs>
              <w:spacing w:line="228" w:lineRule="auto"/>
              <w:ind w:left="-108" w:right="-164"/>
              <w:contextualSpacing/>
              <w:jc w:val="center"/>
              <w:rPr>
                <w:spacing w:val="4"/>
                <w:sz w:val="24"/>
                <w:szCs w:val="24"/>
              </w:rPr>
            </w:pPr>
            <w:r w:rsidRPr="00D23A92">
              <w:rPr>
                <w:spacing w:val="4"/>
                <w:sz w:val="24"/>
                <w:szCs w:val="24"/>
              </w:rPr>
              <w:t>4.20</w:t>
            </w:r>
          </w:p>
        </w:tc>
        <w:tc>
          <w:tcPr>
            <w:tcW w:w="1014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14:paraId="4DEF0A32" w14:textId="77777777" w:rsidR="00600366" w:rsidRPr="002168AD" w:rsidRDefault="00600366" w:rsidP="00600366">
            <w:pPr>
              <w:tabs>
                <w:tab w:val="left" w:pos="1440"/>
              </w:tabs>
              <w:spacing w:line="228" w:lineRule="auto"/>
              <w:ind w:right="53"/>
              <w:contextualSpacing/>
              <w:jc w:val="right"/>
              <w:rPr>
                <w:spacing w:val="4"/>
                <w:sz w:val="24"/>
                <w:szCs w:val="24"/>
              </w:rPr>
            </w:pPr>
            <w:r w:rsidRPr="002168AD">
              <w:rPr>
                <w:spacing w:val="4"/>
                <w:sz w:val="24"/>
                <w:szCs w:val="24"/>
              </w:rPr>
              <w:t>1,245,300</w:t>
            </w:r>
          </w:p>
        </w:tc>
        <w:tc>
          <w:tcPr>
            <w:tcW w:w="1015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14:paraId="6666F116" w14:textId="3F3A6182" w:rsidR="00600366" w:rsidRPr="002168AD" w:rsidRDefault="00600366" w:rsidP="001F729A">
            <w:pPr>
              <w:tabs>
                <w:tab w:val="left" w:pos="1440"/>
              </w:tabs>
              <w:spacing w:line="228" w:lineRule="auto"/>
              <w:ind w:right="53"/>
              <w:contextualSpacing/>
              <w:jc w:val="right"/>
              <w:rPr>
                <w:spacing w:val="4"/>
                <w:sz w:val="24"/>
                <w:szCs w:val="24"/>
              </w:rPr>
            </w:pPr>
            <w:r w:rsidRPr="002168AD">
              <w:rPr>
                <w:spacing w:val="4"/>
                <w:sz w:val="24"/>
                <w:szCs w:val="24"/>
              </w:rPr>
              <w:t>1,245,300</w:t>
            </w:r>
          </w:p>
        </w:tc>
        <w:tc>
          <w:tcPr>
            <w:tcW w:w="1015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14:paraId="163BB96E" w14:textId="77777777" w:rsidR="00600366" w:rsidRPr="002168AD" w:rsidRDefault="00600366" w:rsidP="00600366">
            <w:pPr>
              <w:tabs>
                <w:tab w:val="left" w:pos="1440"/>
              </w:tabs>
              <w:spacing w:line="228" w:lineRule="auto"/>
              <w:ind w:right="53"/>
              <w:contextualSpacing/>
              <w:jc w:val="right"/>
              <w:rPr>
                <w:spacing w:val="4"/>
                <w:sz w:val="24"/>
                <w:szCs w:val="24"/>
              </w:rPr>
            </w:pPr>
            <w:r w:rsidRPr="002168AD">
              <w:rPr>
                <w:spacing w:val="4"/>
                <w:sz w:val="24"/>
                <w:szCs w:val="24"/>
              </w:rPr>
              <w:t>1,245,300</w:t>
            </w:r>
          </w:p>
        </w:tc>
        <w:tc>
          <w:tcPr>
            <w:tcW w:w="812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14:paraId="0C455BAC" w14:textId="55122F21" w:rsidR="00600366" w:rsidRPr="00D23A92" w:rsidRDefault="00600366" w:rsidP="001F729A">
            <w:pPr>
              <w:tabs>
                <w:tab w:val="left" w:pos="1440"/>
              </w:tabs>
              <w:spacing w:line="228" w:lineRule="auto"/>
              <w:ind w:right="53"/>
              <w:contextualSpacing/>
              <w:jc w:val="right"/>
              <w:rPr>
                <w:spacing w:val="4"/>
                <w:sz w:val="24"/>
                <w:szCs w:val="24"/>
              </w:rPr>
            </w:pPr>
            <w:r w:rsidRPr="00D23A92">
              <w:rPr>
                <w:spacing w:val="4"/>
                <w:sz w:val="24"/>
                <w:szCs w:val="24"/>
              </w:rPr>
              <w:t>1,245,300</w:t>
            </w:r>
          </w:p>
        </w:tc>
      </w:tr>
      <w:tr w:rsidR="00600366" w:rsidRPr="001F57DD" w14:paraId="655BEA57" w14:textId="77777777" w:rsidTr="00C60F3B">
        <w:tc>
          <w:tcPr>
            <w:tcW w:w="1798" w:type="dxa"/>
            <w:tcBorders>
              <w:top w:val="nil"/>
              <w:bottom w:val="nil"/>
            </w:tcBorders>
            <w:vAlign w:val="center"/>
          </w:tcPr>
          <w:p w14:paraId="6CD8B39A" w14:textId="77777777" w:rsidR="00600366" w:rsidRPr="00D23A92" w:rsidRDefault="00600366" w:rsidP="00600366">
            <w:pPr>
              <w:tabs>
                <w:tab w:val="left" w:pos="644"/>
                <w:tab w:val="left" w:pos="900"/>
                <w:tab w:val="left" w:pos="1440"/>
              </w:tabs>
              <w:spacing w:line="228" w:lineRule="auto"/>
              <w:ind w:right="-166" w:firstLine="200"/>
              <w:contextualSpacing/>
              <w:jc w:val="thaiDistribute"/>
              <w:rPr>
                <w:spacing w:val="4"/>
                <w:sz w:val="24"/>
                <w:szCs w:val="24"/>
              </w:rPr>
            </w:pPr>
            <w:r w:rsidRPr="00D23A92">
              <w:rPr>
                <w:spacing w:val="4"/>
                <w:sz w:val="24"/>
                <w:szCs w:val="24"/>
                <w:cs/>
              </w:rPr>
              <w:t xml:space="preserve">ครั้งที่ </w:t>
            </w:r>
            <w:r w:rsidRPr="00D23A92">
              <w:rPr>
                <w:spacing w:val="4"/>
                <w:sz w:val="24"/>
                <w:szCs w:val="24"/>
              </w:rPr>
              <w:t xml:space="preserve">1/2565 </w:t>
            </w:r>
            <w:r w:rsidRPr="00D23A92">
              <w:rPr>
                <w:spacing w:val="4"/>
                <w:sz w:val="24"/>
                <w:szCs w:val="24"/>
                <w:cs/>
              </w:rPr>
              <w:t>ชุดที่</w:t>
            </w:r>
            <w:r w:rsidRPr="00D23A92">
              <w:rPr>
                <w:rFonts w:hint="cs"/>
                <w:spacing w:val="4"/>
                <w:sz w:val="24"/>
                <w:szCs w:val="24"/>
                <w:cs/>
              </w:rPr>
              <w:t xml:space="preserve"> </w:t>
            </w:r>
            <w:r w:rsidRPr="00D23A92">
              <w:rPr>
                <w:spacing w:val="4"/>
                <w:sz w:val="24"/>
                <w:szCs w:val="24"/>
              </w:rPr>
              <w:t>2</w:t>
            </w:r>
          </w:p>
        </w:tc>
        <w:tc>
          <w:tcPr>
            <w:tcW w:w="1118" w:type="dxa"/>
            <w:tcBorders>
              <w:top w:val="nil"/>
              <w:bottom w:val="nil"/>
            </w:tcBorders>
            <w:vAlign w:val="center"/>
          </w:tcPr>
          <w:p w14:paraId="506F0A10" w14:textId="77777777" w:rsidR="00600366" w:rsidRPr="00D23A92" w:rsidRDefault="00600366" w:rsidP="00600366">
            <w:pPr>
              <w:tabs>
                <w:tab w:val="left" w:pos="644"/>
                <w:tab w:val="left" w:pos="900"/>
                <w:tab w:val="left" w:pos="1440"/>
              </w:tabs>
              <w:spacing w:line="228" w:lineRule="auto"/>
              <w:ind w:right="-166"/>
              <w:contextualSpacing/>
              <w:jc w:val="thaiDistribute"/>
              <w:rPr>
                <w:spacing w:val="4"/>
                <w:sz w:val="24"/>
                <w:szCs w:val="24"/>
              </w:rPr>
            </w:pPr>
            <w:r w:rsidRPr="00D23A92">
              <w:rPr>
                <w:spacing w:val="4"/>
                <w:sz w:val="24"/>
                <w:szCs w:val="24"/>
              </w:rPr>
              <w:t xml:space="preserve">11 </w:t>
            </w:r>
            <w:r>
              <w:rPr>
                <w:rFonts w:hint="cs"/>
                <w:spacing w:val="4"/>
                <w:sz w:val="24"/>
                <w:szCs w:val="24"/>
                <w:cs/>
              </w:rPr>
              <w:t xml:space="preserve">พ.ค. </w:t>
            </w:r>
            <w:r w:rsidRPr="00D23A92">
              <w:rPr>
                <w:spacing w:val="4"/>
                <w:sz w:val="24"/>
                <w:szCs w:val="24"/>
              </w:rPr>
              <w:t>2565</w:t>
            </w:r>
          </w:p>
        </w:tc>
        <w:tc>
          <w:tcPr>
            <w:tcW w:w="1130" w:type="dxa"/>
            <w:tcBorders>
              <w:top w:val="nil"/>
              <w:bottom w:val="nil"/>
            </w:tcBorders>
            <w:vAlign w:val="center"/>
          </w:tcPr>
          <w:p w14:paraId="4EE1F00A" w14:textId="77777777" w:rsidR="00600366" w:rsidRPr="00D23A92" w:rsidRDefault="00600366" w:rsidP="00600366">
            <w:pPr>
              <w:tabs>
                <w:tab w:val="left" w:pos="644"/>
                <w:tab w:val="left" w:pos="900"/>
                <w:tab w:val="left" w:pos="1440"/>
              </w:tabs>
              <w:spacing w:line="228" w:lineRule="auto"/>
              <w:ind w:right="-166"/>
              <w:contextualSpacing/>
              <w:jc w:val="thaiDistribute"/>
              <w:rPr>
                <w:spacing w:val="4"/>
                <w:sz w:val="24"/>
                <w:szCs w:val="24"/>
              </w:rPr>
            </w:pPr>
            <w:r w:rsidRPr="00D23A92">
              <w:rPr>
                <w:spacing w:val="4"/>
                <w:sz w:val="24"/>
                <w:szCs w:val="24"/>
              </w:rPr>
              <w:t xml:space="preserve">11 </w:t>
            </w:r>
            <w:r>
              <w:rPr>
                <w:rFonts w:hint="cs"/>
                <w:spacing w:val="4"/>
                <w:sz w:val="24"/>
                <w:szCs w:val="24"/>
                <w:cs/>
              </w:rPr>
              <w:t>พ.ค.</w:t>
            </w:r>
            <w:r w:rsidRPr="00D23A92">
              <w:rPr>
                <w:spacing w:val="4"/>
                <w:sz w:val="24"/>
                <w:szCs w:val="24"/>
                <w:cs/>
              </w:rPr>
              <w:t xml:space="preserve"> </w:t>
            </w:r>
            <w:r w:rsidRPr="00D23A92">
              <w:rPr>
                <w:spacing w:val="4"/>
                <w:sz w:val="24"/>
                <w:szCs w:val="24"/>
              </w:rPr>
              <w:t>2570</w:t>
            </w:r>
          </w:p>
        </w:tc>
        <w:tc>
          <w:tcPr>
            <w:tcW w:w="934" w:type="dxa"/>
            <w:tcBorders>
              <w:top w:val="nil"/>
              <w:bottom w:val="nil"/>
            </w:tcBorders>
            <w:vAlign w:val="center"/>
          </w:tcPr>
          <w:p w14:paraId="4CC27C82" w14:textId="77777777" w:rsidR="00600366" w:rsidRPr="00D23A92" w:rsidRDefault="00600366" w:rsidP="00600366">
            <w:pPr>
              <w:tabs>
                <w:tab w:val="left" w:pos="1440"/>
              </w:tabs>
              <w:spacing w:line="228" w:lineRule="auto"/>
              <w:ind w:left="-108" w:right="-164"/>
              <w:contextualSpacing/>
              <w:jc w:val="center"/>
              <w:rPr>
                <w:spacing w:val="4"/>
                <w:sz w:val="24"/>
                <w:szCs w:val="24"/>
              </w:rPr>
            </w:pPr>
            <w:r w:rsidRPr="00D23A92">
              <w:rPr>
                <w:spacing w:val="4"/>
                <w:sz w:val="24"/>
                <w:szCs w:val="24"/>
              </w:rPr>
              <w:t>5</w:t>
            </w:r>
          </w:p>
        </w:tc>
        <w:tc>
          <w:tcPr>
            <w:tcW w:w="1018" w:type="dxa"/>
            <w:tcBorders>
              <w:top w:val="nil"/>
              <w:bottom w:val="nil"/>
            </w:tcBorders>
            <w:vAlign w:val="center"/>
          </w:tcPr>
          <w:p w14:paraId="5C2F6F00" w14:textId="77777777" w:rsidR="00600366" w:rsidRPr="00D23A92" w:rsidRDefault="00600366" w:rsidP="00600366">
            <w:pPr>
              <w:tabs>
                <w:tab w:val="left" w:pos="1440"/>
              </w:tabs>
              <w:spacing w:line="228" w:lineRule="auto"/>
              <w:ind w:left="-108" w:right="-164"/>
              <w:contextualSpacing/>
              <w:jc w:val="center"/>
              <w:rPr>
                <w:spacing w:val="4"/>
                <w:sz w:val="24"/>
                <w:szCs w:val="24"/>
              </w:rPr>
            </w:pPr>
            <w:r w:rsidRPr="00D23A92">
              <w:rPr>
                <w:spacing w:val="4"/>
                <w:sz w:val="24"/>
                <w:szCs w:val="24"/>
              </w:rPr>
              <w:t>5.10</w:t>
            </w:r>
          </w:p>
        </w:tc>
        <w:tc>
          <w:tcPr>
            <w:tcW w:w="1014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14:paraId="22C242CC" w14:textId="77777777" w:rsidR="00600366" w:rsidRPr="002168AD" w:rsidRDefault="00600366" w:rsidP="00600366">
            <w:pPr>
              <w:tabs>
                <w:tab w:val="left" w:pos="1440"/>
              </w:tabs>
              <w:spacing w:line="228" w:lineRule="auto"/>
              <w:ind w:right="53"/>
              <w:contextualSpacing/>
              <w:jc w:val="right"/>
              <w:rPr>
                <w:spacing w:val="4"/>
                <w:sz w:val="24"/>
                <w:szCs w:val="24"/>
              </w:rPr>
            </w:pPr>
            <w:r w:rsidRPr="002168AD">
              <w:rPr>
                <w:spacing w:val="4"/>
                <w:sz w:val="24"/>
                <w:szCs w:val="24"/>
              </w:rPr>
              <w:t>754,700</w:t>
            </w:r>
          </w:p>
        </w:tc>
        <w:tc>
          <w:tcPr>
            <w:tcW w:w="1015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14:paraId="11893FE3" w14:textId="5E69B8A9" w:rsidR="00600366" w:rsidRPr="002168AD" w:rsidRDefault="00600366" w:rsidP="00600366">
            <w:pPr>
              <w:tabs>
                <w:tab w:val="left" w:pos="644"/>
                <w:tab w:val="left" w:pos="900"/>
                <w:tab w:val="left" w:pos="1440"/>
              </w:tabs>
              <w:spacing w:line="228" w:lineRule="auto"/>
              <w:ind w:right="-166"/>
              <w:contextualSpacing/>
              <w:jc w:val="center"/>
              <w:rPr>
                <w:spacing w:val="4"/>
                <w:sz w:val="24"/>
                <w:szCs w:val="24"/>
              </w:rPr>
            </w:pPr>
            <w:r w:rsidRPr="002168AD">
              <w:rPr>
                <w:spacing w:val="4"/>
                <w:sz w:val="24"/>
                <w:szCs w:val="24"/>
              </w:rPr>
              <w:t>754,700</w:t>
            </w:r>
          </w:p>
        </w:tc>
        <w:tc>
          <w:tcPr>
            <w:tcW w:w="1015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14:paraId="5964AEA5" w14:textId="77777777" w:rsidR="00600366" w:rsidRPr="002168AD" w:rsidRDefault="00600366" w:rsidP="00600366">
            <w:pPr>
              <w:tabs>
                <w:tab w:val="left" w:pos="1440"/>
              </w:tabs>
              <w:spacing w:line="228" w:lineRule="auto"/>
              <w:ind w:right="53"/>
              <w:contextualSpacing/>
              <w:jc w:val="right"/>
              <w:rPr>
                <w:spacing w:val="4"/>
                <w:sz w:val="24"/>
                <w:szCs w:val="24"/>
              </w:rPr>
            </w:pPr>
            <w:r w:rsidRPr="002168AD">
              <w:rPr>
                <w:spacing w:val="4"/>
                <w:sz w:val="24"/>
                <w:szCs w:val="24"/>
              </w:rPr>
              <w:t>754,700</w:t>
            </w:r>
          </w:p>
        </w:tc>
        <w:tc>
          <w:tcPr>
            <w:tcW w:w="812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14:paraId="068CDF37" w14:textId="5C7A6B4D" w:rsidR="00600366" w:rsidRPr="00D23A92" w:rsidRDefault="00600366" w:rsidP="001F729A">
            <w:pPr>
              <w:tabs>
                <w:tab w:val="left" w:pos="1440"/>
              </w:tabs>
              <w:spacing w:line="228" w:lineRule="auto"/>
              <w:ind w:right="53"/>
              <w:contextualSpacing/>
              <w:jc w:val="right"/>
              <w:rPr>
                <w:spacing w:val="4"/>
                <w:sz w:val="24"/>
                <w:szCs w:val="24"/>
              </w:rPr>
            </w:pPr>
            <w:r w:rsidRPr="00D23A92">
              <w:rPr>
                <w:spacing w:val="4"/>
                <w:sz w:val="24"/>
                <w:szCs w:val="24"/>
              </w:rPr>
              <w:t>754,700</w:t>
            </w:r>
          </w:p>
        </w:tc>
      </w:tr>
      <w:tr w:rsidR="002B4AAE" w:rsidRPr="001F57DD" w14:paraId="014C6B93" w14:textId="77777777" w:rsidTr="00C60F3B">
        <w:tc>
          <w:tcPr>
            <w:tcW w:w="5998" w:type="dxa"/>
            <w:gridSpan w:val="5"/>
            <w:vAlign w:val="center"/>
          </w:tcPr>
          <w:p w14:paraId="224D65C0" w14:textId="77777777" w:rsidR="002B4AAE" w:rsidRPr="00D23A92" w:rsidRDefault="002B4AAE" w:rsidP="002B4AAE">
            <w:pPr>
              <w:tabs>
                <w:tab w:val="left" w:pos="644"/>
                <w:tab w:val="left" w:pos="900"/>
                <w:tab w:val="left" w:pos="1440"/>
              </w:tabs>
              <w:spacing w:line="228" w:lineRule="auto"/>
              <w:ind w:right="-166"/>
              <w:contextualSpacing/>
              <w:jc w:val="center"/>
              <w:rPr>
                <w:spacing w:val="4"/>
                <w:sz w:val="24"/>
                <w:szCs w:val="24"/>
                <w:cs/>
              </w:rPr>
            </w:pPr>
            <w:r w:rsidRPr="00D23A92">
              <w:rPr>
                <w:spacing w:val="4"/>
                <w:sz w:val="24"/>
                <w:szCs w:val="24"/>
                <w:cs/>
              </w:rPr>
              <w:t>รวม</w:t>
            </w:r>
          </w:p>
        </w:tc>
        <w:tc>
          <w:tcPr>
            <w:tcW w:w="1014" w:type="dxa"/>
            <w:tcBorders>
              <w:right w:val="dashed" w:sz="4" w:space="0" w:color="auto"/>
            </w:tcBorders>
            <w:vAlign w:val="center"/>
          </w:tcPr>
          <w:p w14:paraId="0E453039" w14:textId="77777777" w:rsidR="002B4AAE" w:rsidRPr="002168AD" w:rsidRDefault="002B4AAE" w:rsidP="002B4AAE">
            <w:pPr>
              <w:tabs>
                <w:tab w:val="left" w:pos="1440"/>
              </w:tabs>
              <w:spacing w:line="228" w:lineRule="auto"/>
              <w:ind w:right="53"/>
              <w:contextualSpacing/>
              <w:jc w:val="right"/>
              <w:rPr>
                <w:spacing w:val="4"/>
                <w:sz w:val="24"/>
                <w:szCs w:val="24"/>
              </w:rPr>
            </w:pPr>
            <w:r w:rsidRPr="002168AD">
              <w:rPr>
                <w:spacing w:val="4"/>
                <w:sz w:val="24"/>
                <w:szCs w:val="24"/>
              </w:rPr>
              <w:t>2,000,000</w:t>
            </w:r>
          </w:p>
        </w:tc>
        <w:tc>
          <w:tcPr>
            <w:tcW w:w="1015" w:type="dxa"/>
            <w:tcBorders>
              <w:left w:val="dashed" w:sz="4" w:space="0" w:color="auto"/>
            </w:tcBorders>
            <w:vAlign w:val="center"/>
          </w:tcPr>
          <w:p w14:paraId="0F57BA66" w14:textId="17E6B0E9" w:rsidR="002B4AAE" w:rsidRPr="002168AD" w:rsidRDefault="002B4AAE" w:rsidP="002B4AAE">
            <w:pPr>
              <w:tabs>
                <w:tab w:val="left" w:pos="1440"/>
              </w:tabs>
              <w:spacing w:line="228" w:lineRule="auto"/>
              <w:ind w:right="53"/>
              <w:contextualSpacing/>
              <w:jc w:val="right"/>
              <w:rPr>
                <w:spacing w:val="4"/>
                <w:sz w:val="24"/>
                <w:szCs w:val="24"/>
              </w:rPr>
            </w:pPr>
            <w:r w:rsidRPr="002168AD">
              <w:rPr>
                <w:spacing w:val="4"/>
                <w:sz w:val="24"/>
                <w:szCs w:val="24"/>
              </w:rPr>
              <w:t>2,000,000</w:t>
            </w:r>
          </w:p>
        </w:tc>
        <w:tc>
          <w:tcPr>
            <w:tcW w:w="1015" w:type="dxa"/>
            <w:tcBorders>
              <w:right w:val="dashed" w:sz="4" w:space="0" w:color="auto"/>
            </w:tcBorders>
            <w:vAlign w:val="center"/>
          </w:tcPr>
          <w:p w14:paraId="33969DAB" w14:textId="77777777" w:rsidR="002B4AAE" w:rsidRPr="002168AD" w:rsidRDefault="002B4AAE" w:rsidP="002B4AAE">
            <w:pPr>
              <w:tabs>
                <w:tab w:val="left" w:pos="1440"/>
              </w:tabs>
              <w:spacing w:line="228" w:lineRule="auto"/>
              <w:ind w:right="53"/>
              <w:contextualSpacing/>
              <w:jc w:val="right"/>
              <w:rPr>
                <w:spacing w:val="4"/>
                <w:sz w:val="24"/>
                <w:szCs w:val="24"/>
              </w:rPr>
            </w:pPr>
            <w:r w:rsidRPr="002168AD">
              <w:rPr>
                <w:spacing w:val="4"/>
                <w:sz w:val="24"/>
                <w:szCs w:val="24"/>
              </w:rPr>
              <w:t>2,000,000</w:t>
            </w:r>
          </w:p>
        </w:tc>
        <w:tc>
          <w:tcPr>
            <w:tcW w:w="812" w:type="dxa"/>
            <w:tcBorders>
              <w:left w:val="dashed" w:sz="4" w:space="0" w:color="auto"/>
            </w:tcBorders>
            <w:vAlign w:val="center"/>
          </w:tcPr>
          <w:p w14:paraId="342B6EF5" w14:textId="517795A4" w:rsidR="002B4AAE" w:rsidRPr="00D23A92" w:rsidRDefault="00600366" w:rsidP="002B4AAE">
            <w:pPr>
              <w:tabs>
                <w:tab w:val="left" w:pos="1440"/>
              </w:tabs>
              <w:spacing w:line="228" w:lineRule="auto"/>
              <w:ind w:right="53"/>
              <w:contextualSpacing/>
              <w:jc w:val="right"/>
              <w:rPr>
                <w:spacing w:val="4"/>
                <w:sz w:val="24"/>
                <w:szCs w:val="24"/>
              </w:rPr>
            </w:pPr>
            <w:r>
              <w:rPr>
                <w:spacing w:val="4"/>
                <w:sz w:val="24"/>
                <w:szCs w:val="24"/>
              </w:rPr>
              <w:t>2</w:t>
            </w:r>
            <w:r w:rsidR="002B4AAE" w:rsidRPr="00D23A92">
              <w:rPr>
                <w:spacing w:val="4"/>
                <w:sz w:val="24"/>
                <w:szCs w:val="24"/>
              </w:rPr>
              <w:t>,000,000</w:t>
            </w:r>
          </w:p>
        </w:tc>
      </w:tr>
    </w:tbl>
    <w:p w14:paraId="6BC78D36" w14:textId="77777777" w:rsidR="00D23A92" w:rsidRPr="00D23A92" w:rsidRDefault="00D23A92" w:rsidP="00B53C09">
      <w:pPr>
        <w:tabs>
          <w:tab w:val="left" w:pos="644"/>
          <w:tab w:val="left" w:pos="900"/>
          <w:tab w:val="left" w:pos="1440"/>
        </w:tabs>
        <w:spacing w:line="228" w:lineRule="auto"/>
        <w:ind w:left="648" w:right="-208" w:firstLine="556"/>
        <w:contextualSpacing/>
        <w:jc w:val="thaiDistribute"/>
        <w:rPr>
          <w:rFonts w:ascii="Angsana New" w:hAnsi="Angsana New"/>
          <w:spacing w:val="4"/>
          <w:sz w:val="14"/>
          <w:szCs w:val="14"/>
        </w:rPr>
      </w:pPr>
    </w:p>
    <w:p w14:paraId="61815444" w14:textId="77777777" w:rsidR="00D929FE" w:rsidRDefault="008B20A6" w:rsidP="00BD6116">
      <w:pPr>
        <w:tabs>
          <w:tab w:val="left" w:pos="644"/>
          <w:tab w:val="left" w:pos="900"/>
          <w:tab w:val="left" w:pos="1440"/>
        </w:tabs>
        <w:spacing w:line="228" w:lineRule="auto"/>
        <w:ind w:left="648" w:right="-166" w:firstLine="458"/>
        <w:contextualSpacing/>
        <w:jc w:val="thaiDistribute"/>
        <w:rPr>
          <w:rFonts w:ascii="Angsana New" w:hAnsi="Angsana New"/>
          <w:spacing w:val="4"/>
        </w:rPr>
      </w:pPr>
      <w:r w:rsidRPr="004750E0">
        <w:rPr>
          <w:rFonts w:ascii="Angsana New" w:hAnsi="Angsana New"/>
          <w:spacing w:val="4"/>
          <w:cs/>
        </w:rPr>
        <w:t xml:space="preserve">หุ้นกู้มีกำหนดชำระคืนเงินต้นทั้งจำนวนเมื่อครบกำหนดและมีกำหนดชำระดอกเบี้ยทุก </w:t>
      </w:r>
      <w:r w:rsidR="007E6446" w:rsidRPr="004750E0">
        <w:rPr>
          <w:rFonts w:ascii="Angsana New" w:hAnsi="Angsana New"/>
          <w:spacing w:val="4"/>
        </w:rPr>
        <w:t>6</w:t>
      </w:r>
      <w:r w:rsidRPr="004750E0">
        <w:rPr>
          <w:rFonts w:ascii="Angsana New" w:hAnsi="Angsana New"/>
          <w:spacing w:val="4"/>
          <w:cs/>
        </w:rPr>
        <w:t xml:space="preserve"> เดือน</w:t>
      </w:r>
    </w:p>
    <w:p w14:paraId="76FB355F" w14:textId="77777777" w:rsidR="004221F7" w:rsidRDefault="004221F7" w:rsidP="00FD1870">
      <w:pPr>
        <w:tabs>
          <w:tab w:val="left" w:pos="644"/>
          <w:tab w:val="left" w:pos="900"/>
          <w:tab w:val="left" w:pos="1440"/>
        </w:tabs>
        <w:spacing w:line="228" w:lineRule="auto"/>
        <w:ind w:right="-166"/>
        <w:contextualSpacing/>
        <w:jc w:val="thaiDistribute"/>
        <w:rPr>
          <w:rFonts w:ascii="Angsana New" w:hAnsi="Angsana New"/>
          <w:spacing w:val="4"/>
        </w:rPr>
      </w:pPr>
    </w:p>
    <w:p w14:paraId="3DA7A9F1" w14:textId="77777777" w:rsidR="00B65E4C" w:rsidRDefault="00B65E4C" w:rsidP="00FD1870">
      <w:pPr>
        <w:tabs>
          <w:tab w:val="left" w:pos="644"/>
          <w:tab w:val="left" w:pos="900"/>
          <w:tab w:val="left" w:pos="1440"/>
        </w:tabs>
        <w:spacing w:line="228" w:lineRule="auto"/>
        <w:ind w:right="-166"/>
        <w:contextualSpacing/>
        <w:jc w:val="thaiDistribute"/>
        <w:rPr>
          <w:rFonts w:ascii="Angsana New" w:hAnsi="Angsana New"/>
          <w:spacing w:val="4"/>
        </w:rPr>
      </w:pPr>
    </w:p>
    <w:p w14:paraId="090F0D76" w14:textId="77777777" w:rsidR="00B65E4C" w:rsidRDefault="00B65E4C" w:rsidP="00FD1870">
      <w:pPr>
        <w:tabs>
          <w:tab w:val="left" w:pos="644"/>
          <w:tab w:val="left" w:pos="900"/>
          <w:tab w:val="left" w:pos="1440"/>
        </w:tabs>
        <w:spacing w:line="228" w:lineRule="auto"/>
        <w:ind w:right="-166"/>
        <w:contextualSpacing/>
        <w:jc w:val="thaiDistribute"/>
        <w:rPr>
          <w:rFonts w:ascii="Angsana New" w:hAnsi="Angsana New"/>
          <w:spacing w:val="4"/>
        </w:rPr>
      </w:pPr>
    </w:p>
    <w:p w14:paraId="619E8D38" w14:textId="77777777" w:rsidR="00B65E4C" w:rsidRDefault="00B65E4C" w:rsidP="00FD1870">
      <w:pPr>
        <w:tabs>
          <w:tab w:val="left" w:pos="644"/>
          <w:tab w:val="left" w:pos="900"/>
          <w:tab w:val="left" w:pos="1440"/>
        </w:tabs>
        <w:spacing w:line="228" w:lineRule="auto"/>
        <w:ind w:right="-166"/>
        <w:contextualSpacing/>
        <w:jc w:val="thaiDistribute"/>
        <w:rPr>
          <w:rFonts w:ascii="Angsana New" w:hAnsi="Angsana New"/>
          <w:spacing w:val="4"/>
        </w:rPr>
      </w:pPr>
    </w:p>
    <w:p w14:paraId="03C54783" w14:textId="77777777" w:rsidR="00B65E4C" w:rsidRDefault="00B65E4C" w:rsidP="00FD1870">
      <w:pPr>
        <w:tabs>
          <w:tab w:val="left" w:pos="644"/>
          <w:tab w:val="left" w:pos="900"/>
          <w:tab w:val="left" w:pos="1440"/>
        </w:tabs>
        <w:spacing w:line="228" w:lineRule="auto"/>
        <w:ind w:right="-166"/>
        <w:contextualSpacing/>
        <w:jc w:val="thaiDistribute"/>
        <w:rPr>
          <w:rFonts w:ascii="Angsana New" w:hAnsi="Angsana New"/>
          <w:spacing w:val="4"/>
        </w:rPr>
      </w:pPr>
    </w:p>
    <w:p w14:paraId="56462326" w14:textId="77777777" w:rsidR="00B65E4C" w:rsidRDefault="00B65E4C" w:rsidP="00FD1870">
      <w:pPr>
        <w:tabs>
          <w:tab w:val="left" w:pos="644"/>
          <w:tab w:val="left" w:pos="900"/>
          <w:tab w:val="left" w:pos="1440"/>
        </w:tabs>
        <w:spacing w:line="228" w:lineRule="auto"/>
        <w:ind w:right="-166"/>
        <w:contextualSpacing/>
        <w:jc w:val="thaiDistribute"/>
        <w:rPr>
          <w:rFonts w:ascii="Angsana New" w:hAnsi="Angsana New"/>
          <w:spacing w:val="4"/>
        </w:rPr>
      </w:pPr>
    </w:p>
    <w:p w14:paraId="55AE4B9E" w14:textId="77777777" w:rsidR="00B65E4C" w:rsidRDefault="00B65E4C" w:rsidP="00FD1870">
      <w:pPr>
        <w:tabs>
          <w:tab w:val="left" w:pos="644"/>
          <w:tab w:val="left" w:pos="900"/>
          <w:tab w:val="left" w:pos="1440"/>
        </w:tabs>
        <w:spacing w:line="228" w:lineRule="auto"/>
        <w:ind w:right="-166"/>
        <w:contextualSpacing/>
        <w:jc w:val="thaiDistribute"/>
        <w:rPr>
          <w:rFonts w:ascii="Angsana New" w:hAnsi="Angsana New"/>
          <w:spacing w:val="4"/>
        </w:rPr>
      </w:pPr>
    </w:p>
    <w:p w14:paraId="4DE46994" w14:textId="77777777" w:rsidR="00B65E4C" w:rsidRDefault="00B65E4C" w:rsidP="00FD1870">
      <w:pPr>
        <w:tabs>
          <w:tab w:val="left" w:pos="644"/>
          <w:tab w:val="left" w:pos="900"/>
          <w:tab w:val="left" w:pos="1440"/>
        </w:tabs>
        <w:spacing w:line="228" w:lineRule="auto"/>
        <w:ind w:right="-166"/>
        <w:contextualSpacing/>
        <w:jc w:val="thaiDistribute"/>
        <w:rPr>
          <w:rFonts w:ascii="Angsana New" w:hAnsi="Angsana New"/>
          <w:spacing w:val="4"/>
        </w:rPr>
      </w:pPr>
    </w:p>
    <w:p w14:paraId="4BCE5BF4" w14:textId="77777777" w:rsidR="00B65E4C" w:rsidRDefault="00B65E4C" w:rsidP="00FD1870">
      <w:pPr>
        <w:tabs>
          <w:tab w:val="left" w:pos="644"/>
          <w:tab w:val="left" w:pos="900"/>
          <w:tab w:val="left" w:pos="1440"/>
        </w:tabs>
        <w:spacing w:line="228" w:lineRule="auto"/>
        <w:ind w:right="-166"/>
        <w:contextualSpacing/>
        <w:jc w:val="thaiDistribute"/>
        <w:rPr>
          <w:rFonts w:ascii="Angsana New" w:hAnsi="Angsana New"/>
          <w:spacing w:val="4"/>
        </w:rPr>
      </w:pPr>
    </w:p>
    <w:p w14:paraId="1500557D" w14:textId="77777777" w:rsidR="00B65E4C" w:rsidRDefault="00B65E4C" w:rsidP="00FD1870">
      <w:pPr>
        <w:tabs>
          <w:tab w:val="left" w:pos="644"/>
          <w:tab w:val="left" w:pos="900"/>
          <w:tab w:val="left" w:pos="1440"/>
        </w:tabs>
        <w:spacing w:line="228" w:lineRule="auto"/>
        <w:ind w:right="-166"/>
        <w:contextualSpacing/>
        <w:jc w:val="thaiDistribute"/>
        <w:rPr>
          <w:rFonts w:ascii="Angsana New" w:hAnsi="Angsana New"/>
          <w:spacing w:val="4"/>
        </w:rPr>
      </w:pPr>
    </w:p>
    <w:p w14:paraId="7E987CF7" w14:textId="77777777" w:rsidR="00B65E4C" w:rsidRPr="00410A1F" w:rsidRDefault="00B65E4C" w:rsidP="00FD1870">
      <w:pPr>
        <w:tabs>
          <w:tab w:val="left" w:pos="644"/>
          <w:tab w:val="left" w:pos="900"/>
          <w:tab w:val="left" w:pos="1440"/>
        </w:tabs>
        <w:spacing w:line="228" w:lineRule="auto"/>
        <w:ind w:right="-166"/>
        <w:contextualSpacing/>
        <w:jc w:val="thaiDistribute"/>
        <w:rPr>
          <w:rFonts w:ascii="Angsana New" w:hAnsi="Angsana New"/>
          <w:spacing w:val="4"/>
          <w:cs/>
        </w:rPr>
      </w:pPr>
    </w:p>
    <w:p w14:paraId="398A9FA0" w14:textId="77777777" w:rsidR="00AF13CF" w:rsidRDefault="009114F3" w:rsidP="00D85914">
      <w:pPr>
        <w:ind w:right="-12"/>
        <w:jc w:val="right"/>
        <w:rPr>
          <w:rFonts w:ascii="Angsana New" w:hAnsi="Angsana New"/>
          <w:b/>
          <w:bCs/>
        </w:rPr>
      </w:pPr>
      <w:r w:rsidRPr="008B20A6">
        <w:rPr>
          <w:rFonts w:hint="cs"/>
          <w:cs/>
        </w:rPr>
        <w:lastRenderedPageBreak/>
        <w:t xml:space="preserve">หน่วย </w:t>
      </w:r>
      <w:r w:rsidRPr="008B20A6">
        <w:t xml:space="preserve">: </w:t>
      </w:r>
      <w:r w:rsidRPr="008B20A6">
        <w:rPr>
          <w:rFonts w:hint="cs"/>
          <w:cs/>
        </w:rPr>
        <w:t>พันบาท</w:t>
      </w:r>
    </w:p>
    <w:tbl>
      <w:tblPr>
        <w:tblW w:w="9854" w:type="dxa"/>
        <w:tblInd w:w="4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84"/>
        <w:gridCol w:w="2498"/>
        <w:gridCol w:w="2372"/>
      </w:tblGrid>
      <w:tr w:rsidR="009114F3" w:rsidRPr="001E7638" w14:paraId="25C70A8C" w14:textId="77777777" w:rsidTr="00883E56">
        <w:tc>
          <w:tcPr>
            <w:tcW w:w="4984" w:type="dxa"/>
            <w:vMerge w:val="restart"/>
            <w:vAlign w:val="center"/>
          </w:tcPr>
          <w:p w14:paraId="161A9EAF" w14:textId="77777777" w:rsidR="009114F3" w:rsidRPr="002A7645" w:rsidRDefault="009114F3" w:rsidP="00ED1608">
            <w:pPr>
              <w:ind w:left="-126" w:right="-108"/>
              <w:jc w:val="center"/>
              <w:rPr>
                <w:spacing w:val="4"/>
                <w:cs/>
              </w:rPr>
            </w:pPr>
            <w:r w:rsidRPr="002A7645">
              <w:rPr>
                <w:rFonts w:hint="cs"/>
                <w:spacing w:val="4"/>
                <w:cs/>
              </w:rPr>
              <w:t>รายการ</w:t>
            </w:r>
          </w:p>
        </w:tc>
        <w:tc>
          <w:tcPr>
            <w:tcW w:w="4870" w:type="dxa"/>
            <w:gridSpan w:val="2"/>
            <w:vAlign w:val="center"/>
          </w:tcPr>
          <w:p w14:paraId="16466616" w14:textId="77777777" w:rsidR="009114F3" w:rsidRPr="002A7645" w:rsidRDefault="009114F3" w:rsidP="00ED1608">
            <w:pPr>
              <w:ind w:left="-126" w:right="-108"/>
              <w:jc w:val="center"/>
              <w:rPr>
                <w:spacing w:val="4"/>
                <w:cs/>
              </w:rPr>
            </w:pPr>
            <w:r w:rsidRPr="002A7645">
              <w:rPr>
                <w:spacing w:val="4"/>
                <w:cs/>
              </w:rPr>
              <w:t>งบการเงินรวมและงบการเงินเฉพาะกิจการ</w:t>
            </w:r>
          </w:p>
        </w:tc>
      </w:tr>
      <w:tr w:rsidR="008C630D" w:rsidRPr="001E7638" w14:paraId="36C0C647" w14:textId="77777777" w:rsidTr="00C60F3B">
        <w:tc>
          <w:tcPr>
            <w:tcW w:w="4984" w:type="dxa"/>
            <w:vMerge/>
            <w:tcBorders>
              <w:bottom w:val="single" w:sz="4" w:space="0" w:color="auto"/>
            </w:tcBorders>
          </w:tcPr>
          <w:p w14:paraId="5FEC6B4F" w14:textId="77777777" w:rsidR="008C630D" w:rsidRPr="001E7638" w:rsidRDefault="008C630D" w:rsidP="008C630D">
            <w:pPr>
              <w:ind w:right="-256"/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0BDD965C" w14:textId="0B5CBCB3" w:rsidR="008C630D" w:rsidRPr="008C630D" w:rsidRDefault="008C630D" w:rsidP="008C630D">
            <w:pPr>
              <w:ind w:left="-108" w:right="-90"/>
              <w:jc w:val="center"/>
              <w:rPr>
                <w:rFonts w:ascii="Angsana New" w:hAnsi="Angsana New" w:cs="Angsana New"/>
              </w:rPr>
            </w:pPr>
            <w:r w:rsidRPr="008C630D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31</w:t>
            </w:r>
            <w:r w:rsidRPr="008C630D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 xml:space="preserve"> </w:t>
            </w:r>
            <w:r w:rsidRPr="008C630D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 xml:space="preserve">มี.ค. </w:t>
            </w:r>
            <w:r w:rsidRPr="008C630D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256</w:t>
            </w:r>
            <w:r w:rsidR="004A3000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8</w:t>
            </w:r>
          </w:p>
        </w:tc>
        <w:tc>
          <w:tcPr>
            <w:tcW w:w="2372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E0709" w14:textId="7B9FA02E" w:rsidR="008C630D" w:rsidRPr="008C630D" w:rsidRDefault="008C630D" w:rsidP="008C630D">
            <w:pPr>
              <w:tabs>
                <w:tab w:val="left" w:pos="284"/>
                <w:tab w:val="left" w:pos="900"/>
                <w:tab w:val="left" w:pos="1440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C630D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8C630D">
              <w:rPr>
                <w:rFonts w:ascii="Angsana New" w:hAnsi="Angsana New" w:cs="Angsana New"/>
                <w:sz w:val="30"/>
                <w:szCs w:val="30"/>
                <w:cs/>
              </w:rPr>
              <w:t xml:space="preserve">ธ.ค. </w:t>
            </w:r>
            <w:r w:rsidRPr="008C630D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4A3000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</w:tr>
      <w:tr w:rsidR="00600366" w:rsidRPr="001E7638" w14:paraId="1F3E2B79" w14:textId="77777777" w:rsidTr="00C60F3B">
        <w:tc>
          <w:tcPr>
            <w:tcW w:w="4984" w:type="dxa"/>
            <w:tcBorders>
              <w:top w:val="nil"/>
              <w:bottom w:val="nil"/>
            </w:tcBorders>
          </w:tcPr>
          <w:p w14:paraId="521707AF" w14:textId="3CAB4FD5" w:rsidR="00600366" w:rsidRPr="006A43F7" w:rsidRDefault="007D5B4E" w:rsidP="007D5B4E">
            <w:pPr>
              <w:ind w:right="-256"/>
              <w:rPr>
                <w:cs/>
              </w:rPr>
            </w:pPr>
            <w:r>
              <w:rPr>
                <w:rFonts w:hint="cs"/>
                <w:cs/>
              </w:rPr>
              <w:t>มูลค่าหุ้นกู้</w:t>
            </w:r>
          </w:p>
        </w:tc>
        <w:tc>
          <w:tcPr>
            <w:tcW w:w="2498" w:type="dxa"/>
            <w:tcBorders>
              <w:top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588E969F" w14:textId="08256681" w:rsidR="00600366" w:rsidRPr="009D1876" w:rsidRDefault="00FE4216" w:rsidP="009D1876">
            <w:pPr>
              <w:tabs>
                <w:tab w:val="decimal" w:pos="1814"/>
              </w:tabs>
              <w:ind w:right="-169"/>
              <w:jc w:val="both"/>
              <w:rPr>
                <w:cs/>
              </w:rPr>
            </w:pPr>
            <w:r>
              <w:t>2</w:t>
            </w:r>
            <w:r w:rsidRPr="00A47B2C">
              <w:t>,000,000</w:t>
            </w:r>
          </w:p>
        </w:tc>
        <w:tc>
          <w:tcPr>
            <w:tcW w:w="2372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</w:tcBorders>
            <w:vAlign w:val="center"/>
          </w:tcPr>
          <w:p w14:paraId="713527A0" w14:textId="5852C462" w:rsidR="00600366" w:rsidRPr="00A47B2C" w:rsidRDefault="00600366" w:rsidP="009D1876">
            <w:pPr>
              <w:tabs>
                <w:tab w:val="decimal" w:pos="1814"/>
              </w:tabs>
              <w:ind w:right="-169"/>
              <w:jc w:val="both"/>
              <w:rPr>
                <w:cs/>
              </w:rPr>
            </w:pPr>
            <w:r>
              <w:t>2</w:t>
            </w:r>
            <w:r w:rsidRPr="00A47B2C">
              <w:t>,000,000</w:t>
            </w:r>
          </w:p>
        </w:tc>
      </w:tr>
      <w:tr w:rsidR="00600366" w:rsidRPr="001E7638" w14:paraId="7A66E0BC" w14:textId="77777777" w:rsidTr="00C60F3B">
        <w:tc>
          <w:tcPr>
            <w:tcW w:w="4984" w:type="dxa"/>
            <w:tcBorders>
              <w:top w:val="nil"/>
              <w:bottom w:val="nil"/>
            </w:tcBorders>
          </w:tcPr>
          <w:p w14:paraId="2F168EA9" w14:textId="77777777" w:rsidR="00600366" w:rsidRPr="006A43F7" w:rsidRDefault="00600366" w:rsidP="00600366">
            <w:pPr>
              <w:ind w:right="-256"/>
              <w:rPr>
                <w:cs/>
              </w:rPr>
            </w:pPr>
            <w:r w:rsidRPr="006A43F7">
              <w:rPr>
                <w:rFonts w:hint="cs"/>
                <w:u w:val="single"/>
                <w:cs/>
              </w:rPr>
              <w:t>หัก</w:t>
            </w:r>
            <w:r w:rsidRPr="006A43F7">
              <w:rPr>
                <w:rFonts w:hint="cs"/>
                <w:cs/>
              </w:rPr>
              <w:t xml:space="preserve"> ค่าใช้จ่ายในการออกหุ้นกู้รอตัดบัญชี</w:t>
            </w:r>
          </w:p>
        </w:tc>
        <w:tc>
          <w:tcPr>
            <w:tcW w:w="2498" w:type="dxa"/>
            <w:tcBorders>
              <w:top w:val="single" w:sz="4" w:space="0" w:color="auto"/>
              <w:bottom w:val="nil"/>
              <w:right w:val="dashed" w:sz="4" w:space="0" w:color="auto"/>
            </w:tcBorders>
          </w:tcPr>
          <w:p w14:paraId="0F6BAABC" w14:textId="77777777" w:rsidR="00600366" w:rsidRPr="009D1876" w:rsidRDefault="00600366" w:rsidP="009D1876">
            <w:pPr>
              <w:tabs>
                <w:tab w:val="decimal" w:pos="1814"/>
              </w:tabs>
              <w:ind w:right="-169"/>
              <w:jc w:val="both"/>
            </w:pPr>
          </w:p>
        </w:tc>
        <w:tc>
          <w:tcPr>
            <w:tcW w:w="2372" w:type="dxa"/>
            <w:tcBorders>
              <w:top w:val="single" w:sz="4" w:space="0" w:color="auto"/>
              <w:left w:val="dashed" w:sz="4" w:space="0" w:color="auto"/>
              <w:bottom w:val="nil"/>
            </w:tcBorders>
          </w:tcPr>
          <w:p w14:paraId="3081B0C2" w14:textId="77777777" w:rsidR="00600366" w:rsidRPr="00B57524" w:rsidRDefault="00600366" w:rsidP="009D1876">
            <w:pPr>
              <w:tabs>
                <w:tab w:val="decimal" w:pos="1814"/>
              </w:tabs>
              <w:ind w:right="-169"/>
              <w:jc w:val="both"/>
              <w:rPr>
                <w:noProof/>
              </w:rPr>
            </w:pPr>
          </w:p>
        </w:tc>
      </w:tr>
      <w:tr w:rsidR="00600366" w:rsidRPr="00600366" w14:paraId="30EAD07D" w14:textId="77777777" w:rsidTr="00C60F3B">
        <w:tc>
          <w:tcPr>
            <w:tcW w:w="4984" w:type="dxa"/>
            <w:tcBorders>
              <w:top w:val="nil"/>
              <w:bottom w:val="nil"/>
            </w:tcBorders>
          </w:tcPr>
          <w:p w14:paraId="57C87977" w14:textId="77777777" w:rsidR="00600366" w:rsidRPr="006D6EF0" w:rsidRDefault="00600366" w:rsidP="00600366">
            <w:pPr>
              <w:ind w:left="336" w:right="-256"/>
              <w:rPr>
                <w:cs/>
              </w:rPr>
            </w:pPr>
            <w:r>
              <w:rPr>
                <w:rFonts w:hint="cs"/>
                <w:cs/>
              </w:rPr>
              <w:t>ยอดคงเหลือยกมาต้นงวด</w:t>
            </w:r>
          </w:p>
        </w:tc>
        <w:tc>
          <w:tcPr>
            <w:tcW w:w="2498" w:type="dxa"/>
            <w:tcBorders>
              <w:top w:val="nil"/>
              <w:bottom w:val="nil"/>
              <w:right w:val="dashed" w:sz="4" w:space="0" w:color="auto"/>
            </w:tcBorders>
          </w:tcPr>
          <w:p w14:paraId="40E8BD19" w14:textId="13F7E40B" w:rsidR="00600366" w:rsidRPr="009F0CF3" w:rsidRDefault="009F0CF3" w:rsidP="009D1876">
            <w:pPr>
              <w:tabs>
                <w:tab w:val="decimal" w:pos="1814"/>
              </w:tabs>
              <w:ind w:right="-169"/>
              <w:jc w:val="both"/>
            </w:pPr>
            <w:r w:rsidRPr="009F0CF3">
              <w:t>(</w:t>
            </w:r>
            <w:r w:rsidR="00D65340">
              <w:t>2</w:t>
            </w:r>
            <w:r w:rsidR="006C024D" w:rsidRPr="009F0CF3">
              <w:t>,</w:t>
            </w:r>
            <w:r w:rsidR="00D65340">
              <w:t>337</w:t>
            </w:r>
            <w:r w:rsidRPr="009F0CF3">
              <w:t>)</w:t>
            </w:r>
          </w:p>
        </w:tc>
        <w:tc>
          <w:tcPr>
            <w:tcW w:w="2372" w:type="dxa"/>
            <w:tcBorders>
              <w:top w:val="nil"/>
              <w:left w:val="dashed" w:sz="4" w:space="0" w:color="auto"/>
              <w:bottom w:val="nil"/>
            </w:tcBorders>
          </w:tcPr>
          <w:p w14:paraId="3BAB2D04" w14:textId="6C507D37" w:rsidR="00600366" w:rsidRPr="00600366" w:rsidRDefault="00600366" w:rsidP="009D1876">
            <w:pPr>
              <w:tabs>
                <w:tab w:val="decimal" w:pos="1814"/>
              </w:tabs>
              <w:ind w:right="-169"/>
              <w:jc w:val="both"/>
              <w:rPr>
                <w:cs/>
              </w:rPr>
            </w:pPr>
            <w:r w:rsidRPr="00600366">
              <w:rPr>
                <w:rFonts w:hint="cs"/>
                <w:cs/>
              </w:rPr>
              <w:t>(</w:t>
            </w:r>
            <w:r w:rsidR="004A3000">
              <w:t>5</w:t>
            </w:r>
            <w:r w:rsidR="00FF6042">
              <w:t>,</w:t>
            </w:r>
            <w:r w:rsidR="004A3000">
              <w:t>078</w:t>
            </w:r>
            <w:r w:rsidRPr="00600366">
              <w:t>)</w:t>
            </w:r>
          </w:p>
        </w:tc>
      </w:tr>
      <w:tr w:rsidR="00FF6042" w:rsidRPr="00600366" w14:paraId="3D79CC45" w14:textId="77777777" w:rsidTr="00C60F3B">
        <w:tc>
          <w:tcPr>
            <w:tcW w:w="4984" w:type="dxa"/>
            <w:tcBorders>
              <w:top w:val="nil"/>
              <w:bottom w:val="nil"/>
            </w:tcBorders>
          </w:tcPr>
          <w:p w14:paraId="511ACD33" w14:textId="77777777" w:rsidR="00FF6042" w:rsidRPr="006A43F7" w:rsidRDefault="00FF6042" w:rsidP="00FF6042">
            <w:pPr>
              <w:ind w:left="336" w:right="-256"/>
            </w:pPr>
            <w:r w:rsidRPr="006A43F7">
              <w:rPr>
                <w:rFonts w:hint="cs"/>
                <w:cs/>
              </w:rPr>
              <w:t>ค่าตัดจำหน่ายค่าใช้จ่ายในการออกหุ้นกู้</w:t>
            </w:r>
          </w:p>
        </w:tc>
        <w:tc>
          <w:tcPr>
            <w:tcW w:w="2498" w:type="dxa"/>
            <w:tcBorders>
              <w:top w:val="nil"/>
              <w:bottom w:val="single" w:sz="4" w:space="0" w:color="auto"/>
              <w:right w:val="dashed" w:sz="4" w:space="0" w:color="auto"/>
            </w:tcBorders>
          </w:tcPr>
          <w:p w14:paraId="0C3EF439" w14:textId="10148D02" w:rsidR="00FF6042" w:rsidRPr="009F0CF3" w:rsidRDefault="00C63C9D" w:rsidP="00FF6042">
            <w:pPr>
              <w:tabs>
                <w:tab w:val="decimal" w:pos="1814"/>
              </w:tabs>
              <w:ind w:right="-169"/>
              <w:jc w:val="both"/>
            </w:pPr>
            <w:r>
              <w:t>674</w:t>
            </w:r>
          </w:p>
        </w:tc>
        <w:tc>
          <w:tcPr>
            <w:tcW w:w="2372" w:type="dxa"/>
            <w:tcBorders>
              <w:top w:val="nil"/>
              <w:left w:val="dashed" w:sz="4" w:space="0" w:color="auto"/>
              <w:bottom w:val="single" w:sz="4" w:space="0" w:color="auto"/>
            </w:tcBorders>
          </w:tcPr>
          <w:p w14:paraId="662BE840" w14:textId="43CC450E" w:rsidR="00FF6042" w:rsidRPr="00600366" w:rsidRDefault="00FF6042" w:rsidP="00FF6042">
            <w:pPr>
              <w:tabs>
                <w:tab w:val="decimal" w:pos="1814"/>
              </w:tabs>
              <w:ind w:right="-169"/>
              <w:jc w:val="both"/>
            </w:pPr>
            <w:r w:rsidRPr="00600366">
              <w:t>2,</w:t>
            </w:r>
            <w:r w:rsidR="001260C4">
              <w:t>7</w:t>
            </w:r>
            <w:r w:rsidR="004A3000">
              <w:t>4</w:t>
            </w:r>
            <w:r w:rsidR="005A55F7">
              <w:t>1</w:t>
            </w:r>
          </w:p>
        </w:tc>
      </w:tr>
      <w:tr w:rsidR="00FF6042" w:rsidRPr="00600366" w14:paraId="416409F0" w14:textId="77777777" w:rsidTr="005A55F7">
        <w:tc>
          <w:tcPr>
            <w:tcW w:w="4984" w:type="dxa"/>
            <w:tcBorders>
              <w:top w:val="nil"/>
              <w:bottom w:val="nil"/>
            </w:tcBorders>
          </w:tcPr>
          <w:p w14:paraId="049E57ED" w14:textId="77777777" w:rsidR="00FF6042" w:rsidRPr="006A43F7" w:rsidRDefault="00FF6042" w:rsidP="00FF6042">
            <w:pPr>
              <w:ind w:left="336" w:right="-256"/>
              <w:rPr>
                <w:cs/>
              </w:rPr>
            </w:pPr>
            <w:r>
              <w:rPr>
                <w:rFonts w:hint="cs"/>
                <w:cs/>
              </w:rPr>
              <w:t>ยอดคงเหลือยกไปปลายงวด</w:t>
            </w:r>
          </w:p>
        </w:tc>
        <w:tc>
          <w:tcPr>
            <w:tcW w:w="2498" w:type="dxa"/>
            <w:tcBorders>
              <w:top w:val="nil"/>
              <w:bottom w:val="single" w:sz="4" w:space="0" w:color="auto"/>
              <w:right w:val="dashed" w:sz="4" w:space="0" w:color="auto"/>
            </w:tcBorders>
          </w:tcPr>
          <w:p w14:paraId="499FBEF1" w14:textId="51BF0813" w:rsidR="00FF6042" w:rsidRPr="009F0CF3" w:rsidRDefault="00C63C9D" w:rsidP="00FF6042">
            <w:pPr>
              <w:tabs>
                <w:tab w:val="decimal" w:pos="1814"/>
              </w:tabs>
              <w:ind w:right="-169"/>
              <w:jc w:val="both"/>
            </w:pPr>
            <w:r>
              <w:t>(1,663)</w:t>
            </w:r>
          </w:p>
        </w:tc>
        <w:tc>
          <w:tcPr>
            <w:tcW w:w="2372" w:type="dxa"/>
            <w:tcBorders>
              <w:top w:val="nil"/>
              <w:left w:val="dashed" w:sz="4" w:space="0" w:color="auto"/>
              <w:bottom w:val="single" w:sz="4" w:space="0" w:color="auto"/>
            </w:tcBorders>
          </w:tcPr>
          <w:p w14:paraId="106D04F6" w14:textId="20B3D809" w:rsidR="00FF6042" w:rsidRPr="00600366" w:rsidRDefault="00FF6042" w:rsidP="00FF6042">
            <w:pPr>
              <w:tabs>
                <w:tab w:val="decimal" w:pos="1814"/>
              </w:tabs>
              <w:ind w:right="-169"/>
              <w:jc w:val="both"/>
            </w:pPr>
            <w:r w:rsidRPr="00600366">
              <w:rPr>
                <w:rFonts w:hint="cs"/>
                <w:cs/>
              </w:rPr>
              <w:t>(</w:t>
            </w:r>
            <w:r w:rsidR="004A3000">
              <w:t>2</w:t>
            </w:r>
            <w:r w:rsidRPr="00600366">
              <w:t>,</w:t>
            </w:r>
            <w:r w:rsidR="004A3000">
              <w:t>33</w:t>
            </w:r>
            <w:r w:rsidR="005A55F7">
              <w:t>7</w:t>
            </w:r>
            <w:r w:rsidRPr="00600366">
              <w:t>)</w:t>
            </w:r>
          </w:p>
        </w:tc>
      </w:tr>
      <w:tr w:rsidR="004221F7" w:rsidRPr="00600366" w14:paraId="0BB24753" w14:textId="77777777" w:rsidTr="005A55F7">
        <w:tc>
          <w:tcPr>
            <w:tcW w:w="4984" w:type="dxa"/>
            <w:tcBorders>
              <w:top w:val="nil"/>
              <w:bottom w:val="nil"/>
            </w:tcBorders>
          </w:tcPr>
          <w:p w14:paraId="63DFFEE0" w14:textId="407C4C5E" w:rsidR="004221F7" w:rsidRDefault="004221F7" w:rsidP="004221F7">
            <w:pPr>
              <w:ind w:left="336" w:right="-256"/>
              <w:rPr>
                <w:cs/>
              </w:rPr>
            </w:pPr>
            <w:r w:rsidRPr="00CB754B">
              <w:tab/>
            </w:r>
            <w:r w:rsidRPr="00CB754B">
              <w:rPr>
                <w:rFonts w:hint="cs"/>
                <w:cs/>
              </w:rPr>
              <w:t>รวม</w:t>
            </w:r>
          </w:p>
        </w:tc>
        <w:tc>
          <w:tcPr>
            <w:tcW w:w="2498" w:type="dxa"/>
            <w:tcBorders>
              <w:top w:val="single" w:sz="4" w:space="0" w:color="auto"/>
              <w:bottom w:val="nil"/>
              <w:right w:val="dashed" w:sz="4" w:space="0" w:color="auto"/>
            </w:tcBorders>
          </w:tcPr>
          <w:p w14:paraId="2341CA64" w14:textId="12A99F11" w:rsidR="004221F7" w:rsidRPr="009F0CF3" w:rsidRDefault="008B3EDB" w:rsidP="004221F7">
            <w:pPr>
              <w:tabs>
                <w:tab w:val="decimal" w:pos="1814"/>
              </w:tabs>
              <w:ind w:right="-169"/>
              <w:jc w:val="both"/>
            </w:pPr>
            <w:r>
              <w:t>1,998,337</w:t>
            </w:r>
          </w:p>
        </w:tc>
        <w:tc>
          <w:tcPr>
            <w:tcW w:w="2372" w:type="dxa"/>
            <w:tcBorders>
              <w:top w:val="single" w:sz="4" w:space="0" w:color="auto"/>
              <w:left w:val="dashed" w:sz="4" w:space="0" w:color="auto"/>
              <w:bottom w:val="nil"/>
            </w:tcBorders>
          </w:tcPr>
          <w:p w14:paraId="2DFE3133" w14:textId="481E5FA6" w:rsidR="004221F7" w:rsidRPr="00600366" w:rsidRDefault="005A55F7" w:rsidP="004221F7">
            <w:pPr>
              <w:tabs>
                <w:tab w:val="decimal" w:pos="1814"/>
              </w:tabs>
              <w:ind w:right="-169"/>
              <w:jc w:val="both"/>
              <w:rPr>
                <w:cs/>
              </w:rPr>
            </w:pPr>
            <w:r>
              <w:t>1,997,66</w:t>
            </w:r>
            <w:r w:rsidR="00271107">
              <w:t>3</w:t>
            </w:r>
          </w:p>
        </w:tc>
      </w:tr>
      <w:tr w:rsidR="004221F7" w:rsidRPr="00600366" w14:paraId="2F89D5BB" w14:textId="77777777" w:rsidTr="005A55F7">
        <w:tc>
          <w:tcPr>
            <w:tcW w:w="4984" w:type="dxa"/>
            <w:tcBorders>
              <w:top w:val="nil"/>
              <w:bottom w:val="nil"/>
            </w:tcBorders>
          </w:tcPr>
          <w:p w14:paraId="511B99E6" w14:textId="19AB444B" w:rsidR="004221F7" w:rsidRDefault="004221F7" w:rsidP="004221F7">
            <w:pPr>
              <w:ind w:right="-256"/>
              <w:rPr>
                <w:cs/>
              </w:rPr>
            </w:pPr>
            <w:r w:rsidRPr="00CB754B">
              <w:rPr>
                <w:u w:val="single"/>
                <w:cs/>
              </w:rPr>
              <w:t>หัก</w:t>
            </w:r>
            <w:r w:rsidRPr="00CB754B">
              <w:rPr>
                <w:cs/>
              </w:rPr>
              <w:t xml:space="preserve"> </w:t>
            </w:r>
            <w:r w:rsidRPr="00CB754B">
              <w:rPr>
                <w:rFonts w:hint="cs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2498" w:type="dxa"/>
            <w:tcBorders>
              <w:top w:val="nil"/>
              <w:bottom w:val="single" w:sz="4" w:space="0" w:color="auto"/>
              <w:right w:val="dashed" w:sz="4" w:space="0" w:color="auto"/>
            </w:tcBorders>
          </w:tcPr>
          <w:p w14:paraId="2AEBF934" w14:textId="5E8043E1" w:rsidR="004221F7" w:rsidRPr="009F0CF3" w:rsidRDefault="008B3EDB" w:rsidP="004221F7">
            <w:pPr>
              <w:tabs>
                <w:tab w:val="decimal" w:pos="1814"/>
              </w:tabs>
              <w:ind w:right="-169"/>
              <w:jc w:val="both"/>
            </w:pPr>
            <w:r>
              <w:t>(1,245,069)</w:t>
            </w:r>
          </w:p>
        </w:tc>
        <w:tc>
          <w:tcPr>
            <w:tcW w:w="2372" w:type="dxa"/>
            <w:tcBorders>
              <w:top w:val="nil"/>
              <w:left w:val="dashed" w:sz="4" w:space="0" w:color="auto"/>
              <w:bottom w:val="single" w:sz="4" w:space="0" w:color="auto"/>
            </w:tcBorders>
          </w:tcPr>
          <w:p w14:paraId="39C401E7" w14:textId="56B4472B" w:rsidR="004221F7" w:rsidRPr="00600366" w:rsidRDefault="00271107" w:rsidP="004221F7">
            <w:pPr>
              <w:tabs>
                <w:tab w:val="decimal" w:pos="1814"/>
              </w:tabs>
              <w:ind w:right="-169"/>
              <w:jc w:val="both"/>
              <w:rPr>
                <w:cs/>
              </w:rPr>
            </w:pPr>
            <w:r>
              <w:t>(1,244,562)</w:t>
            </w:r>
          </w:p>
        </w:tc>
      </w:tr>
      <w:tr w:rsidR="00FF6042" w:rsidRPr="00600366" w14:paraId="3F2A44C2" w14:textId="77777777" w:rsidTr="00C60F3B">
        <w:tc>
          <w:tcPr>
            <w:tcW w:w="4984" w:type="dxa"/>
            <w:tcBorders>
              <w:top w:val="single" w:sz="4" w:space="0" w:color="auto"/>
            </w:tcBorders>
          </w:tcPr>
          <w:p w14:paraId="747F4278" w14:textId="77777777" w:rsidR="00FF6042" w:rsidRPr="00C82017" w:rsidRDefault="00FF6042" w:rsidP="00FF6042">
            <w:pPr>
              <w:ind w:right="-256"/>
              <w:rPr>
                <w:cs/>
              </w:rPr>
            </w:pPr>
            <w:r w:rsidRPr="006A43F7">
              <w:rPr>
                <w:rFonts w:hint="cs"/>
                <w:cs/>
              </w:rPr>
              <w:t xml:space="preserve">หุ้นกู้ </w:t>
            </w:r>
            <w:r>
              <w:t>-</w:t>
            </w:r>
            <w:r w:rsidRPr="006A43F7">
              <w:rPr>
                <w:rFonts w:hint="cs"/>
                <w:cs/>
              </w:rPr>
              <w:t xml:space="preserve"> สุทธิ</w:t>
            </w:r>
          </w:p>
        </w:tc>
        <w:tc>
          <w:tcPr>
            <w:tcW w:w="2498" w:type="dxa"/>
            <w:tcBorders>
              <w:right w:val="dashed" w:sz="4" w:space="0" w:color="auto"/>
            </w:tcBorders>
            <w:vAlign w:val="center"/>
          </w:tcPr>
          <w:p w14:paraId="5125F3D9" w14:textId="17500B42" w:rsidR="00FF6042" w:rsidRPr="009F0CF3" w:rsidRDefault="008B3EDB" w:rsidP="00FF6042">
            <w:pPr>
              <w:tabs>
                <w:tab w:val="decimal" w:pos="1814"/>
              </w:tabs>
              <w:ind w:right="-169"/>
              <w:jc w:val="both"/>
              <w:rPr>
                <w:cs/>
              </w:rPr>
            </w:pPr>
            <w:r>
              <w:t>753,268</w:t>
            </w:r>
          </w:p>
        </w:tc>
        <w:tc>
          <w:tcPr>
            <w:tcW w:w="2372" w:type="dxa"/>
            <w:tcBorders>
              <w:left w:val="dashed" w:sz="4" w:space="0" w:color="auto"/>
            </w:tcBorders>
            <w:vAlign w:val="center"/>
          </w:tcPr>
          <w:p w14:paraId="3808A838" w14:textId="3AB0E9FD" w:rsidR="00FF6042" w:rsidRPr="00600366" w:rsidRDefault="00271107" w:rsidP="00FF6042">
            <w:pPr>
              <w:tabs>
                <w:tab w:val="decimal" w:pos="1814"/>
              </w:tabs>
              <w:ind w:right="-169"/>
              <w:jc w:val="both"/>
            </w:pPr>
            <w:r>
              <w:t>753</w:t>
            </w:r>
            <w:r w:rsidR="00FF6042" w:rsidRPr="00600366">
              <w:t>,</w:t>
            </w:r>
            <w:r>
              <w:t>101</w:t>
            </w:r>
          </w:p>
        </w:tc>
      </w:tr>
    </w:tbl>
    <w:p w14:paraId="7B84880E" w14:textId="1E3B7ADF" w:rsidR="00F711C7" w:rsidRPr="004221F7" w:rsidRDefault="00F711C7">
      <w:pPr>
        <w:rPr>
          <w:rFonts w:ascii="Angsana New" w:hAnsi="Angsana New"/>
        </w:rPr>
      </w:pPr>
    </w:p>
    <w:p w14:paraId="0990EBDE" w14:textId="7EDE0313" w:rsidR="006F0B95" w:rsidRPr="00F83C64" w:rsidRDefault="00334F0A" w:rsidP="008636E4">
      <w:pPr>
        <w:numPr>
          <w:ilvl w:val="0"/>
          <w:numId w:val="1"/>
        </w:numPr>
        <w:ind w:left="630" w:right="-871" w:hanging="346"/>
        <w:rPr>
          <w:rFonts w:ascii="Angsana New" w:hAnsi="Angsana New"/>
          <w:b/>
          <w:bCs/>
        </w:rPr>
      </w:pPr>
      <w:r w:rsidRPr="00334F0A">
        <w:rPr>
          <w:rFonts w:ascii="Angsana New" w:hAnsi="Angsana New"/>
          <w:b/>
          <w:bCs/>
          <w:cs/>
        </w:rPr>
        <w:t>ประมาณการหนี้สินไม่หมุนเวียนสำหรับผลประโยชน์พนักงาน</w:t>
      </w:r>
    </w:p>
    <w:p w14:paraId="17B5648A" w14:textId="77777777" w:rsidR="006F0B95" w:rsidRDefault="006F0B95" w:rsidP="00493A7E">
      <w:pPr>
        <w:tabs>
          <w:tab w:val="left" w:pos="360"/>
        </w:tabs>
        <w:ind w:left="360" w:right="-12"/>
        <w:jc w:val="right"/>
        <w:rPr>
          <w:sz w:val="30"/>
          <w:szCs w:val="30"/>
        </w:rPr>
      </w:pPr>
      <w:r w:rsidRPr="00F83C64">
        <w:rPr>
          <w:rFonts w:hint="cs"/>
          <w:cs/>
        </w:rPr>
        <w:t xml:space="preserve">                 </w:t>
      </w:r>
      <w:r w:rsidRPr="00F83C64">
        <w:rPr>
          <w:rFonts w:hint="cs"/>
          <w:cs/>
        </w:rPr>
        <w:tab/>
      </w:r>
      <w:r w:rsidRPr="00F83C64">
        <w:rPr>
          <w:rFonts w:hint="cs"/>
          <w:cs/>
        </w:rPr>
        <w:tab/>
      </w:r>
      <w:r w:rsidRPr="00F83C64">
        <w:rPr>
          <w:rFonts w:hint="cs"/>
          <w:cs/>
        </w:rPr>
        <w:tab/>
      </w:r>
      <w:r w:rsidRPr="00F83C64">
        <w:rPr>
          <w:rFonts w:hint="cs"/>
          <w:cs/>
        </w:rPr>
        <w:tab/>
      </w:r>
      <w:r w:rsidRPr="00F83C64">
        <w:rPr>
          <w:rFonts w:hint="cs"/>
          <w:cs/>
        </w:rPr>
        <w:tab/>
      </w:r>
      <w:r w:rsidRPr="00F83C64">
        <w:rPr>
          <w:rFonts w:hint="cs"/>
          <w:cs/>
        </w:rPr>
        <w:tab/>
      </w:r>
      <w:r w:rsidRPr="00DB5513">
        <w:rPr>
          <w:rFonts w:hint="cs"/>
          <w:sz w:val="30"/>
          <w:szCs w:val="30"/>
          <w:cs/>
        </w:rPr>
        <w:t xml:space="preserve">   หน่วย </w:t>
      </w:r>
      <w:r w:rsidRPr="00DB5513">
        <w:rPr>
          <w:sz w:val="30"/>
          <w:szCs w:val="30"/>
        </w:rPr>
        <w:t xml:space="preserve">: </w:t>
      </w:r>
      <w:r w:rsidRPr="00DB5513">
        <w:rPr>
          <w:rFonts w:hint="cs"/>
          <w:sz w:val="30"/>
          <w:szCs w:val="30"/>
          <w:cs/>
        </w:rPr>
        <w:t>พันบาท</w:t>
      </w:r>
    </w:p>
    <w:tbl>
      <w:tblPr>
        <w:tblW w:w="9660" w:type="dxa"/>
        <w:tblInd w:w="6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13"/>
        <w:gridCol w:w="1332"/>
        <w:gridCol w:w="1333"/>
        <w:gridCol w:w="1332"/>
        <w:gridCol w:w="1350"/>
      </w:tblGrid>
      <w:tr w:rsidR="00120305" w:rsidRPr="00C04077" w14:paraId="07E4E6E0" w14:textId="77777777" w:rsidTr="00D27070">
        <w:tc>
          <w:tcPr>
            <w:tcW w:w="43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4DEC126" w14:textId="77777777" w:rsidR="00120305" w:rsidRPr="002518DF" w:rsidRDefault="00120305" w:rsidP="0033054F">
            <w:pPr>
              <w:tabs>
                <w:tab w:val="left" w:pos="284"/>
                <w:tab w:val="left" w:pos="900"/>
                <w:tab w:val="left" w:pos="1440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518DF">
              <w:rPr>
                <w:rFonts w:ascii="Angsana New" w:hAnsi="Angsana New"/>
                <w:sz w:val="30"/>
                <w:szCs w:val="30"/>
                <w:cs/>
              </w:rPr>
              <w:t>รายการ</w:t>
            </w:r>
          </w:p>
        </w:tc>
        <w:tc>
          <w:tcPr>
            <w:tcW w:w="2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49F6E" w14:textId="77777777" w:rsidR="00120305" w:rsidRPr="002518DF" w:rsidRDefault="00120305" w:rsidP="00120305">
            <w:pPr>
              <w:tabs>
                <w:tab w:val="left" w:pos="284"/>
                <w:tab w:val="left" w:pos="900"/>
                <w:tab w:val="left" w:pos="1440"/>
              </w:tabs>
              <w:ind w:left="-45" w:right="-107" w:hanging="4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518DF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50386" w14:textId="77777777" w:rsidR="00120305" w:rsidRPr="002518DF" w:rsidRDefault="00120305" w:rsidP="00120305">
            <w:pPr>
              <w:tabs>
                <w:tab w:val="left" w:pos="284"/>
                <w:tab w:val="left" w:pos="900"/>
                <w:tab w:val="left" w:pos="1440"/>
              </w:tabs>
              <w:ind w:left="-45" w:right="-107" w:hanging="4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518DF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C630D" w:rsidRPr="00C04077" w14:paraId="3BA462CE" w14:textId="77777777" w:rsidTr="00576CDE">
        <w:tc>
          <w:tcPr>
            <w:tcW w:w="43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9E5E1" w14:textId="77777777" w:rsidR="008C630D" w:rsidRPr="002518DF" w:rsidRDefault="008C630D" w:rsidP="008C630D">
            <w:pPr>
              <w:tabs>
                <w:tab w:val="left" w:pos="284"/>
                <w:tab w:val="left" w:pos="900"/>
                <w:tab w:val="left" w:pos="1440"/>
              </w:tabs>
              <w:ind w:right="-609"/>
              <w:jc w:val="center"/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2674E605" w14:textId="4B957FF0" w:rsidR="008C630D" w:rsidRPr="002518DF" w:rsidRDefault="008C630D" w:rsidP="008C630D">
            <w:pPr>
              <w:ind w:left="-108" w:right="-90"/>
              <w:jc w:val="center"/>
              <w:rPr>
                <w:sz w:val="30"/>
                <w:szCs w:val="30"/>
              </w:rPr>
            </w:pPr>
            <w:r w:rsidRPr="002518DF">
              <w:rPr>
                <w:color w:val="000000" w:themeColor="text1"/>
                <w:sz w:val="30"/>
                <w:szCs w:val="30"/>
                <w:cs/>
              </w:rPr>
              <w:t>3</w:t>
            </w:r>
            <w:r w:rsidRPr="002518DF">
              <w:rPr>
                <w:rFonts w:hint="cs"/>
                <w:color w:val="000000" w:themeColor="text1"/>
                <w:sz w:val="30"/>
                <w:szCs w:val="30"/>
                <w:cs/>
              </w:rPr>
              <w:t>1</w:t>
            </w:r>
            <w:r w:rsidRPr="002518DF">
              <w:rPr>
                <w:color w:val="000000" w:themeColor="text1"/>
                <w:sz w:val="30"/>
                <w:szCs w:val="30"/>
              </w:rPr>
              <w:t xml:space="preserve"> </w:t>
            </w:r>
            <w:r w:rsidRPr="002518DF">
              <w:rPr>
                <w:rFonts w:hint="cs"/>
                <w:color w:val="000000" w:themeColor="text1"/>
                <w:sz w:val="30"/>
                <w:szCs w:val="30"/>
                <w:cs/>
              </w:rPr>
              <w:t>มี</w:t>
            </w:r>
            <w:r w:rsidRPr="002518DF">
              <w:rPr>
                <w:color w:val="000000" w:themeColor="text1"/>
                <w:sz w:val="30"/>
                <w:szCs w:val="30"/>
                <w:cs/>
              </w:rPr>
              <w:t>.</w:t>
            </w:r>
            <w:r w:rsidRPr="002518DF">
              <w:rPr>
                <w:rFonts w:hint="cs"/>
                <w:color w:val="000000" w:themeColor="text1"/>
                <w:sz w:val="30"/>
                <w:szCs w:val="30"/>
                <w:cs/>
              </w:rPr>
              <w:t>ค</w:t>
            </w:r>
            <w:r w:rsidRPr="002518DF">
              <w:rPr>
                <w:color w:val="000000" w:themeColor="text1"/>
                <w:sz w:val="30"/>
                <w:szCs w:val="30"/>
                <w:cs/>
              </w:rPr>
              <w:t xml:space="preserve">. </w:t>
            </w:r>
            <w:r w:rsidRPr="002518DF">
              <w:rPr>
                <w:color w:val="000000" w:themeColor="text1"/>
                <w:sz w:val="30"/>
                <w:szCs w:val="30"/>
              </w:rPr>
              <w:t>256</w:t>
            </w:r>
            <w:r w:rsidR="00436DAD">
              <w:rPr>
                <w:color w:val="000000" w:themeColor="text1"/>
                <w:sz w:val="30"/>
                <w:szCs w:val="30"/>
              </w:rPr>
              <w:t>8</w:t>
            </w:r>
          </w:p>
        </w:tc>
        <w:tc>
          <w:tcPr>
            <w:tcW w:w="1333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91C44" w14:textId="3119378E" w:rsidR="008C630D" w:rsidRPr="002518DF" w:rsidRDefault="008C630D" w:rsidP="008C630D">
            <w:pPr>
              <w:tabs>
                <w:tab w:val="left" w:pos="284"/>
                <w:tab w:val="left" w:pos="900"/>
                <w:tab w:val="left" w:pos="1440"/>
              </w:tabs>
              <w:ind w:left="-108" w:right="-90"/>
              <w:jc w:val="center"/>
              <w:rPr>
                <w:sz w:val="30"/>
                <w:szCs w:val="30"/>
                <w:cs/>
              </w:rPr>
            </w:pPr>
            <w:r w:rsidRPr="002518DF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2518DF">
              <w:rPr>
                <w:rFonts w:ascii="Angsana New" w:hAnsi="Angsana New" w:hint="cs"/>
                <w:sz w:val="30"/>
                <w:szCs w:val="30"/>
                <w:cs/>
              </w:rPr>
              <w:t xml:space="preserve">ธ.ค. </w:t>
            </w:r>
            <w:r w:rsidRPr="002518DF">
              <w:rPr>
                <w:rFonts w:ascii="Angsana New" w:hAnsi="Angsana New"/>
                <w:sz w:val="30"/>
                <w:szCs w:val="30"/>
              </w:rPr>
              <w:t>256</w:t>
            </w:r>
            <w:r w:rsidR="00436DAD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0BAE3D5D" w14:textId="3929C648" w:rsidR="008C630D" w:rsidRPr="002518DF" w:rsidRDefault="008C630D" w:rsidP="008C630D">
            <w:pPr>
              <w:ind w:left="-108" w:right="-90"/>
              <w:jc w:val="center"/>
              <w:rPr>
                <w:sz w:val="30"/>
                <w:szCs w:val="30"/>
              </w:rPr>
            </w:pPr>
            <w:r w:rsidRPr="002518DF">
              <w:rPr>
                <w:color w:val="000000" w:themeColor="text1"/>
                <w:sz w:val="30"/>
                <w:szCs w:val="30"/>
                <w:cs/>
              </w:rPr>
              <w:t>3</w:t>
            </w:r>
            <w:r w:rsidRPr="002518DF">
              <w:rPr>
                <w:rFonts w:hint="cs"/>
                <w:color w:val="000000" w:themeColor="text1"/>
                <w:sz w:val="30"/>
                <w:szCs w:val="30"/>
                <w:cs/>
              </w:rPr>
              <w:t>1</w:t>
            </w:r>
            <w:r w:rsidRPr="002518DF">
              <w:rPr>
                <w:color w:val="000000" w:themeColor="text1"/>
                <w:sz w:val="30"/>
                <w:szCs w:val="30"/>
              </w:rPr>
              <w:t xml:space="preserve"> </w:t>
            </w:r>
            <w:r w:rsidRPr="002518DF">
              <w:rPr>
                <w:rFonts w:hint="cs"/>
                <w:color w:val="000000" w:themeColor="text1"/>
                <w:sz w:val="30"/>
                <w:szCs w:val="30"/>
                <w:cs/>
              </w:rPr>
              <w:t>มี</w:t>
            </w:r>
            <w:r w:rsidRPr="002518DF">
              <w:rPr>
                <w:color w:val="000000" w:themeColor="text1"/>
                <w:sz w:val="30"/>
                <w:szCs w:val="30"/>
                <w:cs/>
              </w:rPr>
              <w:t>.</w:t>
            </w:r>
            <w:r w:rsidRPr="002518DF">
              <w:rPr>
                <w:rFonts w:hint="cs"/>
                <w:color w:val="000000" w:themeColor="text1"/>
                <w:sz w:val="30"/>
                <w:szCs w:val="30"/>
                <w:cs/>
              </w:rPr>
              <w:t>ค</w:t>
            </w:r>
            <w:r w:rsidRPr="002518DF">
              <w:rPr>
                <w:color w:val="000000" w:themeColor="text1"/>
                <w:sz w:val="30"/>
                <w:szCs w:val="30"/>
                <w:cs/>
              </w:rPr>
              <w:t xml:space="preserve">. </w:t>
            </w:r>
            <w:r w:rsidRPr="002518DF">
              <w:rPr>
                <w:color w:val="000000" w:themeColor="text1"/>
                <w:sz w:val="30"/>
                <w:szCs w:val="30"/>
              </w:rPr>
              <w:t>256</w:t>
            </w:r>
            <w:r w:rsidR="00436DAD">
              <w:rPr>
                <w:color w:val="000000" w:themeColor="text1"/>
                <w:sz w:val="30"/>
                <w:szCs w:val="30"/>
              </w:rPr>
              <w:t>8</w:t>
            </w:r>
          </w:p>
        </w:tc>
        <w:tc>
          <w:tcPr>
            <w:tcW w:w="1350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4D88D" w14:textId="66B0E3EC" w:rsidR="008C630D" w:rsidRPr="002518DF" w:rsidRDefault="008C630D" w:rsidP="008C630D">
            <w:pPr>
              <w:tabs>
                <w:tab w:val="left" w:pos="284"/>
                <w:tab w:val="left" w:pos="900"/>
                <w:tab w:val="left" w:pos="1440"/>
              </w:tabs>
              <w:ind w:left="-108" w:right="-90"/>
              <w:jc w:val="center"/>
              <w:rPr>
                <w:sz w:val="30"/>
                <w:szCs w:val="30"/>
                <w:cs/>
              </w:rPr>
            </w:pPr>
            <w:r w:rsidRPr="002518DF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2518DF">
              <w:rPr>
                <w:rFonts w:ascii="Angsana New" w:hAnsi="Angsana New" w:hint="cs"/>
                <w:sz w:val="30"/>
                <w:szCs w:val="30"/>
                <w:cs/>
              </w:rPr>
              <w:t xml:space="preserve">ธ.ค. </w:t>
            </w:r>
            <w:r w:rsidRPr="002518DF">
              <w:rPr>
                <w:rFonts w:ascii="Angsana New" w:hAnsi="Angsana New"/>
                <w:sz w:val="30"/>
                <w:szCs w:val="30"/>
              </w:rPr>
              <w:t>256</w:t>
            </w:r>
            <w:r w:rsidR="00436DAD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8C630D" w:rsidRPr="00C04077" w14:paraId="4F18634A" w14:textId="77777777" w:rsidTr="00855628">
        <w:tc>
          <w:tcPr>
            <w:tcW w:w="4313" w:type="dxa"/>
            <w:tcBorders>
              <w:bottom w:val="nil"/>
            </w:tcBorders>
          </w:tcPr>
          <w:p w14:paraId="2C6F3A8D" w14:textId="77777777" w:rsidR="008C630D" w:rsidRPr="002518DF" w:rsidRDefault="008C630D" w:rsidP="008C630D">
            <w:pPr>
              <w:tabs>
                <w:tab w:val="left" w:pos="437"/>
              </w:tabs>
              <w:ind w:right="-609"/>
              <w:jc w:val="both"/>
              <w:rPr>
                <w:sz w:val="30"/>
                <w:szCs w:val="30"/>
                <w:u w:val="single"/>
                <w:cs/>
              </w:rPr>
            </w:pPr>
            <w:r w:rsidRPr="002518DF">
              <w:rPr>
                <w:sz w:val="30"/>
                <w:szCs w:val="30"/>
                <w:u w:val="single"/>
                <w:cs/>
              </w:rPr>
              <w:t>ภาระผูกพันตามโครงการผลประโยชน์</w:t>
            </w:r>
          </w:p>
        </w:tc>
        <w:tc>
          <w:tcPr>
            <w:tcW w:w="1332" w:type="dxa"/>
            <w:tcBorders>
              <w:bottom w:val="nil"/>
              <w:right w:val="dashed" w:sz="4" w:space="0" w:color="auto"/>
            </w:tcBorders>
            <w:shd w:val="clear" w:color="auto" w:fill="auto"/>
          </w:tcPr>
          <w:p w14:paraId="4225F22A" w14:textId="77777777" w:rsidR="008C630D" w:rsidRPr="002518DF" w:rsidRDefault="008C630D" w:rsidP="008C630D">
            <w:pPr>
              <w:tabs>
                <w:tab w:val="decimal" w:pos="702"/>
              </w:tabs>
              <w:ind w:right="-180"/>
              <w:jc w:val="both"/>
              <w:rPr>
                <w:cs/>
              </w:rPr>
            </w:pPr>
          </w:p>
        </w:tc>
        <w:tc>
          <w:tcPr>
            <w:tcW w:w="1333" w:type="dxa"/>
            <w:tcBorders>
              <w:left w:val="dashed" w:sz="4" w:space="0" w:color="auto"/>
              <w:bottom w:val="nil"/>
            </w:tcBorders>
            <w:shd w:val="clear" w:color="auto" w:fill="auto"/>
          </w:tcPr>
          <w:p w14:paraId="44C7FEEA" w14:textId="77777777" w:rsidR="008C630D" w:rsidRPr="002518DF" w:rsidRDefault="008C630D" w:rsidP="008C630D">
            <w:pPr>
              <w:tabs>
                <w:tab w:val="decimal" w:pos="702"/>
              </w:tabs>
              <w:ind w:right="-180" w:firstLine="34"/>
              <w:jc w:val="both"/>
              <w:rPr>
                <w:cs/>
              </w:rPr>
            </w:pPr>
          </w:p>
        </w:tc>
        <w:tc>
          <w:tcPr>
            <w:tcW w:w="1332" w:type="dxa"/>
            <w:tcBorders>
              <w:bottom w:val="nil"/>
              <w:right w:val="dashed" w:sz="4" w:space="0" w:color="auto"/>
            </w:tcBorders>
          </w:tcPr>
          <w:p w14:paraId="478B1FB0" w14:textId="77777777" w:rsidR="008C630D" w:rsidRPr="002518DF" w:rsidRDefault="008C630D" w:rsidP="008C630D">
            <w:pPr>
              <w:tabs>
                <w:tab w:val="decimal" w:pos="702"/>
              </w:tabs>
              <w:ind w:right="-106"/>
              <w:jc w:val="both"/>
              <w:rPr>
                <w:cs/>
              </w:rPr>
            </w:pPr>
          </w:p>
        </w:tc>
        <w:tc>
          <w:tcPr>
            <w:tcW w:w="1350" w:type="dxa"/>
            <w:tcBorders>
              <w:left w:val="dashed" w:sz="4" w:space="0" w:color="auto"/>
              <w:bottom w:val="nil"/>
            </w:tcBorders>
          </w:tcPr>
          <w:p w14:paraId="3F4B841F" w14:textId="77777777" w:rsidR="008C630D" w:rsidRPr="002518DF" w:rsidRDefault="008C630D" w:rsidP="008C630D">
            <w:pPr>
              <w:tabs>
                <w:tab w:val="decimal" w:pos="702"/>
              </w:tabs>
              <w:ind w:right="-106"/>
              <w:jc w:val="both"/>
              <w:rPr>
                <w:cs/>
              </w:rPr>
            </w:pPr>
          </w:p>
        </w:tc>
      </w:tr>
      <w:tr w:rsidR="00F10B35" w:rsidRPr="00C04077" w14:paraId="4A020FA4" w14:textId="77777777" w:rsidTr="00855628">
        <w:tc>
          <w:tcPr>
            <w:tcW w:w="4313" w:type="dxa"/>
            <w:tcBorders>
              <w:top w:val="nil"/>
              <w:bottom w:val="nil"/>
            </w:tcBorders>
          </w:tcPr>
          <w:p w14:paraId="75A5F967" w14:textId="77777777" w:rsidR="00F10B35" w:rsidRPr="002518DF" w:rsidRDefault="00F10B35" w:rsidP="00F10B35">
            <w:pPr>
              <w:tabs>
                <w:tab w:val="left" w:pos="437"/>
              </w:tabs>
              <w:ind w:right="-609"/>
              <w:jc w:val="both"/>
              <w:rPr>
                <w:sz w:val="30"/>
                <w:szCs w:val="30"/>
                <w:cs/>
              </w:rPr>
            </w:pPr>
            <w:r w:rsidRPr="002518DF">
              <w:rPr>
                <w:sz w:val="30"/>
                <w:szCs w:val="30"/>
                <w:cs/>
              </w:rPr>
              <w:t>ยอดคงเหลือยกมาต้น</w:t>
            </w:r>
            <w:r w:rsidRPr="002518DF">
              <w:rPr>
                <w:rFonts w:hint="cs"/>
                <w:sz w:val="30"/>
                <w:szCs w:val="30"/>
                <w:cs/>
              </w:rPr>
              <w:t>งวด</w:t>
            </w:r>
          </w:p>
        </w:tc>
        <w:tc>
          <w:tcPr>
            <w:tcW w:w="1332" w:type="dxa"/>
            <w:tcBorders>
              <w:top w:val="nil"/>
              <w:bottom w:val="nil"/>
              <w:right w:val="dashed" w:sz="4" w:space="0" w:color="auto"/>
            </w:tcBorders>
            <w:shd w:val="clear" w:color="auto" w:fill="auto"/>
            <w:vAlign w:val="center"/>
          </w:tcPr>
          <w:p w14:paraId="7B5DD75B" w14:textId="2CCC1EAD" w:rsidR="00F10B35" w:rsidRPr="002518DF" w:rsidRDefault="007E4C6F" w:rsidP="00F10B35">
            <w:pPr>
              <w:tabs>
                <w:tab w:val="decimal" w:pos="1021"/>
              </w:tabs>
              <w:ind w:left="-87" w:right="-73" w:hanging="14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269</w:t>
            </w:r>
            <w:r w:rsidR="00F10B35">
              <w:rPr>
                <w:sz w:val="30"/>
                <w:szCs w:val="30"/>
              </w:rPr>
              <w:t>,</w:t>
            </w:r>
            <w:r>
              <w:rPr>
                <w:sz w:val="30"/>
                <w:szCs w:val="30"/>
              </w:rPr>
              <w:t>679</w:t>
            </w:r>
          </w:p>
        </w:tc>
        <w:tc>
          <w:tcPr>
            <w:tcW w:w="1333" w:type="dxa"/>
            <w:tcBorders>
              <w:top w:val="nil"/>
              <w:left w:val="dashed" w:sz="4" w:space="0" w:color="auto"/>
              <w:bottom w:val="nil"/>
            </w:tcBorders>
            <w:shd w:val="clear" w:color="auto" w:fill="auto"/>
            <w:vAlign w:val="center"/>
          </w:tcPr>
          <w:p w14:paraId="5A1BB079" w14:textId="6E6EC27D" w:rsidR="00F10B35" w:rsidRPr="002518DF" w:rsidRDefault="0038301B" w:rsidP="00F10B35">
            <w:pPr>
              <w:tabs>
                <w:tab w:val="decimal" w:pos="1021"/>
              </w:tabs>
              <w:ind w:left="-87" w:right="-73" w:hanging="14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303,150</w:t>
            </w:r>
          </w:p>
        </w:tc>
        <w:tc>
          <w:tcPr>
            <w:tcW w:w="1332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14:paraId="734DF9E1" w14:textId="27B1A9A6" w:rsidR="00F10B35" w:rsidRPr="002518DF" w:rsidRDefault="00F10B35" w:rsidP="00F10B35">
            <w:pPr>
              <w:tabs>
                <w:tab w:val="decimal" w:pos="1021"/>
              </w:tabs>
              <w:ind w:left="-87" w:right="-73" w:hanging="14"/>
              <w:rPr>
                <w:sz w:val="30"/>
                <w:szCs w:val="30"/>
              </w:rPr>
            </w:pPr>
            <w:r w:rsidRPr="002518DF">
              <w:rPr>
                <w:sz w:val="30"/>
                <w:szCs w:val="30"/>
              </w:rPr>
              <w:t>15</w:t>
            </w:r>
            <w:r w:rsidR="0038301B">
              <w:rPr>
                <w:sz w:val="30"/>
                <w:szCs w:val="30"/>
              </w:rPr>
              <w:t>1</w:t>
            </w:r>
            <w:r w:rsidRPr="002518DF">
              <w:rPr>
                <w:sz w:val="30"/>
                <w:szCs w:val="30"/>
              </w:rPr>
              <w:t>,</w:t>
            </w:r>
            <w:r w:rsidR="0038301B">
              <w:rPr>
                <w:sz w:val="30"/>
                <w:szCs w:val="30"/>
              </w:rPr>
              <w:t>697</w:t>
            </w:r>
          </w:p>
        </w:tc>
        <w:tc>
          <w:tcPr>
            <w:tcW w:w="1350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14:paraId="11782A79" w14:textId="49B573B1" w:rsidR="00F10B35" w:rsidRPr="002518DF" w:rsidRDefault="00F10B35" w:rsidP="00F10B35">
            <w:pPr>
              <w:tabs>
                <w:tab w:val="decimal" w:pos="1021"/>
              </w:tabs>
              <w:ind w:left="-87" w:right="-73" w:hanging="14"/>
              <w:rPr>
                <w:sz w:val="30"/>
                <w:szCs w:val="30"/>
                <w:cs/>
              </w:rPr>
            </w:pPr>
            <w:r w:rsidRPr="002518DF">
              <w:rPr>
                <w:sz w:val="30"/>
                <w:szCs w:val="30"/>
              </w:rPr>
              <w:t>1</w:t>
            </w:r>
            <w:r w:rsidR="0038301B">
              <w:rPr>
                <w:sz w:val="30"/>
                <w:szCs w:val="30"/>
              </w:rPr>
              <w:t>56</w:t>
            </w:r>
            <w:r w:rsidRPr="002518DF">
              <w:rPr>
                <w:sz w:val="30"/>
                <w:szCs w:val="30"/>
              </w:rPr>
              <w:t>,</w:t>
            </w:r>
            <w:r w:rsidR="0038301B">
              <w:rPr>
                <w:sz w:val="30"/>
                <w:szCs w:val="30"/>
              </w:rPr>
              <w:t>312</w:t>
            </w:r>
          </w:p>
        </w:tc>
      </w:tr>
      <w:tr w:rsidR="001843DA" w:rsidRPr="00C04077" w14:paraId="394E7206" w14:textId="77777777" w:rsidTr="00855628">
        <w:tc>
          <w:tcPr>
            <w:tcW w:w="4313" w:type="dxa"/>
            <w:tcBorders>
              <w:top w:val="nil"/>
              <w:bottom w:val="nil"/>
            </w:tcBorders>
          </w:tcPr>
          <w:p w14:paraId="4C1EDC72" w14:textId="77777777" w:rsidR="001843DA" w:rsidRPr="002518DF" w:rsidRDefault="001843DA" w:rsidP="001843DA">
            <w:pPr>
              <w:tabs>
                <w:tab w:val="left" w:pos="437"/>
              </w:tabs>
              <w:ind w:right="-609"/>
              <w:jc w:val="both"/>
              <w:rPr>
                <w:sz w:val="30"/>
                <w:szCs w:val="30"/>
                <w:cs/>
              </w:rPr>
            </w:pPr>
            <w:r w:rsidRPr="002518DF">
              <w:rPr>
                <w:sz w:val="30"/>
                <w:szCs w:val="30"/>
                <w:u w:val="single"/>
                <w:cs/>
              </w:rPr>
              <w:t>บวก</w:t>
            </w:r>
            <w:r w:rsidRPr="002518DF">
              <w:rPr>
                <w:sz w:val="30"/>
                <w:szCs w:val="30"/>
                <w:cs/>
              </w:rPr>
              <w:t xml:space="preserve"> ต้นทุนบริการในปัจจุบัน</w:t>
            </w:r>
          </w:p>
        </w:tc>
        <w:tc>
          <w:tcPr>
            <w:tcW w:w="1332" w:type="dxa"/>
            <w:tcBorders>
              <w:top w:val="nil"/>
              <w:bottom w:val="nil"/>
              <w:right w:val="dashed" w:sz="4" w:space="0" w:color="auto"/>
            </w:tcBorders>
            <w:shd w:val="clear" w:color="auto" w:fill="auto"/>
          </w:tcPr>
          <w:p w14:paraId="56FBE165" w14:textId="45D1C92D" w:rsidR="001843DA" w:rsidRPr="002518DF" w:rsidRDefault="00BA5754" w:rsidP="001843DA">
            <w:pPr>
              <w:tabs>
                <w:tab w:val="decimal" w:pos="1021"/>
              </w:tabs>
              <w:ind w:left="-87" w:right="-73" w:hanging="14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4,337</w:t>
            </w:r>
          </w:p>
        </w:tc>
        <w:tc>
          <w:tcPr>
            <w:tcW w:w="1333" w:type="dxa"/>
            <w:tcBorders>
              <w:top w:val="nil"/>
              <w:left w:val="dashed" w:sz="4" w:space="0" w:color="auto"/>
              <w:bottom w:val="nil"/>
            </w:tcBorders>
            <w:shd w:val="clear" w:color="auto" w:fill="auto"/>
          </w:tcPr>
          <w:p w14:paraId="1802D3AF" w14:textId="1D136679" w:rsidR="001843DA" w:rsidRPr="002518DF" w:rsidRDefault="007E4C6F" w:rsidP="001843DA">
            <w:pPr>
              <w:tabs>
                <w:tab w:val="decimal" w:pos="1021"/>
              </w:tabs>
              <w:ind w:left="-87" w:right="-73" w:hanging="14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25,874</w:t>
            </w:r>
          </w:p>
        </w:tc>
        <w:tc>
          <w:tcPr>
            <w:tcW w:w="1332" w:type="dxa"/>
            <w:tcBorders>
              <w:top w:val="nil"/>
              <w:bottom w:val="nil"/>
              <w:right w:val="dashed" w:sz="4" w:space="0" w:color="auto"/>
            </w:tcBorders>
          </w:tcPr>
          <w:p w14:paraId="3F7F9AF2" w14:textId="5CC26221" w:rsidR="001843DA" w:rsidRPr="002518DF" w:rsidRDefault="00450967" w:rsidP="001843DA">
            <w:pPr>
              <w:tabs>
                <w:tab w:val="decimal" w:pos="1021"/>
              </w:tabs>
              <w:ind w:left="-87" w:right="-73" w:hanging="14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2,270</w:t>
            </w:r>
          </w:p>
        </w:tc>
        <w:tc>
          <w:tcPr>
            <w:tcW w:w="1350" w:type="dxa"/>
            <w:tcBorders>
              <w:top w:val="nil"/>
              <w:left w:val="dashed" w:sz="4" w:space="0" w:color="auto"/>
              <w:bottom w:val="nil"/>
            </w:tcBorders>
          </w:tcPr>
          <w:p w14:paraId="1D67FC80" w14:textId="1E0B4257" w:rsidR="001843DA" w:rsidRPr="002518DF" w:rsidRDefault="005E7C02" w:rsidP="001843DA">
            <w:pPr>
              <w:tabs>
                <w:tab w:val="decimal" w:pos="1021"/>
              </w:tabs>
              <w:ind w:left="-87" w:right="-73" w:hanging="14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15</w:t>
            </w:r>
            <w:r w:rsidR="001843DA" w:rsidRPr="002518DF">
              <w:rPr>
                <w:sz w:val="30"/>
                <w:szCs w:val="30"/>
              </w:rPr>
              <w:t>,</w:t>
            </w:r>
            <w:r>
              <w:rPr>
                <w:sz w:val="30"/>
                <w:szCs w:val="30"/>
              </w:rPr>
              <w:t>872</w:t>
            </w:r>
          </w:p>
        </w:tc>
      </w:tr>
      <w:tr w:rsidR="001843DA" w:rsidRPr="00C04077" w14:paraId="2BA641C8" w14:textId="77777777" w:rsidTr="00855628">
        <w:tc>
          <w:tcPr>
            <w:tcW w:w="4313" w:type="dxa"/>
            <w:tcBorders>
              <w:top w:val="nil"/>
              <w:bottom w:val="nil"/>
            </w:tcBorders>
          </w:tcPr>
          <w:p w14:paraId="11791A83" w14:textId="77777777" w:rsidR="001843DA" w:rsidRPr="002518DF" w:rsidRDefault="001843DA" w:rsidP="001843DA">
            <w:pPr>
              <w:tabs>
                <w:tab w:val="left" w:pos="437"/>
              </w:tabs>
              <w:ind w:right="-609"/>
              <w:jc w:val="both"/>
              <w:rPr>
                <w:sz w:val="30"/>
                <w:szCs w:val="30"/>
                <w:cs/>
              </w:rPr>
            </w:pPr>
            <w:r w:rsidRPr="002518DF">
              <w:rPr>
                <w:color w:val="FFFFFF"/>
                <w:sz w:val="30"/>
                <w:szCs w:val="30"/>
                <w:u w:val="single"/>
                <w:cs/>
              </w:rPr>
              <w:t>บวก</w:t>
            </w:r>
            <w:r w:rsidRPr="002518DF">
              <w:rPr>
                <w:sz w:val="30"/>
                <w:szCs w:val="30"/>
                <w:cs/>
              </w:rPr>
              <w:t xml:space="preserve"> ต้นทุนดอกเบี้ย</w:t>
            </w:r>
          </w:p>
        </w:tc>
        <w:tc>
          <w:tcPr>
            <w:tcW w:w="1332" w:type="dxa"/>
            <w:tcBorders>
              <w:top w:val="nil"/>
              <w:bottom w:val="nil"/>
              <w:right w:val="dashed" w:sz="4" w:space="0" w:color="auto"/>
            </w:tcBorders>
            <w:shd w:val="clear" w:color="auto" w:fill="auto"/>
          </w:tcPr>
          <w:p w14:paraId="6DFACE42" w14:textId="0E01427B" w:rsidR="001843DA" w:rsidRPr="002518DF" w:rsidRDefault="00BA5754" w:rsidP="001843DA">
            <w:pPr>
              <w:tabs>
                <w:tab w:val="decimal" w:pos="1021"/>
              </w:tabs>
              <w:ind w:left="-87" w:right="-73" w:hanging="14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1,570</w:t>
            </w:r>
          </w:p>
        </w:tc>
        <w:tc>
          <w:tcPr>
            <w:tcW w:w="1333" w:type="dxa"/>
            <w:tcBorders>
              <w:top w:val="nil"/>
              <w:left w:val="dashed" w:sz="4" w:space="0" w:color="auto"/>
              <w:bottom w:val="nil"/>
            </w:tcBorders>
            <w:shd w:val="clear" w:color="auto" w:fill="auto"/>
          </w:tcPr>
          <w:p w14:paraId="49C79C6F" w14:textId="0D547D8F" w:rsidR="001843DA" w:rsidRPr="002518DF" w:rsidRDefault="007E4C6F" w:rsidP="001843DA">
            <w:pPr>
              <w:tabs>
                <w:tab w:val="decimal" w:pos="1021"/>
              </w:tabs>
              <w:ind w:left="-87" w:right="-73" w:hanging="14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8</w:t>
            </w:r>
            <w:r w:rsidR="001843DA">
              <w:rPr>
                <w:sz w:val="30"/>
                <w:szCs w:val="30"/>
              </w:rPr>
              <w:t>,8</w:t>
            </w:r>
            <w:r>
              <w:rPr>
                <w:sz w:val="30"/>
                <w:szCs w:val="30"/>
              </w:rPr>
              <w:t>10</w:t>
            </w:r>
          </w:p>
        </w:tc>
        <w:tc>
          <w:tcPr>
            <w:tcW w:w="1332" w:type="dxa"/>
            <w:tcBorders>
              <w:top w:val="nil"/>
              <w:bottom w:val="nil"/>
              <w:right w:val="dashed" w:sz="4" w:space="0" w:color="auto"/>
            </w:tcBorders>
          </w:tcPr>
          <w:p w14:paraId="09C91BE1" w14:textId="45F9B987" w:rsidR="001843DA" w:rsidRPr="002518DF" w:rsidRDefault="00450967" w:rsidP="001843DA">
            <w:pPr>
              <w:tabs>
                <w:tab w:val="decimal" w:pos="1021"/>
              </w:tabs>
              <w:ind w:left="-87" w:right="-73" w:hanging="14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597</w:t>
            </w:r>
          </w:p>
        </w:tc>
        <w:tc>
          <w:tcPr>
            <w:tcW w:w="1350" w:type="dxa"/>
            <w:tcBorders>
              <w:top w:val="nil"/>
              <w:left w:val="dashed" w:sz="4" w:space="0" w:color="auto"/>
              <w:bottom w:val="nil"/>
            </w:tcBorders>
          </w:tcPr>
          <w:p w14:paraId="033F3A25" w14:textId="61813218" w:rsidR="001843DA" w:rsidRPr="002518DF" w:rsidRDefault="005E7C02" w:rsidP="001843DA">
            <w:pPr>
              <w:tabs>
                <w:tab w:val="decimal" w:pos="1021"/>
              </w:tabs>
              <w:ind w:left="-87" w:right="-73" w:hanging="14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4,15</w:t>
            </w:r>
            <w:r w:rsidR="0038301B">
              <w:rPr>
                <w:sz w:val="30"/>
                <w:szCs w:val="30"/>
              </w:rPr>
              <w:t>4</w:t>
            </w:r>
          </w:p>
        </w:tc>
      </w:tr>
      <w:tr w:rsidR="001843DA" w:rsidRPr="00C04077" w14:paraId="33698647" w14:textId="77777777" w:rsidTr="00855628">
        <w:tc>
          <w:tcPr>
            <w:tcW w:w="4313" w:type="dxa"/>
            <w:tcBorders>
              <w:top w:val="nil"/>
              <w:bottom w:val="nil"/>
            </w:tcBorders>
          </w:tcPr>
          <w:p w14:paraId="2436732C" w14:textId="77777777" w:rsidR="001843DA" w:rsidRPr="002518DF" w:rsidRDefault="001843DA" w:rsidP="001843DA">
            <w:pPr>
              <w:tabs>
                <w:tab w:val="left" w:pos="437"/>
              </w:tabs>
              <w:ind w:right="-609"/>
              <w:jc w:val="both"/>
              <w:rPr>
                <w:sz w:val="30"/>
                <w:szCs w:val="30"/>
                <w:cs/>
              </w:rPr>
            </w:pPr>
            <w:r w:rsidRPr="002518DF">
              <w:rPr>
                <w:sz w:val="30"/>
                <w:szCs w:val="30"/>
                <w:u w:val="single"/>
                <w:cs/>
              </w:rPr>
              <w:t>หัก</w:t>
            </w:r>
            <w:r w:rsidRPr="002518DF">
              <w:rPr>
                <w:sz w:val="30"/>
                <w:szCs w:val="30"/>
                <w:cs/>
              </w:rPr>
              <w:t xml:space="preserve"> </w:t>
            </w:r>
            <w:r w:rsidRPr="002518DF">
              <w:rPr>
                <w:rFonts w:hint="cs"/>
                <w:sz w:val="30"/>
                <w:szCs w:val="30"/>
                <w:cs/>
              </w:rPr>
              <w:t xml:space="preserve">  </w:t>
            </w:r>
            <w:r w:rsidRPr="002518DF">
              <w:rPr>
                <w:sz w:val="30"/>
                <w:szCs w:val="30"/>
                <w:cs/>
              </w:rPr>
              <w:t>ผลประโยชน์ที่จ่ายในระหว่าง</w:t>
            </w:r>
            <w:r w:rsidRPr="002518DF">
              <w:rPr>
                <w:rFonts w:hint="cs"/>
                <w:sz w:val="30"/>
                <w:szCs w:val="30"/>
                <w:cs/>
              </w:rPr>
              <w:t>งวด</w:t>
            </w:r>
          </w:p>
        </w:tc>
        <w:tc>
          <w:tcPr>
            <w:tcW w:w="1332" w:type="dxa"/>
            <w:tcBorders>
              <w:top w:val="nil"/>
              <w:bottom w:val="nil"/>
              <w:right w:val="dashed" w:sz="4" w:space="0" w:color="auto"/>
            </w:tcBorders>
            <w:shd w:val="clear" w:color="auto" w:fill="auto"/>
          </w:tcPr>
          <w:p w14:paraId="57ED1D79" w14:textId="34761208" w:rsidR="001843DA" w:rsidRPr="002518DF" w:rsidRDefault="00287F87" w:rsidP="001843DA">
            <w:pPr>
              <w:tabs>
                <w:tab w:val="decimal" w:pos="624"/>
              </w:tabs>
              <w:ind w:left="14" w:right="-73" w:hanging="14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333" w:type="dxa"/>
            <w:tcBorders>
              <w:top w:val="nil"/>
              <w:left w:val="dashed" w:sz="4" w:space="0" w:color="auto"/>
              <w:bottom w:val="nil"/>
            </w:tcBorders>
            <w:shd w:val="clear" w:color="auto" w:fill="auto"/>
          </w:tcPr>
          <w:p w14:paraId="3E909787" w14:textId="56134567" w:rsidR="001843DA" w:rsidRPr="002518DF" w:rsidRDefault="001843DA" w:rsidP="001843DA">
            <w:pPr>
              <w:tabs>
                <w:tab w:val="decimal" w:pos="1021"/>
              </w:tabs>
              <w:ind w:left="-87" w:right="-73" w:hanging="14"/>
              <w:rPr>
                <w:sz w:val="30"/>
                <w:szCs w:val="30"/>
                <w:cs/>
              </w:rPr>
            </w:pPr>
            <w:r w:rsidRPr="002518DF">
              <w:rPr>
                <w:sz w:val="30"/>
                <w:szCs w:val="30"/>
                <w:cs/>
              </w:rPr>
              <w:t>(</w:t>
            </w:r>
            <w:r w:rsidRPr="002518DF">
              <w:rPr>
                <w:sz w:val="30"/>
                <w:szCs w:val="30"/>
              </w:rPr>
              <w:t>1</w:t>
            </w:r>
            <w:r w:rsidR="007E4C6F">
              <w:rPr>
                <w:sz w:val="30"/>
                <w:szCs w:val="30"/>
              </w:rPr>
              <w:t>9</w:t>
            </w:r>
            <w:r w:rsidRPr="002518DF">
              <w:rPr>
                <w:sz w:val="30"/>
                <w:szCs w:val="30"/>
              </w:rPr>
              <w:t>,</w:t>
            </w:r>
            <w:r w:rsidR="007E4C6F">
              <w:rPr>
                <w:sz w:val="30"/>
                <w:szCs w:val="30"/>
              </w:rPr>
              <w:t>693</w:t>
            </w:r>
            <w:r w:rsidRPr="002518DF">
              <w:rPr>
                <w:sz w:val="30"/>
                <w:szCs w:val="30"/>
              </w:rPr>
              <w:t>)</w:t>
            </w:r>
          </w:p>
        </w:tc>
        <w:tc>
          <w:tcPr>
            <w:tcW w:w="1332" w:type="dxa"/>
            <w:tcBorders>
              <w:top w:val="nil"/>
              <w:bottom w:val="nil"/>
              <w:right w:val="dashed" w:sz="4" w:space="0" w:color="auto"/>
            </w:tcBorders>
          </w:tcPr>
          <w:p w14:paraId="4C11F773" w14:textId="2D25D099" w:rsidR="001843DA" w:rsidRPr="002518DF" w:rsidRDefault="00450967" w:rsidP="00450967">
            <w:pPr>
              <w:tabs>
                <w:tab w:val="decimal" w:pos="624"/>
              </w:tabs>
              <w:ind w:left="14" w:right="-73" w:hanging="14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350" w:type="dxa"/>
            <w:tcBorders>
              <w:top w:val="nil"/>
              <w:left w:val="dashed" w:sz="4" w:space="0" w:color="auto"/>
              <w:bottom w:val="nil"/>
            </w:tcBorders>
          </w:tcPr>
          <w:p w14:paraId="684ED5B6" w14:textId="4BFE4A12" w:rsidR="001843DA" w:rsidRPr="002518DF" w:rsidRDefault="001843DA" w:rsidP="001843DA">
            <w:pPr>
              <w:tabs>
                <w:tab w:val="decimal" w:pos="1021"/>
              </w:tabs>
              <w:ind w:left="-87" w:right="-73" w:hanging="14"/>
              <w:rPr>
                <w:sz w:val="30"/>
                <w:szCs w:val="30"/>
              </w:rPr>
            </w:pPr>
            <w:r w:rsidRPr="002518DF">
              <w:rPr>
                <w:sz w:val="30"/>
                <w:szCs w:val="30"/>
                <w:cs/>
              </w:rPr>
              <w:t>(</w:t>
            </w:r>
            <w:r w:rsidR="005E7C02">
              <w:rPr>
                <w:sz w:val="30"/>
                <w:szCs w:val="30"/>
              </w:rPr>
              <w:t>7</w:t>
            </w:r>
            <w:r w:rsidRPr="002518DF">
              <w:rPr>
                <w:sz w:val="30"/>
                <w:szCs w:val="30"/>
              </w:rPr>
              <w:t>,</w:t>
            </w:r>
            <w:r w:rsidR="005E7C02">
              <w:rPr>
                <w:sz w:val="30"/>
                <w:szCs w:val="30"/>
              </w:rPr>
              <w:t>068</w:t>
            </w:r>
            <w:r w:rsidRPr="002518DF">
              <w:rPr>
                <w:sz w:val="30"/>
                <w:szCs w:val="30"/>
              </w:rPr>
              <w:t>)</w:t>
            </w:r>
          </w:p>
        </w:tc>
      </w:tr>
      <w:tr w:rsidR="001843DA" w:rsidRPr="00C04077" w14:paraId="37F7CD88" w14:textId="77777777" w:rsidTr="00855628">
        <w:tc>
          <w:tcPr>
            <w:tcW w:w="4313" w:type="dxa"/>
            <w:tcBorders>
              <w:top w:val="nil"/>
              <w:bottom w:val="nil"/>
            </w:tcBorders>
          </w:tcPr>
          <w:p w14:paraId="55FD6B28" w14:textId="77777777" w:rsidR="001843DA" w:rsidRPr="002518DF" w:rsidRDefault="001843DA" w:rsidP="001843DA">
            <w:pPr>
              <w:tabs>
                <w:tab w:val="left" w:pos="437"/>
              </w:tabs>
              <w:ind w:left="437" w:right="-609"/>
              <w:jc w:val="both"/>
              <w:rPr>
                <w:sz w:val="30"/>
                <w:szCs w:val="30"/>
              </w:rPr>
            </w:pPr>
            <w:r w:rsidRPr="002518DF">
              <w:rPr>
                <w:rFonts w:hint="cs"/>
                <w:sz w:val="30"/>
                <w:szCs w:val="30"/>
                <w:cs/>
              </w:rPr>
              <w:t>โอนสำรองผลประโยชน์ระยะยาวของพนักงาน</w:t>
            </w:r>
          </w:p>
          <w:p w14:paraId="184A45E3" w14:textId="60F5EFCD" w:rsidR="001843DA" w:rsidRPr="002518DF" w:rsidRDefault="001843DA" w:rsidP="001843DA">
            <w:pPr>
              <w:tabs>
                <w:tab w:val="left" w:pos="437"/>
              </w:tabs>
              <w:ind w:left="720" w:right="-609"/>
              <w:jc w:val="both"/>
              <w:rPr>
                <w:sz w:val="30"/>
                <w:szCs w:val="30"/>
                <w:u w:val="single"/>
                <w:cs/>
              </w:rPr>
            </w:pPr>
            <w:r w:rsidRPr="002518DF">
              <w:rPr>
                <w:rFonts w:hint="cs"/>
                <w:sz w:val="30"/>
                <w:szCs w:val="30"/>
                <w:cs/>
              </w:rPr>
              <w:t>ที่ยังไม่จ่ายชำระเป็นค่าใช้จ่ายค้างจ่าย</w:t>
            </w:r>
          </w:p>
        </w:tc>
        <w:tc>
          <w:tcPr>
            <w:tcW w:w="1332" w:type="dxa"/>
            <w:tcBorders>
              <w:top w:val="nil"/>
              <w:bottom w:val="nil"/>
              <w:right w:val="dashed" w:sz="4" w:space="0" w:color="auto"/>
            </w:tcBorders>
            <w:shd w:val="clear" w:color="auto" w:fill="auto"/>
            <w:vAlign w:val="bottom"/>
          </w:tcPr>
          <w:p w14:paraId="7467DAD8" w14:textId="309E909A" w:rsidR="001843DA" w:rsidRPr="002518DF" w:rsidRDefault="00287F87" w:rsidP="001843DA">
            <w:pPr>
              <w:tabs>
                <w:tab w:val="decimal" w:pos="624"/>
              </w:tabs>
              <w:ind w:left="14" w:right="-73" w:hanging="14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333" w:type="dxa"/>
            <w:tcBorders>
              <w:top w:val="nil"/>
              <w:left w:val="dashed" w:sz="4" w:space="0" w:color="auto"/>
              <w:bottom w:val="nil"/>
            </w:tcBorders>
            <w:shd w:val="clear" w:color="auto" w:fill="auto"/>
            <w:vAlign w:val="bottom"/>
          </w:tcPr>
          <w:p w14:paraId="4F439850" w14:textId="77502D08" w:rsidR="001843DA" w:rsidRPr="002518DF" w:rsidRDefault="001843DA" w:rsidP="001843DA">
            <w:pPr>
              <w:tabs>
                <w:tab w:val="decimal" w:pos="1021"/>
              </w:tabs>
              <w:ind w:left="-87" w:right="-73" w:hanging="14"/>
              <w:rPr>
                <w:sz w:val="30"/>
                <w:szCs w:val="30"/>
              </w:rPr>
            </w:pPr>
            <w:r w:rsidRPr="002518DF">
              <w:rPr>
                <w:sz w:val="30"/>
                <w:szCs w:val="30"/>
              </w:rPr>
              <w:t>(</w:t>
            </w:r>
            <w:r w:rsidR="007E4C6F">
              <w:rPr>
                <w:sz w:val="30"/>
                <w:szCs w:val="30"/>
              </w:rPr>
              <w:t>47</w:t>
            </w:r>
            <w:r>
              <w:rPr>
                <w:sz w:val="30"/>
                <w:szCs w:val="30"/>
              </w:rPr>
              <w:t>,</w:t>
            </w:r>
            <w:r w:rsidR="007E4C6F">
              <w:rPr>
                <w:sz w:val="30"/>
                <w:szCs w:val="30"/>
              </w:rPr>
              <w:t>260</w:t>
            </w:r>
            <w:r w:rsidRPr="002518DF">
              <w:rPr>
                <w:sz w:val="30"/>
                <w:szCs w:val="30"/>
              </w:rPr>
              <w:t>)</w:t>
            </w:r>
          </w:p>
        </w:tc>
        <w:tc>
          <w:tcPr>
            <w:tcW w:w="1332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14:paraId="6F371B0A" w14:textId="2D471014" w:rsidR="001843DA" w:rsidRPr="002518DF" w:rsidRDefault="00450967" w:rsidP="001843DA">
            <w:pPr>
              <w:tabs>
                <w:tab w:val="decimal" w:pos="624"/>
              </w:tabs>
              <w:ind w:left="14" w:right="-73" w:hanging="14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350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14:paraId="301530A4" w14:textId="2895639F" w:rsidR="001843DA" w:rsidRPr="002518DF" w:rsidRDefault="001843DA" w:rsidP="001843DA">
            <w:pPr>
              <w:tabs>
                <w:tab w:val="decimal" w:pos="1021"/>
              </w:tabs>
              <w:ind w:left="-87" w:right="-73" w:hanging="14"/>
              <w:rPr>
                <w:sz w:val="30"/>
                <w:szCs w:val="30"/>
                <w:cs/>
              </w:rPr>
            </w:pPr>
            <w:r w:rsidRPr="002518DF">
              <w:rPr>
                <w:sz w:val="30"/>
                <w:szCs w:val="30"/>
              </w:rPr>
              <w:t>(</w:t>
            </w:r>
            <w:r w:rsidR="005E7C02">
              <w:rPr>
                <w:sz w:val="30"/>
                <w:szCs w:val="30"/>
              </w:rPr>
              <w:t>17</w:t>
            </w:r>
            <w:r w:rsidRPr="002518DF">
              <w:rPr>
                <w:sz w:val="30"/>
                <w:szCs w:val="30"/>
              </w:rPr>
              <w:t>,</w:t>
            </w:r>
            <w:r w:rsidR="005E7C02">
              <w:rPr>
                <w:sz w:val="30"/>
                <w:szCs w:val="30"/>
              </w:rPr>
              <w:t>573</w:t>
            </w:r>
            <w:r w:rsidRPr="002518DF">
              <w:rPr>
                <w:sz w:val="30"/>
                <w:szCs w:val="30"/>
              </w:rPr>
              <w:t>)</w:t>
            </w:r>
          </w:p>
        </w:tc>
      </w:tr>
      <w:tr w:rsidR="005E7C02" w:rsidRPr="00C04077" w14:paraId="1883EBA9" w14:textId="77777777" w:rsidTr="00855628">
        <w:tc>
          <w:tcPr>
            <w:tcW w:w="4313" w:type="dxa"/>
            <w:tcBorders>
              <w:top w:val="nil"/>
              <w:bottom w:val="nil"/>
            </w:tcBorders>
          </w:tcPr>
          <w:p w14:paraId="71D8C18D" w14:textId="669E62DA" w:rsidR="005E7C02" w:rsidRPr="002518DF" w:rsidRDefault="005E7C02" w:rsidP="005E7C02">
            <w:pPr>
              <w:tabs>
                <w:tab w:val="left" w:pos="437"/>
              </w:tabs>
              <w:ind w:left="437" w:right="-609"/>
              <w:jc w:val="both"/>
              <w:rPr>
                <w:sz w:val="30"/>
                <w:szCs w:val="30"/>
                <w:cs/>
              </w:rPr>
            </w:pPr>
            <w:r w:rsidRPr="005E7C02">
              <w:rPr>
                <w:rFonts w:hint="cs"/>
                <w:sz w:val="30"/>
                <w:szCs w:val="30"/>
                <w:cs/>
              </w:rPr>
              <w:t>ยกเลิกผลประโยชน์ระยะยาวของพนักงาน</w:t>
            </w:r>
          </w:p>
        </w:tc>
        <w:tc>
          <w:tcPr>
            <w:tcW w:w="1332" w:type="dxa"/>
            <w:tcBorders>
              <w:top w:val="nil"/>
              <w:bottom w:val="nil"/>
              <w:right w:val="dashed" w:sz="4" w:space="0" w:color="auto"/>
            </w:tcBorders>
            <w:shd w:val="clear" w:color="auto" w:fill="auto"/>
            <w:vAlign w:val="bottom"/>
          </w:tcPr>
          <w:p w14:paraId="23863F07" w14:textId="4E1E39AA" w:rsidR="005E7C02" w:rsidRPr="002518DF" w:rsidRDefault="00287F87" w:rsidP="005E7C02">
            <w:pPr>
              <w:tabs>
                <w:tab w:val="decimal" w:pos="624"/>
              </w:tabs>
              <w:ind w:left="14" w:right="-73" w:hanging="14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333" w:type="dxa"/>
            <w:tcBorders>
              <w:top w:val="nil"/>
              <w:left w:val="dashed" w:sz="4" w:space="0" w:color="auto"/>
              <w:bottom w:val="nil"/>
            </w:tcBorders>
            <w:shd w:val="clear" w:color="auto" w:fill="auto"/>
            <w:vAlign w:val="bottom"/>
          </w:tcPr>
          <w:p w14:paraId="702CAC4F" w14:textId="512A7DC5" w:rsidR="005E7C02" w:rsidRPr="002518DF" w:rsidRDefault="007E4C6F" w:rsidP="005E7C02">
            <w:pPr>
              <w:tabs>
                <w:tab w:val="decimal" w:pos="1021"/>
              </w:tabs>
              <w:ind w:left="-87" w:right="-73" w:hanging="14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(1,202)</w:t>
            </w:r>
          </w:p>
        </w:tc>
        <w:tc>
          <w:tcPr>
            <w:tcW w:w="1332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14:paraId="7CDB3873" w14:textId="1A409C12" w:rsidR="005E7C02" w:rsidRPr="002518DF" w:rsidRDefault="00450967" w:rsidP="005E7C02">
            <w:pPr>
              <w:tabs>
                <w:tab w:val="decimal" w:pos="624"/>
              </w:tabs>
              <w:ind w:left="14" w:right="-73" w:hanging="14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350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14:paraId="01118765" w14:textId="38BF85CD" w:rsidR="005E7C02" w:rsidRPr="002518DF" w:rsidRDefault="0038301B" w:rsidP="0038301B">
            <w:pPr>
              <w:tabs>
                <w:tab w:val="decimal" w:pos="624"/>
              </w:tabs>
              <w:ind w:left="14" w:right="-73" w:hanging="14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</w:tr>
      <w:tr w:rsidR="001843DA" w:rsidRPr="00C04077" w14:paraId="47F7BAF4" w14:textId="77777777" w:rsidTr="00855628">
        <w:trPr>
          <w:trHeight w:val="397"/>
        </w:trPr>
        <w:tc>
          <w:tcPr>
            <w:tcW w:w="431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511F7E" w14:textId="77777777" w:rsidR="001843DA" w:rsidRPr="002518DF" w:rsidRDefault="001843DA" w:rsidP="001843DA">
            <w:pPr>
              <w:tabs>
                <w:tab w:val="left" w:pos="284"/>
                <w:tab w:val="left" w:pos="900"/>
                <w:tab w:val="left" w:pos="1440"/>
              </w:tabs>
              <w:ind w:right="-609"/>
              <w:rPr>
                <w:sz w:val="30"/>
                <w:szCs w:val="30"/>
                <w:cs/>
              </w:rPr>
            </w:pPr>
            <w:r w:rsidRPr="002518DF">
              <w:rPr>
                <w:sz w:val="30"/>
                <w:szCs w:val="30"/>
                <w:cs/>
              </w:rPr>
              <w:t>ยอดคงเหลือยกไปปลาย</w:t>
            </w:r>
            <w:r w:rsidRPr="002518DF">
              <w:rPr>
                <w:rFonts w:hint="cs"/>
                <w:sz w:val="30"/>
                <w:szCs w:val="30"/>
                <w:cs/>
              </w:rPr>
              <w:t>งวด</w:t>
            </w: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  <w:vAlign w:val="center"/>
          </w:tcPr>
          <w:p w14:paraId="2D320C7A" w14:textId="5FBBB6B5" w:rsidR="001843DA" w:rsidRPr="002518DF" w:rsidRDefault="00111ED1" w:rsidP="001843DA">
            <w:pPr>
              <w:tabs>
                <w:tab w:val="decimal" w:pos="1021"/>
              </w:tabs>
              <w:ind w:left="-87" w:right="-73" w:hanging="14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275,586</w:t>
            </w:r>
          </w:p>
        </w:tc>
        <w:tc>
          <w:tcPr>
            <w:tcW w:w="1333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41566C7" w14:textId="2D22AE8E" w:rsidR="001843DA" w:rsidRPr="002518DF" w:rsidRDefault="007E4C6F" w:rsidP="001843DA">
            <w:pPr>
              <w:tabs>
                <w:tab w:val="decimal" w:pos="1021"/>
              </w:tabs>
              <w:ind w:left="-87" w:right="-73" w:hanging="14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269</w:t>
            </w:r>
            <w:r w:rsidR="001843DA">
              <w:rPr>
                <w:sz w:val="30"/>
                <w:szCs w:val="30"/>
              </w:rPr>
              <w:t>,</w:t>
            </w:r>
            <w:r>
              <w:rPr>
                <w:sz w:val="30"/>
                <w:szCs w:val="30"/>
              </w:rPr>
              <w:t>679</w:t>
            </w: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7414E4EA" w14:textId="6DEC8341" w:rsidR="001843DA" w:rsidRPr="002518DF" w:rsidRDefault="00FE7847" w:rsidP="001843DA">
            <w:pPr>
              <w:tabs>
                <w:tab w:val="decimal" w:pos="1021"/>
              </w:tabs>
              <w:ind w:left="-87" w:right="-73" w:hanging="14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154,564</w:t>
            </w:r>
          </w:p>
        </w:tc>
        <w:tc>
          <w:tcPr>
            <w:tcW w:w="1350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09ED254" w14:textId="501C7C58" w:rsidR="001843DA" w:rsidRPr="002518DF" w:rsidRDefault="001843DA" w:rsidP="001843DA">
            <w:pPr>
              <w:tabs>
                <w:tab w:val="decimal" w:pos="1021"/>
              </w:tabs>
              <w:ind w:left="-87" w:right="-73" w:hanging="14"/>
              <w:rPr>
                <w:sz w:val="30"/>
                <w:szCs w:val="30"/>
              </w:rPr>
            </w:pPr>
            <w:r w:rsidRPr="002518DF">
              <w:rPr>
                <w:sz w:val="30"/>
                <w:szCs w:val="30"/>
              </w:rPr>
              <w:t>1</w:t>
            </w:r>
            <w:r w:rsidR="0038301B">
              <w:rPr>
                <w:sz w:val="30"/>
                <w:szCs w:val="30"/>
              </w:rPr>
              <w:t>51</w:t>
            </w:r>
            <w:r w:rsidRPr="002518DF">
              <w:rPr>
                <w:sz w:val="30"/>
                <w:szCs w:val="30"/>
              </w:rPr>
              <w:t>,</w:t>
            </w:r>
            <w:r w:rsidR="0038301B">
              <w:rPr>
                <w:sz w:val="30"/>
                <w:szCs w:val="30"/>
              </w:rPr>
              <w:t>697</w:t>
            </w:r>
          </w:p>
        </w:tc>
      </w:tr>
    </w:tbl>
    <w:p w14:paraId="0ED6352B" w14:textId="77777777" w:rsidR="00617D53" w:rsidRDefault="00617D53" w:rsidP="00B4605B">
      <w:pPr>
        <w:pStyle w:val="BodyText2"/>
        <w:tabs>
          <w:tab w:val="clear" w:pos="900"/>
          <w:tab w:val="clear" w:pos="1440"/>
          <w:tab w:val="left" w:pos="993"/>
          <w:tab w:val="left" w:pos="1276"/>
          <w:tab w:val="left" w:pos="1418"/>
        </w:tabs>
        <w:ind w:right="-439"/>
        <w:jc w:val="center"/>
        <w:outlineLvl w:val="0"/>
        <w:rPr>
          <w:rFonts w:ascii="Angsana New" w:hAnsi="Angsana New"/>
        </w:rPr>
      </w:pPr>
    </w:p>
    <w:p w14:paraId="7F035C72" w14:textId="39B5CF15" w:rsidR="006F0B95" w:rsidRPr="003463F0" w:rsidRDefault="006F0B95" w:rsidP="00B4605B">
      <w:pPr>
        <w:pStyle w:val="BodyText2"/>
        <w:tabs>
          <w:tab w:val="clear" w:pos="900"/>
          <w:tab w:val="clear" w:pos="1440"/>
          <w:tab w:val="left" w:pos="993"/>
          <w:tab w:val="left" w:pos="1276"/>
          <w:tab w:val="left" w:pos="1418"/>
        </w:tabs>
        <w:ind w:right="-439"/>
        <w:jc w:val="center"/>
        <w:outlineLvl w:val="0"/>
        <w:rPr>
          <w:rFonts w:ascii="Angsana New" w:hAnsi="Angsana New"/>
        </w:rPr>
      </w:pPr>
      <w:r w:rsidRPr="003463F0">
        <w:rPr>
          <w:rFonts w:ascii="Angsana New" w:hAnsi="Angsana New" w:hint="cs"/>
          <w:cs/>
        </w:rPr>
        <w:t>สมมติฐานที่สำคัญในการประมาณการตามหลักคณิตศาสตร์ประกันภัย ณ วันที่ประเมิน สรุปได้ดังนี้</w:t>
      </w:r>
    </w:p>
    <w:p w14:paraId="3EFE7900" w14:textId="77777777" w:rsidR="006F0B95" w:rsidRPr="003463F0" w:rsidRDefault="006F0B95" w:rsidP="006F0B95">
      <w:pPr>
        <w:pStyle w:val="BodyText2"/>
        <w:tabs>
          <w:tab w:val="clear" w:pos="900"/>
          <w:tab w:val="left" w:pos="1232"/>
        </w:tabs>
        <w:ind w:left="1134" w:right="-439"/>
        <w:jc w:val="left"/>
        <w:rPr>
          <w:rFonts w:ascii="Angsana New" w:hAnsi="Angsana New"/>
          <w:sz w:val="10"/>
          <w:szCs w:val="10"/>
        </w:rPr>
      </w:pPr>
    </w:p>
    <w:tbl>
      <w:tblPr>
        <w:tblW w:w="9645" w:type="dxa"/>
        <w:tblInd w:w="6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28"/>
        <w:gridCol w:w="4517"/>
      </w:tblGrid>
      <w:tr w:rsidR="00284117" w:rsidRPr="003463F0" w14:paraId="285B2C5F" w14:textId="77777777" w:rsidTr="00883E56">
        <w:trPr>
          <w:trHeight w:hRule="exact" w:val="397"/>
        </w:trPr>
        <w:tc>
          <w:tcPr>
            <w:tcW w:w="5128" w:type="dxa"/>
            <w:vMerge w:val="restart"/>
            <w:vAlign w:val="center"/>
          </w:tcPr>
          <w:p w14:paraId="4374CAF1" w14:textId="77777777" w:rsidR="00284117" w:rsidRPr="003463F0" w:rsidRDefault="00284117" w:rsidP="00396868">
            <w:pPr>
              <w:tabs>
                <w:tab w:val="left" w:pos="284"/>
                <w:tab w:val="left" w:pos="900"/>
                <w:tab w:val="left" w:pos="1440"/>
              </w:tabs>
              <w:ind w:right="-12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463F0">
              <w:rPr>
                <w:rFonts w:ascii="Angsana New" w:hAnsi="Angsana New" w:hint="cs"/>
                <w:sz w:val="30"/>
                <w:szCs w:val="30"/>
                <w:cs/>
              </w:rPr>
              <w:t>รายการ</w:t>
            </w:r>
          </w:p>
        </w:tc>
        <w:tc>
          <w:tcPr>
            <w:tcW w:w="4517" w:type="dxa"/>
          </w:tcPr>
          <w:p w14:paraId="729A6680" w14:textId="77777777" w:rsidR="00284117" w:rsidRPr="003463F0" w:rsidRDefault="00284117" w:rsidP="00396868">
            <w:pPr>
              <w:ind w:right="-7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งบการเงินรวมและ</w:t>
            </w:r>
            <w:r w:rsidRPr="003463F0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84117" w:rsidRPr="003463F0" w14:paraId="7F0828CD" w14:textId="77777777" w:rsidTr="00883E56">
        <w:trPr>
          <w:trHeight w:hRule="exact" w:val="397"/>
        </w:trPr>
        <w:tc>
          <w:tcPr>
            <w:tcW w:w="5128" w:type="dxa"/>
            <w:vMerge/>
            <w:vAlign w:val="center"/>
          </w:tcPr>
          <w:p w14:paraId="4CC1F354" w14:textId="77777777" w:rsidR="00284117" w:rsidRPr="003463F0" w:rsidRDefault="00284117" w:rsidP="00396868">
            <w:pPr>
              <w:tabs>
                <w:tab w:val="left" w:pos="284"/>
                <w:tab w:val="left" w:pos="900"/>
                <w:tab w:val="left" w:pos="1440"/>
              </w:tabs>
              <w:ind w:right="-12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517" w:type="dxa"/>
          </w:tcPr>
          <w:p w14:paraId="47A0CDE8" w14:textId="49E7D4F6" w:rsidR="00284117" w:rsidRPr="00643840" w:rsidRDefault="00284117" w:rsidP="003B0EAA">
            <w:pPr>
              <w:ind w:right="-7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43840">
              <w:rPr>
                <w:rFonts w:ascii="Angsana New" w:hAnsi="Angsana New"/>
                <w:sz w:val="30"/>
                <w:szCs w:val="30"/>
              </w:rPr>
              <w:t>3</w:t>
            </w:r>
            <w:r w:rsidR="00554DCD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  <w:r w:rsidR="000E5B29" w:rsidRPr="0064384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554DCD">
              <w:rPr>
                <w:rFonts w:ascii="Angsana New" w:hAnsi="Angsana New" w:hint="cs"/>
                <w:sz w:val="30"/>
                <w:szCs w:val="30"/>
                <w:cs/>
              </w:rPr>
              <w:t>มี</w:t>
            </w:r>
            <w:r w:rsidR="003B0EAA"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 w:rsidR="00554DCD">
              <w:rPr>
                <w:rFonts w:ascii="Angsana New" w:hAnsi="Angsana New" w:hint="cs"/>
                <w:sz w:val="30"/>
                <w:szCs w:val="30"/>
                <w:cs/>
              </w:rPr>
              <w:t>ค</w:t>
            </w:r>
            <w:r w:rsidR="00ED00D2" w:rsidRPr="00643840"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 w:rsidRPr="00643840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643840">
              <w:rPr>
                <w:rFonts w:ascii="Angsana New" w:hAnsi="Angsana New"/>
                <w:sz w:val="30"/>
                <w:szCs w:val="30"/>
              </w:rPr>
              <w:t>256</w:t>
            </w:r>
            <w:r w:rsidR="00DF5314">
              <w:rPr>
                <w:rFonts w:ascii="Angsana New" w:hAnsi="Angsana New"/>
                <w:sz w:val="30"/>
                <w:szCs w:val="30"/>
              </w:rPr>
              <w:t>8</w:t>
            </w:r>
            <w:r w:rsidRPr="00643840">
              <w:rPr>
                <w:rFonts w:ascii="Angsana New" w:hAnsi="Angsana New" w:hint="cs"/>
                <w:sz w:val="30"/>
                <w:szCs w:val="30"/>
                <w:cs/>
              </w:rPr>
              <w:t xml:space="preserve"> และ </w:t>
            </w:r>
            <w:r w:rsidRPr="00643840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643840">
              <w:rPr>
                <w:rFonts w:ascii="Angsana New" w:hAnsi="Angsana New" w:hint="cs"/>
                <w:sz w:val="30"/>
                <w:szCs w:val="30"/>
                <w:cs/>
              </w:rPr>
              <w:t xml:space="preserve">ธ.ค. </w:t>
            </w:r>
            <w:r w:rsidRPr="00643840">
              <w:rPr>
                <w:rFonts w:ascii="Angsana New" w:hAnsi="Angsana New"/>
                <w:sz w:val="30"/>
                <w:szCs w:val="30"/>
              </w:rPr>
              <w:t>25</w:t>
            </w:r>
            <w:r w:rsidR="00B82A86">
              <w:rPr>
                <w:rFonts w:ascii="Angsana New" w:hAnsi="Angsana New"/>
                <w:sz w:val="30"/>
                <w:szCs w:val="30"/>
              </w:rPr>
              <w:t>6</w:t>
            </w:r>
            <w:r w:rsidR="00DF5314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284117" w:rsidRPr="003463F0" w14:paraId="305296E0" w14:textId="77777777" w:rsidTr="00883E56">
        <w:trPr>
          <w:trHeight w:hRule="exact" w:val="397"/>
        </w:trPr>
        <w:tc>
          <w:tcPr>
            <w:tcW w:w="5128" w:type="dxa"/>
            <w:tcBorders>
              <w:top w:val="single" w:sz="4" w:space="0" w:color="auto"/>
              <w:bottom w:val="nil"/>
            </w:tcBorders>
          </w:tcPr>
          <w:p w14:paraId="77123369" w14:textId="77777777" w:rsidR="00284117" w:rsidRPr="003463F0" w:rsidRDefault="00284117" w:rsidP="00396868">
            <w:pPr>
              <w:tabs>
                <w:tab w:val="left" w:pos="284"/>
                <w:tab w:val="left" w:pos="900"/>
                <w:tab w:val="left" w:pos="1440"/>
              </w:tabs>
              <w:ind w:right="-60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463F0">
              <w:rPr>
                <w:rFonts w:hint="cs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4517" w:type="dxa"/>
            <w:tcBorders>
              <w:bottom w:val="nil"/>
            </w:tcBorders>
          </w:tcPr>
          <w:p w14:paraId="104B3590" w14:textId="130C29A3" w:rsidR="00284117" w:rsidRPr="00E636CD" w:rsidRDefault="00284117" w:rsidP="00A463C5">
            <w:pPr>
              <w:tabs>
                <w:tab w:val="left" w:pos="284"/>
                <w:tab w:val="left" w:pos="900"/>
                <w:tab w:val="left" w:pos="1440"/>
                <w:tab w:val="left" w:pos="1963"/>
              </w:tabs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636CD">
              <w:rPr>
                <w:rFonts w:ascii="Angsana New" w:hAnsi="Angsana New" w:hint="cs"/>
                <w:sz w:val="30"/>
                <w:szCs w:val="30"/>
                <w:cs/>
              </w:rPr>
              <w:t xml:space="preserve">ร้อยละ </w:t>
            </w:r>
            <w:r w:rsidR="0085792A">
              <w:rPr>
                <w:rFonts w:ascii="Angsana New" w:hAnsi="Angsana New"/>
                <w:sz w:val="30"/>
                <w:szCs w:val="30"/>
              </w:rPr>
              <w:t>2</w:t>
            </w:r>
            <w:r w:rsidR="006D1FA6" w:rsidRPr="00E636CD">
              <w:rPr>
                <w:rFonts w:ascii="Angsana New" w:hAnsi="Angsana New"/>
                <w:sz w:val="30"/>
                <w:szCs w:val="30"/>
              </w:rPr>
              <w:t>.</w:t>
            </w:r>
            <w:r w:rsidR="0085792A">
              <w:rPr>
                <w:rFonts w:ascii="Angsana New" w:hAnsi="Angsana New"/>
                <w:sz w:val="30"/>
                <w:szCs w:val="30"/>
              </w:rPr>
              <w:t>42</w:t>
            </w:r>
            <w:r w:rsidRPr="00E636CD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296DDE" w:rsidRPr="00E636CD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  <w:r w:rsidRPr="00E636CD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85792A">
              <w:rPr>
                <w:rFonts w:ascii="Angsana New" w:hAnsi="Angsana New"/>
                <w:sz w:val="30"/>
                <w:szCs w:val="30"/>
              </w:rPr>
              <w:t>4</w:t>
            </w:r>
            <w:r w:rsidR="006D1FA6" w:rsidRPr="00E636CD">
              <w:rPr>
                <w:rFonts w:ascii="Angsana New" w:hAnsi="Angsana New"/>
                <w:sz w:val="30"/>
                <w:szCs w:val="30"/>
              </w:rPr>
              <w:t>.</w:t>
            </w:r>
            <w:r w:rsidR="0085792A">
              <w:rPr>
                <w:rFonts w:ascii="Angsana New" w:hAnsi="Angsana New"/>
                <w:sz w:val="30"/>
                <w:szCs w:val="30"/>
              </w:rPr>
              <w:t>27</w:t>
            </w:r>
            <w:r w:rsidRPr="00E636CD">
              <w:rPr>
                <w:rFonts w:ascii="Angsana New" w:hAnsi="Angsana New" w:hint="cs"/>
                <w:sz w:val="30"/>
                <w:szCs w:val="30"/>
                <w:cs/>
              </w:rPr>
              <w:t xml:space="preserve"> ต่อปี</w:t>
            </w:r>
          </w:p>
        </w:tc>
      </w:tr>
      <w:tr w:rsidR="00284117" w:rsidRPr="003463F0" w14:paraId="65309DBD" w14:textId="77777777" w:rsidTr="00883E56">
        <w:trPr>
          <w:trHeight w:hRule="exact" w:val="397"/>
        </w:trPr>
        <w:tc>
          <w:tcPr>
            <w:tcW w:w="5128" w:type="dxa"/>
            <w:tcBorders>
              <w:top w:val="nil"/>
              <w:bottom w:val="nil"/>
            </w:tcBorders>
          </w:tcPr>
          <w:p w14:paraId="6B72E6BD" w14:textId="77777777" w:rsidR="00284117" w:rsidRPr="003463F0" w:rsidRDefault="00284117" w:rsidP="00396868">
            <w:pPr>
              <w:tabs>
                <w:tab w:val="left" w:pos="284"/>
                <w:tab w:val="left" w:pos="900"/>
                <w:tab w:val="left" w:pos="1440"/>
              </w:tabs>
              <w:ind w:right="-609"/>
              <w:jc w:val="both"/>
              <w:rPr>
                <w:sz w:val="30"/>
                <w:szCs w:val="30"/>
                <w:cs/>
              </w:rPr>
            </w:pPr>
            <w:r w:rsidRPr="003463F0">
              <w:rPr>
                <w:rFonts w:hint="cs"/>
                <w:sz w:val="30"/>
                <w:szCs w:val="30"/>
                <w:cs/>
              </w:rPr>
              <w:t>อัตราการขึ้นเงินเดือน (ขึ้นอยู่กับช่วงอายุ)</w:t>
            </w:r>
          </w:p>
        </w:tc>
        <w:tc>
          <w:tcPr>
            <w:tcW w:w="4517" w:type="dxa"/>
            <w:tcBorders>
              <w:top w:val="nil"/>
              <w:bottom w:val="nil"/>
            </w:tcBorders>
          </w:tcPr>
          <w:p w14:paraId="320AD8EC" w14:textId="77777777" w:rsidR="00284117" w:rsidRPr="00E636CD" w:rsidRDefault="00A463C5" w:rsidP="008C6771">
            <w:pPr>
              <w:tabs>
                <w:tab w:val="left" w:pos="284"/>
                <w:tab w:val="left" w:pos="900"/>
                <w:tab w:val="left" w:pos="1440"/>
              </w:tabs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636CD">
              <w:rPr>
                <w:rFonts w:ascii="Angsana New" w:hAnsi="Angsana New" w:hint="cs"/>
                <w:sz w:val="30"/>
                <w:szCs w:val="30"/>
                <w:cs/>
              </w:rPr>
              <w:t xml:space="preserve">ร้อยละ </w:t>
            </w:r>
            <w:r w:rsidR="006D1FA6" w:rsidRPr="00E636CD">
              <w:rPr>
                <w:rFonts w:ascii="Angsana New" w:hAnsi="Angsana New"/>
                <w:sz w:val="30"/>
                <w:szCs w:val="30"/>
              </w:rPr>
              <w:t>3</w:t>
            </w:r>
            <w:r w:rsidRPr="00E636CD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296DDE" w:rsidRPr="00E636CD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  <w:r w:rsidRPr="00E636CD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6D1FA6" w:rsidRPr="00E636CD">
              <w:rPr>
                <w:rFonts w:ascii="Angsana New" w:hAnsi="Angsana New"/>
                <w:sz w:val="30"/>
                <w:szCs w:val="30"/>
              </w:rPr>
              <w:t>6.50</w:t>
            </w:r>
            <w:r w:rsidR="00284117" w:rsidRPr="00E636CD">
              <w:rPr>
                <w:rFonts w:ascii="Angsana New" w:hAnsi="Angsana New" w:hint="cs"/>
                <w:sz w:val="30"/>
                <w:szCs w:val="30"/>
                <w:cs/>
              </w:rPr>
              <w:t xml:space="preserve"> ต่อปี </w:t>
            </w:r>
          </w:p>
        </w:tc>
      </w:tr>
      <w:tr w:rsidR="00284117" w:rsidRPr="003463F0" w14:paraId="6281F136" w14:textId="77777777" w:rsidTr="00883E56">
        <w:trPr>
          <w:trHeight w:hRule="exact" w:val="397"/>
        </w:trPr>
        <w:tc>
          <w:tcPr>
            <w:tcW w:w="5128" w:type="dxa"/>
            <w:tcBorders>
              <w:top w:val="nil"/>
              <w:bottom w:val="single" w:sz="4" w:space="0" w:color="auto"/>
            </w:tcBorders>
          </w:tcPr>
          <w:p w14:paraId="15204ADB" w14:textId="77777777" w:rsidR="00284117" w:rsidRPr="003463F0" w:rsidRDefault="00284117" w:rsidP="00396868">
            <w:pPr>
              <w:tabs>
                <w:tab w:val="left" w:pos="284"/>
                <w:tab w:val="left" w:pos="900"/>
                <w:tab w:val="left" w:pos="1440"/>
              </w:tabs>
              <w:ind w:right="-60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463F0">
              <w:rPr>
                <w:rFonts w:ascii="Angsana New" w:hAnsi="Angsana New" w:hint="cs"/>
                <w:sz w:val="30"/>
                <w:szCs w:val="30"/>
                <w:cs/>
              </w:rPr>
              <w:t>อัตราการเปลี่ยนแปลงในจำนวนพนักงาน (ขึ้นอยู่กับช่วงอายุ)</w:t>
            </w:r>
          </w:p>
        </w:tc>
        <w:tc>
          <w:tcPr>
            <w:tcW w:w="4517" w:type="dxa"/>
            <w:tcBorders>
              <w:top w:val="nil"/>
              <w:bottom w:val="single" w:sz="4" w:space="0" w:color="auto"/>
            </w:tcBorders>
          </w:tcPr>
          <w:p w14:paraId="12E47C51" w14:textId="77777777" w:rsidR="00284117" w:rsidRPr="00E636CD" w:rsidRDefault="00A463C5" w:rsidP="008C6771">
            <w:pPr>
              <w:tabs>
                <w:tab w:val="left" w:pos="284"/>
                <w:tab w:val="left" w:pos="900"/>
                <w:tab w:val="left" w:pos="1389"/>
                <w:tab w:val="left" w:pos="2019"/>
              </w:tabs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636CD">
              <w:rPr>
                <w:rFonts w:ascii="Angsana New" w:hAnsi="Angsana New" w:hint="cs"/>
                <w:sz w:val="30"/>
                <w:szCs w:val="30"/>
                <w:cs/>
              </w:rPr>
              <w:t xml:space="preserve">ร้อยละ </w:t>
            </w:r>
            <w:r w:rsidR="006D1FA6" w:rsidRPr="00E636CD">
              <w:rPr>
                <w:rFonts w:ascii="Angsana New" w:hAnsi="Angsana New"/>
                <w:sz w:val="30"/>
                <w:szCs w:val="30"/>
              </w:rPr>
              <w:t>0</w:t>
            </w:r>
            <w:r w:rsidRPr="00E636CD">
              <w:rPr>
                <w:rFonts w:ascii="Angsana New" w:hAnsi="Angsana New" w:hint="cs"/>
                <w:sz w:val="30"/>
                <w:szCs w:val="30"/>
                <w:cs/>
              </w:rPr>
              <w:t xml:space="preserve"> - </w:t>
            </w:r>
            <w:r w:rsidR="006D1FA6" w:rsidRPr="00E636CD">
              <w:rPr>
                <w:rFonts w:ascii="Angsana New" w:hAnsi="Angsana New"/>
                <w:sz w:val="30"/>
                <w:szCs w:val="30"/>
              </w:rPr>
              <w:t>15</w:t>
            </w:r>
            <w:r w:rsidR="00284117" w:rsidRPr="00E636CD">
              <w:rPr>
                <w:rFonts w:ascii="Angsana New" w:hAnsi="Angsana New" w:hint="cs"/>
                <w:sz w:val="30"/>
                <w:szCs w:val="30"/>
                <w:cs/>
              </w:rPr>
              <w:t xml:space="preserve"> ต่อปี</w:t>
            </w:r>
          </w:p>
        </w:tc>
      </w:tr>
    </w:tbl>
    <w:p w14:paraId="0B72260D" w14:textId="77777777" w:rsidR="004221F7" w:rsidRDefault="004221F7" w:rsidP="00961A77">
      <w:pPr>
        <w:ind w:right="-152"/>
        <w:jc w:val="thaiDistribute"/>
        <w:rPr>
          <w:rFonts w:ascii="Angsana New" w:hAnsi="Angsana New"/>
          <w:spacing w:val="4"/>
        </w:rPr>
      </w:pPr>
    </w:p>
    <w:p w14:paraId="66D96C92" w14:textId="77777777" w:rsidR="00B65E4C" w:rsidRDefault="00B65E4C" w:rsidP="00961A77">
      <w:pPr>
        <w:ind w:right="-152"/>
        <w:jc w:val="thaiDistribute"/>
        <w:rPr>
          <w:rFonts w:ascii="Angsana New" w:hAnsi="Angsana New"/>
          <w:spacing w:val="4"/>
        </w:rPr>
      </w:pPr>
    </w:p>
    <w:p w14:paraId="523341CF" w14:textId="77777777" w:rsidR="00B65E4C" w:rsidRPr="002B41DD" w:rsidRDefault="00B65E4C" w:rsidP="00961A77">
      <w:pPr>
        <w:ind w:right="-152"/>
        <w:jc w:val="thaiDistribute"/>
        <w:rPr>
          <w:rFonts w:ascii="Angsana New" w:hAnsi="Angsana New"/>
          <w:spacing w:val="4"/>
          <w:cs/>
        </w:rPr>
      </w:pPr>
    </w:p>
    <w:p w14:paraId="0A4FF8D8" w14:textId="77777777" w:rsidR="004F53FA" w:rsidRDefault="004F53FA" w:rsidP="003E0098">
      <w:pPr>
        <w:numPr>
          <w:ilvl w:val="0"/>
          <w:numId w:val="1"/>
        </w:numPr>
        <w:spacing w:after="240"/>
        <w:ind w:left="630" w:right="-871" w:hanging="346"/>
        <w:rPr>
          <w:rFonts w:ascii="Angsana New" w:hAnsi="Angsana New"/>
          <w:b/>
          <w:bCs/>
        </w:rPr>
      </w:pPr>
      <w:r w:rsidRPr="00043560">
        <w:rPr>
          <w:rFonts w:ascii="Angsana New" w:hAnsi="Angsana New"/>
          <w:b/>
          <w:bCs/>
          <w:cs/>
        </w:rPr>
        <w:lastRenderedPageBreak/>
        <w:t>เงินปันผลจ่ายและค่าตอบแทนกรรมการ</w:t>
      </w:r>
      <w:r w:rsidR="00265FB9" w:rsidRPr="00043560">
        <w:rPr>
          <w:rFonts w:ascii="Angsana New" w:hAnsi="Angsana New"/>
          <w:b/>
          <w:bCs/>
        </w:rPr>
        <w:tab/>
      </w:r>
    </w:p>
    <w:p w14:paraId="114DCE3D" w14:textId="46DAB202" w:rsidR="0016728B" w:rsidRPr="0016728B" w:rsidRDefault="0016728B" w:rsidP="002B41DD">
      <w:pPr>
        <w:pStyle w:val="ListParagraph"/>
        <w:ind w:left="680" w:right="17" w:firstLine="556"/>
        <w:jc w:val="thaiDistribute"/>
        <w:rPr>
          <w:rFonts w:cs="AngsanaUPC"/>
          <w:spacing w:val="-2"/>
          <w:szCs w:val="32"/>
        </w:rPr>
      </w:pPr>
      <w:r w:rsidRPr="0016728B">
        <w:rPr>
          <w:rFonts w:cs="AngsanaUPC"/>
          <w:spacing w:val="-2"/>
          <w:szCs w:val="32"/>
          <w:cs/>
        </w:rPr>
        <w:t xml:space="preserve">เมื่อวันที่ </w:t>
      </w:r>
      <w:r w:rsidRPr="0016728B">
        <w:rPr>
          <w:rFonts w:cs="AngsanaUPC"/>
          <w:spacing w:val="-2"/>
          <w:szCs w:val="32"/>
        </w:rPr>
        <w:t>26</w:t>
      </w:r>
      <w:r w:rsidRPr="0016728B">
        <w:rPr>
          <w:rFonts w:cs="AngsanaUPC"/>
          <w:spacing w:val="-2"/>
          <w:szCs w:val="32"/>
          <w:cs/>
        </w:rPr>
        <w:t xml:space="preserve"> เมษายน </w:t>
      </w:r>
      <w:r w:rsidRPr="0016728B">
        <w:rPr>
          <w:rFonts w:cs="AngsanaUPC"/>
          <w:spacing w:val="-2"/>
          <w:szCs w:val="32"/>
        </w:rPr>
        <w:t>2567</w:t>
      </w:r>
      <w:r w:rsidRPr="0016728B">
        <w:rPr>
          <w:rFonts w:cs="AngsanaUPC"/>
          <w:spacing w:val="-2"/>
          <w:szCs w:val="32"/>
          <w:cs/>
        </w:rPr>
        <w:t xml:space="preserve"> ที่ประชุมสามัญผู้ถือหุ้นของบริษัทประจำปี </w:t>
      </w:r>
      <w:r w:rsidRPr="0016728B">
        <w:rPr>
          <w:rFonts w:cs="AngsanaUPC"/>
          <w:spacing w:val="-2"/>
          <w:szCs w:val="32"/>
        </w:rPr>
        <w:t>2567</w:t>
      </w:r>
      <w:r w:rsidRPr="0016728B">
        <w:rPr>
          <w:rFonts w:cs="AngsanaUPC"/>
          <w:spacing w:val="-2"/>
          <w:szCs w:val="32"/>
          <w:cs/>
        </w:rPr>
        <w:t xml:space="preserve"> ได้มีมติให้จ่ายเงินปันผลแก่ผู้ถือหุ้นจำนวน </w:t>
      </w:r>
      <w:r w:rsidRPr="0016728B">
        <w:rPr>
          <w:rFonts w:cs="AngsanaUPC"/>
          <w:spacing w:val="-2"/>
          <w:szCs w:val="32"/>
        </w:rPr>
        <w:t>2,000</w:t>
      </w:r>
      <w:r w:rsidRPr="0016728B">
        <w:rPr>
          <w:rFonts w:cs="AngsanaUPC"/>
          <w:spacing w:val="-2"/>
          <w:szCs w:val="32"/>
          <w:cs/>
        </w:rPr>
        <w:t xml:space="preserve"> ล้านหุ้น ในอัตราหุ้นละ </w:t>
      </w:r>
      <w:r w:rsidRPr="0016728B">
        <w:rPr>
          <w:rFonts w:cs="AngsanaUPC"/>
          <w:spacing w:val="-2"/>
          <w:szCs w:val="32"/>
        </w:rPr>
        <w:t>0.06</w:t>
      </w:r>
      <w:r w:rsidRPr="0016728B">
        <w:rPr>
          <w:rFonts w:cs="AngsanaUPC"/>
          <w:spacing w:val="-2"/>
          <w:szCs w:val="32"/>
          <w:cs/>
        </w:rPr>
        <w:t xml:space="preserve"> บาท เป็นจำนวนเงิน </w:t>
      </w:r>
      <w:r w:rsidRPr="0016728B">
        <w:rPr>
          <w:rFonts w:cs="AngsanaUPC"/>
          <w:spacing w:val="-2"/>
          <w:szCs w:val="32"/>
        </w:rPr>
        <w:t>120</w:t>
      </w:r>
      <w:r w:rsidRPr="0016728B">
        <w:rPr>
          <w:rFonts w:cs="AngsanaUPC"/>
          <w:spacing w:val="-2"/>
          <w:szCs w:val="32"/>
          <w:cs/>
        </w:rPr>
        <w:t xml:space="preserve"> ล้านบาท </w:t>
      </w:r>
      <w:r w:rsidRPr="0016728B">
        <w:rPr>
          <w:rFonts w:cs="AngsanaUPC" w:hint="cs"/>
          <w:spacing w:val="-2"/>
          <w:szCs w:val="32"/>
          <w:cs/>
        </w:rPr>
        <w:t>โดยบริษัทได้จ่าย</w:t>
      </w:r>
      <w:r w:rsidRPr="0016728B">
        <w:rPr>
          <w:rFonts w:cs="AngsanaUPC"/>
          <w:spacing w:val="-2"/>
          <w:szCs w:val="32"/>
          <w:cs/>
        </w:rPr>
        <w:t>เงินปันผล</w:t>
      </w:r>
      <w:r w:rsidRPr="0016728B">
        <w:rPr>
          <w:rFonts w:cs="AngsanaUPC" w:hint="cs"/>
          <w:spacing w:val="-2"/>
          <w:szCs w:val="32"/>
          <w:cs/>
        </w:rPr>
        <w:t>แล้ว</w:t>
      </w:r>
      <w:r w:rsidRPr="0016728B">
        <w:rPr>
          <w:rFonts w:cs="AngsanaUPC"/>
          <w:spacing w:val="-2"/>
          <w:szCs w:val="32"/>
          <w:cs/>
        </w:rPr>
        <w:t xml:space="preserve">                  </w:t>
      </w:r>
      <w:r w:rsidRPr="0016728B">
        <w:rPr>
          <w:rFonts w:cs="AngsanaUPC" w:hint="cs"/>
          <w:spacing w:val="-2"/>
          <w:szCs w:val="32"/>
          <w:cs/>
        </w:rPr>
        <w:t xml:space="preserve"> ในเดือน</w:t>
      </w:r>
      <w:r w:rsidRPr="0016728B">
        <w:rPr>
          <w:rFonts w:cs="AngsanaUPC"/>
          <w:spacing w:val="-2"/>
          <w:szCs w:val="32"/>
          <w:cs/>
        </w:rPr>
        <w:t xml:space="preserve">พฤษภาคม </w:t>
      </w:r>
      <w:r w:rsidRPr="0016728B">
        <w:rPr>
          <w:rFonts w:cs="AngsanaUPC"/>
          <w:spacing w:val="-2"/>
          <w:szCs w:val="32"/>
        </w:rPr>
        <w:t>2567</w:t>
      </w:r>
      <w:r w:rsidRPr="0016728B">
        <w:rPr>
          <w:rFonts w:cs="AngsanaUPC"/>
          <w:spacing w:val="-2"/>
          <w:szCs w:val="32"/>
          <w:cs/>
        </w:rPr>
        <w:t xml:space="preserve"> </w:t>
      </w:r>
      <w:r w:rsidRPr="0016728B">
        <w:rPr>
          <w:rFonts w:cs="AngsanaUPC" w:hint="cs"/>
          <w:spacing w:val="-2"/>
          <w:szCs w:val="32"/>
          <w:cs/>
        </w:rPr>
        <w:t>และ</w:t>
      </w:r>
      <w:r w:rsidRPr="0016728B">
        <w:rPr>
          <w:rFonts w:cs="AngsanaUPC"/>
          <w:spacing w:val="-2"/>
          <w:szCs w:val="32"/>
          <w:cs/>
        </w:rPr>
        <w:t xml:space="preserve">มีการอนุมัติการจ่ายค่าตอบแทนกรรมการประจำปี </w:t>
      </w:r>
      <w:r w:rsidRPr="0016728B">
        <w:rPr>
          <w:rFonts w:cs="AngsanaUPC"/>
          <w:spacing w:val="-2"/>
          <w:szCs w:val="32"/>
        </w:rPr>
        <w:t>2567</w:t>
      </w:r>
      <w:r w:rsidRPr="0016728B">
        <w:rPr>
          <w:rFonts w:cs="AngsanaUPC"/>
          <w:spacing w:val="-2"/>
          <w:szCs w:val="32"/>
          <w:cs/>
        </w:rPr>
        <w:t xml:space="preserve"> เป็นเงินบำเหน็จกรรมการจำนวนเงิน </w:t>
      </w:r>
      <w:r w:rsidRPr="0016728B">
        <w:rPr>
          <w:rFonts w:cs="AngsanaUPC"/>
          <w:spacing w:val="-2"/>
          <w:szCs w:val="32"/>
        </w:rPr>
        <w:t>18</w:t>
      </w:r>
      <w:r w:rsidRPr="0016728B">
        <w:rPr>
          <w:rFonts w:cs="AngsanaUPC"/>
          <w:spacing w:val="-2"/>
          <w:szCs w:val="32"/>
          <w:cs/>
        </w:rPr>
        <w:t xml:space="preserve"> ล้านบาท และเบี้ยประชุมกรรมการในอัตราที่กำหนดไว้</w:t>
      </w:r>
    </w:p>
    <w:p w14:paraId="466AE402" w14:textId="77777777" w:rsidR="002B41DD" w:rsidRPr="002B41DD" w:rsidRDefault="002B41DD" w:rsidP="002B41DD">
      <w:pPr>
        <w:pStyle w:val="ListParagraph"/>
        <w:ind w:left="680" w:right="17" w:firstLine="556"/>
        <w:jc w:val="thaiDistribute"/>
        <w:rPr>
          <w:spacing w:val="-6"/>
          <w:szCs w:val="32"/>
        </w:rPr>
      </w:pPr>
    </w:p>
    <w:p w14:paraId="40D9E6D4" w14:textId="77777777" w:rsidR="00575C04" w:rsidRDefault="0007672F" w:rsidP="008636E4">
      <w:pPr>
        <w:numPr>
          <w:ilvl w:val="0"/>
          <w:numId w:val="1"/>
        </w:numPr>
        <w:spacing w:line="204" w:lineRule="auto"/>
        <w:ind w:left="630" w:right="-871" w:hanging="346"/>
        <w:rPr>
          <w:rFonts w:ascii="Angsana New" w:hAnsi="Angsana New"/>
          <w:b/>
          <w:bCs/>
        </w:rPr>
      </w:pPr>
      <w:r>
        <w:rPr>
          <w:rFonts w:ascii="Angsana New" w:hAnsi="Angsana New" w:hint="cs"/>
          <w:b/>
          <w:bCs/>
          <w:cs/>
        </w:rPr>
        <w:t>ต้นทุนทางการเงิน</w:t>
      </w:r>
    </w:p>
    <w:p w14:paraId="02793B9F" w14:textId="77777777" w:rsidR="0007672F" w:rsidRPr="003116E8" w:rsidRDefault="00DD33D8" w:rsidP="00FA4E24">
      <w:pPr>
        <w:tabs>
          <w:tab w:val="left" w:pos="1440"/>
          <w:tab w:val="decimal" w:pos="5130"/>
          <w:tab w:val="decimal" w:pos="6120"/>
          <w:tab w:val="decimal" w:pos="7380"/>
          <w:tab w:val="decimal" w:pos="8640"/>
        </w:tabs>
        <w:spacing w:line="204" w:lineRule="auto"/>
        <w:ind w:right="16"/>
        <w:jc w:val="right"/>
      </w:pPr>
      <w:r w:rsidRPr="003116E8">
        <w:rPr>
          <w:rFonts w:hint="cs"/>
          <w:cs/>
        </w:rPr>
        <w:t xml:space="preserve"> </w:t>
      </w:r>
      <w:r w:rsidR="00A13C92" w:rsidRPr="003116E8">
        <w:rPr>
          <w:cs/>
        </w:rPr>
        <w:t xml:space="preserve">หน่วย </w:t>
      </w:r>
      <w:r w:rsidR="00A13C92" w:rsidRPr="003116E8">
        <w:t xml:space="preserve">: </w:t>
      </w:r>
      <w:r w:rsidR="00A13C92" w:rsidRPr="003116E8">
        <w:rPr>
          <w:cs/>
        </w:rPr>
        <w:t>พันบาท</w:t>
      </w:r>
    </w:p>
    <w:tbl>
      <w:tblPr>
        <w:tblW w:w="9645" w:type="dxa"/>
        <w:tblInd w:w="6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54"/>
        <w:gridCol w:w="1318"/>
        <w:gridCol w:w="1320"/>
        <w:gridCol w:w="1279"/>
        <w:gridCol w:w="1274"/>
      </w:tblGrid>
      <w:tr w:rsidR="00953ACD" w:rsidRPr="003116E8" w14:paraId="1FBE32A5" w14:textId="77777777" w:rsidTr="00D31320">
        <w:trPr>
          <w:trHeight w:hRule="exact" w:val="454"/>
        </w:trPr>
        <w:tc>
          <w:tcPr>
            <w:tcW w:w="4454" w:type="dxa"/>
            <w:tcBorders>
              <w:bottom w:val="nil"/>
            </w:tcBorders>
            <w:vAlign w:val="center"/>
          </w:tcPr>
          <w:p w14:paraId="57AAF049" w14:textId="0D48517A" w:rsidR="00953ACD" w:rsidRPr="003116E8" w:rsidRDefault="001C2C36" w:rsidP="00D31320">
            <w:pPr>
              <w:spacing w:line="204" w:lineRule="auto"/>
              <w:ind w:right="-108"/>
              <w:jc w:val="center"/>
              <w:rPr>
                <w:cs/>
              </w:rPr>
            </w:pPr>
            <w:r>
              <w:rPr>
                <w:rFonts w:hint="cs"/>
                <w:cs/>
              </w:rPr>
              <w:t>รายการ</w:t>
            </w:r>
          </w:p>
        </w:tc>
        <w:tc>
          <w:tcPr>
            <w:tcW w:w="2638" w:type="dxa"/>
            <w:gridSpan w:val="2"/>
            <w:vAlign w:val="center"/>
          </w:tcPr>
          <w:p w14:paraId="53D102E6" w14:textId="77777777" w:rsidR="00953ACD" w:rsidRPr="003116E8" w:rsidRDefault="00953ACD" w:rsidP="009B4BCE">
            <w:pPr>
              <w:spacing w:line="204" w:lineRule="auto"/>
              <w:ind w:left="-94" w:right="-109"/>
              <w:jc w:val="center"/>
            </w:pPr>
            <w:r w:rsidRPr="003116E8">
              <w:rPr>
                <w:cs/>
              </w:rPr>
              <w:t>งบการเงินรวม</w:t>
            </w:r>
          </w:p>
        </w:tc>
        <w:tc>
          <w:tcPr>
            <w:tcW w:w="2553" w:type="dxa"/>
            <w:gridSpan w:val="2"/>
            <w:vAlign w:val="center"/>
          </w:tcPr>
          <w:p w14:paraId="14691E5B" w14:textId="77777777" w:rsidR="00953ACD" w:rsidRPr="003116E8" w:rsidRDefault="00953ACD" w:rsidP="009B4BCE">
            <w:pPr>
              <w:tabs>
                <w:tab w:val="left" w:pos="392"/>
                <w:tab w:val="left" w:pos="900"/>
                <w:tab w:val="left" w:pos="1440"/>
              </w:tabs>
              <w:spacing w:line="204" w:lineRule="auto"/>
              <w:ind w:left="-134" w:right="-111"/>
              <w:jc w:val="center"/>
            </w:pPr>
            <w:r w:rsidRPr="003116E8">
              <w:rPr>
                <w:cs/>
              </w:rPr>
              <w:t>งบการเงินเฉพาะกิจการ</w:t>
            </w:r>
          </w:p>
        </w:tc>
      </w:tr>
      <w:tr w:rsidR="00552785" w:rsidRPr="003116E8" w14:paraId="7F102D3C" w14:textId="77777777" w:rsidTr="00D31320">
        <w:trPr>
          <w:trHeight w:hRule="exact" w:val="454"/>
        </w:trPr>
        <w:tc>
          <w:tcPr>
            <w:tcW w:w="4454" w:type="dxa"/>
            <w:tcBorders>
              <w:top w:val="nil"/>
              <w:bottom w:val="single" w:sz="4" w:space="0" w:color="auto"/>
            </w:tcBorders>
            <w:vAlign w:val="center"/>
          </w:tcPr>
          <w:p w14:paraId="5EA9B683" w14:textId="6A002AAD" w:rsidR="00552785" w:rsidRPr="003116E8" w:rsidRDefault="00552785" w:rsidP="00D31320">
            <w:pPr>
              <w:tabs>
                <w:tab w:val="left" w:pos="392"/>
                <w:tab w:val="left" w:pos="900"/>
                <w:tab w:val="left" w:pos="1440"/>
              </w:tabs>
              <w:ind w:right="-338"/>
              <w:jc w:val="center"/>
              <w:rPr>
                <w:cs/>
              </w:rPr>
            </w:pPr>
            <w:r w:rsidRPr="003116E8">
              <w:rPr>
                <w:cs/>
              </w:rPr>
              <w:t>สำหรับ</w:t>
            </w:r>
            <w:r>
              <w:rPr>
                <w:rFonts w:hint="cs"/>
                <w:cs/>
              </w:rPr>
              <w:t xml:space="preserve">งวด </w:t>
            </w:r>
            <w:r>
              <w:t>3</w:t>
            </w:r>
            <w:r w:rsidRPr="00ED21F5">
              <w:rPr>
                <w:cs/>
              </w:rPr>
              <w:t xml:space="preserve"> เดือน</w:t>
            </w:r>
            <w:r>
              <w:rPr>
                <w:rFonts w:hint="cs"/>
                <w:cs/>
              </w:rPr>
              <w:t xml:space="preserve"> </w:t>
            </w:r>
            <w:r w:rsidRPr="003116E8">
              <w:rPr>
                <w:cs/>
              </w:rPr>
              <w:t xml:space="preserve">สิ้นสุดวันที่ </w:t>
            </w:r>
            <w:r>
              <w:t>31</w:t>
            </w:r>
            <w:r w:rsidRPr="003116E8">
              <w:t xml:space="preserve"> </w:t>
            </w:r>
            <w:r>
              <w:rPr>
                <w:rFonts w:hint="cs"/>
                <w:cs/>
              </w:rPr>
              <w:t>มีนาคม</w:t>
            </w:r>
          </w:p>
        </w:tc>
        <w:tc>
          <w:tcPr>
            <w:tcW w:w="1318" w:type="dxa"/>
            <w:tcBorders>
              <w:bottom w:val="single" w:sz="4" w:space="0" w:color="auto"/>
            </w:tcBorders>
          </w:tcPr>
          <w:p w14:paraId="2FCB9FE0" w14:textId="3C08CA08" w:rsidR="00552785" w:rsidRPr="003116E8" w:rsidRDefault="00552785" w:rsidP="00552785">
            <w:pPr>
              <w:ind w:left="-108" w:right="-95"/>
              <w:jc w:val="center"/>
            </w:pPr>
            <w:r w:rsidRPr="003116E8">
              <w:rPr>
                <w:cs/>
              </w:rPr>
              <w:t>25</w:t>
            </w:r>
            <w:r w:rsidRPr="003116E8">
              <w:rPr>
                <w:rFonts w:hint="cs"/>
                <w:cs/>
              </w:rPr>
              <w:t>6</w:t>
            </w:r>
            <w:r w:rsidR="00720185">
              <w:t>8</w:t>
            </w:r>
          </w:p>
        </w:tc>
        <w:tc>
          <w:tcPr>
            <w:tcW w:w="1320" w:type="dxa"/>
            <w:tcBorders>
              <w:bottom w:val="single" w:sz="4" w:space="0" w:color="auto"/>
            </w:tcBorders>
          </w:tcPr>
          <w:p w14:paraId="31C11783" w14:textId="5A45705E" w:rsidR="00552785" w:rsidRPr="003116E8" w:rsidRDefault="00552785" w:rsidP="00552785">
            <w:pPr>
              <w:ind w:left="-108" w:right="-95"/>
              <w:jc w:val="center"/>
            </w:pPr>
            <w:r w:rsidRPr="003116E8">
              <w:rPr>
                <w:cs/>
              </w:rPr>
              <w:t>25</w:t>
            </w:r>
            <w:r w:rsidRPr="003116E8">
              <w:t>6</w:t>
            </w:r>
            <w:r w:rsidR="00720185">
              <w:t>7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57AFCCD6" w14:textId="2BD20EBC" w:rsidR="00552785" w:rsidRPr="003116E8" w:rsidRDefault="00552785" w:rsidP="00552785">
            <w:pPr>
              <w:ind w:left="-108" w:right="-117"/>
              <w:jc w:val="center"/>
              <w:rPr>
                <w:highlight w:val="yellow"/>
              </w:rPr>
            </w:pPr>
            <w:r w:rsidRPr="003116E8">
              <w:rPr>
                <w:cs/>
              </w:rPr>
              <w:t>25</w:t>
            </w:r>
            <w:r w:rsidRPr="003116E8">
              <w:rPr>
                <w:rFonts w:hint="cs"/>
                <w:cs/>
              </w:rPr>
              <w:t>6</w:t>
            </w:r>
            <w:r w:rsidR="00720185">
              <w:t>8</w:t>
            </w:r>
          </w:p>
        </w:tc>
        <w:tc>
          <w:tcPr>
            <w:tcW w:w="1274" w:type="dxa"/>
            <w:tcBorders>
              <w:bottom w:val="single" w:sz="4" w:space="0" w:color="auto"/>
            </w:tcBorders>
          </w:tcPr>
          <w:p w14:paraId="0E521C31" w14:textId="79C4EE90" w:rsidR="00552785" w:rsidRPr="003116E8" w:rsidRDefault="00552785" w:rsidP="00552785">
            <w:pPr>
              <w:ind w:left="-108" w:right="-117"/>
              <w:jc w:val="center"/>
            </w:pPr>
            <w:r w:rsidRPr="003116E8">
              <w:rPr>
                <w:cs/>
              </w:rPr>
              <w:t>2</w:t>
            </w:r>
            <w:r w:rsidRPr="003116E8">
              <w:t>56</w:t>
            </w:r>
            <w:r w:rsidR="00720185">
              <w:t>7</w:t>
            </w:r>
          </w:p>
        </w:tc>
      </w:tr>
      <w:tr w:rsidR="00552785" w:rsidRPr="003116E8" w14:paraId="1C0A8D29" w14:textId="77777777" w:rsidTr="00883E56">
        <w:trPr>
          <w:trHeight w:hRule="exact" w:val="454"/>
        </w:trPr>
        <w:tc>
          <w:tcPr>
            <w:tcW w:w="4454" w:type="dxa"/>
            <w:tcBorders>
              <w:top w:val="nil"/>
              <w:bottom w:val="nil"/>
            </w:tcBorders>
          </w:tcPr>
          <w:p w14:paraId="0637BBF2" w14:textId="77777777" w:rsidR="00552785" w:rsidRPr="003116E8" w:rsidRDefault="00552785" w:rsidP="00552785">
            <w:pPr>
              <w:tabs>
                <w:tab w:val="left" w:pos="392"/>
                <w:tab w:val="left" w:pos="900"/>
                <w:tab w:val="left" w:pos="1440"/>
              </w:tabs>
              <w:ind w:right="-338"/>
              <w:jc w:val="both"/>
              <w:rPr>
                <w:cs/>
              </w:rPr>
            </w:pPr>
            <w:r w:rsidRPr="003116E8">
              <w:rPr>
                <w:cs/>
              </w:rPr>
              <w:t>ดอกเบี้ยจ่าย</w:t>
            </w:r>
            <w:r w:rsidRPr="003116E8">
              <w:rPr>
                <w:rFonts w:hint="cs"/>
                <w:cs/>
              </w:rPr>
              <w:t>จากหนี้สินตามสัญญาเช่า</w:t>
            </w:r>
          </w:p>
        </w:tc>
        <w:tc>
          <w:tcPr>
            <w:tcW w:w="1318" w:type="dxa"/>
            <w:tcBorders>
              <w:top w:val="nil"/>
              <w:bottom w:val="nil"/>
            </w:tcBorders>
          </w:tcPr>
          <w:p w14:paraId="2331D5E8" w14:textId="72EC64AE" w:rsidR="00552785" w:rsidRPr="00D4729F" w:rsidRDefault="00257F62" w:rsidP="00552785">
            <w:pPr>
              <w:ind w:right="60"/>
              <w:jc w:val="right"/>
            </w:pPr>
            <w:r>
              <w:t>2,913</w:t>
            </w:r>
          </w:p>
        </w:tc>
        <w:tc>
          <w:tcPr>
            <w:tcW w:w="1320" w:type="dxa"/>
            <w:tcBorders>
              <w:top w:val="nil"/>
              <w:bottom w:val="nil"/>
            </w:tcBorders>
          </w:tcPr>
          <w:p w14:paraId="49E7F874" w14:textId="600CC840" w:rsidR="00552785" w:rsidRPr="00FD3D56" w:rsidRDefault="00720185" w:rsidP="00552785">
            <w:pPr>
              <w:ind w:right="60"/>
              <w:jc w:val="right"/>
            </w:pPr>
            <w:r>
              <w:rPr>
                <w:color w:val="000000" w:themeColor="text1"/>
              </w:rPr>
              <w:t>3</w:t>
            </w:r>
            <w:r w:rsidR="00552785">
              <w:rPr>
                <w:color w:val="000000" w:themeColor="text1"/>
              </w:rPr>
              <w:t>,</w:t>
            </w:r>
            <w:r>
              <w:rPr>
                <w:color w:val="000000" w:themeColor="text1"/>
              </w:rPr>
              <w:t>741</w:t>
            </w:r>
          </w:p>
        </w:tc>
        <w:tc>
          <w:tcPr>
            <w:tcW w:w="1279" w:type="dxa"/>
            <w:tcBorders>
              <w:top w:val="nil"/>
              <w:bottom w:val="nil"/>
            </w:tcBorders>
          </w:tcPr>
          <w:p w14:paraId="63334571" w14:textId="357B654E" w:rsidR="00552785" w:rsidRPr="005D4503" w:rsidRDefault="006C0D58" w:rsidP="00552785">
            <w:pPr>
              <w:ind w:right="60"/>
              <w:jc w:val="right"/>
            </w:pPr>
            <w:r>
              <w:t>1,137</w:t>
            </w:r>
          </w:p>
        </w:tc>
        <w:tc>
          <w:tcPr>
            <w:tcW w:w="1274" w:type="dxa"/>
            <w:tcBorders>
              <w:top w:val="nil"/>
              <w:bottom w:val="nil"/>
            </w:tcBorders>
          </w:tcPr>
          <w:p w14:paraId="40FBEEF2" w14:textId="29B4D3C3" w:rsidR="00552785" w:rsidRPr="00FD3D56" w:rsidRDefault="00720185" w:rsidP="00552785">
            <w:pPr>
              <w:ind w:right="60"/>
              <w:jc w:val="right"/>
              <w:rPr>
                <w:cs/>
              </w:rPr>
            </w:pPr>
            <w:r>
              <w:rPr>
                <w:color w:val="000000" w:themeColor="text1"/>
              </w:rPr>
              <w:t>1</w:t>
            </w:r>
            <w:r w:rsidR="00552785">
              <w:rPr>
                <w:color w:val="000000" w:themeColor="text1"/>
              </w:rPr>
              <w:t>,</w:t>
            </w:r>
            <w:r>
              <w:rPr>
                <w:color w:val="000000" w:themeColor="text1"/>
              </w:rPr>
              <w:t>462</w:t>
            </w:r>
          </w:p>
        </w:tc>
      </w:tr>
      <w:tr w:rsidR="00552785" w:rsidRPr="003116E8" w14:paraId="410B38A7" w14:textId="77777777" w:rsidTr="00883E56">
        <w:trPr>
          <w:trHeight w:hRule="exact" w:val="454"/>
        </w:trPr>
        <w:tc>
          <w:tcPr>
            <w:tcW w:w="4454" w:type="dxa"/>
            <w:tcBorders>
              <w:top w:val="nil"/>
              <w:bottom w:val="nil"/>
            </w:tcBorders>
          </w:tcPr>
          <w:p w14:paraId="5BD6302A" w14:textId="77777777" w:rsidR="00552785" w:rsidRPr="003116E8" w:rsidRDefault="00552785" w:rsidP="00552785">
            <w:pPr>
              <w:tabs>
                <w:tab w:val="left" w:pos="392"/>
                <w:tab w:val="left" w:pos="900"/>
                <w:tab w:val="left" w:pos="1440"/>
              </w:tabs>
              <w:ind w:right="-338"/>
              <w:jc w:val="both"/>
              <w:rPr>
                <w:cs/>
              </w:rPr>
            </w:pPr>
            <w:r w:rsidRPr="003116E8">
              <w:rPr>
                <w:rFonts w:hint="cs"/>
                <w:cs/>
              </w:rPr>
              <w:t>ดอกเบี้ยจ่ายหุ้นกู้</w:t>
            </w:r>
          </w:p>
        </w:tc>
        <w:tc>
          <w:tcPr>
            <w:tcW w:w="1318" w:type="dxa"/>
            <w:tcBorders>
              <w:top w:val="nil"/>
              <w:bottom w:val="nil"/>
            </w:tcBorders>
          </w:tcPr>
          <w:p w14:paraId="4302A608" w14:textId="42E58DC5" w:rsidR="00552785" w:rsidRPr="00D4729F" w:rsidRDefault="00257F62" w:rsidP="00552785">
            <w:pPr>
              <w:ind w:right="60"/>
              <w:jc w:val="right"/>
            </w:pPr>
            <w:r>
              <w:t>22,387</w:t>
            </w:r>
          </w:p>
        </w:tc>
        <w:tc>
          <w:tcPr>
            <w:tcW w:w="1320" w:type="dxa"/>
            <w:tcBorders>
              <w:top w:val="nil"/>
              <w:bottom w:val="nil"/>
            </w:tcBorders>
          </w:tcPr>
          <w:p w14:paraId="57A85486" w14:textId="044950C8" w:rsidR="00552785" w:rsidRPr="00FD3D56" w:rsidRDefault="00720185" w:rsidP="00552785">
            <w:pPr>
              <w:ind w:right="60"/>
              <w:jc w:val="right"/>
            </w:pPr>
            <w:r>
              <w:rPr>
                <w:color w:val="000000" w:themeColor="text1"/>
              </w:rPr>
              <w:t>22</w:t>
            </w:r>
            <w:r w:rsidR="00552785" w:rsidRPr="006650AA">
              <w:rPr>
                <w:color w:val="000000" w:themeColor="text1"/>
              </w:rPr>
              <w:t>,</w:t>
            </w:r>
            <w:r>
              <w:rPr>
                <w:color w:val="000000" w:themeColor="text1"/>
              </w:rPr>
              <w:t>636</w:t>
            </w:r>
          </w:p>
        </w:tc>
        <w:tc>
          <w:tcPr>
            <w:tcW w:w="1279" w:type="dxa"/>
            <w:tcBorders>
              <w:top w:val="nil"/>
              <w:bottom w:val="nil"/>
            </w:tcBorders>
          </w:tcPr>
          <w:p w14:paraId="6FBF8DCA" w14:textId="2A3DCF56" w:rsidR="00552785" w:rsidRPr="005D4503" w:rsidRDefault="006C0D58" w:rsidP="00552785">
            <w:pPr>
              <w:ind w:right="60"/>
              <w:jc w:val="right"/>
            </w:pPr>
            <w:r>
              <w:t>22,387</w:t>
            </w:r>
          </w:p>
        </w:tc>
        <w:tc>
          <w:tcPr>
            <w:tcW w:w="1274" w:type="dxa"/>
            <w:tcBorders>
              <w:top w:val="nil"/>
              <w:bottom w:val="nil"/>
            </w:tcBorders>
          </w:tcPr>
          <w:p w14:paraId="22AF7AEA" w14:textId="22B396FD" w:rsidR="00552785" w:rsidRPr="00FD3D56" w:rsidRDefault="00552785" w:rsidP="00552785">
            <w:pPr>
              <w:ind w:right="60"/>
              <w:jc w:val="right"/>
            </w:pPr>
            <w:r w:rsidRPr="006650AA">
              <w:rPr>
                <w:color w:val="000000" w:themeColor="text1"/>
              </w:rPr>
              <w:t>2</w:t>
            </w:r>
            <w:r w:rsidR="00720185">
              <w:rPr>
                <w:color w:val="000000" w:themeColor="text1"/>
              </w:rPr>
              <w:t>2</w:t>
            </w:r>
            <w:r w:rsidRPr="006650AA">
              <w:rPr>
                <w:color w:val="000000" w:themeColor="text1"/>
              </w:rPr>
              <w:t>,</w:t>
            </w:r>
            <w:r w:rsidR="00720185">
              <w:rPr>
                <w:color w:val="000000" w:themeColor="text1"/>
              </w:rPr>
              <w:t>636</w:t>
            </w:r>
          </w:p>
        </w:tc>
      </w:tr>
      <w:tr w:rsidR="00552785" w:rsidRPr="003116E8" w14:paraId="439220A8" w14:textId="77777777" w:rsidTr="00883E56">
        <w:trPr>
          <w:trHeight w:hRule="exact" w:val="454"/>
        </w:trPr>
        <w:tc>
          <w:tcPr>
            <w:tcW w:w="4454" w:type="dxa"/>
            <w:tcBorders>
              <w:top w:val="nil"/>
            </w:tcBorders>
          </w:tcPr>
          <w:p w14:paraId="668929BE" w14:textId="77777777" w:rsidR="00552785" w:rsidRPr="003116E8" w:rsidRDefault="00552785" w:rsidP="00552785">
            <w:pPr>
              <w:tabs>
                <w:tab w:val="left" w:pos="392"/>
                <w:tab w:val="left" w:pos="900"/>
                <w:tab w:val="left" w:pos="1440"/>
              </w:tabs>
              <w:ind w:right="-338"/>
              <w:jc w:val="both"/>
              <w:rPr>
                <w:cs/>
              </w:rPr>
            </w:pPr>
            <w:r w:rsidRPr="003116E8">
              <w:rPr>
                <w:rFonts w:hint="cs"/>
                <w:cs/>
              </w:rPr>
              <w:t>ค่าตัดจำหน่ายค่าใช้จ่ายในการออกหุ้นกู้</w:t>
            </w:r>
          </w:p>
        </w:tc>
        <w:tc>
          <w:tcPr>
            <w:tcW w:w="1318" w:type="dxa"/>
            <w:tcBorders>
              <w:top w:val="nil"/>
            </w:tcBorders>
          </w:tcPr>
          <w:p w14:paraId="37135E60" w14:textId="28A25314" w:rsidR="00552785" w:rsidRPr="00D4729F" w:rsidRDefault="00257F62" w:rsidP="00552785">
            <w:pPr>
              <w:ind w:right="61"/>
              <w:jc w:val="right"/>
            </w:pPr>
            <w:r>
              <w:t>674</w:t>
            </w:r>
          </w:p>
        </w:tc>
        <w:tc>
          <w:tcPr>
            <w:tcW w:w="1320" w:type="dxa"/>
            <w:tcBorders>
              <w:top w:val="nil"/>
            </w:tcBorders>
          </w:tcPr>
          <w:p w14:paraId="7D18687B" w14:textId="7EC4F461" w:rsidR="00552785" w:rsidRPr="00FD3D56" w:rsidRDefault="00720185" w:rsidP="00552785">
            <w:pPr>
              <w:ind w:right="60"/>
              <w:jc w:val="right"/>
            </w:pPr>
            <w:r>
              <w:rPr>
                <w:color w:val="000000" w:themeColor="text1"/>
              </w:rPr>
              <w:t>682</w:t>
            </w:r>
          </w:p>
        </w:tc>
        <w:tc>
          <w:tcPr>
            <w:tcW w:w="1279" w:type="dxa"/>
            <w:tcBorders>
              <w:top w:val="nil"/>
            </w:tcBorders>
          </w:tcPr>
          <w:p w14:paraId="2C6D2E32" w14:textId="008D863A" w:rsidR="00552785" w:rsidRPr="005D4503" w:rsidRDefault="006C0D58" w:rsidP="00552785">
            <w:pPr>
              <w:ind w:right="61"/>
              <w:jc w:val="right"/>
            </w:pPr>
            <w:r>
              <w:t>674</w:t>
            </w:r>
          </w:p>
        </w:tc>
        <w:tc>
          <w:tcPr>
            <w:tcW w:w="1274" w:type="dxa"/>
            <w:tcBorders>
              <w:top w:val="nil"/>
            </w:tcBorders>
          </w:tcPr>
          <w:p w14:paraId="73920336" w14:textId="13D60B7C" w:rsidR="00552785" w:rsidRPr="00FD3D56" w:rsidRDefault="00720185" w:rsidP="00552785">
            <w:pPr>
              <w:ind w:right="60"/>
              <w:jc w:val="right"/>
            </w:pPr>
            <w:r>
              <w:rPr>
                <w:color w:val="000000" w:themeColor="text1"/>
              </w:rPr>
              <w:t>682</w:t>
            </w:r>
          </w:p>
        </w:tc>
      </w:tr>
      <w:tr w:rsidR="00552785" w:rsidRPr="003116E8" w14:paraId="56FF4D43" w14:textId="77777777" w:rsidTr="00883E56">
        <w:trPr>
          <w:trHeight w:hRule="exact" w:val="454"/>
        </w:trPr>
        <w:tc>
          <w:tcPr>
            <w:tcW w:w="4454" w:type="dxa"/>
          </w:tcPr>
          <w:p w14:paraId="57FBB88D" w14:textId="77777777" w:rsidR="00552785" w:rsidRPr="003116E8" w:rsidRDefault="00552785" w:rsidP="00552785">
            <w:pPr>
              <w:tabs>
                <w:tab w:val="left" w:pos="392"/>
                <w:tab w:val="left" w:pos="900"/>
                <w:tab w:val="left" w:pos="1440"/>
              </w:tabs>
              <w:ind w:right="-338"/>
              <w:jc w:val="both"/>
            </w:pPr>
            <w:r w:rsidRPr="003116E8">
              <w:rPr>
                <w:cs/>
              </w:rPr>
              <w:t>รวมต้นทุนทางการเงิน</w:t>
            </w:r>
          </w:p>
        </w:tc>
        <w:tc>
          <w:tcPr>
            <w:tcW w:w="1318" w:type="dxa"/>
          </w:tcPr>
          <w:p w14:paraId="6EE3EC29" w14:textId="55D9C15D" w:rsidR="00552785" w:rsidRPr="00D4729F" w:rsidRDefault="00257F62" w:rsidP="00552785">
            <w:pPr>
              <w:ind w:right="60"/>
              <w:jc w:val="right"/>
              <w:rPr>
                <w:cs/>
              </w:rPr>
            </w:pPr>
            <w:r>
              <w:t>25,974</w:t>
            </w:r>
          </w:p>
        </w:tc>
        <w:tc>
          <w:tcPr>
            <w:tcW w:w="1320" w:type="dxa"/>
          </w:tcPr>
          <w:p w14:paraId="38E7D329" w14:textId="77336C75" w:rsidR="00552785" w:rsidRPr="00FD3D56" w:rsidRDefault="00720185" w:rsidP="00552785">
            <w:pPr>
              <w:ind w:right="60"/>
              <w:jc w:val="right"/>
            </w:pPr>
            <w:r>
              <w:rPr>
                <w:color w:val="000000" w:themeColor="text1"/>
              </w:rPr>
              <w:t>27</w:t>
            </w:r>
            <w:r w:rsidR="00552785" w:rsidRPr="006650AA">
              <w:rPr>
                <w:color w:val="000000" w:themeColor="text1"/>
              </w:rPr>
              <w:t>,</w:t>
            </w:r>
            <w:r>
              <w:rPr>
                <w:color w:val="000000" w:themeColor="text1"/>
              </w:rPr>
              <w:t>059</w:t>
            </w:r>
          </w:p>
        </w:tc>
        <w:tc>
          <w:tcPr>
            <w:tcW w:w="1279" w:type="dxa"/>
          </w:tcPr>
          <w:p w14:paraId="309CA5E2" w14:textId="64F1FE0A" w:rsidR="00552785" w:rsidRPr="005D4503" w:rsidRDefault="006C0D58" w:rsidP="00552785">
            <w:pPr>
              <w:ind w:right="60"/>
              <w:jc w:val="right"/>
            </w:pPr>
            <w:r>
              <w:t>24,198</w:t>
            </w:r>
          </w:p>
        </w:tc>
        <w:tc>
          <w:tcPr>
            <w:tcW w:w="1274" w:type="dxa"/>
          </w:tcPr>
          <w:p w14:paraId="0494AEB7" w14:textId="4630842E" w:rsidR="00552785" w:rsidRPr="00FD3D56" w:rsidRDefault="00552785" w:rsidP="00552785">
            <w:pPr>
              <w:ind w:right="60"/>
              <w:jc w:val="right"/>
              <w:rPr>
                <w:cs/>
              </w:rPr>
            </w:pPr>
            <w:r w:rsidRPr="006650AA">
              <w:rPr>
                <w:color w:val="000000" w:themeColor="text1"/>
              </w:rPr>
              <w:t>2</w:t>
            </w:r>
            <w:r>
              <w:rPr>
                <w:color w:val="000000" w:themeColor="text1"/>
              </w:rPr>
              <w:t>4</w:t>
            </w:r>
            <w:r w:rsidRPr="006650AA">
              <w:rPr>
                <w:color w:val="000000" w:themeColor="text1"/>
              </w:rPr>
              <w:t>,</w:t>
            </w:r>
            <w:r>
              <w:t>780</w:t>
            </w:r>
          </w:p>
        </w:tc>
      </w:tr>
    </w:tbl>
    <w:p w14:paraId="7F508760" w14:textId="77777777" w:rsidR="005963BD" w:rsidRPr="001D58A9" w:rsidRDefault="005963BD">
      <w:pPr>
        <w:rPr>
          <w:rFonts w:ascii="Angsana New" w:hAnsi="Angsana New"/>
          <w:cs/>
        </w:rPr>
      </w:pPr>
    </w:p>
    <w:p w14:paraId="04D07B35" w14:textId="77777777" w:rsidR="00373E9F" w:rsidRPr="008A467F" w:rsidRDefault="00575C04" w:rsidP="008636E4">
      <w:pPr>
        <w:numPr>
          <w:ilvl w:val="0"/>
          <w:numId w:val="1"/>
        </w:numPr>
        <w:ind w:left="630" w:right="-871" w:hanging="346"/>
        <w:rPr>
          <w:rFonts w:ascii="Angsana New" w:hAnsi="Angsana New"/>
          <w:b/>
          <w:bCs/>
          <w:cs/>
        </w:rPr>
      </w:pPr>
      <w:r w:rsidRPr="008C6771">
        <w:rPr>
          <w:rFonts w:ascii="Angsana New" w:hAnsi="Angsana New"/>
          <w:b/>
          <w:bCs/>
          <w:cs/>
        </w:rPr>
        <w:t>ภาษีเงินได้</w:t>
      </w:r>
    </w:p>
    <w:p w14:paraId="79188342" w14:textId="5261C36E" w:rsidR="00475240" w:rsidRPr="00A030A2" w:rsidRDefault="00B9608C" w:rsidP="00A030A2">
      <w:pPr>
        <w:tabs>
          <w:tab w:val="left" w:pos="964"/>
        </w:tabs>
        <w:ind w:left="624" w:right="-57"/>
        <w:jc w:val="thaiDistribute"/>
        <w:outlineLvl w:val="0"/>
        <w:rPr>
          <w:spacing w:val="-2"/>
        </w:rPr>
      </w:pPr>
      <w:r>
        <w:rPr>
          <w:spacing w:val="-2"/>
          <w:cs/>
        </w:rPr>
        <w:tab/>
      </w:r>
      <w:r w:rsidR="00D93379" w:rsidRPr="00D179A7">
        <w:rPr>
          <w:spacing w:val="-2"/>
          <w:cs/>
        </w:rPr>
        <w:t>ภาษีเงินได้นิติบุคคล</w:t>
      </w:r>
      <w:r w:rsidR="008472CE" w:rsidRPr="00D179A7">
        <w:rPr>
          <w:spacing w:val="-2"/>
          <w:cs/>
        </w:rPr>
        <w:t>ทางภาษีของบริษัทและบริษัทย่อย สำหรับงวด</w:t>
      </w:r>
      <w:r w:rsidR="003B1209" w:rsidRPr="00D179A7">
        <w:rPr>
          <w:rFonts w:hint="cs"/>
          <w:spacing w:val="-2"/>
          <w:cs/>
        </w:rPr>
        <w:t>สาม</w:t>
      </w:r>
      <w:r w:rsidR="00D95BC5" w:rsidRPr="00D179A7">
        <w:rPr>
          <w:rFonts w:hint="cs"/>
          <w:spacing w:val="-2"/>
          <w:cs/>
        </w:rPr>
        <w:t>เดือน</w:t>
      </w:r>
      <w:r w:rsidR="000D639B" w:rsidRPr="00D179A7">
        <w:rPr>
          <w:spacing w:val="-2"/>
          <w:cs/>
        </w:rPr>
        <w:t>สิ้นสุดวันที่</w:t>
      </w:r>
      <w:r w:rsidR="003F3DE6" w:rsidRPr="00D179A7">
        <w:rPr>
          <w:rFonts w:hint="cs"/>
          <w:spacing w:val="-2"/>
          <w:cs/>
        </w:rPr>
        <w:t xml:space="preserve"> </w:t>
      </w:r>
      <w:r w:rsidR="00F31D65" w:rsidRPr="00D179A7">
        <w:rPr>
          <w:spacing w:val="-2"/>
        </w:rPr>
        <w:t>3</w:t>
      </w:r>
      <w:r w:rsidR="00554DCD" w:rsidRPr="00D179A7">
        <w:rPr>
          <w:spacing w:val="-2"/>
        </w:rPr>
        <w:t>1</w:t>
      </w:r>
      <w:r w:rsidR="00F31D65" w:rsidRPr="00D179A7">
        <w:rPr>
          <w:spacing w:val="-2"/>
        </w:rPr>
        <w:t xml:space="preserve"> </w:t>
      </w:r>
      <w:r w:rsidR="00554DCD" w:rsidRPr="00D179A7">
        <w:rPr>
          <w:rFonts w:hint="cs"/>
          <w:spacing w:val="-2"/>
          <w:cs/>
        </w:rPr>
        <w:t>มีนาคม</w:t>
      </w:r>
      <w:r w:rsidR="00863D33" w:rsidRPr="00D179A7">
        <w:rPr>
          <w:rFonts w:hint="cs"/>
          <w:spacing w:val="-2"/>
          <w:cs/>
        </w:rPr>
        <w:t xml:space="preserve"> </w:t>
      </w:r>
      <w:r w:rsidR="00963F63" w:rsidRPr="00D179A7">
        <w:rPr>
          <w:spacing w:val="-2"/>
        </w:rPr>
        <w:t>256</w:t>
      </w:r>
      <w:r w:rsidR="00FE31EF">
        <w:rPr>
          <w:spacing w:val="-2"/>
        </w:rPr>
        <w:t>8</w:t>
      </w:r>
      <w:r w:rsidR="0090412D" w:rsidRPr="00D179A7">
        <w:rPr>
          <w:rFonts w:hint="cs"/>
          <w:spacing w:val="-2"/>
          <w:cs/>
        </w:rPr>
        <w:t xml:space="preserve"> </w:t>
      </w:r>
      <w:r w:rsidR="00823602">
        <w:rPr>
          <w:spacing w:val="-2"/>
        </w:rPr>
        <w:br/>
      </w:r>
      <w:r w:rsidR="00D95BC5" w:rsidRPr="00D179A7">
        <w:rPr>
          <w:spacing w:val="-2"/>
          <w:cs/>
        </w:rPr>
        <w:t xml:space="preserve">และ </w:t>
      </w:r>
      <w:r w:rsidR="00963F63" w:rsidRPr="00D179A7">
        <w:rPr>
          <w:spacing w:val="-2"/>
        </w:rPr>
        <w:t>256</w:t>
      </w:r>
      <w:r w:rsidR="00FE31EF">
        <w:rPr>
          <w:spacing w:val="-2"/>
        </w:rPr>
        <w:t>7</w:t>
      </w:r>
      <w:r w:rsidR="008472CE" w:rsidRPr="00D179A7">
        <w:rPr>
          <w:spacing w:val="-2"/>
          <w:cs/>
        </w:rPr>
        <w:t xml:space="preserve"> คำนวณจากกำไร</w:t>
      </w:r>
      <w:r w:rsidR="00D93379" w:rsidRPr="00D179A7">
        <w:rPr>
          <w:rFonts w:hint="cs"/>
          <w:spacing w:val="-2"/>
          <w:cs/>
        </w:rPr>
        <w:t>หรือขาดทุน</w:t>
      </w:r>
      <w:r w:rsidR="008472CE" w:rsidRPr="00D179A7">
        <w:rPr>
          <w:spacing w:val="-2"/>
          <w:cs/>
        </w:rPr>
        <w:t xml:space="preserve">ทางบัญชี ปรับปรุงด้วยรายได้และรายจ่ายอื่นบางรายการที่ได้รับการยกเว้นภาษีเงินได้ เช่น เงินปันผลรับ หรือเป็นรายจ่ายที่ต้องห้ามในการคำนวณภาษีเงินได้ เช่น </w:t>
      </w:r>
      <w:r w:rsidR="001C63C4" w:rsidRPr="00D179A7">
        <w:rPr>
          <w:rFonts w:hint="cs"/>
          <w:spacing w:val="-2"/>
          <w:cs/>
        </w:rPr>
        <w:t>ผลขาดทุนด้านเครดิตที่คาดว่าจะเกิดขึ้น</w:t>
      </w:r>
      <w:r w:rsidR="008472CE" w:rsidRPr="00D179A7">
        <w:rPr>
          <w:spacing w:val="-2"/>
          <w:cs/>
        </w:rPr>
        <w:t xml:space="preserve"> </w:t>
      </w:r>
      <w:r w:rsidR="00970479" w:rsidRPr="00D179A7">
        <w:rPr>
          <w:rFonts w:hint="cs"/>
          <w:spacing w:val="-2"/>
          <w:cs/>
        </w:rPr>
        <w:t>และ</w:t>
      </w:r>
      <w:r w:rsidR="008472CE" w:rsidRPr="00D179A7">
        <w:rPr>
          <w:spacing w:val="-2"/>
          <w:cs/>
        </w:rPr>
        <w:t>ขาดทุนจากการด้อยค่า เป็นต้น</w:t>
      </w:r>
      <w:r w:rsidR="006C07BB" w:rsidRPr="00D179A7">
        <w:rPr>
          <w:spacing w:val="-2"/>
        </w:rPr>
        <w:t xml:space="preserve"> </w:t>
      </w:r>
      <w:r w:rsidR="006C07BB" w:rsidRPr="00D179A7">
        <w:rPr>
          <w:rFonts w:hint="cs"/>
          <w:spacing w:val="-2"/>
          <w:cs/>
        </w:rPr>
        <w:t>และผลขาดทุนสุทธิ</w:t>
      </w:r>
      <w:r w:rsidR="00815EF1" w:rsidRPr="00D179A7">
        <w:rPr>
          <w:rFonts w:hint="cs"/>
          <w:spacing w:val="-2"/>
          <w:cs/>
        </w:rPr>
        <w:t>ที่</w:t>
      </w:r>
      <w:r w:rsidR="00815EF1" w:rsidRPr="00D179A7">
        <w:rPr>
          <w:spacing w:val="-2"/>
          <w:cs/>
        </w:rPr>
        <w:t>ปรับปรุง</w:t>
      </w:r>
      <w:r w:rsidR="00815EF1" w:rsidRPr="00D179A7">
        <w:rPr>
          <w:rFonts w:hint="cs"/>
          <w:spacing w:val="-2"/>
          <w:cs/>
        </w:rPr>
        <w:t>ตามประมวลรัษฎากรแล้ว</w:t>
      </w:r>
      <w:r w:rsidR="006C07BB" w:rsidRPr="00D179A7">
        <w:rPr>
          <w:rFonts w:hint="cs"/>
          <w:spacing w:val="-2"/>
          <w:cs/>
        </w:rPr>
        <w:t xml:space="preserve">ยกมาไม่เกิน </w:t>
      </w:r>
      <w:r w:rsidR="00121119">
        <w:rPr>
          <w:spacing w:val="-2"/>
        </w:rPr>
        <w:br/>
      </w:r>
      <w:r w:rsidR="006C07BB" w:rsidRPr="00D179A7">
        <w:rPr>
          <w:spacing w:val="-2"/>
        </w:rPr>
        <w:t>5</w:t>
      </w:r>
      <w:r w:rsidR="006C07BB" w:rsidRPr="00D179A7">
        <w:rPr>
          <w:rFonts w:hint="cs"/>
          <w:spacing w:val="-2"/>
          <w:cs/>
        </w:rPr>
        <w:t xml:space="preserve"> รอบระยะเวลาบัญชี</w:t>
      </w:r>
    </w:p>
    <w:p w14:paraId="3C7075A2" w14:textId="77777777" w:rsidR="00C54180" w:rsidRDefault="00C54180" w:rsidP="00F10E4F">
      <w:pPr>
        <w:tabs>
          <w:tab w:val="left" w:pos="616"/>
        </w:tabs>
        <w:ind w:left="462" w:right="-56" w:firstLine="490"/>
        <w:jc w:val="thaiDistribute"/>
        <w:outlineLvl w:val="0"/>
        <w:rPr>
          <w:spacing w:val="-2"/>
        </w:rPr>
      </w:pPr>
      <w:r w:rsidRPr="00BD6D7A">
        <w:rPr>
          <w:spacing w:val="-2"/>
          <w:cs/>
        </w:rPr>
        <w:t xml:space="preserve">บริษัทคำนวณภาษีเงินได้นิติบุคคลในอัตราร้อยละ </w:t>
      </w:r>
      <w:r w:rsidR="00FD16E2">
        <w:rPr>
          <w:spacing w:val="-2"/>
        </w:rPr>
        <w:t>2</w:t>
      </w:r>
      <w:r w:rsidR="00A13709">
        <w:rPr>
          <w:spacing w:val="-2"/>
        </w:rPr>
        <w:t>0</w:t>
      </w:r>
    </w:p>
    <w:p w14:paraId="003AC703" w14:textId="525C196D" w:rsidR="008F4579" w:rsidRDefault="008F4579" w:rsidP="008F4579">
      <w:pPr>
        <w:tabs>
          <w:tab w:val="left" w:pos="616"/>
        </w:tabs>
        <w:spacing w:line="204" w:lineRule="auto"/>
        <w:ind w:left="462" w:right="-56" w:firstLine="490"/>
        <w:jc w:val="thaiDistribute"/>
        <w:outlineLvl w:val="0"/>
        <w:rPr>
          <w:spacing w:val="-2"/>
        </w:rPr>
      </w:pPr>
      <w:r>
        <w:rPr>
          <w:rFonts w:hint="cs"/>
          <w:spacing w:val="-2"/>
          <w:cs/>
        </w:rPr>
        <w:t xml:space="preserve">ภาษีเงินได้นิติบุคคลของบริษัทย่อย คำนวณในอัตราร้อยละ </w:t>
      </w:r>
      <w:r>
        <w:rPr>
          <w:spacing w:val="-2"/>
        </w:rPr>
        <w:t xml:space="preserve">15 </w:t>
      </w:r>
      <w:r>
        <w:rPr>
          <w:rFonts w:hint="cs"/>
          <w:spacing w:val="-2"/>
          <w:cs/>
        </w:rPr>
        <w:t xml:space="preserve">และ </w:t>
      </w:r>
      <w:r>
        <w:rPr>
          <w:spacing w:val="-2"/>
        </w:rPr>
        <w:t>20</w:t>
      </w:r>
    </w:p>
    <w:p w14:paraId="62D8E566" w14:textId="77777777" w:rsidR="00B65E4C" w:rsidRPr="008F4579" w:rsidRDefault="00B65E4C" w:rsidP="008F4579">
      <w:pPr>
        <w:tabs>
          <w:tab w:val="left" w:pos="616"/>
        </w:tabs>
        <w:spacing w:line="204" w:lineRule="auto"/>
        <w:ind w:left="462" w:right="-56" w:firstLine="490"/>
        <w:jc w:val="thaiDistribute"/>
        <w:outlineLvl w:val="0"/>
        <w:rPr>
          <w:spacing w:val="-2"/>
        </w:rPr>
      </w:pPr>
    </w:p>
    <w:p w14:paraId="074C118F" w14:textId="10040522" w:rsidR="00F10E4F" w:rsidRPr="00A030A2" w:rsidRDefault="001A1DE2" w:rsidP="00A030A2">
      <w:pPr>
        <w:ind w:left="966" w:right="-199"/>
        <w:jc w:val="thaiDistribute"/>
        <w:rPr>
          <w:spacing w:val="-2"/>
        </w:rPr>
      </w:pPr>
      <w:r w:rsidRPr="00BD6D7A">
        <w:rPr>
          <w:spacing w:val="-2"/>
          <w:cs/>
        </w:rPr>
        <w:t>ค่าใช้จ่ายภาษีเงินได้ที่รับรู้ในงบกำไรขาดทุน ประกอบด้วย</w:t>
      </w:r>
    </w:p>
    <w:p w14:paraId="0DBCCE63" w14:textId="77777777" w:rsidR="002B58FB" w:rsidRPr="002B58FB" w:rsidRDefault="002B58FB" w:rsidP="00B56611">
      <w:pPr>
        <w:tabs>
          <w:tab w:val="left" w:pos="360"/>
          <w:tab w:val="left" w:pos="1440"/>
          <w:tab w:val="left" w:pos="1560"/>
          <w:tab w:val="left" w:pos="6379"/>
        </w:tabs>
        <w:spacing w:line="192" w:lineRule="auto"/>
        <w:ind w:left="5812" w:right="16"/>
        <w:jc w:val="right"/>
        <w:outlineLvl w:val="0"/>
        <w:rPr>
          <w:rFonts w:ascii="Angsana New" w:hAnsi="Angsana New"/>
        </w:rPr>
      </w:pPr>
      <w:r w:rsidRPr="003116E8">
        <w:rPr>
          <w:rFonts w:ascii="Angsana New" w:hAnsi="Angsana New" w:hint="cs"/>
          <w:cs/>
        </w:rPr>
        <w:t xml:space="preserve">                          หน่วย </w:t>
      </w:r>
      <w:r w:rsidRPr="003116E8">
        <w:rPr>
          <w:rFonts w:ascii="Angsana New" w:hAnsi="Angsana New"/>
        </w:rPr>
        <w:t xml:space="preserve">: </w:t>
      </w:r>
      <w:r w:rsidRPr="003116E8">
        <w:rPr>
          <w:rFonts w:ascii="Angsana New" w:hAnsi="Angsana New" w:hint="cs"/>
          <w:cs/>
        </w:rPr>
        <w:t>พันบาท</w:t>
      </w:r>
    </w:p>
    <w:tbl>
      <w:tblPr>
        <w:tblW w:w="9702" w:type="dxa"/>
        <w:tblInd w:w="6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22"/>
        <w:gridCol w:w="1318"/>
        <w:gridCol w:w="1320"/>
        <w:gridCol w:w="1319"/>
        <w:gridCol w:w="1323"/>
      </w:tblGrid>
      <w:tr w:rsidR="002B58FB" w:rsidRPr="003116E8" w14:paraId="7DEA4C3C" w14:textId="77777777" w:rsidTr="004F44F4">
        <w:trPr>
          <w:trHeight w:val="20"/>
        </w:trPr>
        <w:tc>
          <w:tcPr>
            <w:tcW w:w="4422" w:type="dxa"/>
            <w:vMerge w:val="restart"/>
            <w:vAlign w:val="center"/>
          </w:tcPr>
          <w:p w14:paraId="1F467027" w14:textId="77777777" w:rsidR="002B58FB" w:rsidRPr="003116E8" w:rsidRDefault="002B58FB" w:rsidP="00ED1608">
            <w:pPr>
              <w:tabs>
                <w:tab w:val="left" w:pos="360"/>
                <w:tab w:val="left" w:pos="1440"/>
                <w:tab w:val="left" w:pos="1560"/>
              </w:tabs>
              <w:ind w:left="-108" w:right="-101"/>
              <w:jc w:val="center"/>
              <w:rPr>
                <w:rFonts w:ascii="Angsana New" w:hAnsi="Angsana New"/>
              </w:rPr>
            </w:pPr>
            <w:r w:rsidRPr="003116E8">
              <w:rPr>
                <w:rFonts w:ascii="Angsana New" w:hAnsi="Angsana New" w:hint="cs"/>
                <w:cs/>
              </w:rPr>
              <w:t>รายการ</w:t>
            </w:r>
          </w:p>
          <w:p w14:paraId="6C4946E1" w14:textId="6F4AFDB9" w:rsidR="002B58FB" w:rsidRPr="003116E8" w:rsidRDefault="002B58FB" w:rsidP="00ED1608">
            <w:pPr>
              <w:ind w:left="-108" w:right="-101"/>
              <w:jc w:val="center"/>
              <w:rPr>
                <w:rFonts w:ascii="Angsana New" w:hAnsi="Angsana New"/>
              </w:rPr>
            </w:pPr>
            <w:r w:rsidRPr="003116E8">
              <w:rPr>
                <w:rFonts w:ascii="Angsana New" w:hAnsi="Angsana New" w:hint="cs"/>
                <w:cs/>
              </w:rPr>
              <w:t>สำหรับงวด</w:t>
            </w:r>
            <w:r w:rsidR="00AA0B9C">
              <w:rPr>
                <w:rFonts w:ascii="Angsana New" w:hAnsi="Angsana New"/>
              </w:rPr>
              <w:t xml:space="preserve"> 3 </w:t>
            </w:r>
            <w:r w:rsidR="00AA0B9C">
              <w:rPr>
                <w:rFonts w:ascii="Angsana New" w:hAnsi="Angsana New" w:hint="cs"/>
                <w:cs/>
              </w:rPr>
              <w:t>เดือน</w:t>
            </w:r>
            <w:r w:rsidR="001F729A">
              <w:rPr>
                <w:rFonts w:ascii="Angsana New" w:hAnsi="Angsana New" w:hint="cs"/>
                <w:cs/>
              </w:rPr>
              <w:t xml:space="preserve"> </w:t>
            </w:r>
            <w:r w:rsidRPr="003116E8">
              <w:rPr>
                <w:rFonts w:ascii="Angsana New" w:hAnsi="Angsana New" w:hint="cs"/>
                <w:cs/>
              </w:rPr>
              <w:t xml:space="preserve">สิ้นสุดวันที่ </w:t>
            </w:r>
            <w:r>
              <w:rPr>
                <w:rFonts w:ascii="Angsana New" w:hAnsi="Angsana New"/>
              </w:rPr>
              <w:t>3</w:t>
            </w:r>
            <w:r w:rsidR="00403835">
              <w:rPr>
                <w:rFonts w:ascii="Angsana New" w:hAnsi="Angsana New"/>
              </w:rPr>
              <w:t>1</w:t>
            </w:r>
            <w:r w:rsidRPr="003116E8">
              <w:rPr>
                <w:rFonts w:ascii="Angsana New" w:hAnsi="Angsana New" w:hint="cs"/>
                <w:cs/>
              </w:rPr>
              <w:t xml:space="preserve"> </w:t>
            </w:r>
            <w:r w:rsidR="00403835">
              <w:rPr>
                <w:rFonts w:ascii="Angsana New" w:hAnsi="Angsana New" w:hint="cs"/>
                <w:cs/>
              </w:rPr>
              <w:t>มีนาคม</w:t>
            </w:r>
          </w:p>
        </w:tc>
        <w:tc>
          <w:tcPr>
            <w:tcW w:w="2638" w:type="dxa"/>
            <w:gridSpan w:val="2"/>
          </w:tcPr>
          <w:p w14:paraId="52312737" w14:textId="77777777" w:rsidR="002B58FB" w:rsidRPr="003116E8" w:rsidRDefault="002B58FB" w:rsidP="00ED1608">
            <w:pPr>
              <w:tabs>
                <w:tab w:val="left" w:pos="360"/>
                <w:tab w:val="left" w:pos="900"/>
              </w:tabs>
              <w:ind w:right="-150"/>
              <w:jc w:val="center"/>
              <w:rPr>
                <w:rFonts w:ascii="Angsana New" w:hAnsi="Angsana New"/>
              </w:rPr>
            </w:pPr>
            <w:r w:rsidRPr="003116E8">
              <w:rPr>
                <w:rFonts w:ascii="Angsana New" w:hAnsi="Angsana New" w:hint="cs"/>
                <w:cs/>
              </w:rPr>
              <w:t>งบการเงินรวม</w:t>
            </w:r>
          </w:p>
        </w:tc>
        <w:tc>
          <w:tcPr>
            <w:tcW w:w="2642" w:type="dxa"/>
            <w:gridSpan w:val="2"/>
          </w:tcPr>
          <w:p w14:paraId="42BA3E06" w14:textId="77777777" w:rsidR="002B58FB" w:rsidRPr="003116E8" w:rsidRDefault="002B58FB" w:rsidP="00ED1608">
            <w:pPr>
              <w:tabs>
                <w:tab w:val="left" w:pos="360"/>
                <w:tab w:val="left" w:pos="900"/>
              </w:tabs>
              <w:ind w:right="-150"/>
              <w:jc w:val="center"/>
              <w:rPr>
                <w:rFonts w:ascii="Angsana New" w:hAnsi="Angsana New"/>
                <w:cs/>
              </w:rPr>
            </w:pPr>
            <w:r w:rsidRPr="003116E8">
              <w:rPr>
                <w:rFonts w:ascii="Angsana New" w:hAnsi="Angsana New" w:hint="cs"/>
                <w:cs/>
              </w:rPr>
              <w:t>งบการเงินเฉพาะกิจการ</w:t>
            </w:r>
          </w:p>
        </w:tc>
      </w:tr>
      <w:tr w:rsidR="002B58FB" w:rsidRPr="003116E8" w14:paraId="1B8C1313" w14:textId="77777777" w:rsidTr="004F44F4">
        <w:trPr>
          <w:trHeight w:val="20"/>
        </w:trPr>
        <w:tc>
          <w:tcPr>
            <w:tcW w:w="4422" w:type="dxa"/>
            <w:vMerge/>
            <w:tcBorders>
              <w:bottom w:val="single" w:sz="4" w:space="0" w:color="auto"/>
            </w:tcBorders>
          </w:tcPr>
          <w:p w14:paraId="207B94C2" w14:textId="77777777" w:rsidR="002B58FB" w:rsidRPr="003116E8" w:rsidRDefault="002B58FB" w:rsidP="00ED1608">
            <w:pPr>
              <w:tabs>
                <w:tab w:val="left" w:pos="360"/>
                <w:tab w:val="left" w:pos="1440"/>
                <w:tab w:val="left" w:pos="1560"/>
              </w:tabs>
              <w:ind w:right="-842"/>
              <w:jc w:val="both"/>
              <w:rPr>
                <w:rFonts w:ascii="Angsana New" w:hAnsi="Angsana New"/>
              </w:rPr>
            </w:pPr>
          </w:p>
        </w:tc>
        <w:tc>
          <w:tcPr>
            <w:tcW w:w="1318" w:type="dxa"/>
            <w:tcBorders>
              <w:bottom w:val="single" w:sz="4" w:space="0" w:color="auto"/>
            </w:tcBorders>
          </w:tcPr>
          <w:p w14:paraId="40068CCD" w14:textId="08316371" w:rsidR="002B58FB" w:rsidRPr="003116E8" w:rsidRDefault="002B58FB" w:rsidP="00ED1608">
            <w:pPr>
              <w:ind w:left="-137" w:right="-106"/>
              <w:jc w:val="center"/>
              <w:rPr>
                <w:rFonts w:ascii="Angsana New" w:hAnsi="Angsana New"/>
              </w:rPr>
            </w:pPr>
            <w:r w:rsidRPr="003116E8">
              <w:rPr>
                <w:rFonts w:ascii="Angsana New" w:hAnsi="Angsana New" w:hint="cs"/>
                <w:cs/>
              </w:rPr>
              <w:t>256</w:t>
            </w:r>
            <w:r w:rsidR="005F1795">
              <w:rPr>
                <w:rFonts w:ascii="Angsana New" w:hAnsi="Angsana New"/>
              </w:rPr>
              <w:t>8</w:t>
            </w:r>
          </w:p>
        </w:tc>
        <w:tc>
          <w:tcPr>
            <w:tcW w:w="1320" w:type="dxa"/>
            <w:tcBorders>
              <w:bottom w:val="single" w:sz="4" w:space="0" w:color="auto"/>
            </w:tcBorders>
          </w:tcPr>
          <w:p w14:paraId="56546266" w14:textId="1A2DFFFB" w:rsidR="002B58FB" w:rsidRPr="003116E8" w:rsidRDefault="002B58FB" w:rsidP="00ED1608">
            <w:pPr>
              <w:ind w:left="-137" w:right="-106"/>
              <w:jc w:val="center"/>
              <w:rPr>
                <w:rFonts w:ascii="Angsana New" w:hAnsi="Angsana New"/>
              </w:rPr>
            </w:pPr>
            <w:r w:rsidRPr="003116E8">
              <w:rPr>
                <w:rFonts w:ascii="Angsana New" w:hAnsi="Angsana New" w:hint="cs"/>
                <w:cs/>
              </w:rPr>
              <w:t>25</w:t>
            </w:r>
            <w:r w:rsidRPr="003116E8">
              <w:rPr>
                <w:rFonts w:ascii="Angsana New" w:hAnsi="Angsana New"/>
              </w:rPr>
              <w:t>6</w:t>
            </w:r>
            <w:r w:rsidR="005F1795">
              <w:rPr>
                <w:rFonts w:ascii="Angsana New" w:hAnsi="Angsana New"/>
              </w:rPr>
              <w:t>7</w:t>
            </w:r>
          </w:p>
        </w:tc>
        <w:tc>
          <w:tcPr>
            <w:tcW w:w="1319" w:type="dxa"/>
            <w:tcBorders>
              <w:bottom w:val="single" w:sz="4" w:space="0" w:color="auto"/>
            </w:tcBorders>
          </w:tcPr>
          <w:p w14:paraId="7E4FB94B" w14:textId="396563CA" w:rsidR="002B58FB" w:rsidRPr="003116E8" w:rsidRDefault="002B58FB" w:rsidP="00ED1608">
            <w:pPr>
              <w:ind w:left="-137" w:right="-106"/>
              <w:jc w:val="center"/>
              <w:rPr>
                <w:rFonts w:ascii="Angsana New" w:hAnsi="Angsana New"/>
              </w:rPr>
            </w:pPr>
            <w:r w:rsidRPr="003116E8">
              <w:rPr>
                <w:rFonts w:ascii="Angsana New" w:hAnsi="Angsana New" w:hint="cs"/>
                <w:cs/>
              </w:rPr>
              <w:t>256</w:t>
            </w:r>
            <w:r w:rsidR="005F1795">
              <w:rPr>
                <w:rFonts w:ascii="Angsana New" w:hAnsi="Angsana New"/>
              </w:rPr>
              <w:t>8</w:t>
            </w:r>
          </w:p>
        </w:tc>
        <w:tc>
          <w:tcPr>
            <w:tcW w:w="1323" w:type="dxa"/>
            <w:tcBorders>
              <w:bottom w:val="single" w:sz="4" w:space="0" w:color="auto"/>
            </w:tcBorders>
          </w:tcPr>
          <w:p w14:paraId="53847512" w14:textId="28B7D29F" w:rsidR="002B58FB" w:rsidRPr="003116E8" w:rsidRDefault="002B58FB" w:rsidP="00ED1608">
            <w:pPr>
              <w:ind w:left="-137" w:right="-106"/>
              <w:jc w:val="center"/>
              <w:rPr>
                <w:rFonts w:ascii="Angsana New" w:hAnsi="Angsana New"/>
              </w:rPr>
            </w:pPr>
            <w:r w:rsidRPr="003116E8">
              <w:rPr>
                <w:rFonts w:ascii="Angsana New" w:hAnsi="Angsana New" w:hint="cs"/>
                <w:cs/>
              </w:rPr>
              <w:t>25</w:t>
            </w:r>
            <w:r w:rsidRPr="003116E8">
              <w:rPr>
                <w:rFonts w:ascii="Angsana New" w:hAnsi="Angsana New"/>
              </w:rPr>
              <w:t>6</w:t>
            </w:r>
            <w:r w:rsidR="005F1795">
              <w:rPr>
                <w:rFonts w:ascii="Angsana New" w:hAnsi="Angsana New"/>
              </w:rPr>
              <w:t>7</w:t>
            </w:r>
          </w:p>
        </w:tc>
      </w:tr>
      <w:tr w:rsidR="00621F40" w:rsidRPr="003116E8" w14:paraId="64F1BCED" w14:textId="77777777" w:rsidTr="004F44F4">
        <w:trPr>
          <w:trHeight w:val="20"/>
        </w:trPr>
        <w:tc>
          <w:tcPr>
            <w:tcW w:w="44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6B58B98" w14:textId="77777777" w:rsidR="00621F40" w:rsidRPr="003116E8" w:rsidRDefault="00621F40" w:rsidP="00621F40">
            <w:pPr>
              <w:tabs>
                <w:tab w:val="left" w:pos="360"/>
                <w:tab w:val="left" w:pos="1440"/>
                <w:tab w:val="left" w:pos="1560"/>
              </w:tabs>
              <w:ind w:right="-842"/>
              <w:jc w:val="both"/>
              <w:rPr>
                <w:rFonts w:ascii="Angsana New" w:hAnsi="Angsana New"/>
                <w:u w:val="single"/>
                <w:cs/>
              </w:rPr>
            </w:pPr>
            <w:r w:rsidRPr="003116E8">
              <w:rPr>
                <w:rFonts w:ascii="Angsana New" w:hAnsi="Angsana New" w:hint="cs"/>
                <w:cs/>
              </w:rPr>
              <w:t>ภาษีเงินได้นิติบุคคลสำหรับงวด</w:t>
            </w: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DB91F03" w14:textId="1A803F0F" w:rsidR="00621F40" w:rsidRPr="00D4729F" w:rsidRDefault="001E31DE" w:rsidP="00BA7C4A">
            <w:pPr>
              <w:tabs>
                <w:tab w:val="decimal" w:pos="992"/>
              </w:tabs>
              <w:ind w:right="-110"/>
            </w:pPr>
            <w:r>
              <w:t>9,858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1E772EF" w14:textId="3C3B0C8D" w:rsidR="00621F40" w:rsidRPr="00825B15" w:rsidRDefault="005F1795" w:rsidP="005F1795">
            <w:pPr>
              <w:tabs>
                <w:tab w:val="decimal" w:pos="992"/>
              </w:tabs>
              <w:ind w:right="-110"/>
              <w:rPr>
                <w:cs/>
              </w:rPr>
            </w:pPr>
            <w:r>
              <w:t>10,012</w:t>
            </w:r>
          </w:p>
        </w:tc>
        <w:tc>
          <w:tcPr>
            <w:tcW w:w="13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731012E" w14:textId="282516A5" w:rsidR="00621F40" w:rsidRPr="00521B4D" w:rsidRDefault="00C02C2D" w:rsidP="00BA7C4A">
            <w:pPr>
              <w:tabs>
                <w:tab w:val="decimal" w:pos="992"/>
              </w:tabs>
              <w:ind w:right="-110"/>
            </w:pPr>
            <w:r>
              <w:t>9,858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E07310E" w14:textId="59E7B82B" w:rsidR="00621F40" w:rsidRPr="008E739F" w:rsidRDefault="005F1795" w:rsidP="005F1795">
            <w:pPr>
              <w:tabs>
                <w:tab w:val="decimal" w:pos="992"/>
              </w:tabs>
              <w:ind w:right="-110"/>
            </w:pPr>
            <w:r>
              <w:t>10,012</w:t>
            </w:r>
          </w:p>
        </w:tc>
      </w:tr>
      <w:tr w:rsidR="00621F40" w:rsidRPr="003116E8" w14:paraId="4A453028" w14:textId="77777777" w:rsidTr="004F44F4">
        <w:trPr>
          <w:trHeight w:val="20"/>
        </w:trPr>
        <w:tc>
          <w:tcPr>
            <w:tcW w:w="44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8E9BDF2" w14:textId="77777777" w:rsidR="00621F40" w:rsidRPr="003116E8" w:rsidRDefault="00621F40" w:rsidP="00621F40">
            <w:pPr>
              <w:tabs>
                <w:tab w:val="left" w:pos="360"/>
                <w:tab w:val="left" w:pos="1440"/>
                <w:tab w:val="left" w:pos="1560"/>
              </w:tabs>
              <w:ind w:right="-842"/>
              <w:jc w:val="both"/>
              <w:rPr>
                <w:rFonts w:ascii="Angsana New" w:hAnsi="Angsana New"/>
                <w:cs/>
              </w:rPr>
            </w:pPr>
            <w:r w:rsidRPr="003116E8">
              <w:rPr>
                <w:rFonts w:ascii="Angsana New" w:hAnsi="Angsana New" w:hint="cs"/>
                <w:cs/>
              </w:rPr>
              <w:t>ภาษีเงินได้รอการตัดบัญชีจากผลแตกต่างชั่วคราว</w:t>
            </w: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A28AB55" w14:textId="77777777" w:rsidR="00621F40" w:rsidRPr="00D4729F" w:rsidRDefault="00621F40" w:rsidP="00BA7C4A">
            <w:pPr>
              <w:tabs>
                <w:tab w:val="decimal" w:pos="992"/>
              </w:tabs>
              <w:ind w:right="-110"/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5419B1E" w14:textId="77777777" w:rsidR="00621F40" w:rsidRPr="00521B4D" w:rsidRDefault="00621F40" w:rsidP="005F1795">
            <w:pPr>
              <w:tabs>
                <w:tab w:val="decimal" w:pos="992"/>
              </w:tabs>
              <w:ind w:right="-110"/>
            </w:pPr>
          </w:p>
        </w:tc>
        <w:tc>
          <w:tcPr>
            <w:tcW w:w="13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0E8B36C" w14:textId="77777777" w:rsidR="00621F40" w:rsidRPr="00521B4D" w:rsidRDefault="00621F40" w:rsidP="00BA7C4A">
            <w:pPr>
              <w:tabs>
                <w:tab w:val="decimal" w:pos="992"/>
              </w:tabs>
              <w:ind w:right="-110"/>
            </w:pP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A383B3C" w14:textId="77777777" w:rsidR="00621F40" w:rsidRPr="008E739F" w:rsidRDefault="00621F40" w:rsidP="004F44F4">
            <w:pPr>
              <w:tabs>
                <w:tab w:val="decimal" w:pos="992"/>
              </w:tabs>
              <w:ind w:right="-110"/>
            </w:pPr>
          </w:p>
        </w:tc>
      </w:tr>
      <w:tr w:rsidR="00621F40" w:rsidRPr="003116E8" w14:paraId="10592FD4" w14:textId="77777777" w:rsidTr="004F44F4">
        <w:trPr>
          <w:trHeight w:val="20"/>
        </w:trPr>
        <w:tc>
          <w:tcPr>
            <w:tcW w:w="44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B5553AF" w14:textId="77777777" w:rsidR="00621F40" w:rsidRPr="003116E8" w:rsidRDefault="00621F40" w:rsidP="00621F40">
            <w:pPr>
              <w:tabs>
                <w:tab w:val="left" w:pos="438"/>
                <w:tab w:val="left" w:pos="1440"/>
                <w:tab w:val="left" w:pos="1560"/>
              </w:tabs>
              <w:ind w:left="393" w:right="-842"/>
              <w:jc w:val="both"/>
              <w:rPr>
                <w:rFonts w:ascii="Angsana New" w:hAnsi="Angsana New"/>
                <w:cs/>
              </w:rPr>
            </w:pPr>
            <w:r w:rsidRPr="003116E8">
              <w:rPr>
                <w:rFonts w:ascii="Angsana New" w:hAnsi="Angsana New" w:hint="cs"/>
                <w:cs/>
              </w:rPr>
              <w:t>และการกลับรายการผลแตกต่างชั่วคราว</w:t>
            </w: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842A7" w14:textId="6B596DA8" w:rsidR="00621F40" w:rsidRPr="00D4729F" w:rsidRDefault="001E31DE" w:rsidP="00BA7C4A">
            <w:pPr>
              <w:tabs>
                <w:tab w:val="decimal" w:pos="992"/>
              </w:tabs>
              <w:ind w:right="-110"/>
            </w:pPr>
            <w:r>
              <w:t>1,659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1F7F4" w14:textId="5D83A647" w:rsidR="00621F40" w:rsidRPr="00521B4D" w:rsidRDefault="005F1795" w:rsidP="004F44F4">
            <w:pPr>
              <w:tabs>
                <w:tab w:val="decimal" w:pos="992"/>
              </w:tabs>
              <w:ind w:right="-110"/>
            </w:pPr>
            <w:r>
              <w:t>(5,017)</w:t>
            </w:r>
          </w:p>
        </w:tc>
        <w:tc>
          <w:tcPr>
            <w:tcW w:w="13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22C13" w14:textId="228A0B0E" w:rsidR="00621F40" w:rsidRPr="00915316" w:rsidRDefault="00C02C2D" w:rsidP="00BA7C4A">
            <w:pPr>
              <w:tabs>
                <w:tab w:val="decimal" w:pos="992"/>
              </w:tabs>
              <w:ind w:right="-110"/>
            </w:pPr>
            <w:r>
              <w:t>(703)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1A5FA" w14:textId="3E2E4890" w:rsidR="00621F40" w:rsidRPr="008E739F" w:rsidRDefault="005F1795" w:rsidP="004F44F4">
            <w:pPr>
              <w:tabs>
                <w:tab w:val="decimal" w:pos="992"/>
              </w:tabs>
              <w:ind w:right="-110"/>
              <w:rPr>
                <w:cs/>
              </w:rPr>
            </w:pPr>
            <w:r>
              <w:t>(1</w:t>
            </w:r>
            <w:r w:rsidR="00621F40" w:rsidRPr="00915316">
              <w:t>,</w:t>
            </w:r>
            <w:r>
              <w:t>201)</w:t>
            </w:r>
          </w:p>
        </w:tc>
      </w:tr>
      <w:tr w:rsidR="00621F40" w:rsidRPr="003116E8" w14:paraId="25661CFE" w14:textId="77777777" w:rsidTr="004F44F4">
        <w:trPr>
          <w:trHeight w:val="20"/>
        </w:trPr>
        <w:tc>
          <w:tcPr>
            <w:tcW w:w="4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CA0D9" w14:textId="167298F1" w:rsidR="00621F40" w:rsidRPr="003116E8" w:rsidRDefault="00621F40" w:rsidP="00621F40">
            <w:pPr>
              <w:tabs>
                <w:tab w:val="left" w:pos="360"/>
                <w:tab w:val="left" w:pos="1440"/>
                <w:tab w:val="left" w:pos="1560"/>
              </w:tabs>
              <w:ind w:right="-842"/>
              <w:jc w:val="both"/>
              <w:rPr>
                <w:rFonts w:ascii="Angsana New" w:hAnsi="Angsana New"/>
                <w:b/>
                <w:bCs/>
                <w:cs/>
              </w:rPr>
            </w:pPr>
            <w:r w:rsidRPr="003116E8">
              <w:rPr>
                <w:rFonts w:ascii="Angsana New" w:hAnsi="Angsana New" w:hint="cs"/>
                <w:b/>
                <w:bCs/>
                <w:cs/>
              </w:rPr>
              <w:t>ค่าใช้จ่ายภาษีเงินได้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36D96" w14:textId="1BC30B50" w:rsidR="00621F40" w:rsidRPr="00D4729F" w:rsidRDefault="001E31DE" w:rsidP="00BA7C4A">
            <w:pPr>
              <w:tabs>
                <w:tab w:val="decimal" w:pos="992"/>
              </w:tabs>
              <w:ind w:right="-110"/>
              <w:rPr>
                <w:cs/>
              </w:rPr>
            </w:pPr>
            <w:r>
              <w:t>11,517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FFBA4" w14:textId="7DA7E7B2" w:rsidR="00621F40" w:rsidRPr="00521B4D" w:rsidRDefault="005F1795" w:rsidP="004F44F4">
            <w:pPr>
              <w:tabs>
                <w:tab w:val="decimal" w:pos="992"/>
              </w:tabs>
              <w:ind w:right="-110"/>
            </w:pPr>
            <w:r>
              <w:t>4,995</w:t>
            </w:r>
          </w:p>
        </w:tc>
        <w:tc>
          <w:tcPr>
            <w:tcW w:w="13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5AEDA" w14:textId="6FFAC4C1" w:rsidR="00621F40" w:rsidRPr="00915316" w:rsidRDefault="00C02C2D" w:rsidP="00BA7C4A">
            <w:pPr>
              <w:tabs>
                <w:tab w:val="decimal" w:pos="992"/>
              </w:tabs>
              <w:ind w:right="-110"/>
              <w:rPr>
                <w:cs/>
              </w:rPr>
            </w:pPr>
            <w:r>
              <w:t>9,155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1A6BB" w14:textId="5D9459EE" w:rsidR="00621F40" w:rsidRPr="008E739F" w:rsidRDefault="005F1795" w:rsidP="004F44F4">
            <w:pPr>
              <w:tabs>
                <w:tab w:val="decimal" w:pos="992"/>
              </w:tabs>
              <w:ind w:right="-110"/>
              <w:rPr>
                <w:cs/>
              </w:rPr>
            </w:pPr>
            <w:r>
              <w:t>8</w:t>
            </w:r>
            <w:r w:rsidR="00621F40" w:rsidRPr="00915316">
              <w:t>,</w:t>
            </w:r>
            <w:r>
              <w:t>811</w:t>
            </w:r>
          </w:p>
        </w:tc>
      </w:tr>
    </w:tbl>
    <w:p w14:paraId="1E72AAEC" w14:textId="77777777" w:rsidR="00D528F1" w:rsidRPr="0071614A" w:rsidRDefault="00D528F1" w:rsidP="00F711C7">
      <w:pPr>
        <w:rPr>
          <w:rFonts w:ascii="Angsana New" w:hAnsi="Angsana New"/>
          <w:spacing w:val="-6"/>
          <w:sz w:val="2"/>
          <w:szCs w:val="2"/>
        </w:rPr>
      </w:pPr>
    </w:p>
    <w:p w14:paraId="3286B244" w14:textId="77777777" w:rsidR="00911EF4" w:rsidRPr="00911EF4" w:rsidRDefault="00911EF4" w:rsidP="00A030A2">
      <w:pPr>
        <w:ind w:left="567" w:firstLine="426"/>
        <w:jc w:val="thaiDistribute"/>
        <w:rPr>
          <w:rFonts w:ascii="Angsana New" w:hAnsi="Angsana New"/>
          <w:spacing w:val="-6"/>
          <w:sz w:val="20"/>
          <w:szCs w:val="20"/>
        </w:rPr>
      </w:pPr>
    </w:p>
    <w:p w14:paraId="241A9EAA" w14:textId="539FBF9C" w:rsidR="000E1D8B" w:rsidRPr="00A030A2" w:rsidRDefault="00CA3AF2" w:rsidP="00A030A2">
      <w:pPr>
        <w:ind w:left="567" w:firstLine="426"/>
        <w:jc w:val="thaiDistribute"/>
        <w:rPr>
          <w:rFonts w:ascii="Angsana New" w:hAnsi="Angsana New"/>
          <w:spacing w:val="6"/>
        </w:rPr>
      </w:pPr>
      <w:r w:rsidRPr="00B66065">
        <w:rPr>
          <w:rFonts w:ascii="Angsana New" w:hAnsi="Angsana New" w:hint="cs"/>
          <w:spacing w:val="-6"/>
          <w:cs/>
        </w:rPr>
        <w:lastRenderedPageBreak/>
        <w:t xml:space="preserve">ณ </w:t>
      </w:r>
      <w:r w:rsidR="00CC2639" w:rsidRPr="00B66065">
        <w:rPr>
          <w:rFonts w:ascii="Angsana New" w:hAnsi="Angsana New" w:hint="cs"/>
          <w:spacing w:val="-6"/>
          <w:cs/>
        </w:rPr>
        <w:t xml:space="preserve">วันที่ </w:t>
      </w:r>
      <w:r w:rsidR="00BD5E3F">
        <w:rPr>
          <w:rFonts w:ascii="Angsana New" w:hAnsi="Angsana New"/>
          <w:spacing w:val="-6"/>
        </w:rPr>
        <w:t>3</w:t>
      </w:r>
      <w:r w:rsidR="00E52737">
        <w:rPr>
          <w:rFonts w:ascii="Angsana New" w:hAnsi="Angsana New"/>
          <w:spacing w:val="-6"/>
        </w:rPr>
        <w:t>1</w:t>
      </w:r>
      <w:r w:rsidR="006F7F8F" w:rsidRPr="00B66065">
        <w:rPr>
          <w:rFonts w:ascii="Angsana New" w:hAnsi="Angsana New" w:hint="cs"/>
          <w:spacing w:val="-6"/>
          <w:cs/>
        </w:rPr>
        <w:t xml:space="preserve"> </w:t>
      </w:r>
      <w:r w:rsidR="00E52737">
        <w:rPr>
          <w:rFonts w:ascii="Angsana New" w:hAnsi="Angsana New" w:hint="cs"/>
          <w:spacing w:val="-6"/>
          <w:cs/>
        </w:rPr>
        <w:t>มีนาคม</w:t>
      </w:r>
      <w:r w:rsidR="008C6771" w:rsidRPr="00B66065">
        <w:rPr>
          <w:rFonts w:ascii="Angsana New" w:hAnsi="Angsana New" w:hint="cs"/>
          <w:spacing w:val="-6"/>
          <w:cs/>
        </w:rPr>
        <w:t xml:space="preserve"> </w:t>
      </w:r>
      <w:r w:rsidR="00873048">
        <w:rPr>
          <w:rFonts w:ascii="Angsana New" w:hAnsi="Angsana New"/>
          <w:spacing w:val="-6"/>
        </w:rPr>
        <w:t>256</w:t>
      </w:r>
      <w:r w:rsidR="00C140C8">
        <w:rPr>
          <w:rFonts w:ascii="Angsana New" w:hAnsi="Angsana New"/>
          <w:spacing w:val="-6"/>
        </w:rPr>
        <w:t>8</w:t>
      </w:r>
      <w:r w:rsidR="008C6771" w:rsidRPr="00B66065">
        <w:rPr>
          <w:rFonts w:ascii="Angsana New" w:hAnsi="Angsana New" w:hint="cs"/>
          <w:spacing w:val="-6"/>
          <w:cs/>
        </w:rPr>
        <w:t xml:space="preserve"> และ </w:t>
      </w:r>
      <w:r w:rsidR="00873048">
        <w:rPr>
          <w:rFonts w:ascii="Angsana New" w:hAnsi="Angsana New"/>
          <w:spacing w:val="-6"/>
        </w:rPr>
        <w:t>31</w:t>
      </w:r>
      <w:r w:rsidR="008C6771" w:rsidRPr="00B66065">
        <w:rPr>
          <w:rFonts w:ascii="Angsana New" w:hAnsi="Angsana New" w:hint="cs"/>
          <w:spacing w:val="-6"/>
          <w:cs/>
        </w:rPr>
        <w:t xml:space="preserve"> ธันวาคม </w:t>
      </w:r>
      <w:r w:rsidR="00873048">
        <w:rPr>
          <w:rFonts w:ascii="Angsana New" w:hAnsi="Angsana New"/>
          <w:spacing w:val="-6"/>
        </w:rPr>
        <w:t>256</w:t>
      </w:r>
      <w:r w:rsidR="0074734D">
        <w:rPr>
          <w:rFonts w:ascii="Angsana New" w:hAnsi="Angsana New"/>
          <w:spacing w:val="-6"/>
        </w:rPr>
        <w:t>7</w:t>
      </w:r>
      <w:r w:rsidR="00575C04" w:rsidRPr="00B66065">
        <w:rPr>
          <w:rFonts w:ascii="Angsana New" w:hAnsi="Angsana New" w:hint="cs"/>
          <w:spacing w:val="-6"/>
          <w:cs/>
        </w:rPr>
        <w:t xml:space="preserve"> สินทรัพย์</w:t>
      </w:r>
      <w:r w:rsidR="007946BA" w:rsidRPr="00B66065">
        <w:rPr>
          <w:rFonts w:ascii="Angsana New" w:hAnsi="Angsana New" w:hint="cs"/>
          <w:spacing w:val="-6"/>
          <w:cs/>
        </w:rPr>
        <w:t>/หนี้สิน</w:t>
      </w:r>
      <w:r w:rsidR="00575C04" w:rsidRPr="00B66065">
        <w:rPr>
          <w:rFonts w:ascii="Angsana New" w:hAnsi="Angsana New" w:hint="cs"/>
          <w:spacing w:val="-6"/>
          <w:cs/>
        </w:rPr>
        <w:t>ภา</w:t>
      </w:r>
      <w:r w:rsidR="00354708" w:rsidRPr="00B66065">
        <w:rPr>
          <w:rFonts w:ascii="Angsana New" w:hAnsi="Angsana New" w:hint="cs"/>
          <w:spacing w:val="-6"/>
          <w:cs/>
        </w:rPr>
        <w:t>ษีเงินได้รอการตัดบัญชี</w:t>
      </w:r>
      <w:r w:rsidR="00033042" w:rsidRPr="00B66065">
        <w:rPr>
          <w:rFonts w:ascii="Angsana New" w:hAnsi="Angsana New" w:hint="cs"/>
          <w:spacing w:val="6"/>
          <w:cs/>
        </w:rPr>
        <w:t>ประกอบ</w:t>
      </w:r>
      <w:r w:rsidR="00354708" w:rsidRPr="00B66065">
        <w:rPr>
          <w:rFonts w:ascii="Angsana New" w:hAnsi="Angsana New" w:hint="cs"/>
          <w:spacing w:val="6"/>
          <w:cs/>
        </w:rPr>
        <w:t>ด้วย</w:t>
      </w:r>
      <w:r w:rsidR="00AA0B9C">
        <w:rPr>
          <w:rFonts w:ascii="Angsana New" w:hAnsi="Angsana New"/>
          <w:spacing w:val="6"/>
          <w:cs/>
        </w:rPr>
        <w:br/>
      </w:r>
      <w:r w:rsidR="00575C04" w:rsidRPr="00B66065">
        <w:rPr>
          <w:rFonts w:ascii="Angsana New" w:hAnsi="Angsana New" w:hint="cs"/>
          <w:spacing w:val="6"/>
          <w:cs/>
        </w:rPr>
        <w:t>ผล</w:t>
      </w:r>
      <w:r w:rsidR="00AA0B9C">
        <w:rPr>
          <w:rFonts w:ascii="Angsana New" w:hAnsi="Angsana New" w:hint="cs"/>
          <w:spacing w:val="6"/>
          <w:cs/>
        </w:rPr>
        <w:t>แ</w:t>
      </w:r>
      <w:r w:rsidR="00575C04" w:rsidRPr="00B66065">
        <w:rPr>
          <w:rFonts w:ascii="Angsana New" w:hAnsi="Angsana New" w:hint="cs"/>
          <w:spacing w:val="6"/>
          <w:cs/>
        </w:rPr>
        <w:t>ตกต่างชั่วคราวดังต่อไปนี้</w:t>
      </w:r>
    </w:p>
    <w:p w14:paraId="02A121BF" w14:textId="005BD33D" w:rsidR="00575C04" w:rsidRDefault="00575C04" w:rsidP="003E497C">
      <w:pPr>
        <w:tabs>
          <w:tab w:val="left" w:pos="360"/>
          <w:tab w:val="left" w:pos="1440"/>
          <w:tab w:val="left" w:pos="1560"/>
          <w:tab w:val="left" w:pos="6379"/>
        </w:tabs>
        <w:spacing w:line="192" w:lineRule="auto"/>
        <w:ind w:left="5812" w:right="30"/>
        <w:jc w:val="right"/>
        <w:outlineLvl w:val="0"/>
        <w:rPr>
          <w:rFonts w:ascii="Angsana New" w:hAnsi="Angsana New"/>
          <w:sz w:val="27"/>
          <w:szCs w:val="27"/>
        </w:rPr>
      </w:pPr>
      <w:r w:rsidRPr="0056674E">
        <w:rPr>
          <w:rFonts w:ascii="Angsana New" w:hAnsi="Angsana New" w:hint="cs"/>
          <w:sz w:val="27"/>
          <w:szCs w:val="27"/>
          <w:cs/>
        </w:rPr>
        <w:t>หน่วย</w:t>
      </w:r>
      <w:r w:rsidRPr="0056674E">
        <w:rPr>
          <w:rFonts w:ascii="Angsana New" w:hAnsi="Angsana New"/>
          <w:sz w:val="27"/>
          <w:szCs w:val="27"/>
        </w:rPr>
        <w:t xml:space="preserve"> : </w:t>
      </w:r>
      <w:r w:rsidRPr="0056674E">
        <w:rPr>
          <w:rFonts w:ascii="Angsana New" w:hAnsi="Angsana New" w:hint="cs"/>
          <w:sz w:val="27"/>
          <w:szCs w:val="27"/>
          <w:cs/>
        </w:rPr>
        <w:t>พันบาท</w:t>
      </w:r>
    </w:p>
    <w:tbl>
      <w:tblPr>
        <w:tblW w:w="9753" w:type="dxa"/>
        <w:tblInd w:w="6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88"/>
        <w:gridCol w:w="1191"/>
        <w:gridCol w:w="1191"/>
        <w:gridCol w:w="1191"/>
        <w:gridCol w:w="1192"/>
      </w:tblGrid>
      <w:tr w:rsidR="00C04178" w:rsidRPr="00D964F4" w14:paraId="58D0093E" w14:textId="77777777" w:rsidTr="00731A9C">
        <w:trPr>
          <w:trHeight w:val="283"/>
        </w:trPr>
        <w:tc>
          <w:tcPr>
            <w:tcW w:w="4988" w:type="dxa"/>
            <w:vMerge w:val="restart"/>
            <w:vAlign w:val="center"/>
          </w:tcPr>
          <w:p w14:paraId="7A9860DE" w14:textId="77777777" w:rsidR="00C04178" w:rsidRPr="00D964F4" w:rsidRDefault="00C04178" w:rsidP="00C04178">
            <w:pPr>
              <w:tabs>
                <w:tab w:val="left" w:pos="360"/>
                <w:tab w:val="left" w:pos="900"/>
              </w:tabs>
              <w:ind w:right="-108"/>
              <w:jc w:val="center"/>
              <w:rPr>
                <w:sz w:val="27"/>
                <w:szCs w:val="27"/>
                <w:cs/>
              </w:rPr>
            </w:pPr>
            <w:bookmarkStart w:id="4" w:name="OLE_LINK3"/>
            <w:r w:rsidRPr="00D964F4">
              <w:rPr>
                <w:sz w:val="27"/>
                <w:szCs w:val="27"/>
                <w:cs/>
              </w:rPr>
              <w:t>รายการ</w:t>
            </w:r>
          </w:p>
        </w:tc>
        <w:tc>
          <w:tcPr>
            <w:tcW w:w="2382" w:type="dxa"/>
            <w:gridSpan w:val="2"/>
          </w:tcPr>
          <w:p w14:paraId="42C9259A" w14:textId="77777777" w:rsidR="00C04178" w:rsidRPr="00D964F4" w:rsidRDefault="00C04178" w:rsidP="00C04178">
            <w:pPr>
              <w:tabs>
                <w:tab w:val="left" w:pos="360"/>
                <w:tab w:val="left" w:pos="900"/>
                <w:tab w:val="left" w:pos="1440"/>
              </w:tabs>
              <w:ind w:left="-96" w:right="-114"/>
              <w:jc w:val="center"/>
              <w:rPr>
                <w:sz w:val="27"/>
                <w:szCs w:val="27"/>
              </w:rPr>
            </w:pPr>
            <w:r w:rsidRPr="00D964F4">
              <w:rPr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2383" w:type="dxa"/>
            <w:gridSpan w:val="2"/>
          </w:tcPr>
          <w:p w14:paraId="39B46694" w14:textId="77777777" w:rsidR="00C04178" w:rsidRPr="00D964F4" w:rsidRDefault="00C04178" w:rsidP="00C04178">
            <w:pPr>
              <w:tabs>
                <w:tab w:val="left" w:pos="360"/>
                <w:tab w:val="left" w:pos="900"/>
                <w:tab w:val="left" w:pos="1440"/>
              </w:tabs>
              <w:ind w:left="-88" w:right="-158"/>
              <w:jc w:val="center"/>
              <w:rPr>
                <w:sz w:val="27"/>
                <w:szCs w:val="27"/>
              </w:rPr>
            </w:pPr>
            <w:r w:rsidRPr="00D964F4">
              <w:rPr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E52737" w:rsidRPr="00D964F4" w14:paraId="52DA3AE5" w14:textId="77777777" w:rsidTr="00F9548A">
        <w:tc>
          <w:tcPr>
            <w:tcW w:w="4988" w:type="dxa"/>
            <w:vMerge/>
            <w:tcBorders>
              <w:bottom w:val="nil"/>
            </w:tcBorders>
          </w:tcPr>
          <w:p w14:paraId="3FFF6252" w14:textId="77777777" w:rsidR="00E52737" w:rsidRPr="00D964F4" w:rsidRDefault="00E52737" w:rsidP="00E52737">
            <w:pPr>
              <w:tabs>
                <w:tab w:val="left" w:pos="360"/>
                <w:tab w:val="left" w:pos="900"/>
                <w:tab w:val="left" w:pos="1440"/>
              </w:tabs>
              <w:ind w:right="-338"/>
              <w:jc w:val="both"/>
              <w:rPr>
                <w:sz w:val="27"/>
                <w:szCs w:val="27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436BB29D" w14:textId="2B9678E6" w:rsidR="00E52737" w:rsidRPr="00E52737" w:rsidRDefault="00E52737" w:rsidP="00E52737">
            <w:pPr>
              <w:ind w:left="-122" w:right="-87"/>
              <w:jc w:val="center"/>
              <w:rPr>
                <w:sz w:val="28"/>
                <w:szCs w:val="28"/>
              </w:rPr>
            </w:pPr>
            <w:r w:rsidRPr="00E52737">
              <w:rPr>
                <w:color w:val="000000" w:themeColor="text1"/>
                <w:sz w:val="28"/>
                <w:szCs w:val="28"/>
                <w:cs/>
              </w:rPr>
              <w:t>3</w:t>
            </w:r>
            <w:r w:rsidRPr="00E52737">
              <w:rPr>
                <w:rFonts w:hint="cs"/>
                <w:color w:val="000000" w:themeColor="text1"/>
                <w:sz w:val="28"/>
                <w:szCs w:val="28"/>
                <w:cs/>
              </w:rPr>
              <w:t>1</w:t>
            </w:r>
            <w:r w:rsidRPr="00E52737">
              <w:rPr>
                <w:color w:val="000000" w:themeColor="text1"/>
                <w:sz w:val="28"/>
                <w:szCs w:val="28"/>
              </w:rPr>
              <w:t xml:space="preserve"> </w:t>
            </w:r>
            <w:r w:rsidRPr="00E52737">
              <w:rPr>
                <w:rFonts w:hint="cs"/>
                <w:color w:val="000000" w:themeColor="text1"/>
                <w:sz w:val="28"/>
                <w:szCs w:val="28"/>
                <w:cs/>
              </w:rPr>
              <w:t>มี</w:t>
            </w:r>
            <w:r w:rsidRPr="00E52737">
              <w:rPr>
                <w:color w:val="000000" w:themeColor="text1"/>
                <w:sz w:val="28"/>
                <w:szCs w:val="28"/>
                <w:cs/>
              </w:rPr>
              <w:t>.</w:t>
            </w:r>
            <w:r w:rsidRPr="00E52737">
              <w:rPr>
                <w:rFonts w:hint="cs"/>
                <w:color w:val="000000" w:themeColor="text1"/>
                <w:sz w:val="28"/>
                <w:szCs w:val="28"/>
                <w:cs/>
              </w:rPr>
              <w:t>ค</w:t>
            </w:r>
            <w:r w:rsidRPr="00E52737">
              <w:rPr>
                <w:color w:val="000000" w:themeColor="text1"/>
                <w:sz w:val="28"/>
                <w:szCs w:val="28"/>
                <w:cs/>
              </w:rPr>
              <w:t xml:space="preserve">. </w:t>
            </w:r>
            <w:r w:rsidRPr="00E52737">
              <w:rPr>
                <w:color w:val="000000" w:themeColor="text1"/>
                <w:sz w:val="28"/>
                <w:szCs w:val="28"/>
              </w:rPr>
              <w:t>256</w:t>
            </w:r>
            <w:r w:rsidR="00E8354A">
              <w:rPr>
                <w:color w:val="000000" w:themeColor="text1"/>
                <w:sz w:val="28"/>
                <w:szCs w:val="28"/>
              </w:rPr>
              <w:t>8</w:t>
            </w:r>
          </w:p>
        </w:tc>
        <w:tc>
          <w:tcPr>
            <w:tcW w:w="1191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00E2D" w14:textId="594AF6A5" w:rsidR="00E52737" w:rsidRPr="00E52737" w:rsidRDefault="00E52737" w:rsidP="00E52737">
            <w:pPr>
              <w:ind w:left="-122" w:right="-87"/>
              <w:jc w:val="center"/>
              <w:rPr>
                <w:sz w:val="28"/>
                <w:szCs w:val="28"/>
              </w:rPr>
            </w:pPr>
            <w:r w:rsidRPr="00E52737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E52737">
              <w:rPr>
                <w:rFonts w:ascii="Angsana New" w:hAnsi="Angsana New" w:hint="cs"/>
                <w:sz w:val="28"/>
                <w:szCs w:val="28"/>
                <w:cs/>
              </w:rPr>
              <w:t xml:space="preserve">ธ.ค. </w:t>
            </w:r>
            <w:r w:rsidRPr="00E52737">
              <w:rPr>
                <w:rFonts w:ascii="Angsana New" w:hAnsi="Angsana New"/>
                <w:sz w:val="28"/>
                <w:szCs w:val="28"/>
              </w:rPr>
              <w:t>256</w:t>
            </w:r>
            <w:r w:rsidR="00E8354A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1E1C7F5C" w14:textId="0D5246D6" w:rsidR="00E52737" w:rsidRPr="00E52737" w:rsidRDefault="00E52737" w:rsidP="00E52737">
            <w:pPr>
              <w:ind w:left="-122" w:right="-87"/>
              <w:jc w:val="center"/>
              <w:rPr>
                <w:sz w:val="28"/>
                <w:szCs w:val="28"/>
              </w:rPr>
            </w:pPr>
            <w:r w:rsidRPr="00E52737">
              <w:rPr>
                <w:color w:val="000000" w:themeColor="text1"/>
                <w:sz w:val="28"/>
                <w:szCs w:val="28"/>
                <w:cs/>
              </w:rPr>
              <w:t>3</w:t>
            </w:r>
            <w:r w:rsidRPr="00E52737">
              <w:rPr>
                <w:rFonts w:hint="cs"/>
                <w:color w:val="000000" w:themeColor="text1"/>
                <w:sz w:val="28"/>
                <w:szCs w:val="28"/>
                <w:cs/>
              </w:rPr>
              <w:t>1</w:t>
            </w:r>
            <w:r w:rsidRPr="00E52737">
              <w:rPr>
                <w:color w:val="000000" w:themeColor="text1"/>
                <w:sz w:val="28"/>
                <w:szCs w:val="28"/>
              </w:rPr>
              <w:t xml:space="preserve"> </w:t>
            </w:r>
            <w:r w:rsidRPr="00E52737">
              <w:rPr>
                <w:rFonts w:hint="cs"/>
                <w:color w:val="000000" w:themeColor="text1"/>
                <w:sz w:val="28"/>
                <w:szCs w:val="28"/>
                <w:cs/>
              </w:rPr>
              <w:t>มี</w:t>
            </w:r>
            <w:r w:rsidRPr="00E52737">
              <w:rPr>
                <w:color w:val="000000" w:themeColor="text1"/>
                <w:sz w:val="28"/>
                <w:szCs w:val="28"/>
                <w:cs/>
              </w:rPr>
              <w:t>.</w:t>
            </w:r>
            <w:r w:rsidRPr="00E52737">
              <w:rPr>
                <w:rFonts w:hint="cs"/>
                <w:color w:val="000000" w:themeColor="text1"/>
                <w:sz w:val="28"/>
                <w:szCs w:val="28"/>
                <w:cs/>
              </w:rPr>
              <w:t>ค</w:t>
            </w:r>
            <w:r w:rsidRPr="00E52737">
              <w:rPr>
                <w:color w:val="000000" w:themeColor="text1"/>
                <w:sz w:val="28"/>
                <w:szCs w:val="28"/>
                <w:cs/>
              </w:rPr>
              <w:t xml:space="preserve">. </w:t>
            </w:r>
            <w:r w:rsidRPr="00E52737">
              <w:rPr>
                <w:color w:val="000000" w:themeColor="text1"/>
                <w:sz w:val="28"/>
                <w:szCs w:val="28"/>
              </w:rPr>
              <w:t>256</w:t>
            </w:r>
            <w:r w:rsidR="00E8354A">
              <w:rPr>
                <w:color w:val="000000" w:themeColor="text1"/>
                <w:sz w:val="28"/>
                <w:szCs w:val="28"/>
              </w:rPr>
              <w:t>8</w:t>
            </w:r>
          </w:p>
        </w:tc>
        <w:tc>
          <w:tcPr>
            <w:tcW w:w="1192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EA9F0" w14:textId="0B2BB08C" w:rsidR="00E52737" w:rsidRPr="00E52737" w:rsidRDefault="00E52737" w:rsidP="00E52737">
            <w:pPr>
              <w:ind w:left="-122" w:right="-87"/>
              <w:jc w:val="center"/>
              <w:rPr>
                <w:sz w:val="28"/>
                <w:szCs w:val="28"/>
              </w:rPr>
            </w:pPr>
            <w:r w:rsidRPr="00E52737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E52737">
              <w:rPr>
                <w:rFonts w:ascii="Angsana New" w:hAnsi="Angsana New" w:hint="cs"/>
                <w:sz w:val="28"/>
                <w:szCs w:val="28"/>
                <w:cs/>
              </w:rPr>
              <w:t xml:space="preserve">ธ.ค. </w:t>
            </w:r>
            <w:r w:rsidRPr="00E52737">
              <w:rPr>
                <w:rFonts w:ascii="Angsana New" w:hAnsi="Angsana New"/>
                <w:sz w:val="28"/>
                <w:szCs w:val="28"/>
              </w:rPr>
              <w:t>256</w:t>
            </w:r>
            <w:r w:rsidR="00E8354A"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E52737" w:rsidRPr="00D964F4" w14:paraId="633632DC" w14:textId="77777777" w:rsidTr="00F9548A">
        <w:trPr>
          <w:trHeight w:val="80"/>
        </w:trPr>
        <w:tc>
          <w:tcPr>
            <w:tcW w:w="4988" w:type="dxa"/>
            <w:tcBorders>
              <w:top w:val="single" w:sz="4" w:space="0" w:color="auto"/>
              <w:bottom w:val="nil"/>
            </w:tcBorders>
          </w:tcPr>
          <w:p w14:paraId="191253D0" w14:textId="77777777" w:rsidR="00E52737" w:rsidRPr="00D964F4" w:rsidRDefault="00E52737" w:rsidP="00E52737">
            <w:pPr>
              <w:tabs>
                <w:tab w:val="left" w:pos="360"/>
                <w:tab w:val="left" w:pos="900"/>
                <w:tab w:val="left" w:pos="1440"/>
              </w:tabs>
              <w:ind w:right="-338"/>
              <w:jc w:val="both"/>
              <w:rPr>
                <w:b/>
                <w:bCs/>
                <w:sz w:val="27"/>
                <w:szCs w:val="27"/>
                <w:cs/>
              </w:rPr>
            </w:pPr>
            <w:r w:rsidRPr="00D964F4">
              <w:rPr>
                <w:b/>
                <w:bCs/>
                <w:sz w:val="27"/>
                <w:szCs w:val="27"/>
                <w:cs/>
              </w:rPr>
              <w:t>ผลสะสมของผลแตกต่างชั่วคราวที่รับรู้ในงบกำไรขาดทุน</w:t>
            </w:r>
          </w:p>
        </w:tc>
        <w:tc>
          <w:tcPr>
            <w:tcW w:w="1191" w:type="dxa"/>
            <w:tcBorders>
              <w:top w:val="single" w:sz="4" w:space="0" w:color="auto"/>
              <w:bottom w:val="nil"/>
              <w:right w:val="dashed" w:sz="4" w:space="0" w:color="auto"/>
            </w:tcBorders>
          </w:tcPr>
          <w:p w14:paraId="6F260643" w14:textId="77777777" w:rsidR="00E52737" w:rsidRPr="00D964F4" w:rsidRDefault="00E52737" w:rsidP="00E52737">
            <w:pPr>
              <w:tabs>
                <w:tab w:val="decimal" w:pos="743"/>
              </w:tabs>
              <w:ind w:left="-108" w:right="-139"/>
              <w:rPr>
                <w:sz w:val="27"/>
                <w:szCs w:val="27"/>
                <w:cs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dashed" w:sz="4" w:space="0" w:color="auto"/>
              <w:bottom w:val="nil"/>
            </w:tcBorders>
          </w:tcPr>
          <w:p w14:paraId="20CB1EEB" w14:textId="77777777" w:rsidR="00E52737" w:rsidRPr="00D964F4" w:rsidRDefault="00E52737" w:rsidP="00E52737">
            <w:pPr>
              <w:tabs>
                <w:tab w:val="decimal" w:pos="743"/>
              </w:tabs>
              <w:ind w:left="-108" w:right="-139"/>
              <w:rPr>
                <w:sz w:val="27"/>
                <w:szCs w:val="27"/>
                <w:cs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nil"/>
              <w:right w:val="dashed" w:sz="4" w:space="0" w:color="auto"/>
            </w:tcBorders>
          </w:tcPr>
          <w:p w14:paraId="2B6DEA79" w14:textId="77777777" w:rsidR="00E52737" w:rsidRPr="00D964F4" w:rsidRDefault="00E52737" w:rsidP="00E52737">
            <w:pPr>
              <w:tabs>
                <w:tab w:val="decimal" w:pos="743"/>
              </w:tabs>
              <w:ind w:right="-59"/>
              <w:rPr>
                <w:sz w:val="27"/>
                <w:szCs w:val="27"/>
                <w:cs/>
              </w:rPr>
            </w:pPr>
          </w:p>
        </w:tc>
        <w:tc>
          <w:tcPr>
            <w:tcW w:w="1192" w:type="dxa"/>
            <w:tcBorders>
              <w:top w:val="single" w:sz="4" w:space="0" w:color="auto"/>
              <w:left w:val="dashed" w:sz="4" w:space="0" w:color="auto"/>
              <w:bottom w:val="nil"/>
            </w:tcBorders>
          </w:tcPr>
          <w:p w14:paraId="32C8FA47" w14:textId="77777777" w:rsidR="00E52737" w:rsidRPr="00D964F4" w:rsidRDefault="00E52737" w:rsidP="00E52737">
            <w:pPr>
              <w:tabs>
                <w:tab w:val="decimal" w:pos="743"/>
              </w:tabs>
              <w:ind w:right="-59"/>
              <w:rPr>
                <w:sz w:val="27"/>
                <w:szCs w:val="27"/>
                <w:cs/>
              </w:rPr>
            </w:pPr>
          </w:p>
        </w:tc>
      </w:tr>
      <w:tr w:rsidR="00E52737" w:rsidRPr="00D964F4" w14:paraId="54E113B3" w14:textId="77777777" w:rsidTr="00F9548A">
        <w:tc>
          <w:tcPr>
            <w:tcW w:w="4988" w:type="dxa"/>
            <w:tcBorders>
              <w:top w:val="nil"/>
              <w:bottom w:val="nil"/>
            </w:tcBorders>
          </w:tcPr>
          <w:p w14:paraId="3149FD30" w14:textId="77777777" w:rsidR="00E52737" w:rsidRPr="00D964F4" w:rsidRDefault="00E52737" w:rsidP="00E52737">
            <w:pPr>
              <w:tabs>
                <w:tab w:val="left" w:pos="360"/>
                <w:tab w:val="left" w:pos="900"/>
                <w:tab w:val="left" w:pos="1440"/>
                <w:tab w:val="left" w:pos="3225"/>
              </w:tabs>
              <w:ind w:right="-338" w:firstLine="60"/>
              <w:jc w:val="both"/>
              <w:rPr>
                <w:sz w:val="27"/>
                <w:szCs w:val="27"/>
                <w:cs/>
              </w:rPr>
            </w:pPr>
            <w:r>
              <w:rPr>
                <w:sz w:val="27"/>
                <w:szCs w:val="27"/>
                <w:cs/>
              </w:rPr>
              <w:t>ค่า</w:t>
            </w:r>
            <w:r>
              <w:rPr>
                <w:rFonts w:hint="cs"/>
                <w:sz w:val="27"/>
                <w:szCs w:val="27"/>
                <w:cs/>
              </w:rPr>
              <w:t>เผื่อผลขาดทุนด้านเครดิตที่คาดว่าจะเกิดขึ้นของ</w:t>
            </w:r>
            <w:r w:rsidRPr="00B378B5">
              <w:rPr>
                <w:sz w:val="27"/>
                <w:szCs w:val="27"/>
                <w:cs/>
              </w:rPr>
              <w:t>ลูกหนี้การค้า</w:t>
            </w:r>
          </w:p>
        </w:tc>
        <w:tc>
          <w:tcPr>
            <w:tcW w:w="1191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14:paraId="7E82D70D" w14:textId="77777777" w:rsidR="00E52737" w:rsidRPr="000D7092" w:rsidRDefault="00E52737" w:rsidP="00E52737">
            <w:pPr>
              <w:ind w:left="-108" w:right="3"/>
              <w:jc w:val="right"/>
              <w:rPr>
                <w:sz w:val="27"/>
                <w:szCs w:val="27"/>
              </w:rPr>
            </w:pPr>
          </w:p>
        </w:tc>
        <w:tc>
          <w:tcPr>
            <w:tcW w:w="1191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14:paraId="7C810BE6" w14:textId="77777777" w:rsidR="00E52737" w:rsidRPr="000D7092" w:rsidRDefault="00E52737" w:rsidP="00E52737">
            <w:pPr>
              <w:ind w:left="-108" w:right="3"/>
              <w:jc w:val="right"/>
              <w:rPr>
                <w:sz w:val="27"/>
                <w:szCs w:val="27"/>
              </w:rPr>
            </w:pPr>
          </w:p>
        </w:tc>
        <w:tc>
          <w:tcPr>
            <w:tcW w:w="1191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14:paraId="7DB27242" w14:textId="77777777" w:rsidR="00E52737" w:rsidRPr="00915316" w:rsidRDefault="00E52737" w:rsidP="00E52737">
            <w:pPr>
              <w:ind w:right="18"/>
              <w:jc w:val="right"/>
              <w:rPr>
                <w:sz w:val="27"/>
                <w:szCs w:val="27"/>
              </w:rPr>
            </w:pPr>
          </w:p>
        </w:tc>
        <w:tc>
          <w:tcPr>
            <w:tcW w:w="1192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14:paraId="41D649FC" w14:textId="77777777" w:rsidR="00E52737" w:rsidRPr="00D964F4" w:rsidRDefault="00E52737" w:rsidP="00E52737">
            <w:pPr>
              <w:ind w:right="18"/>
              <w:jc w:val="right"/>
              <w:rPr>
                <w:sz w:val="27"/>
                <w:szCs w:val="27"/>
              </w:rPr>
            </w:pPr>
          </w:p>
        </w:tc>
      </w:tr>
      <w:tr w:rsidR="00D36179" w:rsidRPr="00D964F4" w14:paraId="674BB5A3" w14:textId="77777777" w:rsidTr="00F9548A">
        <w:tc>
          <w:tcPr>
            <w:tcW w:w="4988" w:type="dxa"/>
            <w:tcBorders>
              <w:top w:val="nil"/>
              <w:bottom w:val="nil"/>
            </w:tcBorders>
          </w:tcPr>
          <w:p w14:paraId="59BD9AFC" w14:textId="77777777" w:rsidR="00D36179" w:rsidRDefault="00D36179" w:rsidP="00D36179">
            <w:pPr>
              <w:tabs>
                <w:tab w:val="left" w:pos="360"/>
                <w:tab w:val="left" w:pos="900"/>
                <w:tab w:val="left" w:pos="1440"/>
                <w:tab w:val="left" w:pos="3225"/>
              </w:tabs>
              <w:ind w:right="-338" w:firstLine="340"/>
              <w:jc w:val="both"/>
              <w:rPr>
                <w:sz w:val="27"/>
                <w:szCs w:val="27"/>
                <w:cs/>
              </w:rPr>
            </w:pPr>
            <w:r w:rsidRPr="00D964F4">
              <w:rPr>
                <w:rFonts w:hint="cs"/>
                <w:sz w:val="27"/>
                <w:szCs w:val="27"/>
                <w:cs/>
              </w:rPr>
              <w:t>และลูกหนี้หมุนเวียนอื่น</w:t>
            </w:r>
          </w:p>
        </w:tc>
        <w:tc>
          <w:tcPr>
            <w:tcW w:w="1191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14:paraId="59EF9108" w14:textId="1EE0599E" w:rsidR="00D36179" w:rsidRPr="00C82A55" w:rsidRDefault="008D4989" w:rsidP="00F9548A">
            <w:pPr>
              <w:tabs>
                <w:tab w:val="decimal" w:pos="851"/>
              </w:tabs>
              <w:ind w:left="-108" w:right="-146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62,250</w:t>
            </w:r>
          </w:p>
        </w:tc>
        <w:tc>
          <w:tcPr>
            <w:tcW w:w="1191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14:paraId="569BD7CA" w14:textId="5AF91C7B" w:rsidR="00D36179" w:rsidRPr="007B7447" w:rsidRDefault="00502E12" w:rsidP="00F9548A">
            <w:pPr>
              <w:tabs>
                <w:tab w:val="decimal" w:pos="851"/>
              </w:tabs>
              <w:ind w:left="-108" w:right="-146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66</w:t>
            </w:r>
            <w:r w:rsidR="00D36179" w:rsidRPr="00A91C82">
              <w:rPr>
                <w:sz w:val="27"/>
                <w:szCs w:val="27"/>
              </w:rPr>
              <w:t>,</w:t>
            </w:r>
            <w:r>
              <w:rPr>
                <w:sz w:val="27"/>
                <w:szCs w:val="27"/>
              </w:rPr>
              <w:t>364</w:t>
            </w:r>
          </w:p>
        </w:tc>
        <w:tc>
          <w:tcPr>
            <w:tcW w:w="1191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14:paraId="33B25233" w14:textId="001E2425" w:rsidR="00D36179" w:rsidRPr="00915316" w:rsidRDefault="00F37B22" w:rsidP="00F9548A">
            <w:pPr>
              <w:tabs>
                <w:tab w:val="decimal" w:pos="851"/>
              </w:tabs>
              <w:ind w:left="-108" w:right="-146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33,000</w:t>
            </w:r>
          </w:p>
        </w:tc>
        <w:tc>
          <w:tcPr>
            <w:tcW w:w="1192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14:paraId="5B0844FE" w14:textId="614B989D" w:rsidR="00D36179" w:rsidRPr="00D964F4" w:rsidRDefault="00D36179" w:rsidP="00F9548A">
            <w:pPr>
              <w:tabs>
                <w:tab w:val="decimal" w:pos="851"/>
              </w:tabs>
              <w:ind w:left="-108" w:right="-146"/>
              <w:rPr>
                <w:sz w:val="27"/>
                <w:szCs w:val="27"/>
              </w:rPr>
            </w:pPr>
            <w:r w:rsidRPr="000B607C">
              <w:rPr>
                <w:sz w:val="27"/>
                <w:szCs w:val="27"/>
              </w:rPr>
              <w:t>33,000</w:t>
            </w:r>
          </w:p>
        </w:tc>
      </w:tr>
      <w:tr w:rsidR="003727BA" w:rsidRPr="00D964F4" w14:paraId="6B31B993" w14:textId="77777777" w:rsidTr="00F9548A">
        <w:tc>
          <w:tcPr>
            <w:tcW w:w="4988" w:type="dxa"/>
            <w:tcBorders>
              <w:top w:val="nil"/>
              <w:bottom w:val="nil"/>
            </w:tcBorders>
          </w:tcPr>
          <w:p w14:paraId="5E842799" w14:textId="77777777" w:rsidR="003727BA" w:rsidRPr="00D964F4" w:rsidRDefault="003727BA" w:rsidP="003727BA">
            <w:pPr>
              <w:tabs>
                <w:tab w:val="left" w:pos="360"/>
                <w:tab w:val="left" w:pos="900"/>
                <w:tab w:val="left" w:pos="1440"/>
                <w:tab w:val="left" w:pos="3225"/>
              </w:tabs>
              <w:ind w:right="-338" w:firstLine="60"/>
              <w:jc w:val="both"/>
              <w:rPr>
                <w:sz w:val="27"/>
                <w:szCs w:val="27"/>
                <w:cs/>
              </w:rPr>
            </w:pPr>
            <w:r>
              <w:rPr>
                <w:rFonts w:hint="cs"/>
                <w:sz w:val="27"/>
                <w:szCs w:val="27"/>
                <w:cs/>
              </w:rPr>
              <w:t>ค่าเผื่อการด้อยค่าค่าใช้จ่ายจ่ายล่วงหน้า</w:t>
            </w:r>
          </w:p>
        </w:tc>
        <w:tc>
          <w:tcPr>
            <w:tcW w:w="1191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14:paraId="0EEFFC51" w14:textId="0E4DDC40" w:rsidR="003727BA" w:rsidRPr="00D4729F" w:rsidRDefault="008D4989" w:rsidP="00F9548A">
            <w:pPr>
              <w:tabs>
                <w:tab w:val="decimal" w:pos="851"/>
              </w:tabs>
              <w:ind w:left="-108" w:right="-146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2,701</w:t>
            </w:r>
          </w:p>
        </w:tc>
        <w:tc>
          <w:tcPr>
            <w:tcW w:w="1191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14:paraId="27AF59D6" w14:textId="0A0E074E" w:rsidR="003727BA" w:rsidRPr="007B7447" w:rsidRDefault="00BF448B" w:rsidP="00F9548A">
            <w:pPr>
              <w:tabs>
                <w:tab w:val="decimal" w:pos="851"/>
              </w:tabs>
              <w:ind w:left="-108" w:right="-146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2</w:t>
            </w:r>
            <w:r w:rsidR="003727BA" w:rsidRPr="00A91C82">
              <w:rPr>
                <w:sz w:val="27"/>
                <w:szCs w:val="27"/>
              </w:rPr>
              <w:t>,</w:t>
            </w:r>
            <w:r>
              <w:rPr>
                <w:sz w:val="27"/>
                <w:szCs w:val="27"/>
              </w:rPr>
              <w:t>70</w:t>
            </w:r>
            <w:r w:rsidR="008E007D">
              <w:rPr>
                <w:sz w:val="27"/>
                <w:szCs w:val="27"/>
              </w:rPr>
              <w:t>1</w:t>
            </w:r>
          </w:p>
        </w:tc>
        <w:tc>
          <w:tcPr>
            <w:tcW w:w="1191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14:paraId="0D16393E" w14:textId="1F5D5C96" w:rsidR="003727BA" w:rsidRPr="005D1DEB" w:rsidRDefault="00F37B22" w:rsidP="00F9548A">
            <w:pPr>
              <w:tabs>
                <w:tab w:val="decimal" w:pos="567"/>
              </w:tabs>
              <w:ind w:left="-108" w:right="-146"/>
              <w:rPr>
                <w:sz w:val="27"/>
                <w:szCs w:val="27"/>
                <w:cs/>
              </w:rPr>
            </w:pPr>
            <w:r>
              <w:rPr>
                <w:sz w:val="27"/>
                <w:szCs w:val="27"/>
              </w:rPr>
              <w:t>-</w:t>
            </w:r>
          </w:p>
        </w:tc>
        <w:tc>
          <w:tcPr>
            <w:tcW w:w="1192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14:paraId="289EB27A" w14:textId="7E594B68" w:rsidR="003727BA" w:rsidRPr="005D1DEB" w:rsidRDefault="003727BA" w:rsidP="00F9548A">
            <w:pPr>
              <w:tabs>
                <w:tab w:val="decimal" w:pos="567"/>
              </w:tabs>
              <w:ind w:left="-108" w:right="-146"/>
              <w:rPr>
                <w:sz w:val="27"/>
                <w:szCs w:val="27"/>
                <w:cs/>
              </w:rPr>
            </w:pPr>
            <w:r w:rsidRPr="005D1DEB">
              <w:rPr>
                <w:rFonts w:hint="cs"/>
                <w:sz w:val="27"/>
                <w:szCs w:val="27"/>
                <w:cs/>
              </w:rPr>
              <w:t>-</w:t>
            </w:r>
          </w:p>
        </w:tc>
      </w:tr>
      <w:tr w:rsidR="003727BA" w:rsidRPr="00D964F4" w14:paraId="57D60FEE" w14:textId="77777777" w:rsidTr="00F9548A">
        <w:tc>
          <w:tcPr>
            <w:tcW w:w="4988" w:type="dxa"/>
            <w:tcBorders>
              <w:top w:val="nil"/>
              <w:bottom w:val="nil"/>
            </w:tcBorders>
          </w:tcPr>
          <w:p w14:paraId="15F45246" w14:textId="77777777" w:rsidR="003727BA" w:rsidRPr="009A0328" w:rsidRDefault="003727BA" w:rsidP="003727BA">
            <w:pPr>
              <w:tabs>
                <w:tab w:val="left" w:pos="360"/>
                <w:tab w:val="left" w:pos="900"/>
                <w:tab w:val="left" w:pos="1440"/>
                <w:tab w:val="left" w:pos="3225"/>
              </w:tabs>
              <w:ind w:right="-338" w:firstLine="60"/>
              <w:jc w:val="both"/>
              <w:rPr>
                <w:sz w:val="27"/>
                <w:szCs w:val="27"/>
                <w:cs/>
              </w:rPr>
            </w:pPr>
            <w:r w:rsidRPr="009A0328">
              <w:rPr>
                <w:rFonts w:hint="cs"/>
                <w:sz w:val="27"/>
                <w:szCs w:val="27"/>
                <w:cs/>
              </w:rPr>
              <w:t>ผลขาดทุนจากการวัดมูลค่าเงินลงทุนในตราสารทุน</w:t>
            </w:r>
          </w:p>
        </w:tc>
        <w:tc>
          <w:tcPr>
            <w:tcW w:w="1191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14:paraId="5904F223" w14:textId="77777777" w:rsidR="003727BA" w:rsidRPr="00D4729F" w:rsidRDefault="003727BA" w:rsidP="00F9548A">
            <w:pPr>
              <w:tabs>
                <w:tab w:val="decimal" w:pos="851"/>
              </w:tabs>
              <w:ind w:left="-108" w:right="-146"/>
              <w:rPr>
                <w:sz w:val="27"/>
                <w:szCs w:val="27"/>
              </w:rPr>
            </w:pPr>
          </w:p>
        </w:tc>
        <w:tc>
          <w:tcPr>
            <w:tcW w:w="1191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14:paraId="2DCA1716" w14:textId="77777777" w:rsidR="003727BA" w:rsidRPr="007B7447" w:rsidRDefault="003727BA" w:rsidP="00F9548A">
            <w:pPr>
              <w:tabs>
                <w:tab w:val="decimal" w:pos="851"/>
              </w:tabs>
              <w:ind w:left="-108" w:right="-146"/>
              <w:rPr>
                <w:sz w:val="27"/>
                <w:szCs w:val="27"/>
                <w:cs/>
              </w:rPr>
            </w:pPr>
          </w:p>
        </w:tc>
        <w:tc>
          <w:tcPr>
            <w:tcW w:w="1191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14:paraId="3CE46FD3" w14:textId="77777777" w:rsidR="003727BA" w:rsidRPr="00915316" w:rsidRDefault="003727BA" w:rsidP="00F9548A">
            <w:pPr>
              <w:tabs>
                <w:tab w:val="decimal" w:pos="851"/>
              </w:tabs>
              <w:ind w:left="-108" w:right="-146"/>
              <w:rPr>
                <w:sz w:val="27"/>
                <w:szCs w:val="27"/>
                <w:cs/>
              </w:rPr>
            </w:pPr>
          </w:p>
        </w:tc>
        <w:tc>
          <w:tcPr>
            <w:tcW w:w="1192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14:paraId="22A2BA69" w14:textId="77777777" w:rsidR="003727BA" w:rsidRPr="001D2550" w:rsidRDefault="003727BA" w:rsidP="00F9548A">
            <w:pPr>
              <w:tabs>
                <w:tab w:val="decimal" w:pos="567"/>
              </w:tabs>
              <w:ind w:left="-108" w:right="-146"/>
              <w:rPr>
                <w:sz w:val="27"/>
                <w:szCs w:val="27"/>
                <w:cs/>
              </w:rPr>
            </w:pPr>
          </w:p>
        </w:tc>
      </w:tr>
      <w:tr w:rsidR="003727BA" w:rsidRPr="00D964F4" w14:paraId="01267E05" w14:textId="77777777" w:rsidTr="00F9548A">
        <w:tc>
          <w:tcPr>
            <w:tcW w:w="4988" w:type="dxa"/>
            <w:tcBorders>
              <w:top w:val="nil"/>
              <w:bottom w:val="nil"/>
            </w:tcBorders>
          </w:tcPr>
          <w:p w14:paraId="4A2E09BB" w14:textId="77777777" w:rsidR="003727BA" w:rsidRPr="009A0328" w:rsidRDefault="003727BA" w:rsidP="003727BA">
            <w:pPr>
              <w:tabs>
                <w:tab w:val="left" w:pos="360"/>
                <w:tab w:val="left" w:pos="900"/>
                <w:tab w:val="left" w:pos="1440"/>
                <w:tab w:val="left" w:pos="3225"/>
              </w:tabs>
              <w:ind w:right="-338" w:firstLine="340"/>
              <w:jc w:val="both"/>
              <w:rPr>
                <w:spacing w:val="-6"/>
                <w:sz w:val="27"/>
                <w:szCs w:val="27"/>
                <w:cs/>
              </w:rPr>
            </w:pPr>
            <w:r w:rsidRPr="009A0328">
              <w:rPr>
                <w:rFonts w:hint="cs"/>
                <w:sz w:val="27"/>
                <w:szCs w:val="27"/>
                <w:cs/>
              </w:rPr>
              <w:t>ที่ไม่อยู่ใน</w:t>
            </w:r>
            <w:r w:rsidRPr="009A0328">
              <w:rPr>
                <w:rFonts w:hint="cs"/>
                <w:spacing w:val="-6"/>
                <w:sz w:val="27"/>
                <w:szCs w:val="27"/>
                <w:cs/>
              </w:rPr>
              <w:t>ความต้องการของตลาด</w:t>
            </w:r>
          </w:p>
        </w:tc>
        <w:tc>
          <w:tcPr>
            <w:tcW w:w="1191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14:paraId="633836D4" w14:textId="4D13308E" w:rsidR="003727BA" w:rsidRPr="00D4729F" w:rsidRDefault="008D4989" w:rsidP="00F9548A">
            <w:pPr>
              <w:tabs>
                <w:tab w:val="decimal" w:pos="851"/>
              </w:tabs>
              <w:ind w:left="-108" w:right="-146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2,647</w:t>
            </w:r>
          </w:p>
        </w:tc>
        <w:tc>
          <w:tcPr>
            <w:tcW w:w="1191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14:paraId="7E9C526E" w14:textId="50E3F92E" w:rsidR="003727BA" w:rsidRPr="007B7447" w:rsidRDefault="003727BA" w:rsidP="00F9548A">
            <w:pPr>
              <w:tabs>
                <w:tab w:val="decimal" w:pos="851"/>
              </w:tabs>
              <w:ind w:left="-108" w:right="-146"/>
              <w:rPr>
                <w:sz w:val="27"/>
                <w:szCs w:val="27"/>
                <w:cs/>
              </w:rPr>
            </w:pPr>
            <w:r w:rsidRPr="00A91C82">
              <w:rPr>
                <w:sz w:val="27"/>
                <w:szCs w:val="27"/>
              </w:rPr>
              <w:t>2,6</w:t>
            </w:r>
            <w:r w:rsidR="00BF448B">
              <w:rPr>
                <w:sz w:val="27"/>
                <w:szCs w:val="27"/>
              </w:rPr>
              <w:t>60</w:t>
            </w:r>
          </w:p>
        </w:tc>
        <w:tc>
          <w:tcPr>
            <w:tcW w:w="1191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14:paraId="4E1349FC" w14:textId="28F5B5B8" w:rsidR="003727BA" w:rsidRPr="00915316" w:rsidRDefault="006E586D" w:rsidP="00F9548A">
            <w:pPr>
              <w:tabs>
                <w:tab w:val="decimal" w:pos="567"/>
              </w:tabs>
              <w:ind w:left="-108" w:right="-146"/>
              <w:rPr>
                <w:sz w:val="27"/>
                <w:szCs w:val="27"/>
                <w:cs/>
              </w:rPr>
            </w:pPr>
            <w:r>
              <w:rPr>
                <w:sz w:val="27"/>
                <w:szCs w:val="27"/>
              </w:rPr>
              <w:t>-</w:t>
            </w:r>
          </w:p>
        </w:tc>
        <w:tc>
          <w:tcPr>
            <w:tcW w:w="1192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14:paraId="550A247C" w14:textId="039F38A5" w:rsidR="003727BA" w:rsidRPr="001D2550" w:rsidRDefault="003727BA" w:rsidP="00F9548A">
            <w:pPr>
              <w:tabs>
                <w:tab w:val="decimal" w:pos="567"/>
              </w:tabs>
              <w:ind w:left="-108" w:right="-146"/>
              <w:rPr>
                <w:sz w:val="27"/>
                <w:szCs w:val="27"/>
                <w:cs/>
              </w:rPr>
            </w:pPr>
            <w:r w:rsidRPr="00DF5D6B">
              <w:rPr>
                <w:rFonts w:hint="cs"/>
                <w:sz w:val="27"/>
                <w:szCs w:val="27"/>
                <w:cs/>
              </w:rPr>
              <w:t>-</w:t>
            </w:r>
          </w:p>
        </w:tc>
      </w:tr>
      <w:tr w:rsidR="003727BA" w:rsidRPr="00D964F4" w14:paraId="3ECC9B97" w14:textId="77777777" w:rsidTr="00F9548A">
        <w:tc>
          <w:tcPr>
            <w:tcW w:w="4988" w:type="dxa"/>
            <w:tcBorders>
              <w:top w:val="nil"/>
              <w:bottom w:val="nil"/>
            </w:tcBorders>
          </w:tcPr>
          <w:p w14:paraId="40F093C4" w14:textId="06D86F2F" w:rsidR="003727BA" w:rsidRPr="00A04958" w:rsidRDefault="003727BA" w:rsidP="003727BA">
            <w:pPr>
              <w:tabs>
                <w:tab w:val="left" w:pos="360"/>
                <w:tab w:val="left" w:pos="900"/>
                <w:tab w:val="left" w:pos="1440"/>
                <w:tab w:val="left" w:pos="3225"/>
              </w:tabs>
              <w:ind w:right="-338"/>
              <w:jc w:val="both"/>
              <w:rPr>
                <w:sz w:val="27"/>
                <w:szCs w:val="27"/>
                <w:cs/>
              </w:rPr>
            </w:pPr>
            <w:r w:rsidRPr="00A04958">
              <w:rPr>
                <w:sz w:val="27"/>
                <w:szCs w:val="27"/>
              </w:rPr>
              <w:t>(</w:t>
            </w:r>
            <w:r w:rsidRPr="00A04958">
              <w:rPr>
                <w:sz w:val="27"/>
                <w:szCs w:val="27"/>
                <w:cs/>
              </w:rPr>
              <w:t>กำไร)ขาดทุนจากการปรับมูลค่าอสังหาริมทรัพย์เพื่อการลงทุน</w:t>
            </w:r>
          </w:p>
        </w:tc>
        <w:tc>
          <w:tcPr>
            <w:tcW w:w="1191" w:type="dxa"/>
            <w:tcBorders>
              <w:top w:val="nil"/>
              <w:bottom w:val="nil"/>
              <w:right w:val="dashed" w:sz="4" w:space="0" w:color="auto"/>
            </w:tcBorders>
          </w:tcPr>
          <w:p w14:paraId="686194A7" w14:textId="22E0B835" w:rsidR="003727BA" w:rsidRPr="0036306D" w:rsidRDefault="008D4989" w:rsidP="00F9548A">
            <w:pPr>
              <w:tabs>
                <w:tab w:val="decimal" w:pos="851"/>
              </w:tabs>
              <w:ind w:left="-108" w:right="-146"/>
              <w:rPr>
                <w:sz w:val="27"/>
                <w:szCs w:val="27"/>
                <w:cs/>
              </w:rPr>
            </w:pPr>
            <w:r>
              <w:rPr>
                <w:sz w:val="27"/>
                <w:szCs w:val="27"/>
              </w:rPr>
              <w:t>(2,049)</w:t>
            </w:r>
          </w:p>
        </w:tc>
        <w:tc>
          <w:tcPr>
            <w:tcW w:w="1191" w:type="dxa"/>
            <w:tcBorders>
              <w:top w:val="nil"/>
              <w:left w:val="dashed" w:sz="4" w:space="0" w:color="auto"/>
              <w:bottom w:val="nil"/>
            </w:tcBorders>
          </w:tcPr>
          <w:p w14:paraId="0290AB54" w14:textId="382E0C9B" w:rsidR="003727BA" w:rsidRPr="00A91C82" w:rsidRDefault="003727BA" w:rsidP="00F9548A">
            <w:pPr>
              <w:tabs>
                <w:tab w:val="decimal" w:pos="851"/>
              </w:tabs>
              <w:ind w:left="-108" w:right="-146"/>
              <w:rPr>
                <w:sz w:val="27"/>
                <w:szCs w:val="27"/>
              </w:rPr>
            </w:pPr>
            <w:r w:rsidRPr="00A04958">
              <w:rPr>
                <w:sz w:val="27"/>
                <w:szCs w:val="27"/>
                <w:cs/>
              </w:rPr>
              <w:t>(</w:t>
            </w:r>
            <w:r w:rsidRPr="00A04958">
              <w:rPr>
                <w:sz w:val="27"/>
                <w:szCs w:val="27"/>
              </w:rPr>
              <w:t>2,049)</w:t>
            </w:r>
          </w:p>
        </w:tc>
        <w:tc>
          <w:tcPr>
            <w:tcW w:w="1191" w:type="dxa"/>
            <w:tcBorders>
              <w:top w:val="nil"/>
              <w:bottom w:val="nil"/>
              <w:right w:val="dashed" w:sz="4" w:space="0" w:color="auto"/>
            </w:tcBorders>
          </w:tcPr>
          <w:p w14:paraId="03097522" w14:textId="0F84F120" w:rsidR="003727BA" w:rsidRPr="00915316" w:rsidRDefault="006E586D" w:rsidP="00F9548A">
            <w:pPr>
              <w:tabs>
                <w:tab w:val="decimal" w:pos="851"/>
              </w:tabs>
              <w:ind w:left="-108" w:right="-146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64</w:t>
            </w:r>
          </w:p>
        </w:tc>
        <w:tc>
          <w:tcPr>
            <w:tcW w:w="1192" w:type="dxa"/>
            <w:tcBorders>
              <w:top w:val="nil"/>
              <w:left w:val="dashed" w:sz="4" w:space="0" w:color="auto"/>
              <w:bottom w:val="nil"/>
            </w:tcBorders>
          </w:tcPr>
          <w:p w14:paraId="1CDF5500" w14:textId="59A6686E" w:rsidR="003727BA" w:rsidRPr="00DF5D6B" w:rsidRDefault="003727BA" w:rsidP="00F9548A">
            <w:pPr>
              <w:tabs>
                <w:tab w:val="decimal" w:pos="851"/>
              </w:tabs>
              <w:ind w:left="-108" w:right="-146"/>
              <w:rPr>
                <w:sz w:val="27"/>
                <w:szCs w:val="27"/>
                <w:cs/>
              </w:rPr>
            </w:pPr>
            <w:r w:rsidRPr="00A04958">
              <w:rPr>
                <w:sz w:val="27"/>
                <w:szCs w:val="27"/>
              </w:rPr>
              <w:t>64</w:t>
            </w:r>
          </w:p>
        </w:tc>
      </w:tr>
      <w:tr w:rsidR="003727BA" w:rsidRPr="00D964F4" w14:paraId="7A87E3EF" w14:textId="77777777" w:rsidTr="00F9548A">
        <w:tc>
          <w:tcPr>
            <w:tcW w:w="4988" w:type="dxa"/>
            <w:tcBorders>
              <w:top w:val="nil"/>
              <w:bottom w:val="nil"/>
            </w:tcBorders>
          </w:tcPr>
          <w:p w14:paraId="0828863A" w14:textId="77777777" w:rsidR="003727BA" w:rsidRPr="00D964F4" w:rsidRDefault="003727BA" w:rsidP="003727BA">
            <w:pPr>
              <w:tabs>
                <w:tab w:val="left" w:pos="360"/>
                <w:tab w:val="left" w:pos="900"/>
                <w:tab w:val="left" w:pos="1440"/>
                <w:tab w:val="left" w:pos="3225"/>
              </w:tabs>
              <w:ind w:right="-338" w:firstLine="60"/>
              <w:jc w:val="both"/>
              <w:rPr>
                <w:spacing w:val="-6"/>
                <w:sz w:val="27"/>
                <w:szCs w:val="27"/>
                <w:cs/>
              </w:rPr>
            </w:pPr>
            <w:r w:rsidRPr="00D964F4">
              <w:rPr>
                <w:rFonts w:hint="cs"/>
                <w:spacing w:val="-6"/>
                <w:sz w:val="27"/>
                <w:szCs w:val="27"/>
                <w:cs/>
              </w:rPr>
              <w:t>ค่าเผื่อการด้อยค่าของละคร</w:t>
            </w:r>
          </w:p>
        </w:tc>
        <w:tc>
          <w:tcPr>
            <w:tcW w:w="1191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14:paraId="15B214CC" w14:textId="220787D2" w:rsidR="003727BA" w:rsidRPr="0036306D" w:rsidRDefault="008D4989" w:rsidP="008D4989">
            <w:pPr>
              <w:tabs>
                <w:tab w:val="decimal" w:pos="567"/>
              </w:tabs>
              <w:ind w:left="-108" w:right="-146"/>
              <w:rPr>
                <w:sz w:val="27"/>
                <w:szCs w:val="27"/>
                <w:cs/>
              </w:rPr>
            </w:pPr>
            <w:r>
              <w:rPr>
                <w:sz w:val="27"/>
                <w:szCs w:val="27"/>
              </w:rPr>
              <w:t>-</w:t>
            </w:r>
          </w:p>
        </w:tc>
        <w:tc>
          <w:tcPr>
            <w:tcW w:w="1191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14:paraId="6BD492A6" w14:textId="17FECC00" w:rsidR="003727BA" w:rsidRPr="0093443A" w:rsidRDefault="003727BA" w:rsidP="00F9548A">
            <w:pPr>
              <w:tabs>
                <w:tab w:val="decimal" w:pos="851"/>
              </w:tabs>
              <w:ind w:left="-108" w:right="-146"/>
              <w:rPr>
                <w:sz w:val="27"/>
                <w:szCs w:val="27"/>
              </w:rPr>
            </w:pPr>
            <w:r w:rsidRPr="00A91C82">
              <w:rPr>
                <w:sz w:val="27"/>
                <w:szCs w:val="27"/>
              </w:rPr>
              <w:t>83,988</w:t>
            </w:r>
          </w:p>
        </w:tc>
        <w:tc>
          <w:tcPr>
            <w:tcW w:w="1191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14:paraId="550AE184" w14:textId="7A23164A" w:rsidR="003727BA" w:rsidRPr="00915316" w:rsidRDefault="006E586D" w:rsidP="00F9548A">
            <w:pPr>
              <w:tabs>
                <w:tab w:val="decimal" w:pos="567"/>
              </w:tabs>
              <w:ind w:left="-108" w:right="-146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-</w:t>
            </w:r>
          </w:p>
        </w:tc>
        <w:tc>
          <w:tcPr>
            <w:tcW w:w="1192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14:paraId="1D7A5E7F" w14:textId="3AC30D75" w:rsidR="003727BA" w:rsidRPr="00D964F4" w:rsidRDefault="003727BA" w:rsidP="003727BA">
            <w:pPr>
              <w:tabs>
                <w:tab w:val="decimal" w:pos="567"/>
              </w:tabs>
              <w:ind w:left="-108" w:right="3"/>
              <w:jc w:val="both"/>
              <w:rPr>
                <w:sz w:val="27"/>
                <w:szCs w:val="27"/>
              </w:rPr>
            </w:pPr>
            <w:r w:rsidRPr="00DF5D6B">
              <w:rPr>
                <w:sz w:val="27"/>
                <w:szCs w:val="27"/>
                <w:cs/>
              </w:rPr>
              <w:t>-</w:t>
            </w:r>
          </w:p>
        </w:tc>
      </w:tr>
      <w:tr w:rsidR="00A03682" w:rsidRPr="00D964F4" w14:paraId="14149B65" w14:textId="77777777" w:rsidTr="00F9548A">
        <w:tc>
          <w:tcPr>
            <w:tcW w:w="4988" w:type="dxa"/>
            <w:tcBorders>
              <w:top w:val="nil"/>
              <w:bottom w:val="nil"/>
            </w:tcBorders>
          </w:tcPr>
          <w:p w14:paraId="7AC277E1" w14:textId="49F1942D" w:rsidR="00A03682" w:rsidRPr="00D964F4" w:rsidRDefault="00A03682" w:rsidP="003727BA">
            <w:pPr>
              <w:tabs>
                <w:tab w:val="left" w:pos="360"/>
                <w:tab w:val="left" w:pos="900"/>
                <w:tab w:val="left" w:pos="1440"/>
                <w:tab w:val="left" w:pos="3225"/>
              </w:tabs>
              <w:ind w:right="-338" w:firstLine="60"/>
              <w:jc w:val="both"/>
              <w:rPr>
                <w:spacing w:val="-6"/>
                <w:sz w:val="27"/>
                <w:szCs w:val="27"/>
                <w:cs/>
              </w:rPr>
            </w:pPr>
            <w:r w:rsidRPr="00CB754B">
              <w:rPr>
                <w:rFonts w:hint="cs"/>
                <w:spacing w:val="-6"/>
                <w:sz w:val="27"/>
                <w:szCs w:val="27"/>
                <w:cs/>
              </w:rPr>
              <w:t>ค่าเผื่อการด้อยค่าเงินลงทุนในบริษัทย่อย</w:t>
            </w:r>
          </w:p>
        </w:tc>
        <w:tc>
          <w:tcPr>
            <w:tcW w:w="1191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14:paraId="117DF318" w14:textId="2707CC9D" w:rsidR="00A03682" w:rsidRPr="0036306D" w:rsidRDefault="008D4989" w:rsidP="00F9548A">
            <w:pPr>
              <w:tabs>
                <w:tab w:val="decimal" w:pos="851"/>
              </w:tabs>
              <w:ind w:left="-108" w:right="-146"/>
              <w:rPr>
                <w:sz w:val="27"/>
                <w:szCs w:val="27"/>
                <w:cs/>
              </w:rPr>
            </w:pPr>
            <w:r>
              <w:rPr>
                <w:sz w:val="27"/>
                <w:szCs w:val="27"/>
              </w:rPr>
              <w:t>119,067</w:t>
            </w:r>
          </w:p>
        </w:tc>
        <w:tc>
          <w:tcPr>
            <w:tcW w:w="1191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14:paraId="27E3990A" w14:textId="7486CC8E" w:rsidR="00A03682" w:rsidRPr="00A91C82" w:rsidRDefault="008627E0" w:rsidP="00F9548A">
            <w:pPr>
              <w:tabs>
                <w:tab w:val="decimal" w:pos="851"/>
              </w:tabs>
              <w:ind w:left="-108" w:right="-146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119,067</w:t>
            </w:r>
          </w:p>
        </w:tc>
        <w:tc>
          <w:tcPr>
            <w:tcW w:w="1191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14:paraId="6172ECBF" w14:textId="65AE4D2A" w:rsidR="00A03682" w:rsidRPr="00915316" w:rsidRDefault="006E586D" w:rsidP="006E586D">
            <w:pPr>
              <w:tabs>
                <w:tab w:val="decimal" w:pos="851"/>
              </w:tabs>
              <w:ind w:left="-108" w:right="-146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119,</w:t>
            </w:r>
            <w:r w:rsidR="0053465F">
              <w:rPr>
                <w:sz w:val="27"/>
                <w:szCs w:val="27"/>
              </w:rPr>
              <w:t>067</w:t>
            </w:r>
          </w:p>
        </w:tc>
        <w:tc>
          <w:tcPr>
            <w:tcW w:w="1192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14:paraId="10F14C9B" w14:textId="26E63AC9" w:rsidR="00A03682" w:rsidRPr="00DF5D6B" w:rsidRDefault="00A03682" w:rsidP="00A03682">
            <w:pPr>
              <w:tabs>
                <w:tab w:val="decimal" w:pos="851"/>
              </w:tabs>
              <w:ind w:left="-108" w:right="-146"/>
              <w:rPr>
                <w:sz w:val="27"/>
                <w:szCs w:val="27"/>
                <w:cs/>
              </w:rPr>
            </w:pPr>
            <w:r>
              <w:rPr>
                <w:sz w:val="27"/>
                <w:szCs w:val="27"/>
              </w:rPr>
              <w:t>119,067</w:t>
            </w:r>
          </w:p>
        </w:tc>
      </w:tr>
      <w:tr w:rsidR="003727BA" w:rsidRPr="00D964F4" w14:paraId="5B4BD77D" w14:textId="77777777" w:rsidTr="00F9548A">
        <w:tc>
          <w:tcPr>
            <w:tcW w:w="4988" w:type="dxa"/>
            <w:tcBorders>
              <w:top w:val="nil"/>
              <w:bottom w:val="nil"/>
            </w:tcBorders>
          </w:tcPr>
          <w:p w14:paraId="62E9CD51" w14:textId="5520E1C1" w:rsidR="003727BA" w:rsidRPr="00D964F4" w:rsidRDefault="003727BA" w:rsidP="003727BA">
            <w:pPr>
              <w:tabs>
                <w:tab w:val="left" w:pos="360"/>
                <w:tab w:val="left" w:pos="900"/>
                <w:tab w:val="left" w:pos="1440"/>
                <w:tab w:val="left" w:pos="3225"/>
              </w:tabs>
              <w:ind w:right="-338" w:firstLine="60"/>
              <w:jc w:val="both"/>
              <w:rPr>
                <w:spacing w:val="-6"/>
                <w:sz w:val="27"/>
                <w:szCs w:val="27"/>
                <w:cs/>
              </w:rPr>
            </w:pPr>
            <w:r w:rsidRPr="00D964F4">
              <w:rPr>
                <w:sz w:val="27"/>
                <w:szCs w:val="27"/>
                <w:cs/>
              </w:rPr>
              <w:t>ค่าตัดจำหน่ายสิทธิการใช้คลื่นความถี่ในอัตราที่ต่างจากภาษี</w:t>
            </w:r>
          </w:p>
        </w:tc>
        <w:tc>
          <w:tcPr>
            <w:tcW w:w="1191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14:paraId="3E76858D" w14:textId="6C2A5578" w:rsidR="003727BA" w:rsidRPr="0036306D" w:rsidRDefault="008D4989" w:rsidP="00F9548A">
            <w:pPr>
              <w:tabs>
                <w:tab w:val="decimal" w:pos="851"/>
              </w:tabs>
              <w:ind w:left="-108" w:right="-146"/>
              <w:rPr>
                <w:sz w:val="27"/>
                <w:szCs w:val="27"/>
                <w:cs/>
              </w:rPr>
            </w:pPr>
            <w:r>
              <w:rPr>
                <w:sz w:val="27"/>
                <w:szCs w:val="27"/>
              </w:rPr>
              <w:t>72,549</w:t>
            </w:r>
          </w:p>
        </w:tc>
        <w:tc>
          <w:tcPr>
            <w:tcW w:w="1191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14:paraId="63EE45FE" w14:textId="30CEFB88" w:rsidR="003727BA" w:rsidRPr="00A91C82" w:rsidRDefault="001110B1" w:rsidP="00F9548A">
            <w:pPr>
              <w:tabs>
                <w:tab w:val="decimal" w:pos="851"/>
              </w:tabs>
              <w:ind w:left="-108" w:right="-146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76</w:t>
            </w:r>
            <w:r w:rsidR="003727BA" w:rsidRPr="0036306D">
              <w:rPr>
                <w:sz w:val="27"/>
                <w:szCs w:val="27"/>
              </w:rPr>
              <w:t>,</w:t>
            </w:r>
            <w:r>
              <w:rPr>
                <w:sz w:val="27"/>
                <w:szCs w:val="27"/>
              </w:rPr>
              <w:t>949</w:t>
            </w:r>
          </w:p>
        </w:tc>
        <w:tc>
          <w:tcPr>
            <w:tcW w:w="1191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14:paraId="46FFFDF6" w14:textId="55E46B65" w:rsidR="003727BA" w:rsidRPr="00915316" w:rsidRDefault="006E586D" w:rsidP="00F9548A">
            <w:pPr>
              <w:tabs>
                <w:tab w:val="decimal" w:pos="567"/>
              </w:tabs>
              <w:ind w:left="-108" w:right="-146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-</w:t>
            </w:r>
          </w:p>
        </w:tc>
        <w:tc>
          <w:tcPr>
            <w:tcW w:w="1192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14:paraId="65BE944A" w14:textId="27C904FB" w:rsidR="003727BA" w:rsidRPr="00DF5D6B" w:rsidRDefault="003727BA" w:rsidP="003727BA">
            <w:pPr>
              <w:tabs>
                <w:tab w:val="decimal" w:pos="567"/>
              </w:tabs>
              <w:ind w:left="-108" w:right="3"/>
              <w:jc w:val="both"/>
              <w:rPr>
                <w:sz w:val="27"/>
                <w:szCs w:val="27"/>
                <w:cs/>
              </w:rPr>
            </w:pPr>
            <w:r w:rsidRPr="00DF5D6B">
              <w:rPr>
                <w:sz w:val="27"/>
                <w:szCs w:val="27"/>
                <w:cs/>
              </w:rPr>
              <w:t>-</w:t>
            </w:r>
          </w:p>
        </w:tc>
      </w:tr>
      <w:tr w:rsidR="003727BA" w:rsidRPr="00D964F4" w14:paraId="281B27A4" w14:textId="77777777" w:rsidTr="00F9548A">
        <w:tc>
          <w:tcPr>
            <w:tcW w:w="4988" w:type="dxa"/>
            <w:tcBorders>
              <w:top w:val="nil"/>
              <w:bottom w:val="nil"/>
            </w:tcBorders>
          </w:tcPr>
          <w:p w14:paraId="680F49EC" w14:textId="77777777" w:rsidR="003727BA" w:rsidRPr="00D964F4" w:rsidRDefault="003727BA" w:rsidP="003727BA">
            <w:pPr>
              <w:tabs>
                <w:tab w:val="left" w:pos="360"/>
                <w:tab w:val="left" w:pos="900"/>
                <w:tab w:val="left" w:pos="1440"/>
                <w:tab w:val="left" w:pos="3225"/>
              </w:tabs>
              <w:ind w:right="-338" w:firstLine="60"/>
              <w:jc w:val="both"/>
              <w:rPr>
                <w:sz w:val="27"/>
                <w:szCs w:val="27"/>
                <w:cs/>
              </w:rPr>
            </w:pPr>
            <w:r w:rsidRPr="00D964F4">
              <w:rPr>
                <w:sz w:val="27"/>
                <w:szCs w:val="27"/>
                <w:cs/>
              </w:rPr>
              <w:t>ค่าตัดจำหน่ายลิขสิทธิ์ละครรอตัดบัญชีในอัตราที่ต่างจากภาษี</w:t>
            </w:r>
          </w:p>
        </w:tc>
        <w:tc>
          <w:tcPr>
            <w:tcW w:w="1191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14:paraId="2D93CEA2" w14:textId="5CAC9353" w:rsidR="003727BA" w:rsidRPr="0036306D" w:rsidRDefault="008D4989" w:rsidP="00F9548A">
            <w:pPr>
              <w:tabs>
                <w:tab w:val="decimal" w:pos="851"/>
              </w:tabs>
              <w:ind w:left="-108" w:right="-146"/>
              <w:rPr>
                <w:sz w:val="27"/>
                <w:szCs w:val="27"/>
                <w:cs/>
              </w:rPr>
            </w:pPr>
            <w:r>
              <w:rPr>
                <w:sz w:val="27"/>
                <w:szCs w:val="27"/>
              </w:rPr>
              <w:t>2,167,187</w:t>
            </w:r>
          </w:p>
        </w:tc>
        <w:tc>
          <w:tcPr>
            <w:tcW w:w="1191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14:paraId="1A6AE5E9" w14:textId="42354BD8" w:rsidR="003727BA" w:rsidRPr="007B7447" w:rsidRDefault="003727BA" w:rsidP="00F9548A">
            <w:pPr>
              <w:tabs>
                <w:tab w:val="decimal" w:pos="851"/>
              </w:tabs>
              <w:ind w:left="-108" w:right="-146"/>
              <w:rPr>
                <w:sz w:val="27"/>
                <w:szCs w:val="27"/>
                <w:cs/>
              </w:rPr>
            </w:pPr>
            <w:r>
              <w:rPr>
                <w:sz w:val="27"/>
                <w:szCs w:val="27"/>
              </w:rPr>
              <w:t>2,</w:t>
            </w:r>
            <w:r w:rsidR="001110B1">
              <w:rPr>
                <w:sz w:val="27"/>
                <w:szCs w:val="27"/>
              </w:rPr>
              <w:t>219</w:t>
            </w:r>
            <w:r>
              <w:rPr>
                <w:sz w:val="27"/>
                <w:szCs w:val="27"/>
              </w:rPr>
              <w:t>,</w:t>
            </w:r>
            <w:r w:rsidR="001110B1">
              <w:rPr>
                <w:sz w:val="27"/>
                <w:szCs w:val="27"/>
              </w:rPr>
              <w:t>274</w:t>
            </w:r>
          </w:p>
        </w:tc>
        <w:tc>
          <w:tcPr>
            <w:tcW w:w="1191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14:paraId="1202D2F2" w14:textId="36F8F335" w:rsidR="003727BA" w:rsidRPr="00915316" w:rsidRDefault="006E586D" w:rsidP="00F9548A">
            <w:pPr>
              <w:tabs>
                <w:tab w:val="decimal" w:pos="567"/>
              </w:tabs>
              <w:ind w:left="-108" w:right="-146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-</w:t>
            </w:r>
          </w:p>
        </w:tc>
        <w:tc>
          <w:tcPr>
            <w:tcW w:w="1192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14:paraId="11634357" w14:textId="28336CAC" w:rsidR="003727BA" w:rsidRPr="00D964F4" w:rsidRDefault="003727BA" w:rsidP="003727BA">
            <w:pPr>
              <w:tabs>
                <w:tab w:val="decimal" w:pos="567"/>
              </w:tabs>
              <w:ind w:left="-108" w:right="3"/>
              <w:jc w:val="both"/>
              <w:rPr>
                <w:sz w:val="27"/>
                <w:szCs w:val="27"/>
              </w:rPr>
            </w:pPr>
            <w:r w:rsidRPr="00DF5D6B">
              <w:rPr>
                <w:sz w:val="27"/>
                <w:szCs w:val="27"/>
              </w:rPr>
              <w:t>-</w:t>
            </w:r>
          </w:p>
        </w:tc>
      </w:tr>
      <w:tr w:rsidR="003727BA" w:rsidRPr="00D964F4" w14:paraId="2EA64AF7" w14:textId="77777777" w:rsidTr="00F9548A">
        <w:tc>
          <w:tcPr>
            <w:tcW w:w="4988" w:type="dxa"/>
            <w:tcBorders>
              <w:top w:val="nil"/>
              <w:bottom w:val="nil"/>
            </w:tcBorders>
          </w:tcPr>
          <w:p w14:paraId="6DD69B0E" w14:textId="77777777" w:rsidR="003727BA" w:rsidRPr="00D964F4" w:rsidRDefault="003727BA" w:rsidP="003727BA">
            <w:pPr>
              <w:tabs>
                <w:tab w:val="left" w:pos="360"/>
                <w:tab w:val="left" w:pos="900"/>
                <w:tab w:val="left" w:pos="1440"/>
                <w:tab w:val="left" w:pos="3784"/>
              </w:tabs>
              <w:ind w:right="-338" w:firstLine="60"/>
              <w:jc w:val="both"/>
              <w:rPr>
                <w:sz w:val="27"/>
                <w:szCs w:val="27"/>
                <w:cs/>
              </w:rPr>
            </w:pPr>
            <w:r w:rsidRPr="00D964F4">
              <w:rPr>
                <w:rFonts w:hint="cs"/>
                <w:sz w:val="27"/>
                <w:szCs w:val="27"/>
                <w:cs/>
              </w:rPr>
              <w:t>ผลแตกต่างทางบัญชีและภาษีของสัญญาเช่า</w:t>
            </w:r>
          </w:p>
        </w:tc>
        <w:tc>
          <w:tcPr>
            <w:tcW w:w="1191" w:type="dxa"/>
            <w:tcBorders>
              <w:top w:val="nil"/>
              <w:bottom w:val="nil"/>
              <w:right w:val="dashed" w:sz="4" w:space="0" w:color="auto"/>
            </w:tcBorders>
            <w:shd w:val="clear" w:color="auto" w:fill="auto"/>
            <w:vAlign w:val="center"/>
          </w:tcPr>
          <w:p w14:paraId="5D0766DD" w14:textId="04ECB7C6" w:rsidR="003727BA" w:rsidRPr="0036306D" w:rsidRDefault="008D4989" w:rsidP="00F9548A">
            <w:pPr>
              <w:tabs>
                <w:tab w:val="decimal" w:pos="851"/>
              </w:tabs>
              <w:ind w:left="-108" w:right="-146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5,720</w:t>
            </w:r>
          </w:p>
        </w:tc>
        <w:tc>
          <w:tcPr>
            <w:tcW w:w="1191" w:type="dxa"/>
            <w:tcBorders>
              <w:top w:val="nil"/>
              <w:left w:val="dashed" w:sz="4" w:space="0" w:color="auto"/>
              <w:bottom w:val="nil"/>
            </w:tcBorders>
            <w:shd w:val="clear" w:color="auto" w:fill="auto"/>
            <w:vAlign w:val="center"/>
          </w:tcPr>
          <w:p w14:paraId="00021304" w14:textId="778A2803" w:rsidR="003727BA" w:rsidRPr="007B7447" w:rsidRDefault="001110B1" w:rsidP="00F9548A">
            <w:pPr>
              <w:tabs>
                <w:tab w:val="decimal" w:pos="851"/>
              </w:tabs>
              <w:ind w:left="-108" w:right="-146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5</w:t>
            </w:r>
            <w:r w:rsidR="003727BA">
              <w:rPr>
                <w:sz w:val="27"/>
                <w:szCs w:val="27"/>
              </w:rPr>
              <w:t>,</w:t>
            </w:r>
            <w:r>
              <w:rPr>
                <w:sz w:val="27"/>
                <w:szCs w:val="27"/>
              </w:rPr>
              <w:t>747</w:t>
            </w:r>
          </w:p>
        </w:tc>
        <w:tc>
          <w:tcPr>
            <w:tcW w:w="1191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14:paraId="6AA0350D" w14:textId="1FA1A859" w:rsidR="003727BA" w:rsidRPr="00915316" w:rsidRDefault="006E586D" w:rsidP="00F9548A">
            <w:pPr>
              <w:tabs>
                <w:tab w:val="decimal" w:pos="851"/>
              </w:tabs>
              <w:ind w:left="-108" w:right="-146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5,720</w:t>
            </w:r>
          </w:p>
        </w:tc>
        <w:tc>
          <w:tcPr>
            <w:tcW w:w="1192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14:paraId="1F202132" w14:textId="4175F159" w:rsidR="003727BA" w:rsidRPr="00D964F4" w:rsidRDefault="00C36DCE" w:rsidP="00F9548A">
            <w:pPr>
              <w:tabs>
                <w:tab w:val="decimal" w:pos="851"/>
              </w:tabs>
              <w:ind w:left="-108" w:right="-146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5</w:t>
            </w:r>
            <w:r w:rsidR="003727BA">
              <w:rPr>
                <w:sz w:val="27"/>
                <w:szCs w:val="27"/>
              </w:rPr>
              <w:t>,</w:t>
            </w:r>
            <w:r>
              <w:rPr>
                <w:sz w:val="27"/>
                <w:szCs w:val="27"/>
              </w:rPr>
              <w:t>747</w:t>
            </w:r>
          </w:p>
        </w:tc>
      </w:tr>
      <w:tr w:rsidR="003727BA" w:rsidRPr="00D964F4" w14:paraId="4608CBE8" w14:textId="77777777" w:rsidTr="00F9548A">
        <w:tc>
          <w:tcPr>
            <w:tcW w:w="4988" w:type="dxa"/>
            <w:tcBorders>
              <w:top w:val="nil"/>
              <w:bottom w:val="nil"/>
            </w:tcBorders>
          </w:tcPr>
          <w:p w14:paraId="54A67D8C" w14:textId="668E1355" w:rsidR="003727BA" w:rsidRPr="00D964F4" w:rsidRDefault="003727BA" w:rsidP="003727BA">
            <w:pPr>
              <w:tabs>
                <w:tab w:val="left" w:pos="360"/>
                <w:tab w:val="left" w:pos="900"/>
                <w:tab w:val="left" w:pos="1440"/>
                <w:tab w:val="left" w:pos="3784"/>
              </w:tabs>
              <w:ind w:right="-338" w:firstLine="60"/>
              <w:jc w:val="both"/>
              <w:rPr>
                <w:sz w:val="27"/>
                <w:szCs w:val="27"/>
                <w:cs/>
              </w:rPr>
            </w:pPr>
            <w:r w:rsidRPr="00D964F4">
              <w:rPr>
                <w:sz w:val="27"/>
                <w:szCs w:val="27"/>
                <w:cs/>
              </w:rPr>
              <w:t>ค่าใช้จ่ายในการออกหุ้นกู้รอตัดบัญชี</w:t>
            </w:r>
            <w:r w:rsidRPr="00D964F4">
              <w:rPr>
                <w:sz w:val="27"/>
                <w:szCs w:val="27"/>
                <w:cs/>
              </w:rPr>
              <w:tab/>
            </w:r>
          </w:p>
        </w:tc>
        <w:tc>
          <w:tcPr>
            <w:tcW w:w="1191" w:type="dxa"/>
            <w:tcBorders>
              <w:top w:val="nil"/>
              <w:bottom w:val="nil"/>
              <w:right w:val="dashed" w:sz="4" w:space="0" w:color="auto"/>
            </w:tcBorders>
            <w:shd w:val="clear" w:color="auto" w:fill="auto"/>
            <w:vAlign w:val="center"/>
          </w:tcPr>
          <w:p w14:paraId="122B480B" w14:textId="3A8CA0DA" w:rsidR="003727BA" w:rsidRPr="0036306D" w:rsidRDefault="008D4989" w:rsidP="00F9548A">
            <w:pPr>
              <w:tabs>
                <w:tab w:val="decimal" w:pos="851"/>
              </w:tabs>
              <w:ind w:left="-108" w:right="-146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(1,663)</w:t>
            </w:r>
          </w:p>
        </w:tc>
        <w:tc>
          <w:tcPr>
            <w:tcW w:w="1191" w:type="dxa"/>
            <w:tcBorders>
              <w:top w:val="nil"/>
              <w:left w:val="dashed" w:sz="4" w:space="0" w:color="auto"/>
              <w:bottom w:val="nil"/>
            </w:tcBorders>
            <w:shd w:val="clear" w:color="auto" w:fill="auto"/>
            <w:vAlign w:val="center"/>
          </w:tcPr>
          <w:p w14:paraId="21777BDB" w14:textId="7A4E953A" w:rsidR="003727BA" w:rsidRDefault="003727BA" w:rsidP="00F9548A">
            <w:pPr>
              <w:tabs>
                <w:tab w:val="decimal" w:pos="851"/>
              </w:tabs>
              <w:ind w:left="-108" w:right="-146"/>
              <w:rPr>
                <w:sz w:val="27"/>
                <w:szCs w:val="27"/>
              </w:rPr>
            </w:pPr>
            <w:r w:rsidRPr="00A91C82">
              <w:rPr>
                <w:sz w:val="27"/>
                <w:szCs w:val="27"/>
                <w:cs/>
              </w:rPr>
              <w:t>(</w:t>
            </w:r>
            <w:r w:rsidR="00EE6A54">
              <w:rPr>
                <w:sz w:val="27"/>
                <w:szCs w:val="27"/>
              </w:rPr>
              <w:t>2</w:t>
            </w:r>
            <w:r>
              <w:rPr>
                <w:sz w:val="27"/>
                <w:szCs w:val="27"/>
              </w:rPr>
              <w:t>,</w:t>
            </w:r>
            <w:r w:rsidR="00EE6A54">
              <w:rPr>
                <w:sz w:val="27"/>
                <w:szCs w:val="27"/>
              </w:rPr>
              <w:t>337)</w:t>
            </w:r>
          </w:p>
        </w:tc>
        <w:tc>
          <w:tcPr>
            <w:tcW w:w="1191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14:paraId="7FD73A53" w14:textId="786FA5F5" w:rsidR="003727BA" w:rsidRPr="00915316" w:rsidRDefault="006E586D" w:rsidP="00F9548A">
            <w:pPr>
              <w:tabs>
                <w:tab w:val="decimal" w:pos="851"/>
              </w:tabs>
              <w:ind w:left="-108" w:right="-146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(1,663)</w:t>
            </w:r>
          </w:p>
        </w:tc>
        <w:tc>
          <w:tcPr>
            <w:tcW w:w="1192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14:paraId="7EE58413" w14:textId="5780BEAE" w:rsidR="003727BA" w:rsidRDefault="003727BA" w:rsidP="00F9548A">
            <w:pPr>
              <w:tabs>
                <w:tab w:val="decimal" w:pos="851"/>
              </w:tabs>
              <w:ind w:left="-108" w:right="-146"/>
              <w:rPr>
                <w:sz w:val="27"/>
                <w:szCs w:val="27"/>
              </w:rPr>
            </w:pPr>
            <w:r w:rsidRPr="00A91C82">
              <w:rPr>
                <w:sz w:val="27"/>
                <w:szCs w:val="27"/>
                <w:cs/>
              </w:rPr>
              <w:t>(</w:t>
            </w:r>
            <w:r w:rsidR="00C36DCE">
              <w:rPr>
                <w:sz w:val="27"/>
                <w:szCs w:val="27"/>
              </w:rPr>
              <w:t>2</w:t>
            </w:r>
            <w:r>
              <w:rPr>
                <w:sz w:val="27"/>
                <w:szCs w:val="27"/>
              </w:rPr>
              <w:t>,</w:t>
            </w:r>
            <w:r w:rsidR="00C36DCE">
              <w:rPr>
                <w:sz w:val="27"/>
                <w:szCs w:val="27"/>
              </w:rPr>
              <w:t>33</w:t>
            </w:r>
            <w:r w:rsidR="00EE6A54">
              <w:rPr>
                <w:sz w:val="27"/>
                <w:szCs w:val="27"/>
              </w:rPr>
              <w:t>7</w:t>
            </w:r>
            <w:r w:rsidRPr="00A91C82">
              <w:rPr>
                <w:sz w:val="27"/>
                <w:szCs w:val="27"/>
                <w:cs/>
              </w:rPr>
              <w:t>)</w:t>
            </w:r>
          </w:p>
        </w:tc>
      </w:tr>
      <w:tr w:rsidR="003727BA" w:rsidRPr="00D964F4" w14:paraId="6D1CE991" w14:textId="77777777" w:rsidTr="00F9548A">
        <w:tc>
          <w:tcPr>
            <w:tcW w:w="4988" w:type="dxa"/>
            <w:tcBorders>
              <w:top w:val="nil"/>
              <w:bottom w:val="nil"/>
            </w:tcBorders>
          </w:tcPr>
          <w:p w14:paraId="160C8A2E" w14:textId="060373BB" w:rsidR="003727BA" w:rsidRPr="00D964F4" w:rsidRDefault="00F56B92" w:rsidP="003727BA">
            <w:pPr>
              <w:tabs>
                <w:tab w:val="left" w:pos="360"/>
                <w:tab w:val="left" w:pos="900"/>
                <w:tab w:val="left" w:pos="1440"/>
                <w:tab w:val="left" w:pos="3784"/>
              </w:tabs>
              <w:ind w:right="-338" w:firstLine="60"/>
              <w:jc w:val="both"/>
              <w:rPr>
                <w:sz w:val="27"/>
                <w:szCs w:val="27"/>
                <w:cs/>
              </w:rPr>
            </w:pPr>
            <w:r w:rsidRPr="00F56B92">
              <w:rPr>
                <w:sz w:val="27"/>
                <w:szCs w:val="27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1191" w:type="dxa"/>
            <w:tcBorders>
              <w:top w:val="nil"/>
              <w:bottom w:val="nil"/>
              <w:right w:val="dashed" w:sz="4" w:space="0" w:color="auto"/>
            </w:tcBorders>
            <w:shd w:val="clear" w:color="auto" w:fill="auto"/>
            <w:vAlign w:val="center"/>
          </w:tcPr>
          <w:p w14:paraId="7A1DBB62" w14:textId="7ABABD09" w:rsidR="003727BA" w:rsidRPr="0036306D" w:rsidRDefault="008D4989" w:rsidP="00F9548A">
            <w:pPr>
              <w:tabs>
                <w:tab w:val="decimal" w:pos="851"/>
              </w:tabs>
              <w:ind w:left="-108" w:right="-146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144,10</w:t>
            </w:r>
            <w:r w:rsidR="00A14F68">
              <w:rPr>
                <w:sz w:val="27"/>
                <w:szCs w:val="27"/>
              </w:rPr>
              <w:t>5</w:t>
            </w:r>
          </w:p>
        </w:tc>
        <w:tc>
          <w:tcPr>
            <w:tcW w:w="1191" w:type="dxa"/>
            <w:tcBorders>
              <w:top w:val="nil"/>
              <w:left w:val="dashed" w:sz="4" w:space="0" w:color="auto"/>
              <w:bottom w:val="nil"/>
            </w:tcBorders>
            <w:shd w:val="clear" w:color="auto" w:fill="auto"/>
            <w:vAlign w:val="center"/>
          </w:tcPr>
          <w:p w14:paraId="61AA930A" w14:textId="07D8967D" w:rsidR="003727BA" w:rsidRDefault="00AF025F" w:rsidP="00F9548A">
            <w:pPr>
              <w:tabs>
                <w:tab w:val="decimal" w:pos="851"/>
              </w:tabs>
              <w:ind w:left="-108" w:right="-146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</w:t>
            </w:r>
            <w:r w:rsidR="001110B1">
              <w:rPr>
                <w:sz w:val="27"/>
                <w:szCs w:val="27"/>
              </w:rPr>
              <w:t>41</w:t>
            </w:r>
            <w:r w:rsidR="003727BA">
              <w:rPr>
                <w:sz w:val="27"/>
                <w:szCs w:val="27"/>
              </w:rPr>
              <w:t>,</w:t>
            </w:r>
            <w:r w:rsidR="001110B1">
              <w:rPr>
                <w:sz w:val="27"/>
                <w:szCs w:val="27"/>
              </w:rPr>
              <w:t>23</w:t>
            </w:r>
            <w:r w:rsidR="00156A29">
              <w:rPr>
                <w:sz w:val="27"/>
                <w:szCs w:val="27"/>
              </w:rPr>
              <w:t>3</w:t>
            </w:r>
          </w:p>
        </w:tc>
        <w:tc>
          <w:tcPr>
            <w:tcW w:w="1191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14:paraId="67D7CAF6" w14:textId="3850D3F6" w:rsidR="003727BA" w:rsidRPr="00915316" w:rsidRDefault="00CB2175" w:rsidP="00F9548A">
            <w:pPr>
              <w:tabs>
                <w:tab w:val="decimal" w:pos="851"/>
              </w:tabs>
              <w:ind w:left="-108" w:right="-146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106,028</w:t>
            </w:r>
          </w:p>
        </w:tc>
        <w:tc>
          <w:tcPr>
            <w:tcW w:w="1192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14:paraId="5C922186" w14:textId="3835346E" w:rsidR="003727BA" w:rsidRDefault="007B7E36" w:rsidP="00F9548A">
            <w:pPr>
              <w:tabs>
                <w:tab w:val="decimal" w:pos="851"/>
              </w:tabs>
              <w:ind w:left="-108" w:right="-146"/>
              <w:rPr>
                <w:sz w:val="27"/>
                <w:szCs w:val="27"/>
                <w:cs/>
              </w:rPr>
            </w:pPr>
            <w:r>
              <w:rPr>
                <w:sz w:val="27"/>
                <w:szCs w:val="27"/>
              </w:rPr>
              <w:t>103</w:t>
            </w:r>
            <w:r w:rsidR="003E2CC8">
              <w:rPr>
                <w:sz w:val="27"/>
                <w:szCs w:val="27"/>
              </w:rPr>
              <w:t>,</w:t>
            </w:r>
            <w:r>
              <w:rPr>
                <w:sz w:val="27"/>
                <w:szCs w:val="27"/>
              </w:rPr>
              <w:t>16</w:t>
            </w:r>
            <w:r w:rsidR="008C05F8">
              <w:rPr>
                <w:sz w:val="27"/>
                <w:szCs w:val="27"/>
              </w:rPr>
              <w:t>1</w:t>
            </w:r>
          </w:p>
        </w:tc>
      </w:tr>
      <w:tr w:rsidR="003727BA" w:rsidRPr="00D964F4" w14:paraId="054A1D5E" w14:textId="77777777" w:rsidTr="00F9548A">
        <w:tc>
          <w:tcPr>
            <w:tcW w:w="4988" w:type="dxa"/>
            <w:tcBorders>
              <w:top w:val="nil"/>
              <w:bottom w:val="nil"/>
            </w:tcBorders>
          </w:tcPr>
          <w:p w14:paraId="04762DEB" w14:textId="3432A3CE" w:rsidR="003727BA" w:rsidRPr="00D964F4" w:rsidRDefault="003727BA" w:rsidP="003727BA">
            <w:pPr>
              <w:tabs>
                <w:tab w:val="left" w:pos="360"/>
                <w:tab w:val="left" w:pos="900"/>
                <w:tab w:val="left" w:pos="1440"/>
                <w:tab w:val="left" w:pos="3784"/>
              </w:tabs>
              <w:ind w:right="-338" w:firstLine="60"/>
              <w:jc w:val="both"/>
              <w:rPr>
                <w:sz w:val="27"/>
                <w:szCs w:val="27"/>
                <w:cs/>
              </w:rPr>
            </w:pPr>
            <w:r w:rsidRPr="00D964F4">
              <w:rPr>
                <w:sz w:val="27"/>
                <w:szCs w:val="27"/>
                <w:cs/>
              </w:rPr>
              <w:t>ขาดทุนทางภาษีที่ยังไม่ได้ใช้</w:t>
            </w:r>
          </w:p>
        </w:tc>
        <w:tc>
          <w:tcPr>
            <w:tcW w:w="1191" w:type="dxa"/>
            <w:tcBorders>
              <w:top w:val="nil"/>
              <w:bottom w:val="nil"/>
              <w:right w:val="dashed" w:sz="4" w:space="0" w:color="auto"/>
            </w:tcBorders>
            <w:shd w:val="clear" w:color="auto" w:fill="auto"/>
            <w:vAlign w:val="center"/>
          </w:tcPr>
          <w:p w14:paraId="44CC3071" w14:textId="1D95A20F" w:rsidR="003727BA" w:rsidRPr="0036306D" w:rsidRDefault="008D4989" w:rsidP="00F9548A">
            <w:pPr>
              <w:tabs>
                <w:tab w:val="decimal" w:pos="851"/>
              </w:tabs>
              <w:ind w:left="-108" w:right="-146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462,353</w:t>
            </w:r>
          </w:p>
        </w:tc>
        <w:tc>
          <w:tcPr>
            <w:tcW w:w="1191" w:type="dxa"/>
            <w:tcBorders>
              <w:top w:val="nil"/>
              <w:left w:val="dashed" w:sz="4" w:space="0" w:color="auto"/>
              <w:bottom w:val="nil"/>
            </w:tcBorders>
            <w:shd w:val="clear" w:color="auto" w:fill="auto"/>
            <w:vAlign w:val="center"/>
          </w:tcPr>
          <w:p w14:paraId="686B2EFF" w14:textId="572E964E" w:rsidR="003727BA" w:rsidRDefault="001110B1" w:rsidP="00F9548A">
            <w:pPr>
              <w:tabs>
                <w:tab w:val="decimal" w:pos="851"/>
              </w:tabs>
              <w:ind w:left="-108" w:right="-146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329</w:t>
            </w:r>
            <w:r w:rsidR="003727BA">
              <w:rPr>
                <w:sz w:val="27"/>
                <w:szCs w:val="27"/>
              </w:rPr>
              <w:t>,</w:t>
            </w:r>
            <w:r>
              <w:rPr>
                <w:sz w:val="27"/>
                <w:szCs w:val="27"/>
              </w:rPr>
              <w:t>56</w:t>
            </w:r>
            <w:r w:rsidR="00502E12">
              <w:rPr>
                <w:sz w:val="27"/>
                <w:szCs w:val="27"/>
              </w:rPr>
              <w:t>4</w:t>
            </w:r>
          </w:p>
        </w:tc>
        <w:tc>
          <w:tcPr>
            <w:tcW w:w="1191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14:paraId="72F6E591" w14:textId="0FE06627" w:rsidR="003727BA" w:rsidRPr="00915316" w:rsidRDefault="00CB2175" w:rsidP="00F9548A">
            <w:pPr>
              <w:tabs>
                <w:tab w:val="decimal" w:pos="567"/>
              </w:tabs>
              <w:ind w:left="-108" w:right="-146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-</w:t>
            </w:r>
          </w:p>
        </w:tc>
        <w:tc>
          <w:tcPr>
            <w:tcW w:w="1192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14:paraId="04D1F253" w14:textId="7487CFA7" w:rsidR="003727BA" w:rsidRDefault="003727BA" w:rsidP="003727BA">
            <w:pPr>
              <w:tabs>
                <w:tab w:val="decimal" w:pos="567"/>
              </w:tabs>
              <w:ind w:left="-108" w:right="3"/>
              <w:jc w:val="both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-</w:t>
            </w:r>
          </w:p>
        </w:tc>
      </w:tr>
      <w:tr w:rsidR="00144584" w:rsidRPr="00D964F4" w14:paraId="6CD16043" w14:textId="77777777" w:rsidTr="00F9548A">
        <w:tc>
          <w:tcPr>
            <w:tcW w:w="4988" w:type="dxa"/>
            <w:tcBorders>
              <w:top w:val="nil"/>
              <w:bottom w:val="nil"/>
            </w:tcBorders>
            <w:vAlign w:val="center"/>
          </w:tcPr>
          <w:p w14:paraId="67B49232" w14:textId="77777777" w:rsidR="00144584" w:rsidRPr="00731A9C" w:rsidRDefault="00144584" w:rsidP="00144584">
            <w:pPr>
              <w:tabs>
                <w:tab w:val="left" w:pos="360"/>
                <w:tab w:val="left" w:pos="900"/>
                <w:tab w:val="left" w:pos="1440"/>
              </w:tabs>
              <w:ind w:right="-338" w:firstLine="892"/>
              <w:rPr>
                <w:b/>
                <w:bCs/>
                <w:sz w:val="27"/>
                <w:szCs w:val="27"/>
                <w:cs/>
              </w:rPr>
            </w:pPr>
            <w:r w:rsidRPr="00731A9C">
              <w:rPr>
                <w:b/>
                <w:bCs/>
                <w:sz w:val="27"/>
                <w:szCs w:val="27"/>
                <w:cs/>
              </w:rPr>
              <w:t>รวม</w:t>
            </w:r>
          </w:p>
        </w:tc>
        <w:tc>
          <w:tcPr>
            <w:tcW w:w="1191" w:type="dxa"/>
            <w:tcBorders>
              <w:top w:val="single" w:sz="4" w:space="0" w:color="auto"/>
              <w:bottom w:val="nil"/>
              <w:right w:val="dashed" w:sz="4" w:space="0" w:color="auto"/>
            </w:tcBorders>
            <w:vAlign w:val="center"/>
          </w:tcPr>
          <w:p w14:paraId="155977E3" w14:textId="4E0EA991" w:rsidR="00144584" w:rsidRPr="0036306D" w:rsidRDefault="008D4989" w:rsidP="00F9548A">
            <w:pPr>
              <w:tabs>
                <w:tab w:val="decimal" w:pos="851"/>
              </w:tabs>
              <w:ind w:left="-108" w:right="-146"/>
              <w:rPr>
                <w:sz w:val="27"/>
                <w:szCs w:val="27"/>
                <w:cs/>
              </w:rPr>
            </w:pPr>
            <w:r>
              <w:rPr>
                <w:sz w:val="27"/>
                <w:szCs w:val="27"/>
              </w:rPr>
              <w:t>3,034,86</w:t>
            </w:r>
            <w:r w:rsidR="00A14F68">
              <w:rPr>
                <w:sz w:val="27"/>
                <w:szCs w:val="27"/>
              </w:rPr>
              <w:t>7</w:t>
            </w:r>
          </w:p>
        </w:tc>
        <w:tc>
          <w:tcPr>
            <w:tcW w:w="1191" w:type="dxa"/>
            <w:tcBorders>
              <w:top w:val="single" w:sz="4" w:space="0" w:color="auto"/>
              <w:left w:val="dashed" w:sz="4" w:space="0" w:color="auto"/>
              <w:bottom w:val="nil"/>
            </w:tcBorders>
            <w:vAlign w:val="center"/>
          </w:tcPr>
          <w:p w14:paraId="2458EC46" w14:textId="55D3B010" w:rsidR="00144584" w:rsidRPr="007B7447" w:rsidRDefault="00D32A1B" w:rsidP="00F9548A">
            <w:pPr>
              <w:tabs>
                <w:tab w:val="decimal" w:pos="851"/>
              </w:tabs>
              <w:ind w:left="-108" w:right="-146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3</w:t>
            </w:r>
            <w:r w:rsidR="00144584" w:rsidRPr="00A91C82">
              <w:rPr>
                <w:sz w:val="27"/>
                <w:szCs w:val="27"/>
              </w:rPr>
              <w:t>,</w:t>
            </w:r>
            <w:r w:rsidR="00502E12">
              <w:rPr>
                <w:sz w:val="27"/>
                <w:szCs w:val="27"/>
              </w:rPr>
              <w:t>043</w:t>
            </w:r>
            <w:r w:rsidR="00144584">
              <w:rPr>
                <w:sz w:val="27"/>
                <w:szCs w:val="27"/>
              </w:rPr>
              <w:t>,</w:t>
            </w:r>
            <w:r w:rsidR="00502E12">
              <w:rPr>
                <w:sz w:val="27"/>
                <w:szCs w:val="27"/>
              </w:rPr>
              <w:t>161</w:t>
            </w:r>
          </w:p>
        </w:tc>
        <w:tc>
          <w:tcPr>
            <w:tcW w:w="1191" w:type="dxa"/>
            <w:tcBorders>
              <w:top w:val="single" w:sz="4" w:space="0" w:color="auto"/>
              <w:bottom w:val="nil"/>
              <w:right w:val="dashed" w:sz="4" w:space="0" w:color="auto"/>
            </w:tcBorders>
            <w:vAlign w:val="center"/>
          </w:tcPr>
          <w:p w14:paraId="026D04BD" w14:textId="784330A7" w:rsidR="00144584" w:rsidRPr="00915316" w:rsidRDefault="00CB2175" w:rsidP="00F9548A">
            <w:pPr>
              <w:tabs>
                <w:tab w:val="decimal" w:pos="851"/>
              </w:tabs>
              <w:ind w:left="-108" w:right="-146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2</w:t>
            </w:r>
            <w:r w:rsidR="00FD28E1">
              <w:rPr>
                <w:sz w:val="27"/>
                <w:szCs w:val="27"/>
              </w:rPr>
              <w:t>62</w:t>
            </w:r>
            <w:r>
              <w:rPr>
                <w:sz w:val="27"/>
                <w:szCs w:val="27"/>
              </w:rPr>
              <w:t>,</w:t>
            </w:r>
            <w:r w:rsidR="00FD28E1">
              <w:rPr>
                <w:sz w:val="27"/>
                <w:szCs w:val="27"/>
              </w:rPr>
              <w:t>216</w:t>
            </w:r>
          </w:p>
        </w:tc>
        <w:tc>
          <w:tcPr>
            <w:tcW w:w="1192" w:type="dxa"/>
            <w:tcBorders>
              <w:top w:val="single" w:sz="4" w:space="0" w:color="auto"/>
              <w:left w:val="dashed" w:sz="4" w:space="0" w:color="auto"/>
              <w:bottom w:val="nil"/>
            </w:tcBorders>
            <w:vAlign w:val="center"/>
          </w:tcPr>
          <w:p w14:paraId="2B5B68D4" w14:textId="734F2B2C" w:rsidR="00144584" w:rsidRPr="00D964F4" w:rsidRDefault="005F2D84" w:rsidP="00F9548A">
            <w:pPr>
              <w:tabs>
                <w:tab w:val="decimal" w:pos="851"/>
              </w:tabs>
              <w:ind w:left="-108" w:right="-146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258</w:t>
            </w:r>
            <w:r w:rsidR="00144584">
              <w:rPr>
                <w:sz w:val="27"/>
                <w:szCs w:val="27"/>
              </w:rPr>
              <w:t>,</w:t>
            </w:r>
            <w:r>
              <w:rPr>
                <w:sz w:val="27"/>
                <w:szCs w:val="27"/>
              </w:rPr>
              <w:t>702</w:t>
            </w:r>
          </w:p>
        </w:tc>
      </w:tr>
      <w:tr w:rsidR="00B37849" w:rsidRPr="00D964F4" w14:paraId="5F557510" w14:textId="77777777" w:rsidTr="00F9548A">
        <w:tc>
          <w:tcPr>
            <w:tcW w:w="4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D067D" w14:textId="77777777" w:rsidR="00B37849" w:rsidRPr="00D964F4" w:rsidRDefault="00B37849" w:rsidP="00B37849">
            <w:pPr>
              <w:tabs>
                <w:tab w:val="left" w:pos="360"/>
                <w:tab w:val="left" w:pos="900"/>
                <w:tab w:val="left" w:pos="1440"/>
              </w:tabs>
              <w:ind w:right="-338"/>
              <w:jc w:val="both"/>
              <w:rPr>
                <w:b/>
                <w:bCs/>
                <w:sz w:val="27"/>
                <w:szCs w:val="27"/>
                <w:cs/>
              </w:rPr>
            </w:pPr>
            <w:r w:rsidRPr="00D964F4">
              <w:rPr>
                <w:b/>
                <w:bCs/>
                <w:sz w:val="27"/>
                <w:szCs w:val="27"/>
                <w:cs/>
              </w:rPr>
              <w:t xml:space="preserve">สินทรัพย์ภาษีเงินได้รอการตัดบัญชี (อัตราภาษี </w:t>
            </w:r>
            <w:r>
              <w:rPr>
                <w:b/>
                <w:bCs/>
                <w:sz w:val="27"/>
                <w:szCs w:val="27"/>
              </w:rPr>
              <w:t>20</w:t>
            </w:r>
            <w:r w:rsidRPr="00D964F4">
              <w:rPr>
                <w:b/>
                <w:bCs/>
                <w:sz w:val="27"/>
                <w:szCs w:val="27"/>
              </w:rPr>
              <w:t>%</w:t>
            </w:r>
            <w:r w:rsidRPr="00D964F4">
              <w:rPr>
                <w:b/>
                <w:bCs/>
                <w:sz w:val="27"/>
                <w:szCs w:val="27"/>
                <w:cs/>
              </w:rPr>
              <w:t>)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136EDB28" w14:textId="52B890B7" w:rsidR="00B37849" w:rsidRPr="00C82A55" w:rsidRDefault="00A14F68" w:rsidP="00F9548A">
            <w:pPr>
              <w:tabs>
                <w:tab w:val="decimal" w:pos="851"/>
              </w:tabs>
              <w:ind w:left="-108" w:right="-146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606,973</w:t>
            </w:r>
          </w:p>
        </w:tc>
        <w:tc>
          <w:tcPr>
            <w:tcW w:w="1191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A36D2" w14:textId="70B72C33" w:rsidR="00B37849" w:rsidRPr="007B7447" w:rsidRDefault="00D32A1B" w:rsidP="00F9548A">
            <w:pPr>
              <w:tabs>
                <w:tab w:val="decimal" w:pos="851"/>
              </w:tabs>
              <w:ind w:left="-108" w:right="-146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6</w:t>
            </w:r>
            <w:r w:rsidR="00502E12">
              <w:rPr>
                <w:sz w:val="27"/>
                <w:szCs w:val="27"/>
              </w:rPr>
              <w:t>08</w:t>
            </w:r>
            <w:r w:rsidR="00B37849" w:rsidRPr="007B7447">
              <w:rPr>
                <w:sz w:val="27"/>
                <w:szCs w:val="27"/>
              </w:rPr>
              <w:t>,</w:t>
            </w:r>
            <w:r w:rsidR="00502E12">
              <w:rPr>
                <w:sz w:val="27"/>
                <w:szCs w:val="27"/>
              </w:rPr>
              <w:t>632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3475CCFD" w14:textId="1AE9917B" w:rsidR="00B37849" w:rsidRPr="00915316" w:rsidRDefault="007A2254" w:rsidP="00F9548A">
            <w:pPr>
              <w:tabs>
                <w:tab w:val="decimal" w:pos="851"/>
              </w:tabs>
              <w:ind w:left="-108" w:right="-146"/>
              <w:rPr>
                <w:sz w:val="27"/>
                <w:szCs w:val="27"/>
                <w:cs/>
              </w:rPr>
            </w:pPr>
            <w:r>
              <w:rPr>
                <w:sz w:val="27"/>
                <w:szCs w:val="27"/>
              </w:rPr>
              <w:t>5</w:t>
            </w:r>
            <w:r w:rsidR="00FD28E1">
              <w:rPr>
                <w:sz w:val="27"/>
                <w:szCs w:val="27"/>
              </w:rPr>
              <w:t>2</w:t>
            </w:r>
            <w:r>
              <w:rPr>
                <w:sz w:val="27"/>
                <w:szCs w:val="27"/>
              </w:rPr>
              <w:t>,</w:t>
            </w:r>
            <w:r w:rsidR="00FD28E1">
              <w:rPr>
                <w:sz w:val="27"/>
                <w:szCs w:val="27"/>
              </w:rPr>
              <w:t>443</w:t>
            </w:r>
          </w:p>
        </w:tc>
        <w:tc>
          <w:tcPr>
            <w:tcW w:w="1192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5D051" w14:textId="36C69408" w:rsidR="00B37849" w:rsidRPr="00D964F4" w:rsidRDefault="008C05F8" w:rsidP="00F9548A">
            <w:pPr>
              <w:tabs>
                <w:tab w:val="decimal" w:pos="851"/>
              </w:tabs>
              <w:ind w:left="-108" w:right="-146"/>
              <w:rPr>
                <w:sz w:val="27"/>
                <w:szCs w:val="27"/>
                <w:cs/>
              </w:rPr>
            </w:pPr>
            <w:r>
              <w:rPr>
                <w:sz w:val="27"/>
                <w:szCs w:val="27"/>
              </w:rPr>
              <w:t>51</w:t>
            </w:r>
            <w:r w:rsidR="00B37849" w:rsidRPr="00D964F4">
              <w:rPr>
                <w:sz w:val="27"/>
                <w:szCs w:val="27"/>
                <w:cs/>
              </w:rPr>
              <w:t>,</w:t>
            </w:r>
            <w:r>
              <w:rPr>
                <w:sz w:val="27"/>
                <w:szCs w:val="27"/>
              </w:rPr>
              <w:t>740</w:t>
            </w:r>
          </w:p>
        </w:tc>
      </w:tr>
      <w:bookmarkEnd w:id="4"/>
    </w:tbl>
    <w:p w14:paraId="5AD24785" w14:textId="77777777" w:rsidR="00911EF4" w:rsidRDefault="00911EF4" w:rsidP="00911EF4">
      <w:pPr>
        <w:ind w:left="630" w:right="-871"/>
        <w:rPr>
          <w:rFonts w:ascii="Angsana New" w:hAnsi="Angsana New"/>
          <w:b/>
          <w:bCs/>
        </w:rPr>
      </w:pPr>
    </w:p>
    <w:p w14:paraId="4D26B1CE" w14:textId="77777777" w:rsidR="00911EF4" w:rsidRDefault="00911EF4" w:rsidP="00911EF4">
      <w:pPr>
        <w:ind w:left="630" w:right="-871"/>
        <w:rPr>
          <w:rFonts w:ascii="Angsana New" w:hAnsi="Angsana New"/>
          <w:b/>
          <w:bCs/>
        </w:rPr>
      </w:pPr>
    </w:p>
    <w:p w14:paraId="2DB9693E" w14:textId="77777777" w:rsidR="00911EF4" w:rsidRDefault="00911EF4" w:rsidP="00911EF4">
      <w:pPr>
        <w:ind w:left="630" w:right="-871"/>
        <w:rPr>
          <w:rFonts w:ascii="Angsana New" w:hAnsi="Angsana New"/>
          <w:b/>
          <w:bCs/>
        </w:rPr>
      </w:pPr>
    </w:p>
    <w:p w14:paraId="56F03BFF" w14:textId="77777777" w:rsidR="00911EF4" w:rsidRDefault="00911EF4" w:rsidP="00911EF4">
      <w:pPr>
        <w:ind w:left="630" w:right="-871"/>
        <w:rPr>
          <w:rFonts w:ascii="Angsana New" w:hAnsi="Angsana New"/>
          <w:b/>
          <w:bCs/>
        </w:rPr>
      </w:pPr>
    </w:p>
    <w:p w14:paraId="36DF9E79" w14:textId="77777777" w:rsidR="00911EF4" w:rsidRDefault="00911EF4" w:rsidP="00911EF4">
      <w:pPr>
        <w:ind w:left="630" w:right="-871"/>
        <w:rPr>
          <w:rFonts w:ascii="Angsana New" w:hAnsi="Angsana New"/>
          <w:b/>
          <w:bCs/>
        </w:rPr>
      </w:pPr>
    </w:p>
    <w:p w14:paraId="1BD0F8D7" w14:textId="77777777" w:rsidR="00911EF4" w:rsidRDefault="00911EF4" w:rsidP="00911EF4">
      <w:pPr>
        <w:ind w:left="630" w:right="-871"/>
        <w:rPr>
          <w:rFonts w:ascii="Angsana New" w:hAnsi="Angsana New"/>
          <w:b/>
          <w:bCs/>
        </w:rPr>
      </w:pPr>
    </w:p>
    <w:p w14:paraId="4B533EDF" w14:textId="77777777" w:rsidR="00911EF4" w:rsidRDefault="00911EF4" w:rsidP="00911EF4">
      <w:pPr>
        <w:ind w:left="630" w:right="-871"/>
        <w:rPr>
          <w:rFonts w:ascii="Angsana New" w:hAnsi="Angsana New"/>
          <w:b/>
          <w:bCs/>
        </w:rPr>
      </w:pPr>
    </w:p>
    <w:p w14:paraId="3AD5DE18" w14:textId="77777777" w:rsidR="00B65E4C" w:rsidRDefault="00B65E4C" w:rsidP="00911EF4">
      <w:pPr>
        <w:ind w:left="630" w:right="-871"/>
        <w:rPr>
          <w:rFonts w:ascii="Angsana New" w:hAnsi="Angsana New"/>
          <w:b/>
          <w:bCs/>
        </w:rPr>
      </w:pPr>
    </w:p>
    <w:p w14:paraId="1B124987" w14:textId="77777777" w:rsidR="00B65E4C" w:rsidRDefault="00B65E4C" w:rsidP="00911EF4">
      <w:pPr>
        <w:ind w:left="630" w:right="-871"/>
        <w:rPr>
          <w:rFonts w:ascii="Angsana New" w:hAnsi="Angsana New"/>
          <w:b/>
          <w:bCs/>
        </w:rPr>
      </w:pPr>
    </w:p>
    <w:p w14:paraId="1346947F" w14:textId="77777777" w:rsidR="00B65E4C" w:rsidRDefault="00B65E4C" w:rsidP="00911EF4">
      <w:pPr>
        <w:ind w:left="630" w:right="-871"/>
        <w:rPr>
          <w:rFonts w:ascii="Angsana New" w:hAnsi="Angsana New"/>
          <w:b/>
          <w:bCs/>
        </w:rPr>
      </w:pPr>
    </w:p>
    <w:p w14:paraId="58B63231" w14:textId="77777777" w:rsidR="00B65E4C" w:rsidRDefault="00B65E4C" w:rsidP="00911EF4">
      <w:pPr>
        <w:ind w:left="630" w:right="-871"/>
        <w:rPr>
          <w:rFonts w:ascii="Angsana New" w:hAnsi="Angsana New"/>
          <w:b/>
          <w:bCs/>
        </w:rPr>
      </w:pPr>
    </w:p>
    <w:p w14:paraId="6BA0F2C1" w14:textId="77777777" w:rsidR="00B65E4C" w:rsidRDefault="00B65E4C" w:rsidP="00911EF4">
      <w:pPr>
        <w:ind w:left="630" w:right="-871"/>
        <w:rPr>
          <w:rFonts w:ascii="Angsana New" w:hAnsi="Angsana New"/>
          <w:b/>
          <w:bCs/>
        </w:rPr>
      </w:pPr>
    </w:p>
    <w:p w14:paraId="0F984A53" w14:textId="77777777" w:rsidR="00B65E4C" w:rsidRDefault="00B65E4C" w:rsidP="00911EF4">
      <w:pPr>
        <w:ind w:left="630" w:right="-871"/>
        <w:rPr>
          <w:rFonts w:ascii="Angsana New" w:hAnsi="Angsana New"/>
          <w:b/>
          <w:bCs/>
        </w:rPr>
      </w:pPr>
    </w:p>
    <w:p w14:paraId="10DAEC9B" w14:textId="77777777" w:rsidR="00B65E4C" w:rsidRDefault="00B65E4C" w:rsidP="00911EF4">
      <w:pPr>
        <w:ind w:left="630" w:right="-871"/>
        <w:rPr>
          <w:rFonts w:ascii="Angsana New" w:hAnsi="Angsana New"/>
          <w:b/>
          <w:bCs/>
        </w:rPr>
      </w:pPr>
    </w:p>
    <w:p w14:paraId="3B8B40F1" w14:textId="77777777" w:rsidR="00B65E4C" w:rsidRDefault="00B65E4C" w:rsidP="00911EF4">
      <w:pPr>
        <w:ind w:left="630" w:right="-871"/>
        <w:rPr>
          <w:rFonts w:ascii="Angsana New" w:hAnsi="Angsana New"/>
          <w:b/>
          <w:bCs/>
        </w:rPr>
      </w:pPr>
    </w:p>
    <w:p w14:paraId="1B4E5A89" w14:textId="696DBB0A" w:rsidR="004F53FA" w:rsidRPr="00A77A1A" w:rsidRDefault="004F53FA" w:rsidP="006231DC">
      <w:pPr>
        <w:numPr>
          <w:ilvl w:val="0"/>
          <w:numId w:val="1"/>
        </w:numPr>
        <w:spacing w:after="240"/>
        <w:ind w:left="630" w:right="-871" w:hanging="346"/>
        <w:rPr>
          <w:rFonts w:ascii="Angsana New" w:hAnsi="Angsana New"/>
          <w:b/>
          <w:bCs/>
        </w:rPr>
      </w:pPr>
      <w:r w:rsidRPr="00A77A1A">
        <w:rPr>
          <w:rFonts w:ascii="Angsana New" w:hAnsi="Angsana New"/>
          <w:b/>
          <w:bCs/>
          <w:cs/>
        </w:rPr>
        <w:lastRenderedPageBreak/>
        <w:t>รายการระหว่าง</w:t>
      </w:r>
      <w:r w:rsidR="00835B91" w:rsidRPr="00A77A1A">
        <w:rPr>
          <w:rFonts w:ascii="Angsana New" w:hAnsi="Angsana New"/>
          <w:b/>
          <w:bCs/>
          <w:cs/>
        </w:rPr>
        <w:t>กิจการที่เกี่ยวข้องกั</w:t>
      </w:r>
      <w:r w:rsidR="00835B91" w:rsidRPr="00A77A1A">
        <w:rPr>
          <w:rFonts w:ascii="Angsana New" w:hAnsi="Angsana New" w:hint="cs"/>
          <w:b/>
          <w:bCs/>
          <w:cs/>
        </w:rPr>
        <w:t>น</w:t>
      </w:r>
    </w:p>
    <w:p w14:paraId="75D7F689" w14:textId="12C1EBDF" w:rsidR="00D053F2" w:rsidRDefault="004F53FA" w:rsidP="000E1D8B">
      <w:pPr>
        <w:ind w:left="630" w:right="30" w:firstLine="553"/>
        <w:jc w:val="thaiDistribute"/>
        <w:rPr>
          <w:spacing w:val="-2"/>
        </w:rPr>
      </w:pPr>
      <w:r w:rsidRPr="004E0A55">
        <w:rPr>
          <w:spacing w:val="-6"/>
          <w:cs/>
        </w:rPr>
        <w:t>บริษัทและบริษัทย่อยมีรายการบางส่วนกับกิจการที่เกี่ยวข้องกัน ซึ่งเกี่ยวข้องกันโดย</w:t>
      </w:r>
      <w:r w:rsidR="003C4225" w:rsidRPr="004E0A55">
        <w:rPr>
          <w:rFonts w:hint="cs"/>
          <w:spacing w:val="-6"/>
          <w:cs/>
        </w:rPr>
        <w:t>การเป็นกรรมการ</w:t>
      </w:r>
      <w:r w:rsidR="003C4225" w:rsidRPr="00D64016">
        <w:rPr>
          <w:rFonts w:hint="cs"/>
          <w:spacing w:val="-2"/>
          <w:cs/>
        </w:rPr>
        <w:t xml:space="preserve">บริษัท </w:t>
      </w:r>
      <w:r w:rsidR="002F7EE9" w:rsidRPr="00D64016">
        <w:rPr>
          <w:rFonts w:hint="cs"/>
          <w:spacing w:val="-2"/>
          <w:cs/>
        </w:rPr>
        <w:t>หรือโดย</w:t>
      </w:r>
      <w:r w:rsidRPr="00D64016">
        <w:rPr>
          <w:spacing w:val="-2"/>
          <w:cs/>
        </w:rPr>
        <w:t xml:space="preserve">การถือหุ้น </w:t>
      </w:r>
      <w:r w:rsidR="002F7EE9" w:rsidRPr="00D64016">
        <w:rPr>
          <w:rFonts w:hint="cs"/>
          <w:spacing w:val="-2"/>
          <w:cs/>
        </w:rPr>
        <w:t>หรือโดย</w:t>
      </w:r>
      <w:r w:rsidRPr="00D64016">
        <w:rPr>
          <w:spacing w:val="-2"/>
          <w:cs/>
        </w:rPr>
        <w:t>การมีผู้ถือหุ้นหรือมีกรรมการ</w:t>
      </w:r>
      <w:r w:rsidR="002F7EE9" w:rsidRPr="00D64016">
        <w:rPr>
          <w:rFonts w:hint="cs"/>
          <w:spacing w:val="-2"/>
          <w:cs/>
        </w:rPr>
        <w:t>บางส่วน</w:t>
      </w:r>
      <w:r w:rsidRPr="00D64016">
        <w:rPr>
          <w:spacing w:val="-2"/>
          <w:cs/>
        </w:rPr>
        <w:t>ร่วมกัน รายการดังกล่าวเป็นไปตามปกติ</w:t>
      </w:r>
      <w:r w:rsidRPr="004E0A55">
        <w:rPr>
          <w:spacing w:val="-4"/>
          <w:cs/>
        </w:rPr>
        <w:t>ธุรกิจตามราคาตลาด ซึ่งสามารถเปรียบเทียบได้กับรายการค้าที่เกิดกับบุคคลภายนอก ผลของรายการดังกล่าวได้แสดง</w:t>
      </w:r>
      <w:r w:rsidRPr="00D64016">
        <w:rPr>
          <w:spacing w:val="-2"/>
          <w:cs/>
        </w:rPr>
        <w:t>ไว้ในงบกา</w:t>
      </w:r>
      <w:r w:rsidR="00D64016" w:rsidRPr="00D64016">
        <w:rPr>
          <w:spacing w:val="-2"/>
          <w:cs/>
        </w:rPr>
        <w:t>รเงินนี้ตามมูลฐานที่ตกลงร่วมกัน</w:t>
      </w:r>
      <w:r w:rsidR="00D64016" w:rsidRPr="00D64016">
        <w:rPr>
          <w:rFonts w:hint="cs"/>
          <w:spacing w:val="-2"/>
          <w:cs/>
        </w:rPr>
        <w:t xml:space="preserve"> </w:t>
      </w:r>
      <w:r w:rsidRPr="00D64016">
        <w:rPr>
          <w:spacing w:val="-2"/>
          <w:cs/>
        </w:rPr>
        <w:t>โดย</w:t>
      </w:r>
      <w:r w:rsidR="007946BA">
        <w:rPr>
          <w:rFonts w:hint="cs"/>
          <w:spacing w:val="-2"/>
          <w:cs/>
        </w:rPr>
        <w:t>มี</w:t>
      </w:r>
      <w:r w:rsidR="006829D0" w:rsidRPr="00D64016">
        <w:rPr>
          <w:spacing w:val="-2"/>
          <w:cs/>
        </w:rPr>
        <w:t xml:space="preserve">กิจการที่เกี่ยวข้องกัน </w:t>
      </w:r>
      <w:r w:rsidRPr="00D64016">
        <w:rPr>
          <w:spacing w:val="-2"/>
          <w:cs/>
        </w:rPr>
        <w:t>ดังนี้</w:t>
      </w:r>
    </w:p>
    <w:p w14:paraId="6C651082" w14:textId="77777777" w:rsidR="004E0A55" w:rsidRPr="00963846" w:rsidRDefault="004E0A55" w:rsidP="003E497C">
      <w:pPr>
        <w:ind w:left="630" w:right="30" w:firstLine="553"/>
        <w:jc w:val="thaiDistribute"/>
        <w:rPr>
          <w:spacing w:val="-2"/>
          <w:sz w:val="24"/>
          <w:szCs w:val="24"/>
        </w:rPr>
      </w:pPr>
    </w:p>
    <w:tbl>
      <w:tblPr>
        <w:tblW w:w="9617" w:type="dxa"/>
        <w:tblInd w:w="6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91"/>
        <w:gridCol w:w="5326"/>
      </w:tblGrid>
      <w:tr w:rsidR="00D721EA" w:rsidRPr="00C04077" w14:paraId="43B6661C" w14:textId="77777777" w:rsidTr="00883E56">
        <w:trPr>
          <w:trHeight w:val="198"/>
        </w:trPr>
        <w:tc>
          <w:tcPr>
            <w:tcW w:w="4291" w:type="dxa"/>
            <w:tcBorders>
              <w:bottom w:val="single" w:sz="4" w:space="0" w:color="auto"/>
            </w:tcBorders>
            <w:vAlign w:val="center"/>
          </w:tcPr>
          <w:p w14:paraId="57709290" w14:textId="1D0C93A0" w:rsidR="00D721EA" w:rsidRPr="004E0A55" w:rsidRDefault="00D721EA" w:rsidP="00D721EA">
            <w:pPr>
              <w:pStyle w:val="Heading4"/>
              <w:rPr>
                <w:sz w:val="30"/>
                <w:szCs w:val="30"/>
              </w:rPr>
            </w:pPr>
            <w:r w:rsidRPr="004E0A55">
              <w:rPr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5326" w:type="dxa"/>
            <w:tcBorders>
              <w:bottom w:val="single" w:sz="4" w:space="0" w:color="auto"/>
            </w:tcBorders>
            <w:vAlign w:val="center"/>
          </w:tcPr>
          <w:p w14:paraId="14B375AF" w14:textId="77777777" w:rsidR="00D721EA" w:rsidRPr="004E0A55" w:rsidRDefault="00D721EA" w:rsidP="00D721EA">
            <w:pPr>
              <w:pStyle w:val="Heading4"/>
              <w:rPr>
                <w:sz w:val="30"/>
                <w:szCs w:val="30"/>
                <w:cs/>
              </w:rPr>
            </w:pPr>
            <w:r w:rsidRPr="004E0A55">
              <w:rPr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D721EA" w:rsidRPr="00C04077" w14:paraId="21D5545D" w14:textId="77777777" w:rsidTr="00883E56">
        <w:trPr>
          <w:trHeight w:val="428"/>
        </w:trPr>
        <w:tc>
          <w:tcPr>
            <w:tcW w:w="4291" w:type="dxa"/>
            <w:tcBorders>
              <w:top w:val="nil"/>
              <w:bottom w:val="nil"/>
            </w:tcBorders>
            <w:vAlign w:val="center"/>
          </w:tcPr>
          <w:p w14:paraId="4778081A" w14:textId="77777777" w:rsidR="00D721EA" w:rsidRPr="00E97DB2" w:rsidRDefault="00D721EA" w:rsidP="00D721EA">
            <w:pPr>
              <w:pStyle w:val="Heading5"/>
              <w:tabs>
                <w:tab w:val="left" w:pos="0"/>
              </w:tabs>
              <w:jc w:val="left"/>
              <w:rPr>
                <w:sz w:val="30"/>
                <w:szCs w:val="30"/>
              </w:rPr>
            </w:pPr>
            <w:r w:rsidRPr="00E97DB2">
              <w:rPr>
                <w:sz w:val="30"/>
                <w:szCs w:val="30"/>
                <w:u w:val="none"/>
              </w:rPr>
              <w:t xml:space="preserve">1. </w:t>
            </w:r>
            <w:r w:rsidRPr="00E97DB2">
              <w:rPr>
                <w:sz w:val="30"/>
                <w:szCs w:val="30"/>
                <w:u w:val="none"/>
                <w:cs/>
              </w:rPr>
              <w:t>บริษัทย่อย</w:t>
            </w:r>
          </w:p>
        </w:tc>
        <w:tc>
          <w:tcPr>
            <w:tcW w:w="5326" w:type="dxa"/>
            <w:tcBorders>
              <w:top w:val="nil"/>
              <w:bottom w:val="nil"/>
            </w:tcBorders>
            <w:vAlign w:val="center"/>
          </w:tcPr>
          <w:p w14:paraId="62DBB5AB" w14:textId="293D6E92" w:rsidR="00D721EA" w:rsidRPr="00E97DB2" w:rsidRDefault="00D721EA" w:rsidP="00D721EA">
            <w:pPr>
              <w:tabs>
                <w:tab w:val="left" w:pos="360"/>
                <w:tab w:val="left" w:pos="900"/>
                <w:tab w:val="left" w:pos="1440"/>
              </w:tabs>
              <w:rPr>
                <w:sz w:val="30"/>
                <w:szCs w:val="30"/>
              </w:rPr>
            </w:pPr>
            <w:r w:rsidRPr="00E97DB2">
              <w:rPr>
                <w:sz w:val="30"/>
                <w:szCs w:val="30"/>
                <w:cs/>
              </w:rPr>
              <w:t xml:space="preserve">ดูหมายเหตุ </w:t>
            </w:r>
            <w:r w:rsidR="00D65EFB">
              <w:rPr>
                <w:sz w:val="30"/>
                <w:szCs w:val="30"/>
              </w:rPr>
              <w:t>10</w:t>
            </w:r>
          </w:p>
        </w:tc>
      </w:tr>
      <w:tr w:rsidR="009D3EE1" w:rsidRPr="00C04077" w14:paraId="1C8F39E3" w14:textId="77777777" w:rsidTr="00883E56">
        <w:trPr>
          <w:trHeight w:val="428"/>
        </w:trPr>
        <w:tc>
          <w:tcPr>
            <w:tcW w:w="4291" w:type="dxa"/>
            <w:tcBorders>
              <w:top w:val="nil"/>
              <w:bottom w:val="nil"/>
            </w:tcBorders>
            <w:vAlign w:val="center"/>
          </w:tcPr>
          <w:p w14:paraId="6C34C53D" w14:textId="523A77F2" w:rsidR="009D3EE1" w:rsidRPr="00E97DB2" w:rsidRDefault="009D3EE1" w:rsidP="009D3EE1">
            <w:pPr>
              <w:pStyle w:val="Heading5"/>
              <w:tabs>
                <w:tab w:val="left" w:pos="0"/>
              </w:tabs>
              <w:jc w:val="left"/>
              <w:rPr>
                <w:sz w:val="30"/>
                <w:szCs w:val="30"/>
                <w:u w:val="none"/>
                <w:cs/>
              </w:rPr>
            </w:pPr>
            <w:r w:rsidRPr="00E97DB2">
              <w:rPr>
                <w:sz w:val="30"/>
                <w:szCs w:val="30"/>
                <w:u w:val="none"/>
              </w:rPr>
              <w:t xml:space="preserve">2. </w:t>
            </w:r>
            <w:r w:rsidR="00546DFD" w:rsidRPr="00E97DB2">
              <w:rPr>
                <w:rFonts w:hint="cs"/>
                <w:sz w:val="30"/>
                <w:szCs w:val="30"/>
                <w:u w:val="none"/>
                <w:cs/>
              </w:rPr>
              <w:t>การร่วมค้า</w:t>
            </w:r>
          </w:p>
        </w:tc>
        <w:tc>
          <w:tcPr>
            <w:tcW w:w="5326" w:type="dxa"/>
            <w:tcBorders>
              <w:top w:val="nil"/>
              <w:bottom w:val="nil"/>
            </w:tcBorders>
            <w:vAlign w:val="center"/>
          </w:tcPr>
          <w:p w14:paraId="3F7F954B" w14:textId="69EB0FA7" w:rsidR="009D3EE1" w:rsidRPr="00E97DB2" w:rsidRDefault="009D3EE1" w:rsidP="009D3EE1">
            <w:pPr>
              <w:tabs>
                <w:tab w:val="left" w:pos="360"/>
                <w:tab w:val="left" w:pos="900"/>
                <w:tab w:val="left" w:pos="1440"/>
              </w:tabs>
              <w:rPr>
                <w:sz w:val="30"/>
                <w:szCs w:val="30"/>
                <w:cs/>
              </w:rPr>
            </w:pPr>
            <w:r w:rsidRPr="00E97DB2">
              <w:rPr>
                <w:sz w:val="30"/>
                <w:szCs w:val="30"/>
                <w:cs/>
              </w:rPr>
              <w:t xml:space="preserve">ดูหมายเหตุ </w:t>
            </w:r>
            <w:r w:rsidR="00546DFD" w:rsidRPr="00E97DB2">
              <w:rPr>
                <w:sz w:val="30"/>
                <w:szCs w:val="30"/>
              </w:rPr>
              <w:t>1</w:t>
            </w:r>
            <w:r w:rsidR="00D65EFB">
              <w:rPr>
                <w:sz w:val="30"/>
                <w:szCs w:val="30"/>
              </w:rPr>
              <w:t>1</w:t>
            </w:r>
          </w:p>
        </w:tc>
      </w:tr>
      <w:tr w:rsidR="00D721EA" w:rsidRPr="00C04077" w14:paraId="1437C725" w14:textId="77777777" w:rsidTr="00883E56">
        <w:trPr>
          <w:trHeight w:val="428"/>
        </w:trPr>
        <w:tc>
          <w:tcPr>
            <w:tcW w:w="4291" w:type="dxa"/>
            <w:tcBorders>
              <w:top w:val="nil"/>
              <w:bottom w:val="nil"/>
            </w:tcBorders>
            <w:vAlign w:val="center"/>
          </w:tcPr>
          <w:p w14:paraId="10123533" w14:textId="3AA363F6" w:rsidR="00D721EA" w:rsidRPr="00E97DB2" w:rsidRDefault="00546DFD" w:rsidP="00D721EA">
            <w:pPr>
              <w:tabs>
                <w:tab w:val="left" w:pos="0"/>
                <w:tab w:val="left" w:pos="360"/>
                <w:tab w:val="left" w:pos="900"/>
                <w:tab w:val="left" w:pos="1440"/>
              </w:tabs>
              <w:rPr>
                <w:sz w:val="30"/>
                <w:szCs w:val="30"/>
              </w:rPr>
            </w:pPr>
            <w:r w:rsidRPr="00E97DB2">
              <w:rPr>
                <w:sz w:val="30"/>
                <w:szCs w:val="30"/>
              </w:rPr>
              <w:t>3</w:t>
            </w:r>
            <w:r w:rsidR="00D721EA" w:rsidRPr="00E97DB2">
              <w:rPr>
                <w:sz w:val="30"/>
                <w:szCs w:val="30"/>
              </w:rPr>
              <w:t xml:space="preserve">. </w:t>
            </w:r>
            <w:r w:rsidR="00D721EA" w:rsidRPr="00E97DB2">
              <w:rPr>
                <w:sz w:val="30"/>
                <w:szCs w:val="30"/>
                <w:cs/>
              </w:rPr>
              <w:t xml:space="preserve">บริษัทที่เกี่ยวข้องกัน </w:t>
            </w:r>
          </w:p>
        </w:tc>
        <w:tc>
          <w:tcPr>
            <w:tcW w:w="5326" w:type="dxa"/>
            <w:tcBorders>
              <w:top w:val="nil"/>
              <w:bottom w:val="nil"/>
            </w:tcBorders>
            <w:vAlign w:val="center"/>
          </w:tcPr>
          <w:p w14:paraId="258FAEF6" w14:textId="77777777" w:rsidR="00D721EA" w:rsidRPr="00E97DB2" w:rsidRDefault="00D721EA" w:rsidP="00D721EA">
            <w:pPr>
              <w:tabs>
                <w:tab w:val="left" w:pos="360"/>
                <w:tab w:val="left" w:pos="900"/>
                <w:tab w:val="left" w:pos="1440"/>
              </w:tabs>
              <w:rPr>
                <w:sz w:val="30"/>
                <w:szCs w:val="30"/>
              </w:rPr>
            </w:pPr>
          </w:p>
        </w:tc>
      </w:tr>
      <w:tr w:rsidR="00D721EA" w:rsidRPr="00C04077" w14:paraId="5FD61EA1" w14:textId="77777777" w:rsidTr="00883E56">
        <w:trPr>
          <w:trHeight w:val="428"/>
        </w:trPr>
        <w:tc>
          <w:tcPr>
            <w:tcW w:w="4291" w:type="dxa"/>
            <w:tcBorders>
              <w:top w:val="nil"/>
              <w:bottom w:val="nil"/>
            </w:tcBorders>
            <w:vAlign w:val="center"/>
          </w:tcPr>
          <w:p w14:paraId="3ADF9DA0" w14:textId="628611C1" w:rsidR="00D721EA" w:rsidRPr="00E97DB2" w:rsidRDefault="00D721EA" w:rsidP="00D721EA">
            <w:pPr>
              <w:tabs>
                <w:tab w:val="left" w:pos="0"/>
                <w:tab w:val="left" w:pos="252"/>
                <w:tab w:val="left" w:pos="662"/>
                <w:tab w:val="left" w:pos="900"/>
                <w:tab w:val="left" w:pos="1440"/>
              </w:tabs>
              <w:rPr>
                <w:sz w:val="30"/>
                <w:szCs w:val="30"/>
              </w:rPr>
            </w:pPr>
            <w:r w:rsidRPr="00E97DB2">
              <w:rPr>
                <w:sz w:val="30"/>
                <w:szCs w:val="30"/>
              </w:rPr>
              <w:t xml:space="preserve">    </w:t>
            </w:r>
            <w:r w:rsidRPr="00E97DB2">
              <w:rPr>
                <w:sz w:val="30"/>
                <w:szCs w:val="30"/>
              </w:rPr>
              <w:tab/>
            </w:r>
            <w:r w:rsidR="00546DFD" w:rsidRPr="00E97DB2">
              <w:rPr>
                <w:sz w:val="30"/>
                <w:szCs w:val="30"/>
              </w:rPr>
              <w:t>3</w:t>
            </w:r>
            <w:r w:rsidRPr="00E97DB2">
              <w:rPr>
                <w:sz w:val="30"/>
                <w:szCs w:val="30"/>
              </w:rPr>
              <w:t xml:space="preserve">.1 </w:t>
            </w:r>
            <w:r w:rsidRPr="00E97DB2">
              <w:rPr>
                <w:rFonts w:hint="cs"/>
                <w:sz w:val="30"/>
                <w:szCs w:val="30"/>
                <w:cs/>
              </w:rPr>
              <w:t xml:space="preserve">  </w:t>
            </w:r>
            <w:r w:rsidR="00F60041" w:rsidRPr="00E97DB2">
              <w:rPr>
                <w:sz w:val="30"/>
                <w:szCs w:val="30"/>
                <w:cs/>
              </w:rPr>
              <w:t xml:space="preserve">บริษัท มาลีนนท์ ทาวเวอร์ </w:t>
            </w:r>
            <w:r w:rsidRPr="00E97DB2">
              <w:rPr>
                <w:sz w:val="30"/>
                <w:szCs w:val="30"/>
                <w:cs/>
              </w:rPr>
              <w:t>จำกัด</w:t>
            </w:r>
          </w:p>
        </w:tc>
        <w:tc>
          <w:tcPr>
            <w:tcW w:w="5326" w:type="dxa"/>
            <w:tcBorders>
              <w:top w:val="nil"/>
              <w:bottom w:val="nil"/>
            </w:tcBorders>
            <w:vAlign w:val="center"/>
          </w:tcPr>
          <w:p w14:paraId="2FAECC08" w14:textId="77777777" w:rsidR="00D721EA" w:rsidRPr="00E97DB2" w:rsidRDefault="00D721EA" w:rsidP="00D721EA">
            <w:pPr>
              <w:tabs>
                <w:tab w:val="left" w:pos="360"/>
                <w:tab w:val="left" w:pos="900"/>
                <w:tab w:val="left" w:pos="1440"/>
              </w:tabs>
              <w:rPr>
                <w:sz w:val="30"/>
                <w:szCs w:val="30"/>
                <w:cs/>
              </w:rPr>
            </w:pPr>
            <w:r w:rsidRPr="00E97DB2">
              <w:rPr>
                <w:sz w:val="30"/>
                <w:szCs w:val="30"/>
                <w:cs/>
              </w:rPr>
              <w:t>มีผู้ถือหุ้นและ</w:t>
            </w:r>
            <w:r w:rsidRPr="00E97DB2">
              <w:rPr>
                <w:sz w:val="30"/>
                <w:szCs w:val="30"/>
              </w:rPr>
              <w:t>/</w:t>
            </w:r>
            <w:r w:rsidRPr="00E97DB2">
              <w:rPr>
                <w:sz w:val="30"/>
                <w:szCs w:val="30"/>
                <w:cs/>
              </w:rPr>
              <w:t>กรรมการร่วมกัน</w:t>
            </w:r>
          </w:p>
        </w:tc>
      </w:tr>
      <w:tr w:rsidR="00D721EA" w:rsidRPr="00C04077" w14:paraId="515FF3F5" w14:textId="77777777" w:rsidTr="00883E56">
        <w:trPr>
          <w:trHeight w:val="428"/>
        </w:trPr>
        <w:tc>
          <w:tcPr>
            <w:tcW w:w="4291" w:type="dxa"/>
            <w:tcBorders>
              <w:top w:val="nil"/>
              <w:bottom w:val="nil"/>
            </w:tcBorders>
            <w:vAlign w:val="center"/>
          </w:tcPr>
          <w:p w14:paraId="3461EA85" w14:textId="34F2E3B5" w:rsidR="00D721EA" w:rsidRPr="00E97DB2" w:rsidRDefault="00D721EA" w:rsidP="00D721EA">
            <w:pPr>
              <w:tabs>
                <w:tab w:val="left" w:pos="0"/>
                <w:tab w:val="left" w:pos="252"/>
                <w:tab w:val="left" w:pos="662"/>
                <w:tab w:val="left" w:pos="900"/>
                <w:tab w:val="left" w:pos="1440"/>
              </w:tabs>
              <w:ind w:right="-250"/>
              <w:rPr>
                <w:sz w:val="30"/>
                <w:szCs w:val="30"/>
                <w:cs/>
              </w:rPr>
            </w:pPr>
            <w:r w:rsidRPr="00E97DB2">
              <w:rPr>
                <w:sz w:val="30"/>
                <w:szCs w:val="30"/>
              </w:rPr>
              <w:t xml:space="preserve">    </w:t>
            </w:r>
            <w:r w:rsidRPr="00E97DB2">
              <w:rPr>
                <w:sz w:val="30"/>
                <w:szCs w:val="30"/>
              </w:rPr>
              <w:tab/>
            </w:r>
            <w:r w:rsidR="00546DFD" w:rsidRPr="00E97DB2">
              <w:rPr>
                <w:sz w:val="30"/>
                <w:szCs w:val="30"/>
              </w:rPr>
              <w:t>3</w:t>
            </w:r>
            <w:r w:rsidRPr="00E97DB2">
              <w:rPr>
                <w:sz w:val="30"/>
                <w:szCs w:val="30"/>
              </w:rPr>
              <w:t xml:space="preserve">.2 </w:t>
            </w:r>
            <w:r w:rsidRPr="00E97DB2">
              <w:rPr>
                <w:rFonts w:hint="cs"/>
                <w:sz w:val="30"/>
                <w:szCs w:val="30"/>
                <w:cs/>
              </w:rPr>
              <w:t xml:space="preserve">  </w:t>
            </w:r>
            <w:r w:rsidRPr="00E97DB2">
              <w:rPr>
                <w:sz w:val="30"/>
                <w:szCs w:val="30"/>
                <w:cs/>
              </w:rPr>
              <w:t>กองทุนรวมอสังหาริมทรัพย์มิลเลียนแนร์</w:t>
            </w:r>
          </w:p>
        </w:tc>
        <w:tc>
          <w:tcPr>
            <w:tcW w:w="5326" w:type="dxa"/>
            <w:tcBorders>
              <w:top w:val="nil"/>
              <w:bottom w:val="nil"/>
            </w:tcBorders>
            <w:vAlign w:val="center"/>
          </w:tcPr>
          <w:p w14:paraId="2B6EB69A" w14:textId="77777777" w:rsidR="00D721EA" w:rsidRPr="00E97DB2" w:rsidRDefault="00D721EA" w:rsidP="00D721EA">
            <w:pPr>
              <w:tabs>
                <w:tab w:val="left" w:pos="360"/>
                <w:tab w:val="left" w:pos="900"/>
                <w:tab w:val="left" w:pos="1440"/>
              </w:tabs>
              <w:rPr>
                <w:sz w:val="30"/>
                <w:szCs w:val="30"/>
                <w:cs/>
              </w:rPr>
            </w:pPr>
            <w:r w:rsidRPr="00E97DB2">
              <w:rPr>
                <w:sz w:val="30"/>
                <w:szCs w:val="30"/>
                <w:cs/>
              </w:rPr>
              <w:t>บริษัท มาลีนนท์ ทาวเวอร์ จำกัด เป็นผู้ถือหน่วยลงทุนรายใหญ่</w:t>
            </w:r>
          </w:p>
        </w:tc>
      </w:tr>
      <w:tr w:rsidR="00D721EA" w:rsidRPr="00C04077" w14:paraId="628F4586" w14:textId="77777777" w:rsidTr="0049147D">
        <w:trPr>
          <w:trHeight w:val="428"/>
        </w:trPr>
        <w:tc>
          <w:tcPr>
            <w:tcW w:w="4291" w:type="dxa"/>
            <w:tcBorders>
              <w:top w:val="nil"/>
              <w:bottom w:val="nil"/>
            </w:tcBorders>
          </w:tcPr>
          <w:p w14:paraId="5DC64745" w14:textId="02C0D83E" w:rsidR="00D721EA" w:rsidRPr="00E97DB2" w:rsidRDefault="00546DFD" w:rsidP="00D721EA">
            <w:pPr>
              <w:tabs>
                <w:tab w:val="left" w:pos="0"/>
                <w:tab w:val="left" w:pos="252"/>
                <w:tab w:val="left" w:pos="658"/>
                <w:tab w:val="left" w:pos="900"/>
                <w:tab w:val="left" w:pos="1440"/>
              </w:tabs>
              <w:ind w:right="-250" w:firstLine="238"/>
              <w:jc w:val="both"/>
              <w:rPr>
                <w:sz w:val="30"/>
                <w:szCs w:val="30"/>
              </w:rPr>
            </w:pPr>
            <w:r w:rsidRPr="00E97DB2">
              <w:rPr>
                <w:sz w:val="30"/>
                <w:szCs w:val="30"/>
              </w:rPr>
              <w:t>3</w:t>
            </w:r>
            <w:r w:rsidR="00D721EA" w:rsidRPr="00E97DB2">
              <w:rPr>
                <w:sz w:val="30"/>
                <w:szCs w:val="30"/>
              </w:rPr>
              <w:t>.</w:t>
            </w:r>
            <w:r w:rsidR="007F5D71" w:rsidRPr="00E97DB2">
              <w:rPr>
                <w:sz w:val="30"/>
                <w:szCs w:val="30"/>
              </w:rPr>
              <w:t>3</w:t>
            </w:r>
            <w:r w:rsidR="00D721EA" w:rsidRPr="00E97DB2">
              <w:rPr>
                <w:sz w:val="30"/>
                <w:szCs w:val="30"/>
              </w:rPr>
              <w:t xml:space="preserve"> </w:t>
            </w:r>
            <w:r w:rsidR="00D721EA" w:rsidRPr="00E97DB2">
              <w:rPr>
                <w:rFonts w:hint="cs"/>
                <w:sz w:val="30"/>
                <w:szCs w:val="30"/>
                <w:cs/>
              </w:rPr>
              <w:t xml:space="preserve">  </w:t>
            </w:r>
            <w:r w:rsidR="00D721EA" w:rsidRPr="00E97DB2">
              <w:rPr>
                <w:sz w:val="30"/>
                <w:szCs w:val="30"/>
                <w:cs/>
              </w:rPr>
              <w:t>บริษัท จี</w:t>
            </w:r>
            <w:r w:rsidR="00D721EA" w:rsidRPr="00E97DB2">
              <w:rPr>
                <w:rFonts w:hint="cs"/>
                <w:sz w:val="30"/>
                <w:szCs w:val="30"/>
                <w:cs/>
              </w:rPr>
              <w:t xml:space="preserve">เอ็มเอ็ม </w:t>
            </w:r>
            <w:r w:rsidR="00D721EA" w:rsidRPr="00E97DB2">
              <w:rPr>
                <w:sz w:val="30"/>
                <w:szCs w:val="30"/>
                <w:cs/>
              </w:rPr>
              <w:t xml:space="preserve">แกรมมี่ จำกัด (มหาชน) </w:t>
            </w:r>
          </w:p>
        </w:tc>
        <w:tc>
          <w:tcPr>
            <w:tcW w:w="5326" w:type="dxa"/>
            <w:tcBorders>
              <w:top w:val="nil"/>
              <w:bottom w:val="nil"/>
            </w:tcBorders>
            <w:vAlign w:val="center"/>
          </w:tcPr>
          <w:p w14:paraId="1AA90E1E" w14:textId="77777777" w:rsidR="00D721EA" w:rsidRPr="00E97DB2" w:rsidRDefault="00D721EA" w:rsidP="00D721EA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sz w:val="30"/>
                <w:szCs w:val="30"/>
                <w:cs/>
              </w:rPr>
            </w:pPr>
            <w:r w:rsidRPr="00E97DB2">
              <w:rPr>
                <w:sz w:val="30"/>
                <w:szCs w:val="30"/>
                <w:cs/>
              </w:rPr>
              <w:t>มีผู้ถือหุ้นร่วมกัน</w:t>
            </w:r>
          </w:p>
        </w:tc>
      </w:tr>
      <w:tr w:rsidR="00D721EA" w:rsidRPr="00C04077" w14:paraId="5D50BDC5" w14:textId="77777777" w:rsidTr="00D053F2">
        <w:trPr>
          <w:trHeight w:val="428"/>
        </w:trPr>
        <w:tc>
          <w:tcPr>
            <w:tcW w:w="4291" w:type="dxa"/>
            <w:tcBorders>
              <w:top w:val="nil"/>
              <w:bottom w:val="nil"/>
            </w:tcBorders>
          </w:tcPr>
          <w:p w14:paraId="2D6B2176" w14:textId="4606146D" w:rsidR="00D721EA" w:rsidRPr="00E97DB2" w:rsidRDefault="00D721EA" w:rsidP="00D721EA">
            <w:pPr>
              <w:tabs>
                <w:tab w:val="left" w:pos="0"/>
                <w:tab w:val="left" w:pos="252"/>
                <w:tab w:val="left" w:pos="628"/>
                <w:tab w:val="left" w:pos="900"/>
                <w:tab w:val="left" w:pos="1440"/>
              </w:tabs>
              <w:ind w:right="-250" w:firstLine="524"/>
              <w:jc w:val="both"/>
              <w:rPr>
                <w:sz w:val="30"/>
                <w:szCs w:val="30"/>
                <w:cs/>
              </w:rPr>
            </w:pPr>
            <w:r w:rsidRPr="00E97DB2">
              <w:rPr>
                <w:rFonts w:hint="cs"/>
                <w:sz w:val="30"/>
                <w:szCs w:val="30"/>
                <w:cs/>
              </w:rPr>
              <w:t xml:space="preserve">  </w:t>
            </w:r>
            <w:r w:rsidR="009F2CB4" w:rsidRPr="00E97DB2">
              <w:rPr>
                <w:sz w:val="30"/>
                <w:szCs w:val="30"/>
              </w:rPr>
              <w:t xml:space="preserve"> </w:t>
            </w:r>
            <w:r w:rsidRPr="00E97DB2">
              <w:rPr>
                <w:sz w:val="30"/>
                <w:szCs w:val="30"/>
                <w:cs/>
              </w:rPr>
              <w:t xml:space="preserve">และบริษัทย่อย </w:t>
            </w:r>
          </w:p>
        </w:tc>
        <w:tc>
          <w:tcPr>
            <w:tcW w:w="5326" w:type="dxa"/>
            <w:tcBorders>
              <w:top w:val="nil"/>
              <w:bottom w:val="nil"/>
            </w:tcBorders>
            <w:vAlign w:val="center"/>
          </w:tcPr>
          <w:p w14:paraId="01EF8868" w14:textId="77777777" w:rsidR="00D721EA" w:rsidRPr="00E97DB2" w:rsidRDefault="00D721EA" w:rsidP="00D721EA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sz w:val="30"/>
                <w:szCs w:val="30"/>
                <w:cs/>
              </w:rPr>
            </w:pPr>
          </w:p>
        </w:tc>
      </w:tr>
      <w:tr w:rsidR="00134120" w:rsidRPr="00C04077" w14:paraId="255F7F2E" w14:textId="77777777" w:rsidTr="00583246">
        <w:trPr>
          <w:trHeight w:val="428"/>
        </w:trPr>
        <w:tc>
          <w:tcPr>
            <w:tcW w:w="4291" w:type="dxa"/>
            <w:tcBorders>
              <w:top w:val="nil"/>
              <w:bottom w:val="nil"/>
            </w:tcBorders>
          </w:tcPr>
          <w:p w14:paraId="29B1C848" w14:textId="3AD4851F" w:rsidR="00134120" w:rsidRPr="00E97DB2" w:rsidRDefault="00134120" w:rsidP="00134120">
            <w:pPr>
              <w:tabs>
                <w:tab w:val="left" w:pos="0"/>
                <w:tab w:val="left" w:pos="252"/>
                <w:tab w:val="left" w:pos="662"/>
                <w:tab w:val="left" w:pos="900"/>
                <w:tab w:val="left" w:pos="1440"/>
              </w:tabs>
              <w:ind w:right="-250" w:firstLine="238"/>
              <w:jc w:val="both"/>
              <w:rPr>
                <w:sz w:val="30"/>
                <w:szCs w:val="30"/>
                <w:cs/>
              </w:rPr>
            </w:pPr>
            <w:r w:rsidRPr="00E97DB2">
              <w:rPr>
                <w:sz w:val="30"/>
                <w:szCs w:val="30"/>
              </w:rPr>
              <w:t xml:space="preserve">3.4   </w:t>
            </w:r>
            <w:r w:rsidRPr="00E97DB2">
              <w:rPr>
                <w:sz w:val="30"/>
                <w:szCs w:val="30"/>
                <w:cs/>
              </w:rPr>
              <w:t xml:space="preserve">บริษัท </w:t>
            </w:r>
            <w:r w:rsidRPr="00E97DB2">
              <w:rPr>
                <w:rFonts w:hint="cs"/>
                <w:sz w:val="30"/>
                <w:szCs w:val="30"/>
                <w:cs/>
              </w:rPr>
              <w:t xml:space="preserve">เวลาดี </w:t>
            </w:r>
            <w:r w:rsidRPr="00E97DB2">
              <w:rPr>
                <w:sz w:val="30"/>
                <w:szCs w:val="30"/>
              </w:rPr>
              <w:t>2020</w:t>
            </w:r>
            <w:r w:rsidRPr="00E97DB2">
              <w:rPr>
                <w:sz w:val="30"/>
                <w:szCs w:val="30"/>
                <w:cs/>
              </w:rPr>
              <w:t xml:space="preserve"> จำกัด </w:t>
            </w:r>
          </w:p>
        </w:tc>
        <w:tc>
          <w:tcPr>
            <w:tcW w:w="5326" w:type="dxa"/>
            <w:tcBorders>
              <w:top w:val="nil"/>
              <w:bottom w:val="nil"/>
            </w:tcBorders>
          </w:tcPr>
          <w:p w14:paraId="245D2BA1" w14:textId="6C386F31" w:rsidR="00134120" w:rsidRPr="00E97DB2" w:rsidRDefault="00134120" w:rsidP="00134120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sz w:val="30"/>
                <w:szCs w:val="30"/>
                <w:cs/>
              </w:rPr>
            </w:pPr>
            <w:r w:rsidRPr="00E97DB2">
              <w:rPr>
                <w:sz w:val="30"/>
                <w:szCs w:val="30"/>
                <w:cs/>
              </w:rPr>
              <w:t>มีผู้ถือหุ้นและ/กรรมการร่วมกัน</w:t>
            </w:r>
          </w:p>
        </w:tc>
      </w:tr>
      <w:tr w:rsidR="00134120" w:rsidRPr="00C04077" w14:paraId="770A54D8" w14:textId="77777777" w:rsidTr="00F55B18">
        <w:trPr>
          <w:trHeight w:val="428"/>
        </w:trPr>
        <w:tc>
          <w:tcPr>
            <w:tcW w:w="4291" w:type="dxa"/>
            <w:tcBorders>
              <w:top w:val="nil"/>
              <w:bottom w:val="nil"/>
            </w:tcBorders>
          </w:tcPr>
          <w:p w14:paraId="2FAC19C8" w14:textId="5908E180" w:rsidR="00134120" w:rsidRPr="00E97DB2" w:rsidRDefault="00134120" w:rsidP="00134120">
            <w:pPr>
              <w:tabs>
                <w:tab w:val="left" w:pos="0"/>
                <w:tab w:val="left" w:pos="252"/>
                <w:tab w:val="left" w:pos="662"/>
                <w:tab w:val="left" w:pos="900"/>
                <w:tab w:val="left" w:pos="1440"/>
              </w:tabs>
              <w:ind w:right="-250" w:firstLine="238"/>
              <w:jc w:val="both"/>
              <w:rPr>
                <w:sz w:val="30"/>
                <w:szCs w:val="30"/>
                <w:cs/>
              </w:rPr>
            </w:pPr>
            <w:r w:rsidRPr="00E97DB2">
              <w:rPr>
                <w:sz w:val="30"/>
                <w:szCs w:val="30"/>
              </w:rPr>
              <w:t xml:space="preserve">3.5   </w:t>
            </w:r>
            <w:r w:rsidRPr="00E97DB2">
              <w:rPr>
                <w:sz w:val="30"/>
                <w:szCs w:val="30"/>
                <w:cs/>
              </w:rPr>
              <w:t xml:space="preserve">บริษัท </w:t>
            </w:r>
            <w:r w:rsidRPr="00E97DB2">
              <w:rPr>
                <w:rFonts w:hint="cs"/>
                <w:sz w:val="30"/>
                <w:szCs w:val="30"/>
                <w:cs/>
              </w:rPr>
              <w:t>มงคลมหาศาล</w:t>
            </w:r>
            <w:r w:rsidRPr="00E97DB2">
              <w:rPr>
                <w:sz w:val="30"/>
                <w:szCs w:val="30"/>
                <w:cs/>
              </w:rPr>
              <w:t xml:space="preserve"> จำกัด </w:t>
            </w:r>
          </w:p>
        </w:tc>
        <w:tc>
          <w:tcPr>
            <w:tcW w:w="5326" w:type="dxa"/>
            <w:tcBorders>
              <w:top w:val="nil"/>
              <w:bottom w:val="nil"/>
            </w:tcBorders>
          </w:tcPr>
          <w:p w14:paraId="7865DE33" w14:textId="7B38929A" w:rsidR="00134120" w:rsidRPr="00E97DB2" w:rsidRDefault="00134120" w:rsidP="00134120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sz w:val="30"/>
                <w:szCs w:val="30"/>
                <w:cs/>
              </w:rPr>
            </w:pPr>
            <w:r w:rsidRPr="00E97DB2">
              <w:rPr>
                <w:sz w:val="30"/>
                <w:szCs w:val="30"/>
                <w:cs/>
              </w:rPr>
              <w:t>มีผู้ถือหุ้นและ/กรรมการร่วมกัน</w:t>
            </w:r>
          </w:p>
        </w:tc>
      </w:tr>
      <w:tr w:rsidR="00134120" w:rsidRPr="00C04077" w14:paraId="39E95B70" w14:textId="77777777" w:rsidTr="00F55B18">
        <w:trPr>
          <w:trHeight w:val="428"/>
        </w:trPr>
        <w:tc>
          <w:tcPr>
            <w:tcW w:w="4291" w:type="dxa"/>
            <w:tcBorders>
              <w:top w:val="nil"/>
              <w:bottom w:val="single" w:sz="4" w:space="0" w:color="auto"/>
            </w:tcBorders>
          </w:tcPr>
          <w:p w14:paraId="7E1BB4A0" w14:textId="0B72B2BF" w:rsidR="00134120" w:rsidRPr="00E97DB2" w:rsidRDefault="00134120" w:rsidP="00134120">
            <w:pPr>
              <w:tabs>
                <w:tab w:val="left" w:pos="0"/>
                <w:tab w:val="left" w:pos="252"/>
                <w:tab w:val="left" w:pos="662"/>
                <w:tab w:val="left" w:pos="900"/>
                <w:tab w:val="left" w:pos="1440"/>
              </w:tabs>
              <w:ind w:right="-250" w:firstLine="238"/>
              <w:jc w:val="both"/>
              <w:rPr>
                <w:sz w:val="30"/>
                <w:szCs w:val="30"/>
                <w:cs/>
              </w:rPr>
            </w:pPr>
            <w:r w:rsidRPr="00E97DB2">
              <w:rPr>
                <w:sz w:val="30"/>
                <w:szCs w:val="30"/>
              </w:rPr>
              <w:t xml:space="preserve">3.6   </w:t>
            </w:r>
            <w:r w:rsidRPr="00E97DB2">
              <w:rPr>
                <w:sz w:val="30"/>
                <w:szCs w:val="30"/>
                <w:cs/>
              </w:rPr>
              <w:t xml:space="preserve">บริษัท </w:t>
            </w:r>
            <w:r w:rsidRPr="00E97DB2">
              <w:rPr>
                <w:rFonts w:hint="cs"/>
                <w:sz w:val="30"/>
                <w:szCs w:val="30"/>
                <w:cs/>
              </w:rPr>
              <w:t>มาหาสาร</w:t>
            </w:r>
            <w:r w:rsidRPr="00E97DB2">
              <w:rPr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5326" w:type="dxa"/>
            <w:tcBorders>
              <w:top w:val="nil"/>
              <w:bottom w:val="single" w:sz="4" w:space="0" w:color="auto"/>
            </w:tcBorders>
          </w:tcPr>
          <w:p w14:paraId="07ED6932" w14:textId="445D1A54" w:rsidR="00134120" w:rsidRPr="00E97DB2" w:rsidRDefault="00134120" w:rsidP="00134120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sz w:val="30"/>
                <w:szCs w:val="30"/>
                <w:cs/>
              </w:rPr>
            </w:pPr>
            <w:r w:rsidRPr="00E97DB2">
              <w:rPr>
                <w:sz w:val="30"/>
                <w:szCs w:val="30"/>
                <w:cs/>
              </w:rPr>
              <w:t>มีผู้ถือหุ้นและ/กรรมการร่วมกัน</w:t>
            </w:r>
          </w:p>
        </w:tc>
      </w:tr>
    </w:tbl>
    <w:p w14:paraId="7FED1AA5" w14:textId="7919E4FF" w:rsidR="00F711C7" w:rsidRDefault="00F711C7">
      <w:pPr>
        <w:rPr>
          <w:rFonts w:ascii="Angsana New" w:hAnsi="Angsana New"/>
          <w:sz w:val="20"/>
          <w:szCs w:val="20"/>
        </w:rPr>
      </w:pPr>
    </w:p>
    <w:p w14:paraId="58368BB9" w14:textId="77777777" w:rsidR="007747D8" w:rsidRDefault="007747D8">
      <w:pPr>
        <w:rPr>
          <w:rFonts w:ascii="Angsana New" w:hAnsi="Angsana New"/>
          <w:sz w:val="20"/>
          <w:szCs w:val="20"/>
        </w:rPr>
      </w:pPr>
    </w:p>
    <w:p w14:paraId="3D0171A9" w14:textId="77777777" w:rsidR="007747D8" w:rsidRDefault="007747D8">
      <w:pPr>
        <w:rPr>
          <w:rFonts w:ascii="Angsana New" w:hAnsi="Angsana New"/>
          <w:sz w:val="20"/>
          <w:szCs w:val="20"/>
        </w:rPr>
      </w:pPr>
    </w:p>
    <w:p w14:paraId="64C428E9" w14:textId="77777777" w:rsidR="007747D8" w:rsidRDefault="007747D8">
      <w:pPr>
        <w:rPr>
          <w:rFonts w:ascii="Angsana New" w:hAnsi="Angsana New"/>
          <w:sz w:val="20"/>
          <w:szCs w:val="20"/>
        </w:rPr>
      </w:pPr>
    </w:p>
    <w:p w14:paraId="5E7290CC" w14:textId="77777777" w:rsidR="007747D8" w:rsidRDefault="007747D8">
      <w:pPr>
        <w:rPr>
          <w:rFonts w:ascii="Angsana New" w:hAnsi="Angsana New"/>
          <w:sz w:val="20"/>
          <w:szCs w:val="20"/>
        </w:rPr>
      </w:pPr>
    </w:p>
    <w:p w14:paraId="1B1E884B" w14:textId="77777777" w:rsidR="007747D8" w:rsidRDefault="007747D8">
      <w:pPr>
        <w:rPr>
          <w:rFonts w:ascii="Angsana New" w:hAnsi="Angsana New"/>
          <w:sz w:val="20"/>
          <w:szCs w:val="20"/>
        </w:rPr>
      </w:pPr>
    </w:p>
    <w:p w14:paraId="4F06756E" w14:textId="77777777" w:rsidR="007747D8" w:rsidRDefault="007747D8">
      <w:pPr>
        <w:rPr>
          <w:rFonts w:ascii="Angsana New" w:hAnsi="Angsana New"/>
          <w:sz w:val="20"/>
          <w:szCs w:val="20"/>
        </w:rPr>
      </w:pPr>
    </w:p>
    <w:p w14:paraId="69DBD40A" w14:textId="77777777" w:rsidR="007747D8" w:rsidRDefault="007747D8">
      <w:pPr>
        <w:rPr>
          <w:rFonts w:ascii="Angsana New" w:hAnsi="Angsana New"/>
          <w:sz w:val="20"/>
          <w:szCs w:val="20"/>
        </w:rPr>
      </w:pPr>
    </w:p>
    <w:p w14:paraId="2AAAC2F3" w14:textId="77777777" w:rsidR="007747D8" w:rsidRDefault="007747D8">
      <w:pPr>
        <w:rPr>
          <w:rFonts w:ascii="Angsana New" w:hAnsi="Angsana New"/>
          <w:sz w:val="20"/>
          <w:szCs w:val="20"/>
        </w:rPr>
      </w:pPr>
    </w:p>
    <w:p w14:paraId="1BCE5166" w14:textId="77777777" w:rsidR="007747D8" w:rsidRDefault="007747D8">
      <w:pPr>
        <w:rPr>
          <w:rFonts w:ascii="Angsana New" w:hAnsi="Angsana New"/>
          <w:sz w:val="20"/>
          <w:szCs w:val="20"/>
        </w:rPr>
      </w:pPr>
    </w:p>
    <w:p w14:paraId="357DAA0A" w14:textId="77777777" w:rsidR="007747D8" w:rsidRDefault="007747D8">
      <w:pPr>
        <w:rPr>
          <w:rFonts w:ascii="Angsana New" w:hAnsi="Angsana New"/>
          <w:sz w:val="20"/>
          <w:szCs w:val="20"/>
        </w:rPr>
      </w:pPr>
    </w:p>
    <w:p w14:paraId="2B421371" w14:textId="77777777" w:rsidR="007747D8" w:rsidRDefault="007747D8">
      <w:pPr>
        <w:rPr>
          <w:rFonts w:ascii="Angsana New" w:hAnsi="Angsana New"/>
          <w:sz w:val="20"/>
          <w:szCs w:val="20"/>
        </w:rPr>
      </w:pPr>
    </w:p>
    <w:p w14:paraId="4C53929A" w14:textId="77777777" w:rsidR="007747D8" w:rsidRDefault="007747D8">
      <w:pPr>
        <w:rPr>
          <w:rFonts w:ascii="Angsana New" w:hAnsi="Angsana New"/>
          <w:sz w:val="20"/>
          <w:szCs w:val="20"/>
        </w:rPr>
      </w:pPr>
    </w:p>
    <w:p w14:paraId="5E0F462F" w14:textId="77777777" w:rsidR="007747D8" w:rsidRDefault="007747D8">
      <w:pPr>
        <w:rPr>
          <w:rFonts w:ascii="Angsana New" w:hAnsi="Angsana New"/>
          <w:sz w:val="20"/>
          <w:szCs w:val="20"/>
        </w:rPr>
      </w:pPr>
    </w:p>
    <w:p w14:paraId="44BBF554" w14:textId="77777777" w:rsidR="007747D8" w:rsidRDefault="007747D8">
      <w:pPr>
        <w:rPr>
          <w:rFonts w:ascii="Angsana New" w:hAnsi="Angsana New"/>
          <w:sz w:val="20"/>
          <w:szCs w:val="20"/>
        </w:rPr>
      </w:pPr>
    </w:p>
    <w:p w14:paraId="407DC0F4" w14:textId="77777777" w:rsidR="007747D8" w:rsidRDefault="007747D8">
      <w:pPr>
        <w:rPr>
          <w:rFonts w:ascii="Angsana New" w:hAnsi="Angsana New"/>
          <w:sz w:val="20"/>
          <w:szCs w:val="20"/>
        </w:rPr>
      </w:pPr>
    </w:p>
    <w:p w14:paraId="0D446B99" w14:textId="77777777" w:rsidR="007747D8" w:rsidRDefault="007747D8">
      <w:pPr>
        <w:rPr>
          <w:rFonts w:ascii="Angsana New" w:hAnsi="Angsana New"/>
          <w:sz w:val="20"/>
          <w:szCs w:val="20"/>
        </w:rPr>
      </w:pPr>
    </w:p>
    <w:p w14:paraId="04164BB1" w14:textId="77777777" w:rsidR="007747D8" w:rsidRDefault="007747D8">
      <w:pPr>
        <w:rPr>
          <w:rFonts w:ascii="Angsana New" w:hAnsi="Angsana New"/>
          <w:sz w:val="20"/>
          <w:szCs w:val="20"/>
        </w:rPr>
      </w:pPr>
    </w:p>
    <w:p w14:paraId="6D7D9C68" w14:textId="77777777" w:rsidR="007747D8" w:rsidRDefault="007747D8">
      <w:pPr>
        <w:rPr>
          <w:rFonts w:ascii="Angsana New" w:hAnsi="Angsana New"/>
          <w:sz w:val="20"/>
          <w:szCs w:val="20"/>
        </w:rPr>
      </w:pPr>
    </w:p>
    <w:p w14:paraId="49368109" w14:textId="77777777" w:rsidR="007747D8" w:rsidRDefault="007747D8">
      <w:pPr>
        <w:rPr>
          <w:rFonts w:ascii="Angsana New" w:hAnsi="Angsana New"/>
          <w:sz w:val="20"/>
          <w:szCs w:val="20"/>
        </w:rPr>
      </w:pPr>
    </w:p>
    <w:p w14:paraId="0538184D" w14:textId="77777777" w:rsidR="007747D8" w:rsidRDefault="007747D8">
      <w:pPr>
        <w:rPr>
          <w:rFonts w:ascii="Angsana New" w:hAnsi="Angsana New"/>
          <w:sz w:val="20"/>
          <w:szCs w:val="20"/>
        </w:rPr>
      </w:pPr>
    </w:p>
    <w:p w14:paraId="775B2755" w14:textId="77777777" w:rsidR="007747D8" w:rsidRDefault="007747D8">
      <w:pPr>
        <w:rPr>
          <w:rFonts w:ascii="Angsana New" w:hAnsi="Angsana New"/>
          <w:sz w:val="20"/>
          <w:szCs w:val="20"/>
        </w:rPr>
      </w:pPr>
    </w:p>
    <w:p w14:paraId="614A19FF" w14:textId="77777777" w:rsidR="007747D8" w:rsidRDefault="007747D8">
      <w:pPr>
        <w:rPr>
          <w:rFonts w:ascii="Angsana New" w:hAnsi="Angsana New"/>
          <w:sz w:val="20"/>
          <w:szCs w:val="20"/>
        </w:rPr>
      </w:pPr>
    </w:p>
    <w:p w14:paraId="530CE432" w14:textId="77777777" w:rsidR="007747D8" w:rsidRDefault="007747D8">
      <w:pPr>
        <w:rPr>
          <w:rFonts w:ascii="Angsana New" w:hAnsi="Angsana New"/>
          <w:sz w:val="20"/>
          <w:szCs w:val="20"/>
        </w:rPr>
      </w:pPr>
    </w:p>
    <w:p w14:paraId="48A3474A" w14:textId="77777777" w:rsidR="007747D8" w:rsidRDefault="007747D8">
      <w:pPr>
        <w:rPr>
          <w:rFonts w:ascii="Angsana New" w:hAnsi="Angsana New"/>
          <w:sz w:val="20"/>
          <w:szCs w:val="20"/>
        </w:rPr>
      </w:pPr>
    </w:p>
    <w:p w14:paraId="2C813AAF" w14:textId="77777777" w:rsidR="00E548DE" w:rsidRDefault="00E548DE">
      <w:pPr>
        <w:rPr>
          <w:rFonts w:ascii="Angsana New" w:hAnsi="Angsana New"/>
          <w:sz w:val="20"/>
          <w:szCs w:val="20"/>
        </w:rPr>
      </w:pPr>
    </w:p>
    <w:p w14:paraId="60D9EE2D" w14:textId="77777777" w:rsidR="00E548DE" w:rsidRPr="00D053F2" w:rsidRDefault="00E548DE">
      <w:pPr>
        <w:rPr>
          <w:rFonts w:ascii="Angsana New" w:hAnsi="Angsana New"/>
          <w:sz w:val="20"/>
          <w:szCs w:val="20"/>
          <w:cs/>
        </w:rPr>
      </w:pPr>
    </w:p>
    <w:p w14:paraId="4EB85EA7" w14:textId="61BA03A6" w:rsidR="004F53FA" w:rsidRPr="00CD157D" w:rsidRDefault="004F53FA" w:rsidP="00426EC0">
      <w:pPr>
        <w:ind w:left="686" w:right="-439"/>
        <w:jc w:val="both"/>
        <w:outlineLvl w:val="0"/>
        <w:rPr>
          <w:rFonts w:ascii="Angsana New" w:hAnsi="Angsana New"/>
          <w:b/>
          <w:bCs/>
          <w:cs/>
        </w:rPr>
      </w:pPr>
      <w:r w:rsidRPr="00195ED5">
        <w:rPr>
          <w:rFonts w:ascii="Angsana New" w:hAnsi="Angsana New"/>
          <w:cs/>
        </w:rPr>
        <w:lastRenderedPageBreak/>
        <w:t>รายการระหว่างกิจการที่เกี่ยวข้องกันที่สำคัญ มีดังนี้</w:t>
      </w:r>
    </w:p>
    <w:p w14:paraId="1214139F" w14:textId="77777777" w:rsidR="004F53FA" w:rsidRPr="00DE242A" w:rsidRDefault="00CC53B0" w:rsidP="000518CD">
      <w:pPr>
        <w:spacing w:line="192" w:lineRule="auto"/>
        <w:ind w:left="7371" w:right="44"/>
        <w:jc w:val="right"/>
        <w:rPr>
          <w:rFonts w:ascii="Angsana New" w:hAnsi="Angsana New" w:cs="Angsana New"/>
          <w:sz w:val="30"/>
          <w:szCs w:val="30"/>
        </w:rPr>
      </w:pPr>
      <w:r w:rsidRPr="00CD157D">
        <w:rPr>
          <w:rFonts w:ascii="Angsana New" w:hAnsi="Angsana New" w:hint="cs"/>
          <w:cs/>
        </w:rPr>
        <w:t xml:space="preserve">      </w:t>
      </w:r>
      <w:r w:rsidR="00773B75" w:rsidRPr="00CD157D">
        <w:rPr>
          <w:rFonts w:ascii="Angsana New" w:hAnsi="Angsana New" w:hint="cs"/>
          <w:cs/>
        </w:rPr>
        <w:t xml:space="preserve">  </w:t>
      </w:r>
      <w:r w:rsidR="004F53FA" w:rsidRPr="00DE242A">
        <w:rPr>
          <w:rFonts w:ascii="Angsana New" w:hAnsi="Angsana New" w:cs="Angsana New"/>
          <w:sz w:val="30"/>
          <w:szCs w:val="30"/>
          <w:cs/>
        </w:rPr>
        <w:t xml:space="preserve">หน่วย </w:t>
      </w:r>
      <w:r w:rsidR="004F53FA" w:rsidRPr="00DE242A">
        <w:rPr>
          <w:rFonts w:ascii="Angsana New" w:hAnsi="Angsana New" w:cs="Angsana New"/>
          <w:sz w:val="30"/>
          <w:szCs w:val="30"/>
        </w:rPr>
        <w:t xml:space="preserve">: </w:t>
      </w:r>
      <w:r w:rsidR="004F53FA" w:rsidRPr="00DE242A">
        <w:rPr>
          <w:rFonts w:ascii="Angsana New" w:hAnsi="Angsana New" w:cs="Angsana New"/>
          <w:sz w:val="30"/>
          <w:szCs w:val="30"/>
          <w:cs/>
        </w:rPr>
        <w:t>พันบาท</w:t>
      </w:r>
    </w:p>
    <w:tbl>
      <w:tblPr>
        <w:tblW w:w="9603" w:type="dxa"/>
        <w:tblInd w:w="6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97"/>
        <w:gridCol w:w="1351"/>
        <w:gridCol w:w="1352"/>
        <w:gridCol w:w="1287"/>
        <w:gridCol w:w="1316"/>
      </w:tblGrid>
      <w:tr w:rsidR="004F53FA" w:rsidRPr="00CD157D" w14:paraId="3A7F2668" w14:textId="77777777" w:rsidTr="00883E56">
        <w:trPr>
          <w:cantSplit/>
          <w:trHeight w:val="340"/>
        </w:trPr>
        <w:tc>
          <w:tcPr>
            <w:tcW w:w="4297" w:type="dxa"/>
            <w:vMerge w:val="restart"/>
            <w:tcBorders>
              <w:top w:val="single" w:sz="4" w:space="0" w:color="auto"/>
            </w:tcBorders>
            <w:vAlign w:val="center"/>
          </w:tcPr>
          <w:p w14:paraId="27418445" w14:textId="7D8C6B95" w:rsidR="004F53FA" w:rsidRPr="00797C00" w:rsidRDefault="004F53FA" w:rsidP="007E155D">
            <w:pPr>
              <w:pStyle w:val="Heading4"/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797C00">
              <w:rPr>
                <w:rFonts w:ascii="Angsana New" w:hAnsi="Angsana New"/>
                <w:sz w:val="30"/>
                <w:szCs w:val="30"/>
                <w:cs/>
              </w:rPr>
              <w:t>รายการในงบฐานะการเงิน</w:t>
            </w:r>
          </w:p>
        </w:tc>
        <w:tc>
          <w:tcPr>
            <w:tcW w:w="2703" w:type="dxa"/>
            <w:gridSpan w:val="2"/>
            <w:tcBorders>
              <w:top w:val="single" w:sz="4" w:space="0" w:color="auto"/>
            </w:tcBorders>
          </w:tcPr>
          <w:p w14:paraId="177C05D0" w14:textId="77777777" w:rsidR="004F53FA" w:rsidRPr="00797C00" w:rsidRDefault="004F53FA" w:rsidP="007E155D">
            <w:pPr>
              <w:tabs>
                <w:tab w:val="left" w:pos="360"/>
                <w:tab w:val="left" w:pos="900"/>
                <w:tab w:val="left" w:pos="14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97C00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03" w:type="dxa"/>
            <w:gridSpan w:val="2"/>
            <w:tcBorders>
              <w:top w:val="single" w:sz="4" w:space="0" w:color="auto"/>
            </w:tcBorders>
          </w:tcPr>
          <w:p w14:paraId="0BF7BFA0" w14:textId="77777777" w:rsidR="004F53FA" w:rsidRPr="00797C00" w:rsidRDefault="004F53FA" w:rsidP="007E155D">
            <w:pPr>
              <w:tabs>
                <w:tab w:val="left" w:pos="360"/>
                <w:tab w:val="left" w:pos="900"/>
                <w:tab w:val="left" w:pos="14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97C00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797C00">
              <w:rPr>
                <w:rFonts w:ascii="Angsana New" w:hAnsi="Angsana New" w:hint="cs"/>
                <w:sz w:val="30"/>
                <w:szCs w:val="30"/>
                <w:cs/>
              </w:rPr>
              <w:t>กิจการ</w:t>
            </w:r>
          </w:p>
        </w:tc>
      </w:tr>
      <w:tr w:rsidR="002E1B10" w:rsidRPr="00CD157D" w14:paraId="6051343B" w14:textId="77777777" w:rsidTr="00883E56">
        <w:trPr>
          <w:cantSplit/>
          <w:trHeight w:val="340"/>
        </w:trPr>
        <w:tc>
          <w:tcPr>
            <w:tcW w:w="4297" w:type="dxa"/>
            <w:vMerge/>
            <w:tcBorders>
              <w:bottom w:val="single" w:sz="4" w:space="0" w:color="auto"/>
            </w:tcBorders>
          </w:tcPr>
          <w:p w14:paraId="3AF12FFC" w14:textId="77777777" w:rsidR="002E1B10" w:rsidRPr="00797C00" w:rsidRDefault="002E1B10" w:rsidP="002E1B10">
            <w:pPr>
              <w:tabs>
                <w:tab w:val="left" w:pos="360"/>
                <w:tab w:val="left" w:pos="900"/>
                <w:tab w:val="left" w:pos="14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51CAA5F8" w14:textId="00EF3808" w:rsidR="002E1B10" w:rsidRPr="00797C00" w:rsidRDefault="002E1B10" w:rsidP="002E1B10">
            <w:pPr>
              <w:spacing w:line="380" w:lineRule="exact"/>
              <w:ind w:left="-122" w:right="-8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60E45">
              <w:rPr>
                <w:color w:val="000000" w:themeColor="text1"/>
                <w:sz w:val="30"/>
                <w:szCs w:val="30"/>
                <w:cs/>
              </w:rPr>
              <w:t>3</w:t>
            </w:r>
            <w:r>
              <w:rPr>
                <w:rFonts w:hint="cs"/>
                <w:color w:val="000000" w:themeColor="text1"/>
                <w:sz w:val="30"/>
                <w:szCs w:val="30"/>
                <w:cs/>
              </w:rPr>
              <w:t>1</w:t>
            </w:r>
            <w:r w:rsidRPr="00D60E45">
              <w:rPr>
                <w:color w:val="000000" w:themeColor="text1"/>
                <w:sz w:val="30"/>
                <w:szCs w:val="30"/>
              </w:rPr>
              <w:t xml:space="preserve"> </w:t>
            </w:r>
            <w:r>
              <w:rPr>
                <w:rFonts w:hint="cs"/>
                <w:color w:val="000000" w:themeColor="text1"/>
                <w:sz w:val="30"/>
                <w:szCs w:val="30"/>
                <w:cs/>
              </w:rPr>
              <w:t>มี</w:t>
            </w:r>
            <w:r w:rsidRPr="00D60E45">
              <w:rPr>
                <w:color w:val="000000" w:themeColor="text1"/>
                <w:sz w:val="30"/>
                <w:szCs w:val="30"/>
                <w:cs/>
              </w:rPr>
              <w:t>.</w:t>
            </w:r>
            <w:r>
              <w:rPr>
                <w:rFonts w:hint="cs"/>
                <w:color w:val="000000" w:themeColor="text1"/>
                <w:sz w:val="30"/>
                <w:szCs w:val="30"/>
                <w:cs/>
              </w:rPr>
              <w:t>ค</w:t>
            </w:r>
            <w:r w:rsidRPr="00D60E45">
              <w:rPr>
                <w:color w:val="000000" w:themeColor="text1"/>
                <w:sz w:val="30"/>
                <w:szCs w:val="30"/>
                <w:cs/>
              </w:rPr>
              <w:t xml:space="preserve">. </w:t>
            </w:r>
            <w:r w:rsidRPr="00D60E45">
              <w:rPr>
                <w:color w:val="000000" w:themeColor="text1"/>
                <w:sz w:val="30"/>
                <w:szCs w:val="30"/>
              </w:rPr>
              <w:t>256</w:t>
            </w:r>
            <w:r w:rsidR="008F55E5">
              <w:rPr>
                <w:color w:val="000000" w:themeColor="text1"/>
                <w:sz w:val="30"/>
                <w:szCs w:val="30"/>
              </w:rPr>
              <w:t>8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4E099C" w14:textId="21D2AC1E" w:rsidR="002E1B10" w:rsidRPr="00A269FB" w:rsidRDefault="002E1B10" w:rsidP="002E1B10">
            <w:pPr>
              <w:spacing w:line="380" w:lineRule="exact"/>
              <w:ind w:left="-122" w:right="-8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7734E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37734E">
              <w:rPr>
                <w:rFonts w:ascii="Angsana New" w:hAnsi="Angsana New" w:hint="cs"/>
                <w:sz w:val="30"/>
                <w:szCs w:val="30"/>
                <w:cs/>
              </w:rPr>
              <w:t xml:space="preserve">ธ.ค. </w:t>
            </w:r>
            <w:r w:rsidRPr="0037734E">
              <w:rPr>
                <w:rFonts w:ascii="Angsana New" w:hAnsi="Angsana New"/>
                <w:sz w:val="30"/>
                <w:szCs w:val="30"/>
              </w:rPr>
              <w:t>256</w:t>
            </w:r>
            <w:r w:rsidR="008F55E5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5AD3A2CD" w14:textId="6D5E7A2D" w:rsidR="002E1B10" w:rsidRPr="00797C00" w:rsidRDefault="002E1B10" w:rsidP="002E1B10">
            <w:pPr>
              <w:spacing w:line="380" w:lineRule="exact"/>
              <w:ind w:left="-122" w:right="-8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60E45">
              <w:rPr>
                <w:color w:val="000000" w:themeColor="text1"/>
                <w:sz w:val="30"/>
                <w:szCs w:val="30"/>
                <w:cs/>
              </w:rPr>
              <w:t>3</w:t>
            </w:r>
            <w:r>
              <w:rPr>
                <w:rFonts w:hint="cs"/>
                <w:color w:val="000000" w:themeColor="text1"/>
                <w:sz w:val="30"/>
                <w:szCs w:val="30"/>
                <w:cs/>
              </w:rPr>
              <w:t>1</w:t>
            </w:r>
            <w:r w:rsidRPr="00D60E45">
              <w:rPr>
                <w:color w:val="000000" w:themeColor="text1"/>
                <w:sz w:val="30"/>
                <w:szCs w:val="30"/>
              </w:rPr>
              <w:t xml:space="preserve"> </w:t>
            </w:r>
            <w:r>
              <w:rPr>
                <w:rFonts w:hint="cs"/>
                <w:color w:val="000000" w:themeColor="text1"/>
                <w:sz w:val="30"/>
                <w:szCs w:val="30"/>
                <w:cs/>
              </w:rPr>
              <w:t>มี</w:t>
            </w:r>
            <w:r w:rsidRPr="00D60E45">
              <w:rPr>
                <w:color w:val="000000" w:themeColor="text1"/>
                <w:sz w:val="30"/>
                <w:szCs w:val="30"/>
                <w:cs/>
              </w:rPr>
              <w:t>.</w:t>
            </w:r>
            <w:r>
              <w:rPr>
                <w:rFonts w:hint="cs"/>
                <w:color w:val="000000" w:themeColor="text1"/>
                <w:sz w:val="30"/>
                <w:szCs w:val="30"/>
                <w:cs/>
              </w:rPr>
              <w:t>ค</w:t>
            </w:r>
            <w:r w:rsidRPr="00D60E45">
              <w:rPr>
                <w:color w:val="000000" w:themeColor="text1"/>
                <w:sz w:val="30"/>
                <w:szCs w:val="30"/>
                <w:cs/>
              </w:rPr>
              <w:t xml:space="preserve">. </w:t>
            </w:r>
            <w:r w:rsidRPr="00D60E45">
              <w:rPr>
                <w:color w:val="000000" w:themeColor="text1"/>
                <w:sz w:val="30"/>
                <w:szCs w:val="30"/>
              </w:rPr>
              <w:t>256</w:t>
            </w:r>
            <w:r w:rsidR="008F55E5">
              <w:rPr>
                <w:color w:val="000000" w:themeColor="text1"/>
                <w:sz w:val="30"/>
                <w:szCs w:val="30"/>
              </w:rPr>
              <w:t>8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19795A" w14:textId="03ADCF64" w:rsidR="002E1B10" w:rsidRPr="00A269FB" w:rsidRDefault="002E1B10" w:rsidP="002E1B10">
            <w:pPr>
              <w:spacing w:line="380" w:lineRule="exact"/>
              <w:ind w:left="-122" w:right="-8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7734E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37734E">
              <w:rPr>
                <w:rFonts w:ascii="Angsana New" w:hAnsi="Angsana New" w:hint="cs"/>
                <w:sz w:val="30"/>
                <w:szCs w:val="30"/>
                <w:cs/>
              </w:rPr>
              <w:t xml:space="preserve">ธ.ค. </w:t>
            </w:r>
            <w:r w:rsidRPr="0037734E">
              <w:rPr>
                <w:rFonts w:ascii="Angsana New" w:hAnsi="Angsana New"/>
                <w:sz w:val="30"/>
                <w:szCs w:val="30"/>
              </w:rPr>
              <w:t>256</w:t>
            </w:r>
            <w:r w:rsidR="008F55E5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2E1B10" w:rsidRPr="00CD157D" w14:paraId="051A48AB" w14:textId="77777777" w:rsidTr="00883E56">
        <w:trPr>
          <w:cantSplit/>
          <w:trHeight w:val="374"/>
        </w:trPr>
        <w:tc>
          <w:tcPr>
            <w:tcW w:w="4297" w:type="dxa"/>
            <w:tcBorders>
              <w:top w:val="single" w:sz="4" w:space="0" w:color="auto"/>
              <w:bottom w:val="nil"/>
            </w:tcBorders>
            <w:vAlign w:val="center"/>
          </w:tcPr>
          <w:p w14:paraId="264DA0AA" w14:textId="77777777" w:rsidR="002E1B10" w:rsidRPr="00D415F3" w:rsidRDefault="002E1B10" w:rsidP="002E1B10">
            <w:pPr>
              <w:tabs>
                <w:tab w:val="left" w:pos="360"/>
                <w:tab w:val="left" w:pos="900"/>
                <w:tab w:val="left" w:pos="1440"/>
              </w:tabs>
              <w:rPr>
                <w:rFonts w:ascii="Angsana New" w:hAnsi="Angsana New"/>
                <w:spacing w:val="-8"/>
                <w:sz w:val="30"/>
                <w:szCs w:val="30"/>
                <w:cs/>
              </w:rPr>
            </w:pPr>
            <w:r w:rsidRPr="00D415F3">
              <w:rPr>
                <w:rFonts w:ascii="Angsana New" w:hAnsi="Angsana New"/>
                <w:spacing w:val="-8"/>
                <w:sz w:val="30"/>
                <w:szCs w:val="30"/>
              </w:rPr>
              <w:t xml:space="preserve">1. </w:t>
            </w:r>
            <w:r w:rsidRPr="00D415F3">
              <w:rPr>
                <w:rFonts w:ascii="Angsana New" w:hAnsi="Angsana New"/>
                <w:spacing w:val="-8"/>
                <w:sz w:val="30"/>
                <w:szCs w:val="30"/>
                <w:cs/>
              </w:rPr>
              <w:t>ลูกหนี้การค้า</w:t>
            </w:r>
            <w:r w:rsidRPr="00D415F3"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 xml:space="preserve">และลูกหนี้หมุนเวียนอื่น (หมายเหตุ </w:t>
            </w:r>
            <w:r w:rsidRPr="00D415F3">
              <w:rPr>
                <w:rFonts w:ascii="Angsana New" w:hAnsi="Angsana New"/>
                <w:spacing w:val="-8"/>
                <w:sz w:val="30"/>
                <w:szCs w:val="30"/>
              </w:rPr>
              <w:t>5</w:t>
            </w:r>
            <w:r w:rsidRPr="00D415F3"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>)</w:t>
            </w:r>
          </w:p>
        </w:tc>
        <w:tc>
          <w:tcPr>
            <w:tcW w:w="1351" w:type="dxa"/>
            <w:tcBorders>
              <w:top w:val="single" w:sz="4" w:space="0" w:color="auto"/>
              <w:bottom w:val="nil"/>
              <w:right w:val="dashed" w:sz="4" w:space="0" w:color="auto"/>
            </w:tcBorders>
            <w:vAlign w:val="bottom"/>
          </w:tcPr>
          <w:p w14:paraId="0B195C73" w14:textId="77777777" w:rsidR="002E1B10" w:rsidRPr="00817161" w:rsidRDefault="002E1B10" w:rsidP="002E1B10">
            <w:pPr>
              <w:tabs>
                <w:tab w:val="left" w:pos="1440"/>
              </w:tabs>
              <w:ind w:right="228"/>
              <w:rPr>
                <w:rFonts w:ascii="Angsana New" w:hAnsi="Angsana New"/>
                <w:spacing w:val="-6"/>
                <w:sz w:val="30"/>
                <w:szCs w:val="30"/>
                <w:highlight w:val="yellow"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nil"/>
            </w:tcBorders>
            <w:vAlign w:val="bottom"/>
          </w:tcPr>
          <w:p w14:paraId="66FC4E37" w14:textId="77777777" w:rsidR="002E1B10" w:rsidRPr="00797C00" w:rsidRDefault="002E1B10" w:rsidP="002E1B10">
            <w:pPr>
              <w:tabs>
                <w:tab w:val="left" w:pos="1440"/>
              </w:tabs>
              <w:ind w:right="22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nil"/>
              <w:right w:val="dashed" w:sz="4" w:space="0" w:color="auto"/>
            </w:tcBorders>
            <w:vAlign w:val="bottom"/>
          </w:tcPr>
          <w:p w14:paraId="785174C9" w14:textId="77777777" w:rsidR="002E1B10" w:rsidRPr="00D9397A" w:rsidRDefault="002E1B10" w:rsidP="002E1B10">
            <w:pPr>
              <w:ind w:left="-108" w:right="22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nil"/>
            </w:tcBorders>
            <w:vAlign w:val="bottom"/>
          </w:tcPr>
          <w:p w14:paraId="67FA36EE" w14:textId="77777777" w:rsidR="002E1B10" w:rsidRPr="00797C00" w:rsidRDefault="002E1B10" w:rsidP="002E1B10">
            <w:pPr>
              <w:ind w:left="-108" w:right="22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E1B10" w:rsidRPr="00907C28" w14:paraId="3EC040D9" w14:textId="77777777" w:rsidTr="00883E56">
        <w:trPr>
          <w:cantSplit/>
          <w:trHeight w:val="374"/>
        </w:trPr>
        <w:tc>
          <w:tcPr>
            <w:tcW w:w="429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C62736E" w14:textId="77777777" w:rsidR="002E1B10" w:rsidRPr="00D415F3" w:rsidRDefault="002E1B10" w:rsidP="002E1B10">
            <w:pPr>
              <w:tabs>
                <w:tab w:val="left" w:pos="159"/>
                <w:tab w:val="left" w:pos="360"/>
                <w:tab w:val="left" w:pos="900"/>
                <w:tab w:val="left" w:pos="1440"/>
              </w:tabs>
              <w:ind w:firstLine="186"/>
              <w:rPr>
                <w:rFonts w:ascii="Angsana New" w:hAnsi="Angsana New"/>
                <w:sz w:val="30"/>
                <w:szCs w:val="30"/>
                <w:cs/>
              </w:rPr>
            </w:pPr>
            <w:r w:rsidRPr="00D415F3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351" w:type="dxa"/>
            <w:tcBorders>
              <w:top w:val="nil"/>
              <w:bottom w:val="nil"/>
              <w:right w:val="dashed" w:sz="4" w:space="0" w:color="auto"/>
            </w:tcBorders>
            <w:shd w:val="clear" w:color="auto" w:fill="auto"/>
            <w:vAlign w:val="bottom"/>
          </w:tcPr>
          <w:p w14:paraId="47F31C5A" w14:textId="77777777" w:rsidR="002E1B10" w:rsidRPr="00717661" w:rsidRDefault="002E1B10" w:rsidP="002E1B10">
            <w:pPr>
              <w:ind w:left="-108" w:right="-108"/>
              <w:jc w:val="center"/>
              <w:rPr>
                <w:sz w:val="30"/>
                <w:szCs w:val="30"/>
              </w:rPr>
            </w:pPr>
          </w:p>
        </w:tc>
        <w:tc>
          <w:tcPr>
            <w:tcW w:w="1352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549376EB" w14:textId="77777777" w:rsidR="002E1B10" w:rsidRPr="00717661" w:rsidRDefault="002E1B10" w:rsidP="002E1B10">
            <w:pPr>
              <w:ind w:left="-108" w:right="-108"/>
              <w:jc w:val="center"/>
              <w:rPr>
                <w:sz w:val="30"/>
                <w:szCs w:val="30"/>
              </w:rPr>
            </w:pPr>
          </w:p>
        </w:tc>
        <w:tc>
          <w:tcPr>
            <w:tcW w:w="1287" w:type="dxa"/>
            <w:tcBorders>
              <w:top w:val="nil"/>
              <w:bottom w:val="nil"/>
              <w:right w:val="dashed" w:sz="4" w:space="0" w:color="auto"/>
            </w:tcBorders>
            <w:shd w:val="clear" w:color="auto" w:fill="auto"/>
            <w:vAlign w:val="bottom"/>
          </w:tcPr>
          <w:p w14:paraId="3846077D" w14:textId="77777777" w:rsidR="002E1B10" w:rsidRPr="00717661" w:rsidRDefault="002E1B10" w:rsidP="002E1B10">
            <w:pPr>
              <w:ind w:right="139"/>
              <w:jc w:val="right"/>
              <w:rPr>
                <w:sz w:val="30"/>
                <w:szCs w:val="30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719A1262" w14:textId="77777777" w:rsidR="002E1B10" w:rsidRPr="00486BF6" w:rsidRDefault="002E1B10" w:rsidP="002E1B10">
            <w:pPr>
              <w:ind w:right="139"/>
              <w:jc w:val="right"/>
              <w:rPr>
                <w:sz w:val="30"/>
                <w:szCs w:val="30"/>
                <w:cs/>
              </w:rPr>
            </w:pPr>
          </w:p>
        </w:tc>
      </w:tr>
      <w:tr w:rsidR="002E1B10" w:rsidRPr="00907C28" w14:paraId="259ADECA" w14:textId="77777777" w:rsidTr="00166E13">
        <w:trPr>
          <w:cantSplit/>
          <w:trHeight w:val="374"/>
        </w:trPr>
        <w:tc>
          <w:tcPr>
            <w:tcW w:w="429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084996C" w14:textId="77777777" w:rsidR="002E1B10" w:rsidRPr="00D415F3" w:rsidRDefault="002E1B10" w:rsidP="002E1B10">
            <w:pPr>
              <w:numPr>
                <w:ilvl w:val="0"/>
                <w:numId w:val="2"/>
              </w:numPr>
              <w:tabs>
                <w:tab w:val="left" w:pos="494"/>
                <w:tab w:val="left" w:pos="900"/>
                <w:tab w:val="left" w:pos="1440"/>
              </w:tabs>
              <w:ind w:left="429" w:hanging="131"/>
              <w:rPr>
                <w:rFonts w:ascii="Angsana New" w:hAnsi="Angsana New"/>
                <w:sz w:val="30"/>
                <w:szCs w:val="30"/>
              </w:rPr>
            </w:pPr>
            <w:r w:rsidRPr="00D415F3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51" w:type="dxa"/>
            <w:tcBorders>
              <w:top w:val="nil"/>
              <w:bottom w:val="nil"/>
              <w:right w:val="dashed" w:sz="4" w:space="0" w:color="auto"/>
            </w:tcBorders>
            <w:shd w:val="clear" w:color="auto" w:fill="auto"/>
            <w:vAlign w:val="bottom"/>
          </w:tcPr>
          <w:p w14:paraId="29FEC736" w14:textId="704258D6" w:rsidR="002E1B10" w:rsidRPr="00717661" w:rsidRDefault="00835F9E" w:rsidP="007354BF">
            <w:pPr>
              <w:tabs>
                <w:tab w:val="decimal" w:pos="728"/>
              </w:tabs>
              <w:ind w:right="-50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352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2E2D2993" w14:textId="77777777" w:rsidR="002E1B10" w:rsidRPr="00717661" w:rsidRDefault="002E1B10" w:rsidP="006C46F2">
            <w:pPr>
              <w:tabs>
                <w:tab w:val="decimal" w:pos="728"/>
              </w:tabs>
              <w:ind w:right="-50"/>
              <w:jc w:val="both"/>
              <w:rPr>
                <w:sz w:val="30"/>
                <w:szCs w:val="30"/>
              </w:rPr>
            </w:pPr>
            <w:r w:rsidRPr="00717661">
              <w:rPr>
                <w:sz w:val="30"/>
                <w:szCs w:val="30"/>
              </w:rPr>
              <w:t>-</w:t>
            </w:r>
          </w:p>
        </w:tc>
        <w:tc>
          <w:tcPr>
            <w:tcW w:w="1287" w:type="dxa"/>
            <w:tcBorders>
              <w:top w:val="nil"/>
              <w:bottom w:val="nil"/>
              <w:right w:val="dashed" w:sz="4" w:space="0" w:color="auto"/>
            </w:tcBorders>
            <w:shd w:val="clear" w:color="auto" w:fill="auto"/>
            <w:vAlign w:val="bottom"/>
          </w:tcPr>
          <w:p w14:paraId="15A0C6C5" w14:textId="4F6BAEBB" w:rsidR="002E1B10" w:rsidRPr="00717661" w:rsidRDefault="00786349" w:rsidP="006C46F2">
            <w:pPr>
              <w:tabs>
                <w:tab w:val="decimal" w:pos="936"/>
              </w:tabs>
              <w:ind w:right="-50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2,118,724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53F6294A" w14:textId="394A8BCC" w:rsidR="002E1B10" w:rsidRPr="00486BF6" w:rsidRDefault="00415A35" w:rsidP="006C46F2">
            <w:pPr>
              <w:tabs>
                <w:tab w:val="decimal" w:pos="964"/>
              </w:tabs>
              <w:ind w:right="-50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</w:t>
            </w:r>
            <w:r w:rsidR="002E1B10">
              <w:rPr>
                <w:rFonts w:hint="cs"/>
                <w:sz w:val="30"/>
                <w:szCs w:val="30"/>
                <w:cs/>
              </w:rPr>
              <w:t>,</w:t>
            </w:r>
            <w:r>
              <w:rPr>
                <w:sz w:val="30"/>
                <w:szCs w:val="30"/>
              </w:rPr>
              <w:t>328</w:t>
            </w:r>
            <w:r w:rsidR="002E1B10">
              <w:rPr>
                <w:rFonts w:hint="cs"/>
                <w:sz w:val="30"/>
                <w:szCs w:val="30"/>
                <w:cs/>
              </w:rPr>
              <w:t>,</w:t>
            </w:r>
            <w:r>
              <w:rPr>
                <w:sz w:val="30"/>
                <w:szCs w:val="30"/>
              </w:rPr>
              <w:t>769</w:t>
            </w:r>
          </w:p>
        </w:tc>
      </w:tr>
      <w:tr w:rsidR="00166E13" w:rsidRPr="00CD157D" w14:paraId="325041CC" w14:textId="77777777" w:rsidTr="00166E13">
        <w:trPr>
          <w:cantSplit/>
          <w:trHeight w:val="374"/>
        </w:trPr>
        <w:tc>
          <w:tcPr>
            <w:tcW w:w="429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CCE7BFF" w14:textId="38B36F8C" w:rsidR="00166E13" w:rsidRPr="00D415F3" w:rsidRDefault="00166E13" w:rsidP="002E1B10">
            <w:pPr>
              <w:numPr>
                <w:ilvl w:val="0"/>
                <w:numId w:val="2"/>
              </w:numPr>
              <w:tabs>
                <w:tab w:val="left" w:pos="494"/>
                <w:tab w:val="left" w:pos="900"/>
                <w:tab w:val="left" w:pos="1440"/>
              </w:tabs>
              <w:ind w:left="429" w:hanging="13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351" w:type="dxa"/>
            <w:tcBorders>
              <w:top w:val="nil"/>
              <w:bottom w:val="nil"/>
              <w:right w:val="dashed" w:sz="4" w:space="0" w:color="auto"/>
            </w:tcBorders>
            <w:shd w:val="clear" w:color="auto" w:fill="auto"/>
            <w:vAlign w:val="bottom"/>
          </w:tcPr>
          <w:p w14:paraId="7877BCC6" w14:textId="59F46978" w:rsidR="00166E13" w:rsidRPr="00717661" w:rsidRDefault="00835F9E" w:rsidP="00835F9E">
            <w:pPr>
              <w:tabs>
                <w:tab w:val="decimal" w:pos="992"/>
              </w:tabs>
              <w:ind w:right="-50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5,80</w:t>
            </w:r>
            <w:r w:rsidR="00895D6B">
              <w:rPr>
                <w:sz w:val="30"/>
                <w:szCs w:val="30"/>
              </w:rPr>
              <w:t>7</w:t>
            </w:r>
          </w:p>
        </w:tc>
        <w:tc>
          <w:tcPr>
            <w:tcW w:w="1352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249201A6" w14:textId="2A24B58F" w:rsidR="00166E13" w:rsidRPr="00717661" w:rsidRDefault="00EB43FA" w:rsidP="006C46F2">
            <w:pPr>
              <w:tabs>
                <w:tab w:val="decimal" w:pos="992"/>
              </w:tabs>
              <w:ind w:right="-50"/>
              <w:jc w:val="both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6</w:t>
            </w:r>
            <w:r w:rsidR="00166E13">
              <w:rPr>
                <w:sz w:val="30"/>
                <w:szCs w:val="30"/>
              </w:rPr>
              <w:t>,</w:t>
            </w:r>
            <w:r>
              <w:rPr>
                <w:sz w:val="30"/>
                <w:szCs w:val="30"/>
              </w:rPr>
              <w:t>175</w:t>
            </w:r>
          </w:p>
        </w:tc>
        <w:tc>
          <w:tcPr>
            <w:tcW w:w="1287" w:type="dxa"/>
            <w:tcBorders>
              <w:top w:val="nil"/>
              <w:bottom w:val="nil"/>
              <w:right w:val="dashed" w:sz="4" w:space="0" w:color="auto"/>
            </w:tcBorders>
            <w:shd w:val="clear" w:color="auto" w:fill="auto"/>
            <w:vAlign w:val="bottom"/>
          </w:tcPr>
          <w:p w14:paraId="105611C1" w14:textId="4538EF27" w:rsidR="00166E13" w:rsidRPr="00717661" w:rsidRDefault="00786349" w:rsidP="006C46F2">
            <w:pPr>
              <w:tabs>
                <w:tab w:val="decimal" w:pos="936"/>
              </w:tabs>
              <w:ind w:right="-50"/>
              <w:jc w:val="both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5,80</w:t>
            </w:r>
            <w:r w:rsidR="00895D6B">
              <w:rPr>
                <w:sz w:val="30"/>
                <w:szCs w:val="30"/>
              </w:rPr>
              <w:t>7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50F3C16D" w14:textId="098EB311" w:rsidR="00166E13" w:rsidRDefault="00415A35" w:rsidP="006C46F2">
            <w:pPr>
              <w:tabs>
                <w:tab w:val="decimal" w:pos="964"/>
              </w:tabs>
              <w:ind w:right="-50"/>
              <w:jc w:val="both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4,27</w:t>
            </w:r>
            <w:r w:rsidR="00FB74D7">
              <w:rPr>
                <w:sz w:val="30"/>
                <w:szCs w:val="30"/>
              </w:rPr>
              <w:t>4</w:t>
            </w:r>
          </w:p>
        </w:tc>
      </w:tr>
      <w:tr w:rsidR="002E1B10" w:rsidRPr="00CD157D" w14:paraId="47840A00" w14:textId="77777777" w:rsidTr="00166E13">
        <w:trPr>
          <w:cantSplit/>
          <w:trHeight w:val="374"/>
        </w:trPr>
        <w:tc>
          <w:tcPr>
            <w:tcW w:w="429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161BC3B" w14:textId="77777777" w:rsidR="002E1B10" w:rsidRPr="00D415F3" w:rsidRDefault="002E1B10" w:rsidP="002E1B10">
            <w:pPr>
              <w:numPr>
                <w:ilvl w:val="0"/>
                <w:numId w:val="2"/>
              </w:numPr>
              <w:tabs>
                <w:tab w:val="left" w:pos="494"/>
                <w:tab w:val="left" w:pos="900"/>
                <w:tab w:val="left" w:pos="1440"/>
              </w:tabs>
              <w:ind w:left="429" w:hanging="131"/>
              <w:rPr>
                <w:rFonts w:ascii="Angsana New" w:hAnsi="Angsana New"/>
                <w:sz w:val="30"/>
                <w:szCs w:val="30"/>
              </w:rPr>
            </w:pPr>
            <w:r w:rsidRPr="00D415F3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D415F3">
              <w:rPr>
                <w:rFonts w:ascii="Angsana New" w:hAnsi="Angsana New" w:hint="cs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351" w:type="dxa"/>
            <w:tcBorders>
              <w:top w:val="nil"/>
              <w:bottom w:val="single" w:sz="4" w:space="0" w:color="auto"/>
              <w:right w:val="dashed" w:sz="4" w:space="0" w:color="auto"/>
            </w:tcBorders>
            <w:shd w:val="clear" w:color="auto" w:fill="auto"/>
            <w:vAlign w:val="bottom"/>
          </w:tcPr>
          <w:p w14:paraId="5D7EFCE6" w14:textId="5BD0A9F7" w:rsidR="002E1B10" w:rsidRPr="00717661" w:rsidRDefault="00835F9E" w:rsidP="00835F9E">
            <w:pPr>
              <w:tabs>
                <w:tab w:val="decimal" w:pos="992"/>
              </w:tabs>
              <w:ind w:right="-50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11,770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6BB8D8BF" w14:textId="5E61079B" w:rsidR="002E1B10" w:rsidRPr="00717661" w:rsidRDefault="00EB43FA" w:rsidP="006C46F2">
            <w:pPr>
              <w:tabs>
                <w:tab w:val="decimal" w:pos="992"/>
              </w:tabs>
              <w:ind w:right="-50"/>
              <w:jc w:val="both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12</w:t>
            </w:r>
            <w:r w:rsidR="002E1B10" w:rsidRPr="00717661">
              <w:rPr>
                <w:rFonts w:hint="cs"/>
                <w:sz w:val="30"/>
                <w:szCs w:val="30"/>
                <w:cs/>
              </w:rPr>
              <w:t>,</w:t>
            </w:r>
            <w:r>
              <w:rPr>
                <w:sz w:val="30"/>
                <w:szCs w:val="30"/>
              </w:rPr>
              <w:t>840</w:t>
            </w:r>
          </w:p>
        </w:tc>
        <w:tc>
          <w:tcPr>
            <w:tcW w:w="1287" w:type="dxa"/>
            <w:tcBorders>
              <w:top w:val="nil"/>
              <w:bottom w:val="single" w:sz="4" w:space="0" w:color="auto"/>
              <w:right w:val="dashed" w:sz="4" w:space="0" w:color="auto"/>
            </w:tcBorders>
            <w:shd w:val="clear" w:color="auto" w:fill="auto"/>
            <w:vAlign w:val="bottom"/>
          </w:tcPr>
          <w:p w14:paraId="2D600562" w14:textId="72486062" w:rsidR="002E1B10" w:rsidRPr="00717661" w:rsidRDefault="00786349" w:rsidP="0036560E">
            <w:pPr>
              <w:tabs>
                <w:tab w:val="decimal" w:pos="709"/>
              </w:tabs>
              <w:ind w:right="-50"/>
              <w:jc w:val="both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57BB4CF4" w14:textId="00D22B65" w:rsidR="002E1B10" w:rsidRPr="00486BF6" w:rsidRDefault="00415A35" w:rsidP="0036560E">
            <w:pPr>
              <w:tabs>
                <w:tab w:val="decimal" w:pos="728"/>
              </w:tabs>
              <w:ind w:right="-50"/>
              <w:jc w:val="both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-</w:t>
            </w:r>
          </w:p>
        </w:tc>
      </w:tr>
      <w:tr w:rsidR="002E1B10" w:rsidRPr="00CD157D" w14:paraId="55F84B8E" w14:textId="77777777" w:rsidTr="00BC22AB">
        <w:trPr>
          <w:cantSplit/>
          <w:trHeight w:val="374"/>
        </w:trPr>
        <w:tc>
          <w:tcPr>
            <w:tcW w:w="429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F808847" w14:textId="77777777" w:rsidR="002E1B10" w:rsidRPr="00D415F3" w:rsidRDefault="002E1B10" w:rsidP="002E1B10">
            <w:pPr>
              <w:tabs>
                <w:tab w:val="left" w:pos="360"/>
                <w:tab w:val="left" w:pos="900"/>
                <w:tab w:val="left" w:pos="1440"/>
              </w:tabs>
              <w:rPr>
                <w:rFonts w:ascii="Angsana New" w:hAnsi="Angsana New"/>
                <w:sz w:val="30"/>
                <w:szCs w:val="30"/>
              </w:rPr>
            </w:pPr>
            <w:r w:rsidRPr="00D415F3">
              <w:rPr>
                <w:rFonts w:ascii="Angsana New" w:hAnsi="Angsana New"/>
                <w:sz w:val="30"/>
                <w:szCs w:val="30"/>
                <w:cs/>
              </w:rPr>
              <w:t xml:space="preserve">               รวมลูกหนี้การค้า</w:t>
            </w:r>
          </w:p>
        </w:tc>
        <w:tc>
          <w:tcPr>
            <w:tcW w:w="1351" w:type="dxa"/>
            <w:tcBorders>
              <w:top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  <w:vAlign w:val="bottom"/>
          </w:tcPr>
          <w:p w14:paraId="70F8E34E" w14:textId="71F88A64" w:rsidR="002E1B10" w:rsidRPr="00717661" w:rsidRDefault="00835F9E" w:rsidP="00835F9E">
            <w:pPr>
              <w:tabs>
                <w:tab w:val="decimal" w:pos="992"/>
              </w:tabs>
              <w:ind w:right="-50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17,57</w:t>
            </w:r>
            <w:r w:rsidR="00895D6B">
              <w:rPr>
                <w:sz w:val="30"/>
                <w:szCs w:val="30"/>
              </w:rPr>
              <w:t>7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17352D89" w14:textId="153F46C2" w:rsidR="002E1B10" w:rsidRPr="00717661" w:rsidRDefault="00817161" w:rsidP="006C46F2">
            <w:pPr>
              <w:tabs>
                <w:tab w:val="decimal" w:pos="992"/>
              </w:tabs>
              <w:ind w:right="-50"/>
              <w:jc w:val="both"/>
              <w:rPr>
                <w:sz w:val="30"/>
                <w:szCs w:val="30"/>
                <w:cs/>
              </w:rPr>
            </w:pPr>
            <w:r w:rsidRPr="00717661">
              <w:rPr>
                <w:sz w:val="30"/>
                <w:szCs w:val="30"/>
                <w:cs/>
              </w:rPr>
              <w:t>1</w:t>
            </w:r>
            <w:r w:rsidR="00EB43FA">
              <w:rPr>
                <w:sz w:val="30"/>
                <w:szCs w:val="30"/>
              </w:rPr>
              <w:t>9</w:t>
            </w:r>
            <w:r w:rsidRPr="00717661">
              <w:rPr>
                <w:sz w:val="30"/>
                <w:szCs w:val="30"/>
              </w:rPr>
              <w:t>,</w:t>
            </w:r>
            <w:r w:rsidR="00EB43FA">
              <w:rPr>
                <w:sz w:val="30"/>
                <w:szCs w:val="30"/>
              </w:rPr>
              <w:t>015</w:t>
            </w:r>
          </w:p>
        </w:tc>
        <w:tc>
          <w:tcPr>
            <w:tcW w:w="1287" w:type="dxa"/>
            <w:tcBorders>
              <w:top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  <w:vAlign w:val="bottom"/>
          </w:tcPr>
          <w:p w14:paraId="6E20A088" w14:textId="68E940BA" w:rsidR="002E1B10" w:rsidRPr="00717661" w:rsidRDefault="00786349" w:rsidP="006C46F2">
            <w:pPr>
              <w:tabs>
                <w:tab w:val="decimal" w:pos="936"/>
              </w:tabs>
              <w:ind w:right="-50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2,124,53</w:t>
            </w:r>
            <w:r w:rsidR="00895D6B">
              <w:rPr>
                <w:sz w:val="30"/>
                <w:szCs w:val="30"/>
              </w:rPr>
              <w:t>1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74BB7159" w14:textId="698751CE" w:rsidR="002E1B10" w:rsidRPr="00486BF6" w:rsidRDefault="00FB74D7" w:rsidP="006C46F2">
            <w:pPr>
              <w:tabs>
                <w:tab w:val="decimal" w:pos="964"/>
              </w:tabs>
              <w:ind w:right="-50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</w:t>
            </w:r>
            <w:r w:rsidR="002E1B10">
              <w:rPr>
                <w:rFonts w:hint="cs"/>
                <w:sz w:val="30"/>
                <w:szCs w:val="30"/>
                <w:cs/>
              </w:rPr>
              <w:t>,</w:t>
            </w:r>
            <w:r>
              <w:rPr>
                <w:sz w:val="30"/>
                <w:szCs w:val="30"/>
              </w:rPr>
              <w:t>333</w:t>
            </w:r>
            <w:r w:rsidR="002E1B10">
              <w:rPr>
                <w:rFonts w:hint="cs"/>
                <w:sz w:val="30"/>
                <w:szCs w:val="30"/>
                <w:cs/>
              </w:rPr>
              <w:t>,</w:t>
            </w:r>
            <w:r>
              <w:rPr>
                <w:sz w:val="30"/>
                <w:szCs w:val="30"/>
              </w:rPr>
              <w:t>043</w:t>
            </w:r>
          </w:p>
        </w:tc>
      </w:tr>
      <w:tr w:rsidR="00BC22AB" w:rsidRPr="00CD157D" w14:paraId="66D7EE54" w14:textId="77777777" w:rsidTr="005773D7">
        <w:trPr>
          <w:cantSplit/>
          <w:trHeight w:val="374"/>
        </w:trPr>
        <w:tc>
          <w:tcPr>
            <w:tcW w:w="429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ED16DF7" w14:textId="239CB425" w:rsidR="00BC22AB" w:rsidRPr="0076011E" w:rsidRDefault="00BC22AB" w:rsidP="00BC22AB">
            <w:pPr>
              <w:tabs>
                <w:tab w:val="left" w:pos="159"/>
                <w:tab w:val="left" w:pos="360"/>
                <w:tab w:val="left" w:pos="900"/>
                <w:tab w:val="left" w:pos="1440"/>
              </w:tabs>
              <w:ind w:firstLine="186"/>
              <w:rPr>
                <w:rFonts w:ascii="Angsana New" w:hAnsi="Angsana New"/>
                <w:sz w:val="30"/>
                <w:szCs w:val="30"/>
                <w:cs/>
              </w:rPr>
            </w:pPr>
            <w:r w:rsidRPr="0076011E">
              <w:rPr>
                <w:rFonts w:ascii="Angsana New" w:hAnsi="Angsana New" w:hint="cs"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351" w:type="dxa"/>
            <w:tcBorders>
              <w:top w:val="single" w:sz="4" w:space="0" w:color="auto"/>
              <w:bottom w:val="nil"/>
              <w:right w:val="dashed" w:sz="4" w:space="0" w:color="auto"/>
            </w:tcBorders>
            <w:shd w:val="clear" w:color="auto" w:fill="auto"/>
            <w:vAlign w:val="bottom"/>
          </w:tcPr>
          <w:p w14:paraId="037478E5" w14:textId="77777777" w:rsidR="00BC22AB" w:rsidRPr="0076011E" w:rsidRDefault="00BC22AB" w:rsidP="007354BF">
            <w:pPr>
              <w:tabs>
                <w:tab w:val="decimal" w:pos="728"/>
              </w:tabs>
              <w:ind w:right="-50"/>
              <w:jc w:val="both"/>
              <w:rPr>
                <w:sz w:val="30"/>
                <w:szCs w:val="30"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nil"/>
            </w:tcBorders>
            <w:shd w:val="clear" w:color="auto" w:fill="auto"/>
            <w:vAlign w:val="bottom"/>
          </w:tcPr>
          <w:p w14:paraId="264EACB4" w14:textId="77777777" w:rsidR="00BC22AB" w:rsidRPr="0076011E" w:rsidRDefault="00BC22AB" w:rsidP="006C46F2">
            <w:pPr>
              <w:tabs>
                <w:tab w:val="decimal" w:pos="992"/>
              </w:tabs>
              <w:ind w:right="-50"/>
              <w:jc w:val="both"/>
              <w:rPr>
                <w:sz w:val="30"/>
                <w:szCs w:val="30"/>
                <w:cs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nil"/>
              <w:right w:val="dashed" w:sz="4" w:space="0" w:color="auto"/>
            </w:tcBorders>
            <w:shd w:val="clear" w:color="auto" w:fill="auto"/>
            <w:vAlign w:val="bottom"/>
          </w:tcPr>
          <w:p w14:paraId="3344421E" w14:textId="77777777" w:rsidR="00BC22AB" w:rsidRPr="0076011E" w:rsidRDefault="00BC22AB" w:rsidP="006C46F2">
            <w:pPr>
              <w:tabs>
                <w:tab w:val="decimal" w:pos="936"/>
              </w:tabs>
              <w:ind w:right="-50"/>
              <w:jc w:val="both"/>
              <w:rPr>
                <w:sz w:val="30"/>
                <w:szCs w:val="30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nil"/>
            </w:tcBorders>
            <w:shd w:val="clear" w:color="auto" w:fill="auto"/>
            <w:vAlign w:val="bottom"/>
          </w:tcPr>
          <w:p w14:paraId="5CA952BC" w14:textId="77777777" w:rsidR="00BC22AB" w:rsidRPr="0076011E" w:rsidRDefault="00BC22AB" w:rsidP="006C46F2">
            <w:pPr>
              <w:tabs>
                <w:tab w:val="decimal" w:pos="964"/>
              </w:tabs>
              <w:ind w:right="-50"/>
              <w:jc w:val="both"/>
              <w:rPr>
                <w:sz w:val="30"/>
                <w:szCs w:val="30"/>
              </w:rPr>
            </w:pPr>
          </w:p>
        </w:tc>
      </w:tr>
      <w:tr w:rsidR="00BA2CAB" w:rsidRPr="00CD157D" w14:paraId="4622B3CD" w14:textId="77777777" w:rsidTr="005773D7">
        <w:trPr>
          <w:cantSplit/>
          <w:trHeight w:val="374"/>
        </w:trPr>
        <w:tc>
          <w:tcPr>
            <w:tcW w:w="429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4DF0C46" w14:textId="7640B622" w:rsidR="00BA2CAB" w:rsidRPr="0076011E" w:rsidRDefault="00BA2CAB" w:rsidP="00BA2CAB">
            <w:pPr>
              <w:numPr>
                <w:ilvl w:val="0"/>
                <w:numId w:val="2"/>
              </w:numPr>
              <w:tabs>
                <w:tab w:val="left" w:pos="494"/>
                <w:tab w:val="left" w:pos="900"/>
                <w:tab w:val="left" w:pos="1440"/>
              </w:tabs>
              <w:ind w:left="429" w:hanging="131"/>
              <w:rPr>
                <w:rFonts w:ascii="Angsana New" w:hAnsi="Angsana New"/>
                <w:sz w:val="30"/>
                <w:szCs w:val="30"/>
                <w:cs/>
              </w:rPr>
            </w:pPr>
            <w:r w:rsidRPr="00D415F3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51" w:type="dxa"/>
            <w:tcBorders>
              <w:top w:val="nil"/>
              <w:bottom w:val="nil"/>
              <w:right w:val="dashed" w:sz="4" w:space="0" w:color="auto"/>
            </w:tcBorders>
            <w:shd w:val="clear" w:color="auto" w:fill="auto"/>
            <w:vAlign w:val="bottom"/>
          </w:tcPr>
          <w:p w14:paraId="7BE6814A" w14:textId="7F155943" w:rsidR="00BA2CAB" w:rsidRPr="0076011E" w:rsidRDefault="00BA2CAB" w:rsidP="00BA2CAB">
            <w:pPr>
              <w:tabs>
                <w:tab w:val="decimal" w:pos="728"/>
              </w:tabs>
              <w:ind w:right="-50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352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54FAE5FF" w14:textId="20FCB25C" w:rsidR="00BA2CAB" w:rsidRPr="0076011E" w:rsidRDefault="00BA2CAB" w:rsidP="00BA2CAB">
            <w:pPr>
              <w:tabs>
                <w:tab w:val="decimal" w:pos="728"/>
              </w:tabs>
              <w:ind w:right="-50"/>
              <w:jc w:val="both"/>
              <w:rPr>
                <w:sz w:val="30"/>
                <w:szCs w:val="30"/>
              </w:rPr>
            </w:pPr>
            <w:r w:rsidRPr="0076011E">
              <w:rPr>
                <w:sz w:val="30"/>
                <w:szCs w:val="30"/>
              </w:rPr>
              <w:t>-</w:t>
            </w:r>
          </w:p>
        </w:tc>
        <w:tc>
          <w:tcPr>
            <w:tcW w:w="1287" w:type="dxa"/>
            <w:tcBorders>
              <w:top w:val="nil"/>
              <w:bottom w:val="nil"/>
              <w:right w:val="dashed" w:sz="4" w:space="0" w:color="auto"/>
            </w:tcBorders>
            <w:shd w:val="clear" w:color="auto" w:fill="auto"/>
            <w:vAlign w:val="bottom"/>
          </w:tcPr>
          <w:p w14:paraId="38565A0E" w14:textId="34F6A224" w:rsidR="00BA2CAB" w:rsidRPr="0076011E" w:rsidRDefault="00BA2CAB" w:rsidP="00BA2CAB">
            <w:pPr>
              <w:tabs>
                <w:tab w:val="decimal" w:pos="936"/>
              </w:tabs>
              <w:ind w:right="-50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412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63C98C92" w14:textId="0962B32D" w:rsidR="00BA2CAB" w:rsidRPr="0076011E" w:rsidRDefault="00BA2CAB" w:rsidP="00BA2CAB">
            <w:pPr>
              <w:tabs>
                <w:tab w:val="decimal" w:pos="728"/>
              </w:tabs>
              <w:ind w:right="-50"/>
              <w:jc w:val="both"/>
              <w:rPr>
                <w:sz w:val="30"/>
                <w:szCs w:val="30"/>
              </w:rPr>
            </w:pPr>
            <w:r w:rsidRPr="0076011E">
              <w:rPr>
                <w:sz w:val="30"/>
                <w:szCs w:val="30"/>
              </w:rPr>
              <w:t>-</w:t>
            </w:r>
          </w:p>
        </w:tc>
      </w:tr>
      <w:tr w:rsidR="002E1B10" w:rsidRPr="00CD157D" w14:paraId="3297221B" w14:textId="77777777" w:rsidTr="005773D7">
        <w:trPr>
          <w:cantSplit/>
          <w:trHeight w:val="374"/>
        </w:trPr>
        <w:tc>
          <w:tcPr>
            <w:tcW w:w="429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17779E7" w14:textId="77777777" w:rsidR="002E1B10" w:rsidRPr="00D415F3" w:rsidRDefault="002E1B10" w:rsidP="002E1B10">
            <w:pPr>
              <w:tabs>
                <w:tab w:val="left" w:pos="159"/>
                <w:tab w:val="left" w:pos="360"/>
                <w:tab w:val="left" w:pos="900"/>
                <w:tab w:val="left" w:pos="1440"/>
              </w:tabs>
              <w:ind w:firstLine="186"/>
              <w:rPr>
                <w:rFonts w:ascii="Angsana New" w:hAnsi="Angsana New"/>
                <w:sz w:val="30"/>
                <w:szCs w:val="30"/>
                <w:cs/>
              </w:rPr>
            </w:pPr>
            <w:r w:rsidRPr="00D415F3">
              <w:rPr>
                <w:rFonts w:ascii="Angsana New" w:hAnsi="Angsana New" w:hint="cs"/>
                <w:sz w:val="30"/>
                <w:szCs w:val="30"/>
                <w:cs/>
              </w:rPr>
              <w:t>ดอกเบี้ยค้างรับ</w:t>
            </w:r>
          </w:p>
        </w:tc>
        <w:tc>
          <w:tcPr>
            <w:tcW w:w="1351" w:type="dxa"/>
            <w:tcBorders>
              <w:top w:val="nil"/>
              <w:bottom w:val="nil"/>
              <w:right w:val="dashed" w:sz="4" w:space="0" w:color="auto"/>
            </w:tcBorders>
            <w:shd w:val="clear" w:color="auto" w:fill="auto"/>
            <w:vAlign w:val="bottom"/>
          </w:tcPr>
          <w:p w14:paraId="4F8C5B4C" w14:textId="77777777" w:rsidR="002E1B10" w:rsidRPr="00717661" w:rsidRDefault="002E1B10" w:rsidP="007354BF">
            <w:pPr>
              <w:tabs>
                <w:tab w:val="decimal" w:pos="728"/>
              </w:tabs>
              <w:ind w:right="-50"/>
              <w:jc w:val="both"/>
              <w:rPr>
                <w:sz w:val="30"/>
                <w:szCs w:val="30"/>
              </w:rPr>
            </w:pPr>
          </w:p>
        </w:tc>
        <w:tc>
          <w:tcPr>
            <w:tcW w:w="1352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56975E48" w14:textId="77777777" w:rsidR="002E1B10" w:rsidRPr="00717661" w:rsidRDefault="002E1B10" w:rsidP="006C46F2">
            <w:pPr>
              <w:tabs>
                <w:tab w:val="decimal" w:pos="992"/>
              </w:tabs>
              <w:ind w:right="-50"/>
              <w:jc w:val="both"/>
              <w:rPr>
                <w:sz w:val="30"/>
                <w:szCs w:val="30"/>
                <w:cs/>
              </w:rPr>
            </w:pPr>
          </w:p>
        </w:tc>
        <w:tc>
          <w:tcPr>
            <w:tcW w:w="1287" w:type="dxa"/>
            <w:tcBorders>
              <w:top w:val="nil"/>
              <w:bottom w:val="nil"/>
              <w:right w:val="dashed" w:sz="4" w:space="0" w:color="auto"/>
            </w:tcBorders>
            <w:shd w:val="clear" w:color="auto" w:fill="auto"/>
            <w:vAlign w:val="bottom"/>
          </w:tcPr>
          <w:p w14:paraId="0808CAAC" w14:textId="77777777" w:rsidR="002E1B10" w:rsidRPr="00717661" w:rsidRDefault="002E1B10" w:rsidP="006C46F2">
            <w:pPr>
              <w:tabs>
                <w:tab w:val="decimal" w:pos="936"/>
              </w:tabs>
              <w:ind w:right="-50"/>
              <w:jc w:val="both"/>
              <w:rPr>
                <w:sz w:val="30"/>
                <w:szCs w:val="30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5453EC25" w14:textId="77777777" w:rsidR="002E1B10" w:rsidRDefault="002E1B10" w:rsidP="006C46F2">
            <w:pPr>
              <w:tabs>
                <w:tab w:val="decimal" w:pos="964"/>
              </w:tabs>
              <w:ind w:right="-50"/>
              <w:jc w:val="both"/>
              <w:rPr>
                <w:sz w:val="30"/>
                <w:szCs w:val="30"/>
              </w:rPr>
            </w:pPr>
          </w:p>
        </w:tc>
      </w:tr>
      <w:tr w:rsidR="00C77A45" w:rsidRPr="00CD157D" w14:paraId="5BEC09F9" w14:textId="77777777" w:rsidTr="005773D7">
        <w:trPr>
          <w:cantSplit/>
          <w:trHeight w:val="374"/>
        </w:trPr>
        <w:tc>
          <w:tcPr>
            <w:tcW w:w="429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B043767" w14:textId="39C9E50C" w:rsidR="00C77A45" w:rsidRPr="00D415F3" w:rsidRDefault="00C77A45" w:rsidP="00C77A45">
            <w:pPr>
              <w:numPr>
                <w:ilvl w:val="0"/>
                <w:numId w:val="2"/>
              </w:numPr>
              <w:tabs>
                <w:tab w:val="left" w:pos="480"/>
                <w:tab w:val="left" w:pos="900"/>
                <w:tab w:val="left" w:pos="1440"/>
              </w:tabs>
              <w:ind w:left="429" w:hanging="131"/>
              <w:rPr>
                <w:rFonts w:ascii="Angsana New" w:hAnsi="Angsana New"/>
                <w:sz w:val="30"/>
                <w:szCs w:val="30"/>
                <w:cs/>
              </w:rPr>
            </w:pPr>
            <w:r w:rsidRPr="00D415F3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51" w:type="dxa"/>
            <w:tcBorders>
              <w:top w:val="nil"/>
              <w:bottom w:val="single" w:sz="4" w:space="0" w:color="auto"/>
              <w:right w:val="dashed" w:sz="4" w:space="0" w:color="auto"/>
            </w:tcBorders>
            <w:shd w:val="clear" w:color="auto" w:fill="auto"/>
            <w:vAlign w:val="bottom"/>
          </w:tcPr>
          <w:p w14:paraId="1BCE6334" w14:textId="5201A5F6" w:rsidR="00C77A45" w:rsidRPr="00717661" w:rsidRDefault="00BA2CAB" w:rsidP="00C77A45">
            <w:pPr>
              <w:tabs>
                <w:tab w:val="decimal" w:pos="728"/>
              </w:tabs>
              <w:ind w:right="-50"/>
              <w:jc w:val="both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57C0943C" w14:textId="77777777" w:rsidR="00C77A45" w:rsidRPr="00717661" w:rsidRDefault="00C77A45" w:rsidP="00C77A45">
            <w:pPr>
              <w:tabs>
                <w:tab w:val="decimal" w:pos="728"/>
              </w:tabs>
              <w:ind w:right="-50"/>
              <w:jc w:val="both"/>
              <w:rPr>
                <w:sz w:val="30"/>
                <w:szCs w:val="30"/>
              </w:rPr>
            </w:pPr>
            <w:r w:rsidRPr="00717661">
              <w:rPr>
                <w:sz w:val="30"/>
                <w:szCs w:val="30"/>
              </w:rPr>
              <w:t>-</w:t>
            </w:r>
          </w:p>
        </w:tc>
        <w:tc>
          <w:tcPr>
            <w:tcW w:w="1287" w:type="dxa"/>
            <w:tcBorders>
              <w:top w:val="nil"/>
              <w:bottom w:val="single" w:sz="4" w:space="0" w:color="auto"/>
              <w:right w:val="dashed" w:sz="4" w:space="0" w:color="auto"/>
            </w:tcBorders>
            <w:shd w:val="clear" w:color="auto" w:fill="auto"/>
            <w:vAlign w:val="bottom"/>
          </w:tcPr>
          <w:p w14:paraId="1203B38B" w14:textId="4F8C8463" w:rsidR="00C77A45" w:rsidRPr="00717661" w:rsidRDefault="005773D7" w:rsidP="00C77A45">
            <w:pPr>
              <w:tabs>
                <w:tab w:val="decimal" w:pos="936"/>
              </w:tabs>
              <w:ind w:right="-50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5,707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330B84A2" w14:textId="2BD8974E" w:rsidR="00C77A45" w:rsidRPr="00486BF6" w:rsidRDefault="00C77A45" w:rsidP="00C77A45">
            <w:pPr>
              <w:tabs>
                <w:tab w:val="decimal" w:pos="964"/>
              </w:tabs>
              <w:ind w:right="-50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20,869</w:t>
            </w:r>
          </w:p>
        </w:tc>
      </w:tr>
      <w:tr w:rsidR="005773D7" w:rsidRPr="00CD157D" w14:paraId="0FE35D51" w14:textId="77777777" w:rsidTr="005773D7">
        <w:trPr>
          <w:cantSplit/>
          <w:trHeight w:val="374"/>
        </w:trPr>
        <w:tc>
          <w:tcPr>
            <w:tcW w:w="429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50BD117" w14:textId="43FE5C85" w:rsidR="005773D7" w:rsidRPr="00D415F3" w:rsidRDefault="005773D7" w:rsidP="005773D7">
            <w:pPr>
              <w:tabs>
                <w:tab w:val="left" w:pos="159"/>
                <w:tab w:val="left" w:pos="360"/>
                <w:tab w:val="left" w:pos="900"/>
                <w:tab w:val="left" w:pos="1440"/>
              </w:tabs>
              <w:ind w:firstLine="186"/>
              <w:rPr>
                <w:rFonts w:ascii="Angsana New" w:hAnsi="Angsana New"/>
                <w:sz w:val="30"/>
                <w:szCs w:val="30"/>
                <w:cs/>
              </w:rPr>
            </w:pPr>
            <w:r w:rsidRPr="0076011E">
              <w:rPr>
                <w:rFonts w:ascii="Angsana New" w:hAnsi="Angsana New"/>
                <w:sz w:val="30"/>
                <w:szCs w:val="30"/>
                <w:cs/>
              </w:rPr>
              <w:t xml:space="preserve">           รวมลูกหนี้</w:t>
            </w:r>
            <w:r w:rsidRPr="0076011E">
              <w:rPr>
                <w:rFonts w:ascii="Angsana New" w:hAnsi="Angsana New" w:hint="cs"/>
                <w:sz w:val="30"/>
                <w:szCs w:val="30"/>
                <w:cs/>
              </w:rPr>
              <w:t>หมุนเวียนอื่น</w:t>
            </w:r>
          </w:p>
        </w:tc>
        <w:tc>
          <w:tcPr>
            <w:tcW w:w="1351" w:type="dxa"/>
            <w:tcBorders>
              <w:top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  <w:vAlign w:val="bottom"/>
          </w:tcPr>
          <w:p w14:paraId="11615C7D" w14:textId="2799D729" w:rsidR="005773D7" w:rsidRPr="00717661" w:rsidRDefault="007A4ABE" w:rsidP="005773D7">
            <w:pPr>
              <w:tabs>
                <w:tab w:val="decimal" w:pos="728"/>
              </w:tabs>
              <w:ind w:right="-50"/>
              <w:jc w:val="both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5F25E7EC" w14:textId="15D786BA" w:rsidR="005773D7" w:rsidRPr="00717661" w:rsidRDefault="005773D7" w:rsidP="005773D7">
            <w:pPr>
              <w:tabs>
                <w:tab w:val="decimal" w:pos="728"/>
              </w:tabs>
              <w:ind w:right="-50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287" w:type="dxa"/>
            <w:tcBorders>
              <w:top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  <w:vAlign w:val="bottom"/>
          </w:tcPr>
          <w:p w14:paraId="4C3F31A2" w14:textId="4022B69D" w:rsidR="005773D7" w:rsidRPr="00717661" w:rsidRDefault="005773D7" w:rsidP="005773D7">
            <w:pPr>
              <w:tabs>
                <w:tab w:val="decimal" w:pos="936"/>
              </w:tabs>
              <w:ind w:right="-50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6,119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2F5FF915" w14:textId="26EAB968" w:rsidR="005773D7" w:rsidRDefault="005773D7" w:rsidP="005773D7">
            <w:pPr>
              <w:tabs>
                <w:tab w:val="decimal" w:pos="964"/>
              </w:tabs>
              <w:ind w:right="-50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20,869</w:t>
            </w:r>
          </w:p>
        </w:tc>
      </w:tr>
      <w:tr w:rsidR="002E1B10" w:rsidRPr="00CD157D" w14:paraId="020E8786" w14:textId="77777777" w:rsidTr="005773D7">
        <w:trPr>
          <w:cantSplit/>
          <w:trHeight w:val="374"/>
        </w:trPr>
        <w:tc>
          <w:tcPr>
            <w:tcW w:w="4297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09478E78" w14:textId="14DD0519" w:rsidR="002E1B10" w:rsidRPr="00D415F3" w:rsidRDefault="002E1B10" w:rsidP="002E1B10">
            <w:pPr>
              <w:tabs>
                <w:tab w:val="left" w:pos="360"/>
                <w:tab w:val="left" w:pos="900"/>
                <w:tab w:val="left" w:pos="14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D415F3">
              <w:rPr>
                <w:rFonts w:ascii="Angsana New" w:hAnsi="Angsana New"/>
                <w:sz w:val="30"/>
                <w:szCs w:val="30"/>
                <w:cs/>
              </w:rPr>
              <w:t xml:space="preserve">              </w:t>
            </w:r>
            <w:r w:rsidR="00807E2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415F3">
              <w:rPr>
                <w:rFonts w:ascii="Angsana New" w:hAnsi="Angsana New"/>
                <w:sz w:val="30"/>
                <w:szCs w:val="30"/>
                <w:cs/>
              </w:rPr>
              <w:t>รวมลูกหนี้การค้า</w:t>
            </w:r>
            <w:r w:rsidRPr="00D415F3"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  <w:r w:rsidRPr="00D415F3">
              <w:rPr>
                <w:rFonts w:ascii="Angsana New" w:hAnsi="Angsana New"/>
                <w:sz w:val="30"/>
                <w:szCs w:val="30"/>
                <w:cs/>
              </w:rPr>
              <w:t>ลูกหนี้</w:t>
            </w:r>
            <w:r w:rsidRPr="00D415F3">
              <w:rPr>
                <w:rFonts w:ascii="Angsana New" w:hAnsi="Angsana New" w:hint="cs"/>
                <w:sz w:val="30"/>
                <w:szCs w:val="30"/>
                <w:cs/>
              </w:rPr>
              <w:t>หมุนเวียนอื่น</w:t>
            </w:r>
          </w:p>
        </w:tc>
        <w:tc>
          <w:tcPr>
            <w:tcW w:w="1351" w:type="dxa"/>
            <w:tcBorders>
              <w:top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  <w:vAlign w:val="bottom"/>
          </w:tcPr>
          <w:p w14:paraId="1931527C" w14:textId="615F81CB" w:rsidR="002E1B10" w:rsidRPr="00717661" w:rsidRDefault="007A4ABE" w:rsidP="007A4ABE">
            <w:pPr>
              <w:tabs>
                <w:tab w:val="decimal" w:pos="992"/>
              </w:tabs>
              <w:ind w:right="-50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17,57</w:t>
            </w:r>
            <w:r w:rsidR="000B43A7">
              <w:rPr>
                <w:sz w:val="30"/>
                <w:szCs w:val="30"/>
              </w:rPr>
              <w:t>7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14361E11" w14:textId="5C899AB9" w:rsidR="002E1B10" w:rsidRPr="00717661" w:rsidRDefault="00D64368" w:rsidP="006C46F2">
            <w:pPr>
              <w:tabs>
                <w:tab w:val="decimal" w:pos="992"/>
              </w:tabs>
              <w:ind w:right="-50"/>
              <w:jc w:val="both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19</w:t>
            </w:r>
            <w:r w:rsidR="00817161" w:rsidRPr="00717661">
              <w:rPr>
                <w:sz w:val="30"/>
                <w:szCs w:val="30"/>
              </w:rPr>
              <w:t>,</w:t>
            </w:r>
            <w:r>
              <w:rPr>
                <w:sz w:val="30"/>
                <w:szCs w:val="30"/>
              </w:rPr>
              <w:t>015</w:t>
            </w:r>
          </w:p>
        </w:tc>
        <w:tc>
          <w:tcPr>
            <w:tcW w:w="1287" w:type="dxa"/>
            <w:tcBorders>
              <w:top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  <w:vAlign w:val="bottom"/>
          </w:tcPr>
          <w:p w14:paraId="7B2C1C6F" w14:textId="371DE040" w:rsidR="002E1B10" w:rsidRPr="00717661" w:rsidRDefault="005773D7" w:rsidP="006C46F2">
            <w:pPr>
              <w:tabs>
                <w:tab w:val="decimal" w:pos="936"/>
              </w:tabs>
              <w:ind w:right="-50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2,130,6</w:t>
            </w:r>
            <w:r w:rsidR="00D36112">
              <w:rPr>
                <w:sz w:val="30"/>
                <w:szCs w:val="30"/>
              </w:rPr>
              <w:t>50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664BB93F" w14:textId="2F4BBA23" w:rsidR="002E1B10" w:rsidRPr="00486BF6" w:rsidRDefault="00D64368" w:rsidP="006C46F2">
            <w:pPr>
              <w:tabs>
                <w:tab w:val="decimal" w:pos="964"/>
              </w:tabs>
              <w:ind w:right="-50"/>
              <w:jc w:val="both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2</w:t>
            </w:r>
            <w:r w:rsidR="002E1B10">
              <w:rPr>
                <w:sz w:val="30"/>
                <w:szCs w:val="30"/>
              </w:rPr>
              <w:t>,</w:t>
            </w:r>
            <w:r>
              <w:rPr>
                <w:sz w:val="30"/>
                <w:szCs w:val="30"/>
              </w:rPr>
              <w:t>353</w:t>
            </w:r>
            <w:r w:rsidR="002E1B10">
              <w:rPr>
                <w:sz w:val="30"/>
                <w:szCs w:val="30"/>
              </w:rPr>
              <w:t>,</w:t>
            </w:r>
            <w:r>
              <w:rPr>
                <w:sz w:val="30"/>
                <w:szCs w:val="30"/>
              </w:rPr>
              <w:t>912</w:t>
            </w:r>
          </w:p>
        </w:tc>
      </w:tr>
      <w:tr w:rsidR="002E1B10" w:rsidRPr="00CD157D" w14:paraId="32B6E6DB" w14:textId="77777777" w:rsidTr="00883E56">
        <w:trPr>
          <w:cantSplit/>
          <w:trHeight w:val="374"/>
        </w:trPr>
        <w:tc>
          <w:tcPr>
            <w:tcW w:w="4297" w:type="dxa"/>
            <w:tcBorders>
              <w:bottom w:val="nil"/>
            </w:tcBorders>
            <w:vAlign w:val="center"/>
          </w:tcPr>
          <w:p w14:paraId="0271C6CC" w14:textId="77777777" w:rsidR="002E1B10" w:rsidRPr="00D415F3" w:rsidRDefault="002E1B10" w:rsidP="002E1B10">
            <w:pPr>
              <w:ind w:right="-432"/>
              <w:rPr>
                <w:rFonts w:ascii="Angsana New" w:hAnsi="Angsana New"/>
                <w:sz w:val="30"/>
                <w:szCs w:val="30"/>
              </w:rPr>
            </w:pPr>
            <w:r w:rsidRPr="00D415F3">
              <w:rPr>
                <w:rFonts w:ascii="Angsana New" w:hAnsi="Angsana New"/>
                <w:sz w:val="30"/>
                <w:szCs w:val="30"/>
              </w:rPr>
              <w:t xml:space="preserve">2. </w:t>
            </w:r>
            <w:r w:rsidRPr="00D415F3">
              <w:rPr>
                <w:rFonts w:ascii="Angsana New" w:hAnsi="Angsana New"/>
                <w:sz w:val="30"/>
                <w:szCs w:val="30"/>
                <w:cs/>
              </w:rPr>
              <w:t>เงินให้กู้ยืม</w:t>
            </w:r>
            <w:r w:rsidRPr="00D415F3">
              <w:rPr>
                <w:rFonts w:ascii="Angsana New" w:hAnsi="Angsana New" w:hint="cs"/>
                <w:sz w:val="30"/>
                <w:szCs w:val="30"/>
                <w:cs/>
              </w:rPr>
              <w:t>ระยะสั้น</w:t>
            </w:r>
            <w:r w:rsidRPr="00D415F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D415F3">
              <w:rPr>
                <w:rFonts w:ascii="Angsana New" w:hAnsi="Angsana New"/>
                <w:sz w:val="30"/>
                <w:szCs w:val="30"/>
              </w:rPr>
              <w:t>(</w:t>
            </w:r>
            <w:r w:rsidRPr="00D415F3">
              <w:rPr>
                <w:rFonts w:ascii="Angsana New" w:hAnsi="Angsana New"/>
                <w:sz w:val="30"/>
                <w:szCs w:val="30"/>
                <w:cs/>
              </w:rPr>
              <w:t xml:space="preserve">หมายเหตุ </w:t>
            </w:r>
            <w:r w:rsidRPr="00D415F3">
              <w:rPr>
                <w:rFonts w:ascii="Angsana New" w:hAnsi="Angsana New"/>
                <w:sz w:val="30"/>
                <w:szCs w:val="30"/>
              </w:rPr>
              <w:t>6)</w:t>
            </w:r>
          </w:p>
        </w:tc>
        <w:tc>
          <w:tcPr>
            <w:tcW w:w="1351" w:type="dxa"/>
            <w:tcBorders>
              <w:bottom w:val="nil"/>
              <w:right w:val="dashed" w:sz="4" w:space="0" w:color="auto"/>
            </w:tcBorders>
            <w:vAlign w:val="bottom"/>
          </w:tcPr>
          <w:p w14:paraId="61E42C8B" w14:textId="77777777" w:rsidR="002E1B10" w:rsidRPr="00717661" w:rsidRDefault="002E1B10" w:rsidP="007354BF">
            <w:pPr>
              <w:tabs>
                <w:tab w:val="decimal" w:pos="728"/>
              </w:tabs>
              <w:ind w:right="-50"/>
              <w:jc w:val="both"/>
              <w:rPr>
                <w:sz w:val="30"/>
                <w:szCs w:val="30"/>
              </w:rPr>
            </w:pPr>
          </w:p>
        </w:tc>
        <w:tc>
          <w:tcPr>
            <w:tcW w:w="1352" w:type="dxa"/>
            <w:tcBorders>
              <w:left w:val="nil"/>
              <w:bottom w:val="nil"/>
            </w:tcBorders>
            <w:vAlign w:val="bottom"/>
          </w:tcPr>
          <w:p w14:paraId="098DB653" w14:textId="77777777" w:rsidR="002E1B10" w:rsidRPr="00717661" w:rsidRDefault="002E1B10" w:rsidP="006C46F2">
            <w:pPr>
              <w:tabs>
                <w:tab w:val="decimal" w:pos="992"/>
              </w:tabs>
              <w:ind w:right="-50"/>
              <w:jc w:val="both"/>
              <w:rPr>
                <w:sz w:val="30"/>
                <w:szCs w:val="30"/>
              </w:rPr>
            </w:pPr>
          </w:p>
        </w:tc>
        <w:tc>
          <w:tcPr>
            <w:tcW w:w="1287" w:type="dxa"/>
            <w:tcBorders>
              <w:bottom w:val="nil"/>
              <w:right w:val="dashed" w:sz="4" w:space="0" w:color="auto"/>
            </w:tcBorders>
            <w:vAlign w:val="bottom"/>
          </w:tcPr>
          <w:p w14:paraId="1C983438" w14:textId="77777777" w:rsidR="002E1B10" w:rsidRPr="00717661" w:rsidRDefault="002E1B10" w:rsidP="006C46F2">
            <w:pPr>
              <w:tabs>
                <w:tab w:val="decimal" w:pos="936"/>
              </w:tabs>
              <w:ind w:right="-50"/>
              <w:jc w:val="both"/>
              <w:rPr>
                <w:sz w:val="30"/>
                <w:szCs w:val="30"/>
              </w:rPr>
            </w:pPr>
          </w:p>
        </w:tc>
        <w:tc>
          <w:tcPr>
            <w:tcW w:w="1316" w:type="dxa"/>
            <w:tcBorders>
              <w:left w:val="nil"/>
              <w:bottom w:val="nil"/>
            </w:tcBorders>
            <w:vAlign w:val="bottom"/>
          </w:tcPr>
          <w:p w14:paraId="16180650" w14:textId="77777777" w:rsidR="002E1B10" w:rsidRPr="00780EF1" w:rsidRDefault="002E1B10" w:rsidP="006C46F2">
            <w:pPr>
              <w:tabs>
                <w:tab w:val="decimal" w:pos="964"/>
              </w:tabs>
              <w:ind w:left="-108" w:right="-50"/>
              <w:jc w:val="both"/>
              <w:rPr>
                <w:color w:val="FF0000"/>
                <w:sz w:val="30"/>
                <w:szCs w:val="30"/>
              </w:rPr>
            </w:pPr>
          </w:p>
        </w:tc>
      </w:tr>
      <w:tr w:rsidR="002E1B10" w:rsidRPr="00CD157D" w14:paraId="283034DF" w14:textId="77777777" w:rsidTr="003A06B4">
        <w:trPr>
          <w:cantSplit/>
          <w:trHeight w:val="374"/>
        </w:trPr>
        <w:tc>
          <w:tcPr>
            <w:tcW w:w="4297" w:type="dxa"/>
            <w:tcBorders>
              <w:top w:val="nil"/>
              <w:bottom w:val="single" w:sz="4" w:space="0" w:color="auto"/>
            </w:tcBorders>
            <w:vAlign w:val="center"/>
          </w:tcPr>
          <w:p w14:paraId="2DC33773" w14:textId="68CC7F96" w:rsidR="002E1B10" w:rsidRPr="00D415F3" w:rsidRDefault="002E1B10" w:rsidP="00C77A45">
            <w:pPr>
              <w:numPr>
                <w:ilvl w:val="0"/>
                <w:numId w:val="2"/>
              </w:numPr>
              <w:tabs>
                <w:tab w:val="left" w:pos="480"/>
                <w:tab w:val="left" w:pos="900"/>
                <w:tab w:val="left" w:pos="1440"/>
              </w:tabs>
              <w:ind w:left="429" w:hanging="131"/>
              <w:rPr>
                <w:rFonts w:ascii="Angsana New" w:hAnsi="Angsana New"/>
                <w:sz w:val="30"/>
                <w:szCs w:val="30"/>
                <w:cs/>
              </w:rPr>
            </w:pPr>
            <w:r w:rsidRPr="00D415F3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  <w:r w:rsidR="00FD70DE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D415F3">
              <w:rPr>
                <w:rFonts w:ascii="Angsana New" w:hAnsi="Angsana New"/>
                <w:sz w:val="30"/>
                <w:szCs w:val="30"/>
              </w:rPr>
              <w:t>-</w:t>
            </w:r>
            <w:r w:rsidR="00FD70DE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D415F3"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351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bottom"/>
          </w:tcPr>
          <w:p w14:paraId="35331317" w14:textId="140BE3ED" w:rsidR="002E1B10" w:rsidRPr="00717661" w:rsidRDefault="00105760" w:rsidP="007354BF">
            <w:pPr>
              <w:tabs>
                <w:tab w:val="decimal" w:pos="728"/>
              </w:tabs>
              <w:ind w:right="-50"/>
              <w:jc w:val="both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14:paraId="03702ACE" w14:textId="77777777" w:rsidR="002E1B10" w:rsidRPr="00717661" w:rsidRDefault="002E1B10" w:rsidP="009B1145">
            <w:pPr>
              <w:tabs>
                <w:tab w:val="decimal" w:pos="728"/>
              </w:tabs>
              <w:ind w:right="-50"/>
              <w:jc w:val="both"/>
              <w:rPr>
                <w:sz w:val="30"/>
                <w:szCs w:val="30"/>
              </w:rPr>
            </w:pPr>
            <w:r w:rsidRPr="00717661">
              <w:rPr>
                <w:sz w:val="30"/>
                <w:szCs w:val="30"/>
              </w:rPr>
              <w:t>-</w:t>
            </w:r>
          </w:p>
        </w:tc>
        <w:tc>
          <w:tcPr>
            <w:tcW w:w="1287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bottom"/>
          </w:tcPr>
          <w:p w14:paraId="0126E553" w14:textId="6AC5A51B" w:rsidR="002E1B10" w:rsidRPr="00717661" w:rsidRDefault="0068641A" w:rsidP="006C46F2">
            <w:pPr>
              <w:tabs>
                <w:tab w:val="decimal" w:pos="936"/>
              </w:tabs>
              <w:ind w:right="-50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110,87</w:t>
            </w:r>
            <w:r w:rsidR="00637329">
              <w:rPr>
                <w:sz w:val="30"/>
                <w:szCs w:val="30"/>
              </w:rPr>
              <w:t>3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14:paraId="4C385560" w14:textId="2DF309C0" w:rsidR="002E1B10" w:rsidRPr="00780EF1" w:rsidRDefault="009B1145" w:rsidP="006C46F2">
            <w:pPr>
              <w:tabs>
                <w:tab w:val="decimal" w:pos="964"/>
              </w:tabs>
              <w:ind w:right="-50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459</w:t>
            </w:r>
            <w:r w:rsidR="002E1B10" w:rsidRPr="00780EF1">
              <w:rPr>
                <w:sz w:val="30"/>
                <w:szCs w:val="30"/>
              </w:rPr>
              <w:t>,</w:t>
            </w:r>
            <w:r>
              <w:rPr>
                <w:sz w:val="30"/>
                <w:szCs w:val="30"/>
              </w:rPr>
              <w:t>747</w:t>
            </w:r>
          </w:p>
        </w:tc>
      </w:tr>
      <w:tr w:rsidR="003A06B4" w:rsidRPr="00CD157D" w14:paraId="4046DD9C" w14:textId="77777777" w:rsidTr="003A06B4">
        <w:trPr>
          <w:cantSplit/>
          <w:trHeight w:val="374"/>
        </w:trPr>
        <w:tc>
          <w:tcPr>
            <w:tcW w:w="4297" w:type="dxa"/>
            <w:tcBorders>
              <w:top w:val="single" w:sz="4" w:space="0" w:color="auto"/>
              <w:bottom w:val="nil"/>
            </w:tcBorders>
            <w:vAlign w:val="center"/>
          </w:tcPr>
          <w:p w14:paraId="54CCD565" w14:textId="3D8AAC7E" w:rsidR="003A06B4" w:rsidRPr="00D415F3" w:rsidRDefault="003A06B4" w:rsidP="003A06B4">
            <w:pPr>
              <w:ind w:right="-43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Pr="00D415F3">
              <w:rPr>
                <w:rFonts w:ascii="Angsana New" w:hAnsi="Angsana New"/>
                <w:sz w:val="30"/>
                <w:szCs w:val="30"/>
              </w:rPr>
              <w:t xml:space="preserve">. </w:t>
            </w:r>
            <w:r w:rsidRPr="00C90A17">
              <w:rPr>
                <w:rFonts w:ascii="Angsana New" w:hAnsi="Angsana New"/>
                <w:sz w:val="30"/>
                <w:szCs w:val="30"/>
                <w:cs/>
              </w:rPr>
              <w:t>ลูกหนี้ไม่หมุนเวียนอื่น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(หมายเหตุ </w:t>
            </w:r>
            <w:r>
              <w:rPr>
                <w:rFonts w:ascii="Angsana New" w:hAnsi="Angsana New"/>
                <w:sz w:val="30"/>
                <w:szCs w:val="30"/>
              </w:rPr>
              <w:t>12)</w:t>
            </w:r>
          </w:p>
        </w:tc>
        <w:tc>
          <w:tcPr>
            <w:tcW w:w="1351" w:type="dxa"/>
            <w:tcBorders>
              <w:top w:val="single" w:sz="4" w:space="0" w:color="auto"/>
              <w:bottom w:val="nil"/>
              <w:right w:val="dashed" w:sz="4" w:space="0" w:color="auto"/>
            </w:tcBorders>
            <w:vAlign w:val="bottom"/>
          </w:tcPr>
          <w:p w14:paraId="51237030" w14:textId="77777777" w:rsidR="003A06B4" w:rsidRPr="003A06B4" w:rsidRDefault="003A06B4" w:rsidP="003A06B4">
            <w:pPr>
              <w:tabs>
                <w:tab w:val="decimal" w:pos="728"/>
              </w:tabs>
              <w:ind w:right="-4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nil"/>
            </w:tcBorders>
            <w:vAlign w:val="bottom"/>
          </w:tcPr>
          <w:p w14:paraId="5793BBE0" w14:textId="77777777" w:rsidR="003A06B4" w:rsidRPr="003A06B4" w:rsidRDefault="003A06B4" w:rsidP="003A06B4">
            <w:pPr>
              <w:tabs>
                <w:tab w:val="decimal" w:pos="728"/>
              </w:tabs>
              <w:ind w:right="-4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nil"/>
              <w:right w:val="dashed" w:sz="4" w:space="0" w:color="auto"/>
            </w:tcBorders>
            <w:vAlign w:val="bottom"/>
          </w:tcPr>
          <w:p w14:paraId="599B636E" w14:textId="77777777" w:rsidR="003A06B4" w:rsidRPr="003A06B4" w:rsidRDefault="003A06B4" w:rsidP="003A06B4">
            <w:pPr>
              <w:tabs>
                <w:tab w:val="decimal" w:pos="936"/>
              </w:tabs>
              <w:ind w:right="-4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nil"/>
            </w:tcBorders>
            <w:vAlign w:val="bottom"/>
          </w:tcPr>
          <w:p w14:paraId="394251BF" w14:textId="77777777" w:rsidR="003A06B4" w:rsidRPr="003A06B4" w:rsidRDefault="003A06B4" w:rsidP="003A06B4">
            <w:pPr>
              <w:tabs>
                <w:tab w:val="decimal" w:pos="964"/>
              </w:tabs>
              <w:ind w:right="-4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A06B4" w:rsidRPr="00CD157D" w14:paraId="54A97AAF" w14:textId="77777777" w:rsidTr="003A06B4">
        <w:trPr>
          <w:cantSplit/>
          <w:trHeight w:val="374"/>
        </w:trPr>
        <w:tc>
          <w:tcPr>
            <w:tcW w:w="4297" w:type="dxa"/>
            <w:tcBorders>
              <w:top w:val="nil"/>
              <w:bottom w:val="single" w:sz="4" w:space="0" w:color="auto"/>
            </w:tcBorders>
            <w:vAlign w:val="center"/>
          </w:tcPr>
          <w:p w14:paraId="6A44015A" w14:textId="76479B17" w:rsidR="003A06B4" w:rsidRPr="00D415F3" w:rsidRDefault="003A06B4" w:rsidP="003A06B4">
            <w:pPr>
              <w:numPr>
                <w:ilvl w:val="0"/>
                <w:numId w:val="2"/>
              </w:numPr>
              <w:tabs>
                <w:tab w:val="left" w:pos="480"/>
                <w:tab w:val="left" w:pos="900"/>
                <w:tab w:val="left" w:pos="1440"/>
              </w:tabs>
              <w:ind w:left="429" w:hanging="131"/>
              <w:rPr>
                <w:rFonts w:ascii="Angsana New" w:hAnsi="Angsana New"/>
                <w:sz w:val="30"/>
                <w:szCs w:val="30"/>
                <w:cs/>
              </w:rPr>
            </w:pPr>
            <w:r w:rsidRPr="00D415F3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51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bottom"/>
          </w:tcPr>
          <w:p w14:paraId="4DF4B808" w14:textId="3D515296" w:rsidR="003A06B4" w:rsidRPr="003A06B4" w:rsidRDefault="003A06B4" w:rsidP="003A06B4">
            <w:pPr>
              <w:tabs>
                <w:tab w:val="decimal" w:pos="728"/>
              </w:tabs>
              <w:ind w:right="-43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A06B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14:paraId="4044D8AF" w14:textId="73DA0F7E" w:rsidR="003A06B4" w:rsidRPr="003A06B4" w:rsidRDefault="003A06B4" w:rsidP="003A06B4">
            <w:pPr>
              <w:tabs>
                <w:tab w:val="decimal" w:pos="728"/>
              </w:tabs>
              <w:ind w:right="-43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A06B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7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bottom"/>
          </w:tcPr>
          <w:p w14:paraId="2C3979E2" w14:textId="0F914E29" w:rsidR="003A06B4" w:rsidRPr="003A06B4" w:rsidRDefault="003A06B4" w:rsidP="003A06B4">
            <w:pPr>
              <w:tabs>
                <w:tab w:val="decimal" w:pos="936"/>
              </w:tabs>
              <w:ind w:right="-43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A06B4">
              <w:rPr>
                <w:rFonts w:ascii="Angsana New" w:hAnsi="Angsana New"/>
                <w:sz w:val="30"/>
                <w:szCs w:val="30"/>
              </w:rPr>
              <w:t>76,950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14:paraId="34059171" w14:textId="54703843" w:rsidR="003A06B4" w:rsidRPr="003A06B4" w:rsidRDefault="003A06B4" w:rsidP="003A06B4">
            <w:pPr>
              <w:tabs>
                <w:tab w:val="decimal" w:pos="964"/>
              </w:tabs>
              <w:ind w:right="-43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A06B4">
              <w:rPr>
                <w:rFonts w:ascii="Angsana New" w:hAnsi="Angsana New"/>
                <w:sz w:val="30"/>
                <w:szCs w:val="30"/>
              </w:rPr>
              <w:t>47,526</w:t>
            </w:r>
          </w:p>
        </w:tc>
      </w:tr>
      <w:tr w:rsidR="00C41917" w:rsidRPr="00CD157D" w14:paraId="45355FC4" w14:textId="77777777" w:rsidTr="002A398F">
        <w:trPr>
          <w:cantSplit/>
          <w:trHeight w:val="374"/>
        </w:trPr>
        <w:tc>
          <w:tcPr>
            <w:tcW w:w="4297" w:type="dxa"/>
            <w:tcBorders>
              <w:top w:val="nil"/>
              <w:bottom w:val="nil"/>
            </w:tcBorders>
            <w:vAlign w:val="center"/>
          </w:tcPr>
          <w:p w14:paraId="31E8CB97" w14:textId="323BF45B" w:rsidR="00C41917" w:rsidRDefault="003A06B4" w:rsidP="009B1145">
            <w:pPr>
              <w:ind w:right="-43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  <w:r w:rsidR="00C41917" w:rsidRPr="00D415F3">
              <w:rPr>
                <w:rFonts w:ascii="Angsana New" w:hAnsi="Angsana New"/>
                <w:sz w:val="30"/>
                <w:szCs w:val="30"/>
              </w:rPr>
              <w:t xml:space="preserve">. </w:t>
            </w:r>
            <w:r w:rsidR="009B1145" w:rsidRPr="009B1145">
              <w:rPr>
                <w:rFonts w:ascii="Angsana New" w:hAnsi="Angsana New"/>
                <w:sz w:val="30"/>
                <w:szCs w:val="30"/>
                <w:cs/>
              </w:rPr>
              <w:t>เงินให้กู้ยืมระยะ</w:t>
            </w:r>
            <w:r w:rsidR="009B1145" w:rsidRPr="009B1145">
              <w:rPr>
                <w:rFonts w:ascii="Angsana New" w:hAnsi="Angsana New" w:hint="cs"/>
                <w:sz w:val="30"/>
                <w:szCs w:val="30"/>
                <w:cs/>
              </w:rPr>
              <w:t>ยาว</w:t>
            </w:r>
            <w:r w:rsidR="009B1145" w:rsidRPr="009B114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9B1145" w:rsidRPr="009B1145">
              <w:rPr>
                <w:rFonts w:ascii="Angsana New" w:hAnsi="Angsana New"/>
                <w:sz w:val="30"/>
                <w:szCs w:val="30"/>
              </w:rPr>
              <w:t>(</w:t>
            </w:r>
            <w:r w:rsidR="009B1145" w:rsidRPr="009B1145">
              <w:rPr>
                <w:rFonts w:ascii="Angsana New" w:hAnsi="Angsana New"/>
                <w:sz w:val="30"/>
                <w:szCs w:val="30"/>
                <w:cs/>
              </w:rPr>
              <w:t>หมายเหตุ</w:t>
            </w:r>
            <w:r w:rsidR="009B1145" w:rsidRPr="009B1145">
              <w:rPr>
                <w:rFonts w:ascii="Angsana New" w:hAnsi="Angsana New"/>
                <w:sz w:val="30"/>
                <w:szCs w:val="30"/>
              </w:rPr>
              <w:t xml:space="preserve"> 1</w:t>
            </w:r>
            <w:r w:rsidR="00EF40F1">
              <w:rPr>
                <w:rFonts w:ascii="Angsana New" w:hAnsi="Angsana New"/>
                <w:sz w:val="30"/>
                <w:szCs w:val="30"/>
              </w:rPr>
              <w:t>2</w:t>
            </w:r>
            <w:r w:rsidR="009B1145" w:rsidRPr="009B1145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351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14:paraId="4AD72D42" w14:textId="77777777" w:rsidR="00C41917" w:rsidRPr="00717661" w:rsidRDefault="00C41917" w:rsidP="007354BF">
            <w:pPr>
              <w:tabs>
                <w:tab w:val="decimal" w:pos="728"/>
              </w:tabs>
              <w:ind w:right="-50"/>
              <w:jc w:val="both"/>
              <w:rPr>
                <w:sz w:val="30"/>
                <w:szCs w:val="30"/>
              </w:rPr>
            </w:pPr>
          </w:p>
        </w:tc>
        <w:tc>
          <w:tcPr>
            <w:tcW w:w="1352" w:type="dxa"/>
            <w:tcBorders>
              <w:top w:val="nil"/>
              <w:left w:val="nil"/>
              <w:bottom w:val="nil"/>
            </w:tcBorders>
            <w:vAlign w:val="bottom"/>
          </w:tcPr>
          <w:p w14:paraId="3BF008CE" w14:textId="77777777" w:rsidR="00C41917" w:rsidRPr="00717661" w:rsidRDefault="00C41917" w:rsidP="006C46F2">
            <w:pPr>
              <w:tabs>
                <w:tab w:val="decimal" w:pos="992"/>
              </w:tabs>
              <w:ind w:right="-50"/>
              <w:jc w:val="both"/>
              <w:rPr>
                <w:sz w:val="30"/>
                <w:szCs w:val="30"/>
              </w:rPr>
            </w:pPr>
          </w:p>
        </w:tc>
        <w:tc>
          <w:tcPr>
            <w:tcW w:w="1287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14:paraId="028E99C9" w14:textId="77777777" w:rsidR="00C41917" w:rsidRPr="00717661" w:rsidRDefault="00C41917" w:rsidP="006C46F2">
            <w:pPr>
              <w:tabs>
                <w:tab w:val="decimal" w:pos="936"/>
              </w:tabs>
              <w:ind w:right="-50"/>
              <w:jc w:val="both"/>
              <w:rPr>
                <w:sz w:val="30"/>
                <w:szCs w:val="30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nil"/>
            </w:tcBorders>
            <w:vAlign w:val="bottom"/>
          </w:tcPr>
          <w:p w14:paraId="33AE6A6B" w14:textId="77777777" w:rsidR="00C41917" w:rsidRPr="00717661" w:rsidRDefault="00C41917" w:rsidP="006C46F2">
            <w:pPr>
              <w:tabs>
                <w:tab w:val="decimal" w:pos="964"/>
              </w:tabs>
              <w:ind w:right="-50"/>
              <w:jc w:val="both"/>
              <w:rPr>
                <w:sz w:val="30"/>
                <w:szCs w:val="30"/>
              </w:rPr>
            </w:pPr>
          </w:p>
        </w:tc>
      </w:tr>
      <w:tr w:rsidR="009B1145" w:rsidRPr="00CD157D" w14:paraId="41B4701A" w14:textId="77777777" w:rsidTr="00C90A17">
        <w:trPr>
          <w:cantSplit/>
          <w:trHeight w:val="374"/>
        </w:trPr>
        <w:tc>
          <w:tcPr>
            <w:tcW w:w="4297" w:type="dxa"/>
            <w:tcBorders>
              <w:top w:val="nil"/>
              <w:bottom w:val="single" w:sz="4" w:space="0" w:color="auto"/>
            </w:tcBorders>
            <w:vAlign w:val="center"/>
          </w:tcPr>
          <w:p w14:paraId="2BA7CB54" w14:textId="50A2DA4D" w:rsidR="009B1145" w:rsidRDefault="009B1145" w:rsidP="00C77A45">
            <w:pPr>
              <w:numPr>
                <w:ilvl w:val="0"/>
                <w:numId w:val="2"/>
              </w:numPr>
              <w:tabs>
                <w:tab w:val="left" w:pos="480"/>
                <w:tab w:val="left" w:pos="900"/>
                <w:tab w:val="left" w:pos="1440"/>
              </w:tabs>
              <w:ind w:left="429" w:hanging="131"/>
              <w:rPr>
                <w:rFonts w:ascii="Angsana New" w:hAnsi="Angsana New"/>
                <w:sz w:val="30"/>
                <w:szCs w:val="30"/>
              </w:rPr>
            </w:pPr>
            <w:r w:rsidRPr="00D415F3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51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bottom"/>
          </w:tcPr>
          <w:p w14:paraId="5F302949" w14:textId="2733A8A8" w:rsidR="009B1145" w:rsidRPr="00717661" w:rsidRDefault="00105760" w:rsidP="009B1145">
            <w:pPr>
              <w:tabs>
                <w:tab w:val="decimal" w:pos="728"/>
              </w:tabs>
              <w:ind w:right="-50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14:paraId="55ACB234" w14:textId="39573ACB" w:rsidR="009B1145" w:rsidRPr="00717661" w:rsidRDefault="00272B7F" w:rsidP="00272B7F">
            <w:pPr>
              <w:tabs>
                <w:tab w:val="decimal" w:pos="728"/>
              </w:tabs>
              <w:ind w:right="-50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287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bottom"/>
          </w:tcPr>
          <w:p w14:paraId="5D3D692E" w14:textId="65C5D272" w:rsidR="009B1145" w:rsidRPr="00717661" w:rsidRDefault="00B7666C" w:rsidP="009B1145">
            <w:pPr>
              <w:tabs>
                <w:tab w:val="decimal" w:pos="936"/>
              </w:tabs>
              <w:ind w:right="-50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2,346,963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14:paraId="17F8DFF5" w14:textId="45F54213" w:rsidR="009B1145" w:rsidRPr="00717661" w:rsidRDefault="00272B7F" w:rsidP="009B1145">
            <w:pPr>
              <w:tabs>
                <w:tab w:val="decimal" w:pos="964"/>
              </w:tabs>
              <w:ind w:right="-50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2,08</w:t>
            </w:r>
            <w:r w:rsidR="00F3661E">
              <w:rPr>
                <w:sz w:val="30"/>
                <w:szCs w:val="30"/>
              </w:rPr>
              <w:t>4</w:t>
            </w:r>
            <w:r>
              <w:rPr>
                <w:sz w:val="30"/>
                <w:szCs w:val="30"/>
              </w:rPr>
              <w:t>,908</w:t>
            </w:r>
          </w:p>
        </w:tc>
      </w:tr>
      <w:tr w:rsidR="00993A1C" w:rsidRPr="00CD157D" w14:paraId="37602118" w14:textId="77777777" w:rsidTr="00FD70DE">
        <w:trPr>
          <w:cantSplit/>
          <w:trHeight w:val="374"/>
        </w:trPr>
        <w:tc>
          <w:tcPr>
            <w:tcW w:w="4297" w:type="dxa"/>
            <w:tcBorders>
              <w:top w:val="single" w:sz="4" w:space="0" w:color="auto"/>
              <w:bottom w:val="nil"/>
            </w:tcBorders>
            <w:vAlign w:val="center"/>
          </w:tcPr>
          <w:p w14:paraId="2E518166" w14:textId="228836EC" w:rsidR="00993A1C" w:rsidRPr="00D415F3" w:rsidRDefault="00BE5002" w:rsidP="00993A1C">
            <w:pPr>
              <w:tabs>
                <w:tab w:val="left" w:pos="360"/>
                <w:tab w:val="left" w:pos="900"/>
                <w:tab w:val="left" w:pos="14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  <w:r w:rsidR="00993A1C" w:rsidRPr="00D415F3">
              <w:rPr>
                <w:rFonts w:ascii="Angsana New" w:hAnsi="Angsana New" w:hint="cs"/>
                <w:sz w:val="30"/>
                <w:szCs w:val="30"/>
                <w:cs/>
              </w:rPr>
              <w:t>. สินทรัพย์สิทธิการใช้</w:t>
            </w:r>
            <w:r w:rsidR="00993A1C">
              <w:rPr>
                <w:rFonts w:ascii="Angsana New" w:hAnsi="Angsana New" w:hint="cs"/>
                <w:sz w:val="30"/>
                <w:szCs w:val="30"/>
                <w:cs/>
              </w:rPr>
              <w:t xml:space="preserve"> (หมายเหตุ </w:t>
            </w:r>
            <w:r w:rsidR="00993A1C">
              <w:rPr>
                <w:rFonts w:ascii="Angsana New" w:hAnsi="Angsana New"/>
                <w:sz w:val="30"/>
                <w:szCs w:val="30"/>
              </w:rPr>
              <w:t>1</w:t>
            </w:r>
            <w:r w:rsidR="00EF40F1">
              <w:rPr>
                <w:rFonts w:ascii="Angsana New" w:hAnsi="Angsana New"/>
                <w:sz w:val="30"/>
                <w:szCs w:val="30"/>
              </w:rPr>
              <w:t>4</w:t>
            </w:r>
            <w:r w:rsidR="00993A1C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351" w:type="dxa"/>
            <w:tcBorders>
              <w:top w:val="single" w:sz="4" w:space="0" w:color="auto"/>
              <w:bottom w:val="nil"/>
              <w:right w:val="dashed" w:sz="4" w:space="0" w:color="auto"/>
            </w:tcBorders>
          </w:tcPr>
          <w:p w14:paraId="07DDDFE7" w14:textId="77777777" w:rsidR="00993A1C" w:rsidRPr="00717661" w:rsidRDefault="00993A1C" w:rsidP="007354BF">
            <w:pPr>
              <w:tabs>
                <w:tab w:val="decimal" w:pos="728"/>
              </w:tabs>
              <w:ind w:right="-50"/>
              <w:jc w:val="both"/>
              <w:rPr>
                <w:sz w:val="30"/>
                <w:szCs w:val="30"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nil"/>
            </w:tcBorders>
          </w:tcPr>
          <w:p w14:paraId="65E35D15" w14:textId="77777777" w:rsidR="00993A1C" w:rsidRPr="00717661" w:rsidRDefault="00993A1C" w:rsidP="006C46F2">
            <w:pPr>
              <w:tabs>
                <w:tab w:val="decimal" w:pos="992"/>
              </w:tabs>
              <w:ind w:right="-50"/>
              <w:jc w:val="both"/>
              <w:rPr>
                <w:sz w:val="30"/>
                <w:szCs w:val="30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nil"/>
              <w:right w:val="dashed" w:sz="4" w:space="0" w:color="auto"/>
            </w:tcBorders>
            <w:vAlign w:val="center"/>
          </w:tcPr>
          <w:p w14:paraId="5E76E95C" w14:textId="77777777" w:rsidR="00993A1C" w:rsidRPr="00717661" w:rsidRDefault="00993A1C" w:rsidP="006C46F2">
            <w:pPr>
              <w:tabs>
                <w:tab w:val="decimal" w:pos="936"/>
              </w:tabs>
              <w:ind w:right="-50"/>
              <w:jc w:val="both"/>
              <w:rPr>
                <w:sz w:val="30"/>
                <w:szCs w:val="30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nil"/>
            </w:tcBorders>
            <w:vAlign w:val="center"/>
          </w:tcPr>
          <w:p w14:paraId="12E35C7F" w14:textId="77777777" w:rsidR="00993A1C" w:rsidRPr="00717661" w:rsidRDefault="00993A1C" w:rsidP="006C46F2">
            <w:pPr>
              <w:tabs>
                <w:tab w:val="decimal" w:pos="964"/>
              </w:tabs>
              <w:ind w:right="-50"/>
              <w:jc w:val="both"/>
              <w:rPr>
                <w:sz w:val="30"/>
                <w:szCs w:val="30"/>
              </w:rPr>
            </w:pPr>
          </w:p>
        </w:tc>
      </w:tr>
      <w:tr w:rsidR="00993A1C" w:rsidRPr="00CD157D" w14:paraId="05CC1350" w14:textId="77777777" w:rsidTr="00C77A45">
        <w:trPr>
          <w:cantSplit/>
          <w:trHeight w:val="374"/>
        </w:trPr>
        <w:tc>
          <w:tcPr>
            <w:tcW w:w="4297" w:type="dxa"/>
            <w:tcBorders>
              <w:top w:val="nil"/>
              <w:bottom w:val="single" w:sz="4" w:space="0" w:color="auto"/>
            </w:tcBorders>
            <w:vAlign w:val="center"/>
          </w:tcPr>
          <w:p w14:paraId="7DE26EF4" w14:textId="77777777" w:rsidR="00993A1C" w:rsidRPr="00EF17BF" w:rsidRDefault="00993A1C" w:rsidP="00C77A45">
            <w:pPr>
              <w:numPr>
                <w:ilvl w:val="0"/>
                <w:numId w:val="2"/>
              </w:numPr>
              <w:tabs>
                <w:tab w:val="left" w:pos="480"/>
                <w:tab w:val="left" w:pos="900"/>
                <w:tab w:val="left" w:pos="1440"/>
              </w:tabs>
              <w:ind w:left="429" w:hanging="131"/>
              <w:rPr>
                <w:rFonts w:ascii="Angsana New" w:hAnsi="Angsana New"/>
                <w:sz w:val="30"/>
                <w:szCs w:val="30"/>
                <w:cs/>
              </w:rPr>
            </w:pPr>
            <w:r w:rsidRPr="00EF17BF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EF17BF">
              <w:rPr>
                <w:rFonts w:ascii="Angsana New" w:hAnsi="Angsana New" w:hint="cs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351" w:type="dxa"/>
            <w:tcBorders>
              <w:top w:val="nil"/>
              <w:bottom w:val="single" w:sz="4" w:space="0" w:color="auto"/>
              <w:right w:val="dashed" w:sz="4" w:space="0" w:color="auto"/>
            </w:tcBorders>
          </w:tcPr>
          <w:p w14:paraId="72C793A7" w14:textId="35ECCD95" w:rsidR="00993A1C" w:rsidRPr="00717661" w:rsidRDefault="00F2125C" w:rsidP="00F2125C">
            <w:pPr>
              <w:tabs>
                <w:tab w:val="decimal" w:pos="992"/>
              </w:tabs>
              <w:ind w:right="-50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194,682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</w:tcBorders>
          </w:tcPr>
          <w:p w14:paraId="6D78682C" w14:textId="3B1ED123" w:rsidR="00993A1C" w:rsidRPr="00717661" w:rsidRDefault="00A26B21" w:rsidP="006C46F2">
            <w:pPr>
              <w:tabs>
                <w:tab w:val="decimal" w:pos="992"/>
              </w:tabs>
              <w:ind w:right="-50"/>
              <w:jc w:val="both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2</w:t>
            </w:r>
            <w:r w:rsidR="00E56C7F">
              <w:rPr>
                <w:rFonts w:hint="cs"/>
                <w:sz w:val="30"/>
                <w:szCs w:val="30"/>
                <w:cs/>
              </w:rPr>
              <w:t>10</w:t>
            </w:r>
            <w:r w:rsidR="00993A1C" w:rsidRPr="00717661">
              <w:rPr>
                <w:sz w:val="30"/>
                <w:szCs w:val="30"/>
              </w:rPr>
              <w:t>,</w:t>
            </w:r>
            <w:r w:rsidR="00E56C7F">
              <w:rPr>
                <w:rFonts w:hint="cs"/>
                <w:sz w:val="30"/>
                <w:szCs w:val="30"/>
                <w:cs/>
              </w:rPr>
              <w:t>553</w:t>
            </w:r>
          </w:p>
        </w:tc>
        <w:tc>
          <w:tcPr>
            <w:tcW w:w="1287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center"/>
          </w:tcPr>
          <w:p w14:paraId="3F415F96" w14:textId="554E0CC4" w:rsidR="00993A1C" w:rsidRPr="00717661" w:rsidRDefault="00F2125C" w:rsidP="006C46F2">
            <w:pPr>
              <w:tabs>
                <w:tab w:val="decimal" w:pos="936"/>
              </w:tabs>
              <w:ind w:right="-50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74,368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</w:tcBorders>
          </w:tcPr>
          <w:p w14:paraId="49FCE438" w14:textId="7E999CBC" w:rsidR="00993A1C" w:rsidRPr="00717661" w:rsidRDefault="00E56C7F" w:rsidP="006C46F2">
            <w:pPr>
              <w:tabs>
                <w:tab w:val="decimal" w:pos="964"/>
              </w:tabs>
              <w:ind w:right="-50"/>
              <w:jc w:val="both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80</w:t>
            </w:r>
            <w:r w:rsidR="00993A1C" w:rsidRPr="00717661">
              <w:rPr>
                <w:sz w:val="30"/>
                <w:szCs w:val="30"/>
              </w:rPr>
              <w:t>,</w:t>
            </w:r>
            <w:r>
              <w:rPr>
                <w:rFonts w:hint="cs"/>
                <w:sz w:val="30"/>
                <w:szCs w:val="30"/>
                <w:cs/>
              </w:rPr>
              <w:t>430</w:t>
            </w:r>
          </w:p>
        </w:tc>
      </w:tr>
      <w:tr w:rsidR="00C77A45" w:rsidRPr="00CD157D" w14:paraId="43F826E5" w14:textId="77777777" w:rsidTr="00C77A45">
        <w:trPr>
          <w:cantSplit/>
          <w:trHeight w:val="374"/>
        </w:trPr>
        <w:tc>
          <w:tcPr>
            <w:tcW w:w="4297" w:type="dxa"/>
            <w:tcBorders>
              <w:top w:val="single" w:sz="4" w:space="0" w:color="auto"/>
              <w:bottom w:val="nil"/>
            </w:tcBorders>
            <w:vAlign w:val="center"/>
          </w:tcPr>
          <w:p w14:paraId="60BAD8F9" w14:textId="189331BE" w:rsidR="00C77A45" w:rsidRPr="00EF17BF" w:rsidRDefault="00BE5002" w:rsidP="00C77A45">
            <w:pPr>
              <w:tabs>
                <w:tab w:val="left" w:pos="360"/>
                <w:tab w:val="left" w:pos="900"/>
                <w:tab w:val="left" w:pos="14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C77A45" w:rsidRPr="00C77A45">
              <w:rPr>
                <w:rFonts w:ascii="Angsana New" w:hAnsi="Angsana New" w:hint="cs"/>
                <w:sz w:val="30"/>
                <w:szCs w:val="30"/>
                <w:cs/>
              </w:rPr>
              <w:t>. ละครกำลังผลิต/ลิขสิทธิ์ภาพยนตร์</w:t>
            </w:r>
          </w:p>
        </w:tc>
        <w:tc>
          <w:tcPr>
            <w:tcW w:w="1351" w:type="dxa"/>
            <w:tcBorders>
              <w:top w:val="single" w:sz="4" w:space="0" w:color="auto"/>
              <w:bottom w:val="nil"/>
              <w:right w:val="dashed" w:sz="4" w:space="0" w:color="auto"/>
            </w:tcBorders>
          </w:tcPr>
          <w:p w14:paraId="7B22AB82" w14:textId="77777777" w:rsidR="00C77A45" w:rsidRPr="00717661" w:rsidRDefault="00C77A45" w:rsidP="00C77A45">
            <w:pPr>
              <w:tabs>
                <w:tab w:val="decimal" w:pos="728"/>
              </w:tabs>
              <w:ind w:right="-50"/>
              <w:jc w:val="both"/>
              <w:rPr>
                <w:sz w:val="30"/>
                <w:szCs w:val="30"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nil"/>
            </w:tcBorders>
          </w:tcPr>
          <w:p w14:paraId="7C1A9F5F" w14:textId="77777777" w:rsidR="00C77A45" w:rsidRDefault="00C77A45" w:rsidP="00C77A45">
            <w:pPr>
              <w:tabs>
                <w:tab w:val="decimal" w:pos="992"/>
              </w:tabs>
              <w:ind w:right="-50"/>
              <w:jc w:val="both"/>
              <w:rPr>
                <w:sz w:val="30"/>
                <w:szCs w:val="30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nil"/>
              <w:right w:val="dashed" w:sz="4" w:space="0" w:color="auto"/>
            </w:tcBorders>
            <w:vAlign w:val="center"/>
          </w:tcPr>
          <w:p w14:paraId="2460F72D" w14:textId="77777777" w:rsidR="00C77A45" w:rsidRPr="00717661" w:rsidRDefault="00C77A45" w:rsidP="00C77A45">
            <w:pPr>
              <w:tabs>
                <w:tab w:val="decimal" w:pos="936"/>
              </w:tabs>
              <w:ind w:right="-50"/>
              <w:jc w:val="both"/>
              <w:rPr>
                <w:sz w:val="30"/>
                <w:szCs w:val="30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nil"/>
            </w:tcBorders>
          </w:tcPr>
          <w:p w14:paraId="36F72FF9" w14:textId="77777777" w:rsidR="00C77A45" w:rsidRDefault="00C77A45" w:rsidP="00C77A45">
            <w:pPr>
              <w:tabs>
                <w:tab w:val="decimal" w:pos="964"/>
              </w:tabs>
              <w:ind w:right="-50"/>
              <w:jc w:val="both"/>
              <w:rPr>
                <w:sz w:val="30"/>
                <w:szCs w:val="30"/>
                <w:cs/>
              </w:rPr>
            </w:pPr>
          </w:p>
        </w:tc>
      </w:tr>
      <w:tr w:rsidR="00C77A45" w:rsidRPr="00CD157D" w14:paraId="350966D4" w14:textId="77777777" w:rsidTr="00C77A45">
        <w:trPr>
          <w:cantSplit/>
          <w:trHeight w:val="374"/>
        </w:trPr>
        <w:tc>
          <w:tcPr>
            <w:tcW w:w="4297" w:type="dxa"/>
            <w:tcBorders>
              <w:top w:val="nil"/>
              <w:bottom w:val="nil"/>
            </w:tcBorders>
            <w:vAlign w:val="center"/>
          </w:tcPr>
          <w:p w14:paraId="62FD4407" w14:textId="06DC024C" w:rsidR="00C77A45" w:rsidRPr="00EF17BF" w:rsidRDefault="00C77A45" w:rsidP="00C77A45">
            <w:pPr>
              <w:numPr>
                <w:ilvl w:val="0"/>
                <w:numId w:val="2"/>
              </w:numPr>
              <w:tabs>
                <w:tab w:val="left" w:pos="480"/>
                <w:tab w:val="left" w:pos="900"/>
                <w:tab w:val="left" w:pos="1440"/>
              </w:tabs>
              <w:ind w:left="429" w:hanging="13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351" w:type="dxa"/>
            <w:tcBorders>
              <w:top w:val="nil"/>
              <w:bottom w:val="nil"/>
              <w:right w:val="dashed" w:sz="4" w:space="0" w:color="auto"/>
            </w:tcBorders>
          </w:tcPr>
          <w:p w14:paraId="2927B129" w14:textId="31C8C6FF" w:rsidR="00C77A45" w:rsidRPr="00717661" w:rsidRDefault="004A4C20" w:rsidP="004A4C20">
            <w:pPr>
              <w:tabs>
                <w:tab w:val="decimal" w:pos="992"/>
              </w:tabs>
              <w:ind w:right="-50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4,500</w:t>
            </w:r>
          </w:p>
        </w:tc>
        <w:tc>
          <w:tcPr>
            <w:tcW w:w="1352" w:type="dxa"/>
            <w:tcBorders>
              <w:top w:val="nil"/>
              <w:left w:val="nil"/>
              <w:bottom w:val="nil"/>
            </w:tcBorders>
          </w:tcPr>
          <w:p w14:paraId="72C44BF5" w14:textId="63D768E0" w:rsidR="00C77A45" w:rsidRDefault="00C77A45" w:rsidP="006C46F2">
            <w:pPr>
              <w:tabs>
                <w:tab w:val="decimal" w:pos="992"/>
              </w:tabs>
              <w:ind w:right="-50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1,800</w:t>
            </w:r>
          </w:p>
        </w:tc>
        <w:tc>
          <w:tcPr>
            <w:tcW w:w="1287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14:paraId="6FA2DC94" w14:textId="4B19C049" w:rsidR="00C77A45" w:rsidRPr="00717661" w:rsidRDefault="00274571" w:rsidP="00274571">
            <w:pPr>
              <w:tabs>
                <w:tab w:val="decimal" w:pos="709"/>
              </w:tabs>
              <w:ind w:right="-50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</w:tcBorders>
          </w:tcPr>
          <w:p w14:paraId="55F50D3B" w14:textId="3141FF24" w:rsidR="00C77A45" w:rsidRPr="00C77A45" w:rsidRDefault="00C77A45" w:rsidP="00C77A45">
            <w:pPr>
              <w:tabs>
                <w:tab w:val="decimal" w:pos="728"/>
              </w:tabs>
              <w:ind w:right="-50"/>
              <w:jc w:val="both"/>
              <w:rPr>
                <w:sz w:val="30"/>
                <w:szCs w:val="30"/>
                <w:cs/>
              </w:rPr>
            </w:pPr>
            <w:r w:rsidRPr="00C77A45">
              <w:rPr>
                <w:sz w:val="30"/>
                <w:szCs w:val="30"/>
              </w:rPr>
              <w:t>-</w:t>
            </w:r>
          </w:p>
        </w:tc>
      </w:tr>
      <w:tr w:rsidR="00C77A45" w:rsidRPr="00CD157D" w14:paraId="46B317B0" w14:textId="77777777" w:rsidTr="00C77A45">
        <w:trPr>
          <w:cantSplit/>
          <w:trHeight w:val="374"/>
        </w:trPr>
        <w:tc>
          <w:tcPr>
            <w:tcW w:w="4297" w:type="dxa"/>
            <w:tcBorders>
              <w:top w:val="nil"/>
              <w:bottom w:val="nil"/>
            </w:tcBorders>
            <w:vAlign w:val="center"/>
          </w:tcPr>
          <w:p w14:paraId="6595D036" w14:textId="4CC1D9AC" w:rsidR="00C77A45" w:rsidRPr="00EF17BF" w:rsidRDefault="00C77A45" w:rsidP="00C77A45">
            <w:pPr>
              <w:numPr>
                <w:ilvl w:val="0"/>
                <w:numId w:val="2"/>
              </w:numPr>
              <w:tabs>
                <w:tab w:val="left" w:pos="480"/>
                <w:tab w:val="left" w:pos="900"/>
                <w:tab w:val="left" w:pos="1440"/>
              </w:tabs>
              <w:ind w:left="429" w:hanging="13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บริษัทที่เกี่ยวข้องกัน</w:t>
            </w:r>
          </w:p>
        </w:tc>
        <w:tc>
          <w:tcPr>
            <w:tcW w:w="1351" w:type="dxa"/>
            <w:tcBorders>
              <w:top w:val="nil"/>
              <w:bottom w:val="single" w:sz="4" w:space="0" w:color="auto"/>
              <w:right w:val="dashed" w:sz="4" w:space="0" w:color="auto"/>
            </w:tcBorders>
          </w:tcPr>
          <w:p w14:paraId="3F619C5B" w14:textId="455C9614" w:rsidR="00C77A45" w:rsidRPr="00717661" w:rsidRDefault="004A4C20" w:rsidP="004A4C20">
            <w:pPr>
              <w:tabs>
                <w:tab w:val="decimal" w:pos="992"/>
              </w:tabs>
              <w:ind w:right="-50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4</w:t>
            </w:r>
            <w:r w:rsidR="006A704A">
              <w:rPr>
                <w:sz w:val="30"/>
                <w:szCs w:val="30"/>
              </w:rPr>
              <w:t>1</w:t>
            </w:r>
            <w:r>
              <w:rPr>
                <w:sz w:val="30"/>
                <w:szCs w:val="30"/>
              </w:rPr>
              <w:t>,</w:t>
            </w:r>
            <w:r w:rsidR="006A704A">
              <w:rPr>
                <w:sz w:val="30"/>
                <w:szCs w:val="30"/>
              </w:rPr>
              <w:t>983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</w:tcBorders>
          </w:tcPr>
          <w:p w14:paraId="1EB828C0" w14:textId="52110B0F" w:rsidR="00C77A45" w:rsidRDefault="00C77A45" w:rsidP="006C46F2">
            <w:pPr>
              <w:tabs>
                <w:tab w:val="decimal" w:pos="992"/>
              </w:tabs>
              <w:ind w:right="-50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35,420</w:t>
            </w:r>
          </w:p>
        </w:tc>
        <w:tc>
          <w:tcPr>
            <w:tcW w:w="1287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center"/>
          </w:tcPr>
          <w:p w14:paraId="1A00117D" w14:textId="35F28317" w:rsidR="00C77A45" w:rsidRPr="00717661" w:rsidRDefault="00274571" w:rsidP="00274571">
            <w:pPr>
              <w:tabs>
                <w:tab w:val="decimal" w:pos="709"/>
              </w:tabs>
              <w:ind w:right="-50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</w:tcBorders>
          </w:tcPr>
          <w:p w14:paraId="0FABA3AF" w14:textId="4BE5C3DF" w:rsidR="00C77A45" w:rsidRPr="00C77A45" w:rsidRDefault="00C77A45" w:rsidP="00C77A45">
            <w:pPr>
              <w:tabs>
                <w:tab w:val="decimal" w:pos="728"/>
              </w:tabs>
              <w:ind w:right="-50"/>
              <w:jc w:val="both"/>
              <w:rPr>
                <w:sz w:val="30"/>
                <w:szCs w:val="30"/>
                <w:cs/>
              </w:rPr>
            </w:pPr>
            <w:r w:rsidRPr="00C77A45">
              <w:rPr>
                <w:sz w:val="30"/>
                <w:szCs w:val="30"/>
              </w:rPr>
              <w:t>-</w:t>
            </w:r>
          </w:p>
        </w:tc>
      </w:tr>
      <w:tr w:rsidR="00EA6FFC" w:rsidRPr="00CD157D" w14:paraId="2DB86B63" w14:textId="77777777" w:rsidTr="00C77A45">
        <w:trPr>
          <w:cantSplit/>
          <w:trHeight w:val="374"/>
        </w:trPr>
        <w:tc>
          <w:tcPr>
            <w:tcW w:w="4297" w:type="dxa"/>
            <w:tcBorders>
              <w:top w:val="nil"/>
              <w:bottom w:val="single" w:sz="4" w:space="0" w:color="auto"/>
            </w:tcBorders>
            <w:vAlign w:val="center"/>
          </w:tcPr>
          <w:p w14:paraId="67C16A55" w14:textId="28F008BB" w:rsidR="00EA6FFC" w:rsidRPr="00EA6FFC" w:rsidRDefault="00EA6FFC" w:rsidP="00EA6FFC">
            <w:pPr>
              <w:tabs>
                <w:tab w:val="left" w:pos="480"/>
                <w:tab w:val="left" w:pos="900"/>
                <w:tab w:val="left" w:pos="14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EA6FFC">
              <w:rPr>
                <w:rFonts w:ascii="Angsana New" w:hAnsi="Angsana New"/>
                <w:sz w:val="30"/>
                <w:szCs w:val="30"/>
                <w:cs/>
              </w:rPr>
              <w:t xml:space="preserve">              รวม</w:t>
            </w:r>
            <w:r w:rsidRPr="00EA6FFC">
              <w:rPr>
                <w:sz w:val="30"/>
                <w:szCs w:val="30"/>
                <w:cs/>
              </w:rPr>
              <w:t>ละครกำลังผลิต/ลิขสิทธิ์ภาพยนตร์</w:t>
            </w:r>
          </w:p>
        </w:tc>
        <w:tc>
          <w:tcPr>
            <w:tcW w:w="1351" w:type="dxa"/>
            <w:tcBorders>
              <w:top w:val="nil"/>
              <w:bottom w:val="single" w:sz="4" w:space="0" w:color="auto"/>
              <w:right w:val="dashed" w:sz="4" w:space="0" w:color="auto"/>
            </w:tcBorders>
          </w:tcPr>
          <w:p w14:paraId="0219217D" w14:textId="71B0A40C" w:rsidR="00EA6FFC" w:rsidRPr="00717661" w:rsidRDefault="004A4C20" w:rsidP="004A4C20">
            <w:pPr>
              <w:tabs>
                <w:tab w:val="decimal" w:pos="992"/>
              </w:tabs>
              <w:ind w:right="-50"/>
              <w:jc w:val="both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46,</w:t>
            </w:r>
            <w:r w:rsidR="006A704A">
              <w:rPr>
                <w:sz w:val="30"/>
                <w:szCs w:val="30"/>
              </w:rPr>
              <w:t>483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</w:tcBorders>
          </w:tcPr>
          <w:p w14:paraId="19266D63" w14:textId="45E65B1B" w:rsidR="00EA6FFC" w:rsidRDefault="00EA6FFC" w:rsidP="00EA6FFC">
            <w:pPr>
              <w:tabs>
                <w:tab w:val="decimal" w:pos="992"/>
              </w:tabs>
              <w:ind w:right="-50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37,220</w:t>
            </w:r>
          </w:p>
        </w:tc>
        <w:tc>
          <w:tcPr>
            <w:tcW w:w="1287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center"/>
          </w:tcPr>
          <w:p w14:paraId="723F328D" w14:textId="339BE9A4" w:rsidR="00EA6FFC" w:rsidRPr="00717661" w:rsidRDefault="00274571" w:rsidP="00274571">
            <w:pPr>
              <w:tabs>
                <w:tab w:val="decimal" w:pos="709"/>
              </w:tabs>
              <w:ind w:right="-50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</w:tcBorders>
          </w:tcPr>
          <w:p w14:paraId="7D8335EB" w14:textId="489819E7" w:rsidR="00EA6FFC" w:rsidRPr="00C77A45" w:rsidRDefault="00EA6FFC" w:rsidP="00EA6FFC">
            <w:pPr>
              <w:tabs>
                <w:tab w:val="decimal" w:pos="728"/>
              </w:tabs>
              <w:ind w:right="-50"/>
              <w:jc w:val="both"/>
              <w:rPr>
                <w:sz w:val="30"/>
                <w:szCs w:val="30"/>
                <w:cs/>
              </w:rPr>
            </w:pPr>
            <w:r w:rsidRPr="00C77A45">
              <w:rPr>
                <w:sz w:val="30"/>
                <w:szCs w:val="30"/>
              </w:rPr>
              <w:t>-</w:t>
            </w:r>
          </w:p>
        </w:tc>
      </w:tr>
      <w:tr w:rsidR="00993A1C" w:rsidRPr="00CD157D" w14:paraId="6CCB5E34" w14:textId="77777777" w:rsidTr="00883E56">
        <w:trPr>
          <w:cantSplit/>
          <w:trHeight w:val="374"/>
        </w:trPr>
        <w:tc>
          <w:tcPr>
            <w:tcW w:w="4297" w:type="dxa"/>
            <w:tcBorders>
              <w:top w:val="single" w:sz="4" w:space="0" w:color="auto"/>
              <w:bottom w:val="nil"/>
            </w:tcBorders>
            <w:vAlign w:val="center"/>
          </w:tcPr>
          <w:p w14:paraId="010D84CF" w14:textId="1F12EA5E" w:rsidR="00993A1C" w:rsidRDefault="00BE5002" w:rsidP="00993A1C">
            <w:pPr>
              <w:tabs>
                <w:tab w:val="left" w:pos="360"/>
                <w:tab w:val="left" w:pos="900"/>
                <w:tab w:val="left" w:pos="14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7</w:t>
            </w:r>
            <w:r w:rsidR="00993A1C">
              <w:rPr>
                <w:rFonts w:ascii="Angsana New" w:hAnsi="Angsana New"/>
                <w:sz w:val="30"/>
                <w:szCs w:val="30"/>
              </w:rPr>
              <w:t xml:space="preserve">. </w:t>
            </w:r>
            <w:r w:rsidR="00F12285" w:rsidRPr="00F12285">
              <w:rPr>
                <w:rFonts w:ascii="Angsana New" w:hAnsi="Angsana New" w:hint="cs"/>
                <w:sz w:val="30"/>
                <w:szCs w:val="30"/>
                <w:cs/>
              </w:rPr>
              <w:t>เงินมัดจำค่าลิขสิทธิ์ภาพยนตร์</w:t>
            </w:r>
          </w:p>
        </w:tc>
        <w:tc>
          <w:tcPr>
            <w:tcW w:w="1351" w:type="dxa"/>
            <w:tcBorders>
              <w:top w:val="single" w:sz="4" w:space="0" w:color="auto"/>
              <w:bottom w:val="nil"/>
              <w:right w:val="dashed" w:sz="4" w:space="0" w:color="auto"/>
            </w:tcBorders>
          </w:tcPr>
          <w:p w14:paraId="7EACBB22" w14:textId="77777777" w:rsidR="00993A1C" w:rsidRPr="007354BF" w:rsidRDefault="00993A1C" w:rsidP="007354BF">
            <w:pPr>
              <w:tabs>
                <w:tab w:val="decimal" w:pos="728"/>
              </w:tabs>
              <w:ind w:right="-50"/>
              <w:jc w:val="both"/>
              <w:rPr>
                <w:sz w:val="30"/>
                <w:szCs w:val="30"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nil"/>
            </w:tcBorders>
            <w:vAlign w:val="bottom"/>
          </w:tcPr>
          <w:p w14:paraId="43940190" w14:textId="77777777" w:rsidR="00993A1C" w:rsidRPr="00095FBD" w:rsidRDefault="00993A1C" w:rsidP="006C46F2">
            <w:pPr>
              <w:tabs>
                <w:tab w:val="decimal" w:pos="992"/>
              </w:tabs>
              <w:ind w:right="-50"/>
              <w:jc w:val="both"/>
              <w:rPr>
                <w:sz w:val="30"/>
                <w:szCs w:val="30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nil"/>
              <w:right w:val="dashed" w:sz="4" w:space="0" w:color="auto"/>
            </w:tcBorders>
            <w:vAlign w:val="bottom"/>
          </w:tcPr>
          <w:p w14:paraId="200CBA38" w14:textId="77777777" w:rsidR="00993A1C" w:rsidRPr="006C46F2" w:rsidRDefault="00993A1C" w:rsidP="006C46F2">
            <w:pPr>
              <w:tabs>
                <w:tab w:val="decimal" w:pos="936"/>
              </w:tabs>
              <w:ind w:right="-50"/>
              <w:jc w:val="both"/>
              <w:rPr>
                <w:sz w:val="30"/>
                <w:szCs w:val="30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nil"/>
            </w:tcBorders>
            <w:vAlign w:val="bottom"/>
          </w:tcPr>
          <w:p w14:paraId="2350C612" w14:textId="77777777" w:rsidR="00993A1C" w:rsidRPr="00937F85" w:rsidRDefault="00993A1C" w:rsidP="006C46F2">
            <w:pPr>
              <w:tabs>
                <w:tab w:val="decimal" w:pos="964"/>
              </w:tabs>
              <w:ind w:right="-50"/>
              <w:jc w:val="both"/>
              <w:rPr>
                <w:sz w:val="30"/>
                <w:szCs w:val="30"/>
                <w:cs/>
              </w:rPr>
            </w:pPr>
          </w:p>
        </w:tc>
      </w:tr>
      <w:tr w:rsidR="00993A1C" w:rsidRPr="00717661" w14:paraId="46502040" w14:textId="77777777" w:rsidTr="00883E56">
        <w:trPr>
          <w:cantSplit/>
          <w:trHeight w:val="374"/>
        </w:trPr>
        <w:tc>
          <w:tcPr>
            <w:tcW w:w="4297" w:type="dxa"/>
            <w:tcBorders>
              <w:top w:val="nil"/>
              <w:bottom w:val="single" w:sz="4" w:space="0" w:color="auto"/>
            </w:tcBorders>
            <w:vAlign w:val="center"/>
          </w:tcPr>
          <w:p w14:paraId="50E9DD89" w14:textId="4C7B2711" w:rsidR="00993A1C" w:rsidRPr="00EF17BF" w:rsidRDefault="00F12285" w:rsidP="00495086">
            <w:pPr>
              <w:numPr>
                <w:ilvl w:val="0"/>
                <w:numId w:val="2"/>
              </w:numPr>
              <w:tabs>
                <w:tab w:val="left" w:pos="480"/>
                <w:tab w:val="left" w:pos="900"/>
                <w:tab w:val="left" w:pos="1440"/>
              </w:tabs>
              <w:ind w:left="429" w:hanging="13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351" w:type="dxa"/>
            <w:tcBorders>
              <w:top w:val="nil"/>
              <w:bottom w:val="single" w:sz="4" w:space="0" w:color="auto"/>
              <w:right w:val="dashed" w:sz="4" w:space="0" w:color="auto"/>
            </w:tcBorders>
          </w:tcPr>
          <w:p w14:paraId="36E4B94C" w14:textId="16DFBF56" w:rsidR="00993A1C" w:rsidRPr="00717661" w:rsidRDefault="00814D8E" w:rsidP="007354BF">
            <w:pPr>
              <w:tabs>
                <w:tab w:val="decimal" w:pos="728"/>
              </w:tabs>
              <w:ind w:right="-50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14:paraId="7FA55AFE" w14:textId="508AA597" w:rsidR="00993A1C" w:rsidRPr="00717661" w:rsidRDefault="00F12285" w:rsidP="006C46F2">
            <w:pPr>
              <w:tabs>
                <w:tab w:val="decimal" w:pos="992"/>
              </w:tabs>
              <w:ind w:right="-50"/>
              <w:jc w:val="both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750</w:t>
            </w:r>
          </w:p>
        </w:tc>
        <w:tc>
          <w:tcPr>
            <w:tcW w:w="1287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center"/>
          </w:tcPr>
          <w:p w14:paraId="05A0BFEF" w14:textId="40E51A6E" w:rsidR="00993A1C" w:rsidRPr="00717661" w:rsidRDefault="00042157" w:rsidP="00042157">
            <w:pPr>
              <w:tabs>
                <w:tab w:val="decimal" w:pos="709"/>
              </w:tabs>
              <w:ind w:right="-50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14:paraId="02EFD878" w14:textId="4AC4926F" w:rsidR="00993A1C" w:rsidRPr="00717661" w:rsidRDefault="00F12285" w:rsidP="00F12285">
            <w:pPr>
              <w:tabs>
                <w:tab w:val="decimal" w:pos="728"/>
              </w:tabs>
              <w:ind w:right="-50"/>
              <w:jc w:val="both"/>
              <w:rPr>
                <w:sz w:val="30"/>
                <w:szCs w:val="30"/>
              </w:rPr>
            </w:pPr>
            <w:r w:rsidRPr="00F12285">
              <w:rPr>
                <w:rFonts w:hint="cs"/>
                <w:sz w:val="30"/>
                <w:szCs w:val="30"/>
                <w:cs/>
              </w:rPr>
              <w:t>-</w:t>
            </w:r>
          </w:p>
        </w:tc>
      </w:tr>
      <w:tr w:rsidR="00993A1C" w:rsidRPr="00CD157D" w14:paraId="0041713C" w14:textId="77777777" w:rsidTr="00883E56">
        <w:trPr>
          <w:cantSplit/>
          <w:trHeight w:val="374"/>
        </w:trPr>
        <w:tc>
          <w:tcPr>
            <w:tcW w:w="4297" w:type="dxa"/>
            <w:tcBorders>
              <w:top w:val="single" w:sz="4" w:space="0" w:color="auto"/>
              <w:bottom w:val="nil"/>
            </w:tcBorders>
            <w:vAlign w:val="center"/>
          </w:tcPr>
          <w:p w14:paraId="0AF21AFC" w14:textId="62CCCE37" w:rsidR="00993A1C" w:rsidRPr="00797C00" w:rsidRDefault="00BE5002" w:rsidP="00993A1C">
            <w:pPr>
              <w:tabs>
                <w:tab w:val="left" w:pos="360"/>
                <w:tab w:val="left" w:pos="900"/>
                <w:tab w:val="left" w:pos="14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8</w:t>
            </w:r>
            <w:r w:rsidR="00993A1C">
              <w:rPr>
                <w:rFonts w:ascii="Angsana New" w:hAnsi="Angsana New"/>
                <w:sz w:val="30"/>
                <w:szCs w:val="30"/>
              </w:rPr>
              <w:t>.</w:t>
            </w:r>
            <w:r w:rsidR="00993A1C">
              <w:rPr>
                <w:rFonts w:ascii="Angsana New" w:hAnsi="Angsana New" w:hint="cs"/>
                <w:sz w:val="30"/>
                <w:szCs w:val="30"/>
                <w:cs/>
              </w:rPr>
              <w:t xml:space="preserve"> เงินประกันอาคารเช่า</w:t>
            </w:r>
          </w:p>
        </w:tc>
        <w:tc>
          <w:tcPr>
            <w:tcW w:w="1351" w:type="dxa"/>
            <w:tcBorders>
              <w:top w:val="single" w:sz="4" w:space="0" w:color="auto"/>
              <w:bottom w:val="nil"/>
              <w:right w:val="dashed" w:sz="4" w:space="0" w:color="auto"/>
            </w:tcBorders>
          </w:tcPr>
          <w:p w14:paraId="0501F6F7" w14:textId="77777777" w:rsidR="00993A1C" w:rsidRPr="007354BF" w:rsidRDefault="00993A1C" w:rsidP="007354BF">
            <w:pPr>
              <w:tabs>
                <w:tab w:val="decimal" w:pos="728"/>
              </w:tabs>
              <w:ind w:right="-50"/>
              <w:jc w:val="both"/>
              <w:rPr>
                <w:sz w:val="30"/>
                <w:szCs w:val="30"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nil"/>
            </w:tcBorders>
            <w:vAlign w:val="bottom"/>
          </w:tcPr>
          <w:p w14:paraId="376C04CC" w14:textId="77777777" w:rsidR="00993A1C" w:rsidRPr="00095FBD" w:rsidRDefault="00993A1C" w:rsidP="006C46F2">
            <w:pPr>
              <w:tabs>
                <w:tab w:val="decimal" w:pos="992"/>
              </w:tabs>
              <w:ind w:right="-50"/>
              <w:jc w:val="both"/>
              <w:rPr>
                <w:sz w:val="30"/>
                <w:szCs w:val="30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nil"/>
              <w:right w:val="dashed" w:sz="4" w:space="0" w:color="auto"/>
            </w:tcBorders>
            <w:vAlign w:val="bottom"/>
          </w:tcPr>
          <w:p w14:paraId="4600E040" w14:textId="77777777" w:rsidR="00993A1C" w:rsidRPr="006C46F2" w:rsidRDefault="00993A1C" w:rsidP="006C46F2">
            <w:pPr>
              <w:tabs>
                <w:tab w:val="decimal" w:pos="936"/>
              </w:tabs>
              <w:ind w:right="-50"/>
              <w:jc w:val="both"/>
              <w:rPr>
                <w:sz w:val="30"/>
                <w:szCs w:val="30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nil"/>
            </w:tcBorders>
            <w:vAlign w:val="bottom"/>
          </w:tcPr>
          <w:p w14:paraId="2AA7BE6F" w14:textId="77777777" w:rsidR="00993A1C" w:rsidRPr="00937F85" w:rsidRDefault="00993A1C" w:rsidP="006C46F2">
            <w:pPr>
              <w:tabs>
                <w:tab w:val="decimal" w:pos="964"/>
              </w:tabs>
              <w:ind w:right="-50"/>
              <w:jc w:val="both"/>
              <w:rPr>
                <w:sz w:val="30"/>
                <w:szCs w:val="30"/>
                <w:cs/>
              </w:rPr>
            </w:pPr>
          </w:p>
        </w:tc>
      </w:tr>
      <w:tr w:rsidR="00993A1C" w:rsidRPr="00CD157D" w14:paraId="31443627" w14:textId="77777777" w:rsidTr="00883E56">
        <w:trPr>
          <w:cantSplit/>
          <w:trHeight w:val="374"/>
        </w:trPr>
        <w:tc>
          <w:tcPr>
            <w:tcW w:w="4297" w:type="dxa"/>
            <w:tcBorders>
              <w:top w:val="nil"/>
              <w:bottom w:val="single" w:sz="4" w:space="0" w:color="auto"/>
            </w:tcBorders>
            <w:vAlign w:val="center"/>
          </w:tcPr>
          <w:p w14:paraId="69A1B428" w14:textId="77777777" w:rsidR="00993A1C" w:rsidRPr="00EF17BF" w:rsidRDefault="00993A1C" w:rsidP="00495086">
            <w:pPr>
              <w:numPr>
                <w:ilvl w:val="0"/>
                <w:numId w:val="2"/>
              </w:numPr>
              <w:tabs>
                <w:tab w:val="left" w:pos="480"/>
                <w:tab w:val="left" w:pos="900"/>
                <w:tab w:val="left" w:pos="1440"/>
              </w:tabs>
              <w:ind w:left="429" w:hanging="131"/>
              <w:rPr>
                <w:rFonts w:ascii="Angsana New" w:hAnsi="Angsana New"/>
                <w:sz w:val="30"/>
                <w:szCs w:val="30"/>
                <w:cs/>
              </w:rPr>
            </w:pPr>
            <w:r w:rsidRPr="00EF17BF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EF17BF">
              <w:rPr>
                <w:rFonts w:ascii="Angsana New" w:hAnsi="Angsana New" w:hint="cs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351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center"/>
          </w:tcPr>
          <w:p w14:paraId="7B89468F" w14:textId="57BB53CD" w:rsidR="00993A1C" w:rsidRPr="00717661" w:rsidRDefault="001A753F" w:rsidP="001A753F">
            <w:pPr>
              <w:tabs>
                <w:tab w:val="decimal" w:pos="992"/>
              </w:tabs>
              <w:ind w:right="-50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32,822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</w:tcBorders>
          </w:tcPr>
          <w:p w14:paraId="5C64D6FB" w14:textId="0FB54951" w:rsidR="00993A1C" w:rsidRPr="00717661" w:rsidRDefault="00993A1C" w:rsidP="006C46F2">
            <w:pPr>
              <w:tabs>
                <w:tab w:val="decimal" w:pos="992"/>
              </w:tabs>
              <w:ind w:right="-50"/>
              <w:jc w:val="both"/>
              <w:rPr>
                <w:sz w:val="30"/>
                <w:szCs w:val="30"/>
              </w:rPr>
            </w:pPr>
            <w:r w:rsidRPr="00717661">
              <w:rPr>
                <w:sz w:val="30"/>
                <w:szCs w:val="30"/>
              </w:rPr>
              <w:t>3</w:t>
            </w:r>
            <w:r w:rsidR="00A26B21">
              <w:rPr>
                <w:sz w:val="30"/>
                <w:szCs w:val="30"/>
              </w:rPr>
              <w:t>2</w:t>
            </w:r>
            <w:r w:rsidRPr="00717661">
              <w:rPr>
                <w:sz w:val="30"/>
                <w:szCs w:val="30"/>
              </w:rPr>
              <w:t>,</w:t>
            </w:r>
            <w:r w:rsidR="00A26B21">
              <w:rPr>
                <w:sz w:val="30"/>
                <w:szCs w:val="30"/>
              </w:rPr>
              <w:t>822</w:t>
            </w:r>
          </w:p>
        </w:tc>
        <w:tc>
          <w:tcPr>
            <w:tcW w:w="1287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center"/>
          </w:tcPr>
          <w:p w14:paraId="23983EEA" w14:textId="35C6565F" w:rsidR="00993A1C" w:rsidRPr="00717661" w:rsidRDefault="001A753F" w:rsidP="006C46F2">
            <w:pPr>
              <w:tabs>
                <w:tab w:val="decimal" w:pos="936"/>
              </w:tabs>
              <w:ind w:right="-50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12,059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14:paraId="22B267C8" w14:textId="7D9AF0F8" w:rsidR="00993A1C" w:rsidRPr="00486BF6" w:rsidRDefault="00993A1C" w:rsidP="006C46F2">
            <w:pPr>
              <w:tabs>
                <w:tab w:val="decimal" w:pos="964"/>
              </w:tabs>
              <w:ind w:right="-50"/>
              <w:jc w:val="both"/>
              <w:rPr>
                <w:sz w:val="30"/>
                <w:szCs w:val="30"/>
                <w:cs/>
              </w:rPr>
            </w:pPr>
            <w:r w:rsidRPr="00486BF6">
              <w:rPr>
                <w:sz w:val="30"/>
                <w:szCs w:val="30"/>
              </w:rPr>
              <w:t xml:space="preserve">      1</w:t>
            </w:r>
            <w:r>
              <w:rPr>
                <w:rFonts w:hint="cs"/>
                <w:sz w:val="30"/>
                <w:szCs w:val="30"/>
                <w:cs/>
              </w:rPr>
              <w:t>2</w:t>
            </w:r>
            <w:r w:rsidRPr="00486BF6">
              <w:rPr>
                <w:sz w:val="30"/>
                <w:szCs w:val="30"/>
              </w:rPr>
              <w:t>,</w:t>
            </w:r>
            <w:r>
              <w:rPr>
                <w:sz w:val="30"/>
                <w:szCs w:val="30"/>
              </w:rPr>
              <w:t>059</w:t>
            </w:r>
          </w:p>
        </w:tc>
      </w:tr>
    </w:tbl>
    <w:p w14:paraId="6FEB24F8" w14:textId="77777777" w:rsidR="00991B0D" w:rsidRDefault="00991B0D"/>
    <w:p w14:paraId="3F9EEAF3" w14:textId="77777777" w:rsidR="00991B0D" w:rsidRDefault="00991B0D"/>
    <w:p w14:paraId="0D90728A" w14:textId="77777777" w:rsidR="00BE5002" w:rsidRDefault="00BE5002"/>
    <w:p w14:paraId="453ABA74" w14:textId="77777777" w:rsidR="00BE5002" w:rsidRDefault="00BE5002"/>
    <w:p w14:paraId="3F70178E" w14:textId="77777777" w:rsidR="001A36AC" w:rsidRDefault="001A36AC" w:rsidP="001A36AC">
      <w:pPr>
        <w:spacing w:line="192" w:lineRule="auto"/>
        <w:ind w:left="7371" w:right="44"/>
        <w:jc w:val="right"/>
        <w:rPr>
          <w:rFonts w:ascii="Angsana New" w:hAnsi="Angsana New" w:cs="Angsana New"/>
          <w:sz w:val="30"/>
          <w:szCs w:val="30"/>
        </w:rPr>
      </w:pPr>
    </w:p>
    <w:p w14:paraId="26DEF25C" w14:textId="501B393F" w:rsidR="00991B0D" w:rsidRDefault="001A36AC" w:rsidP="001A36AC">
      <w:pPr>
        <w:spacing w:line="192" w:lineRule="auto"/>
        <w:ind w:left="7371" w:right="44"/>
        <w:jc w:val="right"/>
      </w:pPr>
      <w:r w:rsidRPr="00DE242A">
        <w:rPr>
          <w:rFonts w:ascii="Angsana New" w:hAnsi="Angsana New" w:cs="Angsana New"/>
          <w:sz w:val="30"/>
          <w:szCs w:val="30"/>
          <w:cs/>
        </w:rPr>
        <w:lastRenderedPageBreak/>
        <w:t xml:space="preserve">หน่วย </w:t>
      </w:r>
      <w:r w:rsidRPr="00DE242A">
        <w:rPr>
          <w:rFonts w:ascii="Angsana New" w:hAnsi="Angsana New" w:cs="Angsana New"/>
          <w:sz w:val="30"/>
          <w:szCs w:val="30"/>
        </w:rPr>
        <w:t xml:space="preserve">: </w:t>
      </w:r>
      <w:r w:rsidRPr="00DE242A">
        <w:rPr>
          <w:rFonts w:ascii="Angsana New" w:hAnsi="Angsana New" w:cs="Angsana New"/>
          <w:sz w:val="30"/>
          <w:szCs w:val="30"/>
          <w:cs/>
        </w:rPr>
        <w:t>พันบาท</w:t>
      </w:r>
    </w:p>
    <w:tbl>
      <w:tblPr>
        <w:tblW w:w="9603" w:type="dxa"/>
        <w:tblInd w:w="6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97"/>
        <w:gridCol w:w="1351"/>
        <w:gridCol w:w="1352"/>
        <w:gridCol w:w="1287"/>
        <w:gridCol w:w="1316"/>
      </w:tblGrid>
      <w:tr w:rsidR="001A36AC" w:rsidRPr="00CD157D" w14:paraId="76808A61" w14:textId="77777777" w:rsidTr="00C35B0D">
        <w:trPr>
          <w:cantSplit/>
          <w:trHeight w:val="374"/>
        </w:trPr>
        <w:tc>
          <w:tcPr>
            <w:tcW w:w="4297" w:type="dxa"/>
            <w:vMerge w:val="restart"/>
            <w:tcBorders>
              <w:top w:val="single" w:sz="4" w:space="0" w:color="auto"/>
            </w:tcBorders>
            <w:vAlign w:val="center"/>
          </w:tcPr>
          <w:p w14:paraId="20DE4F7C" w14:textId="1DD5CADA" w:rsidR="001A36AC" w:rsidRPr="004600B8" w:rsidRDefault="001A36AC" w:rsidP="001A36AC">
            <w:pPr>
              <w:pStyle w:val="Heading4"/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797C00">
              <w:rPr>
                <w:rFonts w:ascii="Angsana New" w:hAnsi="Angsana New"/>
                <w:sz w:val="30"/>
                <w:szCs w:val="30"/>
                <w:cs/>
              </w:rPr>
              <w:t>รายการในงบฐานะการเงิน</w:t>
            </w:r>
          </w:p>
        </w:tc>
        <w:tc>
          <w:tcPr>
            <w:tcW w:w="2703" w:type="dxa"/>
            <w:gridSpan w:val="2"/>
            <w:tcBorders>
              <w:top w:val="single" w:sz="4" w:space="0" w:color="auto"/>
              <w:bottom w:val="nil"/>
            </w:tcBorders>
          </w:tcPr>
          <w:p w14:paraId="7D03F335" w14:textId="2DD3D919" w:rsidR="001A36AC" w:rsidRPr="001A36AC" w:rsidRDefault="001A36AC" w:rsidP="001A36AC">
            <w:pPr>
              <w:tabs>
                <w:tab w:val="left" w:pos="360"/>
                <w:tab w:val="left" w:pos="900"/>
                <w:tab w:val="left" w:pos="14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97C00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03" w:type="dxa"/>
            <w:gridSpan w:val="2"/>
            <w:tcBorders>
              <w:top w:val="single" w:sz="4" w:space="0" w:color="auto"/>
              <w:bottom w:val="nil"/>
            </w:tcBorders>
          </w:tcPr>
          <w:p w14:paraId="6ADE8AD2" w14:textId="333C6DFF" w:rsidR="001A36AC" w:rsidRPr="00A23846" w:rsidRDefault="001A36AC" w:rsidP="001A36AC">
            <w:pPr>
              <w:tabs>
                <w:tab w:val="left" w:pos="360"/>
                <w:tab w:val="left" w:pos="900"/>
                <w:tab w:val="decimal" w:pos="964"/>
                <w:tab w:val="left" w:pos="1440"/>
              </w:tabs>
              <w:spacing w:line="380" w:lineRule="exact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97C00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797C00">
              <w:rPr>
                <w:rFonts w:ascii="Angsana New" w:hAnsi="Angsana New" w:hint="cs"/>
                <w:sz w:val="30"/>
                <w:szCs w:val="30"/>
                <w:cs/>
              </w:rPr>
              <w:t>กิจการ</w:t>
            </w:r>
          </w:p>
        </w:tc>
      </w:tr>
      <w:tr w:rsidR="001A36AC" w:rsidRPr="00CD157D" w14:paraId="4853ED8D" w14:textId="77777777" w:rsidTr="00160D76">
        <w:trPr>
          <w:cantSplit/>
          <w:trHeight w:val="374"/>
        </w:trPr>
        <w:tc>
          <w:tcPr>
            <w:tcW w:w="4297" w:type="dxa"/>
            <w:vMerge/>
            <w:tcBorders>
              <w:bottom w:val="nil"/>
            </w:tcBorders>
          </w:tcPr>
          <w:p w14:paraId="32B55056" w14:textId="77777777" w:rsidR="001A36AC" w:rsidRDefault="001A36AC" w:rsidP="001A36AC">
            <w:pPr>
              <w:tabs>
                <w:tab w:val="left" w:pos="360"/>
                <w:tab w:val="left" w:pos="900"/>
                <w:tab w:val="left" w:pos="14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1" w:type="dxa"/>
            <w:tcBorders>
              <w:top w:val="single" w:sz="4" w:space="0" w:color="auto"/>
              <w:bottom w:val="nil"/>
              <w:right w:val="dashed" w:sz="4" w:space="0" w:color="auto"/>
            </w:tcBorders>
            <w:vAlign w:val="center"/>
          </w:tcPr>
          <w:p w14:paraId="70D7B4A7" w14:textId="3054A847" w:rsidR="001A36AC" w:rsidRPr="00966F94" w:rsidRDefault="001A36AC" w:rsidP="00966F94">
            <w:pPr>
              <w:spacing w:line="380" w:lineRule="exact"/>
              <w:ind w:left="-122" w:right="-87"/>
              <w:jc w:val="center"/>
              <w:rPr>
                <w:color w:val="000000" w:themeColor="text1"/>
                <w:sz w:val="30"/>
                <w:szCs w:val="30"/>
              </w:rPr>
            </w:pPr>
            <w:r w:rsidRPr="00966F94">
              <w:rPr>
                <w:color w:val="000000" w:themeColor="text1"/>
                <w:sz w:val="30"/>
                <w:szCs w:val="30"/>
                <w:cs/>
              </w:rPr>
              <w:t>3</w:t>
            </w:r>
            <w:r w:rsidRPr="00966F94">
              <w:rPr>
                <w:rFonts w:hint="cs"/>
                <w:color w:val="000000" w:themeColor="text1"/>
                <w:sz w:val="30"/>
                <w:szCs w:val="30"/>
                <w:cs/>
              </w:rPr>
              <w:t>1</w:t>
            </w:r>
            <w:r w:rsidRPr="00966F94">
              <w:rPr>
                <w:color w:val="000000" w:themeColor="text1"/>
                <w:sz w:val="30"/>
                <w:szCs w:val="30"/>
              </w:rPr>
              <w:t xml:space="preserve"> </w:t>
            </w:r>
            <w:r w:rsidRPr="00966F94">
              <w:rPr>
                <w:rFonts w:hint="cs"/>
                <w:color w:val="000000" w:themeColor="text1"/>
                <w:sz w:val="30"/>
                <w:szCs w:val="30"/>
                <w:cs/>
              </w:rPr>
              <w:t>มี</w:t>
            </w:r>
            <w:r w:rsidRPr="00966F94">
              <w:rPr>
                <w:color w:val="000000" w:themeColor="text1"/>
                <w:sz w:val="30"/>
                <w:szCs w:val="30"/>
                <w:cs/>
              </w:rPr>
              <w:t>.</w:t>
            </w:r>
            <w:r w:rsidRPr="00966F94">
              <w:rPr>
                <w:rFonts w:hint="cs"/>
                <w:color w:val="000000" w:themeColor="text1"/>
                <w:sz w:val="30"/>
                <w:szCs w:val="30"/>
                <w:cs/>
              </w:rPr>
              <w:t>ค</w:t>
            </w:r>
            <w:r w:rsidRPr="00966F94">
              <w:rPr>
                <w:color w:val="000000" w:themeColor="text1"/>
                <w:sz w:val="30"/>
                <w:szCs w:val="30"/>
                <w:cs/>
              </w:rPr>
              <w:t xml:space="preserve">. </w:t>
            </w:r>
            <w:r w:rsidRPr="00966F94">
              <w:rPr>
                <w:color w:val="000000" w:themeColor="text1"/>
                <w:sz w:val="30"/>
                <w:szCs w:val="30"/>
              </w:rPr>
              <w:t>2568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nil"/>
            </w:tcBorders>
            <w:vAlign w:val="center"/>
          </w:tcPr>
          <w:p w14:paraId="1E3A5A77" w14:textId="3AC88110" w:rsidR="001A36AC" w:rsidRPr="00966F94" w:rsidRDefault="001A36AC" w:rsidP="00966F94">
            <w:pPr>
              <w:spacing w:line="380" w:lineRule="exact"/>
              <w:ind w:left="-122" w:right="-87"/>
              <w:jc w:val="center"/>
              <w:rPr>
                <w:color w:val="000000" w:themeColor="text1"/>
                <w:sz w:val="30"/>
                <w:szCs w:val="30"/>
              </w:rPr>
            </w:pPr>
            <w:r w:rsidRPr="00966F94">
              <w:rPr>
                <w:color w:val="000000" w:themeColor="text1"/>
                <w:sz w:val="30"/>
                <w:szCs w:val="30"/>
              </w:rPr>
              <w:t xml:space="preserve">31 </w:t>
            </w:r>
            <w:r w:rsidRPr="00966F94">
              <w:rPr>
                <w:rFonts w:hint="cs"/>
                <w:color w:val="000000" w:themeColor="text1"/>
                <w:sz w:val="30"/>
                <w:szCs w:val="30"/>
                <w:cs/>
              </w:rPr>
              <w:t xml:space="preserve">ธ.ค. </w:t>
            </w:r>
            <w:r w:rsidRPr="00966F94">
              <w:rPr>
                <w:color w:val="000000" w:themeColor="text1"/>
                <w:sz w:val="30"/>
                <w:szCs w:val="30"/>
              </w:rPr>
              <w:t>2567</w:t>
            </w:r>
          </w:p>
        </w:tc>
        <w:tc>
          <w:tcPr>
            <w:tcW w:w="1287" w:type="dxa"/>
            <w:tcBorders>
              <w:top w:val="single" w:sz="4" w:space="0" w:color="auto"/>
              <w:bottom w:val="nil"/>
              <w:right w:val="dashed" w:sz="4" w:space="0" w:color="auto"/>
            </w:tcBorders>
            <w:vAlign w:val="center"/>
          </w:tcPr>
          <w:p w14:paraId="3FAD3B02" w14:textId="61AEDE48" w:rsidR="001A36AC" w:rsidRPr="00966F94" w:rsidRDefault="001A36AC" w:rsidP="00966F94">
            <w:pPr>
              <w:spacing w:line="380" w:lineRule="exact"/>
              <w:ind w:left="-122" w:right="-87"/>
              <w:jc w:val="center"/>
              <w:rPr>
                <w:color w:val="000000" w:themeColor="text1"/>
                <w:sz w:val="30"/>
                <w:szCs w:val="30"/>
              </w:rPr>
            </w:pPr>
            <w:r w:rsidRPr="00966F94">
              <w:rPr>
                <w:color w:val="000000" w:themeColor="text1"/>
                <w:sz w:val="30"/>
                <w:szCs w:val="30"/>
                <w:cs/>
              </w:rPr>
              <w:t>3</w:t>
            </w:r>
            <w:r w:rsidRPr="00966F94">
              <w:rPr>
                <w:rFonts w:hint="cs"/>
                <w:color w:val="000000" w:themeColor="text1"/>
                <w:sz w:val="30"/>
                <w:szCs w:val="30"/>
                <w:cs/>
              </w:rPr>
              <w:t>1</w:t>
            </w:r>
            <w:r w:rsidRPr="00966F94">
              <w:rPr>
                <w:color w:val="000000" w:themeColor="text1"/>
                <w:sz w:val="30"/>
                <w:szCs w:val="30"/>
              </w:rPr>
              <w:t xml:space="preserve"> </w:t>
            </w:r>
            <w:r w:rsidRPr="00966F94">
              <w:rPr>
                <w:rFonts w:hint="cs"/>
                <w:color w:val="000000" w:themeColor="text1"/>
                <w:sz w:val="30"/>
                <w:szCs w:val="30"/>
                <w:cs/>
              </w:rPr>
              <w:t>มี</w:t>
            </w:r>
            <w:r w:rsidRPr="00966F94">
              <w:rPr>
                <w:color w:val="000000" w:themeColor="text1"/>
                <w:sz w:val="30"/>
                <w:szCs w:val="30"/>
                <w:cs/>
              </w:rPr>
              <w:t>.</w:t>
            </w:r>
            <w:r w:rsidRPr="00966F94">
              <w:rPr>
                <w:rFonts w:hint="cs"/>
                <w:color w:val="000000" w:themeColor="text1"/>
                <w:sz w:val="30"/>
                <w:szCs w:val="30"/>
                <w:cs/>
              </w:rPr>
              <w:t>ค</w:t>
            </w:r>
            <w:r w:rsidRPr="00966F94">
              <w:rPr>
                <w:color w:val="000000" w:themeColor="text1"/>
                <w:sz w:val="30"/>
                <w:szCs w:val="30"/>
                <w:cs/>
              </w:rPr>
              <w:t xml:space="preserve">. </w:t>
            </w:r>
            <w:r w:rsidRPr="00966F94">
              <w:rPr>
                <w:color w:val="000000" w:themeColor="text1"/>
                <w:sz w:val="30"/>
                <w:szCs w:val="30"/>
              </w:rPr>
              <w:t>2568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nil"/>
            </w:tcBorders>
            <w:vAlign w:val="center"/>
          </w:tcPr>
          <w:p w14:paraId="73BD82E8" w14:textId="63642AD9" w:rsidR="001A36AC" w:rsidRPr="00966F94" w:rsidRDefault="001A36AC" w:rsidP="00966F94">
            <w:pPr>
              <w:spacing w:line="380" w:lineRule="exact"/>
              <w:ind w:left="-122" w:right="-87"/>
              <w:jc w:val="center"/>
              <w:rPr>
                <w:color w:val="000000" w:themeColor="text1"/>
                <w:sz w:val="30"/>
                <w:szCs w:val="30"/>
              </w:rPr>
            </w:pPr>
            <w:r w:rsidRPr="00966F94">
              <w:rPr>
                <w:color w:val="000000" w:themeColor="text1"/>
                <w:sz w:val="30"/>
                <w:szCs w:val="30"/>
              </w:rPr>
              <w:t xml:space="preserve">31 </w:t>
            </w:r>
            <w:r w:rsidRPr="00966F94">
              <w:rPr>
                <w:rFonts w:hint="cs"/>
                <w:color w:val="000000" w:themeColor="text1"/>
                <w:sz w:val="30"/>
                <w:szCs w:val="30"/>
                <w:cs/>
              </w:rPr>
              <w:t xml:space="preserve">ธ.ค. </w:t>
            </w:r>
            <w:r w:rsidRPr="00966F94">
              <w:rPr>
                <w:color w:val="000000" w:themeColor="text1"/>
                <w:sz w:val="30"/>
                <w:szCs w:val="30"/>
              </w:rPr>
              <w:t>2567</w:t>
            </w:r>
          </w:p>
        </w:tc>
      </w:tr>
      <w:tr w:rsidR="00875FD5" w:rsidRPr="00CD157D" w14:paraId="3DDC7336" w14:textId="77777777" w:rsidTr="00B4116F">
        <w:trPr>
          <w:cantSplit/>
          <w:trHeight w:val="397"/>
        </w:trPr>
        <w:tc>
          <w:tcPr>
            <w:tcW w:w="4297" w:type="dxa"/>
            <w:tcBorders>
              <w:top w:val="single" w:sz="4" w:space="0" w:color="auto"/>
              <w:bottom w:val="nil"/>
            </w:tcBorders>
          </w:tcPr>
          <w:p w14:paraId="4CE81362" w14:textId="78479F68" w:rsidR="00875FD5" w:rsidRDefault="00BE5002" w:rsidP="00875FD5">
            <w:pPr>
              <w:tabs>
                <w:tab w:val="left" w:pos="360"/>
                <w:tab w:val="left" w:pos="900"/>
                <w:tab w:val="left" w:pos="1440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</w:t>
            </w:r>
            <w:r w:rsidR="00875FD5" w:rsidRPr="004600B8">
              <w:rPr>
                <w:rFonts w:ascii="Angsana New" w:hAnsi="Angsana New"/>
                <w:sz w:val="30"/>
                <w:szCs w:val="30"/>
              </w:rPr>
              <w:t xml:space="preserve">. </w:t>
            </w:r>
            <w:r w:rsidR="00875FD5" w:rsidRPr="004600B8">
              <w:rPr>
                <w:rFonts w:ascii="Angsana New" w:hAnsi="Angsana New"/>
                <w:sz w:val="30"/>
                <w:szCs w:val="30"/>
                <w:cs/>
              </w:rPr>
              <w:t>เจ้าหนี้การค้า</w:t>
            </w:r>
            <w:r w:rsidR="00875FD5" w:rsidRPr="004600B8">
              <w:rPr>
                <w:rFonts w:ascii="Angsana New" w:hAnsi="Angsana New" w:hint="cs"/>
                <w:sz w:val="30"/>
                <w:szCs w:val="30"/>
                <w:cs/>
              </w:rPr>
              <w:t>และเจ้าหนี้</w:t>
            </w:r>
            <w:r w:rsidR="00875FD5">
              <w:rPr>
                <w:rFonts w:ascii="Angsana New" w:hAnsi="Angsana New" w:hint="cs"/>
                <w:sz w:val="30"/>
                <w:szCs w:val="30"/>
                <w:cs/>
              </w:rPr>
              <w:t>หมุนเวียน</w:t>
            </w:r>
            <w:r w:rsidR="00875FD5" w:rsidRPr="004600B8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1351" w:type="dxa"/>
            <w:tcBorders>
              <w:top w:val="single" w:sz="4" w:space="0" w:color="auto"/>
              <w:bottom w:val="nil"/>
              <w:right w:val="dashed" w:sz="4" w:space="0" w:color="auto"/>
            </w:tcBorders>
            <w:vAlign w:val="bottom"/>
          </w:tcPr>
          <w:p w14:paraId="7E3C81D2" w14:textId="77777777" w:rsidR="00875FD5" w:rsidRPr="007354BF" w:rsidRDefault="00875FD5" w:rsidP="00875FD5">
            <w:pPr>
              <w:tabs>
                <w:tab w:val="decimal" w:pos="728"/>
              </w:tabs>
              <w:ind w:right="-50"/>
              <w:jc w:val="both"/>
              <w:rPr>
                <w:sz w:val="30"/>
                <w:szCs w:val="30"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nil"/>
            </w:tcBorders>
            <w:vAlign w:val="bottom"/>
          </w:tcPr>
          <w:p w14:paraId="724D52B7" w14:textId="77777777" w:rsidR="00875FD5" w:rsidRPr="006C46F2" w:rsidRDefault="00875FD5" w:rsidP="00875FD5">
            <w:pPr>
              <w:tabs>
                <w:tab w:val="decimal" w:pos="992"/>
              </w:tabs>
              <w:ind w:right="-50"/>
              <w:jc w:val="both"/>
              <w:rPr>
                <w:sz w:val="30"/>
                <w:szCs w:val="30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nil"/>
              <w:right w:val="dashed" w:sz="4" w:space="0" w:color="auto"/>
            </w:tcBorders>
            <w:vAlign w:val="bottom"/>
          </w:tcPr>
          <w:p w14:paraId="1B6B3962" w14:textId="77777777" w:rsidR="00875FD5" w:rsidRPr="006C46F2" w:rsidRDefault="00875FD5" w:rsidP="00875FD5">
            <w:pPr>
              <w:tabs>
                <w:tab w:val="decimal" w:pos="936"/>
              </w:tabs>
              <w:ind w:right="-50"/>
              <w:jc w:val="both"/>
              <w:rPr>
                <w:sz w:val="30"/>
                <w:szCs w:val="30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nil"/>
            </w:tcBorders>
            <w:vAlign w:val="bottom"/>
          </w:tcPr>
          <w:p w14:paraId="7B8524A9" w14:textId="77777777" w:rsidR="00875FD5" w:rsidRPr="00A23846" w:rsidRDefault="00875FD5" w:rsidP="00875FD5">
            <w:pPr>
              <w:tabs>
                <w:tab w:val="decimal" w:pos="964"/>
              </w:tabs>
              <w:ind w:left="-108" w:right="-5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93A1C" w:rsidRPr="00CD157D" w14:paraId="1E524923" w14:textId="77777777" w:rsidTr="00883E56">
        <w:trPr>
          <w:cantSplit/>
          <w:trHeight w:val="374"/>
        </w:trPr>
        <w:tc>
          <w:tcPr>
            <w:tcW w:w="4297" w:type="dxa"/>
            <w:tcBorders>
              <w:top w:val="nil"/>
              <w:bottom w:val="nil"/>
            </w:tcBorders>
            <w:vAlign w:val="center"/>
          </w:tcPr>
          <w:p w14:paraId="6745B9F2" w14:textId="5AD64241" w:rsidR="00993A1C" w:rsidRDefault="00993A1C" w:rsidP="00495086">
            <w:pPr>
              <w:numPr>
                <w:ilvl w:val="0"/>
                <w:numId w:val="2"/>
              </w:numPr>
              <w:tabs>
                <w:tab w:val="left" w:pos="480"/>
                <w:tab w:val="left" w:pos="900"/>
                <w:tab w:val="left" w:pos="1440"/>
              </w:tabs>
              <w:ind w:left="429" w:hanging="131"/>
              <w:rPr>
                <w:rFonts w:ascii="Angsana New" w:hAnsi="Angsana New"/>
                <w:sz w:val="30"/>
                <w:szCs w:val="30"/>
              </w:rPr>
            </w:pPr>
            <w:r w:rsidRPr="004600B8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51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14:paraId="78FB5DEA" w14:textId="008FC17D" w:rsidR="00993A1C" w:rsidRPr="00E17312" w:rsidRDefault="00E44963" w:rsidP="007354BF">
            <w:pPr>
              <w:tabs>
                <w:tab w:val="decimal" w:pos="728"/>
              </w:tabs>
              <w:ind w:right="-50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352" w:type="dxa"/>
            <w:tcBorders>
              <w:top w:val="nil"/>
              <w:left w:val="nil"/>
              <w:bottom w:val="nil"/>
            </w:tcBorders>
            <w:vAlign w:val="bottom"/>
          </w:tcPr>
          <w:p w14:paraId="5E4ED484" w14:textId="5410BD83" w:rsidR="00993A1C" w:rsidRPr="00E17312" w:rsidRDefault="00993A1C" w:rsidP="006038FF">
            <w:pPr>
              <w:tabs>
                <w:tab w:val="decimal" w:pos="728"/>
              </w:tabs>
              <w:ind w:right="-50"/>
              <w:jc w:val="both"/>
              <w:rPr>
                <w:sz w:val="30"/>
                <w:szCs w:val="30"/>
              </w:rPr>
            </w:pPr>
            <w:r w:rsidRPr="00E17312">
              <w:rPr>
                <w:sz w:val="30"/>
                <w:szCs w:val="30"/>
              </w:rPr>
              <w:t>-</w:t>
            </w:r>
          </w:p>
        </w:tc>
        <w:tc>
          <w:tcPr>
            <w:tcW w:w="1287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14:paraId="113BA532" w14:textId="1020738B" w:rsidR="00993A1C" w:rsidRPr="00E17312" w:rsidRDefault="00E44963" w:rsidP="00E44963">
            <w:pPr>
              <w:tabs>
                <w:tab w:val="decimal" w:pos="709"/>
              </w:tabs>
              <w:ind w:right="-50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</w:tcBorders>
            <w:vAlign w:val="bottom"/>
          </w:tcPr>
          <w:p w14:paraId="383D2F74" w14:textId="019595E4" w:rsidR="00993A1C" w:rsidRPr="00A23846" w:rsidRDefault="00946D51" w:rsidP="006C46F2">
            <w:pPr>
              <w:tabs>
                <w:tab w:val="decimal" w:pos="964"/>
              </w:tabs>
              <w:ind w:left="-108" w:right="-50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75</w:t>
            </w:r>
          </w:p>
        </w:tc>
      </w:tr>
      <w:tr w:rsidR="006C2117" w:rsidRPr="00CD157D" w14:paraId="3CBC4A56" w14:textId="77777777" w:rsidTr="00883E56">
        <w:trPr>
          <w:cantSplit/>
          <w:trHeight w:val="374"/>
        </w:trPr>
        <w:tc>
          <w:tcPr>
            <w:tcW w:w="4297" w:type="dxa"/>
            <w:tcBorders>
              <w:top w:val="nil"/>
              <w:bottom w:val="nil"/>
            </w:tcBorders>
            <w:vAlign w:val="center"/>
          </w:tcPr>
          <w:p w14:paraId="5979109F" w14:textId="5D257A78" w:rsidR="006C2117" w:rsidRPr="004600B8" w:rsidRDefault="006C2117" w:rsidP="00495086">
            <w:pPr>
              <w:numPr>
                <w:ilvl w:val="0"/>
                <w:numId w:val="2"/>
              </w:numPr>
              <w:tabs>
                <w:tab w:val="left" w:pos="480"/>
                <w:tab w:val="left" w:pos="900"/>
                <w:tab w:val="left" w:pos="1440"/>
              </w:tabs>
              <w:ind w:left="429" w:hanging="13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351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14:paraId="147F8998" w14:textId="0246CA01" w:rsidR="006C2117" w:rsidRDefault="006C2117" w:rsidP="006C2117">
            <w:pPr>
              <w:tabs>
                <w:tab w:val="decimal" w:pos="992"/>
              </w:tabs>
              <w:ind w:right="-50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4,013</w:t>
            </w:r>
          </w:p>
        </w:tc>
        <w:tc>
          <w:tcPr>
            <w:tcW w:w="1352" w:type="dxa"/>
            <w:tcBorders>
              <w:top w:val="nil"/>
              <w:left w:val="nil"/>
              <w:bottom w:val="nil"/>
            </w:tcBorders>
            <w:vAlign w:val="bottom"/>
          </w:tcPr>
          <w:p w14:paraId="7BCE39EC" w14:textId="35468E9C" w:rsidR="006C2117" w:rsidRPr="00E17312" w:rsidRDefault="006C2117" w:rsidP="006038FF">
            <w:pPr>
              <w:tabs>
                <w:tab w:val="decimal" w:pos="728"/>
              </w:tabs>
              <w:ind w:right="-50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287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14:paraId="31910B4C" w14:textId="6ED9B66F" w:rsidR="006C2117" w:rsidRDefault="006C2117" w:rsidP="00E44963">
            <w:pPr>
              <w:tabs>
                <w:tab w:val="decimal" w:pos="709"/>
              </w:tabs>
              <w:ind w:right="-50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</w:tcBorders>
            <w:vAlign w:val="bottom"/>
          </w:tcPr>
          <w:p w14:paraId="246B2021" w14:textId="09C1DF40" w:rsidR="006C2117" w:rsidRDefault="006C2117" w:rsidP="006C2117">
            <w:pPr>
              <w:tabs>
                <w:tab w:val="decimal" w:pos="728"/>
              </w:tabs>
              <w:ind w:right="-50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93A1C" w:rsidRPr="00CD157D" w14:paraId="54F26B99" w14:textId="77777777" w:rsidTr="00883E56">
        <w:trPr>
          <w:cantSplit/>
          <w:trHeight w:val="374"/>
        </w:trPr>
        <w:tc>
          <w:tcPr>
            <w:tcW w:w="4297" w:type="dxa"/>
            <w:tcBorders>
              <w:top w:val="nil"/>
              <w:bottom w:val="nil"/>
            </w:tcBorders>
            <w:vAlign w:val="center"/>
          </w:tcPr>
          <w:p w14:paraId="73FE6495" w14:textId="77777777" w:rsidR="00993A1C" w:rsidRPr="00EF17BF" w:rsidRDefault="00993A1C" w:rsidP="00495086">
            <w:pPr>
              <w:numPr>
                <w:ilvl w:val="0"/>
                <w:numId w:val="2"/>
              </w:numPr>
              <w:tabs>
                <w:tab w:val="left" w:pos="480"/>
                <w:tab w:val="left" w:pos="900"/>
                <w:tab w:val="left" w:pos="1440"/>
              </w:tabs>
              <w:ind w:left="429" w:hanging="131"/>
              <w:rPr>
                <w:rFonts w:ascii="Angsana New" w:hAnsi="Angsana New"/>
                <w:sz w:val="30"/>
                <w:szCs w:val="30"/>
                <w:cs/>
              </w:rPr>
            </w:pPr>
            <w:r w:rsidRPr="00EF17BF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EF17BF">
              <w:rPr>
                <w:rFonts w:ascii="Angsana New" w:hAnsi="Angsana New" w:hint="cs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351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bottom"/>
          </w:tcPr>
          <w:p w14:paraId="0165AE08" w14:textId="285D3A47" w:rsidR="00993A1C" w:rsidRPr="00582AD5" w:rsidRDefault="00E44963" w:rsidP="00E44963">
            <w:pPr>
              <w:tabs>
                <w:tab w:val="decimal" w:pos="992"/>
              </w:tabs>
              <w:ind w:right="-50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</w:t>
            </w:r>
            <w:r w:rsidR="004C6BF0">
              <w:rPr>
                <w:sz w:val="30"/>
                <w:szCs w:val="30"/>
              </w:rPr>
              <w:t>2</w:t>
            </w:r>
            <w:r>
              <w:rPr>
                <w:sz w:val="30"/>
                <w:szCs w:val="30"/>
              </w:rPr>
              <w:t>,2</w:t>
            </w:r>
            <w:r w:rsidR="004C6BF0">
              <w:rPr>
                <w:sz w:val="30"/>
                <w:szCs w:val="30"/>
              </w:rPr>
              <w:t>10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14:paraId="34D20CCC" w14:textId="6E996B94" w:rsidR="00993A1C" w:rsidRPr="00095FBD" w:rsidRDefault="00A26B21" w:rsidP="006C46F2">
            <w:pPr>
              <w:tabs>
                <w:tab w:val="decimal" w:pos="992"/>
              </w:tabs>
              <w:ind w:right="-50"/>
              <w:jc w:val="both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5</w:t>
            </w:r>
            <w:r w:rsidR="00993A1C" w:rsidRPr="00095FBD">
              <w:rPr>
                <w:sz w:val="30"/>
                <w:szCs w:val="30"/>
              </w:rPr>
              <w:t>,</w:t>
            </w:r>
            <w:r w:rsidR="00946D51">
              <w:rPr>
                <w:sz w:val="30"/>
                <w:szCs w:val="30"/>
              </w:rPr>
              <w:t>276</w:t>
            </w:r>
          </w:p>
        </w:tc>
        <w:tc>
          <w:tcPr>
            <w:tcW w:w="1287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bottom"/>
          </w:tcPr>
          <w:p w14:paraId="7941C82C" w14:textId="0EFBFFF4" w:rsidR="00993A1C" w:rsidRPr="00D97DB9" w:rsidRDefault="00E44963" w:rsidP="006C46F2">
            <w:pPr>
              <w:tabs>
                <w:tab w:val="decimal" w:pos="936"/>
              </w:tabs>
              <w:ind w:right="-50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472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14:paraId="6BA9320F" w14:textId="37FB105E" w:rsidR="00993A1C" w:rsidRPr="00746F42" w:rsidRDefault="00946D51" w:rsidP="006C46F2">
            <w:pPr>
              <w:tabs>
                <w:tab w:val="decimal" w:pos="964"/>
              </w:tabs>
              <w:ind w:right="-50"/>
              <w:jc w:val="both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491</w:t>
            </w:r>
          </w:p>
        </w:tc>
      </w:tr>
      <w:tr w:rsidR="00993A1C" w:rsidRPr="00CD157D" w14:paraId="52C0A6FD" w14:textId="77777777" w:rsidTr="00883E56">
        <w:trPr>
          <w:cantSplit/>
          <w:trHeight w:val="374"/>
        </w:trPr>
        <w:tc>
          <w:tcPr>
            <w:tcW w:w="4297" w:type="dxa"/>
            <w:tcBorders>
              <w:top w:val="nil"/>
              <w:bottom w:val="single" w:sz="4" w:space="0" w:color="auto"/>
            </w:tcBorders>
            <w:vAlign w:val="center"/>
          </w:tcPr>
          <w:p w14:paraId="256F433D" w14:textId="681C6496" w:rsidR="00993A1C" w:rsidRPr="00EF17BF" w:rsidRDefault="00993A1C" w:rsidP="004B2B7B">
            <w:pPr>
              <w:tabs>
                <w:tab w:val="left" w:pos="480"/>
                <w:tab w:val="left" w:pos="900"/>
                <w:tab w:val="left" w:pos="14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8F34B9">
              <w:rPr>
                <w:rFonts w:ascii="Angsana New" w:hAnsi="Angsana New"/>
                <w:sz w:val="30"/>
                <w:szCs w:val="30"/>
                <w:cs/>
              </w:rPr>
              <w:t xml:space="preserve">               รวม</w:t>
            </w:r>
          </w:p>
        </w:tc>
        <w:tc>
          <w:tcPr>
            <w:tcW w:w="1351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bottom"/>
          </w:tcPr>
          <w:p w14:paraId="38734B1C" w14:textId="06537743" w:rsidR="00993A1C" w:rsidRPr="00582AD5" w:rsidRDefault="00E44963" w:rsidP="00E44963">
            <w:pPr>
              <w:tabs>
                <w:tab w:val="decimal" w:pos="992"/>
              </w:tabs>
              <w:ind w:right="-50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16,223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14:paraId="3A1543BE" w14:textId="7A9F8E0D" w:rsidR="00993A1C" w:rsidRDefault="00A26B21" w:rsidP="006C46F2">
            <w:pPr>
              <w:tabs>
                <w:tab w:val="decimal" w:pos="992"/>
              </w:tabs>
              <w:ind w:right="-50"/>
              <w:jc w:val="both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5</w:t>
            </w:r>
            <w:r w:rsidR="00993A1C">
              <w:rPr>
                <w:sz w:val="30"/>
                <w:szCs w:val="30"/>
              </w:rPr>
              <w:t>,</w:t>
            </w:r>
            <w:r w:rsidR="00946D51">
              <w:rPr>
                <w:sz w:val="30"/>
                <w:szCs w:val="30"/>
              </w:rPr>
              <w:t>276</w:t>
            </w:r>
          </w:p>
        </w:tc>
        <w:tc>
          <w:tcPr>
            <w:tcW w:w="1287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bottom"/>
          </w:tcPr>
          <w:p w14:paraId="5CD4B04E" w14:textId="09B10C74" w:rsidR="00993A1C" w:rsidRPr="00D97DB9" w:rsidRDefault="00E44963" w:rsidP="006C46F2">
            <w:pPr>
              <w:tabs>
                <w:tab w:val="decimal" w:pos="936"/>
              </w:tabs>
              <w:ind w:right="-50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472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14:paraId="667C89D5" w14:textId="6D152174" w:rsidR="00993A1C" w:rsidRDefault="00946D51" w:rsidP="006C46F2">
            <w:pPr>
              <w:tabs>
                <w:tab w:val="decimal" w:pos="964"/>
              </w:tabs>
              <w:ind w:right="-50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566</w:t>
            </w:r>
          </w:p>
        </w:tc>
      </w:tr>
      <w:tr w:rsidR="00993A1C" w:rsidRPr="004600B8" w14:paraId="6D9CE464" w14:textId="77777777" w:rsidTr="00B4116F">
        <w:trPr>
          <w:cantSplit/>
          <w:trHeight w:hRule="exact" w:val="397"/>
        </w:trPr>
        <w:tc>
          <w:tcPr>
            <w:tcW w:w="4297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554603A" w14:textId="240110EB" w:rsidR="00993A1C" w:rsidRPr="000E3AAD" w:rsidRDefault="00DC1803" w:rsidP="00993A1C">
            <w:pPr>
              <w:tabs>
                <w:tab w:val="left" w:pos="360"/>
                <w:tab w:val="left" w:pos="900"/>
                <w:tab w:val="left" w:pos="14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BE5002">
              <w:rPr>
                <w:rFonts w:ascii="Angsana New" w:hAnsi="Angsana New"/>
                <w:sz w:val="30"/>
                <w:szCs w:val="30"/>
              </w:rPr>
              <w:t>0</w:t>
            </w:r>
            <w:r w:rsidR="00993A1C">
              <w:rPr>
                <w:rFonts w:ascii="Angsana New" w:hAnsi="Angsana New"/>
                <w:sz w:val="30"/>
                <w:szCs w:val="30"/>
              </w:rPr>
              <w:t>.</w:t>
            </w:r>
            <w:r w:rsidR="00993A1C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993A1C" w:rsidRPr="00C13429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</w:t>
            </w:r>
            <w:r w:rsidR="00993A1C" w:rsidRPr="00DF1B0E">
              <w:rPr>
                <w:rFonts w:ascii="Angsana New" w:hAnsi="Angsana New"/>
                <w:sz w:val="30"/>
                <w:szCs w:val="30"/>
                <w:cs/>
              </w:rPr>
              <w:t>เช่า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14:paraId="50FC7AB8" w14:textId="77777777" w:rsidR="00993A1C" w:rsidRPr="007354BF" w:rsidRDefault="00993A1C" w:rsidP="007354BF">
            <w:pPr>
              <w:tabs>
                <w:tab w:val="decimal" w:pos="728"/>
              </w:tabs>
              <w:ind w:right="-50"/>
              <w:jc w:val="both"/>
              <w:rPr>
                <w:sz w:val="30"/>
                <w:szCs w:val="30"/>
                <w:cs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14:paraId="00FCC308" w14:textId="77777777" w:rsidR="00993A1C" w:rsidRPr="00095FBD" w:rsidRDefault="00993A1C" w:rsidP="006C46F2">
            <w:pPr>
              <w:tabs>
                <w:tab w:val="decimal" w:pos="992"/>
              </w:tabs>
              <w:ind w:right="-50"/>
              <w:jc w:val="both"/>
              <w:rPr>
                <w:sz w:val="30"/>
                <w:szCs w:val="30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  <w:vAlign w:val="bottom"/>
          </w:tcPr>
          <w:p w14:paraId="7BD2C9BE" w14:textId="77777777" w:rsidR="00993A1C" w:rsidRPr="006C46F2" w:rsidRDefault="00993A1C" w:rsidP="006C46F2">
            <w:pPr>
              <w:tabs>
                <w:tab w:val="decimal" w:pos="936"/>
              </w:tabs>
              <w:ind w:right="-50"/>
              <w:jc w:val="both"/>
              <w:rPr>
                <w:sz w:val="30"/>
                <w:szCs w:val="30"/>
                <w:cs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dashed" w:sz="4" w:space="0" w:color="auto"/>
              <w:bottom w:val="nil"/>
            </w:tcBorders>
            <w:vAlign w:val="bottom"/>
          </w:tcPr>
          <w:p w14:paraId="609274EF" w14:textId="77777777" w:rsidR="00993A1C" w:rsidRPr="00314667" w:rsidRDefault="00993A1C" w:rsidP="006C46F2">
            <w:pPr>
              <w:tabs>
                <w:tab w:val="decimal" w:pos="964"/>
              </w:tabs>
              <w:ind w:right="-5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93A1C" w:rsidRPr="004600B8" w14:paraId="0BE103A5" w14:textId="77777777" w:rsidTr="00883E56">
        <w:trPr>
          <w:cantSplit/>
          <w:trHeight w:hRule="exact" w:val="425"/>
        </w:trPr>
        <w:tc>
          <w:tcPr>
            <w:tcW w:w="4297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6F2BBED" w14:textId="77777777" w:rsidR="00993A1C" w:rsidRPr="004600B8" w:rsidRDefault="00993A1C" w:rsidP="00993A1C">
            <w:pPr>
              <w:numPr>
                <w:ilvl w:val="0"/>
                <w:numId w:val="2"/>
              </w:numPr>
              <w:tabs>
                <w:tab w:val="left" w:pos="494"/>
                <w:tab w:val="left" w:pos="900"/>
                <w:tab w:val="left" w:pos="1440"/>
              </w:tabs>
              <w:ind w:left="429" w:hanging="131"/>
              <w:rPr>
                <w:rFonts w:ascii="Angsana New" w:hAnsi="Angsana New"/>
                <w:sz w:val="30"/>
                <w:szCs w:val="30"/>
              </w:rPr>
            </w:pPr>
            <w:r w:rsidRPr="004600B8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4600B8">
              <w:rPr>
                <w:rFonts w:ascii="Angsana New" w:hAnsi="Angsana New" w:hint="cs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351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bottom"/>
          </w:tcPr>
          <w:p w14:paraId="192046A5" w14:textId="7AD0B6DD" w:rsidR="00993A1C" w:rsidRPr="00D97DB9" w:rsidRDefault="004E43A0" w:rsidP="004E43A0">
            <w:pPr>
              <w:tabs>
                <w:tab w:val="decimal" w:pos="992"/>
              </w:tabs>
              <w:ind w:right="-50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209,656</w:t>
            </w:r>
          </w:p>
        </w:tc>
        <w:tc>
          <w:tcPr>
            <w:tcW w:w="1352" w:type="dxa"/>
            <w:tcBorders>
              <w:top w:val="nil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42EFBA" w14:textId="3E8873ED" w:rsidR="00993A1C" w:rsidRPr="00D97DB9" w:rsidRDefault="00A26B21" w:rsidP="006C46F2">
            <w:pPr>
              <w:tabs>
                <w:tab w:val="decimal" w:pos="992"/>
              </w:tabs>
              <w:ind w:right="-50"/>
              <w:jc w:val="both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2</w:t>
            </w:r>
            <w:r w:rsidR="00946D51">
              <w:rPr>
                <w:sz w:val="30"/>
                <w:szCs w:val="30"/>
              </w:rPr>
              <w:t>25</w:t>
            </w:r>
            <w:r w:rsidR="00993A1C" w:rsidRPr="00D97DB9">
              <w:rPr>
                <w:rFonts w:hint="cs"/>
                <w:sz w:val="30"/>
                <w:szCs w:val="30"/>
                <w:cs/>
              </w:rPr>
              <w:t>,</w:t>
            </w:r>
            <w:r w:rsidR="00946D51">
              <w:rPr>
                <w:sz w:val="30"/>
                <w:szCs w:val="30"/>
              </w:rPr>
              <w:t>598</w:t>
            </w:r>
          </w:p>
        </w:tc>
        <w:tc>
          <w:tcPr>
            <w:tcW w:w="1287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  <w:vAlign w:val="bottom"/>
          </w:tcPr>
          <w:p w14:paraId="50F3667F" w14:textId="0C7CF5D4" w:rsidR="00993A1C" w:rsidRPr="00D97DB9" w:rsidRDefault="004E43A0" w:rsidP="004E43A0">
            <w:pPr>
              <w:tabs>
                <w:tab w:val="decimal" w:pos="936"/>
              </w:tabs>
              <w:ind w:right="-50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80,088</w:t>
            </w:r>
          </w:p>
        </w:tc>
        <w:tc>
          <w:tcPr>
            <w:tcW w:w="1316" w:type="dxa"/>
            <w:tcBorders>
              <w:top w:val="nil"/>
              <w:left w:val="dashed" w:sz="4" w:space="0" w:color="auto"/>
              <w:bottom w:val="single" w:sz="4" w:space="0" w:color="auto"/>
            </w:tcBorders>
            <w:vAlign w:val="bottom"/>
          </w:tcPr>
          <w:p w14:paraId="24AFEB42" w14:textId="01147159" w:rsidR="00993A1C" w:rsidRPr="00CA754C" w:rsidRDefault="00946D51" w:rsidP="00005264">
            <w:pPr>
              <w:tabs>
                <w:tab w:val="decimal" w:pos="964"/>
              </w:tabs>
              <w:ind w:right="-50"/>
              <w:jc w:val="both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86</w:t>
            </w:r>
            <w:r w:rsidR="00993A1C">
              <w:rPr>
                <w:sz w:val="30"/>
                <w:szCs w:val="30"/>
              </w:rPr>
              <w:t>,</w:t>
            </w:r>
            <w:r>
              <w:rPr>
                <w:sz w:val="30"/>
                <w:szCs w:val="30"/>
              </w:rPr>
              <w:t>177</w:t>
            </w:r>
          </w:p>
        </w:tc>
      </w:tr>
    </w:tbl>
    <w:p w14:paraId="30A99FCC" w14:textId="1BC8D336" w:rsidR="0068295D" w:rsidRPr="00C0524B" w:rsidRDefault="0068295D" w:rsidP="001A36AC">
      <w:pPr>
        <w:ind w:right="44"/>
        <w:rPr>
          <w:sz w:val="8"/>
          <w:szCs w:val="8"/>
        </w:rPr>
      </w:pPr>
    </w:p>
    <w:tbl>
      <w:tblPr>
        <w:tblW w:w="9604" w:type="dxa"/>
        <w:tblInd w:w="6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80"/>
        <w:gridCol w:w="1358"/>
        <w:gridCol w:w="1358"/>
        <w:gridCol w:w="1293"/>
        <w:gridCol w:w="1315"/>
      </w:tblGrid>
      <w:tr w:rsidR="003E2E6D" w:rsidRPr="00D9686C" w14:paraId="21588041" w14:textId="77777777" w:rsidTr="00005264">
        <w:trPr>
          <w:cantSplit/>
          <w:trHeight w:val="397"/>
        </w:trPr>
        <w:tc>
          <w:tcPr>
            <w:tcW w:w="42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76641EFC" w14:textId="77777777" w:rsidR="003E2E6D" w:rsidRPr="00D9686C" w:rsidRDefault="003E2E6D" w:rsidP="003E2E6D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  <w:cs/>
              </w:rPr>
            </w:pPr>
            <w:r w:rsidRPr="00D9686C">
              <w:rPr>
                <w:sz w:val="30"/>
                <w:szCs w:val="30"/>
                <w:cs/>
              </w:rPr>
              <w:t>รายการในงบกำไรขาดทุน</w:t>
            </w:r>
          </w:p>
          <w:p w14:paraId="7A05AD7E" w14:textId="50089255" w:rsidR="002E1B10" w:rsidRPr="00D9686C" w:rsidRDefault="003E2E6D" w:rsidP="002E1B10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  <w:cs/>
              </w:rPr>
            </w:pPr>
            <w:r w:rsidRPr="00D9686C">
              <w:rPr>
                <w:sz w:val="30"/>
                <w:szCs w:val="30"/>
                <w:cs/>
              </w:rPr>
              <w:t xml:space="preserve">สำหรับงวด </w:t>
            </w:r>
            <w:r w:rsidR="00C60399" w:rsidRPr="00D9686C">
              <w:rPr>
                <w:sz w:val="30"/>
                <w:szCs w:val="30"/>
              </w:rPr>
              <w:t>3</w:t>
            </w:r>
            <w:r w:rsidRPr="00D9686C">
              <w:rPr>
                <w:sz w:val="30"/>
                <w:szCs w:val="30"/>
                <w:cs/>
              </w:rPr>
              <w:t xml:space="preserve"> เดือน</w:t>
            </w:r>
            <w:r w:rsidR="00F00A99" w:rsidRPr="00D9686C">
              <w:rPr>
                <w:sz w:val="30"/>
                <w:szCs w:val="30"/>
                <w:cs/>
              </w:rPr>
              <w:t xml:space="preserve"> </w:t>
            </w:r>
            <w:r w:rsidRPr="00D9686C">
              <w:rPr>
                <w:sz w:val="30"/>
                <w:szCs w:val="30"/>
                <w:cs/>
              </w:rPr>
              <w:t xml:space="preserve">สิ้นสุดวันที่ </w:t>
            </w:r>
            <w:r w:rsidR="002F3CC1" w:rsidRPr="00D9686C">
              <w:rPr>
                <w:sz w:val="30"/>
                <w:szCs w:val="30"/>
              </w:rPr>
              <w:t>3</w:t>
            </w:r>
            <w:r w:rsidR="002E1B10" w:rsidRPr="00D9686C">
              <w:rPr>
                <w:sz w:val="30"/>
                <w:szCs w:val="30"/>
              </w:rPr>
              <w:t>1</w:t>
            </w:r>
            <w:r w:rsidR="00D9397A" w:rsidRPr="00D9686C">
              <w:rPr>
                <w:sz w:val="30"/>
                <w:szCs w:val="30"/>
              </w:rPr>
              <w:t xml:space="preserve"> </w:t>
            </w:r>
            <w:r w:rsidR="002E1B10" w:rsidRPr="00D9686C">
              <w:rPr>
                <w:sz w:val="30"/>
                <w:szCs w:val="30"/>
                <w:cs/>
              </w:rPr>
              <w:t>มีนาคม</w:t>
            </w:r>
          </w:p>
        </w:tc>
        <w:tc>
          <w:tcPr>
            <w:tcW w:w="2716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46DDB608" w14:textId="77777777" w:rsidR="003E2E6D" w:rsidRPr="00D9686C" w:rsidRDefault="003E2E6D" w:rsidP="00087726">
            <w:pPr>
              <w:ind w:left="-108" w:right="-110"/>
              <w:jc w:val="center"/>
              <w:rPr>
                <w:sz w:val="30"/>
                <w:szCs w:val="30"/>
                <w:cs/>
              </w:rPr>
            </w:pPr>
            <w:r w:rsidRPr="00D9686C">
              <w:rPr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08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429D231A" w14:textId="77777777" w:rsidR="003E2E6D" w:rsidRPr="00D9686C" w:rsidRDefault="003E2E6D" w:rsidP="00087726">
            <w:pPr>
              <w:ind w:left="-120" w:right="-40"/>
              <w:jc w:val="center"/>
              <w:rPr>
                <w:sz w:val="30"/>
                <w:szCs w:val="30"/>
                <w:cs/>
              </w:rPr>
            </w:pPr>
            <w:r w:rsidRPr="00D9686C">
              <w:rPr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E2E6D" w:rsidRPr="00D9686C" w14:paraId="5F46B9EA" w14:textId="77777777" w:rsidTr="00510E96">
        <w:trPr>
          <w:cantSplit/>
          <w:trHeight w:val="397"/>
        </w:trPr>
        <w:tc>
          <w:tcPr>
            <w:tcW w:w="42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3CEEFD" w14:textId="77777777" w:rsidR="003E2E6D" w:rsidRPr="00D9686C" w:rsidRDefault="003E2E6D" w:rsidP="00560858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sz w:val="30"/>
                <w:szCs w:val="30"/>
                <w:cs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nil"/>
              <w:bottom w:val="single" w:sz="4" w:space="0" w:color="auto"/>
              <w:right w:val="dashed" w:sz="4" w:space="0" w:color="auto"/>
            </w:tcBorders>
            <w:vAlign w:val="bottom"/>
          </w:tcPr>
          <w:p w14:paraId="4BA954A6" w14:textId="7C2DB1D1" w:rsidR="003E2E6D" w:rsidRPr="00D9686C" w:rsidRDefault="003E2E6D" w:rsidP="003E2E6D">
            <w:pPr>
              <w:ind w:left="-122" w:right="-133"/>
              <w:jc w:val="center"/>
              <w:rPr>
                <w:sz w:val="30"/>
                <w:szCs w:val="30"/>
              </w:rPr>
            </w:pPr>
            <w:r w:rsidRPr="00D9686C">
              <w:rPr>
                <w:sz w:val="30"/>
                <w:szCs w:val="30"/>
              </w:rPr>
              <w:t>256</w:t>
            </w:r>
            <w:r w:rsidR="00BB1E84">
              <w:rPr>
                <w:sz w:val="30"/>
                <w:szCs w:val="30"/>
              </w:rPr>
              <w:t>8</w:t>
            </w:r>
          </w:p>
        </w:tc>
        <w:tc>
          <w:tcPr>
            <w:tcW w:w="1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A213DFF" w14:textId="2B70B8CA" w:rsidR="003E2E6D" w:rsidRPr="00D9686C" w:rsidRDefault="003E2E6D" w:rsidP="003E2E6D">
            <w:pPr>
              <w:ind w:left="-122" w:right="-110"/>
              <w:jc w:val="center"/>
              <w:rPr>
                <w:sz w:val="30"/>
                <w:szCs w:val="30"/>
              </w:rPr>
            </w:pPr>
            <w:r w:rsidRPr="00D9686C">
              <w:rPr>
                <w:sz w:val="30"/>
                <w:szCs w:val="30"/>
              </w:rPr>
              <w:t>256</w:t>
            </w:r>
            <w:r w:rsidR="00BB1E84">
              <w:rPr>
                <w:sz w:val="30"/>
                <w:szCs w:val="30"/>
              </w:rPr>
              <w:t>7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dashed" w:sz="4" w:space="0" w:color="auto"/>
            </w:tcBorders>
            <w:vAlign w:val="bottom"/>
          </w:tcPr>
          <w:p w14:paraId="28542360" w14:textId="280FE30D" w:rsidR="003E2E6D" w:rsidRPr="00D9686C" w:rsidRDefault="003E2E6D" w:rsidP="003E2E6D">
            <w:pPr>
              <w:ind w:left="-122" w:right="-87"/>
              <w:jc w:val="center"/>
              <w:rPr>
                <w:sz w:val="30"/>
                <w:szCs w:val="30"/>
              </w:rPr>
            </w:pPr>
            <w:r w:rsidRPr="00D9686C">
              <w:rPr>
                <w:sz w:val="30"/>
                <w:szCs w:val="30"/>
              </w:rPr>
              <w:t>256</w:t>
            </w:r>
            <w:r w:rsidR="00BB1E84">
              <w:rPr>
                <w:sz w:val="30"/>
                <w:szCs w:val="30"/>
              </w:rPr>
              <w:t>8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EDDD525" w14:textId="72901E9F" w:rsidR="003E2E6D" w:rsidRPr="00D9686C" w:rsidRDefault="003E2E6D" w:rsidP="003E2E6D">
            <w:pPr>
              <w:ind w:left="-122" w:right="-110"/>
              <w:jc w:val="center"/>
              <w:rPr>
                <w:sz w:val="30"/>
                <w:szCs w:val="30"/>
              </w:rPr>
            </w:pPr>
            <w:r w:rsidRPr="00D9686C">
              <w:rPr>
                <w:sz w:val="30"/>
                <w:szCs w:val="30"/>
              </w:rPr>
              <w:t>256</w:t>
            </w:r>
            <w:r w:rsidR="00BB1E84">
              <w:rPr>
                <w:sz w:val="30"/>
                <w:szCs w:val="30"/>
              </w:rPr>
              <w:t>7</w:t>
            </w:r>
          </w:p>
        </w:tc>
      </w:tr>
      <w:tr w:rsidR="003F29BA" w:rsidRPr="00D9686C" w14:paraId="09DF0BCC" w14:textId="77777777" w:rsidTr="00B4116F">
        <w:trPr>
          <w:cantSplit/>
          <w:trHeight w:val="397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7573F2B" w14:textId="2A2684C4" w:rsidR="003F29BA" w:rsidRPr="00D9686C" w:rsidRDefault="00755B4E" w:rsidP="003F29BA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</w:t>
            </w:r>
            <w:r w:rsidR="005F1733">
              <w:rPr>
                <w:sz w:val="30"/>
                <w:szCs w:val="30"/>
              </w:rPr>
              <w:t>1</w:t>
            </w:r>
            <w:r w:rsidR="003F29BA" w:rsidRPr="00D9686C">
              <w:rPr>
                <w:sz w:val="30"/>
                <w:szCs w:val="30"/>
              </w:rPr>
              <w:t xml:space="preserve">. </w:t>
            </w:r>
            <w:r w:rsidR="003F29BA" w:rsidRPr="00D9686C">
              <w:rPr>
                <w:sz w:val="30"/>
                <w:szCs w:val="30"/>
                <w:cs/>
              </w:rPr>
              <w:t>รายได้จากการขายเวลาโฆษณา</w:t>
            </w:r>
          </w:p>
        </w:tc>
        <w:tc>
          <w:tcPr>
            <w:tcW w:w="1358" w:type="dxa"/>
            <w:tcBorders>
              <w:top w:val="single" w:sz="4" w:space="0" w:color="auto"/>
              <w:left w:val="nil"/>
              <w:bottom w:val="nil"/>
              <w:right w:val="dashed" w:sz="4" w:space="0" w:color="auto"/>
            </w:tcBorders>
            <w:vAlign w:val="bottom"/>
          </w:tcPr>
          <w:p w14:paraId="291F2373" w14:textId="77777777" w:rsidR="003F29BA" w:rsidRPr="00D9686C" w:rsidRDefault="003F29BA" w:rsidP="003F29BA">
            <w:pPr>
              <w:ind w:left="-108" w:right="104"/>
              <w:jc w:val="center"/>
              <w:rPr>
                <w:sz w:val="30"/>
                <w:szCs w:val="30"/>
                <w:highlight w:val="yellow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2A9FA98D" w14:textId="77777777" w:rsidR="003F29BA" w:rsidRPr="00D9686C" w:rsidRDefault="003F29BA" w:rsidP="003F29BA">
            <w:pPr>
              <w:ind w:left="-108" w:right="104"/>
              <w:jc w:val="center"/>
              <w:rPr>
                <w:sz w:val="30"/>
                <w:szCs w:val="30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nil"/>
              <w:right w:val="dashed" w:sz="4" w:space="0" w:color="auto"/>
            </w:tcBorders>
            <w:vAlign w:val="bottom"/>
          </w:tcPr>
          <w:p w14:paraId="4A385798" w14:textId="77777777" w:rsidR="003F29BA" w:rsidRPr="00D9686C" w:rsidRDefault="003F29BA" w:rsidP="003F29BA">
            <w:pPr>
              <w:tabs>
                <w:tab w:val="decimal" w:pos="882"/>
                <w:tab w:val="decimal" w:pos="1179"/>
              </w:tabs>
              <w:ind w:right="104"/>
              <w:rPr>
                <w:sz w:val="30"/>
                <w:szCs w:val="30"/>
              </w:rPr>
            </w:pP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6E854618" w14:textId="77777777" w:rsidR="003F29BA" w:rsidRPr="00D9686C" w:rsidRDefault="003F29BA" w:rsidP="003F29BA">
            <w:pPr>
              <w:tabs>
                <w:tab w:val="decimal" w:pos="882"/>
                <w:tab w:val="decimal" w:pos="1179"/>
              </w:tabs>
              <w:ind w:right="104"/>
              <w:rPr>
                <w:sz w:val="30"/>
                <w:szCs w:val="30"/>
                <w:highlight w:val="yellow"/>
              </w:rPr>
            </w:pPr>
          </w:p>
        </w:tc>
      </w:tr>
      <w:tr w:rsidR="00703128" w:rsidRPr="00D9686C" w14:paraId="4536E63A" w14:textId="77777777" w:rsidTr="004A7ACB">
        <w:trPr>
          <w:cantSplit/>
          <w:trHeight w:val="454"/>
        </w:trPr>
        <w:tc>
          <w:tcPr>
            <w:tcW w:w="4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515CFF4" w14:textId="0FF58705" w:rsidR="00703128" w:rsidRDefault="00703128" w:rsidP="00703128">
            <w:pPr>
              <w:numPr>
                <w:ilvl w:val="0"/>
                <w:numId w:val="2"/>
              </w:numPr>
              <w:tabs>
                <w:tab w:val="left" w:pos="494"/>
                <w:tab w:val="left" w:pos="900"/>
                <w:tab w:val="left" w:pos="1440"/>
              </w:tabs>
              <w:ind w:left="429" w:hanging="131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dashed" w:sz="4" w:space="0" w:color="auto"/>
            </w:tcBorders>
            <w:vAlign w:val="bottom"/>
          </w:tcPr>
          <w:p w14:paraId="30D78966" w14:textId="46910B37" w:rsidR="00703128" w:rsidRPr="004A7ACB" w:rsidRDefault="00703128" w:rsidP="00A02F7E">
            <w:pPr>
              <w:tabs>
                <w:tab w:val="decimal" w:pos="992"/>
              </w:tabs>
              <w:ind w:right="-50"/>
              <w:jc w:val="both"/>
              <w:rPr>
                <w:sz w:val="30"/>
                <w:szCs w:val="30"/>
              </w:rPr>
            </w:pPr>
            <w:r w:rsidRPr="004A7ACB">
              <w:rPr>
                <w:sz w:val="30"/>
                <w:szCs w:val="30"/>
              </w:rPr>
              <w:t>340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7BEEC03" w14:textId="5051BE0A" w:rsidR="00703128" w:rsidRPr="004A7ACB" w:rsidRDefault="00703128" w:rsidP="004A7ACB">
            <w:pPr>
              <w:tabs>
                <w:tab w:val="decimal" w:pos="728"/>
              </w:tabs>
              <w:ind w:right="-50"/>
              <w:jc w:val="both"/>
              <w:rPr>
                <w:sz w:val="30"/>
                <w:szCs w:val="30"/>
              </w:rPr>
            </w:pPr>
            <w:r w:rsidRPr="004A7ACB">
              <w:rPr>
                <w:sz w:val="30"/>
                <w:szCs w:val="30"/>
              </w:rPr>
              <w:t>-</w:t>
            </w: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dashed" w:sz="4" w:space="0" w:color="auto"/>
            </w:tcBorders>
            <w:vAlign w:val="bottom"/>
          </w:tcPr>
          <w:p w14:paraId="527126C0" w14:textId="6EA879B3" w:rsidR="00703128" w:rsidRPr="004A7ACB" w:rsidRDefault="00703128" w:rsidP="00703128">
            <w:pPr>
              <w:tabs>
                <w:tab w:val="decimal" w:pos="728"/>
              </w:tabs>
              <w:ind w:right="-50"/>
              <w:jc w:val="both"/>
              <w:rPr>
                <w:sz w:val="30"/>
                <w:szCs w:val="30"/>
              </w:rPr>
            </w:pPr>
            <w:r w:rsidRPr="004A7ACB">
              <w:rPr>
                <w:sz w:val="30"/>
                <w:szCs w:val="30"/>
              </w:rPr>
              <w:t>-</w:t>
            </w: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9E870A9" w14:textId="4FC25E4C" w:rsidR="00703128" w:rsidRPr="004A7ACB" w:rsidRDefault="00703128" w:rsidP="00703128">
            <w:pPr>
              <w:tabs>
                <w:tab w:val="decimal" w:pos="728"/>
              </w:tabs>
              <w:ind w:right="-50"/>
              <w:jc w:val="both"/>
              <w:rPr>
                <w:sz w:val="30"/>
                <w:szCs w:val="30"/>
              </w:rPr>
            </w:pPr>
            <w:r w:rsidRPr="004A7ACB">
              <w:rPr>
                <w:sz w:val="30"/>
                <w:szCs w:val="30"/>
              </w:rPr>
              <w:t>-</w:t>
            </w:r>
          </w:p>
        </w:tc>
      </w:tr>
      <w:tr w:rsidR="00703128" w:rsidRPr="00D9686C" w14:paraId="411B3F55" w14:textId="77777777" w:rsidTr="004A7ACB">
        <w:trPr>
          <w:cantSplit/>
          <w:trHeight w:val="454"/>
        </w:trPr>
        <w:tc>
          <w:tcPr>
            <w:tcW w:w="4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CD43500" w14:textId="77777777" w:rsidR="00703128" w:rsidRPr="00D9686C" w:rsidRDefault="00703128" w:rsidP="00703128">
            <w:pPr>
              <w:numPr>
                <w:ilvl w:val="0"/>
                <w:numId w:val="2"/>
              </w:numPr>
              <w:tabs>
                <w:tab w:val="left" w:pos="494"/>
                <w:tab w:val="left" w:pos="900"/>
                <w:tab w:val="left" w:pos="1440"/>
              </w:tabs>
              <w:ind w:left="429" w:hanging="131"/>
              <w:rPr>
                <w:sz w:val="30"/>
                <w:szCs w:val="30"/>
              </w:rPr>
            </w:pPr>
            <w:r w:rsidRPr="00D9686C">
              <w:rPr>
                <w:sz w:val="30"/>
                <w:szCs w:val="30"/>
                <w:cs/>
              </w:rPr>
              <w:t>บริษัทที่เกี่ยวข้องกัน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dashed" w:sz="4" w:space="0" w:color="auto"/>
            </w:tcBorders>
            <w:vAlign w:val="bottom"/>
          </w:tcPr>
          <w:p w14:paraId="04021B11" w14:textId="31CA3C27" w:rsidR="00703128" w:rsidRPr="004A7ACB" w:rsidRDefault="004A7ACB" w:rsidP="00703128">
            <w:pPr>
              <w:tabs>
                <w:tab w:val="decimal" w:pos="992"/>
              </w:tabs>
              <w:ind w:right="-50"/>
              <w:jc w:val="both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16,500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FD51B63" w14:textId="1C9808D0" w:rsidR="00703128" w:rsidRPr="004A7ACB" w:rsidRDefault="00703128" w:rsidP="00703128">
            <w:pPr>
              <w:tabs>
                <w:tab w:val="decimal" w:pos="992"/>
              </w:tabs>
              <w:ind w:right="-50"/>
              <w:jc w:val="both"/>
              <w:rPr>
                <w:sz w:val="30"/>
                <w:szCs w:val="30"/>
                <w:cs/>
              </w:rPr>
            </w:pPr>
            <w:r w:rsidRPr="004A7ACB">
              <w:rPr>
                <w:sz w:val="30"/>
                <w:szCs w:val="30"/>
              </w:rPr>
              <w:t>18,000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dashed" w:sz="4" w:space="0" w:color="auto"/>
            </w:tcBorders>
            <w:vAlign w:val="bottom"/>
          </w:tcPr>
          <w:p w14:paraId="0D88985C" w14:textId="551F970D" w:rsidR="00703128" w:rsidRPr="004A7ACB" w:rsidRDefault="00703128" w:rsidP="00703128">
            <w:pPr>
              <w:tabs>
                <w:tab w:val="decimal" w:pos="728"/>
              </w:tabs>
              <w:ind w:right="-5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A7AC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C49AA68" w14:textId="77777777" w:rsidR="00703128" w:rsidRPr="004A7ACB" w:rsidRDefault="00703128" w:rsidP="00703128">
            <w:pPr>
              <w:tabs>
                <w:tab w:val="decimal" w:pos="728"/>
              </w:tabs>
              <w:ind w:right="-5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A7ACB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4A7ACB" w:rsidRPr="00D9686C" w14:paraId="1F9CC005" w14:textId="77777777" w:rsidTr="00222C40">
        <w:trPr>
          <w:cantSplit/>
          <w:trHeight w:val="397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2F143" w14:textId="7ED32A56" w:rsidR="004A7ACB" w:rsidRPr="004A7ACB" w:rsidRDefault="004A7ACB" w:rsidP="004B2B7B">
            <w:pPr>
              <w:tabs>
                <w:tab w:val="left" w:pos="494"/>
                <w:tab w:val="left" w:pos="900"/>
                <w:tab w:val="left" w:pos="14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8F34B9">
              <w:rPr>
                <w:rFonts w:ascii="Angsana New" w:hAnsi="Angsana New"/>
                <w:sz w:val="30"/>
                <w:szCs w:val="30"/>
                <w:cs/>
              </w:rPr>
              <w:t xml:space="preserve">               รวม</w:t>
            </w:r>
          </w:p>
        </w:tc>
        <w:tc>
          <w:tcPr>
            <w:tcW w:w="1358" w:type="dxa"/>
            <w:tcBorders>
              <w:top w:val="single" w:sz="4" w:space="0" w:color="auto"/>
              <w:left w:val="nil"/>
              <w:bottom w:val="single" w:sz="4" w:space="0" w:color="auto"/>
              <w:right w:val="dashed" w:sz="4" w:space="0" w:color="auto"/>
            </w:tcBorders>
            <w:vAlign w:val="bottom"/>
          </w:tcPr>
          <w:p w14:paraId="0ECE53A9" w14:textId="091C7697" w:rsidR="004A7ACB" w:rsidRPr="00D9686C" w:rsidRDefault="004A7ACB" w:rsidP="004A7ACB">
            <w:pPr>
              <w:tabs>
                <w:tab w:val="decimal" w:pos="992"/>
              </w:tabs>
              <w:ind w:right="-50"/>
              <w:jc w:val="both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16,840</w:t>
            </w:r>
          </w:p>
        </w:tc>
        <w:tc>
          <w:tcPr>
            <w:tcW w:w="1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C6C3657" w14:textId="4270A91C" w:rsidR="004A7ACB" w:rsidRDefault="004A7ACB" w:rsidP="004A7ACB">
            <w:pPr>
              <w:tabs>
                <w:tab w:val="decimal" w:pos="992"/>
              </w:tabs>
              <w:ind w:right="-50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18,000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dashed" w:sz="4" w:space="0" w:color="auto"/>
            </w:tcBorders>
            <w:vAlign w:val="bottom"/>
          </w:tcPr>
          <w:p w14:paraId="7E6D6711" w14:textId="6EF1A633" w:rsidR="004A7ACB" w:rsidRDefault="004A7ACB" w:rsidP="004A7ACB">
            <w:pPr>
              <w:tabs>
                <w:tab w:val="decimal" w:pos="728"/>
              </w:tabs>
              <w:ind w:right="-50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617F19C" w14:textId="4781E22C" w:rsidR="004A7ACB" w:rsidRPr="004D0012" w:rsidRDefault="004A7ACB" w:rsidP="004A7ACB">
            <w:pPr>
              <w:tabs>
                <w:tab w:val="decimal" w:pos="728"/>
              </w:tabs>
              <w:ind w:right="-5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03128" w:rsidRPr="00D9686C" w14:paraId="0582D6EF" w14:textId="77777777" w:rsidTr="00B4116F">
        <w:trPr>
          <w:cantSplit/>
          <w:trHeight w:val="397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D597AC4" w14:textId="49EB7D70" w:rsidR="00703128" w:rsidRPr="00D9686C" w:rsidRDefault="00703128" w:rsidP="00703128">
            <w:pPr>
              <w:tabs>
                <w:tab w:val="left" w:pos="360"/>
                <w:tab w:val="left" w:pos="900"/>
                <w:tab w:val="left" w:pos="1440"/>
              </w:tabs>
              <w:ind w:right="-212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1</w:t>
            </w:r>
            <w:r w:rsidR="00541757">
              <w:rPr>
                <w:sz w:val="30"/>
                <w:szCs w:val="30"/>
              </w:rPr>
              <w:t>2</w:t>
            </w:r>
            <w:r w:rsidRPr="00D9686C">
              <w:rPr>
                <w:sz w:val="30"/>
                <w:szCs w:val="30"/>
              </w:rPr>
              <w:t xml:space="preserve">. </w:t>
            </w:r>
            <w:r w:rsidRPr="00D9686C">
              <w:rPr>
                <w:sz w:val="30"/>
                <w:szCs w:val="30"/>
                <w:cs/>
              </w:rPr>
              <w:t>รายได้จากการให้ใช้ลิขสิทธิ์และบริการอื่น</w:t>
            </w:r>
          </w:p>
        </w:tc>
        <w:tc>
          <w:tcPr>
            <w:tcW w:w="1358" w:type="dxa"/>
            <w:tcBorders>
              <w:top w:val="single" w:sz="4" w:space="0" w:color="auto"/>
              <w:left w:val="nil"/>
              <w:bottom w:val="nil"/>
              <w:right w:val="dashed" w:sz="4" w:space="0" w:color="auto"/>
            </w:tcBorders>
            <w:vAlign w:val="bottom"/>
          </w:tcPr>
          <w:p w14:paraId="7CC797B4" w14:textId="77777777" w:rsidR="00703128" w:rsidRPr="00942DAF" w:rsidRDefault="00703128" w:rsidP="00703128">
            <w:pPr>
              <w:tabs>
                <w:tab w:val="decimal" w:pos="992"/>
              </w:tabs>
              <w:ind w:right="-50"/>
              <w:jc w:val="both"/>
              <w:rPr>
                <w:sz w:val="30"/>
                <w:szCs w:val="30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1013C0D1" w14:textId="77777777" w:rsidR="00703128" w:rsidRPr="00942DAF" w:rsidRDefault="00703128" w:rsidP="00703128">
            <w:pPr>
              <w:tabs>
                <w:tab w:val="decimal" w:pos="992"/>
              </w:tabs>
              <w:ind w:right="-50"/>
              <w:jc w:val="both"/>
              <w:rPr>
                <w:sz w:val="30"/>
                <w:szCs w:val="30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nil"/>
              <w:right w:val="dashed" w:sz="4" w:space="0" w:color="auto"/>
            </w:tcBorders>
            <w:vAlign w:val="bottom"/>
          </w:tcPr>
          <w:p w14:paraId="60D8BF1B" w14:textId="77777777" w:rsidR="00703128" w:rsidRPr="00942DAF" w:rsidRDefault="00703128" w:rsidP="00703128">
            <w:pPr>
              <w:tabs>
                <w:tab w:val="decimal" w:pos="728"/>
              </w:tabs>
              <w:ind w:right="-5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76285CF3" w14:textId="77777777" w:rsidR="00703128" w:rsidRPr="004D0012" w:rsidRDefault="00703128" w:rsidP="00703128">
            <w:pPr>
              <w:tabs>
                <w:tab w:val="decimal" w:pos="964"/>
              </w:tabs>
              <w:ind w:left="-108" w:right="-5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03128" w:rsidRPr="00D9686C" w14:paraId="20A7AE18" w14:textId="77777777" w:rsidTr="00005264">
        <w:trPr>
          <w:cantSplit/>
          <w:trHeight w:val="454"/>
        </w:trPr>
        <w:tc>
          <w:tcPr>
            <w:tcW w:w="4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77C3DA8" w14:textId="77777777" w:rsidR="00703128" w:rsidRPr="00D9686C" w:rsidRDefault="00703128" w:rsidP="00703128">
            <w:pPr>
              <w:numPr>
                <w:ilvl w:val="0"/>
                <w:numId w:val="2"/>
              </w:numPr>
              <w:tabs>
                <w:tab w:val="left" w:pos="494"/>
                <w:tab w:val="left" w:pos="900"/>
                <w:tab w:val="left" w:pos="1440"/>
              </w:tabs>
              <w:ind w:left="429" w:hanging="131"/>
              <w:rPr>
                <w:sz w:val="30"/>
                <w:szCs w:val="30"/>
              </w:rPr>
            </w:pPr>
            <w:r w:rsidRPr="00D9686C">
              <w:rPr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dashed" w:sz="4" w:space="0" w:color="auto"/>
            </w:tcBorders>
            <w:vAlign w:val="bottom"/>
          </w:tcPr>
          <w:p w14:paraId="44561DAA" w14:textId="3A37C3CA" w:rsidR="00703128" w:rsidRPr="00D9686C" w:rsidRDefault="00483DA9" w:rsidP="00483DA9">
            <w:pPr>
              <w:tabs>
                <w:tab w:val="decimal" w:pos="728"/>
              </w:tabs>
              <w:ind w:right="-50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36BCCF1C" w14:textId="77777777" w:rsidR="00703128" w:rsidRPr="00D9686C" w:rsidRDefault="00703128" w:rsidP="00703128">
            <w:pPr>
              <w:tabs>
                <w:tab w:val="decimal" w:pos="728"/>
              </w:tabs>
              <w:ind w:right="-50"/>
              <w:jc w:val="both"/>
              <w:rPr>
                <w:sz w:val="30"/>
                <w:szCs w:val="30"/>
              </w:rPr>
            </w:pPr>
            <w:r w:rsidRPr="00D9686C">
              <w:rPr>
                <w:sz w:val="30"/>
                <w:szCs w:val="30"/>
              </w:rPr>
              <w:t>-</w:t>
            </w: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dashed" w:sz="4" w:space="0" w:color="auto"/>
            </w:tcBorders>
            <w:vAlign w:val="bottom"/>
          </w:tcPr>
          <w:p w14:paraId="04624289" w14:textId="197F7CB8" w:rsidR="00703128" w:rsidRPr="00942DAF" w:rsidRDefault="003224AA" w:rsidP="003224AA">
            <w:pPr>
              <w:tabs>
                <w:tab w:val="decimal" w:pos="936"/>
              </w:tabs>
              <w:ind w:right="-50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114,</w:t>
            </w:r>
            <w:r w:rsidRPr="003224AA">
              <w:rPr>
                <w:sz w:val="30"/>
                <w:szCs w:val="30"/>
              </w:rPr>
              <w:t>010</w:t>
            </w: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89F41AF" w14:textId="6C3D5D5F" w:rsidR="00703128" w:rsidRPr="004D0012" w:rsidRDefault="00703128" w:rsidP="00703128">
            <w:pPr>
              <w:tabs>
                <w:tab w:val="decimal" w:pos="964"/>
              </w:tabs>
              <w:ind w:right="-50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171</w:t>
            </w:r>
            <w:r w:rsidRPr="004D0012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602</w:t>
            </w:r>
          </w:p>
        </w:tc>
      </w:tr>
      <w:tr w:rsidR="00703128" w:rsidRPr="00D9686C" w14:paraId="7939D272" w14:textId="77777777" w:rsidTr="00005264">
        <w:trPr>
          <w:cantSplit/>
          <w:trHeight w:val="454"/>
        </w:trPr>
        <w:tc>
          <w:tcPr>
            <w:tcW w:w="4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837AE3A" w14:textId="622C2E91" w:rsidR="00703128" w:rsidRPr="00D9686C" w:rsidRDefault="00703128" w:rsidP="00703128">
            <w:pPr>
              <w:numPr>
                <w:ilvl w:val="0"/>
                <w:numId w:val="2"/>
              </w:numPr>
              <w:tabs>
                <w:tab w:val="left" w:pos="494"/>
                <w:tab w:val="left" w:pos="900"/>
                <w:tab w:val="left" w:pos="1440"/>
              </w:tabs>
              <w:ind w:left="429" w:hanging="131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dashed" w:sz="4" w:space="0" w:color="auto"/>
            </w:tcBorders>
            <w:vAlign w:val="bottom"/>
          </w:tcPr>
          <w:p w14:paraId="6B23DCA1" w14:textId="59EA1D32" w:rsidR="00703128" w:rsidRPr="00D9686C" w:rsidRDefault="00483DA9" w:rsidP="00703128">
            <w:pPr>
              <w:tabs>
                <w:tab w:val="decimal" w:pos="992"/>
              </w:tabs>
              <w:ind w:right="-50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3,702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9D40C77" w14:textId="4ED2737D" w:rsidR="00703128" w:rsidRPr="00D9686C" w:rsidRDefault="00703128" w:rsidP="00703128">
            <w:pPr>
              <w:tabs>
                <w:tab w:val="decimal" w:pos="964"/>
              </w:tabs>
              <w:ind w:right="-50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1,608</w:t>
            </w: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dashed" w:sz="4" w:space="0" w:color="auto"/>
            </w:tcBorders>
            <w:vAlign w:val="bottom"/>
          </w:tcPr>
          <w:p w14:paraId="36EF145D" w14:textId="3893F991" w:rsidR="00703128" w:rsidRPr="00942DAF" w:rsidRDefault="003224AA" w:rsidP="003224AA">
            <w:pPr>
              <w:tabs>
                <w:tab w:val="decimal" w:pos="936"/>
              </w:tabs>
              <w:ind w:right="-50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3,702</w:t>
            </w: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CECF32E" w14:textId="7ACB9243" w:rsidR="00703128" w:rsidRPr="004D0012" w:rsidRDefault="00703128" w:rsidP="00703128">
            <w:pPr>
              <w:tabs>
                <w:tab w:val="decimal" w:pos="964"/>
              </w:tabs>
              <w:ind w:right="-50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1,608</w:t>
            </w:r>
          </w:p>
        </w:tc>
      </w:tr>
      <w:tr w:rsidR="00703128" w:rsidRPr="00D9686C" w14:paraId="27DBA3F6" w14:textId="77777777" w:rsidTr="00222C40">
        <w:trPr>
          <w:cantSplit/>
          <w:trHeight w:val="397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3C6B7C" w14:textId="77777777" w:rsidR="00703128" w:rsidRPr="00D9686C" w:rsidRDefault="00703128" w:rsidP="004B2B7B">
            <w:pPr>
              <w:tabs>
                <w:tab w:val="left" w:pos="494"/>
                <w:tab w:val="left" w:pos="900"/>
                <w:tab w:val="left" w:pos="1440"/>
              </w:tabs>
              <w:rPr>
                <w:sz w:val="30"/>
                <w:szCs w:val="30"/>
              </w:rPr>
            </w:pPr>
            <w:r w:rsidRPr="00D9686C">
              <w:rPr>
                <w:sz w:val="30"/>
                <w:szCs w:val="30"/>
                <w:cs/>
              </w:rPr>
              <w:t xml:space="preserve">               รวม</w:t>
            </w:r>
          </w:p>
        </w:tc>
        <w:tc>
          <w:tcPr>
            <w:tcW w:w="1358" w:type="dxa"/>
            <w:tcBorders>
              <w:top w:val="single" w:sz="4" w:space="0" w:color="auto"/>
              <w:left w:val="nil"/>
              <w:bottom w:val="nil"/>
              <w:right w:val="dashed" w:sz="4" w:space="0" w:color="auto"/>
            </w:tcBorders>
            <w:vAlign w:val="bottom"/>
          </w:tcPr>
          <w:p w14:paraId="2BF4535B" w14:textId="3F4C5F4A" w:rsidR="00703128" w:rsidRPr="00D9686C" w:rsidRDefault="00483DA9" w:rsidP="00703128">
            <w:pPr>
              <w:tabs>
                <w:tab w:val="decimal" w:pos="992"/>
              </w:tabs>
              <w:ind w:right="-50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3,702</w:t>
            </w:r>
          </w:p>
        </w:tc>
        <w:tc>
          <w:tcPr>
            <w:tcW w:w="13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572EA5B2" w14:textId="2924407D" w:rsidR="00703128" w:rsidRPr="00D9686C" w:rsidRDefault="00703128" w:rsidP="00703128">
            <w:pPr>
              <w:tabs>
                <w:tab w:val="decimal" w:pos="992"/>
              </w:tabs>
              <w:ind w:right="-50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1,608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nil"/>
              <w:right w:val="dashed" w:sz="4" w:space="0" w:color="auto"/>
            </w:tcBorders>
            <w:vAlign w:val="bottom"/>
          </w:tcPr>
          <w:p w14:paraId="33977D20" w14:textId="744E8826" w:rsidR="00703128" w:rsidRPr="00942DAF" w:rsidRDefault="003224AA" w:rsidP="003224AA">
            <w:pPr>
              <w:tabs>
                <w:tab w:val="decimal" w:pos="936"/>
              </w:tabs>
              <w:ind w:right="-50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117,712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55A7F7D6" w14:textId="5D67F3C1" w:rsidR="00703128" w:rsidRPr="004D0012" w:rsidRDefault="00703128" w:rsidP="00703128">
            <w:pPr>
              <w:tabs>
                <w:tab w:val="decimal" w:pos="964"/>
              </w:tabs>
              <w:ind w:left="-108" w:right="-50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173</w:t>
            </w:r>
            <w:r w:rsidRPr="004D0012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210</w:t>
            </w:r>
          </w:p>
        </w:tc>
      </w:tr>
      <w:tr w:rsidR="00703128" w:rsidRPr="00D9686C" w14:paraId="14F8A32F" w14:textId="77777777" w:rsidTr="00B4116F">
        <w:trPr>
          <w:cantSplit/>
          <w:trHeight w:val="397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B1EC5F" w14:textId="061E8930" w:rsidR="00703128" w:rsidRPr="00D9686C" w:rsidRDefault="00703128" w:rsidP="00703128">
            <w:pPr>
              <w:tabs>
                <w:tab w:val="left" w:pos="900"/>
                <w:tab w:val="left" w:pos="1440"/>
              </w:tabs>
              <w:jc w:val="both"/>
              <w:rPr>
                <w:sz w:val="30"/>
                <w:szCs w:val="30"/>
              </w:rPr>
            </w:pPr>
            <w:r w:rsidRPr="00D9686C">
              <w:rPr>
                <w:sz w:val="30"/>
                <w:szCs w:val="30"/>
              </w:rPr>
              <w:t>1</w:t>
            </w:r>
            <w:r w:rsidR="00541757">
              <w:rPr>
                <w:sz w:val="30"/>
                <w:szCs w:val="30"/>
              </w:rPr>
              <w:t>3</w:t>
            </w:r>
            <w:r w:rsidRPr="00D9686C">
              <w:rPr>
                <w:sz w:val="30"/>
                <w:szCs w:val="30"/>
              </w:rPr>
              <w:t xml:space="preserve">. </w:t>
            </w:r>
            <w:r w:rsidRPr="00D9686C">
              <w:rPr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358" w:type="dxa"/>
            <w:tcBorders>
              <w:top w:val="single" w:sz="4" w:space="0" w:color="auto"/>
              <w:left w:val="nil"/>
              <w:bottom w:val="nil"/>
              <w:right w:val="dashed" w:sz="4" w:space="0" w:color="auto"/>
            </w:tcBorders>
            <w:vAlign w:val="center"/>
          </w:tcPr>
          <w:p w14:paraId="39C5E037" w14:textId="77777777" w:rsidR="00703128" w:rsidRPr="00942DAF" w:rsidRDefault="00703128" w:rsidP="00703128">
            <w:pPr>
              <w:tabs>
                <w:tab w:val="decimal" w:pos="992"/>
              </w:tabs>
              <w:ind w:right="-50"/>
              <w:jc w:val="both"/>
              <w:rPr>
                <w:sz w:val="30"/>
                <w:szCs w:val="30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77376070" w14:textId="77777777" w:rsidR="00703128" w:rsidRPr="00942DAF" w:rsidRDefault="00703128" w:rsidP="00703128">
            <w:pPr>
              <w:tabs>
                <w:tab w:val="decimal" w:pos="992"/>
              </w:tabs>
              <w:ind w:right="-50"/>
              <w:jc w:val="both"/>
              <w:rPr>
                <w:sz w:val="30"/>
                <w:szCs w:val="30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nil"/>
              <w:right w:val="dashed" w:sz="4" w:space="0" w:color="auto"/>
            </w:tcBorders>
            <w:vAlign w:val="bottom"/>
          </w:tcPr>
          <w:p w14:paraId="227BAD50" w14:textId="77777777" w:rsidR="00703128" w:rsidRPr="00942DAF" w:rsidRDefault="00703128" w:rsidP="00703128">
            <w:pPr>
              <w:tabs>
                <w:tab w:val="decimal" w:pos="728"/>
              </w:tabs>
              <w:ind w:right="-5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7DB49D04" w14:textId="77777777" w:rsidR="00703128" w:rsidRPr="004D0012" w:rsidRDefault="00703128" w:rsidP="00703128">
            <w:pPr>
              <w:tabs>
                <w:tab w:val="decimal" w:pos="964"/>
              </w:tabs>
              <w:ind w:left="-108" w:right="-5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03128" w:rsidRPr="00D9686C" w14:paraId="0BE9318D" w14:textId="77777777" w:rsidTr="00005264">
        <w:trPr>
          <w:cantSplit/>
          <w:trHeight w:val="4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98F7F3" w14:textId="77777777" w:rsidR="00703128" w:rsidRPr="00D9686C" w:rsidRDefault="00703128" w:rsidP="00703128">
            <w:pPr>
              <w:numPr>
                <w:ilvl w:val="0"/>
                <w:numId w:val="2"/>
              </w:numPr>
              <w:tabs>
                <w:tab w:val="left" w:pos="494"/>
                <w:tab w:val="left" w:pos="900"/>
                <w:tab w:val="left" w:pos="1440"/>
              </w:tabs>
              <w:ind w:left="429" w:hanging="131"/>
              <w:rPr>
                <w:sz w:val="30"/>
                <w:szCs w:val="30"/>
              </w:rPr>
            </w:pPr>
            <w:r w:rsidRPr="00D9686C">
              <w:rPr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dashed" w:sz="4" w:space="0" w:color="auto"/>
            </w:tcBorders>
            <w:vAlign w:val="bottom"/>
          </w:tcPr>
          <w:p w14:paraId="046CEFC3" w14:textId="29A9EA3F" w:rsidR="00703128" w:rsidRPr="00D9686C" w:rsidRDefault="00BA0068" w:rsidP="00BA0068">
            <w:pPr>
              <w:tabs>
                <w:tab w:val="decimal" w:pos="728"/>
              </w:tabs>
              <w:ind w:right="-50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36AE15" w14:textId="77777777" w:rsidR="00703128" w:rsidRPr="00D9686C" w:rsidRDefault="00703128" w:rsidP="00703128">
            <w:pPr>
              <w:tabs>
                <w:tab w:val="decimal" w:pos="728"/>
              </w:tabs>
              <w:ind w:right="-50"/>
              <w:jc w:val="both"/>
              <w:rPr>
                <w:sz w:val="30"/>
                <w:szCs w:val="30"/>
              </w:rPr>
            </w:pPr>
            <w:r w:rsidRPr="00D9686C">
              <w:rPr>
                <w:sz w:val="30"/>
                <w:szCs w:val="30"/>
              </w:rPr>
              <w:t>-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dashed" w:sz="4" w:space="0" w:color="auto"/>
            </w:tcBorders>
            <w:vAlign w:val="center"/>
          </w:tcPr>
          <w:p w14:paraId="66C135D7" w14:textId="7658044D" w:rsidR="00703128" w:rsidRPr="00942DAF" w:rsidRDefault="00BA0068" w:rsidP="00BA0068">
            <w:pPr>
              <w:tabs>
                <w:tab w:val="decimal" w:pos="936"/>
              </w:tabs>
              <w:ind w:right="-50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252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D3B6D9F" w14:textId="15CE9264" w:rsidR="00703128" w:rsidRPr="004D0012" w:rsidRDefault="00703128" w:rsidP="00703128">
            <w:pPr>
              <w:tabs>
                <w:tab w:val="decimal" w:pos="964"/>
              </w:tabs>
              <w:ind w:left="-108" w:right="-5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D0012">
              <w:rPr>
                <w:rFonts w:ascii="Angsana New" w:hAnsi="Angsana New"/>
                <w:sz w:val="30"/>
                <w:szCs w:val="30"/>
              </w:rPr>
              <w:t>26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703128" w:rsidRPr="00A56A7F" w14:paraId="27589EA6" w14:textId="77777777" w:rsidTr="00B4116F">
        <w:trPr>
          <w:cantSplit/>
          <w:trHeight w:val="397"/>
        </w:trPr>
        <w:tc>
          <w:tcPr>
            <w:tcW w:w="4280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42903D3B" w14:textId="7723935F" w:rsidR="00703128" w:rsidRPr="00D9686C" w:rsidRDefault="00703128" w:rsidP="00703128">
            <w:pPr>
              <w:tabs>
                <w:tab w:val="left" w:pos="900"/>
                <w:tab w:val="left" w:pos="1440"/>
              </w:tabs>
              <w:jc w:val="both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1</w:t>
            </w:r>
            <w:r w:rsidR="00541757">
              <w:rPr>
                <w:sz w:val="30"/>
                <w:szCs w:val="30"/>
              </w:rPr>
              <w:t>4</w:t>
            </w:r>
            <w:r>
              <w:rPr>
                <w:sz w:val="30"/>
                <w:szCs w:val="30"/>
              </w:rPr>
              <w:t xml:space="preserve">. </w:t>
            </w:r>
            <w:r>
              <w:rPr>
                <w:rFonts w:hint="cs"/>
                <w:sz w:val="30"/>
                <w:szCs w:val="30"/>
                <w:cs/>
              </w:rPr>
              <w:t xml:space="preserve">รายได้เงินปันผล (หมายเหตุ </w:t>
            </w:r>
            <w:r>
              <w:rPr>
                <w:sz w:val="30"/>
                <w:szCs w:val="30"/>
              </w:rPr>
              <w:t>1</w:t>
            </w:r>
            <w:r w:rsidR="008A71BB">
              <w:rPr>
                <w:sz w:val="30"/>
                <w:szCs w:val="30"/>
              </w:rPr>
              <w:t>1</w:t>
            </w:r>
            <w:r>
              <w:rPr>
                <w:rFonts w:hint="cs"/>
                <w:sz w:val="30"/>
                <w:szCs w:val="30"/>
                <w:cs/>
              </w:rPr>
              <w:t>)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14:paraId="3289C6F1" w14:textId="626CF16C" w:rsidR="00703128" w:rsidRPr="00942DAF" w:rsidRDefault="00703128" w:rsidP="00703128">
            <w:pPr>
              <w:tabs>
                <w:tab w:val="decimal" w:pos="992"/>
              </w:tabs>
              <w:ind w:right="-50"/>
              <w:jc w:val="both"/>
              <w:rPr>
                <w:sz w:val="30"/>
                <w:szCs w:val="30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6AA1E277" w14:textId="47F0229E" w:rsidR="00703128" w:rsidRPr="00942DAF" w:rsidRDefault="00703128" w:rsidP="00703128">
            <w:pPr>
              <w:tabs>
                <w:tab w:val="decimal" w:pos="992"/>
              </w:tabs>
              <w:ind w:right="-50"/>
              <w:jc w:val="both"/>
              <w:rPr>
                <w:sz w:val="30"/>
                <w:szCs w:val="30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nil"/>
              <w:right w:val="dashed" w:sz="4" w:space="0" w:color="auto"/>
            </w:tcBorders>
            <w:vAlign w:val="bottom"/>
          </w:tcPr>
          <w:p w14:paraId="5F79E40B" w14:textId="4B7E50D7" w:rsidR="00703128" w:rsidRPr="00942DAF" w:rsidRDefault="00703128" w:rsidP="00703128">
            <w:pPr>
              <w:tabs>
                <w:tab w:val="decimal" w:pos="728"/>
              </w:tabs>
              <w:ind w:right="-5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622E5AA7" w14:textId="1CA6F128" w:rsidR="00703128" w:rsidRPr="004D0012" w:rsidRDefault="00703128" w:rsidP="00703128">
            <w:pPr>
              <w:tabs>
                <w:tab w:val="decimal" w:pos="964"/>
              </w:tabs>
              <w:ind w:left="-108" w:right="-5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03128" w:rsidRPr="00A56A7F" w14:paraId="70D96742" w14:textId="77777777" w:rsidTr="00005264">
        <w:trPr>
          <w:cantSplit/>
          <w:trHeight w:val="425"/>
        </w:trPr>
        <w:tc>
          <w:tcPr>
            <w:tcW w:w="4280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D20FA81" w14:textId="25C1F37E" w:rsidR="00703128" w:rsidRPr="00D9686C" w:rsidRDefault="00703128" w:rsidP="00703128">
            <w:pPr>
              <w:numPr>
                <w:ilvl w:val="0"/>
                <w:numId w:val="2"/>
              </w:numPr>
              <w:tabs>
                <w:tab w:val="left" w:pos="494"/>
                <w:tab w:val="left" w:pos="900"/>
                <w:tab w:val="left" w:pos="1440"/>
              </w:tabs>
              <w:ind w:left="429" w:hanging="131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bottom"/>
          </w:tcPr>
          <w:p w14:paraId="4536E355" w14:textId="01B94560" w:rsidR="00703128" w:rsidRPr="0095587D" w:rsidRDefault="001A7CD4" w:rsidP="001A7CD4">
            <w:pPr>
              <w:tabs>
                <w:tab w:val="decimal" w:pos="728"/>
              </w:tabs>
              <w:ind w:right="-50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BC0942" w14:textId="050FC271" w:rsidR="00703128" w:rsidRPr="0095587D" w:rsidRDefault="00703128" w:rsidP="00703128">
            <w:pPr>
              <w:tabs>
                <w:tab w:val="decimal" w:pos="728"/>
              </w:tabs>
              <w:ind w:right="-50"/>
              <w:jc w:val="both"/>
              <w:rPr>
                <w:sz w:val="30"/>
                <w:szCs w:val="30"/>
              </w:rPr>
            </w:pPr>
            <w:r w:rsidRPr="00D9686C">
              <w:rPr>
                <w:sz w:val="30"/>
                <w:szCs w:val="30"/>
              </w:rPr>
              <w:t>-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dashed" w:sz="4" w:space="0" w:color="auto"/>
            </w:tcBorders>
            <w:vAlign w:val="center"/>
          </w:tcPr>
          <w:p w14:paraId="79BC152B" w14:textId="0E0853E0" w:rsidR="00703128" w:rsidRPr="00942DAF" w:rsidRDefault="001A7CD4" w:rsidP="001A7CD4">
            <w:pPr>
              <w:tabs>
                <w:tab w:val="decimal" w:pos="936"/>
              </w:tabs>
              <w:ind w:right="-50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20,000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F851DEA" w14:textId="138E4304" w:rsidR="00703128" w:rsidRPr="004D0012" w:rsidRDefault="00703128" w:rsidP="00703128">
            <w:pPr>
              <w:tabs>
                <w:tab w:val="decimal" w:pos="964"/>
              </w:tabs>
              <w:ind w:left="-108" w:right="-50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5,000</w:t>
            </w:r>
          </w:p>
        </w:tc>
      </w:tr>
      <w:tr w:rsidR="00703128" w:rsidRPr="00D9686C" w14:paraId="25D4A45A" w14:textId="77777777" w:rsidTr="00005264">
        <w:trPr>
          <w:cantSplit/>
          <w:trHeight w:val="397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F38DA0" w14:textId="7B1F8D27" w:rsidR="00703128" w:rsidRPr="00D9686C" w:rsidRDefault="00703128" w:rsidP="00703128">
            <w:pPr>
              <w:tabs>
                <w:tab w:val="left" w:pos="360"/>
                <w:tab w:val="left" w:pos="900"/>
                <w:tab w:val="left" w:pos="1440"/>
              </w:tabs>
              <w:rPr>
                <w:sz w:val="30"/>
                <w:szCs w:val="30"/>
              </w:rPr>
            </w:pPr>
            <w:r w:rsidRPr="00D9686C">
              <w:rPr>
                <w:sz w:val="30"/>
                <w:szCs w:val="30"/>
                <w:cs/>
              </w:rPr>
              <w:t>1</w:t>
            </w:r>
            <w:r w:rsidR="00541757">
              <w:rPr>
                <w:sz w:val="30"/>
                <w:szCs w:val="30"/>
              </w:rPr>
              <w:t>5</w:t>
            </w:r>
            <w:r w:rsidRPr="00D9686C">
              <w:rPr>
                <w:sz w:val="30"/>
                <w:szCs w:val="30"/>
              </w:rPr>
              <w:t xml:space="preserve">. </w:t>
            </w:r>
            <w:r w:rsidRPr="00D9686C">
              <w:rPr>
                <w:sz w:val="30"/>
                <w:szCs w:val="30"/>
                <w:cs/>
              </w:rPr>
              <w:t>ต้นทุนขายและต้นทุนการให้บริการ</w:t>
            </w:r>
          </w:p>
        </w:tc>
        <w:tc>
          <w:tcPr>
            <w:tcW w:w="1358" w:type="dxa"/>
            <w:tcBorders>
              <w:top w:val="single" w:sz="4" w:space="0" w:color="auto"/>
              <w:left w:val="nil"/>
              <w:bottom w:val="nil"/>
              <w:right w:val="dashed" w:sz="4" w:space="0" w:color="auto"/>
            </w:tcBorders>
            <w:vAlign w:val="center"/>
          </w:tcPr>
          <w:p w14:paraId="538CDCA2" w14:textId="77777777" w:rsidR="00703128" w:rsidRPr="00942DAF" w:rsidRDefault="00703128" w:rsidP="00703128">
            <w:pPr>
              <w:tabs>
                <w:tab w:val="decimal" w:pos="992"/>
              </w:tabs>
              <w:ind w:right="-50"/>
              <w:jc w:val="both"/>
              <w:rPr>
                <w:sz w:val="30"/>
                <w:szCs w:val="30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5DF924D1" w14:textId="77777777" w:rsidR="00703128" w:rsidRPr="00D9686C" w:rsidRDefault="00703128" w:rsidP="00703128">
            <w:pPr>
              <w:tabs>
                <w:tab w:val="decimal" w:pos="992"/>
              </w:tabs>
              <w:ind w:right="-50"/>
              <w:jc w:val="both"/>
              <w:rPr>
                <w:sz w:val="30"/>
                <w:szCs w:val="30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nil"/>
              <w:right w:val="dashed" w:sz="4" w:space="0" w:color="auto"/>
            </w:tcBorders>
            <w:vAlign w:val="center"/>
          </w:tcPr>
          <w:p w14:paraId="3A064A55" w14:textId="77777777" w:rsidR="00703128" w:rsidRPr="00942DAF" w:rsidRDefault="00703128" w:rsidP="00703128">
            <w:pPr>
              <w:tabs>
                <w:tab w:val="decimal" w:pos="728"/>
              </w:tabs>
              <w:ind w:right="-5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1E5E61A4" w14:textId="77777777" w:rsidR="00703128" w:rsidRPr="004D0012" w:rsidRDefault="00703128" w:rsidP="00703128">
            <w:pPr>
              <w:tabs>
                <w:tab w:val="decimal" w:pos="964"/>
              </w:tabs>
              <w:ind w:left="-108" w:right="-5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03128" w:rsidRPr="00D9686C" w14:paraId="0414D030" w14:textId="77777777" w:rsidTr="00005264">
        <w:trPr>
          <w:cantSplit/>
          <w:trHeight w:val="397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1C704" w14:textId="77777777" w:rsidR="00703128" w:rsidRPr="00D9686C" w:rsidRDefault="00703128" w:rsidP="00703128">
            <w:pPr>
              <w:numPr>
                <w:ilvl w:val="0"/>
                <w:numId w:val="2"/>
              </w:numPr>
              <w:tabs>
                <w:tab w:val="left" w:pos="494"/>
                <w:tab w:val="left" w:pos="900"/>
                <w:tab w:val="left" w:pos="1440"/>
              </w:tabs>
              <w:ind w:left="429" w:hanging="131"/>
              <w:rPr>
                <w:sz w:val="30"/>
                <w:szCs w:val="30"/>
              </w:rPr>
            </w:pPr>
            <w:r w:rsidRPr="00D9686C">
              <w:rPr>
                <w:sz w:val="30"/>
                <w:szCs w:val="30"/>
                <w:cs/>
              </w:rPr>
              <w:t>บริษัทที่เกี่ยวข้องกัน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dashed" w:sz="4" w:space="0" w:color="auto"/>
            </w:tcBorders>
            <w:vAlign w:val="center"/>
          </w:tcPr>
          <w:p w14:paraId="642CD8BD" w14:textId="3F0016A4" w:rsidR="00703128" w:rsidRPr="00D9686C" w:rsidRDefault="0032465F" w:rsidP="00703128">
            <w:pPr>
              <w:tabs>
                <w:tab w:val="decimal" w:pos="992"/>
              </w:tabs>
              <w:ind w:right="-50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28,</w:t>
            </w:r>
            <w:r w:rsidR="00276F60">
              <w:rPr>
                <w:sz w:val="30"/>
                <w:szCs w:val="30"/>
              </w:rPr>
              <w:t>512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83C745" w14:textId="3F9B4D1D" w:rsidR="00703128" w:rsidRPr="00D9686C" w:rsidRDefault="00703128" w:rsidP="00703128">
            <w:pPr>
              <w:tabs>
                <w:tab w:val="decimal" w:pos="992"/>
              </w:tabs>
              <w:ind w:right="-50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28</w:t>
            </w:r>
            <w:r w:rsidRPr="00D9686C">
              <w:rPr>
                <w:sz w:val="30"/>
                <w:szCs w:val="30"/>
              </w:rPr>
              <w:t>,</w:t>
            </w:r>
            <w:r>
              <w:rPr>
                <w:sz w:val="30"/>
                <w:szCs w:val="30"/>
              </w:rPr>
              <w:t>176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dashed" w:sz="4" w:space="0" w:color="auto"/>
            </w:tcBorders>
            <w:vAlign w:val="center"/>
          </w:tcPr>
          <w:p w14:paraId="0580582B" w14:textId="4449BF30" w:rsidR="00703128" w:rsidRPr="00942DAF" w:rsidRDefault="00341A73" w:rsidP="00341A73">
            <w:pPr>
              <w:tabs>
                <w:tab w:val="decimal" w:pos="936"/>
              </w:tabs>
              <w:ind w:right="-50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498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7C322A5" w14:textId="0624A231" w:rsidR="00703128" w:rsidRPr="004D0012" w:rsidRDefault="00703128" w:rsidP="00703128">
            <w:pPr>
              <w:tabs>
                <w:tab w:val="decimal" w:pos="964"/>
              </w:tabs>
              <w:ind w:left="-108" w:right="-5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D0012">
              <w:rPr>
                <w:rFonts w:ascii="Angsana New" w:hAnsi="Angsana New"/>
                <w:sz w:val="30"/>
                <w:szCs w:val="30"/>
              </w:rPr>
              <w:t>5</w:t>
            </w:r>
            <w:r>
              <w:rPr>
                <w:rFonts w:ascii="Angsana New" w:hAnsi="Angsana New"/>
                <w:sz w:val="30"/>
                <w:szCs w:val="30"/>
              </w:rPr>
              <w:t>25</w:t>
            </w:r>
          </w:p>
        </w:tc>
      </w:tr>
      <w:tr w:rsidR="00703128" w:rsidRPr="00D9686C" w14:paraId="34516CC0" w14:textId="77777777" w:rsidTr="00005264">
        <w:trPr>
          <w:cantSplit/>
          <w:trHeight w:val="397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16B632" w14:textId="647DF6E1" w:rsidR="00703128" w:rsidRPr="00D9686C" w:rsidRDefault="00703128" w:rsidP="00703128">
            <w:pPr>
              <w:tabs>
                <w:tab w:val="left" w:pos="494"/>
                <w:tab w:val="left" w:pos="900"/>
                <w:tab w:val="left" w:pos="1440"/>
              </w:tabs>
              <w:rPr>
                <w:sz w:val="30"/>
                <w:szCs w:val="30"/>
                <w:cs/>
              </w:rPr>
            </w:pPr>
            <w:r w:rsidRPr="00D9686C">
              <w:rPr>
                <w:sz w:val="30"/>
                <w:szCs w:val="30"/>
                <w:cs/>
              </w:rPr>
              <w:t>1</w:t>
            </w:r>
            <w:r w:rsidR="00541757">
              <w:rPr>
                <w:sz w:val="30"/>
                <w:szCs w:val="30"/>
              </w:rPr>
              <w:t>6</w:t>
            </w:r>
            <w:r w:rsidRPr="00D9686C">
              <w:rPr>
                <w:sz w:val="30"/>
                <w:szCs w:val="30"/>
              </w:rPr>
              <w:t xml:space="preserve">. </w:t>
            </w:r>
            <w:r>
              <w:rPr>
                <w:rFonts w:hint="cs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1358" w:type="dxa"/>
            <w:tcBorders>
              <w:top w:val="single" w:sz="4" w:space="0" w:color="auto"/>
              <w:left w:val="nil"/>
              <w:bottom w:val="nil"/>
              <w:right w:val="dashed" w:sz="4" w:space="0" w:color="auto"/>
            </w:tcBorders>
            <w:vAlign w:val="center"/>
          </w:tcPr>
          <w:p w14:paraId="37585D47" w14:textId="77777777" w:rsidR="00703128" w:rsidRDefault="00703128" w:rsidP="00703128">
            <w:pPr>
              <w:tabs>
                <w:tab w:val="decimal" w:pos="992"/>
              </w:tabs>
              <w:ind w:right="-50"/>
              <w:jc w:val="both"/>
              <w:rPr>
                <w:sz w:val="30"/>
                <w:szCs w:val="30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53FF40B6" w14:textId="77777777" w:rsidR="00703128" w:rsidRDefault="00703128" w:rsidP="00703128">
            <w:pPr>
              <w:tabs>
                <w:tab w:val="decimal" w:pos="992"/>
              </w:tabs>
              <w:ind w:right="-50"/>
              <w:jc w:val="both"/>
              <w:rPr>
                <w:sz w:val="30"/>
                <w:szCs w:val="30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nil"/>
              <w:right w:val="dashed" w:sz="4" w:space="0" w:color="auto"/>
            </w:tcBorders>
            <w:vAlign w:val="center"/>
          </w:tcPr>
          <w:p w14:paraId="026270BF" w14:textId="77777777" w:rsidR="00703128" w:rsidRPr="00942DAF" w:rsidRDefault="00703128" w:rsidP="00703128">
            <w:pPr>
              <w:tabs>
                <w:tab w:val="decimal" w:pos="728"/>
              </w:tabs>
              <w:ind w:right="-5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158BEEB6" w14:textId="77777777" w:rsidR="00703128" w:rsidRPr="004D0012" w:rsidRDefault="00703128" w:rsidP="00703128">
            <w:pPr>
              <w:tabs>
                <w:tab w:val="decimal" w:pos="964"/>
              </w:tabs>
              <w:ind w:left="-108" w:right="-5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03128" w:rsidRPr="00D9686C" w14:paraId="19F82480" w14:textId="77777777" w:rsidTr="00005264">
        <w:trPr>
          <w:cantSplit/>
          <w:trHeight w:val="397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5C7CF" w14:textId="37AF7997" w:rsidR="00703128" w:rsidRPr="00D9686C" w:rsidRDefault="00703128" w:rsidP="00703128">
            <w:pPr>
              <w:numPr>
                <w:ilvl w:val="0"/>
                <w:numId w:val="2"/>
              </w:numPr>
              <w:tabs>
                <w:tab w:val="left" w:pos="494"/>
                <w:tab w:val="left" w:pos="900"/>
                <w:tab w:val="left" w:pos="1440"/>
              </w:tabs>
              <w:ind w:left="429" w:hanging="131"/>
              <w:rPr>
                <w:sz w:val="30"/>
                <w:szCs w:val="30"/>
                <w:cs/>
              </w:rPr>
            </w:pPr>
            <w:r w:rsidRPr="00D9686C">
              <w:rPr>
                <w:sz w:val="30"/>
                <w:szCs w:val="30"/>
                <w:cs/>
              </w:rPr>
              <w:t>บริษัทที่เกี่ยวข้องกัน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dashed" w:sz="4" w:space="0" w:color="auto"/>
            </w:tcBorders>
            <w:vAlign w:val="center"/>
          </w:tcPr>
          <w:p w14:paraId="688F23AB" w14:textId="1ECD75E2" w:rsidR="00703128" w:rsidRDefault="000A11DB" w:rsidP="00703128">
            <w:pPr>
              <w:tabs>
                <w:tab w:val="decimal" w:pos="992"/>
              </w:tabs>
              <w:ind w:right="-50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132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583E4C" w14:textId="08A7449B" w:rsidR="00703128" w:rsidRDefault="00703128" w:rsidP="00703128">
            <w:pPr>
              <w:tabs>
                <w:tab w:val="decimal" w:pos="992"/>
              </w:tabs>
              <w:ind w:right="-50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50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dashed" w:sz="4" w:space="0" w:color="auto"/>
            </w:tcBorders>
            <w:vAlign w:val="center"/>
          </w:tcPr>
          <w:p w14:paraId="125AC806" w14:textId="4E03B35D" w:rsidR="00703128" w:rsidRPr="00942DAF" w:rsidRDefault="00F51720" w:rsidP="00703128">
            <w:pPr>
              <w:tabs>
                <w:tab w:val="decimal" w:pos="728"/>
              </w:tabs>
              <w:ind w:right="-50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FB83C90" w14:textId="4E126998" w:rsidR="00703128" w:rsidRPr="004D0012" w:rsidRDefault="00703128" w:rsidP="00703128">
            <w:pPr>
              <w:tabs>
                <w:tab w:val="decimal" w:pos="728"/>
              </w:tabs>
              <w:ind w:right="-5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D0012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03128" w:rsidRPr="00D9686C" w14:paraId="247337C2" w14:textId="77777777" w:rsidTr="00005264">
        <w:trPr>
          <w:cantSplit/>
          <w:trHeight w:val="397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6AAE630" w14:textId="556DE30C" w:rsidR="00703128" w:rsidRPr="00D9686C" w:rsidRDefault="00703128" w:rsidP="00703128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sz w:val="30"/>
                <w:szCs w:val="30"/>
              </w:rPr>
            </w:pPr>
            <w:r w:rsidRPr="00D9686C">
              <w:rPr>
                <w:sz w:val="30"/>
                <w:szCs w:val="30"/>
                <w:cs/>
              </w:rPr>
              <w:t>1</w:t>
            </w:r>
            <w:r w:rsidR="00541757">
              <w:rPr>
                <w:sz w:val="30"/>
                <w:szCs w:val="30"/>
              </w:rPr>
              <w:t>7</w:t>
            </w:r>
            <w:r w:rsidRPr="00D9686C">
              <w:rPr>
                <w:sz w:val="30"/>
                <w:szCs w:val="30"/>
              </w:rPr>
              <w:t xml:space="preserve">. </w:t>
            </w:r>
            <w:r w:rsidRPr="00D9686C">
              <w:rPr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358" w:type="dxa"/>
            <w:tcBorders>
              <w:top w:val="single" w:sz="4" w:space="0" w:color="auto"/>
              <w:left w:val="nil"/>
              <w:bottom w:val="nil"/>
              <w:right w:val="dashed" w:sz="4" w:space="0" w:color="auto"/>
            </w:tcBorders>
            <w:vAlign w:val="bottom"/>
          </w:tcPr>
          <w:p w14:paraId="454D9E5F" w14:textId="77777777" w:rsidR="00703128" w:rsidRPr="00942DAF" w:rsidRDefault="00703128" w:rsidP="00703128">
            <w:pPr>
              <w:tabs>
                <w:tab w:val="decimal" w:pos="992"/>
              </w:tabs>
              <w:ind w:right="-50"/>
              <w:jc w:val="both"/>
              <w:rPr>
                <w:sz w:val="30"/>
                <w:szCs w:val="30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4DC181AC" w14:textId="77777777" w:rsidR="00703128" w:rsidRPr="00D9686C" w:rsidRDefault="00703128" w:rsidP="00703128">
            <w:pPr>
              <w:tabs>
                <w:tab w:val="decimal" w:pos="728"/>
              </w:tabs>
              <w:ind w:right="-50"/>
              <w:jc w:val="both"/>
              <w:rPr>
                <w:sz w:val="30"/>
                <w:szCs w:val="30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nil"/>
              <w:right w:val="dashed" w:sz="4" w:space="0" w:color="auto"/>
            </w:tcBorders>
            <w:vAlign w:val="bottom"/>
          </w:tcPr>
          <w:p w14:paraId="13987130" w14:textId="77777777" w:rsidR="00703128" w:rsidRPr="00942DAF" w:rsidRDefault="00703128" w:rsidP="00703128">
            <w:pPr>
              <w:tabs>
                <w:tab w:val="decimal" w:pos="728"/>
              </w:tabs>
              <w:ind w:right="-5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5A3AFFC6" w14:textId="77777777" w:rsidR="00703128" w:rsidRPr="004D0012" w:rsidRDefault="00703128" w:rsidP="00703128">
            <w:pPr>
              <w:tabs>
                <w:tab w:val="decimal" w:pos="964"/>
              </w:tabs>
              <w:ind w:left="-108" w:right="-5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03128" w:rsidRPr="00D9686C" w14:paraId="352A2840" w14:textId="77777777" w:rsidTr="00005264">
        <w:trPr>
          <w:cantSplit/>
          <w:trHeight w:val="454"/>
        </w:trPr>
        <w:tc>
          <w:tcPr>
            <w:tcW w:w="4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2612971" w14:textId="77777777" w:rsidR="00703128" w:rsidRPr="00D9686C" w:rsidRDefault="00703128" w:rsidP="00703128">
            <w:pPr>
              <w:numPr>
                <w:ilvl w:val="0"/>
                <w:numId w:val="2"/>
              </w:numPr>
              <w:tabs>
                <w:tab w:val="left" w:pos="494"/>
                <w:tab w:val="left" w:pos="900"/>
                <w:tab w:val="left" w:pos="1440"/>
              </w:tabs>
              <w:ind w:left="429" w:hanging="131"/>
              <w:rPr>
                <w:sz w:val="30"/>
                <w:szCs w:val="30"/>
              </w:rPr>
            </w:pPr>
            <w:r w:rsidRPr="00D9686C">
              <w:rPr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dashed" w:sz="4" w:space="0" w:color="auto"/>
            </w:tcBorders>
            <w:vAlign w:val="bottom"/>
          </w:tcPr>
          <w:p w14:paraId="347F8355" w14:textId="48400713" w:rsidR="00703128" w:rsidRPr="00D9686C" w:rsidRDefault="004C22DE" w:rsidP="004C22DE">
            <w:pPr>
              <w:tabs>
                <w:tab w:val="decimal" w:pos="728"/>
              </w:tabs>
              <w:ind w:right="-50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ADE1EF6" w14:textId="77777777" w:rsidR="00703128" w:rsidRPr="00D9686C" w:rsidRDefault="00703128" w:rsidP="00703128">
            <w:pPr>
              <w:tabs>
                <w:tab w:val="decimal" w:pos="728"/>
              </w:tabs>
              <w:ind w:right="-50"/>
              <w:jc w:val="both"/>
              <w:rPr>
                <w:sz w:val="30"/>
                <w:szCs w:val="30"/>
              </w:rPr>
            </w:pPr>
            <w:r w:rsidRPr="00D9686C">
              <w:rPr>
                <w:sz w:val="30"/>
                <w:szCs w:val="30"/>
              </w:rPr>
              <w:t>-</w:t>
            </w: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dashed" w:sz="4" w:space="0" w:color="auto"/>
            </w:tcBorders>
            <w:vAlign w:val="bottom"/>
          </w:tcPr>
          <w:p w14:paraId="565676FE" w14:textId="07C8EE50" w:rsidR="00703128" w:rsidRPr="00942DAF" w:rsidRDefault="00E0623A" w:rsidP="00703128">
            <w:pPr>
              <w:tabs>
                <w:tab w:val="decimal" w:pos="728"/>
              </w:tabs>
              <w:ind w:right="-50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E1FCDE2" w14:textId="34126D7B" w:rsidR="00703128" w:rsidRPr="004D0012" w:rsidRDefault="00703128" w:rsidP="00703128">
            <w:pPr>
              <w:tabs>
                <w:tab w:val="decimal" w:pos="964"/>
              </w:tabs>
              <w:ind w:left="-108" w:right="-50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39</w:t>
            </w:r>
          </w:p>
        </w:tc>
      </w:tr>
      <w:tr w:rsidR="00703128" w:rsidRPr="00D9686C" w14:paraId="220D8295" w14:textId="77777777" w:rsidTr="00005264">
        <w:trPr>
          <w:cantSplit/>
          <w:trHeight w:val="397"/>
        </w:trPr>
        <w:tc>
          <w:tcPr>
            <w:tcW w:w="4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2EC55F" w14:textId="77777777" w:rsidR="00703128" w:rsidRPr="00D9686C" w:rsidRDefault="00703128" w:rsidP="00703128">
            <w:pPr>
              <w:numPr>
                <w:ilvl w:val="0"/>
                <w:numId w:val="2"/>
              </w:numPr>
              <w:tabs>
                <w:tab w:val="left" w:pos="494"/>
                <w:tab w:val="left" w:pos="900"/>
                <w:tab w:val="left" w:pos="1440"/>
              </w:tabs>
              <w:ind w:left="429" w:hanging="131"/>
              <w:rPr>
                <w:sz w:val="30"/>
                <w:szCs w:val="30"/>
              </w:rPr>
            </w:pPr>
            <w:r w:rsidRPr="00D9686C">
              <w:rPr>
                <w:sz w:val="30"/>
                <w:szCs w:val="30"/>
                <w:cs/>
              </w:rPr>
              <w:t>บริษัทที่เกี่ยวข้องกัน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dashed" w:sz="4" w:space="0" w:color="auto"/>
            </w:tcBorders>
            <w:vAlign w:val="bottom"/>
          </w:tcPr>
          <w:p w14:paraId="6456BAAE" w14:textId="30A9F17D" w:rsidR="00703128" w:rsidRPr="00D9686C" w:rsidRDefault="004C22DE" w:rsidP="00703128">
            <w:pPr>
              <w:tabs>
                <w:tab w:val="decimal" w:pos="992"/>
              </w:tabs>
              <w:ind w:right="-50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16,591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E449813" w14:textId="698F43BE" w:rsidR="00703128" w:rsidRPr="00D9686C" w:rsidRDefault="00703128" w:rsidP="00703128">
            <w:pPr>
              <w:tabs>
                <w:tab w:val="decimal" w:pos="992"/>
              </w:tabs>
              <w:ind w:right="-50"/>
              <w:jc w:val="both"/>
              <w:rPr>
                <w:sz w:val="30"/>
                <w:szCs w:val="30"/>
                <w:cs/>
              </w:rPr>
            </w:pPr>
            <w:r w:rsidRPr="00D9686C">
              <w:rPr>
                <w:sz w:val="30"/>
                <w:szCs w:val="30"/>
              </w:rPr>
              <w:t>1</w:t>
            </w:r>
            <w:r>
              <w:rPr>
                <w:sz w:val="30"/>
                <w:szCs w:val="30"/>
              </w:rPr>
              <w:t>6</w:t>
            </w:r>
            <w:r w:rsidRPr="00D9686C">
              <w:rPr>
                <w:sz w:val="30"/>
                <w:szCs w:val="30"/>
              </w:rPr>
              <w:t>,</w:t>
            </w:r>
            <w:r>
              <w:rPr>
                <w:sz w:val="30"/>
                <w:szCs w:val="30"/>
              </w:rPr>
              <w:t>925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dashed" w:sz="4" w:space="0" w:color="auto"/>
            </w:tcBorders>
            <w:vAlign w:val="bottom"/>
          </w:tcPr>
          <w:p w14:paraId="588AFC33" w14:textId="22828B81" w:rsidR="00703128" w:rsidRPr="00942DAF" w:rsidRDefault="00E0623A" w:rsidP="00E0623A">
            <w:pPr>
              <w:tabs>
                <w:tab w:val="decimal" w:pos="964"/>
              </w:tabs>
              <w:ind w:left="-108" w:right="-50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11,753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6FA0E8F" w14:textId="5934EC53" w:rsidR="00703128" w:rsidRPr="004D0012" w:rsidRDefault="00703128" w:rsidP="00703128">
            <w:pPr>
              <w:tabs>
                <w:tab w:val="decimal" w:pos="964"/>
              </w:tabs>
              <w:ind w:left="-108" w:right="-5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D0012">
              <w:rPr>
                <w:rFonts w:ascii="Angsana New" w:hAnsi="Angsana New"/>
                <w:sz w:val="30"/>
                <w:szCs w:val="30"/>
              </w:rPr>
              <w:t>11,8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</w:tr>
      <w:tr w:rsidR="00703128" w:rsidRPr="00D9686C" w14:paraId="0192B499" w14:textId="77777777" w:rsidTr="00222C40">
        <w:trPr>
          <w:cantSplit/>
          <w:trHeight w:val="397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B5583A" w14:textId="77777777" w:rsidR="00703128" w:rsidRPr="00D9686C" w:rsidRDefault="00703128" w:rsidP="004B2B7B">
            <w:pPr>
              <w:tabs>
                <w:tab w:val="left" w:pos="494"/>
                <w:tab w:val="left" w:pos="900"/>
                <w:tab w:val="left" w:pos="1440"/>
              </w:tabs>
              <w:rPr>
                <w:sz w:val="30"/>
                <w:szCs w:val="30"/>
              </w:rPr>
            </w:pPr>
            <w:r w:rsidRPr="00D9686C">
              <w:rPr>
                <w:sz w:val="30"/>
                <w:szCs w:val="30"/>
                <w:cs/>
              </w:rPr>
              <w:t xml:space="preserve">               รวม</w:t>
            </w:r>
          </w:p>
        </w:tc>
        <w:tc>
          <w:tcPr>
            <w:tcW w:w="1358" w:type="dxa"/>
            <w:tcBorders>
              <w:top w:val="single" w:sz="4" w:space="0" w:color="auto"/>
              <w:left w:val="nil"/>
              <w:bottom w:val="nil"/>
              <w:right w:val="dashed" w:sz="4" w:space="0" w:color="auto"/>
            </w:tcBorders>
            <w:vAlign w:val="bottom"/>
          </w:tcPr>
          <w:p w14:paraId="5A067A84" w14:textId="7FD8B2C7" w:rsidR="00703128" w:rsidRPr="00D9686C" w:rsidRDefault="004C22DE" w:rsidP="00703128">
            <w:pPr>
              <w:tabs>
                <w:tab w:val="decimal" w:pos="992"/>
              </w:tabs>
              <w:ind w:right="-50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16,591</w:t>
            </w:r>
          </w:p>
        </w:tc>
        <w:tc>
          <w:tcPr>
            <w:tcW w:w="13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459704CD" w14:textId="20A9C659" w:rsidR="00703128" w:rsidRPr="00D9686C" w:rsidRDefault="00703128" w:rsidP="00703128">
            <w:pPr>
              <w:tabs>
                <w:tab w:val="decimal" w:pos="992"/>
              </w:tabs>
              <w:ind w:right="-50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16,925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nil"/>
              <w:right w:val="dashed" w:sz="4" w:space="0" w:color="auto"/>
            </w:tcBorders>
            <w:vAlign w:val="bottom"/>
          </w:tcPr>
          <w:p w14:paraId="4DA0070F" w14:textId="1B8F6B32" w:rsidR="00703128" w:rsidRPr="00942DAF" w:rsidRDefault="00E0623A" w:rsidP="00E0623A">
            <w:pPr>
              <w:tabs>
                <w:tab w:val="decimal" w:pos="964"/>
              </w:tabs>
              <w:ind w:left="-108" w:right="-50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11,753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0F3BBB72" w14:textId="76B10E71" w:rsidR="00703128" w:rsidRPr="004D0012" w:rsidRDefault="00703128" w:rsidP="00703128">
            <w:pPr>
              <w:tabs>
                <w:tab w:val="decimal" w:pos="964"/>
              </w:tabs>
              <w:ind w:left="-108" w:right="-5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D0012">
              <w:rPr>
                <w:rFonts w:ascii="Angsana New" w:hAnsi="Angsana New"/>
                <w:sz w:val="30"/>
                <w:szCs w:val="30"/>
              </w:rPr>
              <w:t>11,8</w:t>
            </w:r>
            <w:r>
              <w:rPr>
                <w:rFonts w:ascii="Angsana New" w:hAnsi="Angsana New"/>
                <w:sz w:val="30"/>
                <w:szCs w:val="30"/>
              </w:rPr>
              <w:t>99</w:t>
            </w:r>
          </w:p>
        </w:tc>
      </w:tr>
      <w:tr w:rsidR="00703128" w:rsidRPr="00D9686C" w14:paraId="1E13DCD0" w14:textId="77777777" w:rsidTr="00005264">
        <w:trPr>
          <w:cantSplit/>
          <w:trHeight w:val="397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B57408D" w14:textId="2E16D19F" w:rsidR="00703128" w:rsidRPr="00D9686C" w:rsidRDefault="00703128" w:rsidP="00703128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sz w:val="30"/>
                <w:szCs w:val="30"/>
              </w:rPr>
            </w:pPr>
            <w:r w:rsidRPr="00D9686C">
              <w:rPr>
                <w:sz w:val="30"/>
                <w:szCs w:val="30"/>
                <w:cs/>
              </w:rPr>
              <w:t>1</w:t>
            </w:r>
            <w:r w:rsidR="00541757">
              <w:rPr>
                <w:sz w:val="30"/>
                <w:szCs w:val="30"/>
              </w:rPr>
              <w:t>8</w:t>
            </w:r>
            <w:r w:rsidRPr="00D9686C">
              <w:rPr>
                <w:sz w:val="30"/>
                <w:szCs w:val="30"/>
              </w:rPr>
              <w:t xml:space="preserve">. </w:t>
            </w:r>
            <w:r w:rsidRPr="00D9686C">
              <w:rPr>
                <w:sz w:val="30"/>
                <w:szCs w:val="30"/>
                <w:cs/>
              </w:rPr>
              <w:t>รายได้ทางการเงิน</w:t>
            </w:r>
          </w:p>
        </w:tc>
        <w:tc>
          <w:tcPr>
            <w:tcW w:w="1358" w:type="dxa"/>
            <w:tcBorders>
              <w:top w:val="single" w:sz="4" w:space="0" w:color="auto"/>
              <w:left w:val="nil"/>
              <w:bottom w:val="nil"/>
              <w:right w:val="dashed" w:sz="4" w:space="0" w:color="auto"/>
            </w:tcBorders>
          </w:tcPr>
          <w:p w14:paraId="5D546ACA" w14:textId="77777777" w:rsidR="00703128" w:rsidRPr="00942DAF" w:rsidRDefault="00703128" w:rsidP="00703128">
            <w:pPr>
              <w:tabs>
                <w:tab w:val="decimal" w:pos="992"/>
              </w:tabs>
              <w:ind w:right="-50"/>
              <w:jc w:val="both"/>
              <w:rPr>
                <w:sz w:val="30"/>
                <w:szCs w:val="30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0A91B41B" w14:textId="77777777" w:rsidR="00703128" w:rsidRPr="00D9686C" w:rsidRDefault="00703128" w:rsidP="00703128">
            <w:pPr>
              <w:tabs>
                <w:tab w:val="decimal" w:pos="992"/>
              </w:tabs>
              <w:ind w:right="-50"/>
              <w:jc w:val="both"/>
              <w:rPr>
                <w:sz w:val="30"/>
                <w:szCs w:val="30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nil"/>
              <w:right w:val="dashed" w:sz="4" w:space="0" w:color="auto"/>
            </w:tcBorders>
            <w:vAlign w:val="bottom"/>
          </w:tcPr>
          <w:p w14:paraId="12B738CB" w14:textId="77777777" w:rsidR="00703128" w:rsidRPr="00942DAF" w:rsidRDefault="00703128" w:rsidP="00703128">
            <w:pPr>
              <w:tabs>
                <w:tab w:val="decimal" w:pos="728"/>
              </w:tabs>
              <w:ind w:right="-5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1A0A7414" w14:textId="77777777" w:rsidR="00703128" w:rsidRPr="004D0012" w:rsidRDefault="00703128" w:rsidP="00703128">
            <w:pPr>
              <w:tabs>
                <w:tab w:val="decimal" w:pos="964"/>
              </w:tabs>
              <w:ind w:left="-108" w:right="-5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03128" w:rsidRPr="00D9686C" w14:paraId="1963379C" w14:textId="77777777" w:rsidTr="00005264">
        <w:trPr>
          <w:cantSplit/>
          <w:trHeight w:val="397"/>
        </w:trPr>
        <w:tc>
          <w:tcPr>
            <w:tcW w:w="4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0ADE37" w14:textId="77777777" w:rsidR="00703128" w:rsidRPr="00D9686C" w:rsidRDefault="00703128" w:rsidP="00703128">
            <w:pPr>
              <w:numPr>
                <w:ilvl w:val="0"/>
                <w:numId w:val="2"/>
              </w:numPr>
              <w:tabs>
                <w:tab w:val="left" w:pos="494"/>
                <w:tab w:val="left" w:pos="900"/>
                <w:tab w:val="left" w:pos="1440"/>
              </w:tabs>
              <w:ind w:left="429" w:hanging="131"/>
              <w:rPr>
                <w:sz w:val="30"/>
                <w:szCs w:val="30"/>
              </w:rPr>
            </w:pPr>
            <w:r w:rsidRPr="00D9686C">
              <w:rPr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dashed" w:sz="4" w:space="0" w:color="auto"/>
            </w:tcBorders>
          </w:tcPr>
          <w:p w14:paraId="6AFBEF32" w14:textId="382A8AB1" w:rsidR="00703128" w:rsidRPr="00D9686C" w:rsidRDefault="00BE31D7" w:rsidP="00437419">
            <w:pPr>
              <w:tabs>
                <w:tab w:val="decimal" w:pos="728"/>
              </w:tabs>
              <w:ind w:right="-50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E143DE2" w14:textId="77777777" w:rsidR="00703128" w:rsidRPr="00D9686C" w:rsidRDefault="00703128" w:rsidP="00703128">
            <w:pPr>
              <w:tabs>
                <w:tab w:val="decimal" w:pos="728"/>
              </w:tabs>
              <w:ind w:right="-50"/>
              <w:jc w:val="both"/>
              <w:rPr>
                <w:sz w:val="30"/>
                <w:szCs w:val="30"/>
              </w:rPr>
            </w:pPr>
            <w:r w:rsidRPr="00D9686C">
              <w:rPr>
                <w:sz w:val="30"/>
                <w:szCs w:val="30"/>
              </w:rPr>
              <w:t>-</w:t>
            </w: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dashed" w:sz="4" w:space="0" w:color="auto"/>
            </w:tcBorders>
            <w:vAlign w:val="bottom"/>
          </w:tcPr>
          <w:p w14:paraId="4996F685" w14:textId="655B328A" w:rsidR="00703128" w:rsidRPr="00942DAF" w:rsidRDefault="00DD567B" w:rsidP="00DD567B">
            <w:pPr>
              <w:tabs>
                <w:tab w:val="decimal" w:pos="964"/>
              </w:tabs>
              <w:ind w:left="-108" w:right="-50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32,927</w:t>
            </w: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3F7C29FA" w14:textId="2DE32E72" w:rsidR="00703128" w:rsidRPr="004D0012" w:rsidRDefault="00703128" w:rsidP="00703128">
            <w:pPr>
              <w:tabs>
                <w:tab w:val="decimal" w:pos="964"/>
              </w:tabs>
              <w:ind w:left="-108" w:right="-5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D0012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Pr="004D0012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016</w:t>
            </w:r>
          </w:p>
        </w:tc>
      </w:tr>
      <w:tr w:rsidR="00703128" w:rsidRPr="00D9686C" w14:paraId="4F0519C4" w14:textId="77777777" w:rsidTr="00005264">
        <w:trPr>
          <w:cantSplit/>
          <w:trHeight w:val="397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E5922B5" w14:textId="5EB26AC1" w:rsidR="00703128" w:rsidRPr="00D9686C" w:rsidRDefault="00703128" w:rsidP="00703128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sz w:val="30"/>
                <w:szCs w:val="30"/>
                <w:cs/>
              </w:rPr>
            </w:pPr>
            <w:r w:rsidRPr="00D9686C">
              <w:rPr>
                <w:sz w:val="30"/>
                <w:szCs w:val="30"/>
              </w:rPr>
              <w:t>1</w:t>
            </w:r>
            <w:r w:rsidR="00541757">
              <w:rPr>
                <w:sz w:val="30"/>
                <w:szCs w:val="30"/>
              </w:rPr>
              <w:t>9</w:t>
            </w:r>
            <w:r w:rsidRPr="00D9686C">
              <w:rPr>
                <w:sz w:val="30"/>
                <w:szCs w:val="30"/>
              </w:rPr>
              <w:t xml:space="preserve">. </w:t>
            </w:r>
            <w:r w:rsidRPr="00D9686C">
              <w:rPr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358" w:type="dxa"/>
            <w:tcBorders>
              <w:top w:val="single" w:sz="4" w:space="0" w:color="auto"/>
              <w:left w:val="nil"/>
              <w:bottom w:val="nil"/>
              <w:right w:val="dashed" w:sz="4" w:space="0" w:color="auto"/>
            </w:tcBorders>
            <w:vAlign w:val="bottom"/>
          </w:tcPr>
          <w:p w14:paraId="0C9534BA" w14:textId="77777777" w:rsidR="00703128" w:rsidRPr="00942DAF" w:rsidRDefault="00703128" w:rsidP="00703128">
            <w:pPr>
              <w:tabs>
                <w:tab w:val="decimal" w:pos="992"/>
              </w:tabs>
              <w:ind w:right="-50"/>
              <w:jc w:val="both"/>
              <w:rPr>
                <w:sz w:val="30"/>
                <w:szCs w:val="30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5314752C" w14:textId="77777777" w:rsidR="00703128" w:rsidRPr="00D9686C" w:rsidRDefault="00703128" w:rsidP="00703128">
            <w:pPr>
              <w:tabs>
                <w:tab w:val="decimal" w:pos="992"/>
              </w:tabs>
              <w:ind w:right="-50"/>
              <w:jc w:val="both"/>
              <w:rPr>
                <w:sz w:val="30"/>
                <w:szCs w:val="30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nil"/>
              <w:right w:val="dashed" w:sz="4" w:space="0" w:color="auto"/>
            </w:tcBorders>
            <w:vAlign w:val="bottom"/>
          </w:tcPr>
          <w:p w14:paraId="52DFFC43" w14:textId="77777777" w:rsidR="00703128" w:rsidRPr="00942DAF" w:rsidRDefault="00703128" w:rsidP="00703128">
            <w:pPr>
              <w:tabs>
                <w:tab w:val="decimal" w:pos="728"/>
              </w:tabs>
              <w:ind w:right="-5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75DD8A07" w14:textId="77777777" w:rsidR="00703128" w:rsidRPr="004D0012" w:rsidRDefault="00703128" w:rsidP="00703128">
            <w:pPr>
              <w:tabs>
                <w:tab w:val="decimal" w:pos="964"/>
              </w:tabs>
              <w:ind w:left="-108" w:right="-5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03128" w:rsidRPr="00D9686C" w14:paraId="403EE08F" w14:textId="77777777" w:rsidTr="00005264">
        <w:trPr>
          <w:cantSplit/>
          <w:trHeight w:val="397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BA4B59" w14:textId="77777777" w:rsidR="00703128" w:rsidRPr="00D9686C" w:rsidRDefault="00703128" w:rsidP="00703128">
            <w:pPr>
              <w:numPr>
                <w:ilvl w:val="0"/>
                <w:numId w:val="2"/>
              </w:numPr>
              <w:tabs>
                <w:tab w:val="left" w:pos="494"/>
                <w:tab w:val="left" w:pos="900"/>
                <w:tab w:val="left" w:pos="1440"/>
              </w:tabs>
              <w:ind w:left="429" w:hanging="131"/>
              <w:rPr>
                <w:sz w:val="30"/>
                <w:szCs w:val="30"/>
                <w:cs/>
              </w:rPr>
            </w:pPr>
            <w:r w:rsidRPr="00D9686C">
              <w:rPr>
                <w:sz w:val="30"/>
                <w:szCs w:val="30"/>
                <w:cs/>
              </w:rPr>
              <w:t>บริษัทที่เกี่ยวข้องกัน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dashed" w:sz="4" w:space="0" w:color="auto"/>
            </w:tcBorders>
            <w:vAlign w:val="bottom"/>
          </w:tcPr>
          <w:p w14:paraId="32E95253" w14:textId="0ABAD08C" w:rsidR="00703128" w:rsidRPr="00D9686C" w:rsidRDefault="00E35C4D" w:rsidP="00703128">
            <w:pPr>
              <w:tabs>
                <w:tab w:val="decimal" w:pos="992"/>
              </w:tabs>
              <w:ind w:right="-50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2,809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C080E72" w14:textId="52F7DCDB" w:rsidR="00703128" w:rsidRPr="00D9686C" w:rsidRDefault="00703128" w:rsidP="00703128">
            <w:pPr>
              <w:tabs>
                <w:tab w:val="decimal" w:pos="992"/>
              </w:tabs>
              <w:ind w:right="-50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3,600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dashed" w:sz="4" w:space="0" w:color="auto"/>
            </w:tcBorders>
            <w:vAlign w:val="bottom"/>
          </w:tcPr>
          <w:p w14:paraId="1C1F1285" w14:textId="2BE32A43" w:rsidR="00703128" w:rsidRPr="00942DAF" w:rsidRDefault="00F771BE" w:rsidP="00F771BE">
            <w:pPr>
              <w:tabs>
                <w:tab w:val="decimal" w:pos="964"/>
              </w:tabs>
              <w:ind w:left="-108" w:right="-50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1,073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F162964" w14:textId="0D85E717" w:rsidR="00703128" w:rsidRPr="004D0012" w:rsidRDefault="00703128" w:rsidP="00703128">
            <w:pPr>
              <w:tabs>
                <w:tab w:val="decimal" w:pos="964"/>
              </w:tabs>
              <w:ind w:left="-108" w:right="-5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D0012">
              <w:rPr>
                <w:rFonts w:ascii="Angsana New" w:hAnsi="Angsana New"/>
                <w:sz w:val="30"/>
                <w:szCs w:val="30"/>
              </w:rPr>
              <w:t>1,</w:t>
            </w:r>
            <w:r>
              <w:rPr>
                <w:rFonts w:ascii="Angsana New" w:hAnsi="Angsana New"/>
                <w:sz w:val="30"/>
                <w:szCs w:val="30"/>
              </w:rPr>
              <w:t>375</w:t>
            </w:r>
          </w:p>
        </w:tc>
      </w:tr>
    </w:tbl>
    <w:p w14:paraId="2C5EA467" w14:textId="77777777" w:rsidR="004F53FA" w:rsidRPr="00CD157D" w:rsidRDefault="004F53FA" w:rsidP="008636E4">
      <w:pPr>
        <w:numPr>
          <w:ilvl w:val="0"/>
          <w:numId w:val="1"/>
        </w:numPr>
        <w:ind w:left="630" w:right="-871" w:hanging="346"/>
        <w:rPr>
          <w:rFonts w:ascii="Angsana New" w:hAnsi="Angsana New"/>
          <w:b/>
          <w:bCs/>
        </w:rPr>
      </w:pPr>
      <w:r w:rsidRPr="00CD157D">
        <w:rPr>
          <w:rFonts w:ascii="Angsana New" w:hAnsi="Angsana New"/>
          <w:b/>
          <w:bCs/>
          <w:cs/>
        </w:rPr>
        <w:lastRenderedPageBreak/>
        <w:t>การเสนอข้อมูลทางการเงินจำแนกตามส่วนงาน</w:t>
      </w:r>
      <w:r w:rsidRPr="00CD157D">
        <w:rPr>
          <w:rFonts w:ascii="Angsana New" w:hAnsi="Angsana New"/>
          <w:b/>
          <w:bCs/>
        </w:rPr>
        <w:t xml:space="preserve"> </w:t>
      </w:r>
    </w:p>
    <w:p w14:paraId="4E7B620C" w14:textId="039A474F" w:rsidR="0095587D" w:rsidRDefault="00257CB6" w:rsidP="00F51BA2">
      <w:pPr>
        <w:tabs>
          <w:tab w:val="left" w:pos="1440"/>
          <w:tab w:val="decimal" w:pos="5130"/>
          <w:tab w:val="decimal" w:pos="6120"/>
          <w:tab w:val="decimal" w:pos="7380"/>
          <w:tab w:val="decimal" w:pos="8640"/>
          <w:tab w:val="left" w:pos="10233"/>
        </w:tabs>
        <w:ind w:left="672" w:right="31" w:firstLine="540"/>
        <w:jc w:val="thaiDistribute"/>
        <w:rPr>
          <w:rFonts w:ascii="Angsana New" w:hAnsi="Angsana New"/>
        </w:rPr>
      </w:pPr>
      <w:r>
        <w:rPr>
          <w:rFonts w:ascii="Angsana New" w:hAnsi="Angsana New"/>
          <w:spacing w:val="-8"/>
          <w:cs/>
        </w:rPr>
        <w:t>บริษัทและบริษัทย่อยดำเน</w:t>
      </w:r>
      <w:r>
        <w:rPr>
          <w:rFonts w:ascii="Angsana New" w:hAnsi="Angsana New" w:hint="cs"/>
          <w:spacing w:val="-8"/>
          <w:cs/>
        </w:rPr>
        <w:t>ิ</w:t>
      </w:r>
      <w:r w:rsidR="004F53FA" w:rsidRPr="00CD157D">
        <w:rPr>
          <w:rFonts w:ascii="Angsana New" w:hAnsi="Angsana New"/>
          <w:spacing w:val="-8"/>
          <w:cs/>
        </w:rPr>
        <w:t>นกิจการในส่วนงานทางธุรกิจเดียว</w:t>
      </w:r>
      <w:r w:rsidR="004F53FA" w:rsidRPr="00CD157D">
        <w:rPr>
          <w:rFonts w:ascii="Angsana New" w:hAnsi="Angsana New" w:hint="cs"/>
          <w:spacing w:val="-8"/>
          <w:cs/>
        </w:rPr>
        <w:t xml:space="preserve"> </w:t>
      </w:r>
      <w:r w:rsidR="004F53FA" w:rsidRPr="00CD157D">
        <w:rPr>
          <w:rFonts w:ascii="Angsana New" w:hAnsi="Angsana New"/>
          <w:spacing w:val="-8"/>
          <w:cs/>
        </w:rPr>
        <w:t>คือธุรกิจด้านบันเทิงและสันทนาการ และดำเนิน</w:t>
      </w:r>
      <w:r w:rsidR="004F53FA" w:rsidRPr="00CD157D">
        <w:rPr>
          <w:rFonts w:ascii="Angsana New" w:hAnsi="Angsana New"/>
          <w:spacing w:val="-6"/>
          <w:cs/>
        </w:rPr>
        <w:t>ธุรกิจในส่วนงานทางภูมิศาสตร์คือในประเทศไทย</w:t>
      </w:r>
      <w:r w:rsidR="004F53FA" w:rsidRPr="00CD157D">
        <w:rPr>
          <w:rFonts w:ascii="Angsana New" w:hAnsi="Angsana New"/>
          <w:spacing w:val="-6"/>
        </w:rPr>
        <w:t xml:space="preserve"> </w:t>
      </w:r>
      <w:r w:rsidR="004F53FA" w:rsidRPr="00CD157D">
        <w:rPr>
          <w:rFonts w:ascii="Angsana New" w:hAnsi="Angsana New" w:hint="cs"/>
          <w:spacing w:val="-6"/>
          <w:cs/>
        </w:rPr>
        <w:t>ดังนั้นรายได้ กำไร และสินทรัพย์ ทั้งหมดที่แสดงในงบการเงินรวมและงบการเงินเฉพาะกิจการ จึงเกี่ยวข้องกับส่วนงานทางธุรกิจและส่วนงานทางภูมิศาสตร์ตามที่กล่าวไว้</w:t>
      </w:r>
      <w:r w:rsidR="004F53FA" w:rsidRPr="00CD157D">
        <w:rPr>
          <w:rFonts w:ascii="Angsana New" w:hAnsi="Angsana New" w:hint="cs"/>
          <w:cs/>
        </w:rPr>
        <w:t xml:space="preserve"> </w:t>
      </w:r>
    </w:p>
    <w:p w14:paraId="4E09CC75" w14:textId="77777777" w:rsidR="00F51BA2" w:rsidRPr="00F51BA2" w:rsidRDefault="00F51BA2" w:rsidP="00F51BA2">
      <w:pPr>
        <w:tabs>
          <w:tab w:val="left" w:pos="1440"/>
          <w:tab w:val="decimal" w:pos="5130"/>
          <w:tab w:val="decimal" w:pos="6120"/>
          <w:tab w:val="decimal" w:pos="7380"/>
          <w:tab w:val="decimal" w:pos="8640"/>
          <w:tab w:val="left" w:pos="10233"/>
        </w:tabs>
        <w:ind w:left="672" w:right="31" w:firstLine="540"/>
        <w:jc w:val="thaiDistribute"/>
        <w:rPr>
          <w:rFonts w:ascii="Angsana New" w:hAnsi="Angsana New"/>
        </w:rPr>
      </w:pPr>
    </w:p>
    <w:p w14:paraId="6CA0896E" w14:textId="77777777" w:rsidR="008C3A98" w:rsidRPr="00CD157D" w:rsidRDefault="004F53FA" w:rsidP="008636E4">
      <w:pPr>
        <w:numPr>
          <w:ilvl w:val="0"/>
          <w:numId w:val="1"/>
        </w:numPr>
        <w:ind w:left="630" w:right="-871" w:hanging="346"/>
        <w:rPr>
          <w:rFonts w:ascii="Angsana New" w:hAnsi="Angsana New"/>
          <w:b/>
          <w:bCs/>
        </w:rPr>
      </w:pPr>
      <w:r w:rsidRPr="00CD157D">
        <w:rPr>
          <w:rFonts w:ascii="Angsana New" w:hAnsi="Angsana New"/>
          <w:b/>
          <w:bCs/>
          <w:cs/>
        </w:rPr>
        <w:t>ภาระผูกพัน</w:t>
      </w:r>
      <w:r w:rsidR="00702EF3" w:rsidRPr="00CD157D">
        <w:rPr>
          <w:rFonts w:ascii="Angsana New" w:hAnsi="Angsana New" w:hint="cs"/>
          <w:b/>
          <w:bCs/>
          <w:cs/>
        </w:rPr>
        <w:t>และหนี้สินที่อาจเกิดขึ้น</w:t>
      </w:r>
    </w:p>
    <w:p w14:paraId="65C53C4A" w14:textId="7D047788" w:rsidR="004F53FA" w:rsidRPr="00CD157D" w:rsidRDefault="00D91C90" w:rsidP="00426EC0">
      <w:pPr>
        <w:ind w:left="630" w:right="-871"/>
        <w:outlineLvl w:val="0"/>
        <w:rPr>
          <w:rFonts w:ascii="Angsana New" w:hAnsi="Angsana New"/>
          <w:b/>
          <w:bCs/>
          <w:cs/>
        </w:rPr>
      </w:pPr>
      <w:r w:rsidRPr="00CD157D">
        <w:rPr>
          <w:rFonts w:ascii="Angsana New" w:hAnsi="Angsana New"/>
          <w:spacing w:val="-8"/>
        </w:rPr>
        <w:t>2</w:t>
      </w:r>
      <w:r w:rsidR="00041715">
        <w:rPr>
          <w:rFonts w:ascii="Angsana New" w:hAnsi="Angsana New"/>
          <w:spacing w:val="-8"/>
        </w:rPr>
        <w:t>8</w:t>
      </w:r>
      <w:r w:rsidRPr="00CD157D">
        <w:rPr>
          <w:rFonts w:ascii="Angsana New" w:hAnsi="Angsana New" w:hint="cs"/>
          <w:spacing w:val="-8"/>
          <w:cs/>
        </w:rPr>
        <w:t>.</w:t>
      </w:r>
      <w:r w:rsidR="00D9397A">
        <w:rPr>
          <w:rFonts w:ascii="Angsana New" w:hAnsi="Angsana New"/>
          <w:spacing w:val="-8"/>
        </w:rPr>
        <w:t>1</w:t>
      </w:r>
      <w:r w:rsidRPr="00CD157D">
        <w:rPr>
          <w:rFonts w:ascii="Angsana New" w:hAnsi="Angsana New" w:hint="cs"/>
          <w:spacing w:val="-8"/>
          <w:cs/>
        </w:rPr>
        <w:t xml:space="preserve"> ภาระผูกพัน</w:t>
      </w:r>
    </w:p>
    <w:p w14:paraId="5AA6E27C" w14:textId="6B8FF1FA" w:rsidR="004F53FA" w:rsidRPr="00CD157D" w:rsidRDefault="004F53FA" w:rsidP="009F15CE">
      <w:pPr>
        <w:tabs>
          <w:tab w:val="left" w:pos="1440"/>
        </w:tabs>
        <w:ind w:left="900" w:right="-439"/>
        <w:jc w:val="both"/>
        <w:rPr>
          <w:rFonts w:ascii="Angsana New" w:hAnsi="Angsana New"/>
          <w:b/>
          <w:bCs/>
        </w:rPr>
      </w:pPr>
      <w:r w:rsidRPr="00CD157D">
        <w:rPr>
          <w:rFonts w:ascii="Angsana New" w:hAnsi="Angsana New" w:hint="cs"/>
          <w:cs/>
        </w:rPr>
        <w:tab/>
      </w:r>
      <w:r w:rsidRPr="00C13EA7">
        <w:rPr>
          <w:rFonts w:ascii="Angsana New" w:hAnsi="Angsana New" w:hint="cs"/>
          <w:cs/>
        </w:rPr>
        <w:t xml:space="preserve">ณ วันที่ </w:t>
      </w:r>
      <w:r w:rsidR="002F3CC1">
        <w:rPr>
          <w:rFonts w:ascii="Angsana New" w:hAnsi="Angsana New"/>
        </w:rPr>
        <w:t>3</w:t>
      </w:r>
      <w:r w:rsidR="002E1B10">
        <w:rPr>
          <w:rFonts w:ascii="Angsana New" w:hAnsi="Angsana New"/>
        </w:rPr>
        <w:t>1</w:t>
      </w:r>
      <w:r w:rsidR="00A70629" w:rsidRPr="00C13EA7">
        <w:rPr>
          <w:rFonts w:ascii="Angsana New" w:hAnsi="Angsana New"/>
        </w:rPr>
        <w:t xml:space="preserve"> </w:t>
      </w:r>
      <w:r w:rsidR="002E1B10">
        <w:rPr>
          <w:rFonts w:ascii="Angsana New" w:hAnsi="Angsana New" w:hint="cs"/>
          <w:cs/>
        </w:rPr>
        <w:t>มีนาคม</w:t>
      </w:r>
      <w:r w:rsidR="0034208B">
        <w:rPr>
          <w:rFonts w:ascii="Angsana New" w:hAnsi="Angsana New" w:hint="cs"/>
          <w:cs/>
        </w:rPr>
        <w:t xml:space="preserve"> </w:t>
      </w:r>
      <w:r w:rsidR="00180446">
        <w:rPr>
          <w:rFonts w:ascii="Angsana New" w:hAnsi="Angsana New"/>
        </w:rPr>
        <w:t>256</w:t>
      </w:r>
      <w:r w:rsidR="00421185">
        <w:rPr>
          <w:rFonts w:ascii="Angsana New" w:hAnsi="Angsana New"/>
        </w:rPr>
        <w:t>8</w:t>
      </w:r>
      <w:r w:rsidRPr="00E91C85">
        <w:rPr>
          <w:rFonts w:ascii="Angsana New" w:hAnsi="Angsana New" w:hint="cs"/>
          <w:cs/>
        </w:rPr>
        <w:t xml:space="preserve"> </w:t>
      </w:r>
      <w:r w:rsidRPr="00E91C85">
        <w:rPr>
          <w:rFonts w:ascii="Angsana New" w:hAnsi="Angsana New"/>
          <w:cs/>
        </w:rPr>
        <w:t>บริษัทย่อยมีภาระผูกพัน ดังนี</w:t>
      </w:r>
      <w:r w:rsidR="005B06C4">
        <w:rPr>
          <w:rFonts w:ascii="Angsana New" w:hAnsi="Angsana New" w:hint="cs"/>
          <w:cs/>
        </w:rPr>
        <w:t>้</w:t>
      </w:r>
    </w:p>
    <w:p w14:paraId="4F4B95B3" w14:textId="77777777" w:rsidR="004F53FA" w:rsidRPr="00DE242A" w:rsidRDefault="00F4496A" w:rsidP="00D96327">
      <w:pPr>
        <w:pStyle w:val="Caption"/>
        <w:keepNext/>
        <w:tabs>
          <w:tab w:val="left" w:pos="7740"/>
        </w:tabs>
        <w:spacing w:before="0" w:after="0"/>
        <w:ind w:left="360" w:right="44" w:firstLine="547"/>
        <w:jc w:val="right"/>
        <w:rPr>
          <w:rFonts w:ascii="Angsana New" w:hAnsi="Angsana New"/>
          <w:sz w:val="30"/>
          <w:szCs w:val="30"/>
        </w:rPr>
      </w:pPr>
      <w:r w:rsidRPr="00CD157D">
        <w:rPr>
          <w:rFonts w:ascii="Angsana New" w:hAnsi="Angsana New"/>
          <w:b w:val="0"/>
          <w:bCs w:val="0"/>
          <w:sz w:val="32"/>
          <w:szCs w:val="32"/>
        </w:rPr>
        <w:tab/>
        <w:t xml:space="preserve"> </w:t>
      </w:r>
      <w:r w:rsidR="00A11F9D">
        <w:rPr>
          <w:rFonts w:ascii="Angsana New" w:hAnsi="Angsana New" w:hint="cs"/>
          <w:b w:val="0"/>
          <w:bCs w:val="0"/>
          <w:sz w:val="32"/>
          <w:szCs w:val="32"/>
          <w:cs/>
        </w:rPr>
        <w:t xml:space="preserve">        </w:t>
      </w:r>
      <w:r w:rsidR="004F53FA" w:rsidRPr="00DE242A">
        <w:rPr>
          <w:rFonts w:ascii="Angsana New" w:hAnsi="Angsana New"/>
          <w:b w:val="0"/>
          <w:bCs w:val="0"/>
          <w:sz w:val="30"/>
          <w:szCs w:val="30"/>
          <w:cs/>
        </w:rPr>
        <w:t>หน่วย</w:t>
      </w:r>
      <w:r w:rsidR="004F53FA" w:rsidRPr="00DE242A">
        <w:rPr>
          <w:rFonts w:ascii="Angsana New" w:hAnsi="Angsana New"/>
          <w:b w:val="0"/>
          <w:bCs w:val="0"/>
          <w:sz w:val="30"/>
          <w:szCs w:val="30"/>
        </w:rPr>
        <w:t xml:space="preserve"> : </w:t>
      </w:r>
      <w:r w:rsidR="004F53FA" w:rsidRPr="00DE242A">
        <w:rPr>
          <w:rFonts w:ascii="Angsana New" w:hAnsi="Angsana New"/>
          <w:b w:val="0"/>
          <w:bCs w:val="0"/>
          <w:sz w:val="30"/>
          <w:szCs w:val="30"/>
          <w:cs/>
        </w:rPr>
        <w:t>ล้านบาท</w:t>
      </w:r>
    </w:p>
    <w:tbl>
      <w:tblPr>
        <w:tblW w:w="9169" w:type="dxa"/>
        <w:tblInd w:w="10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7281"/>
        <w:gridCol w:w="1888"/>
      </w:tblGrid>
      <w:tr w:rsidR="004F53FA" w:rsidRPr="00CD157D" w14:paraId="10AAD2B6" w14:textId="77777777" w:rsidTr="00154BFF">
        <w:trPr>
          <w:trHeight w:hRule="exact" w:val="397"/>
        </w:trPr>
        <w:tc>
          <w:tcPr>
            <w:tcW w:w="7281" w:type="dxa"/>
            <w:tcBorders>
              <w:bottom w:val="single" w:sz="4" w:space="0" w:color="auto"/>
            </w:tcBorders>
            <w:vAlign w:val="center"/>
          </w:tcPr>
          <w:p w14:paraId="21BAC806" w14:textId="77777777" w:rsidR="004F53FA" w:rsidRPr="00CD157D" w:rsidRDefault="004F53FA" w:rsidP="000A118C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D157D">
              <w:rPr>
                <w:rFonts w:ascii="Angsana New" w:hAnsi="Angsana New"/>
                <w:sz w:val="30"/>
                <w:szCs w:val="30"/>
                <w:cs/>
              </w:rPr>
              <w:t>รายการ</w:t>
            </w:r>
          </w:p>
        </w:tc>
        <w:tc>
          <w:tcPr>
            <w:tcW w:w="1888" w:type="dxa"/>
            <w:tcBorders>
              <w:bottom w:val="single" w:sz="4" w:space="0" w:color="auto"/>
            </w:tcBorders>
            <w:vAlign w:val="center"/>
          </w:tcPr>
          <w:p w14:paraId="15985969" w14:textId="77777777" w:rsidR="004F53FA" w:rsidRPr="00CD157D" w:rsidRDefault="004F53FA" w:rsidP="00EF35A2">
            <w:pPr>
              <w:tabs>
                <w:tab w:val="left" w:pos="900"/>
                <w:tab w:val="left" w:pos="1440"/>
              </w:tabs>
              <w:ind w:right="7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D157D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</w:tr>
      <w:tr w:rsidR="004F53FA" w:rsidRPr="00CD157D" w14:paraId="023730D4" w14:textId="77777777" w:rsidTr="00154BFF">
        <w:trPr>
          <w:trHeight w:hRule="exact" w:val="397"/>
        </w:trPr>
        <w:tc>
          <w:tcPr>
            <w:tcW w:w="7281" w:type="dxa"/>
            <w:tcBorders>
              <w:bottom w:val="nil"/>
            </w:tcBorders>
          </w:tcPr>
          <w:p w14:paraId="04624120" w14:textId="77777777" w:rsidR="004F53FA" w:rsidRPr="00CD157D" w:rsidRDefault="004F53FA" w:rsidP="007504FD">
            <w:pPr>
              <w:tabs>
                <w:tab w:val="left" w:pos="900"/>
                <w:tab w:val="left" w:pos="1440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D157D">
              <w:rPr>
                <w:rFonts w:ascii="Angsana New" w:hAnsi="Angsana New"/>
                <w:sz w:val="30"/>
                <w:szCs w:val="30"/>
                <w:cs/>
              </w:rPr>
              <w:t>หนังสือค้ำประกันของธนาคารพาณิชย์</w:t>
            </w:r>
          </w:p>
        </w:tc>
        <w:tc>
          <w:tcPr>
            <w:tcW w:w="1888" w:type="dxa"/>
            <w:tcBorders>
              <w:bottom w:val="nil"/>
            </w:tcBorders>
          </w:tcPr>
          <w:p w14:paraId="48691428" w14:textId="77777777" w:rsidR="004F53FA" w:rsidRPr="00CD157D" w:rsidRDefault="004F53FA" w:rsidP="00EF35A2">
            <w:pPr>
              <w:tabs>
                <w:tab w:val="decimal" w:pos="920"/>
              </w:tabs>
              <w:ind w:right="7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F2322A" w:rsidRPr="00CD157D" w14:paraId="4A199FD0" w14:textId="77777777" w:rsidTr="00154BFF">
        <w:trPr>
          <w:trHeight w:hRule="exact" w:val="397"/>
        </w:trPr>
        <w:tc>
          <w:tcPr>
            <w:tcW w:w="7281" w:type="dxa"/>
            <w:tcBorders>
              <w:top w:val="nil"/>
              <w:bottom w:val="nil"/>
            </w:tcBorders>
          </w:tcPr>
          <w:p w14:paraId="1A58F6E1" w14:textId="77777777" w:rsidR="00F2322A" w:rsidRPr="00CD157D" w:rsidRDefault="00F2322A" w:rsidP="00F2322A">
            <w:pPr>
              <w:tabs>
                <w:tab w:val="left" w:pos="900"/>
                <w:tab w:val="left" w:pos="1440"/>
              </w:tabs>
              <w:ind w:firstLine="29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D157D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  <w:r w:rsidRPr="00CD157D">
              <w:rPr>
                <w:rFonts w:ascii="Angsana New" w:hAnsi="Angsana New"/>
                <w:sz w:val="30"/>
                <w:szCs w:val="30"/>
                <w:cs/>
              </w:rPr>
              <w:t xml:space="preserve"> ค้ำประกัน</w:t>
            </w:r>
            <w:r w:rsidRPr="00CD157D">
              <w:rPr>
                <w:rFonts w:ascii="Angsana New" w:hAnsi="Angsana New" w:hint="cs"/>
                <w:sz w:val="30"/>
                <w:szCs w:val="30"/>
                <w:cs/>
              </w:rPr>
              <w:t>การปฏิบัติตามสัญญาเช่าใช้บริการโครงข่ายโทรทัศน์ประเภทที่ใช้</w:t>
            </w:r>
          </w:p>
        </w:tc>
        <w:tc>
          <w:tcPr>
            <w:tcW w:w="1888" w:type="dxa"/>
            <w:tcBorders>
              <w:top w:val="nil"/>
              <w:bottom w:val="nil"/>
            </w:tcBorders>
          </w:tcPr>
          <w:p w14:paraId="6203E29E" w14:textId="77777777" w:rsidR="00F2322A" w:rsidRPr="009F355B" w:rsidRDefault="00F2322A" w:rsidP="00230AE8">
            <w:pPr>
              <w:tabs>
                <w:tab w:val="left" w:pos="900"/>
                <w:tab w:val="left" w:pos="1440"/>
              </w:tabs>
              <w:ind w:right="250" w:firstLine="292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F2322A" w:rsidRPr="00CD157D" w14:paraId="514215F0" w14:textId="77777777" w:rsidTr="00154BFF">
        <w:trPr>
          <w:trHeight w:hRule="exact" w:val="397"/>
        </w:trPr>
        <w:tc>
          <w:tcPr>
            <w:tcW w:w="7281" w:type="dxa"/>
            <w:tcBorders>
              <w:top w:val="nil"/>
              <w:bottom w:val="nil"/>
            </w:tcBorders>
          </w:tcPr>
          <w:p w14:paraId="5414D54A" w14:textId="77777777" w:rsidR="00F2322A" w:rsidRPr="00CD157D" w:rsidRDefault="00F2322A" w:rsidP="00F2322A">
            <w:pPr>
              <w:tabs>
                <w:tab w:val="left" w:pos="900"/>
                <w:tab w:val="left" w:pos="1440"/>
              </w:tabs>
              <w:ind w:firstLine="64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D157D">
              <w:rPr>
                <w:rFonts w:ascii="Angsana New" w:hAnsi="Angsana New" w:hint="cs"/>
                <w:sz w:val="30"/>
                <w:szCs w:val="30"/>
                <w:cs/>
              </w:rPr>
              <w:t>คลื่นความถี่ภาคพื้นดินในระบบดิจิตอล</w:t>
            </w:r>
          </w:p>
        </w:tc>
        <w:tc>
          <w:tcPr>
            <w:tcW w:w="1888" w:type="dxa"/>
            <w:tcBorders>
              <w:top w:val="nil"/>
              <w:bottom w:val="nil"/>
            </w:tcBorders>
          </w:tcPr>
          <w:p w14:paraId="3E4752D9" w14:textId="3A52F5D4" w:rsidR="00F2322A" w:rsidRPr="00D415F3" w:rsidRDefault="0056101E" w:rsidP="009D7288">
            <w:pPr>
              <w:ind w:right="5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52.13</w:t>
            </w:r>
          </w:p>
        </w:tc>
      </w:tr>
      <w:tr w:rsidR="004D6822" w:rsidRPr="00CD157D" w14:paraId="756C7C3C" w14:textId="77777777" w:rsidTr="00154BFF">
        <w:trPr>
          <w:trHeight w:hRule="exact" w:val="397"/>
        </w:trPr>
        <w:tc>
          <w:tcPr>
            <w:tcW w:w="7281" w:type="dxa"/>
            <w:tcBorders>
              <w:top w:val="nil"/>
            </w:tcBorders>
          </w:tcPr>
          <w:p w14:paraId="7BCF4A33" w14:textId="77777777" w:rsidR="004D6822" w:rsidRPr="00CD157D" w:rsidRDefault="004D6822" w:rsidP="00CF5A45">
            <w:pPr>
              <w:tabs>
                <w:tab w:val="left" w:pos="900"/>
                <w:tab w:val="left" w:pos="1440"/>
              </w:tabs>
              <w:ind w:firstLine="29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D157D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CD157D">
              <w:rPr>
                <w:rFonts w:ascii="Angsana New" w:hAnsi="Angsana New" w:hint="cs"/>
                <w:sz w:val="30"/>
                <w:szCs w:val="30"/>
                <w:cs/>
              </w:rPr>
              <w:t>อื่น ๆ</w:t>
            </w:r>
          </w:p>
        </w:tc>
        <w:tc>
          <w:tcPr>
            <w:tcW w:w="1888" w:type="dxa"/>
            <w:tcBorders>
              <w:top w:val="nil"/>
            </w:tcBorders>
          </w:tcPr>
          <w:p w14:paraId="5A5E799E" w14:textId="4D8BEED7" w:rsidR="004D6822" w:rsidRPr="00D415F3" w:rsidRDefault="0056101E" w:rsidP="009D7288">
            <w:pPr>
              <w:ind w:right="5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1.21</w:t>
            </w:r>
          </w:p>
        </w:tc>
      </w:tr>
    </w:tbl>
    <w:p w14:paraId="51A603BC" w14:textId="77777777" w:rsidR="000D00C8" w:rsidRPr="00B04BAA" w:rsidRDefault="000D00C8" w:rsidP="000D00C8">
      <w:pPr>
        <w:ind w:right="-871"/>
        <w:rPr>
          <w:rFonts w:ascii="Angsana New" w:hAnsi="Angsana New"/>
          <w:spacing w:val="-8"/>
        </w:rPr>
      </w:pPr>
    </w:p>
    <w:p w14:paraId="00C1E13E" w14:textId="268B6F7E" w:rsidR="004F53FA" w:rsidRPr="00CD157D" w:rsidRDefault="00285B7A" w:rsidP="00426EC0">
      <w:pPr>
        <w:ind w:left="630" w:right="-871"/>
        <w:outlineLvl w:val="0"/>
        <w:rPr>
          <w:rFonts w:ascii="Angsana New" w:hAnsi="Angsana New"/>
          <w:spacing w:val="-8"/>
        </w:rPr>
      </w:pPr>
      <w:r>
        <w:rPr>
          <w:rFonts w:ascii="Angsana New" w:hAnsi="Angsana New" w:hint="cs"/>
          <w:spacing w:val="-8"/>
          <w:cs/>
        </w:rPr>
        <w:t>2</w:t>
      </w:r>
      <w:r w:rsidR="00041715">
        <w:rPr>
          <w:rFonts w:ascii="Angsana New" w:hAnsi="Angsana New"/>
          <w:spacing w:val="-8"/>
        </w:rPr>
        <w:t>8</w:t>
      </w:r>
      <w:r w:rsidR="004F53FA" w:rsidRPr="004E4D74">
        <w:rPr>
          <w:rFonts w:ascii="Angsana New" w:hAnsi="Angsana New" w:hint="cs"/>
          <w:spacing w:val="-8"/>
          <w:cs/>
        </w:rPr>
        <w:t>.</w:t>
      </w:r>
      <w:r w:rsidR="00A145C9">
        <w:rPr>
          <w:rFonts w:ascii="Angsana New" w:hAnsi="Angsana New"/>
          <w:spacing w:val="-8"/>
        </w:rPr>
        <w:t>2</w:t>
      </w:r>
      <w:r w:rsidR="008C3A98" w:rsidRPr="004E4D74">
        <w:rPr>
          <w:rFonts w:ascii="Angsana New" w:hAnsi="Angsana New" w:hint="cs"/>
          <w:spacing w:val="-8"/>
          <w:cs/>
        </w:rPr>
        <w:t xml:space="preserve">  </w:t>
      </w:r>
      <w:r w:rsidR="004F53FA" w:rsidRPr="004E4D74">
        <w:rPr>
          <w:rFonts w:ascii="Angsana New" w:hAnsi="Angsana New" w:hint="cs"/>
          <w:cs/>
        </w:rPr>
        <w:t>ภาระผูกพันตามสัญญา</w:t>
      </w:r>
      <w:r w:rsidR="005C1067">
        <w:rPr>
          <w:rFonts w:ascii="Angsana New" w:hAnsi="Angsana New" w:hint="cs"/>
          <w:cs/>
        </w:rPr>
        <w:t>บริการ</w:t>
      </w:r>
    </w:p>
    <w:p w14:paraId="28EAB3A8" w14:textId="77777777" w:rsidR="004F53FA" w:rsidRPr="00DC7EE6" w:rsidRDefault="004F53FA" w:rsidP="004F53FA">
      <w:pPr>
        <w:tabs>
          <w:tab w:val="left" w:pos="360"/>
        </w:tabs>
        <w:spacing w:line="72" w:lineRule="auto"/>
        <w:ind w:left="360" w:right="-533"/>
        <w:jc w:val="both"/>
        <w:rPr>
          <w:rFonts w:ascii="Angsana New" w:hAnsi="Angsana New"/>
          <w:b/>
          <w:bCs/>
          <w:sz w:val="16"/>
          <w:szCs w:val="16"/>
        </w:rPr>
      </w:pPr>
    </w:p>
    <w:p w14:paraId="4EFB0D59" w14:textId="7AD78E3D" w:rsidR="004F53FA" w:rsidRPr="00CD157D" w:rsidRDefault="004F53FA" w:rsidP="00296DDE">
      <w:pPr>
        <w:ind w:left="1078" w:right="14"/>
        <w:jc w:val="thaiDistribute"/>
        <w:rPr>
          <w:rFonts w:ascii="Angsana New" w:hAnsi="Angsana New"/>
          <w:b/>
          <w:bCs/>
        </w:rPr>
      </w:pPr>
      <w:r w:rsidRPr="00CD157D">
        <w:rPr>
          <w:rFonts w:ascii="Angsana New" w:hAnsi="Angsana New" w:hint="cs"/>
          <w:b/>
          <w:bCs/>
        </w:rPr>
        <w:tab/>
      </w:r>
      <w:r w:rsidRPr="00E91C85">
        <w:rPr>
          <w:rFonts w:ascii="Angsana New" w:hAnsi="Angsana New" w:hint="cs"/>
          <w:cs/>
        </w:rPr>
        <w:t xml:space="preserve">ณ วันที่ </w:t>
      </w:r>
      <w:r w:rsidR="00180446">
        <w:rPr>
          <w:rFonts w:ascii="Angsana New" w:hAnsi="Angsana New" w:cs="Angsana New"/>
        </w:rPr>
        <w:t>3</w:t>
      </w:r>
      <w:r w:rsidR="002E1B10">
        <w:rPr>
          <w:rFonts w:ascii="Angsana New" w:hAnsi="Angsana New"/>
          <w:spacing w:val="-10"/>
        </w:rPr>
        <w:t>1</w:t>
      </w:r>
      <w:r w:rsidR="007E0BB8" w:rsidRPr="00802A93">
        <w:rPr>
          <w:rFonts w:ascii="Angsana New" w:hAnsi="Angsana New"/>
          <w:spacing w:val="-10"/>
        </w:rPr>
        <w:t xml:space="preserve"> </w:t>
      </w:r>
      <w:r w:rsidR="002E1B10">
        <w:rPr>
          <w:rFonts w:ascii="Angsana New" w:hAnsi="Angsana New" w:hint="cs"/>
          <w:cs/>
        </w:rPr>
        <w:t>มีนาคม</w:t>
      </w:r>
      <w:r w:rsidR="007E0BB8">
        <w:rPr>
          <w:rFonts w:ascii="Angsana New" w:hAnsi="Angsana New" w:hint="cs"/>
          <w:cs/>
        </w:rPr>
        <w:t xml:space="preserve"> </w:t>
      </w:r>
      <w:r w:rsidR="00180446">
        <w:rPr>
          <w:rFonts w:ascii="Angsana New" w:hAnsi="Angsana New"/>
        </w:rPr>
        <w:t>256</w:t>
      </w:r>
      <w:r w:rsidR="001C3064">
        <w:rPr>
          <w:rFonts w:ascii="Angsana New" w:hAnsi="Angsana New"/>
        </w:rPr>
        <w:t>8</w:t>
      </w:r>
      <w:r w:rsidR="007E0BB8" w:rsidRPr="00E91C85">
        <w:rPr>
          <w:rFonts w:ascii="Angsana New" w:hAnsi="Angsana New" w:hint="cs"/>
          <w:cs/>
        </w:rPr>
        <w:t xml:space="preserve"> </w:t>
      </w:r>
      <w:r w:rsidRPr="00E91C85">
        <w:rPr>
          <w:rFonts w:ascii="Angsana New" w:hAnsi="Angsana New" w:hint="cs"/>
          <w:cs/>
        </w:rPr>
        <w:t>บริษัท</w:t>
      </w:r>
      <w:r w:rsidRPr="00CD157D">
        <w:rPr>
          <w:rFonts w:ascii="Angsana New" w:hAnsi="Angsana New" w:hint="cs"/>
          <w:cs/>
        </w:rPr>
        <w:t>และบริษัทย่อยมีภาระผูกพันตามสัญญา</w:t>
      </w:r>
      <w:r w:rsidR="005C1067">
        <w:rPr>
          <w:rFonts w:ascii="Angsana New" w:hAnsi="Angsana New" w:hint="cs"/>
          <w:cs/>
        </w:rPr>
        <w:t>บริการ</w:t>
      </w:r>
      <w:r w:rsidRPr="00CD157D">
        <w:rPr>
          <w:rFonts w:ascii="Angsana New" w:hAnsi="Angsana New" w:hint="cs"/>
          <w:cs/>
        </w:rPr>
        <w:t xml:space="preserve"> โดยมีรายละเอียด ดังนี้</w:t>
      </w:r>
    </w:p>
    <w:p w14:paraId="103BE218" w14:textId="3351E312" w:rsidR="00EF35A2" w:rsidRPr="00982B5D" w:rsidRDefault="004F53FA" w:rsidP="00FC1C06">
      <w:pPr>
        <w:tabs>
          <w:tab w:val="left" w:pos="1440"/>
          <w:tab w:val="left" w:pos="1582"/>
        </w:tabs>
        <w:ind w:left="1078" w:right="30"/>
        <w:jc w:val="thaiDistribute"/>
        <w:outlineLvl w:val="0"/>
        <w:rPr>
          <w:rFonts w:ascii="Angsana New" w:hAnsi="Angsana New"/>
          <w:spacing w:val="-2"/>
          <w:cs/>
        </w:rPr>
      </w:pPr>
      <w:r w:rsidRPr="00CD157D">
        <w:rPr>
          <w:rFonts w:ascii="Angsana New" w:hAnsi="Angsana New" w:hint="cs"/>
          <w:b/>
          <w:bCs/>
        </w:rPr>
        <w:tab/>
      </w:r>
      <w:r w:rsidRPr="00982B5D">
        <w:rPr>
          <w:rFonts w:ascii="Angsana New" w:hAnsi="Angsana New"/>
          <w:spacing w:val="-4"/>
        </w:rPr>
        <w:t>-</w:t>
      </w:r>
      <w:r w:rsidRPr="00982B5D">
        <w:rPr>
          <w:rFonts w:ascii="Angsana New" w:hAnsi="Angsana New"/>
          <w:spacing w:val="-4"/>
        </w:rPr>
        <w:tab/>
      </w:r>
      <w:r w:rsidRPr="00982B5D">
        <w:rPr>
          <w:rFonts w:ascii="Angsana New" w:hAnsi="Angsana New" w:hint="cs"/>
          <w:spacing w:val="-4"/>
          <w:cs/>
        </w:rPr>
        <w:t>บริษัทและบริษัทย่อยได้ทำสัญญา</w:t>
      </w:r>
      <w:r w:rsidR="005C1067" w:rsidRPr="00982B5D">
        <w:rPr>
          <w:rFonts w:ascii="Angsana New" w:hAnsi="Angsana New" w:hint="cs"/>
          <w:spacing w:val="-4"/>
          <w:cs/>
        </w:rPr>
        <w:t>บริการ</w:t>
      </w:r>
      <w:r w:rsidRPr="00982B5D">
        <w:rPr>
          <w:rFonts w:ascii="Angsana New" w:hAnsi="Angsana New" w:hint="cs"/>
          <w:spacing w:val="-4"/>
          <w:cs/>
        </w:rPr>
        <w:t>พื้นที่สำนักงานอาคารมาลีนนท์</w:t>
      </w:r>
      <w:r w:rsidR="00D91C90" w:rsidRPr="00982B5D">
        <w:rPr>
          <w:rFonts w:ascii="Angsana New" w:hAnsi="Angsana New" w:hint="cs"/>
          <w:spacing w:val="-4"/>
          <w:cs/>
        </w:rPr>
        <w:t xml:space="preserve"> </w:t>
      </w:r>
      <w:r w:rsidRPr="00982B5D">
        <w:rPr>
          <w:rFonts w:ascii="Angsana New" w:hAnsi="Angsana New" w:hint="cs"/>
          <w:spacing w:val="-4"/>
          <w:cs/>
        </w:rPr>
        <w:t xml:space="preserve">ทาวเวอร์ ชั้น </w:t>
      </w:r>
      <w:r w:rsidRPr="00982B5D">
        <w:rPr>
          <w:rFonts w:ascii="Angsana New" w:hAnsi="Angsana New" w:hint="cs"/>
          <w:spacing w:val="-4"/>
        </w:rPr>
        <w:t>2</w:t>
      </w:r>
      <w:r w:rsidRPr="00982B5D">
        <w:rPr>
          <w:rFonts w:ascii="Angsana New" w:hAnsi="Angsana New"/>
          <w:spacing w:val="-4"/>
        </w:rPr>
        <w:t>-</w:t>
      </w:r>
      <w:r w:rsidR="004750E0">
        <w:rPr>
          <w:rFonts w:ascii="Angsana New" w:hAnsi="Angsana New"/>
          <w:spacing w:val="-4"/>
        </w:rPr>
        <w:t>4</w:t>
      </w:r>
      <w:r w:rsidRPr="00982B5D">
        <w:rPr>
          <w:rFonts w:ascii="Angsana New" w:hAnsi="Angsana New" w:hint="cs"/>
          <w:spacing w:val="-4"/>
        </w:rPr>
        <w:t>,</w:t>
      </w:r>
      <w:r w:rsidR="00D91C90" w:rsidRPr="00982B5D">
        <w:rPr>
          <w:rFonts w:ascii="Angsana New" w:hAnsi="Angsana New"/>
          <w:spacing w:val="-4"/>
        </w:rPr>
        <w:t xml:space="preserve"> </w:t>
      </w:r>
      <w:r w:rsidR="00234DFE">
        <w:rPr>
          <w:rFonts w:ascii="Angsana New" w:hAnsi="Angsana New"/>
          <w:spacing w:val="-4"/>
        </w:rPr>
        <w:t xml:space="preserve">7, </w:t>
      </w:r>
      <w:r w:rsidR="004750E0">
        <w:rPr>
          <w:rFonts w:ascii="Angsana New" w:hAnsi="Angsana New"/>
          <w:spacing w:val="-4"/>
        </w:rPr>
        <w:t>9-</w:t>
      </w:r>
      <w:r w:rsidR="00143CE0" w:rsidRPr="00982B5D">
        <w:rPr>
          <w:rFonts w:ascii="Angsana New" w:hAnsi="Angsana New"/>
          <w:spacing w:val="-4"/>
        </w:rPr>
        <w:t>10</w:t>
      </w:r>
      <w:r w:rsidR="00234DFE">
        <w:rPr>
          <w:rFonts w:ascii="Angsana New" w:hAnsi="Angsana New"/>
          <w:spacing w:val="-4"/>
        </w:rPr>
        <w:t>,</w:t>
      </w:r>
      <w:r w:rsidR="0056555C" w:rsidRPr="00982B5D">
        <w:rPr>
          <w:rFonts w:ascii="Angsana New" w:hAnsi="Angsana New"/>
          <w:spacing w:val="-4"/>
        </w:rPr>
        <w:t xml:space="preserve"> </w:t>
      </w:r>
      <w:r w:rsidR="00234DFE">
        <w:rPr>
          <w:rFonts w:ascii="Angsana New" w:hAnsi="Angsana New"/>
          <w:spacing w:val="-4"/>
        </w:rPr>
        <w:t>29B</w:t>
      </w:r>
      <w:r w:rsidR="00F9045B">
        <w:rPr>
          <w:rFonts w:ascii="Angsana New" w:hAnsi="Angsana New"/>
          <w:spacing w:val="-4"/>
        </w:rPr>
        <w:t xml:space="preserve"> </w:t>
      </w:r>
      <w:r w:rsidR="003B21B1" w:rsidRPr="00982B5D">
        <w:rPr>
          <w:rFonts w:ascii="Angsana New" w:hAnsi="Angsana New" w:hint="cs"/>
          <w:spacing w:val="-4"/>
          <w:cs/>
        </w:rPr>
        <w:t>และ</w:t>
      </w:r>
      <w:r w:rsidR="005A317A" w:rsidRPr="00982B5D">
        <w:rPr>
          <w:rFonts w:ascii="Angsana New" w:hAnsi="Angsana New"/>
          <w:spacing w:val="-4"/>
          <w:sz w:val="24"/>
          <w:szCs w:val="24"/>
        </w:rPr>
        <w:t xml:space="preserve"> </w:t>
      </w:r>
      <w:r w:rsidR="001E36D5" w:rsidRPr="00982B5D">
        <w:rPr>
          <w:rFonts w:ascii="Angsana New" w:hAnsi="Angsana New" w:hint="cs"/>
          <w:spacing w:val="-4"/>
        </w:rPr>
        <w:t>30-34</w:t>
      </w:r>
      <w:r w:rsidR="001E36D5" w:rsidRPr="00982B5D">
        <w:rPr>
          <w:rFonts w:ascii="Angsana New" w:hAnsi="Angsana New"/>
          <w:spacing w:val="-4"/>
        </w:rPr>
        <w:t xml:space="preserve"> </w:t>
      </w:r>
      <w:r w:rsidRPr="00982B5D">
        <w:rPr>
          <w:rFonts w:ascii="Angsana New" w:hAnsi="Angsana New" w:hint="cs"/>
          <w:spacing w:val="-10"/>
          <w:cs/>
        </w:rPr>
        <w:t xml:space="preserve">เลขที่ </w:t>
      </w:r>
      <w:r w:rsidR="001E36D5" w:rsidRPr="00982B5D">
        <w:rPr>
          <w:rFonts w:ascii="Angsana New" w:hAnsi="Angsana New" w:hint="cs"/>
          <w:spacing w:val="-10"/>
        </w:rPr>
        <w:t>3199</w:t>
      </w:r>
      <w:r w:rsidR="001E36D5" w:rsidRPr="00982B5D">
        <w:rPr>
          <w:rFonts w:ascii="Angsana New" w:hAnsi="Angsana New"/>
          <w:spacing w:val="-10"/>
        </w:rPr>
        <w:t xml:space="preserve"> </w:t>
      </w:r>
      <w:r w:rsidRPr="00982B5D">
        <w:rPr>
          <w:rFonts w:ascii="Angsana New" w:hAnsi="Angsana New" w:hint="cs"/>
          <w:spacing w:val="-10"/>
          <w:cs/>
        </w:rPr>
        <w:t xml:space="preserve">ถนนพระราม </w:t>
      </w:r>
      <w:r w:rsidR="001E36D5" w:rsidRPr="00982B5D">
        <w:rPr>
          <w:rFonts w:ascii="Angsana New" w:hAnsi="Angsana New" w:hint="cs"/>
          <w:spacing w:val="-10"/>
        </w:rPr>
        <w:t>4</w:t>
      </w:r>
      <w:r w:rsidR="001E36D5" w:rsidRPr="00982B5D">
        <w:rPr>
          <w:rFonts w:ascii="Angsana New" w:hAnsi="Angsana New"/>
          <w:spacing w:val="-10"/>
        </w:rPr>
        <w:t xml:space="preserve"> </w:t>
      </w:r>
      <w:r w:rsidRPr="00982B5D">
        <w:rPr>
          <w:rFonts w:ascii="Angsana New" w:hAnsi="Angsana New" w:hint="cs"/>
          <w:spacing w:val="-10"/>
          <w:cs/>
        </w:rPr>
        <w:t>แขวงคลองตัน เขตคลองเตย กรุงเทพมหานคร กับ กองทุนรวมอสังหาริม</w:t>
      </w:r>
      <w:r w:rsidR="006D7BB5" w:rsidRPr="00982B5D">
        <w:rPr>
          <w:rFonts w:ascii="Angsana New" w:hAnsi="Angsana New" w:hint="cs"/>
          <w:spacing w:val="-10"/>
          <w:cs/>
        </w:rPr>
        <w:t>ทรัพย์มิลเลียนแนร์</w:t>
      </w:r>
      <w:r w:rsidR="006D7BB5" w:rsidRPr="00982B5D">
        <w:rPr>
          <w:rFonts w:ascii="Angsana New" w:hAnsi="Angsana New" w:hint="cs"/>
          <w:spacing w:val="-2"/>
          <w:cs/>
        </w:rPr>
        <w:t xml:space="preserve"> มีระยะเวลา </w:t>
      </w:r>
      <w:r w:rsidR="00F9045B">
        <w:rPr>
          <w:rFonts w:ascii="Angsana New" w:hAnsi="Angsana New"/>
          <w:spacing w:val="-2"/>
        </w:rPr>
        <w:t>3</w:t>
      </w:r>
      <w:r w:rsidR="006D7BB5" w:rsidRPr="00982B5D">
        <w:rPr>
          <w:rFonts w:ascii="Angsana New" w:hAnsi="Angsana New" w:hint="cs"/>
          <w:spacing w:val="-2"/>
        </w:rPr>
        <w:t xml:space="preserve"> </w:t>
      </w:r>
      <w:r w:rsidR="006D7BB5" w:rsidRPr="00982B5D">
        <w:rPr>
          <w:rFonts w:ascii="Angsana New" w:hAnsi="Angsana New" w:hint="cs"/>
          <w:spacing w:val="-2"/>
          <w:cs/>
        </w:rPr>
        <w:t>ปี</w:t>
      </w:r>
    </w:p>
    <w:p w14:paraId="645D6AEA" w14:textId="77777777" w:rsidR="00A57153" w:rsidRDefault="004F53FA" w:rsidP="00FC1C06">
      <w:pPr>
        <w:tabs>
          <w:tab w:val="left" w:pos="1440"/>
          <w:tab w:val="left" w:pos="1620"/>
        </w:tabs>
        <w:ind w:left="1078" w:right="16"/>
        <w:jc w:val="thaiDistribute"/>
        <w:outlineLvl w:val="0"/>
        <w:rPr>
          <w:rFonts w:ascii="Angsana New" w:hAnsi="Angsana New"/>
          <w:cs/>
        </w:rPr>
      </w:pPr>
      <w:r w:rsidRPr="00C65CA2">
        <w:rPr>
          <w:rFonts w:ascii="Angsana New" w:hAnsi="Angsana New"/>
        </w:rPr>
        <w:tab/>
        <w:t xml:space="preserve">- </w:t>
      </w:r>
      <w:r w:rsidRPr="00C65CA2">
        <w:rPr>
          <w:rFonts w:ascii="Angsana New" w:hAnsi="Angsana New" w:hint="cs"/>
          <w:cs/>
        </w:rPr>
        <w:t>บริษัทย่อยได้ทำสัญญา</w:t>
      </w:r>
      <w:r w:rsidR="005C1067">
        <w:rPr>
          <w:rFonts w:ascii="Angsana New" w:hAnsi="Angsana New" w:hint="cs"/>
          <w:cs/>
        </w:rPr>
        <w:t>บริการ</w:t>
      </w:r>
      <w:r w:rsidRPr="00C65CA2">
        <w:rPr>
          <w:rFonts w:ascii="Angsana New" w:hAnsi="Angsana New" w:hint="cs"/>
          <w:cs/>
        </w:rPr>
        <w:t>พื้นที่ของอาคารมาลีนนท์ ทาวเวอร์ (</w:t>
      </w:r>
      <w:r w:rsidRPr="00C65CA2">
        <w:rPr>
          <w:rFonts w:ascii="Angsana New" w:hAnsi="Angsana New"/>
        </w:rPr>
        <w:t>M</w:t>
      </w:r>
      <w:r w:rsidRPr="00E77773">
        <w:rPr>
          <w:rFonts w:ascii="Angsana New" w:hAnsi="Angsana New"/>
          <w:sz w:val="16"/>
          <w:szCs w:val="16"/>
        </w:rPr>
        <w:t xml:space="preserve"> </w:t>
      </w:r>
      <w:r w:rsidRPr="00C65CA2">
        <w:rPr>
          <w:rFonts w:ascii="Angsana New" w:hAnsi="Angsana New"/>
        </w:rPr>
        <w:t>II)</w:t>
      </w:r>
      <w:r w:rsidRPr="00C65CA2">
        <w:rPr>
          <w:rFonts w:ascii="Angsana New" w:hAnsi="Angsana New" w:hint="cs"/>
          <w:cs/>
        </w:rPr>
        <w:t xml:space="preserve"> ชั้น </w:t>
      </w:r>
      <w:r w:rsidRPr="00C65CA2">
        <w:rPr>
          <w:rFonts w:ascii="Angsana New" w:hAnsi="Angsana New"/>
        </w:rPr>
        <w:t>B2</w:t>
      </w:r>
      <w:r w:rsidR="00143CE0">
        <w:rPr>
          <w:rFonts w:ascii="Angsana New" w:hAnsi="Angsana New"/>
        </w:rPr>
        <w:t>,</w:t>
      </w:r>
      <w:r w:rsidR="00143CE0" w:rsidRPr="00E77773">
        <w:rPr>
          <w:rFonts w:ascii="Angsana New" w:hAnsi="Angsana New"/>
          <w:sz w:val="20"/>
          <w:szCs w:val="20"/>
        </w:rPr>
        <w:t xml:space="preserve"> </w:t>
      </w:r>
      <w:r w:rsidR="00143CE0">
        <w:rPr>
          <w:rFonts w:ascii="Angsana New" w:hAnsi="Angsana New"/>
        </w:rPr>
        <w:t>2-7</w:t>
      </w:r>
      <w:r w:rsidRPr="00C65CA2">
        <w:rPr>
          <w:rFonts w:ascii="Angsana New" w:hAnsi="Angsana New"/>
        </w:rPr>
        <w:t xml:space="preserve"> </w:t>
      </w:r>
      <w:r w:rsidRPr="00C65CA2">
        <w:rPr>
          <w:rFonts w:ascii="Angsana New" w:hAnsi="Angsana New" w:hint="cs"/>
          <w:cs/>
        </w:rPr>
        <w:t>และ</w:t>
      </w:r>
      <w:r w:rsidR="00143CE0" w:rsidRPr="00E77773">
        <w:rPr>
          <w:rFonts w:ascii="Angsana New" w:hAnsi="Angsana New"/>
          <w:sz w:val="22"/>
          <w:szCs w:val="22"/>
        </w:rPr>
        <w:t xml:space="preserve"> </w:t>
      </w:r>
      <w:r w:rsidR="00143CE0">
        <w:rPr>
          <w:rFonts w:ascii="Angsana New" w:hAnsi="Angsana New"/>
        </w:rPr>
        <w:t>9</w:t>
      </w:r>
      <w:r w:rsidRPr="00C65CA2">
        <w:rPr>
          <w:rFonts w:ascii="Angsana New" w:hAnsi="Angsana New"/>
        </w:rPr>
        <w:t>-</w:t>
      </w:r>
      <w:proofErr w:type="gramStart"/>
      <w:r w:rsidRPr="00C65CA2">
        <w:rPr>
          <w:rFonts w:ascii="Angsana New" w:hAnsi="Angsana New"/>
        </w:rPr>
        <w:t>12</w:t>
      </w:r>
      <w:r w:rsidRPr="00E77773">
        <w:rPr>
          <w:rFonts w:ascii="Angsana New" w:hAnsi="Angsana New"/>
          <w:sz w:val="16"/>
          <w:szCs w:val="16"/>
        </w:rPr>
        <w:t xml:space="preserve"> </w:t>
      </w:r>
      <w:r w:rsidR="000630FA">
        <w:rPr>
          <w:rFonts w:ascii="Angsana New" w:hAnsi="Angsana New" w:hint="cs"/>
          <w:sz w:val="16"/>
          <w:szCs w:val="16"/>
          <w:cs/>
        </w:rPr>
        <w:t xml:space="preserve"> </w:t>
      </w:r>
      <w:r w:rsidR="00E77773">
        <w:rPr>
          <w:rFonts w:ascii="Angsana New" w:hAnsi="Angsana New" w:hint="cs"/>
          <w:cs/>
        </w:rPr>
        <w:t>มีระยะเวลา</w:t>
      </w:r>
      <w:proofErr w:type="gramEnd"/>
      <w:r w:rsidR="00830561">
        <w:rPr>
          <w:rFonts w:ascii="Angsana New" w:hAnsi="Angsana New" w:hint="cs"/>
          <w:cs/>
        </w:rPr>
        <w:t xml:space="preserve"> </w:t>
      </w:r>
      <w:r w:rsidR="00F9045B">
        <w:rPr>
          <w:rFonts w:ascii="Angsana New" w:hAnsi="Angsana New"/>
        </w:rPr>
        <w:t>3</w:t>
      </w:r>
      <w:r w:rsidRPr="00C65CA2">
        <w:rPr>
          <w:rFonts w:ascii="Angsana New" w:hAnsi="Angsana New" w:hint="cs"/>
          <w:cs/>
        </w:rPr>
        <w:t xml:space="preserve"> </w:t>
      </w:r>
      <w:r w:rsidR="00EF17BF" w:rsidRPr="00C65CA2">
        <w:rPr>
          <w:rFonts w:ascii="Angsana New" w:hAnsi="Angsana New" w:hint="cs"/>
          <w:cs/>
        </w:rPr>
        <w:t xml:space="preserve">ปี นับตั้งแต่วันที่ </w:t>
      </w:r>
      <w:r w:rsidR="00D9397A">
        <w:rPr>
          <w:rFonts w:ascii="Angsana New" w:hAnsi="Angsana New"/>
        </w:rPr>
        <w:t>9</w:t>
      </w:r>
      <w:r w:rsidR="00EF17BF" w:rsidRPr="00C65CA2">
        <w:rPr>
          <w:rFonts w:ascii="Angsana New" w:hAnsi="Angsana New" w:hint="cs"/>
          <w:cs/>
        </w:rPr>
        <w:t xml:space="preserve"> เมษายน </w:t>
      </w:r>
      <w:r w:rsidR="00180446">
        <w:rPr>
          <w:rFonts w:ascii="Angsana New" w:hAnsi="Angsana New"/>
        </w:rPr>
        <w:t>256</w:t>
      </w:r>
      <w:r w:rsidR="0003182D">
        <w:rPr>
          <w:rFonts w:ascii="Angsana New" w:hAnsi="Angsana New"/>
        </w:rPr>
        <w:t>5</w:t>
      </w:r>
      <w:r w:rsidR="00EF17BF" w:rsidRPr="00C65CA2">
        <w:rPr>
          <w:rFonts w:ascii="Angsana New" w:hAnsi="Angsana New" w:hint="cs"/>
          <w:cs/>
        </w:rPr>
        <w:t xml:space="preserve"> ถึงวันที่ </w:t>
      </w:r>
      <w:r w:rsidR="00D9397A">
        <w:rPr>
          <w:rFonts w:ascii="Angsana New" w:hAnsi="Angsana New"/>
        </w:rPr>
        <w:t>8</w:t>
      </w:r>
      <w:r w:rsidR="00EF17BF" w:rsidRPr="00C65CA2">
        <w:rPr>
          <w:rFonts w:ascii="Angsana New" w:hAnsi="Angsana New" w:hint="cs"/>
          <w:cs/>
        </w:rPr>
        <w:t xml:space="preserve"> เมษายน </w:t>
      </w:r>
      <w:r w:rsidR="00180446">
        <w:rPr>
          <w:rFonts w:ascii="Angsana New" w:hAnsi="Angsana New"/>
        </w:rPr>
        <w:t>25</w:t>
      </w:r>
      <w:r w:rsidR="00234DFE">
        <w:rPr>
          <w:rFonts w:ascii="Angsana New" w:hAnsi="Angsana New"/>
        </w:rPr>
        <w:t>68</w:t>
      </w:r>
    </w:p>
    <w:p w14:paraId="6EDB75B0" w14:textId="77777777" w:rsidR="004F53FA" w:rsidRPr="00CD157D" w:rsidRDefault="004F53FA" w:rsidP="00D96327">
      <w:pPr>
        <w:tabs>
          <w:tab w:val="left" w:pos="360"/>
          <w:tab w:val="left" w:pos="900"/>
          <w:tab w:val="left" w:pos="1350"/>
        </w:tabs>
        <w:ind w:right="30"/>
        <w:jc w:val="right"/>
        <w:outlineLvl w:val="0"/>
        <w:rPr>
          <w:rFonts w:ascii="Angsana New" w:hAnsi="Angsana New" w:cs="Angsana New"/>
          <w:cs/>
        </w:rPr>
      </w:pPr>
      <w:r w:rsidRPr="00CD157D">
        <w:rPr>
          <w:rFonts w:ascii="Angsana New" w:hAnsi="Angsana New" w:cs="Angsana New"/>
          <w:cs/>
        </w:rPr>
        <w:t>หน่วย</w:t>
      </w:r>
      <w:r w:rsidRPr="00CD157D">
        <w:rPr>
          <w:rFonts w:ascii="Angsana New" w:hAnsi="Angsana New" w:cs="Angsana New"/>
        </w:rPr>
        <w:t xml:space="preserve"> : </w:t>
      </w:r>
      <w:r w:rsidRPr="00CD157D">
        <w:rPr>
          <w:rFonts w:ascii="Angsana New" w:hAnsi="Angsana New" w:cs="Angsana New" w:hint="cs"/>
          <w:cs/>
        </w:rPr>
        <w:t>ล้านบาท</w:t>
      </w:r>
    </w:p>
    <w:tbl>
      <w:tblPr>
        <w:tblW w:w="9162" w:type="dxa"/>
        <w:tblInd w:w="108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20"/>
        <w:gridCol w:w="1871"/>
        <w:gridCol w:w="1871"/>
      </w:tblGrid>
      <w:tr w:rsidR="004F53FA" w:rsidRPr="00CD157D" w14:paraId="045656C1" w14:textId="77777777" w:rsidTr="00453A16">
        <w:trPr>
          <w:cantSplit/>
          <w:trHeight w:hRule="exact" w:val="794"/>
        </w:trPr>
        <w:tc>
          <w:tcPr>
            <w:tcW w:w="5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EC33E" w14:textId="77777777" w:rsidR="004F53FA" w:rsidRPr="00CD157D" w:rsidRDefault="004F53FA" w:rsidP="007504FD">
            <w:pPr>
              <w:tabs>
                <w:tab w:val="left" w:pos="360"/>
                <w:tab w:val="left" w:pos="900"/>
                <w:tab w:val="left" w:pos="1350"/>
              </w:tabs>
              <w:jc w:val="center"/>
              <w:rPr>
                <w:rFonts w:ascii="Angsana New" w:hAnsi="Angsana New" w:cs="Angsana New"/>
                <w:cs/>
              </w:rPr>
            </w:pPr>
            <w:r w:rsidRPr="00CD157D">
              <w:rPr>
                <w:rFonts w:ascii="Angsana New" w:hAnsi="Angsana New" w:cs="Angsana New"/>
                <w:cs/>
              </w:rPr>
              <w:t>รายการ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26D5075A" w14:textId="77777777" w:rsidR="004F53FA" w:rsidRPr="00CD157D" w:rsidRDefault="004F53FA" w:rsidP="007504FD">
            <w:pPr>
              <w:tabs>
                <w:tab w:val="left" w:pos="360"/>
                <w:tab w:val="left" w:pos="900"/>
                <w:tab w:val="left" w:pos="1446"/>
              </w:tabs>
              <w:jc w:val="center"/>
              <w:rPr>
                <w:rFonts w:ascii="Angsana New" w:hAnsi="Angsana New" w:cs="Angsana New"/>
                <w:cs/>
              </w:rPr>
            </w:pPr>
            <w:r w:rsidRPr="00CD157D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1871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7DBD7" w14:textId="77777777" w:rsidR="002B5FEF" w:rsidRPr="00CD157D" w:rsidRDefault="001E36D5" w:rsidP="001E36D5">
            <w:pPr>
              <w:tabs>
                <w:tab w:val="left" w:pos="360"/>
                <w:tab w:val="left" w:pos="900"/>
                <w:tab w:val="left" w:pos="1446"/>
              </w:tabs>
              <w:jc w:val="center"/>
              <w:rPr>
                <w:rFonts w:ascii="Angsana New" w:hAnsi="Angsana New" w:cs="Angsana New"/>
              </w:rPr>
            </w:pPr>
            <w:r w:rsidRPr="00CD157D">
              <w:rPr>
                <w:rFonts w:ascii="Angsana New" w:hAnsi="Angsana New" w:cs="Angsana New"/>
                <w:cs/>
              </w:rPr>
              <w:t>งบการเงิ</w:t>
            </w:r>
            <w:r w:rsidRPr="00CD157D">
              <w:rPr>
                <w:rFonts w:ascii="Angsana New" w:hAnsi="Angsana New" w:cs="Angsana New" w:hint="cs"/>
                <w:cs/>
              </w:rPr>
              <w:t>น</w:t>
            </w:r>
          </w:p>
          <w:p w14:paraId="5809A045" w14:textId="77777777" w:rsidR="004F53FA" w:rsidRPr="00CD157D" w:rsidRDefault="001E36D5" w:rsidP="001E36D5">
            <w:pPr>
              <w:tabs>
                <w:tab w:val="left" w:pos="360"/>
                <w:tab w:val="left" w:pos="900"/>
                <w:tab w:val="left" w:pos="1446"/>
              </w:tabs>
              <w:jc w:val="center"/>
              <w:rPr>
                <w:rFonts w:ascii="Angsana New" w:hAnsi="Angsana New" w:cs="Angsana New"/>
                <w:cs/>
              </w:rPr>
            </w:pPr>
            <w:r w:rsidRPr="00CD157D">
              <w:rPr>
                <w:rFonts w:ascii="Angsana New" w:hAnsi="Angsana New" w:cs="Angsana New" w:hint="cs"/>
                <w:cs/>
              </w:rPr>
              <w:t>เฉพาะกิจการ</w:t>
            </w:r>
          </w:p>
        </w:tc>
      </w:tr>
      <w:tr w:rsidR="00A10F66" w:rsidRPr="00D055F2" w14:paraId="3B5E32D5" w14:textId="77777777" w:rsidTr="00453A16">
        <w:trPr>
          <w:cantSplit/>
          <w:trHeight w:hRule="exact" w:val="397"/>
        </w:trPr>
        <w:tc>
          <w:tcPr>
            <w:tcW w:w="54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F4ADBDD" w14:textId="77777777" w:rsidR="00A10F66" w:rsidRPr="00D055F2" w:rsidRDefault="00A10F66" w:rsidP="008C152A">
            <w:pPr>
              <w:ind w:right="-108"/>
              <w:rPr>
                <w:rFonts w:ascii="Angsana New" w:hAnsi="Angsana New" w:cs="Angsana New"/>
                <w:cs/>
              </w:rPr>
            </w:pPr>
            <w:r w:rsidRPr="00D055F2">
              <w:rPr>
                <w:rFonts w:ascii="Angsana New" w:hAnsi="Angsana New" w:cs="Angsana New"/>
                <w:cs/>
              </w:rPr>
              <w:t>ค่าบริการส่วนกลาง (ต่อเดือน)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</w:tcPr>
          <w:p w14:paraId="75E19E80" w14:textId="77777777" w:rsidR="00A10F66" w:rsidRPr="00326BD7" w:rsidRDefault="00A10F66" w:rsidP="008C152A">
            <w:pPr>
              <w:ind w:right="656"/>
              <w:jc w:val="right"/>
              <w:rPr>
                <w:rFonts w:ascii="Angsana New" w:hAnsi="Angsana New" w:cs="Angsana New"/>
                <w:highlight w:val="yellow"/>
                <w:cs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dashed" w:sz="4" w:space="0" w:color="auto"/>
              <w:bottom w:val="nil"/>
              <w:right w:val="single" w:sz="4" w:space="0" w:color="auto"/>
            </w:tcBorders>
          </w:tcPr>
          <w:p w14:paraId="6B8A8005" w14:textId="77777777" w:rsidR="00A10F66" w:rsidRPr="008E3C0A" w:rsidRDefault="00A10F66" w:rsidP="008C152A">
            <w:pPr>
              <w:tabs>
                <w:tab w:val="decimal" w:pos="882"/>
              </w:tabs>
              <w:ind w:right="-108"/>
              <w:rPr>
                <w:rFonts w:ascii="Angsana New" w:hAnsi="Angsana New" w:cs="Angsana New"/>
                <w:cs/>
              </w:rPr>
            </w:pPr>
          </w:p>
        </w:tc>
      </w:tr>
      <w:tr w:rsidR="00A20F0D" w:rsidRPr="00D055F2" w14:paraId="73E0D509" w14:textId="77777777" w:rsidTr="00453A16">
        <w:trPr>
          <w:cantSplit/>
          <w:trHeight w:hRule="exact" w:val="397"/>
        </w:trPr>
        <w:tc>
          <w:tcPr>
            <w:tcW w:w="54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7D0E854" w14:textId="77777777" w:rsidR="00A20F0D" w:rsidRPr="00D055F2" w:rsidRDefault="00A20F0D" w:rsidP="006B735F">
            <w:pPr>
              <w:tabs>
                <w:tab w:val="left" w:pos="432"/>
              </w:tabs>
              <w:ind w:right="-108"/>
              <w:rPr>
                <w:rFonts w:ascii="Angsana New" w:hAnsi="Angsana New"/>
                <w:cs/>
              </w:rPr>
            </w:pPr>
            <w:r w:rsidRPr="00D055F2">
              <w:rPr>
                <w:rFonts w:ascii="Angsana New" w:hAnsi="Angsana New" w:hint="cs"/>
                <w:cs/>
              </w:rPr>
              <w:t xml:space="preserve">        อาคารมาลีนนท์ทาวเวอร์</w:t>
            </w:r>
          </w:p>
        </w:tc>
        <w:tc>
          <w:tcPr>
            <w:tcW w:w="1871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</w:tcPr>
          <w:p w14:paraId="146D94EB" w14:textId="77777777" w:rsidR="00A20F0D" w:rsidRPr="0036306D" w:rsidRDefault="00B62367" w:rsidP="0023586A">
            <w:pPr>
              <w:tabs>
                <w:tab w:val="decimal" w:pos="851"/>
              </w:tabs>
              <w:ind w:right="-91"/>
              <w:rPr>
                <w:rFonts w:ascii="Angsana New" w:hAnsi="Angsana New" w:cs="Angsana New"/>
              </w:rPr>
            </w:pPr>
            <w:r w:rsidRPr="0036306D">
              <w:rPr>
                <w:rFonts w:ascii="Angsana New" w:hAnsi="Angsana New" w:cs="Angsana New"/>
              </w:rPr>
              <w:t>2.</w:t>
            </w:r>
            <w:r w:rsidR="0059729D" w:rsidRPr="0036306D">
              <w:rPr>
                <w:rFonts w:ascii="Angsana New" w:hAnsi="Angsana New" w:cs="Angsana New"/>
              </w:rPr>
              <w:t>18</w:t>
            </w:r>
          </w:p>
        </w:tc>
        <w:tc>
          <w:tcPr>
            <w:tcW w:w="1871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</w:tcPr>
          <w:p w14:paraId="4AF6A9E7" w14:textId="77777777" w:rsidR="00A20F0D" w:rsidRPr="00023EEF" w:rsidRDefault="00A20F0D" w:rsidP="0023586A">
            <w:pPr>
              <w:tabs>
                <w:tab w:val="decimal" w:pos="851"/>
              </w:tabs>
              <w:ind w:right="-91"/>
              <w:rPr>
                <w:rFonts w:ascii="Angsana New" w:hAnsi="Angsana New" w:cs="Angsana New"/>
                <w:cs/>
              </w:rPr>
            </w:pPr>
            <w:r w:rsidRPr="00023EEF">
              <w:rPr>
                <w:rFonts w:ascii="Angsana New" w:hAnsi="Angsana New" w:cs="Angsana New" w:hint="cs"/>
                <w:cs/>
              </w:rPr>
              <w:t xml:space="preserve">     </w:t>
            </w:r>
            <w:r w:rsidRPr="00023EEF">
              <w:rPr>
                <w:rFonts w:ascii="Angsana New" w:hAnsi="Angsana New" w:cs="Angsana New"/>
                <w:cs/>
              </w:rPr>
              <w:t>1</w:t>
            </w:r>
            <w:r w:rsidR="00CB2542" w:rsidRPr="00023EEF">
              <w:rPr>
                <w:rFonts w:ascii="Angsana New" w:hAnsi="Angsana New" w:cs="Angsana New" w:hint="cs"/>
                <w:cs/>
              </w:rPr>
              <w:t>.</w:t>
            </w:r>
            <w:r w:rsidR="0059729D" w:rsidRPr="00023EEF">
              <w:rPr>
                <w:rFonts w:ascii="Angsana New" w:hAnsi="Angsana New" w:cs="Angsana New" w:hint="cs"/>
                <w:cs/>
              </w:rPr>
              <w:t>59</w:t>
            </w:r>
          </w:p>
        </w:tc>
      </w:tr>
      <w:tr w:rsidR="003C579A" w:rsidRPr="00D055F2" w14:paraId="208A5A1E" w14:textId="77777777" w:rsidTr="00453A16">
        <w:trPr>
          <w:cantSplit/>
          <w:trHeight w:hRule="exact" w:val="397"/>
        </w:trPr>
        <w:tc>
          <w:tcPr>
            <w:tcW w:w="5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9BD79" w14:textId="77777777" w:rsidR="003C579A" w:rsidRPr="00D055F2" w:rsidRDefault="003C579A" w:rsidP="006B735F">
            <w:pPr>
              <w:tabs>
                <w:tab w:val="left" w:pos="432"/>
              </w:tabs>
              <w:ind w:right="-108"/>
              <w:rPr>
                <w:rFonts w:ascii="Angsana New" w:hAnsi="Angsana New" w:cs="Angsana New"/>
              </w:rPr>
            </w:pPr>
            <w:r w:rsidRPr="00D055F2">
              <w:rPr>
                <w:rFonts w:ascii="Angsana New" w:hAnsi="Angsana New"/>
                <w:cs/>
              </w:rPr>
              <w:tab/>
            </w:r>
            <w:r w:rsidRPr="00D055F2">
              <w:rPr>
                <w:rFonts w:ascii="Angsana New" w:hAnsi="Angsana New" w:hint="cs"/>
                <w:cs/>
              </w:rPr>
              <w:t>อาคารมาลีนนท์ทาวเวอร์</w:t>
            </w:r>
            <w:r w:rsidRPr="00D055F2">
              <w:rPr>
                <w:rFonts w:ascii="Angsana New" w:hAnsi="Angsana New" w:cs="Angsana New" w:hint="cs"/>
                <w:cs/>
              </w:rPr>
              <w:t xml:space="preserve"> </w:t>
            </w:r>
            <w:r w:rsidRPr="00D055F2">
              <w:rPr>
                <w:rFonts w:ascii="Angsana New" w:hAnsi="Angsana New" w:hint="cs"/>
                <w:cs/>
              </w:rPr>
              <w:t>(</w:t>
            </w:r>
            <w:r w:rsidRPr="00D055F2">
              <w:rPr>
                <w:rFonts w:ascii="Angsana New" w:hAnsi="Angsana New"/>
              </w:rPr>
              <w:t xml:space="preserve">M </w:t>
            </w:r>
            <w:r w:rsidRPr="00D055F2">
              <w:rPr>
                <w:rFonts w:ascii="Angsana New" w:hAnsi="Angsana New" w:cs="Angsana New"/>
              </w:rPr>
              <w:t>II)</w:t>
            </w:r>
          </w:p>
        </w:tc>
        <w:tc>
          <w:tcPr>
            <w:tcW w:w="1871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74C68087" w14:textId="77777777" w:rsidR="003C579A" w:rsidRPr="0036306D" w:rsidRDefault="00B62367" w:rsidP="0023586A">
            <w:pPr>
              <w:tabs>
                <w:tab w:val="decimal" w:pos="851"/>
              </w:tabs>
              <w:ind w:right="-91"/>
              <w:rPr>
                <w:rFonts w:ascii="Angsana New" w:hAnsi="Angsana New" w:cs="Angsana New"/>
                <w:cs/>
              </w:rPr>
            </w:pPr>
            <w:r w:rsidRPr="0036306D">
              <w:rPr>
                <w:rFonts w:ascii="Angsana New" w:hAnsi="Angsana New" w:cs="Angsana New"/>
              </w:rPr>
              <w:t>1.99</w:t>
            </w:r>
          </w:p>
        </w:tc>
        <w:tc>
          <w:tcPr>
            <w:tcW w:w="1871" w:type="dxa"/>
            <w:tcBorders>
              <w:top w:val="nil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DB65F" w14:textId="77777777" w:rsidR="003C579A" w:rsidRPr="00023EEF" w:rsidRDefault="003C579A" w:rsidP="0023586A">
            <w:pPr>
              <w:tabs>
                <w:tab w:val="decimal" w:pos="907"/>
              </w:tabs>
              <w:ind w:right="-91"/>
              <w:rPr>
                <w:rFonts w:ascii="Angsana New" w:hAnsi="Angsana New" w:cs="Angsana New"/>
              </w:rPr>
            </w:pPr>
            <w:r w:rsidRPr="00023EEF">
              <w:rPr>
                <w:rFonts w:ascii="Angsana New" w:hAnsi="Angsana New" w:cs="Angsana New" w:hint="cs"/>
                <w:cs/>
              </w:rPr>
              <w:t>-</w:t>
            </w:r>
          </w:p>
        </w:tc>
      </w:tr>
      <w:tr w:rsidR="00CB2542" w:rsidRPr="00D055F2" w14:paraId="04735419" w14:textId="77777777" w:rsidTr="00453A16">
        <w:trPr>
          <w:cantSplit/>
          <w:trHeight w:hRule="exact" w:val="397"/>
        </w:trPr>
        <w:tc>
          <w:tcPr>
            <w:tcW w:w="5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FF142" w14:textId="77777777" w:rsidR="00CB2542" w:rsidRPr="00D055F2" w:rsidRDefault="00CB2542" w:rsidP="008C152A">
            <w:pPr>
              <w:ind w:right="-108"/>
              <w:jc w:val="center"/>
              <w:rPr>
                <w:rFonts w:ascii="Angsana New" w:hAnsi="Angsana New" w:cs="Angsana New"/>
                <w:cs/>
              </w:rPr>
            </w:pPr>
            <w:r w:rsidRPr="00D055F2">
              <w:rPr>
                <w:rFonts w:ascii="Angsana New" w:hAnsi="Angsana New" w:cs="Angsana New"/>
                <w:cs/>
              </w:rPr>
              <w:t>รวม</w:t>
            </w:r>
            <w:r w:rsidRPr="00D055F2">
              <w:rPr>
                <w:rFonts w:ascii="Angsana New" w:hAnsi="Angsana New" w:cs="Angsana New" w:hint="cs"/>
                <w:cs/>
              </w:rPr>
              <w:t>ทั้งสิ้น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56C7724D" w14:textId="77777777" w:rsidR="00CB2542" w:rsidRPr="0036306D" w:rsidRDefault="00B62367" w:rsidP="0023586A">
            <w:pPr>
              <w:tabs>
                <w:tab w:val="decimal" w:pos="851"/>
              </w:tabs>
              <w:ind w:right="-91"/>
              <w:rPr>
                <w:rFonts w:ascii="Angsana New" w:hAnsi="Angsana New" w:cs="Angsana New"/>
              </w:rPr>
            </w:pPr>
            <w:r w:rsidRPr="0036306D">
              <w:rPr>
                <w:rFonts w:ascii="Angsana New" w:hAnsi="Angsana New" w:cs="Angsana New"/>
              </w:rPr>
              <w:t>4.</w:t>
            </w:r>
            <w:r w:rsidR="0059729D" w:rsidRPr="0036306D">
              <w:rPr>
                <w:rFonts w:ascii="Angsana New" w:hAnsi="Angsana New" w:cs="Angsana New"/>
              </w:rPr>
              <w:t>17</w:t>
            </w:r>
          </w:p>
        </w:tc>
        <w:tc>
          <w:tcPr>
            <w:tcW w:w="1871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</w:tcPr>
          <w:p w14:paraId="3C78E198" w14:textId="77777777" w:rsidR="00CB2542" w:rsidRPr="00023EEF" w:rsidRDefault="00CB2542" w:rsidP="0023586A">
            <w:pPr>
              <w:tabs>
                <w:tab w:val="decimal" w:pos="851"/>
              </w:tabs>
              <w:ind w:right="-91"/>
              <w:rPr>
                <w:rFonts w:ascii="Angsana New" w:hAnsi="Angsana New" w:cs="Angsana New"/>
                <w:cs/>
              </w:rPr>
            </w:pPr>
            <w:r w:rsidRPr="00023EEF">
              <w:rPr>
                <w:rFonts w:ascii="Angsana New" w:hAnsi="Angsana New" w:cs="Angsana New" w:hint="cs"/>
                <w:cs/>
              </w:rPr>
              <w:t xml:space="preserve">     </w:t>
            </w:r>
            <w:r w:rsidRPr="00023EEF">
              <w:rPr>
                <w:rFonts w:ascii="Angsana New" w:hAnsi="Angsana New" w:cs="Angsana New"/>
                <w:cs/>
              </w:rPr>
              <w:t>1</w:t>
            </w:r>
            <w:r w:rsidRPr="00023EEF">
              <w:rPr>
                <w:rFonts w:ascii="Angsana New" w:hAnsi="Angsana New" w:cs="Angsana New" w:hint="cs"/>
                <w:cs/>
              </w:rPr>
              <w:t>.</w:t>
            </w:r>
            <w:r w:rsidR="0059729D" w:rsidRPr="00023EEF">
              <w:rPr>
                <w:rFonts w:ascii="Angsana New" w:hAnsi="Angsana New" w:cs="Angsana New" w:hint="cs"/>
                <w:cs/>
              </w:rPr>
              <w:t>59</w:t>
            </w:r>
          </w:p>
        </w:tc>
      </w:tr>
    </w:tbl>
    <w:p w14:paraId="0C716AF9" w14:textId="788D394C" w:rsidR="003857F3" w:rsidRDefault="003857F3" w:rsidP="003853C4">
      <w:pPr>
        <w:rPr>
          <w:rFonts w:ascii="Angsana New" w:hAnsi="Angsana New"/>
          <w:spacing w:val="-8"/>
          <w:sz w:val="16"/>
          <w:szCs w:val="16"/>
        </w:rPr>
      </w:pPr>
    </w:p>
    <w:p w14:paraId="6E844A5F" w14:textId="77777777" w:rsidR="0095587D" w:rsidRDefault="0095587D" w:rsidP="003853C4">
      <w:pPr>
        <w:rPr>
          <w:rFonts w:ascii="Angsana New" w:hAnsi="Angsana New"/>
          <w:spacing w:val="-8"/>
          <w:sz w:val="16"/>
          <w:szCs w:val="16"/>
        </w:rPr>
      </w:pPr>
    </w:p>
    <w:p w14:paraId="240534C8" w14:textId="77777777" w:rsidR="0095587D" w:rsidRDefault="0095587D" w:rsidP="003853C4">
      <w:pPr>
        <w:rPr>
          <w:rFonts w:ascii="Angsana New" w:hAnsi="Angsana New"/>
          <w:spacing w:val="-8"/>
          <w:sz w:val="16"/>
          <w:szCs w:val="16"/>
        </w:rPr>
      </w:pPr>
    </w:p>
    <w:p w14:paraId="1CC17EFE" w14:textId="77777777" w:rsidR="00421185" w:rsidRDefault="00421185" w:rsidP="003853C4">
      <w:pPr>
        <w:rPr>
          <w:rFonts w:ascii="Angsana New" w:hAnsi="Angsana New"/>
          <w:spacing w:val="-8"/>
          <w:sz w:val="16"/>
          <w:szCs w:val="16"/>
        </w:rPr>
      </w:pPr>
    </w:p>
    <w:p w14:paraId="722FECC8" w14:textId="77777777" w:rsidR="00BA2E84" w:rsidRDefault="00BA2E84" w:rsidP="003853C4">
      <w:pPr>
        <w:rPr>
          <w:rFonts w:ascii="Angsana New" w:hAnsi="Angsana New"/>
          <w:spacing w:val="-8"/>
          <w:sz w:val="16"/>
          <w:szCs w:val="16"/>
        </w:rPr>
      </w:pPr>
    </w:p>
    <w:p w14:paraId="767C18D8" w14:textId="77777777" w:rsidR="00BA2E84" w:rsidRDefault="00BA2E84" w:rsidP="003853C4">
      <w:pPr>
        <w:rPr>
          <w:rFonts w:ascii="Angsana New" w:hAnsi="Angsana New"/>
          <w:spacing w:val="-8"/>
          <w:sz w:val="16"/>
          <w:szCs w:val="16"/>
        </w:rPr>
      </w:pPr>
    </w:p>
    <w:p w14:paraId="3FE86268" w14:textId="77777777" w:rsidR="00BA2E84" w:rsidRDefault="00BA2E84" w:rsidP="003853C4">
      <w:pPr>
        <w:rPr>
          <w:rFonts w:ascii="Angsana New" w:hAnsi="Angsana New"/>
          <w:spacing w:val="-8"/>
          <w:sz w:val="16"/>
          <w:szCs w:val="16"/>
        </w:rPr>
      </w:pPr>
    </w:p>
    <w:p w14:paraId="08A80B9A" w14:textId="77777777" w:rsidR="00BA2E84" w:rsidRDefault="00BA2E84" w:rsidP="003853C4">
      <w:pPr>
        <w:rPr>
          <w:rFonts w:ascii="Angsana New" w:hAnsi="Angsana New"/>
          <w:spacing w:val="-8"/>
          <w:sz w:val="16"/>
          <w:szCs w:val="16"/>
        </w:rPr>
      </w:pPr>
    </w:p>
    <w:p w14:paraId="5773D1E1" w14:textId="77777777" w:rsidR="00BA2E84" w:rsidRDefault="00BA2E84" w:rsidP="003853C4">
      <w:pPr>
        <w:rPr>
          <w:rFonts w:ascii="Angsana New" w:hAnsi="Angsana New"/>
          <w:spacing w:val="-8"/>
          <w:sz w:val="16"/>
          <w:szCs w:val="16"/>
        </w:rPr>
      </w:pPr>
    </w:p>
    <w:p w14:paraId="0173470D" w14:textId="77777777" w:rsidR="00BA2E84" w:rsidRDefault="00BA2E84" w:rsidP="003853C4">
      <w:pPr>
        <w:rPr>
          <w:rFonts w:ascii="Angsana New" w:hAnsi="Angsana New"/>
          <w:spacing w:val="-8"/>
          <w:sz w:val="16"/>
          <w:szCs w:val="16"/>
        </w:rPr>
      </w:pPr>
    </w:p>
    <w:p w14:paraId="527FF424" w14:textId="77777777" w:rsidR="00BA2E84" w:rsidRDefault="00BA2E84" w:rsidP="003853C4">
      <w:pPr>
        <w:rPr>
          <w:rFonts w:ascii="Angsana New" w:hAnsi="Angsana New"/>
          <w:spacing w:val="-8"/>
          <w:sz w:val="16"/>
          <w:szCs w:val="16"/>
        </w:rPr>
      </w:pPr>
    </w:p>
    <w:p w14:paraId="71B00B3F" w14:textId="77777777" w:rsidR="00BA2E84" w:rsidRPr="00B169E4" w:rsidRDefault="00BA2E84" w:rsidP="003853C4">
      <w:pPr>
        <w:rPr>
          <w:rFonts w:ascii="Angsana New" w:hAnsi="Angsana New"/>
          <w:spacing w:val="-8"/>
          <w:sz w:val="16"/>
          <w:szCs w:val="16"/>
        </w:rPr>
      </w:pPr>
    </w:p>
    <w:p w14:paraId="67F95C3A" w14:textId="2D1D39C6" w:rsidR="008560B2" w:rsidRPr="008F3194" w:rsidRDefault="001B6E66" w:rsidP="008F3194">
      <w:pPr>
        <w:ind w:left="630" w:right="-871"/>
        <w:rPr>
          <w:rFonts w:ascii="Angsana New" w:hAnsi="Angsana New"/>
          <w:spacing w:val="-8"/>
        </w:rPr>
      </w:pPr>
      <w:r>
        <w:rPr>
          <w:rFonts w:ascii="Angsana New" w:hAnsi="Angsana New" w:hint="cs"/>
          <w:spacing w:val="-8"/>
          <w:cs/>
        </w:rPr>
        <w:lastRenderedPageBreak/>
        <w:t>2</w:t>
      </w:r>
      <w:r w:rsidR="00041715">
        <w:rPr>
          <w:rFonts w:ascii="Angsana New" w:hAnsi="Angsana New"/>
          <w:spacing w:val="-8"/>
        </w:rPr>
        <w:t>8</w:t>
      </w:r>
      <w:r w:rsidR="00487361">
        <w:rPr>
          <w:rFonts w:ascii="Angsana New" w:hAnsi="Angsana New" w:hint="cs"/>
          <w:spacing w:val="-8"/>
          <w:cs/>
        </w:rPr>
        <w:t>.</w:t>
      </w:r>
      <w:r w:rsidR="00C6751F">
        <w:rPr>
          <w:rFonts w:ascii="Angsana New" w:hAnsi="Angsana New"/>
          <w:spacing w:val="-8"/>
        </w:rPr>
        <w:t>3</w:t>
      </w:r>
      <w:r w:rsidR="00923DB1">
        <w:rPr>
          <w:rFonts w:ascii="Angsana New" w:hAnsi="Angsana New" w:hint="cs"/>
          <w:spacing w:val="-8"/>
          <w:cs/>
        </w:rPr>
        <w:t xml:space="preserve"> </w:t>
      </w:r>
      <w:r w:rsidR="00923DB1" w:rsidRPr="005437FF">
        <w:rPr>
          <w:rFonts w:ascii="Angsana New" w:hAnsi="Angsana New" w:hint="cs"/>
          <w:spacing w:val="-8"/>
          <w:cs/>
        </w:rPr>
        <w:t xml:space="preserve"> </w:t>
      </w:r>
      <w:r w:rsidR="00923DB1" w:rsidRPr="00B84A8D">
        <w:rPr>
          <w:rFonts w:ascii="Angsana New" w:hAnsi="Angsana New" w:hint="cs"/>
          <w:cs/>
        </w:rPr>
        <w:t>ภาระผูกพันจากสัญญาใช้บริการ</w:t>
      </w:r>
      <w:r w:rsidR="00247ACD" w:rsidRPr="009A0328">
        <w:rPr>
          <w:rFonts w:ascii="Angsana New" w:hAnsi="Angsana New" w:hint="cs"/>
          <w:cs/>
        </w:rPr>
        <w:t>ช่องสัญญาณดาวเทียม</w:t>
      </w:r>
      <w:r w:rsidR="00C13B39" w:rsidRPr="00C13B39">
        <w:rPr>
          <w:rFonts w:ascii="Angsana New" w:hAnsi="Angsana New"/>
          <w:cs/>
        </w:rPr>
        <w:t>และสัญญาใช้บริการรวมสัญญาณ</w:t>
      </w:r>
    </w:p>
    <w:p w14:paraId="645408E4" w14:textId="7C31A39C" w:rsidR="00CC6914" w:rsidRPr="00CD157D" w:rsidRDefault="00811A7F" w:rsidP="00D96327">
      <w:pPr>
        <w:ind w:left="1064" w:right="30" w:firstLine="644"/>
        <w:jc w:val="thaiDistribute"/>
        <w:rPr>
          <w:rFonts w:ascii="Angsana New" w:hAnsi="Angsana New"/>
          <w:cs/>
        </w:rPr>
      </w:pPr>
      <w:r w:rsidRPr="000D127B">
        <w:rPr>
          <w:rFonts w:ascii="Angsana New" w:hAnsi="Angsana New" w:hint="cs"/>
          <w:cs/>
        </w:rPr>
        <w:t>บริษัทย่อยของ</w:t>
      </w:r>
      <w:r w:rsidRPr="00C56BB8">
        <w:rPr>
          <w:rFonts w:ascii="Angsana New" w:hAnsi="Angsana New" w:hint="cs"/>
          <w:spacing w:val="-2"/>
          <w:cs/>
        </w:rPr>
        <w:t>บริษัท</w:t>
      </w:r>
      <w:r w:rsidR="00CC6914">
        <w:rPr>
          <w:rFonts w:ascii="Angsana New" w:hAnsi="Angsana New" w:hint="cs"/>
          <w:spacing w:val="-2"/>
          <w:cs/>
        </w:rPr>
        <w:t>มีภาระผูกพันจาก</w:t>
      </w:r>
      <w:r w:rsidR="00CC6914" w:rsidRPr="00CC6914">
        <w:rPr>
          <w:rFonts w:ascii="Angsana New" w:hAnsi="Angsana New"/>
          <w:spacing w:val="-2"/>
          <w:cs/>
        </w:rPr>
        <w:t>สัญญาใช้บริการช่องสัญญาณดาวเทียมและสัญญาใช้บริการรวมสัญญาณ</w:t>
      </w:r>
      <w:r w:rsidR="004942D4">
        <w:rPr>
          <w:rFonts w:ascii="Angsana New" w:hAnsi="Angsana New" w:hint="cs"/>
          <w:cs/>
        </w:rPr>
        <w:t xml:space="preserve"> </w:t>
      </w:r>
      <w:r w:rsidR="00923DB1" w:rsidRPr="003D32D2">
        <w:rPr>
          <w:rFonts w:ascii="Angsana New" w:hAnsi="Angsana New" w:hint="cs"/>
          <w:cs/>
        </w:rPr>
        <w:t xml:space="preserve">ณ วันที่ </w:t>
      </w:r>
      <w:r w:rsidR="002F3CC1">
        <w:rPr>
          <w:rFonts w:ascii="Angsana New" w:hAnsi="Angsana New"/>
        </w:rPr>
        <w:t>3</w:t>
      </w:r>
      <w:r w:rsidR="006C216D">
        <w:rPr>
          <w:rFonts w:ascii="Angsana New" w:hAnsi="Angsana New"/>
        </w:rPr>
        <w:t>1</w:t>
      </w:r>
      <w:r w:rsidR="00BF10FA" w:rsidRPr="00C13EA7">
        <w:rPr>
          <w:rFonts w:ascii="Angsana New" w:hAnsi="Angsana New"/>
        </w:rPr>
        <w:t xml:space="preserve"> </w:t>
      </w:r>
      <w:r w:rsidR="006C216D">
        <w:rPr>
          <w:rFonts w:ascii="Angsana New" w:hAnsi="Angsana New" w:hint="cs"/>
          <w:cs/>
        </w:rPr>
        <w:t>มีนาคม</w:t>
      </w:r>
      <w:r w:rsidR="00BF10FA">
        <w:rPr>
          <w:rFonts w:ascii="Angsana New" w:hAnsi="Angsana New" w:hint="cs"/>
          <w:cs/>
        </w:rPr>
        <w:t xml:space="preserve"> </w:t>
      </w:r>
      <w:r w:rsidR="00180446">
        <w:rPr>
          <w:rFonts w:ascii="Angsana New" w:hAnsi="Angsana New"/>
        </w:rPr>
        <w:t>256</w:t>
      </w:r>
      <w:r w:rsidR="00421185">
        <w:rPr>
          <w:rFonts w:ascii="Angsana New" w:hAnsi="Angsana New"/>
        </w:rPr>
        <w:t>8</w:t>
      </w:r>
      <w:r w:rsidR="00BF10FA" w:rsidRPr="00E91C85">
        <w:rPr>
          <w:rFonts w:ascii="Angsana New" w:hAnsi="Angsana New" w:hint="cs"/>
          <w:cs/>
        </w:rPr>
        <w:t xml:space="preserve"> </w:t>
      </w:r>
      <w:r w:rsidRPr="003D32D2">
        <w:rPr>
          <w:rFonts w:ascii="Angsana New" w:hAnsi="Angsana New" w:hint="cs"/>
          <w:cs/>
        </w:rPr>
        <w:t>ดังนี้</w:t>
      </w:r>
    </w:p>
    <w:p w14:paraId="06E5FB48" w14:textId="77777777" w:rsidR="001650EB" w:rsidRPr="00CD157D" w:rsidRDefault="001650EB" w:rsidP="00D96327">
      <w:pPr>
        <w:ind w:left="1064" w:right="30" w:hanging="434"/>
        <w:jc w:val="right"/>
        <w:rPr>
          <w:rFonts w:ascii="Angsana New" w:hAnsi="Angsana New"/>
          <w:cs/>
        </w:rPr>
      </w:pPr>
      <w:r w:rsidRPr="00CD157D">
        <w:rPr>
          <w:rFonts w:ascii="Angsana New" w:hAnsi="Angsana New" w:hint="cs"/>
          <w:cs/>
        </w:rPr>
        <w:t xml:space="preserve">หน่วย </w:t>
      </w:r>
      <w:r w:rsidRPr="00CD157D">
        <w:rPr>
          <w:rFonts w:ascii="Angsana New" w:hAnsi="Angsana New"/>
        </w:rPr>
        <w:t xml:space="preserve">: </w:t>
      </w:r>
      <w:r w:rsidRPr="0007379A">
        <w:rPr>
          <w:rFonts w:ascii="Angsana New" w:hAnsi="Angsana New" w:hint="cs"/>
          <w:spacing w:val="-8"/>
          <w:cs/>
        </w:rPr>
        <w:t>ล้าน</w:t>
      </w:r>
      <w:r w:rsidRPr="00CD157D">
        <w:rPr>
          <w:rFonts w:ascii="Angsana New" w:hAnsi="Angsana New" w:hint="cs"/>
          <w:cs/>
        </w:rPr>
        <w:t>บาท</w:t>
      </w:r>
    </w:p>
    <w:tbl>
      <w:tblPr>
        <w:tblW w:w="9183" w:type="dxa"/>
        <w:tblInd w:w="10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84"/>
        <w:gridCol w:w="1799"/>
      </w:tblGrid>
      <w:tr w:rsidR="00811A7F" w:rsidRPr="00CD157D" w14:paraId="31A28A7B" w14:textId="77777777" w:rsidTr="00154BFF">
        <w:trPr>
          <w:trHeight w:hRule="exact" w:val="397"/>
        </w:trPr>
        <w:tc>
          <w:tcPr>
            <w:tcW w:w="7384" w:type="dxa"/>
            <w:tcBorders>
              <w:bottom w:val="single" w:sz="4" w:space="0" w:color="auto"/>
            </w:tcBorders>
          </w:tcPr>
          <w:p w14:paraId="3FE5B493" w14:textId="77777777" w:rsidR="00811A7F" w:rsidRPr="009806D9" w:rsidRDefault="00811A7F" w:rsidP="007D6066">
            <w:pPr>
              <w:tabs>
                <w:tab w:val="left" w:pos="1134"/>
              </w:tabs>
              <w:jc w:val="center"/>
              <w:rPr>
                <w:rFonts w:ascii="Angsana New" w:hAnsi="Angsana New"/>
              </w:rPr>
            </w:pPr>
            <w:r w:rsidRPr="009806D9">
              <w:rPr>
                <w:rFonts w:ascii="Angsana New" w:hAnsi="Angsana New" w:hint="cs"/>
                <w:cs/>
              </w:rPr>
              <w:t>รายการ</w:t>
            </w:r>
          </w:p>
        </w:tc>
        <w:tc>
          <w:tcPr>
            <w:tcW w:w="1799" w:type="dxa"/>
            <w:tcBorders>
              <w:bottom w:val="single" w:sz="4" w:space="0" w:color="auto"/>
            </w:tcBorders>
          </w:tcPr>
          <w:p w14:paraId="6A4D46D0" w14:textId="77777777" w:rsidR="00811A7F" w:rsidRPr="009806D9" w:rsidRDefault="00811A7F" w:rsidP="007D6066">
            <w:pPr>
              <w:tabs>
                <w:tab w:val="left" w:pos="1134"/>
              </w:tabs>
              <w:jc w:val="center"/>
              <w:rPr>
                <w:rFonts w:ascii="Angsana New" w:hAnsi="Angsana New"/>
              </w:rPr>
            </w:pPr>
            <w:r w:rsidRPr="009806D9">
              <w:rPr>
                <w:rFonts w:ascii="Angsana New" w:hAnsi="Angsana New" w:hint="cs"/>
                <w:cs/>
              </w:rPr>
              <w:t>จำนวนเงินขั้นต่ำ</w:t>
            </w:r>
          </w:p>
        </w:tc>
      </w:tr>
      <w:tr w:rsidR="00811A7F" w:rsidRPr="007C111B" w14:paraId="22377311" w14:textId="77777777" w:rsidTr="00154BFF">
        <w:trPr>
          <w:trHeight w:val="521"/>
        </w:trPr>
        <w:tc>
          <w:tcPr>
            <w:tcW w:w="7384" w:type="dxa"/>
            <w:tcBorders>
              <w:bottom w:val="nil"/>
            </w:tcBorders>
            <w:vAlign w:val="center"/>
          </w:tcPr>
          <w:p w14:paraId="43A76042" w14:textId="77777777" w:rsidR="00811A7F" w:rsidRPr="007C111B" w:rsidRDefault="00811A7F" w:rsidP="009A2D3E">
            <w:pPr>
              <w:tabs>
                <w:tab w:val="left" w:pos="1134"/>
              </w:tabs>
              <w:ind w:right="116"/>
              <w:rPr>
                <w:rFonts w:ascii="Angsana New" w:hAnsi="Angsana New"/>
                <w:cs/>
              </w:rPr>
            </w:pPr>
            <w:r w:rsidRPr="007C111B">
              <w:rPr>
                <w:rFonts w:ascii="Angsana New" w:hAnsi="Angsana New" w:hint="cs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799" w:type="dxa"/>
            <w:tcBorders>
              <w:bottom w:val="nil"/>
            </w:tcBorders>
            <w:vAlign w:val="center"/>
          </w:tcPr>
          <w:p w14:paraId="07249A13" w14:textId="77777777" w:rsidR="00811A7F" w:rsidRPr="007C111B" w:rsidRDefault="00811A7F" w:rsidP="009A2D3E">
            <w:pPr>
              <w:tabs>
                <w:tab w:val="left" w:pos="1134"/>
              </w:tabs>
              <w:ind w:left="-108" w:right="-108"/>
              <w:jc w:val="center"/>
              <w:rPr>
                <w:rFonts w:ascii="Angsana New" w:hAnsi="Angsana New"/>
              </w:rPr>
            </w:pPr>
          </w:p>
        </w:tc>
      </w:tr>
      <w:tr w:rsidR="00CC6914" w:rsidRPr="007C111B" w14:paraId="1FEE2CE1" w14:textId="77777777" w:rsidTr="00154BFF">
        <w:trPr>
          <w:trHeight w:val="521"/>
        </w:trPr>
        <w:tc>
          <w:tcPr>
            <w:tcW w:w="7384" w:type="dxa"/>
            <w:tcBorders>
              <w:top w:val="nil"/>
              <w:bottom w:val="nil"/>
            </w:tcBorders>
            <w:vAlign w:val="center"/>
          </w:tcPr>
          <w:p w14:paraId="44461470" w14:textId="77777777" w:rsidR="00CC6914" w:rsidRPr="007C111B" w:rsidRDefault="00CC6914" w:rsidP="003D58B0">
            <w:pPr>
              <w:pStyle w:val="ListParagraph"/>
              <w:numPr>
                <w:ilvl w:val="0"/>
                <w:numId w:val="6"/>
              </w:numPr>
              <w:tabs>
                <w:tab w:val="left" w:pos="1134"/>
              </w:tabs>
              <w:ind w:right="116"/>
              <w:rPr>
                <w:rFonts w:cs="AngsanaUPC"/>
                <w:szCs w:val="32"/>
                <w:cs/>
              </w:rPr>
            </w:pPr>
            <w:bookmarkStart w:id="5" w:name="_Hlk133846638"/>
            <w:r w:rsidRPr="007C111B">
              <w:rPr>
                <w:rFonts w:cs="AngsanaUPC"/>
                <w:spacing w:val="-2"/>
                <w:szCs w:val="32"/>
                <w:cs/>
              </w:rPr>
              <w:t>สัญญาใช้บริการวงจรสื่อสารความเร็ว</w:t>
            </w:r>
            <w:r w:rsidRPr="007C111B">
              <w:rPr>
                <w:rFonts w:cs="AngsanaUPC"/>
                <w:szCs w:val="32"/>
                <w:cs/>
              </w:rPr>
              <w:t>สูง</w:t>
            </w:r>
          </w:p>
        </w:tc>
        <w:tc>
          <w:tcPr>
            <w:tcW w:w="1799" w:type="dxa"/>
            <w:tcBorders>
              <w:top w:val="nil"/>
              <w:bottom w:val="nil"/>
            </w:tcBorders>
            <w:vAlign w:val="center"/>
          </w:tcPr>
          <w:p w14:paraId="4F8AEE8B" w14:textId="3D518451" w:rsidR="00CC6914" w:rsidRPr="007C111B" w:rsidRDefault="00FD2D39" w:rsidP="00F44C7D">
            <w:pPr>
              <w:tabs>
                <w:tab w:val="left" w:pos="1037"/>
                <w:tab w:val="left" w:pos="1134"/>
              </w:tabs>
              <w:ind w:left="-108" w:right="551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1.26</w:t>
            </w:r>
          </w:p>
        </w:tc>
      </w:tr>
      <w:bookmarkEnd w:id="5"/>
      <w:tr w:rsidR="00CC6914" w:rsidRPr="007C111B" w14:paraId="7514D864" w14:textId="77777777" w:rsidTr="00154BFF">
        <w:trPr>
          <w:trHeight w:val="521"/>
        </w:trPr>
        <w:tc>
          <w:tcPr>
            <w:tcW w:w="7384" w:type="dxa"/>
            <w:tcBorders>
              <w:top w:val="nil"/>
              <w:bottom w:val="nil"/>
            </w:tcBorders>
            <w:vAlign w:val="center"/>
          </w:tcPr>
          <w:p w14:paraId="0F3C7A2D" w14:textId="77777777" w:rsidR="00CC6914" w:rsidRPr="007C111B" w:rsidRDefault="00CC6914" w:rsidP="003D58B0">
            <w:pPr>
              <w:pStyle w:val="ListParagraph"/>
              <w:numPr>
                <w:ilvl w:val="0"/>
                <w:numId w:val="6"/>
              </w:numPr>
              <w:tabs>
                <w:tab w:val="left" w:pos="1134"/>
              </w:tabs>
              <w:ind w:right="116"/>
              <w:rPr>
                <w:rFonts w:cs="AngsanaUPC"/>
                <w:szCs w:val="32"/>
                <w:cs/>
              </w:rPr>
            </w:pPr>
            <w:r w:rsidRPr="007C111B">
              <w:rPr>
                <w:rFonts w:cs="AngsanaUPC"/>
                <w:szCs w:val="32"/>
                <w:cs/>
              </w:rPr>
              <w:t>สัญญาใช้บริการช่องสัญญาณดาวเทียม</w:t>
            </w:r>
          </w:p>
        </w:tc>
        <w:tc>
          <w:tcPr>
            <w:tcW w:w="1799" w:type="dxa"/>
            <w:tcBorders>
              <w:top w:val="nil"/>
              <w:bottom w:val="nil"/>
            </w:tcBorders>
            <w:vAlign w:val="center"/>
          </w:tcPr>
          <w:p w14:paraId="1E27B9EF" w14:textId="5240B89F" w:rsidR="00CC6914" w:rsidRPr="007C111B" w:rsidRDefault="00BC713E" w:rsidP="00F44C7D">
            <w:pPr>
              <w:tabs>
                <w:tab w:val="left" w:pos="942"/>
                <w:tab w:val="left" w:pos="1134"/>
              </w:tabs>
              <w:ind w:left="-108" w:right="551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12.</w:t>
            </w:r>
            <w:r w:rsidR="00C41211">
              <w:rPr>
                <w:rFonts w:ascii="Angsana New" w:hAnsi="Angsana New" w:hint="cs"/>
                <w:cs/>
              </w:rPr>
              <w:t>08</w:t>
            </w:r>
          </w:p>
        </w:tc>
      </w:tr>
      <w:tr w:rsidR="00CC6914" w:rsidRPr="007C111B" w14:paraId="7F88E61F" w14:textId="77777777" w:rsidTr="00154BFF">
        <w:trPr>
          <w:trHeight w:val="521"/>
        </w:trPr>
        <w:tc>
          <w:tcPr>
            <w:tcW w:w="7384" w:type="dxa"/>
            <w:tcBorders>
              <w:top w:val="nil"/>
              <w:bottom w:val="nil"/>
            </w:tcBorders>
            <w:vAlign w:val="center"/>
          </w:tcPr>
          <w:p w14:paraId="3BBE7AFA" w14:textId="77777777" w:rsidR="00CC6914" w:rsidRPr="007C111B" w:rsidRDefault="00CC6914" w:rsidP="00CC6914">
            <w:pPr>
              <w:tabs>
                <w:tab w:val="left" w:pos="1134"/>
              </w:tabs>
              <w:ind w:right="116"/>
              <w:rPr>
                <w:cs/>
              </w:rPr>
            </w:pPr>
          </w:p>
        </w:tc>
        <w:tc>
          <w:tcPr>
            <w:tcW w:w="1799" w:type="dxa"/>
            <w:tcBorders>
              <w:top w:val="nil"/>
              <w:bottom w:val="nil"/>
            </w:tcBorders>
            <w:vAlign w:val="center"/>
          </w:tcPr>
          <w:p w14:paraId="15808C09" w14:textId="24DF739A" w:rsidR="00CC6914" w:rsidRPr="007C111B" w:rsidRDefault="006A776C" w:rsidP="00CC6914">
            <w:pPr>
              <w:tabs>
                <w:tab w:val="left" w:pos="1134"/>
              </w:tabs>
              <w:ind w:left="-108" w:right="-108"/>
              <w:jc w:val="center"/>
              <w:rPr>
                <w:rFonts w:ascii="Angsana New" w:hAnsi="Angsana New"/>
              </w:rPr>
            </w:pPr>
            <w:r w:rsidRPr="007C111B">
              <w:rPr>
                <w:rFonts w:ascii="Angsana New" w:hAnsi="Angsana New"/>
              </w:rPr>
              <w:t>(USD</w:t>
            </w:r>
            <w:r w:rsidR="00BC713E">
              <w:rPr>
                <w:rFonts w:ascii="Angsana New" w:hAnsi="Angsana New"/>
              </w:rPr>
              <w:t xml:space="preserve"> 3</w:t>
            </w:r>
            <w:r w:rsidR="00C41211">
              <w:rPr>
                <w:rFonts w:ascii="Angsana New" w:hAnsi="Angsana New" w:hint="cs"/>
                <w:cs/>
              </w:rPr>
              <w:t>54</w:t>
            </w:r>
            <w:r w:rsidR="00BC713E">
              <w:rPr>
                <w:rFonts w:ascii="Angsana New" w:hAnsi="Angsana New"/>
              </w:rPr>
              <w:t>,</w:t>
            </w:r>
            <w:r w:rsidR="00C41211">
              <w:rPr>
                <w:rFonts w:ascii="Angsana New" w:hAnsi="Angsana New" w:hint="cs"/>
                <w:cs/>
              </w:rPr>
              <w:t>4</w:t>
            </w:r>
            <w:r w:rsidR="00BC713E">
              <w:rPr>
                <w:rFonts w:ascii="Angsana New" w:hAnsi="Angsana New"/>
              </w:rPr>
              <w:t>00</w:t>
            </w:r>
            <w:r w:rsidRPr="007C111B">
              <w:rPr>
                <w:rFonts w:ascii="Angsana New" w:hAnsi="Angsana New"/>
              </w:rPr>
              <w:t>)</w:t>
            </w:r>
          </w:p>
        </w:tc>
      </w:tr>
      <w:tr w:rsidR="00CC6914" w:rsidRPr="007C111B" w14:paraId="1FAFE81B" w14:textId="77777777" w:rsidTr="00154BFF">
        <w:trPr>
          <w:trHeight w:val="521"/>
        </w:trPr>
        <w:tc>
          <w:tcPr>
            <w:tcW w:w="7384" w:type="dxa"/>
            <w:tcBorders>
              <w:top w:val="nil"/>
              <w:bottom w:val="nil"/>
            </w:tcBorders>
            <w:vAlign w:val="center"/>
          </w:tcPr>
          <w:p w14:paraId="41F11D96" w14:textId="77777777" w:rsidR="00CC6914" w:rsidRPr="007C111B" w:rsidRDefault="00CC6914" w:rsidP="003D58B0">
            <w:pPr>
              <w:pStyle w:val="ListParagraph"/>
              <w:numPr>
                <w:ilvl w:val="0"/>
                <w:numId w:val="6"/>
              </w:numPr>
              <w:tabs>
                <w:tab w:val="left" w:pos="1134"/>
              </w:tabs>
              <w:ind w:right="116"/>
              <w:rPr>
                <w:rFonts w:cs="AngsanaUPC"/>
                <w:spacing w:val="-2"/>
                <w:szCs w:val="32"/>
                <w:cs/>
              </w:rPr>
            </w:pPr>
            <w:r w:rsidRPr="007C111B">
              <w:rPr>
                <w:rFonts w:cs="AngsanaUPC"/>
                <w:spacing w:val="-2"/>
                <w:szCs w:val="32"/>
                <w:cs/>
              </w:rPr>
              <w:t>สัญญาใช้บริการช่องสัญญาณรวมสัญญาณและส่งสัญญาณ</w:t>
            </w:r>
            <w:r w:rsidR="006A776C" w:rsidRPr="007C111B">
              <w:rPr>
                <w:rFonts w:cs="AngsanaUPC"/>
                <w:spacing w:val="-2"/>
                <w:szCs w:val="32"/>
                <w:cs/>
              </w:rPr>
              <w:t>ดาวเทียม</w:t>
            </w:r>
          </w:p>
        </w:tc>
        <w:tc>
          <w:tcPr>
            <w:tcW w:w="1799" w:type="dxa"/>
            <w:tcBorders>
              <w:top w:val="nil"/>
              <w:bottom w:val="nil"/>
            </w:tcBorders>
            <w:vAlign w:val="center"/>
          </w:tcPr>
          <w:p w14:paraId="5A08D3BD" w14:textId="0453C9DF" w:rsidR="00CC6914" w:rsidRPr="007C111B" w:rsidRDefault="00BC713E" w:rsidP="00F44C7D">
            <w:pPr>
              <w:tabs>
                <w:tab w:val="left" w:pos="942"/>
                <w:tab w:val="left" w:pos="1134"/>
              </w:tabs>
              <w:ind w:left="-108" w:right="551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12.</w:t>
            </w:r>
            <w:r w:rsidR="00C41211">
              <w:rPr>
                <w:rFonts w:ascii="Angsana New" w:hAnsi="Angsana New" w:hint="cs"/>
                <w:cs/>
              </w:rPr>
              <w:t>87</w:t>
            </w:r>
          </w:p>
        </w:tc>
      </w:tr>
      <w:tr w:rsidR="006A776C" w:rsidRPr="00335C29" w14:paraId="2F5284DD" w14:textId="77777777" w:rsidTr="00154BFF">
        <w:trPr>
          <w:trHeight w:val="521"/>
        </w:trPr>
        <w:tc>
          <w:tcPr>
            <w:tcW w:w="7384" w:type="dxa"/>
            <w:tcBorders>
              <w:top w:val="nil"/>
              <w:bottom w:val="nil"/>
            </w:tcBorders>
            <w:vAlign w:val="center"/>
          </w:tcPr>
          <w:p w14:paraId="3A68239C" w14:textId="77777777" w:rsidR="006A776C" w:rsidRPr="007C111B" w:rsidRDefault="006A776C" w:rsidP="006A776C">
            <w:pPr>
              <w:pStyle w:val="ListParagraph"/>
              <w:tabs>
                <w:tab w:val="left" w:pos="1134"/>
              </w:tabs>
              <w:ind w:right="116"/>
              <w:rPr>
                <w:rFonts w:cs="AngsanaUPC"/>
                <w:spacing w:val="-2"/>
                <w:szCs w:val="32"/>
                <w:cs/>
              </w:rPr>
            </w:pPr>
          </w:p>
        </w:tc>
        <w:tc>
          <w:tcPr>
            <w:tcW w:w="1799" w:type="dxa"/>
            <w:tcBorders>
              <w:top w:val="nil"/>
              <w:bottom w:val="nil"/>
            </w:tcBorders>
            <w:vAlign w:val="center"/>
          </w:tcPr>
          <w:p w14:paraId="482ADC4E" w14:textId="54AEF8BC" w:rsidR="006A776C" w:rsidRPr="007C111B" w:rsidRDefault="006A776C" w:rsidP="00CC6914">
            <w:pPr>
              <w:tabs>
                <w:tab w:val="left" w:pos="1134"/>
              </w:tabs>
              <w:ind w:left="-108" w:right="-108"/>
              <w:jc w:val="center"/>
              <w:rPr>
                <w:rFonts w:ascii="Angsana New" w:hAnsi="Angsana New"/>
              </w:rPr>
            </w:pPr>
            <w:r w:rsidRPr="007C111B">
              <w:rPr>
                <w:rFonts w:ascii="Angsana New" w:hAnsi="Angsana New"/>
              </w:rPr>
              <w:t>(USD</w:t>
            </w:r>
            <w:r w:rsidR="00BC713E">
              <w:rPr>
                <w:rFonts w:ascii="Angsana New" w:hAnsi="Angsana New"/>
              </w:rPr>
              <w:t xml:space="preserve"> 3</w:t>
            </w:r>
            <w:r w:rsidR="00C41211">
              <w:rPr>
                <w:rFonts w:ascii="Angsana New" w:hAnsi="Angsana New" w:hint="cs"/>
                <w:cs/>
              </w:rPr>
              <w:t>77</w:t>
            </w:r>
            <w:r w:rsidR="00BC713E">
              <w:rPr>
                <w:rFonts w:ascii="Angsana New" w:hAnsi="Angsana New"/>
              </w:rPr>
              <w:t>,</w:t>
            </w:r>
            <w:r w:rsidR="00C41211">
              <w:rPr>
                <w:rFonts w:ascii="Angsana New" w:hAnsi="Angsana New" w:hint="cs"/>
                <w:cs/>
              </w:rPr>
              <w:t>6</w:t>
            </w:r>
            <w:r w:rsidR="00BC713E">
              <w:rPr>
                <w:rFonts w:ascii="Angsana New" w:hAnsi="Angsana New"/>
              </w:rPr>
              <w:t>00</w:t>
            </w:r>
            <w:r w:rsidRPr="007C111B">
              <w:rPr>
                <w:rFonts w:ascii="Angsana New" w:hAnsi="Angsana New"/>
              </w:rPr>
              <w:t>)</w:t>
            </w:r>
          </w:p>
        </w:tc>
      </w:tr>
      <w:tr w:rsidR="00CC6914" w:rsidRPr="00335C29" w14:paraId="38A11A39" w14:textId="77777777" w:rsidTr="00154BFF">
        <w:trPr>
          <w:trHeight w:val="521"/>
        </w:trPr>
        <w:tc>
          <w:tcPr>
            <w:tcW w:w="7384" w:type="dxa"/>
            <w:tcBorders>
              <w:top w:val="nil"/>
              <w:bottom w:val="nil"/>
            </w:tcBorders>
            <w:vAlign w:val="center"/>
          </w:tcPr>
          <w:p w14:paraId="0BBFD4AD" w14:textId="77777777" w:rsidR="00CC6914" w:rsidRPr="00D55DA4" w:rsidRDefault="00CC6914" w:rsidP="003D58B0">
            <w:pPr>
              <w:pStyle w:val="ListParagraph"/>
              <w:numPr>
                <w:ilvl w:val="0"/>
                <w:numId w:val="7"/>
              </w:numPr>
              <w:tabs>
                <w:tab w:val="left" w:pos="1134"/>
              </w:tabs>
              <w:ind w:right="116"/>
              <w:rPr>
                <w:rFonts w:cs="AngsanaUPC"/>
                <w:szCs w:val="32"/>
                <w:cs/>
              </w:rPr>
            </w:pPr>
            <w:r w:rsidRPr="00D55DA4">
              <w:rPr>
                <w:rFonts w:cs="AngsanaUPC"/>
                <w:szCs w:val="32"/>
                <w:cs/>
              </w:rPr>
              <w:t>สัญญาใช้บริการช่องสัญญาณสื่อสาร</w:t>
            </w:r>
            <w:r w:rsidRPr="00D55DA4">
              <w:rPr>
                <w:rFonts w:cs="AngsanaUPC"/>
                <w:spacing w:val="-4"/>
                <w:szCs w:val="32"/>
                <w:cs/>
              </w:rPr>
              <w:t>ดาวเทียม</w:t>
            </w:r>
            <w:r w:rsidR="006A776C" w:rsidRPr="00D55DA4">
              <w:rPr>
                <w:rFonts w:cs="AngsanaUPC"/>
                <w:spacing w:val="-4"/>
                <w:szCs w:val="32"/>
                <w:cs/>
              </w:rPr>
              <w:t>ทรานส์พอนเดอร์</w:t>
            </w:r>
          </w:p>
        </w:tc>
        <w:tc>
          <w:tcPr>
            <w:tcW w:w="1799" w:type="dxa"/>
            <w:tcBorders>
              <w:top w:val="nil"/>
              <w:bottom w:val="nil"/>
            </w:tcBorders>
            <w:vAlign w:val="center"/>
          </w:tcPr>
          <w:p w14:paraId="594EA1C6" w14:textId="459D17BE" w:rsidR="00CC6914" w:rsidRPr="00D55DA4" w:rsidRDefault="00BC713E" w:rsidP="00F44C7D">
            <w:pPr>
              <w:tabs>
                <w:tab w:val="left" w:pos="942"/>
                <w:tab w:val="left" w:pos="1134"/>
              </w:tabs>
              <w:ind w:left="-108" w:right="551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5.88</w:t>
            </w:r>
          </w:p>
        </w:tc>
      </w:tr>
      <w:tr w:rsidR="006A776C" w:rsidRPr="00335C29" w14:paraId="482940EA" w14:textId="77777777" w:rsidTr="00154BFF">
        <w:trPr>
          <w:trHeight w:val="521"/>
        </w:trPr>
        <w:tc>
          <w:tcPr>
            <w:tcW w:w="7384" w:type="dxa"/>
            <w:tcBorders>
              <w:top w:val="nil"/>
              <w:bottom w:val="nil"/>
            </w:tcBorders>
            <w:vAlign w:val="center"/>
          </w:tcPr>
          <w:p w14:paraId="1777C8C3" w14:textId="77777777" w:rsidR="006A776C" w:rsidRPr="00D55DA4" w:rsidRDefault="006A776C" w:rsidP="006A776C">
            <w:pPr>
              <w:pStyle w:val="ListParagraph"/>
              <w:tabs>
                <w:tab w:val="left" w:pos="1134"/>
              </w:tabs>
              <w:ind w:right="116"/>
              <w:rPr>
                <w:rFonts w:cs="AngsanaUPC"/>
                <w:szCs w:val="32"/>
                <w:cs/>
              </w:rPr>
            </w:pPr>
          </w:p>
        </w:tc>
        <w:tc>
          <w:tcPr>
            <w:tcW w:w="1799" w:type="dxa"/>
            <w:tcBorders>
              <w:top w:val="nil"/>
              <w:bottom w:val="nil"/>
            </w:tcBorders>
            <w:vAlign w:val="center"/>
          </w:tcPr>
          <w:p w14:paraId="695DA253" w14:textId="542333EA" w:rsidR="006A776C" w:rsidRPr="00D55DA4" w:rsidRDefault="006A776C" w:rsidP="00CC6914">
            <w:pPr>
              <w:tabs>
                <w:tab w:val="left" w:pos="1134"/>
              </w:tabs>
              <w:ind w:left="-108" w:right="-108"/>
              <w:jc w:val="center"/>
              <w:rPr>
                <w:rFonts w:ascii="Angsana New" w:hAnsi="Angsana New"/>
              </w:rPr>
            </w:pPr>
            <w:r w:rsidRPr="00D55DA4">
              <w:rPr>
                <w:rFonts w:ascii="Angsana New" w:hAnsi="Angsana New"/>
              </w:rPr>
              <w:t>(USD</w:t>
            </w:r>
            <w:r w:rsidR="00BC713E">
              <w:rPr>
                <w:rFonts w:ascii="Angsana New" w:hAnsi="Angsana New"/>
              </w:rPr>
              <w:t xml:space="preserve"> 172,372</w:t>
            </w:r>
            <w:r w:rsidRPr="00D55DA4">
              <w:rPr>
                <w:rFonts w:ascii="Angsana New" w:hAnsi="Angsana New"/>
              </w:rPr>
              <w:t>)</w:t>
            </w:r>
          </w:p>
        </w:tc>
      </w:tr>
      <w:tr w:rsidR="007E3938" w:rsidRPr="00335C29" w14:paraId="20210750" w14:textId="77777777" w:rsidTr="00154BFF">
        <w:trPr>
          <w:trHeight w:val="521"/>
        </w:trPr>
        <w:tc>
          <w:tcPr>
            <w:tcW w:w="7384" w:type="dxa"/>
            <w:tcBorders>
              <w:top w:val="nil"/>
              <w:bottom w:val="nil"/>
            </w:tcBorders>
            <w:vAlign w:val="center"/>
          </w:tcPr>
          <w:p w14:paraId="7A90C334" w14:textId="5BFFE2CC" w:rsidR="007E3938" w:rsidRPr="007E3938" w:rsidRDefault="007E3938" w:rsidP="007E3938">
            <w:pPr>
              <w:tabs>
                <w:tab w:val="left" w:pos="1134"/>
              </w:tabs>
              <w:ind w:right="116"/>
              <w:rPr>
                <w:cs/>
              </w:rPr>
            </w:pPr>
            <w:r w:rsidRPr="007E3938">
              <w:rPr>
                <w:rFonts w:ascii="Angsana New" w:hAnsi="Angsana New" w:hint="cs"/>
                <w:cs/>
              </w:rPr>
              <w:t>ส่วนที่ถึงกำหนดชำระ</w:t>
            </w:r>
            <w:r>
              <w:rPr>
                <w:rFonts w:ascii="Angsana New" w:hAnsi="Angsana New" w:hint="cs"/>
                <w:cs/>
              </w:rPr>
              <w:t>เกินกว่าหนึ่งปี</w:t>
            </w:r>
            <w:r>
              <w:rPr>
                <w:rFonts w:hint="cs"/>
                <w:cs/>
              </w:rPr>
              <w:t>แต่ไม่เกินส</w:t>
            </w:r>
            <w:r w:rsidR="008116CE">
              <w:rPr>
                <w:rFonts w:hint="cs"/>
                <w:cs/>
              </w:rPr>
              <w:t>าม</w:t>
            </w:r>
            <w:r>
              <w:rPr>
                <w:rFonts w:hint="cs"/>
                <w:cs/>
              </w:rPr>
              <w:t>ปี</w:t>
            </w:r>
          </w:p>
        </w:tc>
        <w:tc>
          <w:tcPr>
            <w:tcW w:w="1799" w:type="dxa"/>
            <w:tcBorders>
              <w:top w:val="nil"/>
              <w:bottom w:val="nil"/>
            </w:tcBorders>
            <w:vAlign w:val="center"/>
          </w:tcPr>
          <w:p w14:paraId="1E9DA072" w14:textId="77777777" w:rsidR="007E3938" w:rsidRPr="00D55DA4" w:rsidRDefault="007E3938" w:rsidP="007E3938">
            <w:pPr>
              <w:tabs>
                <w:tab w:val="left" w:pos="1134"/>
              </w:tabs>
              <w:ind w:left="-108" w:right="-108"/>
              <w:jc w:val="center"/>
              <w:rPr>
                <w:rFonts w:ascii="Angsana New" w:hAnsi="Angsana New"/>
              </w:rPr>
            </w:pPr>
          </w:p>
        </w:tc>
      </w:tr>
      <w:tr w:rsidR="00F44C7D" w:rsidRPr="007C111B" w14:paraId="00B46403" w14:textId="77777777" w:rsidTr="00154BFF">
        <w:trPr>
          <w:trHeight w:val="521"/>
        </w:trPr>
        <w:tc>
          <w:tcPr>
            <w:tcW w:w="7384" w:type="dxa"/>
            <w:tcBorders>
              <w:top w:val="nil"/>
              <w:bottom w:val="nil"/>
            </w:tcBorders>
            <w:vAlign w:val="center"/>
          </w:tcPr>
          <w:p w14:paraId="3A85F370" w14:textId="77777777" w:rsidR="00F44C7D" w:rsidRPr="007C111B" w:rsidRDefault="00F44C7D" w:rsidP="00F44C7D">
            <w:pPr>
              <w:pStyle w:val="ListParagraph"/>
              <w:numPr>
                <w:ilvl w:val="0"/>
                <w:numId w:val="6"/>
              </w:numPr>
              <w:tabs>
                <w:tab w:val="left" w:pos="1134"/>
              </w:tabs>
              <w:ind w:right="116"/>
              <w:rPr>
                <w:rFonts w:cs="AngsanaUPC"/>
                <w:szCs w:val="32"/>
                <w:cs/>
              </w:rPr>
            </w:pPr>
            <w:r w:rsidRPr="007C111B">
              <w:rPr>
                <w:rFonts w:cs="AngsanaUPC"/>
                <w:spacing w:val="-2"/>
                <w:szCs w:val="32"/>
                <w:cs/>
              </w:rPr>
              <w:t>สัญญาใช้บริการวงจรสื่อสารความเร็ว</w:t>
            </w:r>
            <w:r w:rsidRPr="007C111B">
              <w:rPr>
                <w:rFonts w:cs="AngsanaUPC"/>
                <w:szCs w:val="32"/>
                <w:cs/>
              </w:rPr>
              <w:t>สูง</w:t>
            </w:r>
          </w:p>
        </w:tc>
        <w:tc>
          <w:tcPr>
            <w:tcW w:w="1799" w:type="dxa"/>
            <w:tcBorders>
              <w:top w:val="nil"/>
              <w:bottom w:val="nil"/>
            </w:tcBorders>
            <w:vAlign w:val="center"/>
          </w:tcPr>
          <w:p w14:paraId="3FD8F178" w14:textId="3E2EFBB2" w:rsidR="00F44C7D" w:rsidRPr="007C111B" w:rsidRDefault="00FD2D39" w:rsidP="00F44C7D">
            <w:pPr>
              <w:tabs>
                <w:tab w:val="left" w:pos="942"/>
                <w:tab w:val="left" w:pos="1143"/>
              </w:tabs>
              <w:ind w:left="-108" w:right="551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0.11</w:t>
            </w:r>
          </w:p>
        </w:tc>
      </w:tr>
      <w:tr w:rsidR="006A776C" w:rsidRPr="00CD157D" w14:paraId="6E844DE7" w14:textId="77777777" w:rsidTr="00154BFF">
        <w:trPr>
          <w:trHeight w:val="521"/>
        </w:trPr>
        <w:tc>
          <w:tcPr>
            <w:tcW w:w="7384" w:type="dxa"/>
            <w:tcBorders>
              <w:bottom w:val="single" w:sz="4" w:space="0" w:color="auto"/>
            </w:tcBorders>
            <w:vAlign w:val="center"/>
          </w:tcPr>
          <w:p w14:paraId="71AC2706" w14:textId="77777777" w:rsidR="006A776C" w:rsidRPr="007C111B" w:rsidRDefault="006A776C" w:rsidP="006A776C">
            <w:pPr>
              <w:tabs>
                <w:tab w:val="left" w:pos="1134"/>
              </w:tabs>
              <w:ind w:right="116"/>
              <w:jc w:val="center"/>
              <w:rPr>
                <w:rFonts w:ascii="Angsana New" w:hAnsi="Angsana New" w:cs="Angsana New"/>
                <w:cs/>
              </w:rPr>
            </w:pPr>
            <w:r w:rsidRPr="007C111B">
              <w:rPr>
                <w:rFonts w:ascii="Angsana New" w:hAnsi="Angsana New" w:cs="Angsana New" w:hint="cs"/>
                <w:cs/>
              </w:rPr>
              <w:t>รวมทั้งสิ้น</w:t>
            </w:r>
          </w:p>
        </w:tc>
        <w:tc>
          <w:tcPr>
            <w:tcW w:w="1799" w:type="dxa"/>
            <w:tcBorders>
              <w:bottom w:val="single" w:sz="4" w:space="0" w:color="auto"/>
            </w:tcBorders>
            <w:vAlign w:val="center"/>
          </w:tcPr>
          <w:p w14:paraId="7461FF19" w14:textId="65B575BB" w:rsidR="006A776C" w:rsidRPr="007C111B" w:rsidRDefault="00822C92" w:rsidP="00F44C7D">
            <w:pPr>
              <w:tabs>
                <w:tab w:val="left" w:pos="942"/>
                <w:tab w:val="left" w:pos="1134"/>
              </w:tabs>
              <w:ind w:left="-108" w:right="551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32.2</w:t>
            </w:r>
          </w:p>
        </w:tc>
      </w:tr>
    </w:tbl>
    <w:p w14:paraId="64AD7F71" w14:textId="77777777" w:rsidR="00F045D3" w:rsidRPr="00C13B39" w:rsidRDefault="00F045D3" w:rsidP="00C13B39">
      <w:pPr>
        <w:ind w:right="-871"/>
        <w:rPr>
          <w:rFonts w:ascii="Angsana New" w:hAnsi="Angsana New"/>
          <w:spacing w:val="-8"/>
          <w:sz w:val="2"/>
          <w:szCs w:val="2"/>
          <w:highlight w:val="green"/>
        </w:rPr>
      </w:pPr>
    </w:p>
    <w:p w14:paraId="187F4E0C" w14:textId="77777777" w:rsidR="00DC7EE6" w:rsidRPr="00B04BAA" w:rsidRDefault="00DC7EE6" w:rsidP="00C27CD6">
      <w:pPr>
        <w:ind w:right="-871"/>
        <w:rPr>
          <w:rFonts w:ascii="Angsana New" w:hAnsi="Angsana New"/>
          <w:spacing w:val="-8"/>
        </w:rPr>
      </w:pPr>
    </w:p>
    <w:p w14:paraId="66E1E844" w14:textId="4DFFD925" w:rsidR="004F53FA" w:rsidRDefault="001B6E66" w:rsidP="008C3A98">
      <w:pPr>
        <w:ind w:left="630" w:right="-871"/>
        <w:rPr>
          <w:rFonts w:ascii="Angsana New" w:hAnsi="Angsana New"/>
          <w:spacing w:val="-8"/>
          <w:cs/>
        </w:rPr>
      </w:pPr>
      <w:r w:rsidRPr="00456329">
        <w:rPr>
          <w:rFonts w:ascii="Angsana New" w:hAnsi="Angsana New"/>
          <w:spacing w:val="-8"/>
        </w:rPr>
        <w:t>2</w:t>
      </w:r>
      <w:r w:rsidR="00041715">
        <w:rPr>
          <w:rFonts w:ascii="Angsana New" w:hAnsi="Angsana New"/>
          <w:spacing w:val="-8"/>
        </w:rPr>
        <w:t>8</w:t>
      </w:r>
      <w:r w:rsidR="00AB0236" w:rsidRPr="00456329">
        <w:rPr>
          <w:rFonts w:ascii="Angsana New" w:hAnsi="Angsana New" w:hint="cs"/>
          <w:spacing w:val="-8"/>
          <w:cs/>
        </w:rPr>
        <w:t>.</w:t>
      </w:r>
      <w:r w:rsidR="00A34A58">
        <w:rPr>
          <w:rFonts w:ascii="Angsana New" w:hAnsi="Angsana New"/>
          <w:spacing w:val="-8"/>
        </w:rPr>
        <w:t>4</w:t>
      </w:r>
      <w:r w:rsidR="008C3A98" w:rsidRPr="00456329">
        <w:rPr>
          <w:rFonts w:ascii="Angsana New" w:hAnsi="Angsana New" w:hint="cs"/>
          <w:spacing w:val="-8"/>
          <w:cs/>
        </w:rPr>
        <w:t xml:space="preserve"> </w:t>
      </w:r>
      <w:r w:rsidR="004F53FA" w:rsidRPr="00456329">
        <w:rPr>
          <w:rFonts w:ascii="Angsana New" w:hAnsi="Angsana New" w:hint="cs"/>
          <w:spacing w:val="-8"/>
          <w:cs/>
        </w:rPr>
        <w:t>ภาระผูกพัน</w:t>
      </w:r>
      <w:r w:rsidR="00B26F94">
        <w:rPr>
          <w:rFonts w:ascii="Angsana New" w:hAnsi="Angsana New" w:hint="cs"/>
          <w:spacing w:val="-8"/>
          <w:cs/>
        </w:rPr>
        <w:t>เกี่ยวกับรายจ่ายฝ่ายทุน</w:t>
      </w:r>
    </w:p>
    <w:p w14:paraId="0398649B" w14:textId="77777777" w:rsidR="001B6A79" w:rsidRPr="001B6A79" w:rsidRDefault="001B6A79" w:rsidP="008C3A98">
      <w:pPr>
        <w:ind w:left="630" w:right="-871"/>
        <w:rPr>
          <w:rFonts w:ascii="Angsana New" w:hAnsi="Angsana New"/>
          <w:spacing w:val="-8"/>
          <w:sz w:val="8"/>
          <w:szCs w:val="8"/>
        </w:rPr>
      </w:pPr>
    </w:p>
    <w:p w14:paraId="709BB02A" w14:textId="66C706C3" w:rsidR="0008655C" w:rsidRPr="00CB754B" w:rsidRDefault="0008655C" w:rsidP="0008655C">
      <w:pPr>
        <w:ind w:left="1064" w:right="30" w:firstLine="644"/>
        <w:jc w:val="thaiDistribute"/>
        <w:rPr>
          <w:spacing w:val="-8"/>
        </w:rPr>
      </w:pPr>
      <w:r w:rsidRPr="0008655C">
        <w:rPr>
          <w:rFonts w:ascii="Angsana New" w:hAnsi="Angsana New" w:hint="cs"/>
          <w:cs/>
        </w:rPr>
        <w:t xml:space="preserve">ณ </w:t>
      </w:r>
      <w:r w:rsidR="00E508CB">
        <w:rPr>
          <w:rFonts w:ascii="Angsana New" w:hAnsi="Angsana New" w:hint="cs"/>
          <w:cs/>
        </w:rPr>
        <w:t xml:space="preserve">วันที่ </w:t>
      </w:r>
      <w:r w:rsidR="00E508CB">
        <w:rPr>
          <w:rFonts w:ascii="Angsana New" w:hAnsi="Angsana New"/>
        </w:rPr>
        <w:t>31</w:t>
      </w:r>
      <w:r w:rsidR="00E508CB">
        <w:rPr>
          <w:rFonts w:ascii="Angsana New" w:hAnsi="Angsana New" w:hint="cs"/>
          <w:cs/>
        </w:rPr>
        <w:t xml:space="preserve"> มีนาคม </w:t>
      </w:r>
      <w:r w:rsidR="00E508CB">
        <w:rPr>
          <w:rFonts w:ascii="Angsana New" w:hAnsi="Angsana New"/>
        </w:rPr>
        <w:t xml:space="preserve">2568 </w:t>
      </w:r>
      <w:r w:rsidRPr="0008655C">
        <w:rPr>
          <w:rFonts w:ascii="Angsana New" w:hAnsi="Angsana New" w:hint="cs"/>
          <w:cs/>
        </w:rPr>
        <w:t xml:space="preserve">บริษัทและบริษัทย่อยมีภาระผูกพันเกี่ยวกับรายจ่ายฝ่ายทุนซึ่งยังไม่ได้รับรู้ในงบการเงินรวม เป็นจำนวนเงิน </w:t>
      </w:r>
      <w:r w:rsidRPr="005E4848">
        <w:rPr>
          <w:rFonts w:ascii="Angsana New" w:hAnsi="Angsana New"/>
        </w:rPr>
        <w:t>75.</w:t>
      </w:r>
      <w:r w:rsidR="00782ED3">
        <w:rPr>
          <w:rFonts w:ascii="Angsana New" w:hAnsi="Angsana New"/>
        </w:rPr>
        <w:t>56</w:t>
      </w:r>
      <w:r w:rsidRPr="005E4848">
        <w:rPr>
          <w:rFonts w:ascii="Angsana New" w:hAnsi="Angsana New" w:hint="cs"/>
          <w:cs/>
        </w:rPr>
        <w:t xml:space="preserve"> ล้านบาท</w:t>
      </w:r>
      <w:r w:rsidRPr="0008655C">
        <w:rPr>
          <w:rFonts w:ascii="Angsana New" w:hAnsi="Angsana New" w:hint="cs"/>
          <w:cs/>
        </w:rPr>
        <w:t xml:space="preserve"> และงบการเงินเฉพาะกิจการ เป็นจำนวน</w:t>
      </w:r>
      <w:r w:rsidRPr="00A34A58">
        <w:rPr>
          <w:rFonts w:ascii="Angsana New" w:hAnsi="Angsana New" w:hint="cs"/>
          <w:cs/>
        </w:rPr>
        <w:t xml:space="preserve">เงิน </w:t>
      </w:r>
      <w:r w:rsidRPr="00A34A58">
        <w:rPr>
          <w:rFonts w:ascii="Angsana New" w:hAnsi="Angsana New"/>
        </w:rPr>
        <w:t>8.</w:t>
      </w:r>
      <w:r w:rsidR="00A34A58">
        <w:rPr>
          <w:rFonts w:ascii="Angsana New" w:hAnsi="Angsana New"/>
        </w:rPr>
        <w:t>56</w:t>
      </w:r>
      <w:r w:rsidRPr="00A34A58">
        <w:rPr>
          <w:rFonts w:ascii="Angsana New" w:hAnsi="Angsana New" w:hint="cs"/>
          <w:cs/>
        </w:rPr>
        <w:t xml:space="preserve"> ล้าน</w:t>
      </w:r>
      <w:r w:rsidRPr="0008655C">
        <w:rPr>
          <w:rFonts w:ascii="Angsana New" w:hAnsi="Angsana New" w:hint="cs"/>
          <w:cs/>
        </w:rPr>
        <w:t>บาท</w:t>
      </w:r>
    </w:p>
    <w:p w14:paraId="5022442E" w14:textId="77777777" w:rsidR="009E4186" w:rsidRPr="00B04BAA" w:rsidRDefault="009E4186" w:rsidP="00AE30FC">
      <w:pPr>
        <w:ind w:right="-64"/>
        <w:jc w:val="thaiDistribute"/>
        <w:rPr>
          <w:rFonts w:ascii="Angsana New" w:hAnsi="Angsana New"/>
        </w:rPr>
      </w:pPr>
    </w:p>
    <w:p w14:paraId="5929A246" w14:textId="77777777" w:rsidR="0004178D" w:rsidRPr="0034208B" w:rsidRDefault="0033720A" w:rsidP="008636E4">
      <w:pPr>
        <w:numPr>
          <w:ilvl w:val="0"/>
          <w:numId w:val="1"/>
        </w:numPr>
        <w:ind w:left="630" w:right="-871" w:hanging="346"/>
        <w:rPr>
          <w:rFonts w:ascii="Angsana New" w:hAnsi="Angsana New"/>
          <w:b/>
          <w:bCs/>
        </w:rPr>
      </w:pPr>
      <w:r w:rsidRPr="0034208B">
        <w:rPr>
          <w:rFonts w:ascii="Angsana New" w:hAnsi="Angsana New" w:hint="cs"/>
          <w:b/>
          <w:bCs/>
          <w:cs/>
        </w:rPr>
        <w:t>คดีฟ้องร้อง</w:t>
      </w:r>
    </w:p>
    <w:p w14:paraId="2D434B1F" w14:textId="77777777" w:rsidR="00857744" w:rsidRPr="00EF6943" w:rsidRDefault="00857744" w:rsidP="00857744">
      <w:pPr>
        <w:ind w:left="630" w:right="-871"/>
        <w:rPr>
          <w:b/>
          <w:bCs/>
          <w:sz w:val="4"/>
          <w:szCs w:val="4"/>
        </w:rPr>
      </w:pPr>
    </w:p>
    <w:p w14:paraId="1CA3902E" w14:textId="3502C082" w:rsidR="000748F5" w:rsidRPr="005845F5" w:rsidRDefault="005130CE" w:rsidP="000748F5">
      <w:pPr>
        <w:ind w:left="1134" w:right="85" w:hanging="510"/>
        <w:jc w:val="thaiDistribute"/>
        <w:rPr>
          <w:spacing w:val="-4"/>
        </w:rPr>
      </w:pPr>
      <w:r w:rsidRPr="005845F5">
        <w:rPr>
          <w:spacing w:val="-2"/>
        </w:rPr>
        <w:t>2</w:t>
      </w:r>
      <w:r w:rsidR="00041715">
        <w:rPr>
          <w:spacing w:val="-2"/>
        </w:rPr>
        <w:t>9</w:t>
      </w:r>
      <w:r w:rsidR="000748F5" w:rsidRPr="005845F5">
        <w:rPr>
          <w:rFonts w:hint="cs"/>
          <w:spacing w:val="-2"/>
          <w:cs/>
        </w:rPr>
        <w:t>.</w:t>
      </w:r>
      <w:r w:rsidR="000748F5" w:rsidRPr="005845F5">
        <w:rPr>
          <w:spacing w:val="-2"/>
        </w:rPr>
        <w:t>1</w:t>
      </w:r>
      <w:r w:rsidR="000748F5" w:rsidRPr="005845F5">
        <w:rPr>
          <w:rFonts w:hint="cs"/>
          <w:spacing w:val="-2"/>
          <w:cs/>
        </w:rPr>
        <w:t xml:space="preserve">   </w:t>
      </w:r>
      <w:r w:rsidR="000748F5" w:rsidRPr="005845F5">
        <w:rPr>
          <w:spacing w:val="-4"/>
          <w:cs/>
        </w:rPr>
        <w:t>บริษัท</w:t>
      </w:r>
      <w:r w:rsidR="000748F5" w:rsidRPr="005845F5">
        <w:rPr>
          <w:rFonts w:hint="cs"/>
          <w:spacing w:val="-4"/>
          <w:cs/>
        </w:rPr>
        <w:t>และบริษัท</w:t>
      </w:r>
      <w:r w:rsidR="000748F5" w:rsidRPr="005845F5">
        <w:rPr>
          <w:spacing w:val="-4"/>
          <w:cs/>
        </w:rPr>
        <w:t xml:space="preserve">ย่อยของบริษัทถูกฟ้องเป็นจำเลยร่วม รวม </w:t>
      </w:r>
      <w:r w:rsidR="000748F5" w:rsidRPr="005845F5">
        <w:rPr>
          <w:spacing w:val="-4"/>
        </w:rPr>
        <w:t>2</w:t>
      </w:r>
      <w:r w:rsidR="000748F5" w:rsidRPr="005845F5">
        <w:rPr>
          <w:spacing w:val="-4"/>
          <w:cs/>
        </w:rPr>
        <w:t xml:space="preserve"> คดี ในฐานความผิดหมิ่นประมาทด้วยการโฆษณาและละเมิด จำนวนทุนทรัพย์รวม </w:t>
      </w:r>
      <w:r w:rsidR="000748F5" w:rsidRPr="005845F5">
        <w:rPr>
          <w:spacing w:val="-4"/>
        </w:rPr>
        <w:t>37.10</w:t>
      </w:r>
      <w:r w:rsidR="000748F5" w:rsidRPr="005845F5">
        <w:rPr>
          <w:spacing w:val="-4"/>
          <w:cs/>
        </w:rPr>
        <w:t xml:space="preserve"> ล้านบาท </w:t>
      </w:r>
      <w:r w:rsidR="000748F5" w:rsidRPr="005845F5">
        <w:rPr>
          <w:rFonts w:hint="cs"/>
          <w:spacing w:val="-4"/>
          <w:cs/>
        </w:rPr>
        <w:t xml:space="preserve">ณ วันที่ </w:t>
      </w:r>
      <w:r w:rsidR="000748F5" w:rsidRPr="005845F5">
        <w:rPr>
          <w:spacing w:val="-4"/>
        </w:rPr>
        <w:t>31</w:t>
      </w:r>
      <w:r w:rsidR="000748F5" w:rsidRPr="005845F5">
        <w:rPr>
          <w:rFonts w:hint="cs"/>
          <w:spacing w:val="-4"/>
          <w:cs/>
        </w:rPr>
        <w:t xml:space="preserve"> </w:t>
      </w:r>
      <w:r w:rsidR="00411A95">
        <w:rPr>
          <w:rFonts w:hint="cs"/>
          <w:spacing w:val="-4"/>
          <w:cs/>
        </w:rPr>
        <w:t>มีนาคม</w:t>
      </w:r>
      <w:r w:rsidR="000748F5" w:rsidRPr="005845F5">
        <w:rPr>
          <w:rFonts w:hint="cs"/>
          <w:spacing w:val="-4"/>
          <w:cs/>
        </w:rPr>
        <w:t xml:space="preserve"> </w:t>
      </w:r>
      <w:r w:rsidR="000748F5" w:rsidRPr="005845F5">
        <w:rPr>
          <w:spacing w:val="-4"/>
        </w:rPr>
        <w:t>256</w:t>
      </w:r>
      <w:r w:rsidR="00411A95">
        <w:rPr>
          <w:spacing w:val="-4"/>
        </w:rPr>
        <w:t>8</w:t>
      </w:r>
      <w:r w:rsidR="000748F5" w:rsidRPr="005845F5">
        <w:rPr>
          <w:rFonts w:hint="cs"/>
          <w:spacing w:val="-4"/>
          <w:cs/>
        </w:rPr>
        <w:t xml:space="preserve"> อยู่ระหว่างการพิจารณาของศาลชั้นต้น บริษัทคาดว่าจะไม่ได้รับความเสียหายจากทั้งสองคดีดังกล่าว ดังนั้นจึงไม่ได้บันทึกเป็นค่าใช้จ่ายและหนี้สินที่อาจเกิดขึ้น</w:t>
      </w:r>
    </w:p>
    <w:p w14:paraId="6C44EDD6" w14:textId="0204E59E" w:rsidR="002D031F" w:rsidRPr="000748F5" w:rsidRDefault="005130CE" w:rsidP="000748F5">
      <w:pPr>
        <w:ind w:left="1134" w:right="85" w:hanging="510"/>
        <w:jc w:val="thaiDistribute"/>
        <w:rPr>
          <w:spacing w:val="-2"/>
          <w:cs/>
        </w:rPr>
      </w:pPr>
      <w:r w:rsidRPr="00411A95">
        <w:rPr>
          <w:spacing w:val="-2"/>
        </w:rPr>
        <w:t>2</w:t>
      </w:r>
      <w:r w:rsidR="00041715">
        <w:rPr>
          <w:spacing w:val="-2"/>
        </w:rPr>
        <w:t>9</w:t>
      </w:r>
      <w:r w:rsidR="000748F5" w:rsidRPr="00411A95">
        <w:rPr>
          <w:spacing w:val="-2"/>
        </w:rPr>
        <w:t>.2</w:t>
      </w:r>
      <w:r w:rsidR="000748F5" w:rsidRPr="00411A95">
        <w:rPr>
          <w:spacing w:val="-2"/>
        </w:rPr>
        <w:tab/>
      </w:r>
      <w:r w:rsidR="000748F5" w:rsidRPr="00411A95">
        <w:rPr>
          <w:rFonts w:hint="cs"/>
          <w:spacing w:val="-2"/>
          <w:cs/>
        </w:rPr>
        <w:t>บริษัท</w:t>
      </w:r>
      <w:r w:rsidR="000748F5" w:rsidRPr="00411A95">
        <w:rPr>
          <w:spacing w:val="-2"/>
          <w:cs/>
        </w:rPr>
        <w:t>ถูกฟ้องเป็นจำเลยในคดีแรงงาน</w:t>
      </w:r>
      <w:r w:rsidR="000748F5" w:rsidRPr="00411A95">
        <w:rPr>
          <w:spacing w:val="-2"/>
        </w:rPr>
        <w:t xml:space="preserve"> </w:t>
      </w:r>
      <w:r w:rsidR="000748F5" w:rsidRPr="00411A95">
        <w:rPr>
          <w:spacing w:val="-2"/>
          <w:cs/>
        </w:rPr>
        <w:t xml:space="preserve">รวม </w:t>
      </w:r>
      <w:r w:rsidR="00411A95">
        <w:rPr>
          <w:spacing w:val="-2"/>
        </w:rPr>
        <w:t>3</w:t>
      </w:r>
      <w:r w:rsidR="000748F5" w:rsidRPr="00411A95">
        <w:rPr>
          <w:spacing w:val="-2"/>
          <w:cs/>
        </w:rPr>
        <w:t xml:space="preserve"> คดี จำนวนทุนทรัพย์รวม </w:t>
      </w:r>
      <w:r w:rsidR="000748F5" w:rsidRPr="00411A95">
        <w:rPr>
          <w:spacing w:val="-2"/>
        </w:rPr>
        <w:t>3</w:t>
      </w:r>
      <w:r w:rsidR="00411A95">
        <w:rPr>
          <w:spacing w:val="-2"/>
        </w:rPr>
        <w:t>3</w:t>
      </w:r>
      <w:r w:rsidR="000748F5" w:rsidRPr="00411A95">
        <w:rPr>
          <w:spacing w:val="-2"/>
        </w:rPr>
        <w:t>.</w:t>
      </w:r>
      <w:r w:rsidR="00411A95">
        <w:rPr>
          <w:spacing w:val="-2"/>
        </w:rPr>
        <w:t>29</w:t>
      </w:r>
      <w:r w:rsidR="000748F5" w:rsidRPr="00411A95">
        <w:rPr>
          <w:rFonts w:hint="cs"/>
          <w:spacing w:val="-2"/>
          <w:cs/>
        </w:rPr>
        <w:t xml:space="preserve"> ล้านบาท ณ วันที่ </w:t>
      </w:r>
      <w:r w:rsidR="000748F5" w:rsidRPr="00411A95">
        <w:rPr>
          <w:spacing w:val="-2"/>
        </w:rPr>
        <w:t>31</w:t>
      </w:r>
      <w:r w:rsidR="000748F5" w:rsidRPr="00411A95">
        <w:rPr>
          <w:rFonts w:hint="cs"/>
          <w:spacing w:val="-2"/>
          <w:cs/>
        </w:rPr>
        <w:t xml:space="preserve"> </w:t>
      </w:r>
      <w:r w:rsidR="00411A95">
        <w:rPr>
          <w:rFonts w:hint="cs"/>
          <w:spacing w:val="-2"/>
          <w:cs/>
        </w:rPr>
        <w:t>มีนาคม</w:t>
      </w:r>
      <w:r w:rsidR="000748F5" w:rsidRPr="00411A95">
        <w:rPr>
          <w:rFonts w:hint="cs"/>
          <w:spacing w:val="-2"/>
          <w:cs/>
        </w:rPr>
        <w:t xml:space="preserve"> </w:t>
      </w:r>
      <w:r w:rsidR="000748F5" w:rsidRPr="00411A95">
        <w:rPr>
          <w:spacing w:val="-2"/>
        </w:rPr>
        <w:t>256</w:t>
      </w:r>
      <w:r w:rsidR="00411A95">
        <w:rPr>
          <w:spacing w:val="-2"/>
        </w:rPr>
        <w:t>8</w:t>
      </w:r>
      <w:r w:rsidR="000748F5" w:rsidRPr="00411A95">
        <w:rPr>
          <w:rFonts w:hint="cs"/>
          <w:spacing w:val="-2"/>
          <w:cs/>
        </w:rPr>
        <w:t xml:space="preserve"> อยู่ระหว่างการพิจารณาของศาลชั้นต้น บริษัทคาดว่าจะไม่ได้รับความเสียหายจากทั้ง</w:t>
      </w:r>
      <w:r w:rsidR="00411A95">
        <w:rPr>
          <w:rFonts w:hint="cs"/>
          <w:spacing w:val="-2"/>
          <w:cs/>
        </w:rPr>
        <w:t>สาม</w:t>
      </w:r>
      <w:r w:rsidR="000748F5" w:rsidRPr="00411A95">
        <w:rPr>
          <w:rFonts w:hint="cs"/>
          <w:spacing w:val="-2"/>
          <w:cs/>
        </w:rPr>
        <w:t>คดีดังกล่าว ดังนั้นจึงไม่ได้บันทึกเป็นค่าใช้จ่ายและหนี้สินที่อาจเกิดขึ้น</w:t>
      </w:r>
    </w:p>
    <w:p w14:paraId="3355E154" w14:textId="77777777" w:rsidR="00C34524" w:rsidRDefault="00C34524" w:rsidP="00A460A6">
      <w:pPr>
        <w:ind w:left="882" w:right="-56"/>
        <w:jc w:val="thaiDistribute"/>
        <w:rPr>
          <w:spacing w:val="-2"/>
          <w:highlight w:val="yellow"/>
        </w:rPr>
      </w:pPr>
    </w:p>
    <w:p w14:paraId="02B100D5" w14:textId="6348EF4F" w:rsidR="00B04BAA" w:rsidRDefault="00B04BAA" w:rsidP="00A460A6">
      <w:pPr>
        <w:ind w:left="882" w:right="-56"/>
        <w:jc w:val="thaiDistribute"/>
        <w:rPr>
          <w:spacing w:val="-2"/>
          <w:highlight w:val="yellow"/>
        </w:rPr>
      </w:pPr>
    </w:p>
    <w:p w14:paraId="3E992CA5" w14:textId="77777777" w:rsidR="00B04BAA" w:rsidRPr="000748F5" w:rsidRDefault="00B04BAA" w:rsidP="00A460A6">
      <w:pPr>
        <w:ind w:left="882" w:right="-56"/>
        <w:jc w:val="thaiDistribute"/>
        <w:rPr>
          <w:spacing w:val="-2"/>
          <w:highlight w:val="yellow"/>
        </w:rPr>
      </w:pPr>
    </w:p>
    <w:p w14:paraId="4EE48955" w14:textId="77777777" w:rsidR="001E2F92" w:rsidRPr="001E2F92" w:rsidRDefault="001E2F92" w:rsidP="001E2F92">
      <w:pPr>
        <w:ind w:left="709" w:right="2" w:firstLine="411"/>
        <w:jc w:val="thaiDistribute"/>
        <w:rPr>
          <w:rFonts w:ascii="Angsana New" w:hAnsi="Angsana New"/>
          <w:spacing w:val="-6"/>
          <w:sz w:val="2"/>
          <w:szCs w:val="2"/>
        </w:rPr>
      </w:pPr>
    </w:p>
    <w:p w14:paraId="25FF59C0" w14:textId="63D2DDDB" w:rsidR="00F4496A" w:rsidRDefault="00E96678" w:rsidP="008636E4">
      <w:pPr>
        <w:numPr>
          <w:ilvl w:val="0"/>
          <w:numId w:val="1"/>
        </w:numPr>
        <w:ind w:left="630" w:right="-871" w:hanging="346"/>
        <w:rPr>
          <w:rFonts w:ascii="Angsana New" w:hAnsi="Angsana New"/>
          <w:b/>
          <w:bCs/>
        </w:rPr>
      </w:pPr>
      <w:r>
        <w:rPr>
          <w:rFonts w:ascii="Angsana New" w:hAnsi="Angsana New" w:hint="cs"/>
          <w:b/>
          <w:bCs/>
          <w:cs/>
        </w:rPr>
        <w:lastRenderedPageBreak/>
        <w:t>เหตุการณ์ภายหลังรอบระยะเวลารายงาน</w:t>
      </w:r>
    </w:p>
    <w:p w14:paraId="078612B4" w14:textId="77777777" w:rsidR="00F44C7D" w:rsidRPr="00F44C7D" w:rsidRDefault="00F44C7D" w:rsidP="00F44C7D">
      <w:pPr>
        <w:ind w:left="284" w:right="-871"/>
        <w:rPr>
          <w:rFonts w:ascii="Angsana New" w:hAnsi="Angsana New"/>
          <w:b/>
          <w:bCs/>
          <w:sz w:val="4"/>
          <w:szCs w:val="4"/>
        </w:rPr>
      </w:pPr>
    </w:p>
    <w:p w14:paraId="35BEDCD8" w14:textId="49BD9781" w:rsidR="00E96678" w:rsidRDefault="00E96678" w:rsidP="00E97ABC">
      <w:pPr>
        <w:ind w:left="644" w:right="85" w:firstLine="490"/>
        <w:jc w:val="thaiDistribute"/>
        <w:rPr>
          <w:rFonts w:ascii="Angsana New" w:hAnsi="Angsana New"/>
        </w:rPr>
      </w:pPr>
      <w:r w:rsidRPr="00E36557">
        <w:rPr>
          <w:rFonts w:ascii="Angsana New" w:hAnsi="Angsana New" w:hint="cs"/>
          <w:spacing w:val="-6"/>
          <w:cs/>
        </w:rPr>
        <w:t xml:space="preserve">เมื่อวันที่ </w:t>
      </w:r>
      <w:r w:rsidRPr="00E36557">
        <w:rPr>
          <w:rFonts w:ascii="Angsana New" w:hAnsi="Angsana New"/>
          <w:spacing w:val="-6"/>
        </w:rPr>
        <w:t>2</w:t>
      </w:r>
      <w:r w:rsidR="00D25307" w:rsidRPr="00E36557">
        <w:rPr>
          <w:rFonts w:ascii="Angsana New" w:hAnsi="Angsana New"/>
          <w:spacing w:val="-6"/>
        </w:rPr>
        <w:t>5</w:t>
      </w:r>
      <w:r w:rsidRPr="00E36557">
        <w:rPr>
          <w:rFonts w:ascii="Angsana New" w:hAnsi="Angsana New"/>
          <w:spacing w:val="-6"/>
        </w:rPr>
        <w:t xml:space="preserve"> </w:t>
      </w:r>
      <w:r w:rsidRPr="00E36557">
        <w:rPr>
          <w:rFonts w:ascii="Angsana New" w:hAnsi="Angsana New" w:hint="cs"/>
          <w:spacing w:val="-6"/>
          <w:cs/>
        </w:rPr>
        <w:t xml:space="preserve">เมษายน </w:t>
      </w:r>
      <w:r w:rsidRPr="00E36557">
        <w:rPr>
          <w:rFonts w:ascii="Angsana New" w:hAnsi="Angsana New"/>
          <w:spacing w:val="-6"/>
        </w:rPr>
        <w:t>256</w:t>
      </w:r>
      <w:r w:rsidR="00D25307" w:rsidRPr="00E36557">
        <w:rPr>
          <w:rFonts w:ascii="Angsana New" w:hAnsi="Angsana New"/>
          <w:spacing w:val="-6"/>
        </w:rPr>
        <w:t>8</w:t>
      </w:r>
      <w:r w:rsidRPr="00E36557">
        <w:rPr>
          <w:rFonts w:ascii="Angsana New" w:hAnsi="Angsana New"/>
          <w:spacing w:val="-6"/>
        </w:rPr>
        <w:t xml:space="preserve"> </w:t>
      </w:r>
      <w:r w:rsidRPr="00E36557">
        <w:rPr>
          <w:rFonts w:ascii="Angsana New" w:hAnsi="Angsana New" w:hint="cs"/>
          <w:spacing w:val="-6"/>
          <w:cs/>
        </w:rPr>
        <w:t xml:space="preserve">ที่ประชุมสามัญผู้ถือหุ้นของบริษัทประจำปี </w:t>
      </w:r>
      <w:r w:rsidRPr="00E36557">
        <w:rPr>
          <w:rFonts w:ascii="Angsana New" w:hAnsi="Angsana New"/>
          <w:spacing w:val="-6"/>
        </w:rPr>
        <w:t>256</w:t>
      </w:r>
      <w:r w:rsidR="00D25307" w:rsidRPr="00E36557">
        <w:rPr>
          <w:rFonts w:ascii="Angsana New" w:hAnsi="Angsana New"/>
          <w:spacing w:val="-6"/>
        </w:rPr>
        <w:t>8</w:t>
      </w:r>
      <w:r w:rsidRPr="00E36557">
        <w:rPr>
          <w:rFonts w:ascii="Angsana New" w:hAnsi="Angsana New"/>
          <w:spacing w:val="-6"/>
        </w:rPr>
        <w:t xml:space="preserve"> </w:t>
      </w:r>
      <w:r w:rsidRPr="00E36557">
        <w:rPr>
          <w:rFonts w:ascii="Angsana New" w:hAnsi="Angsana New" w:hint="cs"/>
          <w:spacing w:val="-6"/>
          <w:cs/>
        </w:rPr>
        <w:t>ได้มีมติให้จ่ายเงินปันผลแก่ผู้ถือหุ้น</w:t>
      </w:r>
      <w:r w:rsidRPr="00E36557">
        <w:rPr>
          <w:rFonts w:ascii="Angsana New" w:hAnsi="Angsana New" w:hint="cs"/>
          <w:cs/>
        </w:rPr>
        <w:t xml:space="preserve">จำนวน </w:t>
      </w:r>
      <w:r w:rsidRPr="00E36557">
        <w:rPr>
          <w:rFonts w:ascii="Angsana New" w:hAnsi="Angsana New"/>
        </w:rPr>
        <w:t xml:space="preserve">2,000 </w:t>
      </w:r>
      <w:r w:rsidRPr="00E36557">
        <w:rPr>
          <w:rFonts w:ascii="Angsana New" w:hAnsi="Angsana New" w:hint="cs"/>
          <w:cs/>
        </w:rPr>
        <w:t xml:space="preserve">ล้านหุ้น ในอัตราหุ้นละ </w:t>
      </w:r>
      <w:r w:rsidRPr="00E36557">
        <w:rPr>
          <w:rFonts w:ascii="Angsana New" w:hAnsi="Angsana New"/>
        </w:rPr>
        <w:t>0.</w:t>
      </w:r>
      <w:r w:rsidR="00E36557">
        <w:rPr>
          <w:rFonts w:ascii="Angsana New" w:hAnsi="Angsana New"/>
        </w:rPr>
        <w:t>0</w:t>
      </w:r>
      <w:r w:rsidR="006C7F23">
        <w:rPr>
          <w:rFonts w:ascii="Angsana New" w:hAnsi="Angsana New"/>
        </w:rPr>
        <w:t>8</w:t>
      </w:r>
      <w:r w:rsidRPr="00E36557">
        <w:rPr>
          <w:rFonts w:ascii="Angsana New" w:hAnsi="Angsana New"/>
        </w:rPr>
        <w:t xml:space="preserve"> </w:t>
      </w:r>
      <w:r w:rsidRPr="00E36557">
        <w:rPr>
          <w:rFonts w:ascii="Angsana New" w:hAnsi="Angsana New" w:hint="cs"/>
          <w:cs/>
        </w:rPr>
        <w:t>บาท</w:t>
      </w:r>
      <w:r w:rsidR="00E97ABC" w:rsidRPr="00E36557">
        <w:rPr>
          <w:rFonts w:ascii="Angsana New" w:hAnsi="Angsana New" w:hint="cs"/>
          <w:cs/>
        </w:rPr>
        <w:t xml:space="preserve"> </w:t>
      </w:r>
      <w:r w:rsidRPr="00E36557">
        <w:rPr>
          <w:rFonts w:ascii="Angsana New" w:hAnsi="Angsana New" w:hint="cs"/>
          <w:cs/>
        </w:rPr>
        <w:t>เป็นจำนวน</w:t>
      </w:r>
      <w:r w:rsidR="00736A83" w:rsidRPr="00E36557">
        <w:rPr>
          <w:rFonts w:ascii="Angsana New" w:hAnsi="Angsana New" w:hint="cs"/>
          <w:cs/>
        </w:rPr>
        <w:t>เงิน</w:t>
      </w:r>
      <w:r w:rsidRPr="00E36557">
        <w:rPr>
          <w:rFonts w:ascii="Angsana New" w:hAnsi="Angsana New" w:hint="cs"/>
          <w:cs/>
        </w:rPr>
        <w:t xml:space="preserve"> </w:t>
      </w:r>
      <w:r w:rsidR="006C7F23">
        <w:rPr>
          <w:rFonts w:ascii="Angsana New" w:hAnsi="Angsana New"/>
        </w:rPr>
        <w:t>160</w:t>
      </w:r>
      <w:r w:rsidRPr="00E36557">
        <w:rPr>
          <w:rFonts w:ascii="Angsana New" w:hAnsi="Angsana New" w:hint="cs"/>
          <w:cs/>
        </w:rPr>
        <w:t xml:space="preserve"> ล้านบาท </w:t>
      </w:r>
      <w:r w:rsidR="006C7F23">
        <w:rPr>
          <w:rFonts w:ascii="Angsana New" w:hAnsi="Angsana New" w:hint="cs"/>
          <w:cs/>
        </w:rPr>
        <w:t>โดยเมื่อวันที่</w:t>
      </w:r>
      <w:r w:rsidR="006C7F23">
        <w:rPr>
          <w:rFonts w:ascii="Angsana New" w:hAnsi="Angsana New"/>
        </w:rPr>
        <w:t xml:space="preserve"> 5</w:t>
      </w:r>
      <w:r w:rsidR="006C7F23">
        <w:rPr>
          <w:rFonts w:ascii="Angsana New" w:hAnsi="Angsana New" w:hint="cs"/>
          <w:cs/>
        </w:rPr>
        <w:t xml:space="preserve"> กันยายน </w:t>
      </w:r>
      <w:r w:rsidR="006C7F23">
        <w:rPr>
          <w:rFonts w:ascii="Angsana New" w:hAnsi="Angsana New"/>
        </w:rPr>
        <w:t>2567</w:t>
      </w:r>
      <w:r w:rsidR="006C7F23">
        <w:rPr>
          <w:rFonts w:ascii="Angsana New" w:hAnsi="Angsana New" w:hint="cs"/>
          <w:cs/>
        </w:rPr>
        <w:t xml:space="preserve"> บริษัทได้จ่ายเงินปันผลระหว่างกาลในอัตราหุ้นละ </w:t>
      </w:r>
      <w:r w:rsidR="006C7F23">
        <w:rPr>
          <w:rFonts w:ascii="Angsana New" w:hAnsi="Angsana New"/>
        </w:rPr>
        <w:t>0.04</w:t>
      </w:r>
      <w:r w:rsidR="006C7F23">
        <w:rPr>
          <w:rFonts w:ascii="Angsana New" w:hAnsi="Angsana New" w:hint="cs"/>
          <w:cs/>
        </w:rPr>
        <w:t xml:space="preserve"> บาท เป็นจำนวนเงิน </w:t>
      </w:r>
      <w:r w:rsidR="006C7F23">
        <w:rPr>
          <w:rFonts w:ascii="Angsana New" w:hAnsi="Angsana New"/>
        </w:rPr>
        <w:t>80</w:t>
      </w:r>
      <w:r w:rsidR="006C7F23">
        <w:rPr>
          <w:rFonts w:ascii="Angsana New" w:hAnsi="Angsana New" w:hint="cs"/>
          <w:cs/>
        </w:rPr>
        <w:t xml:space="preserve"> ล้านบาท คงเหลือเงินปันผล</w:t>
      </w:r>
      <w:r w:rsidR="000C2234">
        <w:rPr>
          <w:rFonts w:ascii="Angsana New" w:hAnsi="Angsana New" w:hint="cs"/>
          <w:cs/>
        </w:rPr>
        <w:t>ที่จะจ่ายในอัตราหุ้นละ</w:t>
      </w:r>
      <w:r w:rsidR="000C2234">
        <w:rPr>
          <w:rFonts w:ascii="Angsana New" w:hAnsi="Angsana New"/>
        </w:rPr>
        <w:t xml:space="preserve"> 0.04</w:t>
      </w:r>
      <w:r w:rsidR="000C2234">
        <w:rPr>
          <w:rFonts w:ascii="Angsana New" w:hAnsi="Angsana New" w:hint="cs"/>
          <w:cs/>
        </w:rPr>
        <w:t xml:space="preserve"> บาท เป็นจำนวนเงิน</w:t>
      </w:r>
      <w:r w:rsidR="000C2234">
        <w:rPr>
          <w:rFonts w:ascii="Angsana New" w:hAnsi="Angsana New"/>
        </w:rPr>
        <w:t xml:space="preserve"> 80 </w:t>
      </w:r>
      <w:r w:rsidR="000C2234">
        <w:rPr>
          <w:rFonts w:ascii="Angsana New" w:hAnsi="Angsana New" w:hint="cs"/>
          <w:cs/>
        </w:rPr>
        <w:t xml:space="preserve">ล้านบาท </w:t>
      </w:r>
      <w:r w:rsidRPr="00E36557">
        <w:rPr>
          <w:rFonts w:ascii="Angsana New" w:hAnsi="Angsana New" w:hint="cs"/>
          <w:cs/>
        </w:rPr>
        <w:t xml:space="preserve">ซึ่งเสนอจ่ายเงินปันผลในวันที่ </w:t>
      </w:r>
      <w:r w:rsidRPr="00E36557">
        <w:rPr>
          <w:rFonts w:ascii="Angsana New" w:hAnsi="Angsana New"/>
        </w:rPr>
        <w:t>2</w:t>
      </w:r>
      <w:r w:rsidR="00E36557">
        <w:rPr>
          <w:rFonts w:ascii="Angsana New" w:hAnsi="Angsana New"/>
        </w:rPr>
        <w:t>2</w:t>
      </w:r>
      <w:r w:rsidR="00E97ABC" w:rsidRPr="00E36557">
        <w:rPr>
          <w:rFonts w:ascii="Angsana New" w:hAnsi="Angsana New" w:hint="cs"/>
          <w:cs/>
        </w:rPr>
        <w:t xml:space="preserve"> </w:t>
      </w:r>
      <w:r w:rsidRPr="00E36557">
        <w:rPr>
          <w:rFonts w:ascii="Angsana New" w:hAnsi="Angsana New" w:hint="cs"/>
          <w:cs/>
        </w:rPr>
        <w:t xml:space="preserve">พฤษภาคม </w:t>
      </w:r>
      <w:r w:rsidRPr="00E36557">
        <w:rPr>
          <w:rFonts w:ascii="Angsana New" w:hAnsi="Angsana New"/>
        </w:rPr>
        <w:t>256</w:t>
      </w:r>
      <w:r w:rsidR="007B04C5" w:rsidRPr="00E36557">
        <w:rPr>
          <w:rFonts w:ascii="Angsana New" w:hAnsi="Angsana New"/>
        </w:rPr>
        <w:t>8</w:t>
      </w:r>
      <w:r w:rsidRPr="00E36557">
        <w:rPr>
          <w:rFonts w:ascii="Angsana New" w:hAnsi="Angsana New"/>
        </w:rPr>
        <w:t xml:space="preserve"> </w:t>
      </w:r>
      <w:r w:rsidRPr="00E36557">
        <w:rPr>
          <w:rFonts w:ascii="Angsana New" w:hAnsi="Angsana New" w:hint="cs"/>
          <w:cs/>
        </w:rPr>
        <w:t xml:space="preserve">รวมทั้งได้มีการอนุมัติการจ่ายค่าตอบแทนกรรมการประจำปี </w:t>
      </w:r>
      <w:r w:rsidRPr="00E36557">
        <w:rPr>
          <w:rFonts w:ascii="Angsana New" w:hAnsi="Angsana New"/>
        </w:rPr>
        <w:t>256</w:t>
      </w:r>
      <w:r w:rsidR="00EB4D79" w:rsidRPr="00E36557">
        <w:rPr>
          <w:rFonts w:ascii="Angsana New" w:hAnsi="Angsana New"/>
        </w:rPr>
        <w:t>8</w:t>
      </w:r>
      <w:r w:rsidRPr="00E36557">
        <w:rPr>
          <w:rFonts w:ascii="Angsana New" w:hAnsi="Angsana New"/>
        </w:rPr>
        <w:t xml:space="preserve"> </w:t>
      </w:r>
      <w:r w:rsidRPr="00E36557">
        <w:rPr>
          <w:rFonts w:ascii="Angsana New" w:hAnsi="Angsana New" w:hint="cs"/>
          <w:cs/>
        </w:rPr>
        <w:t>เป็นเงินบำเหน็จกรรมการจำนวน</w:t>
      </w:r>
      <w:r w:rsidR="00736A83" w:rsidRPr="00E36557">
        <w:rPr>
          <w:rFonts w:ascii="Angsana New" w:hAnsi="Angsana New" w:hint="cs"/>
          <w:cs/>
        </w:rPr>
        <w:t>เงิน</w:t>
      </w:r>
      <w:r w:rsidR="00E97ABC" w:rsidRPr="00E36557">
        <w:rPr>
          <w:rFonts w:ascii="Angsana New" w:hAnsi="Angsana New" w:hint="cs"/>
          <w:cs/>
        </w:rPr>
        <w:t xml:space="preserve"> </w:t>
      </w:r>
      <w:r w:rsidRPr="00E36557">
        <w:rPr>
          <w:rFonts w:ascii="Angsana New" w:hAnsi="Angsana New"/>
        </w:rPr>
        <w:t xml:space="preserve">18 </w:t>
      </w:r>
      <w:r w:rsidRPr="00E36557">
        <w:rPr>
          <w:rFonts w:ascii="Angsana New" w:hAnsi="Angsana New" w:hint="cs"/>
          <w:cs/>
        </w:rPr>
        <w:t>ล้านบาท และเบี้ยประชุมกรรมการในอัตราที่กำหนดไว้</w:t>
      </w:r>
    </w:p>
    <w:p w14:paraId="4D1860AB" w14:textId="77777777" w:rsidR="00F44C7D" w:rsidRPr="000748F5" w:rsidRDefault="00F44C7D" w:rsidP="00F44C7D">
      <w:pPr>
        <w:ind w:left="644" w:right="85" w:firstLine="490"/>
        <w:jc w:val="thaiDistribute"/>
        <w:rPr>
          <w:rFonts w:ascii="Angsana New" w:hAnsi="Angsana New"/>
          <w:cs/>
        </w:rPr>
      </w:pPr>
    </w:p>
    <w:p w14:paraId="24918CD5" w14:textId="3F87CFD3" w:rsidR="00020F43" w:rsidRDefault="00020F43" w:rsidP="008636E4">
      <w:pPr>
        <w:numPr>
          <w:ilvl w:val="0"/>
          <w:numId w:val="1"/>
        </w:numPr>
        <w:ind w:left="630" w:right="-871" w:hanging="346"/>
        <w:rPr>
          <w:rFonts w:ascii="Angsana New" w:hAnsi="Angsana New"/>
          <w:b/>
          <w:bCs/>
        </w:rPr>
      </w:pPr>
      <w:r w:rsidRPr="00020F43">
        <w:rPr>
          <w:rFonts w:ascii="Angsana New" w:hAnsi="Angsana New" w:hint="cs"/>
          <w:b/>
          <w:bCs/>
          <w:cs/>
        </w:rPr>
        <w:t>การอนุมัติงบการเงิน</w:t>
      </w:r>
    </w:p>
    <w:p w14:paraId="67B7DA68" w14:textId="77777777" w:rsidR="00F4496A" w:rsidRPr="00EF6943" w:rsidRDefault="00F4496A" w:rsidP="00F4496A">
      <w:pPr>
        <w:tabs>
          <w:tab w:val="left" w:pos="360"/>
          <w:tab w:val="left" w:pos="1350"/>
        </w:tabs>
        <w:ind w:right="-529"/>
        <w:jc w:val="both"/>
        <w:rPr>
          <w:rFonts w:ascii="Angsana New" w:hAnsi="Angsana New"/>
          <w:b/>
          <w:bCs/>
          <w:sz w:val="2"/>
          <w:szCs w:val="2"/>
          <w:cs/>
        </w:rPr>
      </w:pPr>
    </w:p>
    <w:p w14:paraId="1342A9B7" w14:textId="017D603E" w:rsidR="00842496" w:rsidRDefault="00F4496A" w:rsidP="00BD03BD">
      <w:pPr>
        <w:ind w:left="1120" w:right="2"/>
        <w:jc w:val="thaiDistribute"/>
        <w:rPr>
          <w:rFonts w:ascii="Angsana New" w:hAnsi="Angsana New"/>
        </w:rPr>
      </w:pPr>
      <w:r w:rsidRPr="00CD157D">
        <w:rPr>
          <w:rFonts w:ascii="Angsana New" w:hAnsi="Angsana New" w:hint="cs"/>
          <w:cs/>
        </w:rPr>
        <w:t>งบการเงินระหว่างกาลนี้ได้รับอนุมัติจากกรรมการของบริษัท</w:t>
      </w:r>
      <w:r w:rsidRPr="0055225B">
        <w:rPr>
          <w:rFonts w:ascii="Angsana New" w:hAnsi="Angsana New" w:hint="cs"/>
          <w:cs/>
        </w:rPr>
        <w:t>แล้ว</w:t>
      </w:r>
      <w:r w:rsidRPr="0055225B">
        <w:rPr>
          <w:rFonts w:ascii="Angsana New" w:hAnsi="Angsana New"/>
        </w:rPr>
        <w:t xml:space="preserve"> </w:t>
      </w:r>
      <w:r w:rsidRPr="0055225B">
        <w:rPr>
          <w:rFonts w:ascii="Angsana New" w:hAnsi="Angsana New" w:hint="cs"/>
          <w:cs/>
        </w:rPr>
        <w:t>เมื่อ</w:t>
      </w:r>
      <w:r w:rsidRPr="002061AA">
        <w:rPr>
          <w:rFonts w:ascii="Angsana New" w:hAnsi="Angsana New" w:hint="cs"/>
          <w:cs/>
        </w:rPr>
        <w:t xml:space="preserve">วันที่ </w:t>
      </w:r>
      <w:r w:rsidR="00227912">
        <w:rPr>
          <w:rFonts w:ascii="Angsana New" w:hAnsi="Angsana New"/>
        </w:rPr>
        <w:t>7</w:t>
      </w:r>
      <w:r w:rsidR="00D96327" w:rsidRPr="002061AA">
        <w:rPr>
          <w:rFonts w:ascii="Angsana New" w:hAnsi="Angsana New"/>
        </w:rPr>
        <w:t xml:space="preserve"> </w:t>
      </w:r>
      <w:r w:rsidR="00403835" w:rsidRPr="002061AA">
        <w:rPr>
          <w:rFonts w:ascii="Angsana New" w:hAnsi="Angsana New" w:hint="cs"/>
          <w:cs/>
        </w:rPr>
        <w:t>พฤษภาคม</w:t>
      </w:r>
      <w:r w:rsidR="005F489E" w:rsidRPr="002061AA">
        <w:rPr>
          <w:rFonts w:ascii="Angsana New" w:hAnsi="Angsana New" w:hint="cs"/>
          <w:cs/>
        </w:rPr>
        <w:t xml:space="preserve"> </w:t>
      </w:r>
      <w:r w:rsidR="00C74FB0" w:rsidRPr="002061AA">
        <w:rPr>
          <w:rFonts w:ascii="Angsana New" w:hAnsi="Angsana New"/>
        </w:rPr>
        <w:t>256</w:t>
      </w:r>
      <w:r w:rsidR="00227912">
        <w:rPr>
          <w:rFonts w:ascii="Angsana New" w:hAnsi="Angsana New"/>
        </w:rPr>
        <w:t>8</w:t>
      </w:r>
    </w:p>
    <w:sectPr w:rsidR="00842496" w:rsidSect="00395F46">
      <w:headerReference w:type="default" r:id="rId8"/>
      <w:footerReference w:type="default" r:id="rId9"/>
      <w:footerReference w:type="first" r:id="rId10"/>
      <w:pgSz w:w="11909" w:h="16834" w:code="9"/>
      <w:pgMar w:top="0" w:right="569" w:bottom="0" w:left="1049" w:header="568" w:footer="0" w:gutter="0"/>
      <w:pgNumType w:start="10"/>
      <w:cols w:space="720"/>
      <w:noEndnote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F26D2B" w14:textId="77777777" w:rsidR="0055625B" w:rsidRDefault="0055625B" w:rsidP="003A646B">
      <w:r>
        <w:separator/>
      </w:r>
    </w:p>
  </w:endnote>
  <w:endnote w:type="continuationSeparator" w:id="0">
    <w:p w14:paraId="76EC1B68" w14:textId="77777777" w:rsidR="0055625B" w:rsidRDefault="0055625B" w:rsidP="003A64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FTTermW6">
    <w:altName w:val="Courier New"/>
    <w:charset w:val="00"/>
    <w:family w:val="auto"/>
    <w:pitch w:val="fixed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654066" w14:textId="77777777" w:rsidR="00F84F29" w:rsidRPr="00730B57" w:rsidRDefault="00F84F29" w:rsidP="009A4E67">
    <w:pPr>
      <w:pStyle w:val="Footer"/>
      <w:ind w:right="-40"/>
      <w:jc w:val="right"/>
    </w:pPr>
    <w:r w:rsidRPr="00730B57">
      <w:rPr>
        <w:rFonts w:hint="cs"/>
        <w:sz w:val="24"/>
        <w:szCs w:val="32"/>
        <w:cs/>
      </w:rPr>
      <w:t>หน้า</w:t>
    </w:r>
    <w:r w:rsidRPr="00730B57">
      <w:rPr>
        <w:rFonts w:hint="cs"/>
        <w:cs/>
      </w:rPr>
      <w:t xml:space="preserve"> </w:t>
    </w:r>
    <w:r>
      <w:fldChar w:fldCharType="begin"/>
    </w:r>
    <w:r>
      <w:instrText xml:space="preserve"> PAGE   \* MERGEFORMAT </w:instrText>
    </w:r>
    <w:r>
      <w:fldChar w:fldCharType="separate"/>
    </w:r>
    <w:r w:rsidR="009B4BCE" w:rsidRPr="009B4BCE">
      <w:rPr>
        <w:rFonts w:cs="AngsanaUPC"/>
        <w:noProof/>
        <w:szCs w:val="32"/>
        <w:lang w:val="th-TH"/>
      </w:rPr>
      <w:t>21</w:t>
    </w:r>
    <w:r>
      <w:rPr>
        <w:rFonts w:cs="AngsanaUPC"/>
        <w:noProof/>
        <w:szCs w:val="32"/>
        <w:lang w:val="th-TH"/>
      </w:rPr>
      <w:fldChar w:fldCharType="end"/>
    </w:r>
  </w:p>
  <w:p w14:paraId="176436FD" w14:textId="77777777" w:rsidR="00F84F29" w:rsidRDefault="00F84F29" w:rsidP="00842496">
    <w:pPr>
      <w:pStyle w:val="Footer"/>
      <w:ind w:right="-57"/>
      <w:jc w:val="right"/>
      <w:rPr>
        <w:sz w:val="24"/>
        <w:szCs w:val="3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55DFBF" w14:textId="77777777" w:rsidR="00F84F29" w:rsidRDefault="00F84F29">
    <w:pPr>
      <w:pStyle w:val="Footer"/>
    </w:pPr>
    <w:r>
      <w:rPr>
        <w:rFonts w:hint="cs"/>
        <w:cs/>
      </w:rPr>
      <w:t xml:space="preserve">หน้า </w:t>
    </w:r>
    <w:r>
      <w:rPr>
        <w:rFonts w:hint="cs"/>
        <w:cs/>
      </w:rPr>
      <w:t>12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FC75B8" w14:textId="77777777" w:rsidR="0055625B" w:rsidRDefault="0055625B" w:rsidP="003A646B">
      <w:r>
        <w:separator/>
      </w:r>
    </w:p>
  </w:footnote>
  <w:footnote w:type="continuationSeparator" w:id="0">
    <w:p w14:paraId="034B5826" w14:textId="77777777" w:rsidR="0055625B" w:rsidRDefault="0055625B" w:rsidP="003A64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81AAD0" w14:textId="77777777" w:rsidR="00F84F29" w:rsidRDefault="00F84F29" w:rsidP="00D177AC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510C7A"/>
    <w:multiLevelType w:val="multilevel"/>
    <w:tmpl w:val="ED58F8D8"/>
    <w:lvl w:ilvl="0">
      <w:start w:val="32"/>
      <w:numFmt w:val="none"/>
      <w:lvlText w:val="20.1"/>
      <w:lvlJc w:val="left"/>
      <w:pPr>
        <w:ind w:left="630" w:hanging="360"/>
      </w:pPr>
      <w:rPr>
        <w:rFonts w:hint="default"/>
      </w:rPr>
    </w:lvl>
    <w:lvl w:ilvl="1">
      <w:start w:val="20"/>
      <w:numFmt w:val="decimal"/>
      <w:isLgl/>
      <w:lvlText w:val="%1.%2"/>
      <w:lvlJc w:val="left"/>
      <w:pPr>
        <w:ind w:left="1467" w:hanging="375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263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45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63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4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28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746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8286" w:hanging="1440"/>
      </w:pPr>
      <w:rPr>
        <w:rFonts w:hint="default"/>
      </w:rPr>
    </w:lvl>
  </w:abstractNum>
  <w:abstractNum w:abstractNumId="1" w15:restartNumberingAfterBreak="0">
    <w:nsid w:val="0319742E"/>
    <w:multiLevelType w:val="hybridMultilevel"/>
    <w:tmpl w:val="BAD4E9A4"/>
    <w:lvl w:ilvl="0" w:tplc="BED205C6">
      <w:start w:val="1"/>
      <w:numFmt w:val="bullet"/>
      <w:lvlText w:val="-"/>
      <w:lvlJc w:val="left"/>
      <w:pPr>
        <w:ind w:left="720" w:hanging="360"/>
      </w:pPr>
      <w:rPr>
        <w:rFonts w:ascii="AngsanaUPC" w:eastAsia="Batang" w:hAnsi="AngsanaUPC" w:cs="AngsanaUP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3567C1"/>
    <w:multiLevelType w:val="hybridMultilevel"/>
    <w:tmpl w:val="31D64E6E"/>
    <w:lvl w:ilvl="0" w:tplc="4760A04C">
      <w:start w:val="1"/>
      <w:numFmt w:val="decimal"/>
      <w:lvlText w:val="%1."/>
      <w:lvlJc w:val="left"/>
      <w:pPr>
        <w:ind w:left="5038" w:hanging="360"/>
      </w:pPr>
      <w:rPr>
        <w:rFonts w:hint="default"/>
        <w:b w:val="0"/>
        <w:bCs w:val="0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0E53BD"/>
    <w:multiLevelType w:val="multilevel"/>
    <w:tmpl w:val="D1AAE2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  <w:lvl w:ilvl="1">
      <w:start w:val="1"/>
      <w:numFmt w:val="none"/>
      <w:isLgl/>
      <w:lvlText w:val="2.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 w:val="0"/>
        <w:bCs w:val="0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" w15:restartNumberingAfterBreak="0">
    <w:nsid w:val="14676421"/>
    <w:multiLevelType w:val="hybridMultilevel"/>
    <w:tmpl w:val="8412393A"/>
    <w:lvl w:ilvl="0" w:tplc="B6124800">
      <w:start w:val="1"/>
      <w:numFmt w:val="bullet"/>
      <w:lvlText w:val="-"/>
      <w:lvlJc w:val="left"/>
      <w:pPr>
        <w:ind w:left="720" w:hanging="360"/>
      </w:pPr>
      <w:rPr>
        <w:rFonts w:ascii="AngsanaUPC" w:eastAsia="Times New Roman" w:hAnsi="AngsanaUPC" w:cs="AngsanaUP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4E1B03"/>
    <w:multiLevelType w:val="hybridMultilevel"/>
    <w:tmpl w:val="D31C7920"/>
    <w:lvl w:ilvl="0" w:tplc="E89C3454">
      <w:start w:val="21"/>
      <w:numFmt w:val="decimal"/>
      <w:lvlText w:val="%1.1"/>
      <w:lvlJc w:val="left"/>
      <w:pPr>
        <w:ind w:left="192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9650910"/>
    <w:multiLevelType w:val="multilevel"/>
    <w:tmpl w:val="C28ACAF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3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12" w:hanging="1440"/>
      </w:pPr>
      <w:rPr>
        <w:rFonts w:hint="default"/>
      </w:rPr>
    </w:lvl>
  </w:abstractNum>
  <w:abstractNum w:abstractNumId="7" w15:restartNumberingAfterBreak="0">
    <w:nsid w:val="568E4723"/>
    <w:multiLevelType w:val="multilevel"/>
    <w:tmpl w:val="7240642C"/>
    <w:lvl w:ilvl="0">
      <w:start w:val="2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ascii="Angsana New" w:hAnsi="Angsana New" w:cs="Angsana New"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8" w15:restartNumberingAfterBreak="0">
    <w:nsid w:val="58881ABB"/>
    <w:multiLevelType w:val="multilevel"/>
    <w:tmpl w:val="D1AAE2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  <w:lvl w:ilvl="1">
      <w:start w:val="1"/>
      <w:numFmt w:val="none"/>
      <w:isLgl/>
      <w:lvlText w:val="2.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 w:val="0"/>
        <w:bCs w:val="0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9" w15:restartNumberingAfterBreak="0">
    <w:nsid w:val="5EEC4079"/>
    <w:multiLevelType w:val="multilevel"/>
    <w:tmpl w:val="65D65814"/>
    <w:lvl w:ilvl="0">
      <w:start w:val="20"/>
      <w:numFmt w:val="decimal"/>
      <w:lvlText w:val="%1"/>
      <w:lvlJc w:val="left"/>
      <w:pPr>
        <w:ind w:left="368" w:hanging="368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38" w:hanging="368"/>
      </w:pPr>
      <w:rPr>
        <w:rFonts w:hint="default"/>
      </w:rPr>
    </w:lvl>
    <w:lvl w:ilvl="2">
      <w:start w:val="1"/>
      <w:numFmt w:val="decimal"/>
      <w:lvlText w:val="%1.2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3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33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600" w:hanging="1440"/>
      </w:pPr>
      <w:rPr>
        <w:rFonts w:hint="default"/>
      </w:rPr>
    </w:lvl>
  </w:abstractNum>
  <w:abstractNum w:abstractNumId="10" w15:restartNumberingAfterBreak="0">
    <w:nsid w:val="73316F10"/>
    <w:multiLevelType w:val="multilevel"/>
    <w:tmpl w:val="1DE420DC"/>
    <w:lvl w:ilvl="0">
      <w:start w:val="32"/>
      <w:numFmt w:val="none"/>
      <w:lvlText w:val="20.2"/>
      <w:lvlJc w:val="left"/>
      <w:pPr>
        <w:ind w:left="816" w:hanging="360"/>
      </w:pPr>
      <w:rPr>
        <w:rFonts w:ascii="Angsana New" w:hAnsi="Angsana New" w:cs="Angsana New" w:hint="default"/>
      </w:rPr>
    </w:lvl>
    <w:lvl w:ilvl="1">
      <w:start w:val="20"/>
      <w:numFmt w:val="decimal"/>
      <w:isLgl/>
      <w:lvlText w:val="%1.%2"/>
      <w:lvlJc w:val="left"/>
      <w:pPr>
        <w:ind w:left="1653" w:hanging="375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28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64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82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646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468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76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8472" w:hanging="1440"/>
      </w:pPr>
      <w:rPr>
        <w:rFonts w:hint="default"/>
      </w:rPr>
    </w:lvl>
  </w:abstractNum>
  <w:abstractNum w:abstractNumId="11" w15:restartNumberingAfterBreak="0">
    <w:nsid w:val="75BB5E00"/>
    <w:multiLevelType w:val="hybridMultilevel"/>
    <w:tmpl w:val="E75EBEE6"/>
    <w:lvl w:ilvl="0" w:tplc="BED205C6">
      <w:start w:val="1"/>
      <w:numFmt w:val="bullet"/>
      <w:lvlText w:val="-"/>
      <w:lvlJc w:val="left"/>
      <w:pPr>
        <w:ind w:left="720" w:hanging="360"/>
      </w:pPr>
      <w:rPr>
        <w:rFonts w:ascii="AngsanaUPC" w:eastAsia="Batang" w:hAnsi="AngsanaUPC" w:cs="AngsanaUP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7BE0CE5"/>
    <w:multiLevelType w:val="multilevel"/>
    <w:tmpl w:val="5FA2240E"/>
    <w:styleLink w:val="1"/>
    <w:lvl w:ilvl="0">
      <w:start w:val="32"/>
      <w:numFmt w:val="decimal"/>
      <w:lvlText w:val="%1."/>
      <w:lvlJc w:val="left"/>
      <w:pPr>
        <w:ind w:left="63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67" w:hanging="375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263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45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63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4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28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746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8286" w:hanging="1440"/>
      </w:pPr>
      <w:rPr>
        <w:rFonts w:hint="default"/>
      </w:rPr>
    </w:lvl>
  </w:abstractNum>
  <w:num w:numId="1" w16cid:durableId="1149518922">
    <w:abstractNumId w:val="3"/>
  </w:num>
  <w:num w:numId="2" w16cid:durableId="781655854">
    <w:abstractNumId w:val="4"/>
  </w:num>
  <w:num w:numId="3" w16cid:durableId="1833593775">
    <w:abstractNumId w:val="2"/>
  </w:num>
  <w:num w:numId="4" w16cid:durableId="751270544">
    <w:abstractNumId w:val="12"/>
  </w:num>
  <w:num w:numId="5" w16cid:durableId="1084031867">
    <w:abstractNumId w:val="6"/>
  </w:num>
  <w:num w:numId="6" w16cid:durableId="1916550783">
    <w:abstractNumId w:val="1"/>
  </w:num>
  <w:num w:numId="7" w16cid:durableId="249972060">
    <w:abstractNumId w:val="11"/>
  </w:num>
  <w:num w:numId="8" w16cid:durableId="875384392">
    <w:abstractNumId w:val="10"/>
  </w:num>
  <w:num w:numId="9" w16cid:durableId="1999993604">
    <w:abstractNumId w:val="5"/>
  </w:num>
  <w:num w:numId="10" w16cid:durableId="935093353">
    <w:abstractNumId w:val="0"/>
  </w:num>
  <w:num w:numId="11" w16cid:durableId="942692079">
    <w:abstractNumId w:val="9"/>
  </w:num>
  <w:num w:numId="12" w16cid:durableId="1006859457">
    <w:abstractNumId w:val="7"/>
  </w:num>
  <w:num w:numId="13" w16cid:durableId="666707756">
    <w:abstractNumId w:val="8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6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3B33"/>
    <w:rsid w:val="00000CC7"/>
    <w:rsid w:val="00001504"/>
    <w:rsid w:val="00001810"/>
    <w:rsid w:val="00001AA8"/>
    <w:rsid w:val="00002456"/>
    <w:rsid w:val="00002567"/>
    <w:rsid w:val="00002BEF"/>
    <w:rsid w:val="00002E57"/>
    <w:rsid w:val="00003297"/>
    <w:rsid w:val="0000337F"/>
    <w:rsid w:val="000038B0"/>
    <w:rsid w:val="000038BD"/>
    <w:rsid w:val="00004081"/>
    <w:rsid w:val="00004560"/>
    <w:rsid w:val="0000475B"/>
    <w:rsid w:val="000047C1"/>
    <w:rsid w:val="0000490B"/>
    <w:rsid w:val="00004E5A"/>
    <w:rsid w:val="00005135"/>
    <w:rsid w:val="00005264"/>
    <w:rsid w:val="000054A1"/>
    <w:rsid w:val="00005628"/>
    <w:rsid w:val="00005922"/>
    <w:rsid w:val="00006130"/>
    <w:rsid w:val="00006636"/>
    <w:rsid w:val="00006CE3"/>
    <w:rsid w:val="00006D4D"/>
    <w:rsid w:val="00006F3B"/>
    <w:rsid w:val="00007107"/>
    <w:rsid w:val="0000742F"/>
    <w:rsid w:val="00007A19"/>
    <w:rsid w:val="00007A1B"/>
    <w:rsid w:val="00007C00"/>
    <w:rsid w:val="0001009E"/>
    <w:rsid w:val="0001021E"/>
    <w:rsid w:val="0001087E"/>
    <w:rsid w:val="00010CE9"/>
    <w:rsid w:val="00010CF8"/>
    <w:rsid w:val="00010D7E"/>
    <w:rsid w:val="000116C0"/>
    <w:rsid w:val="00011D27"/>
    <w:rsid w:val="00011E49"/>
    <w:rsid w:val="00011F6E"/>
    <w:rsid w:val="000121D0"/>
    <w:rsid w:val="0001232D"/>
    <w:rsid w:val="0001262F"/>
    <w:rsid w:val="00012880"/>
    <w:rsid w:val="00012EE5"/>
    <w:rsid w:val="00013501"/>
    <w:rsid w:val="000135E3"/>
    <w:rsid w:val="00013754"/>
    <w:rsid w:val="00014251"/>
    <w:rsid w:val="000142BE"/>
    <w:rsid w:val="000143F4"/>
    <w:rsid w:val="000144AE"/>
    <w:rsid w:val="000144CD"/>
    <w:rsid w:val="0001498C"/>
    <w:rsid w:val="00014EED"/>
    <w:rsid w:val="000150C3"/>
    <w:rsid w:val="000151CE"/>
    <w:rsid w:val="00015563"/>
    <w:rsid w:val="00015570"/>
    <w:rsid w:val="00015957"/>
    <w:rsid w:val="00015984"/>
    <w:rsid w:val="00015F6F"/>
    <w:rsid w:val="00015FDB"/>
    <w:rsid w:val="0001601E"/>
    <w:rsid w:val="000162EA"/>
    <w:rsid w:val="00016410"/>
    <w:rsid w:val="000165C5"/>
    <w:rsid w:val="00016F33"/>
    <w:rsid w:val="00016F7F"/>
    <w:rsid w:val="00017741"/>
    <w:rsid w:val="00017945"/>
    <w:rsid w:val="000179B6"/>
    <w:rsid w:val="00020069"/>
    <w:rsid w:val="000200D5"/>
    <w:rsid w:val="000202C7"/>
    <w:rsid w:val="00020385"/>
    <w:rsid w:val="0002044F"/>
    <w:rsid w:val="000206E2"/>
    <w:rsid w:val="00020D50"/>
    <w:rsid w:val="00020F43"/>
    <w:rsid w:val="00021B79"/>
    <w:rsid w:val="00021BC9"/>
    <w:rsid w:val="00021BEF"/>
    <w:rsid w:val="00021F53"/>
    <w:rsid w:val="000223CA"/>
    <w:rsid w:val="0002254F"/>
    <w:rsid w:val="00022900"/>
    <w:rsid w:val="00022910"/>
    <w:rsid w:val="00022AB3"/>
    <w:rsid w:val="00022ABE"/>
    <w:rsid w:val="00022B2E"/>
    <w:rsid w:val="00023189"/>
    <w:rsid w:val="00023934"/>
    <w:rsid w:val="00023980"/>
    <w:rsid w:val="00023EEF"/>
    <w:rsid w:val="0002413B"/>
    <w:rsid w:val="000241E9"/>
    <w:rsid w:val="00024382"/>
    <w:rsid w:val="000244D3"/>
    <w:rsid w:val="00024764"/>
    <w:rsid w:val="000247F2"/>
    <w:rsid w:val="00024815"/>
    <w:rsid w:val="00024863"/>
    <w:rsid w:val="000249B1"/>
    <w:rsid w:val="00024AE2"/>
    <w:rsid w:val="00025173"/>
    <w:rsid w:val="00025765"/>
    <w:rsid w:val="000258D6"/>
    <w:rsid w:val="00025AF8"/>
    <w:rsid w:val="00025C20"/>
    <w:rsid w:val="00025F1B"/>
    <w:rsid w:val="000260EC"/>
    <w:rsid w:val="00026274"/>
    <w:rsid w:val="000267B9"/>
    <w:rsid w:val="000267D2"/>
    <w:rsid w:val="00026F23"/>
    <w:rsid w:val="000272FA"/>
    <w:rsid w:val="00027303"/>
    <w:rsid w:val="000274A9"/>
    <w:rsid w:val="000275B2"/>
    <w:rsid w:val="00027A50"/>
    <w:rsid w:val="00027CC1"/>
    <w:rsid w:val="00027DA3"/>
    <w:rsid w:val="0003001C"/>
    <w:rsid w:val="00030227"/>
    <w:rsid w:val="00030288"/>
    <w:rsid w:val="00030617"/>
    <w:rsid w:val="00030B4C"/>
    <w:rsid w:val="00030BC4"/>
    <w:rsid w:val="0003182D"/>
    <w:rsid w:val="0003183A"/>
    <w:rsid w:val="00031EBD"/>
    <w:rsid w:val="00031FF9"/>
    <w:rsid w:val="000322C1"/>
    <w:rsid w:val="00032697"/>
    <w:rsid w:val="00032CB3"/>
    <w:rsid w:val="0003301B"/>
    <w:rsid w:val="00033042"/>
    <w:rsid w:val="000330C9"/>
    <w:rsid w:val="000331ED"/>
    <w:rsid w:val="000335D0"/>
    <w:rsid w:val="000342A9"/>
    <w:rsid w:val="0003442E"/>
    <w:rsid w:val="00034448"/>
    <w:rsid w:val="00034872"/>
    <w:rsid w:val="00034A7C"/>
    <w:rsid w:val="00034ABD"/>
    <w:rsid w:val="00034B0F"/>
    <w:rsid w:val="00034DEA"/>
    <w:rsid w:val="00034DF0"/>
    <w:rsid w:val="00034F27"/>
    <w:rsid w:val="0003505E"/>
    <w:rsid w:val="0003508D"/>
    <w:rsid w:val="0003567C"/>
    <w:rsid w:val="00035805"/>
    <w:rsid w:val="000358BD"/>
    <w:rsid w:val="00035C30"/>
    <w:rsid w:val="00035D2B"/>
    <w:rsid w:val="00035D6A"/>
    <w:rsid w:val="00035EBC"/>
    <w:rsid w:val="00036123"/>
    <w:rsid w:val="000363EA"/>
    <w:rsid w:val="00036598"/>
    <w:rsid w:val="00036883"/>
    <w:rsid w:val="00036A19"/>
    <w:rsid w:val="00036CEA"/>
    <w:rsid w:val="000371B3"/>
    <w:rsid w:val="0003730D"/>
    <w:rsid w:val="000373B6"/>
    <w:rsid w:val="0003750B"/>
    <w:rsid w:val="00040772"/>
    <w:rsid w:val="000409C5"/>
    <w:rsid w:val="00040C3D"/>
    <w:rsid w:val="00041165"/>
    <w:rsid w:val="00041651"/>
    <w:rsid w:val="0004166D"/>
    <w:rsid w:val="00041715"/>
    <w:rsid w:val="00041755"/>
    <w:rsid w:val="0004178D"/>
    <w:rsid w:val="0004192B"/>
    <w:rsid w:val="00042156"/>
    <w:rsid w:val="00042157"/>
    <w:rsid w:val="000421E7"/>
    <w:rsid w:val="00042556"/>
    <w:rsid w:val="00042782"/>
    <w:rsid w:val="00042C03"/>
    <w:rsid w:val="00042CE9"/>
    <w:rsid w:val="000430BD"/>
    <w:rsid w:val="00043339"/>
    <w:rsid w:val="00043560"/>
    <w:rsid w:val="000437AD"/>
    <w:rsid w:val="0004386F"/>
    <w:rsid w:val="000439B9"/>
    <w:rsid w:val="00043AA6"/>
    <w:rsid w:val="00043EE7"/>
    <w:rsid w:val="00043F5E"/>
    <w:rsid w:val="0004402B"/>
    <w:rsid w:val="000440B6"/>
    <w:rsid w:val="000440FE"/>
    <w:rsid w:val="00044343"/>
    <w:rsid w:val="000448C7"/>
    <w:rsid w:val="00044C36"/>
    <w:rsid w:val="00044C55"/>
    <w:rsid w:val="00044CD8"/>
    <w:rsid w:val="00044DB6"/>
    <w:rsid w:val="00044EC2"/>
    <w:rsid w:val="000453C6"/>
    <w:rsid w:val="0004584D"/>
    <w:rsid w:val="00045B9F"/>
    <w:rsid w:val="00045BC8"/>
    <w:rsid w:val="00045ED6"/>
    <w:rsid w:val="00046413"/>
    <w:rsid w:val="000466E7"/>
    <w:rsid w:val="00046733"/>
    <w:rsid w:val="0004686C"/>
    <w:rsid w:val="00046A79"/>
    <w:rsid w:val="00046E9E"/>
    <w:rsid w:val="00047096"/>
    <w:rsid w:val="0004727E"/>
    <w:rsid w:val="00047747"/>
    <w:rsid w:val="000503C7"/>
    <w:rsid w:val="000505D6"/>
    <w:rsid w:val="00050610"/>
    <w:rsid w:val="000506E3"/>
    <w:rsid w:val="000509B0"/>
    <w:rsid w:val="000509F2"/>
    <w:rsid w:val="00050ADB"/>
    <w:rsid w:val="00050E1E"/>
    <w:rsid w:val="000510E8"/>
    <w:rsid w:val="000518CD"/>
    <w:rsid w:val="000526D2"/>
    <w:rsid w:val="00052868"/>
    <w:rsid w:val="00052BFE"/>
    <w:rsid w:val="00052E84"/>
    <w:rsid w:val="000534E7"/>
    <w:rsid w:val="000536E5"/>
    <w:rsid w:val="00053D79"/>
    <w:rsid w:val="00053DBA"/>
    <w:rsid w:val="00054075"/>
    <w:rsid w:val="00054081"/>
    <w:rsid w:val="0005414D"/>
    <w:rsid w:val="0005434E"/>
    <w:rsid w:val="000544DB"/>
    <w:rsid w:val="00054A95"/>
    <w:rsid w:val="00054C52"/>
    <w:rsid w:val="00054ECC"/>
    <w:rsid w:val="00054FFD"/>
    <w:rsid w:val="00055BA3"/>
    <w:rsid w:val="00055E66"/>
    <w:rsid w:val="000563C1"/>
    <w:rsid w:val="00056438"/>
    <w:rsid w:val="00056C4A"/>
    <w:rsid w:val="00056D41"/>
    <w:rsid w:val="00056E83"/>
    <w:rsid w:val="00056E94"/>
    <w:rsid w:val="000570B1"/>
    <w:rsid w:val="000578B0"/>
    <w:rsid w:val="00057E4F"/>
    <w:rsid w:val="000605AA"/>
    <w:rsid w:val="00060750"/>
    <w:rsid w:val="00060803"/>
    <w:rsid w:val="0006086F"/>
    <w:rsid w:val="000608A3"/>
    <w:rsid w:val="0006092B"/>
    <w:rsid w:val="00060BFA"/>
    <w:rsid w:val="0006111D"/>
    <w:rsid w:val="00061553"/>
    <w:rsid w:val="00061C02"/>
    <w:rsid w:val="00061D13"/>
    <w:rsid w:val="00061D49"/>
    <w:rsid w:val="00061DD7"/>
    <w:rsid w:val="00061E5F"/>
    <w:rsid w:val="000622CE"/>
    <w:rsid w:val="000623DF"/>
    <w:rsid w:val="0006259B"/>
    <w:rsid w:val="0006269B"/>
    <w:rsid w:val="00062B4E"/>
    <w:rsid w:val="00062DF1"/>
    <w:rsid w:val="000630FA"/>
    <w:rsid w:val="000632DD"/>
    <w:rsid w:val="00063376"/>
    <w:rsid w:val="0006349A"/>
    <w:rsid w:val="00063808"/>
    <w:rsid w:val="000639F1"/>
    <w:rsid w:val="000639FF"/>
    <w:rsid w:val="00063B96"/>
    <w:rsid w:val="00064643"/>
    <w:rsid w:val="00064A5F"/>
    <w:rsid w:val="000650A7"/>
    <w:rsid w:val="00065114"/>
    <w:rsid w:val="000651E9"/>
    <w:rsid w:val="0006560E"/>
    <w:rsid w:val="000657C4"/>
    <w:rsid w:val="000659F1"/>
    <w:rsid w:val="00065BF6"/>
    <w:rsid w:val="00065DE3"/>
    <w:rsid w:val="00065EAC"/>
    <w:rsid w:val="000660B0"/>
    <w:rsid w:val="00066239"/>
    <w:rsid w:val="0006649B"/>
    <w:rsid w:val="000666AE"/>
    <w:rsid w:val="00066C5E"/>
    <w:rsid w:val="00066CE9"/>
    <w:rsid w:val="00067256"/>
    <w:rsid w:val="00067417"/>
    <w:rsid w:val="00067A66"/>
    <w:rsid w:val="00067DCA"/>
    <w:rsid w:val="00067E30"/>
    <w:rsid w:val="0007070A"/>
    <w:rsid w:val="0007091D"/>
    <w:rsid w:val="00070AC5"/>
    <w:rsid w:val="00070B02"/>
    <w:rsid w:val="00070EED"/>
    <w:rsid w:val="0007101F"/>
    <w:rsid w:val="000712B8"/>
    <w:rsid w:val="000712C0"/>
    <w:rsid w:val="000719AA"/>
    <w:rsid w:val="000719D1"/>
    <w:rsid w:val="00071B2B"/>
    <w:rsid w:val="00071C8C"/>
    <w:rsid w:val="00071E44"/>
    <w:rsid w:val="00071E54"/>
    <w:rsid w:val="00072B79"/>
    <w:rsid w:val="00072DAB"/>
    <w:rsid w:val="00072DC0"/>
    <w:rsid w:val="00072E81"/>
    <w:rsid w:val="00073238"/>
    <w:rsid w:val="0007332B"/>
    <w:rsid w:val="00073407"/>
    <w:rsid w:val="00073530"/>
    <w:rsid w:val="00073691"/>
    <w:rsid w:val="0007377F"/>
    <w:rsid w:val="0007379A"/>
    <w:rsid w:val="00073874"/>
    <w:rsid w:val="000741CA"/>
    <w:rsid w:val="00074213"/>
    <w:rsid w:val="0007427A"/>
    <w:rsid w:val="000748F5"/>
    <w:rsid w:val="00074932"/>
    <w:rsid w:val="00074B1E"/>
    <w:rsid w:val="0007507B"/>
    <w:rsid w:val="000753E5"/>
    <w:rsid w:val="00075484"/>
    <w:rsid w:val="00075563"/>
    <w:rsid w:val="0007565F"/>
    <w:rsid w:val="000757F1"/>
    <w:rsid w:val="00075D55"/>
    <w:rsid w:val="000760A0"/>
    <w:rsid w:val="000764C4"/>
    <w:rsid w:val="0007657F"/>
    <w:rsid w:val="0007672F"/>
    <w:rsid w:val="00076AED"/>
    <w:rsid w:val="00076B5D"/>
    <w:rsid w:val="00076B64"/>
    <w:rsid w:val="00076CC8"/>
    <w:rsid w:val="000772E7"/>
    <w:rsid w:val="00077564"/>
    <w:rsid w:val="00077738"/>
    <w:rsid w:val="00077A39"/>
    <w:rsid w:val="00077ABD"/>
    <w:rsid w:val="000801D2"/>
    <w:rsid w:val="000803E5"/>
    <w:rsid w:val="000811FE"/>
    <w:rsid w:val="00081501"/>
    <w:rsid w:val="00081595"/>
    <w:rsid w:val="0008165F"/>
    <w:rsid w:val="00081789"/>
    <w:rsid w:val="00081B1E"/>
    <w:rsid w:val="00081CA2"/>
    <w:rsid w:val="00081CA5"/>
    <w:rsid w:val="00081D21"/>
    <w:rsid w:val="0008262C"/>
    <w:rsid w:val="00082B05"/>
    <w:rsid w:val="00082E06"/>
    <w:rsid w:val="00082EF2"/>
    <w:rsid w:val="00082F26"/>
    <w:rsid w:val="0008319A"/>
    <w:rsid w:val="000831DF"/>
    <w:rsid w:val="000832E5"/>
    <w:rsid w:val="0008357E"/>
    <w:rsid w:val="000837DA"/>
    <w:rsid w:val="00083A98"/>
    <w:rsid w:val="00083F62"/>
    <w:rsid w:val="000840B4"/>
    <w:rsid w:val="000840FB"/>
    <w:rsid w:val="000845B6"/>
    <w:rsid w:val="00085604"/>
    <w:rsid w:val="0008588F"/>
    <w:rsid w:val="00085931"/>
    <w:rsid w:val="00086280"/>
    <w:rsid w:val="0008655C"/>
    <w:rsid w:val="0008697E"/>
    <w:rsid w:val="00086A22"/>
    <w:rsid w:val="00086AAE"/>
    <w:rsid w:val="00086AEF"/>
    <w:rsid w:val="00086BCB"/>
    <w:rsid w:val="00086ECC"/>
    <w:rsid w:val="0008704C"/>
    <w:rsid w:val="00087075"/>
    <w:rsid w:val="0008732B"/>
    <w:rsid w:val="00087712"/>
    <w:rsid w:val="00087726"/>
    <w:rsid w:val="00087732"/>
    <w:rsid w:val="00087A5F"/>
    <w:rsid w:val="00087B87"/>
    <w:rsid w:val="00090EDF"/>
    <w:rsid w:val="000914E7"/>
    <w:rsid w:val="00091785"/>
    <w:rsid w:val="000918F7"/>
    <w:rsid w:val="00091B3C"/>
    <w:rsid w:val="0009222E"/>
    <w:rsid w:val="00092292"/>
    <w:rsid w:val="00092515"/>
    <w:rsid w:val="0009253C"/>
    <w:rsid w:val="00092BAB"/>
    <w:rsid w:val="00092E6A"/>
    <w:rsid w:val="0009308C"/>
    <w:rsid w:val="000932A9"/>
    <w:rsid w:val="0009349B"/>
    <w:rsid w:val="0009394A"/>
    <w:rsid w:val="00093A41"/>
    <w:rsid w:val="00093B02"/>
    <w:rsid w:val="00094149"/>
    <w:rsid w:val="00094630"/>
    <w:rsid w:val="0009483C"/>
    <w:rsid w:val="000948EB"/>
    <w:rsid w:val="00094A0E"/>
    <w:rsid w:val="00094A7A"/>
    <w:rsid w:val="00094B8E"/>
    <w:rsid w:val="00094C00"/>
    <w:rsid w:val="00094D05"/>
    <w:rsid w:val="00094E0A"/>
    <w:rsid w:val="00094E9E"/>
    <w:rsid w:val="000953A2"/>
    <w:rsid w:val="00095428"/>
    <w:rsid w:val="000955D1"/>
    <w:rsid w:val="0009581D"/>
    <w:rsid w:val="00095D5F"/>
    <w:rsid w:val="00095F78"/>
    <w:rsid w:val="00095FBD"/>
    <w:rsid w:val="0009615B"/>
    <w:rsid w:val="000963D2"/>
    <w:rsid w:val="00096402"/>
    <w:rsid w:val="000968A2"/>
    <w:rsid w:val="00096AAF"/>
    <w:rsid w:val="00096B3F"/>
    <w:rsid w:val="000970CF"/>
    <w:rsid w:val="0009718C"/>
    <w:rsid w:val="00097522"/>
    <w:rsid w:val="00097EFF"/>
    <w:rsid w:val="000A0067"/>
    <w:rsid w:val="000A04C2"/>
    <w:rsid w:val="000A05EC"/>
    <w:rsid w:val="000A067B"/>
    <w:rsid w:val="000A0863"/>
    <w:rsid w:val="000A09DD"/>
    <w:rsid w:val="000A0A0D"/>
    <w:rsid w:val="000A118C"/>
    <w:rsid w:val="000A11DB"/>
    <w:rsid w:val="000A12E1"/>
    <w:rsid w:val="000A1863"/>
    <w:rsid w:val="000A2843"/>
    <w:rsid w:val="000A2C02"/>
    <w:rsid w:val="000A2E03"/>
    <w:rsid w:val="000A2ED4"/>
    <w:rsid w:val="000A357B"/>
    <w:rsid w:val="000A35A4"/>
    <w:rsid w:val="000A3B37"/>
    <w:rsid w:val="000A3BC2"/>
    <w:rsid w:val="000A3C27"/>
    <w:rsid w:val="000A3EC4"/>
    <w:rsid w:val="000A3FA4"/>
    <w:rsid w:val="000A42B7"/>
    <w:rsid w:val="000A4311"/>
    <w:rsid w:val="000A4521"/>
    <w:rsid w:val="000A4731"/>
    <w:rsid w:val="000A474B"/>
    <w:rsid w:val="000A4E2B"/>
    <w:rsid w:val="000A50A9"/>
    <w:rsid w:val="000A51B8"/>
    <w:rsid w:val="000A5306"/>
    <w:rsid w:val="000A5A01"/>
    <w:rsid w:val="000A6215"/>
    <w:rsid w:val="000A652A"/>
    <w:rsid w:val="000A663E"/>
    <w:rsid w:val="000A671D"/>
    <w:rsid w:val="000A6AD2"/>
    <w:rsid w:val="000A6B26"/>
    <w:rsid w:val="000A6BA6"/>
    <w:rsid w:val="000A6E11"/>
    <w:rsid w:val="000A6F5E"/>
    <w:rsid w:val="000A7029"/>
    <w:rsid w:val="000A70BD"/>
    <w:rsid w:val="000A71E4"/>
    <w:rsid w:val="000A723E"/>
    <w:rsid w:val="000A77BC"/>
    <w:rsid w:val="000A77DE"/>
    <w:rsid w:val="000B0E15"/>
    <w:rsid w:val="000B13C6"/>
    <w:rsid w:val="000B14D7"/>
    <w:rsid w:val="000B15E4"/>
    <w:rsid w:val="000B2157"/>
    <w:rsid w:val="000B297C"/>
    <w:rsid w:val="000B2DC0"/>
    <w:rsid w:val="000B33C8"/>
    <w:rsid w:val="000B3564"/>
    <w:rsid w:val="000B35AF"/>
    <w:rsid w:val="000B36C8"/>
    <w:rsid w:val="000B379C"/>
    <w:rsid w:val="000B3886"/>
    <w:rsid w:val="000B3A58"/>
    <w:rsid w:val="000B3F55"/>
    <w:rsid w:val="000B4185"/>
    <w:rsid w:val="000B43A7"/>
    <w:rsid w:val="000B45ED"/>
    <w:rsid w:val="000B48FD"/>
    <w:rsid w:val="000B4D1A"/>
    <w:rsid w:val="000B4EEC"/>
    <w:rsid w:val="000B531B"/>
    <w:rsid w:val="000B5459"/>
    <w:rsid w:val="000B5850"/>
    <w:rsid w:val="000B5F67"/>
    <w:rsid w:val="000B607C"/>
    <w:rsid w:val="000B6847"/>
    <w:rsid w:val="000B6EF7"/>
    <w:rsid w:val="000B7075"/>
    <w:rsid w:val="000B720E"/>
    <w:rsid w:val="000B734B"/>
    <w:rsid w:val="000B7789"/>
    <w:rsid w:val="000B78E0"/>
    <w:rsid w:val="000B7EA5"/>
    <w:rsid w:val="000C0071"/>
    <w:rsid w:val="000C00BF"/>
    <w:rsid w:val="000C0298"/>
    <w:rsid w:val="000C0493"/>
    <w:rsid w:val="000C04C7"/>
    <w:rsid w:val="000C06BE"/>
    <w:rsid w:val="000C0B3C"/>
    <w:rsid w:val="000C0D35"/>
    <w:rsid w:val="000C0D4D"/>
    <w:rsid w:val="000C1278"/>
    <w:rsid w:val="000C1E28"/>
    <w:rsid w:val="000C1FBD"/>
    <w:rsid w:val="000C20B3"/>
    <w:rsid w:val="000C2234"/>
    <w:rsid w:val="000C243A"/>
    <w:rsid w:val="000C2530"/>
    <w:rsid w:val="000C2971"/>
    <w:rsid w:val="000C2A47"/>
    <w:rsid w:val="000C2B44"/>
    <w:rsid w:val="000C2C8A"/>
    <w:rsid w:val="000C3013"/>
    <w:rsid w:val="000C3026"/>
    <w:rsid w:val="000C3207"/>
    <w:rsid w:val="000C3B75"/>
    <w:rsid w:val="000C3BF4"/>
    <w:rsid w:val="000C3C9B"/>
    <w:rsid w:val="000C3EF6"/>
    <w:rsid w:val="000C4128"/>
    <w:rsid w:val="000C451B"/>
    <w:rsid w:val="000C48B9"/>
    <w:rsid w:val="000C49B1"/>
    <w:rsid w:val="000C4B3B"/>
    <w:rsid w:val="000C5043"/>
    <w:rsid w:val="000C51D5"/>
    <w:rsid w:val="000C5912"/>
    <w:rsid w:val="000C5F49"/>
    <w:rsid w:val="000C5F92"/>
    <w:rsid w:val="000C6563"/>
    <w:rsid w:val="000C716E"/>
    <w:rsid w:val="000C71B3"/>
    <w:rsid w:val="000D00C8"/>
    <w:rsid w:val="000D02F7"/>
    <w:rsid w:val="000D0EC2"/>
    <w:rsid w:val="000D1033"/>
    <w:rsid w:val="000D127B"/>
    <w:rsid w:val="000D13FD"/>
    <w:rsid w:val="000D154D"/>
    <w:rsid w:val="000D16C2"/>
    <w:rsid w:val="000D18BD"/>
    <w:rsid w:val="000D1A50"/>
    <w:rsid w:val="000D1C84"/>
    <w:rsid w:val="000D1D58"/>
    <w:rsid w:val="000D1F7E"/>
    <w:rsid w:val="000D214A"/>
    <w:rsid w:val="000D2F3A"/>
    <w:rsid w:val="000D35E2"/>
    <w:rsid w:val="000D3623"/>
    <w:rsid w:val="000D3862"/>
    <w:rsid w:val="000D38CA"/>
    <w:rsid w:val="000D3CF5"/>
    <w:rsid w:val="000D466A"/>
    <w:rsid w:val="000D4B70"/>
    <w:rsid w:val="000D4E86"/>
    <w:rsid w:val="000D510C"/>
    <w:rsid w:val="000D51E6"/>
    <w:rsid w:val="000D5607"/>
    <w:rsid w:val="000D58C2"/>
    <w:rsid w:val="000D5935"/>
    <w:rsid w:val="000D5BE8"/>
    <w:rsid w:val="000D639B"/>
    <w:rsid w:val="000D63E4"/>
    <w:rsid w:val="000D6501"/>
    <w:rsid w:val="000D6667"/>
    <w:rsid w:val="000D68AC"/>
    <w:rsid w:val="000D6D90"/>
    <w:rsid w:val="000D6DA3"/>
    <w:rsid w:val="000D6E2D"/>
    <w:rsid w:val="000D6EE9"/>
    <w:rsid w:val="000D6F1C"/>
    <w:rsid w:val="000D6F8C"/>
    <w:rsid w:val="000D7092"/>
    <w:rsid w:val="000D716A"/>
    <w:rsid w:val="000D734A"/>
    <w:rsid w:val="000D742C"/>
    <w:rsid w:val="000D742D"/>
    <w:rsid w:val="000D7970"/>
    <w:rsid w:val="000D7B4E"/>
    <w:rsid w:val="000D7F22"/>
    <w:rsid w:val="000D7FAD"/>
    <w:rsid w:val="000E00F7"/>
    <w:rsid w:val="000E0258"/>
    <w:rsid w:val="000E0A1E"/>
    <w:rsid w:val="000E0D14"/>
    <w:rsid w:val="000E1173"/>
    <w:rsid w:val="000E1613"/>
    <w:rsid w:val="000E1D6B"/>
    <w:rsid w:val="000E1D8B"/>
    <w:rsid w:val="000E21B6"/>
    <w:rsid w:val="000E224F"/>
    <w:rsid w:val="000E241A"/>
    <w:rsid w:val="000E2681"/>
    <w:rsid w:val="000E27D3"/>
    <w:rsid w:val="000E27DB"/>
    <w:rsid w:val="000E2976"/>
    <w:rsid w:val="000E2A69"/>
    <w:rsid w:val="000E2D0A"/>
    <w:rsid w:val="000E2FD0"/>
    <w:rsid w:val="000E3055"/>
    <w:rsid w:val="000E3069"/>
    <w:rsid w:val="000E34E6"/>
    <w:rsid w:val="000E3AAD"/>
    <w:rsid w:val="000E3B96"/>
    <w:rsid w:val="000E3D11"/>
    <w:rsid w:val="000E3DC4"/>
    <w:rsid w:val="000E3F1B"/>
    <w:rsid w:val="000E40A3"/>
    <w:rsid w:val="000E447D"/>
    <w:rsid w:val="000E450D"/>
    <w:rsid w:val="000E4777"/>
    <w:rsid w:val="000E4861"/>
    <w:rsid w:val="000E491E"/>
    <w:rsid w:val="000E4C91"/>
    <w:rsid w:val="000E4DFA"/>
    <w:rsid w:val="000E53E2"/>
    <w:rsid w:val="000E55C7"/>
    <w:rsid w:val="000E5960"/>
    <w:rsid w:val="000E5A34"/>
    <w:rsid w:val="000E5B29"/>
    <w:rsid w:val="000E5EC9"/>
    <w:rsid w:val="000E5F88"/>
    <w:rsid w:val="000E6852"/>
    <w:rsid w:val="000E6882"/>
    <w:rsid w:val="000E6BEF"/>
    <w:rsid w:val="000E70B1"/>
    <w:rsid w:val="000E7118"/>
    <w:rsid w:val="000E753B"/>
    <w:rsid w:val="000E7C05"/>
    <w:rsid w:val="000E7D27"/>
    <w:rsid w:val="000E7D2B"/>
    <w:rsid w:val="000F02C1"/>
    <w:rsid w:val="000F0BE6"/>
    <w:rsid w:val="000F1066"/>
    <w:rsid w:val="000F1A6F"/>
    <w:rsid w:val="000F1E75"/>
    <w:rsid w:val="000F1E92"/>
    <w:rsid w:val="000F2C7D"/>
    <w:rsid w:val="000F2E2D"/>
    <w:rsid w:val="000F30D4"/>
    <w:rsid w:val="000F32BE"/>
    <w:rsid w:val="000F33A4"/>
    <w:rsid w:val="000F38AD"/>
    <w:rsid w:val="000F3A2E"/>
    <w:rsid w:val="000F3C7C"/>
    <w:rsid w:val="000F406D"/>
    <w:rsid w:val="000F4594"/>
    <w:rsid w:val="000F4619"/>
    <w:rsid w:val="000F469E"/>
    <w:rsid w:val="000F4749"/>
    <w:rsid w:val="000F4E42"/>
    <w:rsid w:val="000F4E93"/>
    <w:rsid w:val="000F4FDC"/>
    <w:rsid w:val="000F507F"/>
    <w:rsid w:val="000F519B"/>
    <w:rsid w:val="000F5C30"/>
    <w:rsid w:val="000F5CF4"/>
    <w:rsid w:val="000F5E58"/>
    <w:rsid w:val="000F616B"/>
    <w:rsid w:val="000F6184"/>
    <w:rsid w:val="000F65F0"/>
    <w:rsid w:val="000F6632"/>
    <w:rsid w:val="000F6786"/>
    <w:rsid w:val="000F68D9"/>
    <w:rsid w:val="000F69BE"/>
    <w:rsid w:val="000F6A19"/>
    <w:rsid w:val="000F6AB2"/>
    <w:rsid w:val="000F6B21"/>
    <w:rsid w:val="000F6F22"/>
    <w:rsid w:val="000F7125"/>
    <w:rsid w:val="000F717F"/>
    <w:rsid w:val="000F789C"/>
    <w:rsid w:val="000F7B88"/>
    <w:rsid w:val="00100098"/>
    <w:rsid w:val="0010019E"/>
    <w:rsid w:val="001001EF"/>
    <w:rsid w:val="0010033A"/>
    <w:rsid w:val="0010042D"/>
    <w:rsid w:val="0010046E"/>
    <w:rsid w:val="0010081F"/>
    <w:rsid w:val="00100DAC"/>
    <w:rsid w:val="00100DEB"/>
    <w:rsid w:val="00101067"/>
    <w:rsid w:val="001022B5"/>
    <w:rsid w:val="0010236A"/>
    <w:rsid w:val="00102683"/>
    <w:rsid w:val="001028DF"/>
    <w:rsid w:val="0010293D"/>
    <w:rsid w:val="00102F9C"/>
    <w:rsid w:val="00103011"/>
    <w:rsid w:val="00103146"/>
    <w:rsid w:val="001032D2"/>
    <w:rsid w:val="00103783"/>
    <w:rsid w:val="00103809"/>
    <w:rsid w:val="00103A86"/>
    <w:rsid w:val="00103BF5"/>
    <w:rsid w:val="00103F78"/>
    <w:rsid w:val="00104456"/>
    <w:rsid w:val="00104B4E"/>
    <w:rsid w:val="00104D03"/>
    <w:rsid w:val="0010512C"/>
    <w:rsid w:val="00105414"/>
    <w:rsid w:val="00105760"/>
    <w:rsid w:val="0010579C"/>
    <w:rsid w:val="00105878"/>
    <w:rsid w:val="00105894"/>
    <w:rsid w:val="00105AAF"/>
    <w:rsid w:val="00105D59"/>
    <w:rsid w:val="00105DCF"/>
    <w:rsid w:val="00105E84"/>
    <w:rsid w:val="00105FD0"/>
    <w:rsid w:val="00106703"/>
    <w:rsid w:val="001067DA"/>
    <w:rsid w:val="00106B16"/>
    <w:rsid w:val="00106D9E"/>
    <w:rsid w:val="00107258"/>
    <w:rsid w:val="00107A06"/>
    <w:rsid w:val="0011029E"/>
    <w:rsid w:val="001102DE"/>
    <w:rsid w:val="0011039B"/>
    <w:rsid w:val="0011043A"/>
    <w:rsid w:val="001104CA"/>
    <w:rsid w:val="001107CC"/>
    <w:rsid w:val="001108F7"/>
    <w:rsid w:val="00110A91"/>
    <w:rsid w:val="001110B1"/>
    <w:rsid w:val="0011114C"/>
    <w:rsid w:val="0011135F"/>
    <w:rsid w:val="0011143B"/>
    <w:rsid w:val="00111852"/>
    <w:rsid w:val="00111D56"/>
    <w:rsid w:val="00111ED1"/>
    <w:rsid w:val="00111F7A"/>
    <w:rsid w:val="0011232C"/>
    <w:rsid w:val="001124FB"/>
    <w:rsid w:val="00112C75"/>
    <w:rsid w:val="00112C93"/>
    <w:rsid w:val="001132C4"/>
    <w:rsid w:val="001133F5"/>
    <w:rsid w:val="001134A8"/>
    <w:rsid w:val="0011366B"/>
    <w:rsid w:val="001139D8"/>
    <w:rsid w:val="00113B4B"/>
    <w:rsid w:val="0011404D"/>
    <w:rsid w:val="00114215"/>
    <w:rsid w:val="00114772"/>
    <w:rsid w:val="00114A16"/>
    <w:rsid w:val="00114AB2"/>
    <w:rsid w:val="00114B1A"/>
    <w:rsid w:val="00115171"/>
    <w:rsid w:val="001151E3"/>
    <w:rsid w:val="0011584D"/>
    <w:rsid w:val="00115867"/>
    <w:rsid w:val="00116286"/>
    <w:rsid w:val="00116559"/>
    <w:rsid w:val="00116965"/>
    <w:rsid w:val="00116B85"/>
    <w:rsid w:val="00116DE8"/>
    <w:rsid w:val="0011787B"/>
    <w:rsid w:val="001179AE"/>
    <w:rsid w:val="00120305"/>
    <w:rsid w:val="001203E8"/>
    <w:rsid w:val="001204F3"/>
    <w:rsid w:val="00120561"/>
    <w:rsid w:val="00120567"/>
    <w:rsid w:val="00120989"/>
    <w:rsid w:val="00121119"/>
    <w:rsid w:val="0012127D"/>
    <w:rsid w:val="00121348"/>
    <w:rsid w:val="00121373"/>
    <w:rsid w:val="00121549"/>
    <w:rsid w:val="00121613"/>
    <w:rsid w:val="00121B5D"/>
    <w:rsid w:val="00121E44"/>
    <w:rsid w:val="001221FC"/>
    <w:rsid w:val="00122B51"/>
    <w:rsid w:val="00122D7F"/>
    <w:rsid w:val="00122FDD"/>
    <w:rsid w:val="00123740"/>
    <w:rsid w:val="001238CE"/>
    <w:rsid w:val="00123B58"/>
    <w:rsid w:val="00123EA7"/>
    <w:rsid w:val="00123F88"/>
    <w:rsid w:val="001240E4"/>
    <w:rsid w:val="00124346"/>
    <w:rsid w:val="001251D4"/>
    <w:rsid w:val="0012524E"/>
    <w:rsid w:val="001254A7"/>
    <w:rsid w:val="001255D8"/>
    <w:rsid w:val="00125697"/>
    <w:rsid w:val="001257EC"/>
    <w:rsid w:val="00125AEC"/>
    <w:rsid w:val="00125B76"/>
    <w:rsid w:val="00125BA1"/>
    <w:rsid w:val="00125C4B"/>
    <w:rsid w:val="001260C4"/>
    <w:rsid w:val="001261B2"/>
    <w:rsid w:val="0012659F"/>
    <w:rsid w:val="0012669D"/>
    <w:rsid w:val="001269CD"/>
    <w:rsid w:val="00126D35"/>
    <w:rsid w:val="00126E0D"/>
    <w:rsid w:val="001271A1"/>
    <w:rsid w:val="0012720B"/>
    <w:rsid w:val="00127376"/>
    <w:rsid w:val="00127D65"/>
    <w:rsid w:val="001300A5"/>
    <w:rsid w:val="00130616"/>
    <w:rsid w:val="001306A0"/>
    <w:rsid w:val="00130D28"/>
    <w:rsid w:val="00130D47"/>
    <w:rsid w:val="00130EA3"/>
    <w:rsid w:val="00131A81"/>
    <w:rsid w:val="00131B70"/>
    <w:rsid w:val="00131C12"/>
    <w:rsid w:val="001320CF"/>
    <w:rsid w:val="0013218D"/>
    <w:rsid w:val="001323C9"/>
    <w:rsid w:val="00132453"/>
    <w:rsid w:val="00132F63"/>
    <w:rsid w:val="0013319F"/>
    <w:rsid w:val="00133284"/>
    <w:rsid w:val="00133637"/>
    <w:rsid w:val="0013395C"/>
    <w:rsid w:val="00133A71"/>
    <w:rsid w:val="00133C78"/>
    <w:rsid w:val="00133EDE"/>
    <w:rsid w:val="00134120"/>
    <w:rsid w:val="001343EA"/>
    <w:rsid w:val="001344A6"/>
    <w:rsid w:val="00134BB7"/>
    <w:rsid w:val="00134EDE"/>
    <w:rsid w:val="00135064"/>
    <w:rsid w:val="001350B1"/>
    <w:rsid w:val="001356BC"/>
    <w:rsid w:val="0013598B"/>
    <w:rsid w:val="00135AE2"/>
    <w:rsid w:val="00135CD3"/>
    <w:rsid w:val="00135D7A"/>
    <w:rsid w:val="00135F6A"/>
    <w:rsid w:val="0013647E"/>
    <w:rsid w:val="00136A4D"/>
    <w:rsid w:val="00136B48"/>
    <w:rsid w:val="00137880"/>
    <w:rsid w:val="00137AA7"/>
    <w:rsid w:val="00137B97"/>
    <w:rsid w:val="00137C2D"/>
    <w:rsid w:val="00137D61"/>
    <w:rsid w:val="00137E2C"/>
    <w:rsid w:val="00137EEB"/>
    <w:rsid w:val="00140183"/>
    <w:rsid w:val="00140332"/>
    <w:rsid w:val="0014061B"/>
    <w:rsid w:val="00140A48"/>
    <w:rsid w:val="00140ACB"/>
    <w:rsid w:val="00140C28"/>
    <w:rsid w:val="00140D40"/>
    <w:rsid w:val="00140DE2"/>
    <w:rsid w:val="00140F3B"/>
    <w:rsid w:val="001411CA"/>
    <w:rsid w:val="00141464"/>
    <w:rsid w:val="001418C2"/>
    <w:rsid w:val="00141ADA"/>
    <w:rsid w:val="00141CF3"/>
    <w:rsid w:val="00142349"/>
    <w:rsid w:val="0014296B"/>
    <w:rsid w:val="001429CD"/>
    <w:rsid w:val="00142F49"/>
    <w:rsid w:val="0014306D"/>
    <w:rsid w:val="001431E1"/>
    <w:rsid w:val="001434E9"/>
    <w:rsid w:val="0014352F"/>
    <w:rsid w:val="00143879"/>
    <w:rsid w:val="00143CE0"/>
    <w:rsid w:val="00144202"/>
    <w:rsid w:val="0014447D"/>
    <w:rsid w:val="00144584"/>
    <w:rsid w:val="00145098"/>
    <w:rsid w:val="00145444"/>
    <w:rsid w:val="0014545C"/>
    <w:rsid w:val="001454A4"/>
    <w:rsid w:val="001454F2"/>
    <w:rsid w:val="00145690"/>
    <w:rsid w:val="001458B9"/>
    <w:rsid w:val="0014598D"/>
    <w:rsid w:val="00145ACC"/>
    <w:rsid w:val="00145CE7"/>
    <w:rsid w:val="0014625B"/>
    <w:rsid w:val="001462EE"/>
    <w:rsid w:val="001467A7"/>
    <w:rsid w:val="00146960"/>
    <w:rsid w:val="00146B5E"/>
    <w:rsid w:val="001470C7"/>
    <w:rsid w:val="0014741B"/>
    <w:rsid w:val="00147879"/>
    <w:rsid w:val="00147A51"/>
    <w:rsid w:val="00147E3D"/>
    <w:rsid w:val="0015001C"/>
    <w:rsid w:val="001500F6"/>
    <w:rsid w:val="00150BCD"/>
    <w:rsid w:val="00150EB4"/>
    <w:rsid w:val="00150F1D"/>
    <w:rsid w:val="00151042"/>
    <w:rsid w:val="00151419"/>
    <w:rsid w:val="00151780"/>
    <w:rsid w:val="00151870"/>
    <w:rsid w:val="00151877"/>
    <w:rsid w:val="00151A68"/>
    <w:rsid w:val="00152A9D"/>
    <w:rsid w:val="00152FF3"/>
    <w:rsid w:val="00153231"/>
    <w:rsid w:val="00153392"/>
    <w:rsid w:val="00153459"/>
    <w:rsid w:val="00154107"/>
    <w:rsid w:val="00154284"/>
    <w:rsid w:val="001545BD"/>
    <w:rsid w:val="001545D4"/>
    <w:rsid w:val="00154821"/>
    <w:rsid w:val="00154A99"/>
    <w:rsid w:val="00154BC9"/>
    <w:rsid w:val="00154BE4"/>
    <w:rsid w:val="00154BFF"/>
    <w:rsid w:val="00154D39"/>
    <w:rsid w:val="001550DA"/>
    <w:rsid w:val="00155132"/>
    <w:rsid w:val="001552C4"/>
    <w:rsid w:val="001555CD"/>
    <w:rsid w:val="001558A6"/>
    <w:rsid w:val="00155C52"/>
    <w:rsid w:val="00155C5A"/>
    <w:rsid w:val="00156A29"/>
    <w:rsid w:val="00156E59"/>
    <w:rsid w:val="00157334"/>
    <w:rsid w:val="0015755F"/>
    <w:rsid w:val="00157924"/>
    <w:rsid w:val="00157A53"/>
    <w:rsid w:val="00157D92"/>
    <w:rsid w:val="001601F4"/>
    <w:rsid w:val="0016074F"/>
    <w:rsid w:val="00160AB5"/>
    <w:rsid w:val="00160D2C"/>
    <w:rsid w:val="00160E14"/>
    <w:rsid w:val="00161220"/>
    <w:rsid w:val="0016187E"/>
    <w:rsid w:val="00161AF3"/>
    <w:rsid w:val="00161B32"/>
    <w:rsid w:val="00161BA8"/>
    <w:rsid w:val="00161E71"/>
    <w:rsid w:val="001620D2"/>
    <w:rsid w:val="00162219"/>
    <w:rsid w:val="0016228B"/>
    <w:rsid w:val="001625CA"/>
    <w:rsid w:val="00162CEF"/>
    <w:rsid w:val="00162E89"/>
    <w:rsid w:val="00162FB2"/>
    <w:rsid w:val="001630D0"/>
    <w:rsid w:val="00163857"/>
    <w:rsid w:val="001640B8"/>
    <w:rsid w:val="00164804"/>
    <w:rsid w:val="00164A96"/>
    <w:rsid w:val="00164CC7"/>
    <w:rsid w:val="00164E7B"/>
    <w:rsid w:val="001650EB"/>
    <w:rsid w:val="00165456"/>
    <w:rsid w:val="0016558A"/>
    <w:rsid w:val="001658D5"/>
    <w:rsid w:val="00165907"/>
    <w:rsid w:val="00165B94"/>
    <w:rsid w:val="00165EF6"/>
    <w:rsid w:val="001660B1"/>
    <w:rsid w:val="00166415"/>
    <w:rsid w:val="001668BA"/>
    <w:rsid w:val="00166A67"/>
    <w:rsid w:val="00166E13"/>
    <w:rsid w:val="00166E5B"/>
    <w:rsid w:val="00166FAA"/>
    <w:rsid w:val="0016720C"/>
    <w:rsid w:val="0016728B"/>
    <w:rsid w:val="0016745A"/>
    <w:rsid w:val="00167505"/>
    <w:rsid w:val="00167815"/>
    <w:rsid w:val="00167C7D"/>
    <w:rsid w:val="00167DB9"/>
    <w:rsid w:val="00167E08"/>
    <w:rsid w:val="00170396"/>
    <w:rsid w:val="00170448"/>
    <w:rsid w:val="00170567"/>
    <w:rsid w:val="0017087E"/>
    <w:rsid w:val="00170950"/>
    <w:rsid w:val="00170E40"/>
    <w:rsid w:val="00170EA5"/>
    <w:rsid w:val="00170F11"/>
    <w:rsid w:val="001714AC"/>
    <w:rsid w:val="00171CCD"/>
    <w:rsid w:val="00171F50"/>
    <w:rsid w:val="0017204F"/>
    <w:rsid w:val="00172093"/>
    <w:rsid w:val="0017264B"/>
    <w:rsid w:val="001727E8"/>
    <w:rsid w:val="00172B54"/>
    <w:rsid w:val="00172E09"/>
    <w:rsid w:val="001730FB"/>
    <w:rsid w:val="00173407"/>
    <w:rsid w:val="001734EE"/>
    <w:rsid w:val="001735B1"/>
    <w:rsid w:val="00173654"/>
    <w:rsid w:val="001739ED"/>
    <w:rsid w:val="00173C74"/>
    <w:rsid w:val="00173FAA"/>
    <w:rsid w:val="001741E9"/>
    <w:rsid w:val="001748B5"/>
    <w:rsid w:val="00174E09"/>
    <w:rsid w:val="00174E19"/>
    <w:rsid w:val="001750CE"/>
    <w:rsid w:val="00175431"/>
    <w:rsid w:val="00175466"/>
    <w:rsid w:val="00175DCE"/>
    <w:rsid w:val="00175EBE"/>
    <w:rsid w:val="00176160"/>
    <w:rsid w:val="001762CB"/>
    <w:rsid w:val="001763D1"/>
    <w:rsid w:val="0017645F"/>
    <w:rsid w:val="00176513"/>
    <w:rsid w:val="00176B72"/>
    <w:rsid w:val="00176D7E"/>
    <w:rsid w:val="001773F6"/>
    <w:rsid w:val="0017747B"/>
    <w:rsid w:val="001774D4"/>
    <w:rsid w:val="001775F1"/>
    <w:rsid w:val="0017772F"/>
    <w:rsid w:val="00177808"/>
    <w:rsid w:val="001778B3"/>
    <w:rsid w:val="00177BAD"/>
    <w:rsid w:val="00180229"/>
    <w:rsid w:val="00180446"/>
    <w:rsid w:val="00180834"/>
    <w:rsid w:val="00180B4E"/>
    <w:rsid w:val="00180C8E"/>
    <w:rsid w:val="00180DFA"/>
    <w:rsid w:val="001815E6"/>
    <w:rsid w:val="00181966"/>
    <w:rsid w:val="00181C68"/>
    <w:rsid w:val="00181CD4"/>
    <w:rsid w:val="00181EBC"/>
    <w:rsid w:val="00182284"/>
    <w:rsid w:val="0018264C"/>
    <w:rsid w:val="00182A9C"/>
    <w:rsid w:val="00182BB6"/>
    <w:rsid w:val="00183D69"/>
    <w:rsid w:val="0018432F"/>
    <w:rsid w:val="001843DA"/>
    <w:rsid w:val="00184CF0"/>
    <w:rsid w:val="001850F9"/>
    <w:rsid w:val="0018540C"/>
    <w:rsid w:val="001855FD"/>
    <w:rsid w:val="001857F0"/>
    <w:rsid w:val="00185914"/>
    <w:rsid w:val="00185BB1"/>
    <w:rsid w:val="00185DA4"/>
    <w:rsid w:val="00185FB6"/>
    <w:rsid w:val="0018609A"/>
    <w:rsid w:val="001868B5"/>
    <w:rsid w:val="00186F7B"/>
    <w:rsid w:val="00187205"/>
    <w:rsid w:val="00187460"/>
    <w:rsid w:val="00187A2F"/>
    <w:rsid w:val="00187BAE"/>
    <w:rsid w:val="00187BDB"/>
    <w:rsid w:val="001909E5"/>
    <w:rsid w:val="00190E20"/>
    <w:rsid w:val="001912B4"/>
    <w:rsid w:val="001912E6"/>
    <w:rsid w:val="001917C8"/>
    <w:rsid w:val="001917E0"/>
    <w:rsid w:val="001919AB"/>
    <w:rsid w:val="00192050"/>
    <w:rsid w:val="001921D3"/>
    <w:rsid w:val="00192366"/>
    <w:rsid w:val="00192399"/>
    <w:rsid w:val="0019275D"/>
    <w:rsid w:val="0019284D"/>
    <w:rsid w:val="00192FFB"/>
    <w:rsid w:val="00193254"/>
    <w:rsid w:val="0019347D"/>
    <w:rsid w:val="0019368E"/>
    <w:rsid w:val="001936FB"/>
    <w:rsid w:val="001937CE"/>
    <w:rsid w:val="00193C74"/>
    <w:rsid w:val="00193D71"/>
    <w:rsid w:val="00193DD5"/>
    <w:rsid w:val="00194584"/>
    <w:rsid w:val="00194A7E"/>
    <w:rsid w:val="001952B2"/>
    <w:rsid w:val="00195DA8"/>
    <w:rsid w:val="00195ED5"/>
    <w:rsid w:val="0019607B"/>
    <w:rsid w:val="0019615B"/>
    <w:rsid w:val="001966C8"/>
    <w:rsid w:val="00196B65"/>
    <w:rsid w:val="00196D64"/>
    <w:rsid w:val="00196FA7"/>
    <w:rsid w:val="0019704B"/>
    <w:rsid w:val="00197075"/>
    <w:rsid w:val="00197163"/>
    <w:rsid w:val="001971A4"/>
    <w:rsid w:val="001972AC"/>
    <w:rsid w:val="001974A4"/>
    <w:rsid w:val="0019762C"/>
    <w:rsid w:val="00197E28"/>
    <w:rsid w:val="001A00DD"/>
    <w:rsid w:val="001A0148"/>
    <w:rsid w:val="001A03CE"/>
    <w:rsid w:val="001A0705"/>
    <w:rsid w:val="001A0ACB"/>
    <w:rsid w:val="001A12D6"/>
    <w:rsid w:val="001A18B8"/>
    <w:rsid w:val="001A1AC3"/>
    <w:rsid w:val="001A1AF1"/>
    <w:rsid w:val="001A1C74"/>
    <w:rsid w:val="001A1DE2"/>
    <w:rsid w:val="001A1E20"/>
    <w:rsid w:val="001A1FBE"/>
    <w:rsid w:val="001A201A"/>
    <w:rsid w:val="001A253D"/>
    <w:rsid w:val="001A2785"/>
    <w:rsid w:val="001A2821"/>
    <w:rsid w:val="001A283A"/>
    <w:rsid w:val="001A2BA8"/>
    <w:rsid w:val="001A2CB8"/>
    <w:rsid w:val="001A3174"/>
    <w:rsid w:val="001A3216"/>
    <w:rsid w:val="001A36AC"/>
    <w:rsid w:val="001A3C24"/>
    <w:rsid w:val="001A4526"/>
    <w:rsid w:val="001A45BF"/>
    <w:rsid w:val="001A4BF0"/>
    <w:rsid w:val="001A4CC2"/>
    <w:rsid w:val="001A4CDF"/>
    <w:rsid w:val="001A566B"/>
    <w:rsid w:val="001A5C03"/>
    <w:rsid w:val="001A5D07"/>
    <w:rsid w:val="001A6004"/>
    <w:rsid w:val="001A61D5"/>
    <w:rsid w:val="001A63DC"/>
    <w:rsid w:val="001A64F7"/>
    <w:rsid w:val="001A65D6"/>
    <w:rsid w:val="001A6986"/>
    <w:rsid w:val="001A6A1B"/>
    <w:rsid w:val="001A6AD5"/>
    <w:rsid w:val="001A6C63"/>
    <w:rsid w:val="001A71F9"/>
    <w:rsid w:val="001A7457"/>
    <w:rsid w:val="001A753F"/>
    <w:rsid w:val="001A7CD4"/>
    <w:rsid w:val="001A7E18"/>
    <w:rsid w:val="001A7F1E"/>
    <w:rsid w:val="001B035B"/>
    <w:rsid w:val="001B09D2"/>
    <w:rsid w:val="001B0BB1"/>
    <w:rsid w:val="001B1A4F"/>
    <w:rsid w:val="001B1CEA"/>
    <w:rsid w:val="001B265D"/>
    <w:rsid w:val="001B2A10"/>
    <w:rsid w:val="001B2BEB"/>
    <w:rsid w:val="001B2C30"/>
    <w:rsid w:val="001B2E42"/>
    <w:rsid w:val="001B2FF6"/>
    <w:rsid w:val="001B3119"/>
    <w:rsid w:val="001B35D7"/>
    <w:rsid w:val="001B38AE"/>
    <w:rsid w:val="001B3C35"/>
    <w:rsid w:val="001B3DCD"/>
    <w:rsid w:val="001B3E72"/>
    <w:rsid w:val="001B4525"/>
    <w:rsid w:val="001B4659"/>
    <w:rsid w:val="001B4735"/>
    <w:rsid w:val="001B4828"/>
    <w:rsid w:val="001B4948"/>
    <w:rsid w:val="001B4EED"/>
    <w:rsid w:val="001B4F62"/>
    <w:rsid w:val="001B5582"/>
    <w:rsid w:val="001B5B51"/>
    <w:rsid w:val="001B5BE0"/>
    <w:rsid w:val="001B6405"/>
    <w:rsid w:val="001B6648"/>
    <w:rsid w:val="001B68C3"/>
    <w:rsid w:val="001B6A79"/>
    <w:rsid w:val="001B6AB7"/>
    <w:rsid w:val="001B6D2F"/>
    <w:rsid w:val="001B6E66"/>
    <w:rsid w:val="001B6E90"/>
    <w:rsid w:val="001B6F1D"/>
    <w:rsid w:val="001B7402"/>
    <w:rsid w:val="001B78EE"/>
    <w:rsid w:val="001B7A95"/>
    <w:rsid w:val="001B7B1A"/>
    <w:rsid w:val="001B7B2F"/>
    <w:rsid w:val="001C03C9"/>
    <w:rsid w:val="001C057B"/>
    <w:rsid w:val="001C05C3"/>
    <w:rsid w:val="001C0741"/>
    <w:rsid w:val="001C0925"/>
    <w:rsid w:val="001C0B96"/>
    <w:rsid w:val="001C14AD"/>
    <w:rsid w:val="001C175A"/>
    <w:rsid w:val="001C1ADB"/>
    <w:rsid w:val="001C1ECD"/>
    <w:rsid w:val="001C1F33"/>
    <w:rsid w:val="001C207F"/>
    <w:rsid w:val="001C2113"/>
    <w:rsid w:val="001C2342"/>
    <w:rsid w:val="001C26E5"/>
    <w:rsid w:val="001C27EE"/>
    <w:rsid w:val="001C2C36"/>
    <w:rsid w:val="001C2D2E"/>
    <w:rsid w:val="001C3064"/>
    <w:rsid w:val="001C318D"/>
    <w:rsid w:val="001C3978"/>
    <w:rsid w:val="001C39F9"/>
    <w:rsid w:val="001C3D2A"/>
    <w:rsid w:val="001C429E"/>
    <w:rsid w:val="001C4447"/>
    <w:rsid w:val="001C4520"/>
    <w:rsid w:val="001C4A7E"/>
    <w:rsid w:val="001C4AB5"/>
    <w:rsid w:val="001C4BE4"/>
    <w:rsid w:val="001C4D61"/>
    <w:rsid w:val="001C53E7"/>
    <w:rsid w:val="001C5968"/>
    <w:rsid w:val="001C5AF0"/>
    <w:rsid w:val="001C5C14"/>
    <w:rsid w:val="001C61A9"/>
    <w:rsid w:val="001C622A"/>
    <w:rsid w:val="001C6352"/>
    <w:rsid w:val="001C63C4"/>
    <w:rsid w:val="001C674C"/>
    <w:rsid w:val="001C6B42"/>
    <w:rsid w:val="001C6B88"/>
    <w:rsid w:val="001C6CDA"/>
    <w:rsid w:val="001C6E95"/>
    <w:rsid w:val="001C709E"/>
    <w:rsid w:val="001C719D"/>
    <w:rsid w:val="001C727D"/>
    <w:rsid w:val="001C7386"/>
    <w:rsid w:val="001C7F01"/>
    <w:rsid w:val="001D021E"/>
    <w:rsid w:val="001D0885"/>
    <w:rsid w:val="001D09DE"/>
    <w:rsid w:val="001D0A03"/>
    <w:rsid w:val="001D0D3C"/>
    <w:rsid w:val="001D0ED3"/>
    <w:rsid w:val="001D0F6F"/>
    <w:rsid w:val="001D109E"/>
    <w:rsid w:val="001D12C9"/>
    <w:rsid w:val="001D1415"/>
    <w:rsid w:val="001D14B3"/>
    <w:rsid w:val="001D14E8"/>
    <w:rsid w:val="001D178A"/>
    <w:rsid w:val="001D189C"/>
    <w:rsid w:val="001D18F8"/>
    <w:rsid w:val="001D2232"/>
    <w:rsid w:val="001D2315"/>
    <w:rsid w:val="001D23CF"/>
    <w:rsid w:val="001D2429"/>
    <w:rsid w:val="001D24EC"/>
    <w:rsid w:val="001D2550"/>
    <w:rsid w:val="001D260F"/>
    <w:rsid w:val="001D2708"/>
    <w:rsid w:val="001D2A7F"/>
    <w:rsid w:val="001D3026"/>
    <w:rsid w:val="001D3213"/>
    <w:rsid w:val="001D3470"/>
    <w:rsid w:val="001D3C04"/>
    <w:rsid w:val="001D476F"/>
    <w:rsid w:val="001D54CE"/>
    <w:rsid w:val="001D5582"/>
    <w:rsid w:val="001D57CE"/>
    <w:rsid w:val="001D58A9"/>
    <w:rsid w:val="001D6104"/>
    <w:rsid w:val="001D6B36"/>
    <w:rsid w:val="001D6BD6"/>
    <w:rsid w:val="001D6E0A"/>
    <w:rsid w:val="001D738C"/>
    <w:rsid w:val="001D7969"/>
    <w:rsid w:val="001D7A31"/>
    <w:rsid w:val="001D7BE7"/>
    <w:rsid w:val="001E0308"/>
    <w:rsid w:val="001E0619"/>
    <w:rsid w:val="001E0ACE"/>
    <w:rsid w:val="001E0C93"/>
    <w:rsid w:val="001E0CA5"/>
    <w:rsid w:val="001E1076"/>
    <w:rsid w:val="001E1089"/>
    <w:rsid w:val="001E10CA"/>
    <w:rsid w:val="001E1327"/>
    <w:rsid w:val="001E188F"/>
    <w:rsid w:val="001E19FD"/>
    <w:rsid w:val="001E1C05"/>
    <w:rsid w:val="001E1DAE"/>
    <w:rsid w:val="001E1F4C"/>
    <w:rsid w:val="001E2885"/>
    <w:rsid w:val="001E2F92"/>
    <w:rsid w:val="001E31DE"/>
    <w:rsid w:val="001E347A"/>
    <w:rsid w:val="001E36D5"/>
    <w:rsid w:val="001E3A89"/>
    <w:rsid w:val="001E3BD5"/>
    <w:rsid w:val="001E3E40"/>
    <w:rsid w:val="001E40FF"/>
    <w:rsid w:val="001E421A"/>
    <w:rsid w:val="001E43B0"/>
    <w:rsid w:val="001E475E"/>
    <w:rsid w:val="001E4CB9"/>
    <w:rsid w:val="001E4D77"/>
    <w:rsid w:val="001E4E87"/>
    <w:rsid w:val="001E4FF0"/>
    <w:rsid w:val="001E50BE"/>
    <w:rsid w:val="001E584B"/>
    <w:rsid w:val="001E6213"/>
    <w:rsid w:val="001E6272"/>
    <w:rsid w:val="001E62D4"/>
    <w:rsid w:val="001E689C"/>
    <w:rsid w:val="001E6AE3"/>
    <w:rsid w:val="001E742B"/>
    <w:rsid w:val="001E7638"/>
    <w:rsid w:val="001E7B54"/>
    <w:rsid w:val="001E7D4D"/>
    <w:rsid w:val="001E7DBC"/>
    <w:rsid w:val="001F007E"/>
    <w:rsid w:val="001F01FA"/>
    <w:rsid w:val="001F02E2"/>
    <w:rsid w:val="001F0407"/>
    <w:rsid w:val="001F0738"/>
    <w:rsid w:val="001F0BCB"/>
    <w:rsid w:val="001F0F03"/>
    <w:rsid w:val="001F1188"/>
    <w:rsid w:val="001F1AED"/>
    <w:rsid w:val="001F1B67"/>
    <w:rsid w:val="001F1CE9"/>
    <w:rsid w:val="001F1D18"/>
    <w:rsid w:val="001F1F71"/>
    <w:rsid w:val="001F20C9"/>
    <w:rsid w:val="001F243B"/>
    <w:rsid w:val="001F3125"/>
    <w:rsid w:val="001F3789"/>
    <w:rsid w:val="001F3B6D"/>
    <w:rsid w:val="001F418A"/>
    <w:rsid w:val="001F4338"/>
    <w:rsid w:val="001F4731"/>
    <w:rsid w:val="001F4F8F"/>
    <w:rsid w:val="001F505E"/>
    <w:rsid w:val="001F51AC"/>
    <w:rsid w:val="001F51AD"/>
    <w:rsid w:val="001F532B"/>
    <w:rsid w:val="001F55BB"/>
    <w:rsid w:val="001F57DD"/>
    <w:rsid w:val="001F5971"/>
    <w:rsid w:val="001F6144"/>
    <w:rsid w:val="001F6550"/>
    <w:rsid w:val="001F6675"/>
    <w:rsid w:val="001F6ADE"/>
    <w:rsid w:val="001F7202"/>
    <w:rsid w:val="001F729A"/>
    <w:rsid w:val="001F7422"/>
    <w:rsid w:val="001F763A"/>
    <w:rsid w:val="0020043B"/>
    <w:rsid w:val="00200441"/>
    <w:rsid w:val="00200907"/>
    <w:rsid w:val="00200DB6"/>
    <w:rsid w:val="00200FA5"/>
    <w:rsid w:val="00201242"/>
    <w:rsid w:val="0020168C"/>
    <w:rsid w:val="002017B8"/>
    <w:rsid w:val="002019F8"/>
    <w:rsid w:val="00201C30"/>
    <w:rsid w:val="00201DC6"/>
    <w:rsid w:val="00201FA9"/>
    <w:rsid w:val="00201FAC"/>
    <w:rsid w:val="00201FDA"/>
    <w:rsid w:val="0020219A"/>
    <w:rsid w:val="002023D1"/>
    <w:rsid w:val="0020291B"/>
    <w:rsid w:val="00202E26"/>
    <w:rsid w:val="00202E51"/>
    <w:rsid w:val="002030FC"/>
    <w:rsid w:val="00203CE9"/>
    <w:rsid w:val="00203D85"/>
    <w:rsid w:val="002044D2"/>
    <w:rsid w:val="002046A8"/>
    <w:rsid w:val="0020489F"/>
    <w:rsid w:val="00204DF2"/>
    <w:rsid w:val="00205156"/>
    <w:rsid w:val="0020568C"/>
    <w:rsid w:val="0020579E"/>
    <w:rsid w:val="00205B47"/>
    <w:rsid w:val="00205CF1"/>
    <w:rsid w:val="00205D1A"/>
    <w:rsid w:val="00205D5F"/>
    <w:rsid w:val="00205D84"/>
    <w:rsid w:val="002061AA"/>
    <w:rsid w:val="002064BB"/>
    <w:rsid w:val="00206632"/>
    <w:rsid w:val="00207447"/>
    <w:rsid w:val="00207621"/>
    <w:rsid w:val="002076B2"/>
    <w:rsid w:val="002076C5"/>
    <w:rsid w:val="00207DDD"/>
    <w:rsid w:val="00207E3D"/>
    <w:rsid w:val="0021045F"/>
    <w:rsid w:val="00210901"/>
    <w:rsid w:val="00210A24"/>
    <w:rsid w:val="00210C0E"/>
    <w:rsid w:val="00210C60"/>
    <w:rsid w:val="002111FF"/>
    <w:rsid w:val="00211225"/>
    <w:rsid w:val="00211560"/>
    <w:rsid w:val="00211793"/>
    <w:rsid w:val="00211AD3"/>
    <w:rsid w:val="00211E51"/>
    <w:rsid w:val="00211F7D"/>
    <w:rsid w:val="00211FA8"/>
    <w:rsid w:val="00212203"/>
    <w:rsid w:val="00212488"/>
    <w:rsid w:val="00212AF5"/>
    <w:rsid w:val="00212CCD"/>
    <w:rsid w:val="00213244"/>
    <w:rsid w:val="0021361C"/>
    <w:rsid w:val="0021369A"/>
    <w:rsid w:val="00213B58"/>
    <w:rsid w:val="00213BBB"/>
    <w:rsid w:val="00213C88"/>
    <w:rsid w:val="00213DB3"/>
    <w:rsid w:val="00213F9D"/>
    <w:rsid w:val="002145CD"/>
    <w:rsid w:val="00214930"/>
    <w:rsid w:val="00214A53"/>
    <w:rsid w:val="00214AC8"/>
    <w:rsid w:val="00214C19"/>
    <w:rsid w:val="00214CCF"/>
    <w:rsid w:val="00214FFA"/>
    <w:rsid w:val="0021507E"/>
    <w:rsid w:val="00215838"/>
    <w:rsid w:val="00215843"/>
    <w:rsid w:val="002159E3"/>
    <w:rsid w:val="002160EB"/>
    <w:rsid w:val="0021632B"/>
    <w:rsid w:val="002167EB"/>
    <w:rsid w:val="002168AD"/>
    <w:rsid w:val="002169F0"/>
    <w:rsid w:val="00216A06"/>
    <w:rsid w:val="00216CA2"/>
    <w:rsid w:val="00216D40"/>
    <w:rsid w:val="00217198"/>
    <w:rsid w:val="0021733F"/>
    <w:rsid w:val="0021757C"/>
    <w:rsid w:val="00217676"/>
    <w:rsid w:val="00217795"/>
    <w:rsid w:val="00217B1E"/>
    <w:rsid w:val="00217D50"/>
    <w:rsid w:val="00217D6D"/>
    <w:rsid w:val="0022076F"/>
    <w:rsid w:val="002207C4"/>
    <w:rsid w:val="00220E11"/>
    <w:rsid w:val="002211F3"/>
    <w:rsid w:val="0022184F"/>
    <w:rsid w:val="00221B92"/>
    <w:rsid w:val="00221C07"/>
    <w:rsid w:val="00221D78"/>
    <w:rsid w:val="002224BD"/>
    <w:rsid w:val="002225A2"/>
    <w:rsid w:val="00222C40"/>
    <w:rsid w:val="00222E68"/>
    <w:rsid w:val="002230A6"/>
    <w:rsid w:val="002230C2"/>
    <w:rsid w:val="002231E5"/>
    <w:rsid w:val="00223478"/>
    <w:rsid w:val="002239C6"/>
    <w:rsid w:val="002245CD"/>
    <w:rsid w:val="0022471B"/>
    <w:rsid w:val="00224736"/>
    <w:rsid w:val="00224791"/>
    <w:rsid w:val="002248D2"/>
    <w:rsid w:val="00224D7A"/>
    <w:rsid w:val="0022575D"/>
    <w:rsid w:val="0022576D"/>
    <w:rsid w:val="002257FC"/>
    <w:rsid w:val="00225B82"/>
    <w:rsid w:val="00225F81"/>
    <w:rsid w:val="00226185"/>
    <w:rsid w:val="00226425"/>
    <w:rsid w:val="0022664F"/>
    <w:rsid w:val="00226BC1"/>
    <w:rsid w:val="00226D41"/>
    <w:rsid w:val="00226D44"/>
    <w:rsid w:val="00226DD1"/>
    <w:rsid w:val="00226F7A"/>
    <w:rsid w:val="0022727C"/>
    <w:rsid w:val="00227305"/>
    <w:rsid w:val="0022770C"/>
    <w:rsid w:val="002277AB"/>
    <w:rsid w:val="00227912"/>
    <w:rsid w:val="00227C49"/>
    <w:rsid w:val="00227ED0"/>
    <w:rsid w:val="00227FA4"/>
    <w:rsid w:val="00230266"/>
    <w:rsid w:val="002302D6"/>
    <w:rsid w:val="0023057C"/>
    <w:rsid w:val="00230624"/>
    <w:rsid w:val="00230A09"/>
    <w:rsid w:val="00230AE8"/>
    <w:rsid w:val="0023113C"/>
    <w:rsid w:val="002312CA"/>
    <w:rsid w:val="0023195D"/>
    <w:rsid w:val="00231E36"/>
    <w:rsid w:val="00231F18"/>
    <w:rsid w:val="0023200B"/>
    <w:rsid w:val="002320BC"/>
    <w:rsid w:val="002323F6"/>
    <w:rsid w:val="002326B6"/>
    <w:rsid w:val="00232766"/>
    <w:rsid w:val="00232AB6"/>
    <w:rsid w:val="00232C53"/>
    <w:rsid w:val="00232EEB"/>
    <w:rsid w:val="00233189"/>
    <w:rsid w:val="00233252"/>
    <w:rsid w:val="00233867"/>
    <w:rsid w:val="00233A4E"/>
    <w:rsid w:val="002340A5"/>
    <w:rsid w:val="0023443B"/>
    <w:rsid w:val="00234493"/>
    <w:rsid w:val="00234A34"/>
    <w:rsid w:val="00234D3D"/>
    <w:rsid w:val="00234DFE"/>
    <w:rsid w:val="00234F0B"/>
    <w:rsid w:val="00235133"/>
    <w:rsid w:val="0023586A"/>
    <w:rsid w:val="00235893"/>
    <w:rsid w:val="00235B30"/>
    <w:rsid w:val="00235B84"/>
    <w:rsid w:val="00235D8E"/>
    <w:rsid w:val="00235E70"/>
    <w:rsid w:val="00235F45"/>
    <w:rsid w:val="002360C3"/>
    <w:rsid w:val="00236751"/>
    <w:rsid w:val="0023773F"/>
    <w:rsid w:val="00237821"/>
    <w:rsid w:val="00237C28"/>
    <w:rsid w:val="00237EB8"/>
    <w:rsid w:val="00240297"/>
    <w:rsid w:val="002402FD"/>
    <w:rsid w:val="002409BC"/>
    <w:rsid w:val="00240A3D"/>
    <w:rsid w:val="00240B2D"/>
    <w:rsid w:val="0024100B"/>
    <w:rsid w:val="00241181"/>
    <w:rsid w:val="002413A6"/>
    <w:rsid w:val="0024192E"/>
    <w:rsid w:val="00241CCB"/>
    <w:rsid w:val="002427D1"/>
    <w:rsid w:val="00242873"/>
    <w:rsid w:val="00242AB5"/>
    <w:rsid w:val="00242B40"/>
    <w:rsid w:val="00242BE5"/>
    <w:rsid w:val="00242E8F"/>
    <w:rsid w:val="00243260"/>
    <w:rsid w:val="002438B1"/>
    <w:rsid w:val="002439E7"/>
    <w:rsid w:val="00243AA3"/>
    <w:rsid w:val="00243BF1"/>
    <w:rsid w:val="00243E07"/>
    <w:rsid w:val="00243F2B"/>
    <w:rsid w:val="00244268"/>
    <w:rsid w:val="0024461A"/>
    <w:rsid w:val="002449E0"/>
    <w:rsid w:val="00244ADB"/>
    <w:rsid w:val="00244AE8"/>
    <w:rsid w:val="00244E98"/>
    <w:rsid w:val="002453C6"/>
    <w:rsid w:val="0024562B"/>
    <w:rsid w:val="0024593E"/>
    <w:rsid w:val="002459CC"/>
    <w:rsid w:val="002459E7"/>
    <w:rsid w:val="00245FBE"/>
    <w:rsid w:val="00246133"/>
    <w:rsid w:val="00246179"/>
    <w:rsid w:val="0024651F"/>
    <w:rsid w:val="0024694B"/>
    <w:rsid w:val="00246F24"/>
    <w:rsid w:val="002472A7"/>
    <w:rsid w:val="0024744F"/>
    <w:rsid w:val="00247681"/>
    <w:rsid w:val="0024794F"/>
    <w:rsid w:val="002479A5"/>
    <w:rsid w:val="00247A60"/>
    <w:rsid w:val="00247ACD"/>
    <w:rsid w:val="00247D93"/>
    <w:rsid w:val="00247F88"/>
    <w:rsid w:val="002501AA"/>
    <w:rsid w:val="00250456"/>
    <w:rsid w:val="00250559"/>
    <w:rsid w:val="00250CB0"/>
    <w:rsid w:val="00250D85"/>
    <w:rsid w:val="00251108"/>
    <w:rsid w:val="00251443"/>
    <w:rsid w:val="0025177A"/>
    <w:rsid w:val="002518DF"/>
    <w:rsid w:val="00251BC8"/>
    <w:rsid w:val="00251CEA"/>
    <w:rsid w:val="00251F4E"/>
    <w:rsid w:val="002530FC"/>
    <w:rsid w:val="0025343C"/>
    <w:rsid w:val="00253EDB"/>
    <w:rsid w:val="00253F6C"/>
    <w:rsid w:val="002541A6"/>
    <w:rsid w:val="00254377"/>
    <w:rsid w:val="002544D9"/>
    <w:rsid w:val="00254591"/>
    <w:rsid w:val="00254CEB"/>
    <w:rsid w:val="00254CF3"/>
    <w:rsid w:val="00254F04"/>
    <w:rsid w:val="00255099"/>
    <w:rsid w:val="00255CD3"/>
    <w:rsid w:val="0025645F"/>
    <w:rsid w:val="00256504"/>
    <w:rsid w:val="0025656F"/>
    <w:rsid w:val="00256A11"/>
    <w:rsid w:val="00257BC1"/>
    <w:rsid w:val="00257C14"/>
    <w:rsid w:val="00257CB6"/>
    <w:rsid w:val="00257F62"/>
    <w:rsid w:val="00257FA8"/>
    <w:rsid w:val="0026009D"/>
    <w:rsid w:val="00260278"/>
    <w:rsid w:val="00260427"/>
    <w:rsid w:val="00260B32"/>
    <w:rsid w:val="00260BCC"/>
    <w:rsid w:val="00260C49"/>
    <w:rsid w:val="002619FE"/>
    <w:rsid w:val="00261ACE"/>
    <w:rsid w:val="00261B12"/>
    <w:rsid w:val="00262083"/>
    <w:rsid w:val="0026220E"/>
    <w:rsid w:val="002623F6"/>
    <w:rsid w:val="00262727"/>
    <w:rsid w:val="00262B7D"/>
    <w:rsid w:val="00262DDB"/>
    <w:rsid w:val="00263288"/>
    <w:rsid w:val="00263818"/>
    <w:rsid w:val="00263970"/>
    <w:rsid w:val="002639E7"/>
    <w:rsid w:val="00263A35"/>
    <w:rsid w:val="00263D16"/>
    <w:rsid w:val="00263D55"/>
    <w:rsid w:val="00263E6F"/>
    <w:rsid w:val="00263E73"/>
    <w:rsid w:val="00264066"/>
    <w:rsid w:val="00264323"/>
    <w:rsid w:val="0026448B"/>
    <w:rsid w:val="002648D2"/>
    <w:rsid w:val="00264925"/>
    <w:rsid w:val="00264A20"/>
    <w:rsid w:val="00264A2A"/>
    <w:rsid w:val="00264CDB"/>
    <w:rsid w:val="00264EA6"/>
    <w:rsid w:val="00265057"/>
    <w:rsid w:val="002651DE"/>
    <w:rsid w:val="00265327"/>
    <w:rsid w:val="002653D8"/>
    <w:rsid w:val="0026544A"/>
    <w:rsid w:val="00265452"/>
    <w:rsid w:val="0026558C"/>
    <w:rsid w:val="00265692"/>
    <w:rsid w:val="00265788"/>
    <w:rsid w:val="0026585F"/>
    <w:rsid w:val="00265D11"/>
    <w:rsid w:val="00265DC3"/>
    <w:rsid w:val="00265FB9"/>
    <w:rsid w:val="00266120"/>
    <w:rsid w:val="00266265"/>
    <w:rsid w:val="0026654C"/>
    <w:rsid w:val="0026775F"/>
    <w:rsid w:val="00267C5F"/>
    <w:rsid w:val="00267C92"/>
    <w:rsid w:val="00267DF9"/>
    <w:rsid w:val="00267E9D"/>
    <w:rsid w:val="00270107"/>
    <w:rsid w:val="0027044B"/>
    <w:rsid w:val="00270702"/>
    <w:rsid w:val="002708D6"/>
    <w:rsid w:val="002708ED"/>
    <w:rsid w:val="00270988"/>
    <w:rsid w:val="002709CE"/>
    <w:rsid w:val="00271015"/>
    <w:rsid w:val="002710AD"/>
    <w:rsid w:val="00271107"/>
    <w:rsid w:val="002712A6"/>
    <w:rsid w:val="002713B8"/>
    <w:rsid w:val="00271592"/>
    <w:rsid w:val="002716F4"/>
    <w:rsid w:val="00271CAA"/>
    <w:rsid w:val="00271F31"/>
    <w:rsid w:val="0027213C"/>
    <w:rsid w:val="0027215A"/>
    <w:rsid w:val="002724AF"/>
    <w:rsid w:val="0027255E"/>
    <w:rsid w:val="0027257D"/>
    <w:rsid w:val="00272B7F"/>
    <w:rsid w:val="002733EC"/>
    <w:rsid w:val="002735AC"/>
    <w:rsid w:val="0027364B"/>
    <w:rsid w:val="002738FA"/>
    <w:rsid w:val="002743F3"/>
    <w:rsid w:val="00274571"/>
    <w:rsid w:val="00274AFE"/>
    <w:rsid w:val="00274B18"/>
    <w:rsid w:val="002750DE"/>
    <w:rsid w:val="002756C9"/>
    <w:rsid w:val="0027588B"/>
    <w:rsid w:val="002759B4"/>
    <w:rsid w:val="00275C13"/>
    <w:rsid w:val="00275CB5"/>
    <w:rsid w:val="00275CD2"/>
    <w:rsid w:val="00275ED4"/>
    <w:rsid w:val="0027601B"/>
    <w:rsid w:val="0027639B"/>
    <w:rsid w:val="002763B3"/>
    <w:rsid w:val="002763C6"/>
    <w:rsid w:val="0027670E"/>
    <w:rsid w:val="00276925"/>
    <w:rsid w:val="00276A75"/>
    <w:rsid w:val="00276BAC"/>
    <w:rsid w:val="00276F60"/>
    <w:rsid w:val="002770CA"/>
    <w:rsid w:val="00277580"/>
    <w:rsid w:val="00280493"/>
    <w:rsid w:val="002807F4"/>
    <w:rsid w:val="0028082D"/>
    <w:rsid w:val="00280AB1"/>
    <w:rsid w:val="00280ABA"/>
    <w:rsid w:val="00280DB2"/>
    <w:rsid w:val="002810B1"/>
    <w:rsid w:val="0028129D"/>
    <w:rsid w:val="0028131A"/>
    <w:rsid w:val="00281402"/>
    <w:rsid w:val="002815C5"/>
    <w:rsid w:val="002816B2"/>
    <w:rsid w:val="00281BC4"/>
    <w:rsid w:val="00281E74"/>
    <w:rsid w:val="00281F66"/>
    <w:rsid w:val="00282089"/>
    <w:rsid w:val="0028218E"/>
    <w:rsid w:val="002821B8"/>
    <w:rsid w:val="00282629"/>
    <w:rsid w:val="00282B34"/>
    <w:rsid w:val="00282BF8"/>
    <w:rsid w:val="00283077"/>
    <w:rsid w:val="00283084"/>
    <w:rsid w:val="00283179"/>
    <w:rsid w:val="002831D1"/>
    <w:rsid w:val="0028360B"/>
    <w:rsid w:val="0028370E"/>
    <w:rsid w:val="002838B1"/>
    <w:rsid w:val="00283B52"/>
    <w:rsid w:val="00283F51"/>
    <w:rsid w:val="00284117"/>
    <w:rsid w:val="0028420C"/>
    <w:rsid w:val="00284387"/>
    <w:rsid w:val="00284556"/>
    <w:rsid w:val="0028459C"/>
    <w:rsid w:val="00284B50"/>
    <w:rsid w:val="00285029"/>
    <w:rsid w:val="00285121"/>
    <w:rsid w:val="00285B7A"/>
    <w:rsid w:val="0028603C"/>
    <w:rsid w:val="0028615C"/>
    <w:rsid w:val="00286438"/>
    <w:rsid w:val="002864C8"/>
    <w:rsid w:val="00286728"/>
    <w:rsid w:val="00286A72"/>
    <w:rsid w:val="00286B62"/>
    <w:rsid w:val="00286E0D"/>
    <w:rsid w:val="00287073"/>
    <w:rsid w:val="00287339"/>
    <w:rsid w:val="00287613"/>
    <w:rsid w:val="0028780D"/>
    <w:rsid w:val="00287889"/>
    <w:rsid w:val="002878BC"/>
    <w:rsid w:val="002878F0"/>
    <w:rsid w:val="00287B69"/>
    <w:rsid w:val="00287F87"/>
    <w:rsid w:val="0029012C"/>
    <w:rsid w:val="00290362"/>
    <w:rsid w:val="0029088D"/>
    <w:rsid w:val="00290BB5"/>
    <w:rsid w:val="00290C29"/>
    <w:rsid w:val="00290F0D"/>
    <w:rsid w:val="00290FE9"/>
    <w:rsid w:val="002912E1"/>
    <w:rsid w:val="00291731"/>
    <w:rsid w:val="0029181E"/>
    <w:rsid w:val="0029189D"/>
    <w:rsid w:val="00291B06"/>
    <w:rsid w:val="00291CB5"/>
    <w:rsid w:val="00291D21"/>
    <w:rsid w:val="0029205C"/>
    <w:rsid w:val="002925DC"/>
    <w:rsid w:val="002925F6"/>
    <w:rsid w:val="00292DAF"/>
    <w:rsid w:val="00292E87"/>
    <w:rsid w:val="00292F15"/>
    <w:rsid w:val="002933E6"/>
    <w:rsid w:val="0029355B"/>
    <w:rsid w:val="00293C11"/>
    <w:rsid w:val="00293E32"/>
    <w:rsid w:val="00293F00"/>
    <w:rsid w:val="0029415F"/>
    <w:rsid w:val="00294336"/>
    <w:rsid w:val="00294946"/>
    <w:rsid w:val="00294BCF"/>
    <w:rsid w:val="00295F58"/>
    <w:rsid w:val="002961BE"/>
    <w:rsid w:val="00296599"/>
    <w:rsid w:val="00296A35"/>
    <w:rsid w:val="00296CFF"/>
    <w:rsid w:val="00296D60"/>
    <w:rsid w:val="00296DDE"/>
    <w:rsid w:val="00297198"/>
    <w:rsid w:val="00297713"/>
    <w:rsid w:val="00297BAA"/>
    <w:rsid w:val="002A017E"/>
    <w:rsid w:val="002A0713"/>
    <w:rsid w:val="002A0A0E"/>
    <w:rsid w:val="002A16BA"/>
    <w:rsid w:val="002A181D"/>
    <w:rsid w:val="002A1A11"/>
    <w:rsid w:val="002A1EA1"/>
    <w:rsid w:val="002A265F"/>
    <w:rsid w:val="002A2706"/>
    <w:rsid w:val="002A27F2"/>
    <w:rsid w:val="002A2B05"/>
    <w:rsid w:val="002A2CF0"/>
    <w:rsid w:val="002A2F2F"/>
    <w:rsid w:val="002A333B"/>
    <w:rsid w:val="002A336C"/>
    <w:rsid w:val="002A3484"/>
    <w:rsid w:val="002A35C1"/>
    <w:rsid w:val="002A36BC"/>
    <w:rsid w:val="002A3779"/>
    <w:rsid w:val="002A3814"/>
    <w:rsid w:val="002A38B7"/>
    <w:rsid w:val="002A3D4F"/>
    <w:rsid w:val="002A4092"/>
    <w:rsid w:val="002A4876"/>
    <w:rsid w:val="002A53DB"/>
    <w:rsid w:val="002A55F6"/>
    <w:rsid w:val="002A5843"/>
    <w:rsid w:val="002A5AF2"/>
    <w:rsid w:val="002A5BDA"/>
    <w:rsid w:val="002A5DC5"/>
    <w:rsid w:val="002A6A41"/>
    <w:rsid w:val="002A6BF2"/>
    <w:rsid w:val="002A6BFC"/>
    <w:rsid w:val="002A6D5D"/>
    <w:rsid w:val="002A6DC4"/>
    <w:rsid w:val="002A6EBD"/>
    <w:rsid w:val="002A70BE"/>
    <w:rsid w:val="002A7382"/>
    <w:rsid w:val="002A7645"/>
    <w:rsid w:val="002A78AC"/>
    <w:rsid w:val="002A7BF8"/>
    <w:rsid w:val="002B026E"/>
    <w:rsid w:val="002B02F5"/>
    <w:rsid w:val="002B045E"/>
    <w:rsid w:val="002B060F"/>
    <w:rsid w:val="002B07D9"/>
    <w:rsid w:val="002B0A89"/>
    <w:rsid w:val="002B0D9A"/>
    <w:rsid w:val="002B150D"/>
    <w:rsid w:val="002B1634"/>
    <w:rsid w:val="002B17B6"/>
    <w:rsid w:val="002B19B5"/>
    <w:rsid w:val="002B19BC"/>
    <w:rsid w:val="002B1ACE"/>
    <w:rsid w:val="002B1F78"/>
    <w:rsid w:val="002B1F7E"/>
    <w:rsid w:val="002B2206"/>
    <w:rsid w:val="002B2208"/>
    <w:rsid w:val="002B2212"/>
    <w:rsid w:val="002B22CA"/>
    <w:rsid w:val="002B2338"/>
    <w:rsid w:val="002B251F"/>
    <w:rsid w:val="002B2706"/>
    <w:rsid w:val="002B2A25"/>
    <w:rsid w:val="002B316F"/>
    <w:rsid w:val="002B354C"/>
    <w:rsid w:val="002B3CDF"/>
    <w:rsid w:val="002B40AF"/>
    <w:rsid w:val="002B41DD"/>
    <w:rsid w:val="002B432C"/>
    <w:rsid w:val="002B4AAE"/>
    <w:rsid w:val="002B4B8B"/>
    <w:rsid w:val="002B4BCE"/>
    <w:rsid w:val="002B509A"/>
    <w:rsid w:val="002B537F"/>
    <w:rsid w:val="002B58FB"/>
    <w:rsid w:val="002B5D8B"/>
    <w:rsid w:val="002B5FEF"/>
    <w:rsid w:val="002B62EE"/>
    <w:rsid w:val="002B632D"/>
    <w:rsid w:val="002B6941"/>
    <w:rsid w:val="002B6C2B"/>
    <w:rsid w:val="002B6C47"/>
    <w:rsid w:val="002B6E84"/>
    <w:rsid w:val="002B7319"/>
    <w:rsid w:val="002B77C4"/>
    <w:rsid w:val="002B7881"/>
    <w:rsid w:val="002B7AE1"/>
    <w:rsid w:val="002C01FF"/>
    <w:rsid w:val="002C04B6"/>
    <w:rsid w:val="002C05CA"/>
    <w:rsid w:val="002C05F6"/>
    <w:rsid w:val="002C0CB0"/>
    <w:rsid w:val="002C0DF9"/>
    <w:rsid w:val="002C11A0"/>
    <w:rsid w:val="002C15BD"/>
    <w:rsid w:val="002C17F9"/>
    <w:rsid w:val="002C1C7E"/>
    <w:rsid w:val="002C21B7"/>
    <w:rsid w:val="002C23B8"/>
    <w:rsid w:val="002C28DB"/>
    <w:rsid w:val="002C2EE5"/>
    <w:rsid w:val="002C34F9"/>
    <w:rsid w:val="002C3A4D"/>
    <w:rsid w:val="002C3ABE"/>
    <w:rsid w:val="002C3BAF"/>
    <w:rsid w:val="002C3DE6"/>
    <w:rsid w:val="002C4076"/>
    <w:rsid w:val="002C40BB"/>
    <w:rsid w:val="002C421A"/>
    <w:rsid w:val="002C4290"/>
    <w:rsid w:val="002C45A4"/>
    <w:rsid w:val="002C4AC1"/>
    <w:rsid w:val="002C4BBE"/>
    <w:rsid w:val="002C4CE5"/>
    <w:rsid w:val="002C511D"/>
    <w:rsid w:val="002C52EC"/>
    <w:rsid w:val="002C575C"/>
    <w:rsid w:val="002C596E"/>
    <w:rsid w:val="002C60EB"/>
    <w:rsid w:val="002C6380"/>
    <w:rsid w:val="002C63A4"/>
    <w:rsid w:val="002C63E3"/>
    <w:rsid w:val="002C6B66"/>
    <w:rsid w:val="002C6CDD"/>
    <w:rsid w:val="002C6F01"/>
    <w:rsid w:val="002C6F61"/>
    <w:rsid w:val="002C715A"/>
    <w:rsid w:val="002C733D"/>
    <w:rsid w:val="002C75D4"/>
    <w:rsid w:val="002C7B9B"/>
    <w:rsid w:val="002D000C"/>
    <w:rsid w:val="002D006A"/>
    <w:rsid w:val="002D01F3"/>
    <w:rsid w:val="002D031F"/>
    <w:rsid w:val="002D03F8"/>
    <w:rsid w:val="002D0419"/>
    <w:rsid w:val="002D0706"/>
    <w:rsid w:val="002D0947"/>
    <w:rsid w:val="002D0D67"/>
    <w:rsid w:val="002D0E92"/>
    <w:rsid w:val="002D0F0D"/>
    <w:rsid w:val="002D1010"/>
    <w:rsid w:val="002D1C32"/>
    <w:rsid w:val="002D1F75"/>
    <w:rsid w:val="002D2040"/>
    <w:rsid w:val="002D2298"/>
    <w:rsid w:val="002D2891"/>
    <w:rsid w:val="002D2972"/>
    <w:rsid w:val="002D2B1B"/>
    <w:rsid w:val="002D2C11"/>
    <w:rsid w:val="002D2D5B"/>
    <w:rsid w:val="002D2E60"/>
    <w:rsid w:val="002D3159"/>
    <w:rsid w:val="002D318A"/>
    <w:rsid w:val="002D327A"/>
    <w:rsid w:val="002D3E7F"/>
    <w:rsid w:val="002D4045"/>
    <w:rsid w:val="002D42AE"/>
    <w:rsid w:val="002D44F5"/>
    <w:rsid w:val="002D569C"/>
    <w:rsid w:val="002D59F9"/>
    <w:rsid w:val="002D5CBB"/>
    <w:rsid w:val="002D60AD"/>
    <w:rsid w:val="002D63C2"/>
    <w:rsid w:val="002D65EF"/>
    <w:rsid w:val="002D706E"/>
    <w:rsid w:val="002D7111"/>
    <w:rsid w:val="002D7391"/>
    <w:rsid w:val="002D74B0"/>
    <w:rsid w:val="002D7727"/>
    <w:rsid w:val="002D775B"/>
    <w:rsid w:val="002D7C36"/>
    <w:rsid w:val="002E0B31"/>
    <w:rsid w:val="002E0B64"/>
    <w:rsid w:val="002E1722"/>
    <w:rsid w:val="002E17A0"/>
    <w:rsid w:val="002E19AD"/>
    <w:rsid w:val="002E1A18"/>
    <w:rsid w:val="002E1B10"/>
    <w:rsid w:val="002E1C3E"/>
    <w:rsid w:val="002E1DA7"/>
    <w:rsid w:val="002E299D"/>
    <w:rsid w:val="002E2B18"/>
    <w:rsid w:val="002E2DF8"/>
    <w:rsid w:val="002E3021"/>
    <w:rsid w:val="002E33D6"/>
    <w:rsid w:val="002E3907"/>
    <w:rsid w:val="002E3984"/>
    <w:rsid w:val="002E3BCE"/>
    <w:rsid w:val="002E3DA4"/>
    <w:rsid w:val="002E3FB2"/>
    <w:rsid w:val="002E463D"/>
    <w:rsid w:val="002E4968"/>
    <w:rsid w:val="002E4B9B"/>
    <w:rsid w:val="002E4BAD"/>
    <w:rsid w:val="002E4C1E"/>
    <w:rsid w:val="002E4C47"/>
    <w:rsid w:val="002E50F0"/>
    <w:rsid w:val="002E5860"/>
    <w:rsid w:val="002E58BD"/>
    <w:rsid w:val="002E5933"/>
    <w:rsid w:val="002E59BE"/>
    <w:rsid w:val="002E5C75"/>
    <w:rsid w:val="002E5CDB"/>
    <w:rsid w:val="002E5FD9"/>
    <w:rsid w:val="002E60B3"/>
    <w:rsid w:val="002E6127"/>
    <w:rsid w:val="002E6359"/>
    <w:rsid w:val="002E644A"/>
    <w:rsid w:val="002E69B1"/>
    <w:rsid w:val="002E69F3"/>
    <w:rsid w:val="002E6AAA"/>
    <w:rsid w:val="002E6B26"/>
    <w:rsid w:val="002E7136"/>
    <w:rsid w:val="002E72F6"/>
    <w:rsid w:val="002E7513"/>
    <w:rsid w:val="002E7524"/>
    <w:rsid w:val="002E7CE6"/>
    <w:rsid w:val="002E7D15"/>
    <w:rsid w:val="002F08A7"/>
    <w:rsid w:val="002F0AB5"/>
    <w:rsid w:val="002F0B56"/>
    <w:rsid w:val="002F0D6E"/>
    <w:rsid w:val="002F0DB2"/>
    <w:rsid w:val="002F0FE1"/>
    <w:rsid w:val="002F1156"/>
    <w:rsid w:val="002F1174"/>
    <w:rsid w:val="002F11B8"/>
    <w:rsid w:val="002F2E72"/>
    <w:rsid w:val="002F33B0"/>
    <w:rsid w:val="002F398B"/>
    <w:rsid w:val="002F3CC1"/>
    <w:rsid w:val="002F4043"/>
    <w:rsid w:val="002F451F"/>
    <w:rsid w:val="002F4AED"/>
    <w:rsid w:val="002F4AF9"/>
    <w:rsid w:val="002F4C79"/>
    <w:rsid w:val="002F4DDD"/>
    <w:rsid w:val="002F51CB"/>
    <w:rsid w:val="002F5672"/>
    <w:rsid w:val="002F567A"/>
    <w:rsid w:val="002F5B38"/>
    <w:rsid w:val="002F5D73"/>
    <w:rsid w:val="002F6243"/>
    <w:rsid w:val="002F6343"/>
    <w:rsid w:val="002F6456"/>
    <w:rsid w:val="002F655E"/>
    <w:rsid w:val="002F6588"/>
    <w:rsid w:val="002F69F6"/>
    <w:rsid w:val="002F6F05"/>
    <w:rsid w:val="002F701F"/>
    <w:rsid w:val="002F704D"/>
    <w:rsid w:val="002F7070"/>
    <w:rsid w:val="002F7467"/>
    <w:rsid w:val="002F7EE9"/>
    <w:rsid w:val="002F7FC8"/>
    <w:rsid w:val="00300543"/>
    <w:rsid w:val="003010EF"/>
    <w:rsid w:val="00301517"/>
    <w:rsid w:val="003017F5"/>
    <w:rsid w:val="00301C8A"/>
    <w:rsid w:val="00301E82"/>
    <w:rsid w:val="003020DA"/>
    <w:rsid w:val="00302716"/>
    <w:rsid w:val="00302AC1"/>
    <w:rsid w:val="00302AC9"/>
    <w:rsid w:val="00302D09"/>
    <w:rsid w:val="00302DB7"/>
    <w:rsid w:val="00303108"/>
    <w:rsid w:val="00303168"/>
    <w:rsid w:val="00303495"/>
    <w:rsid w:val="0030385E"/>
    <w:rsid w:val="003038F7"/>
    <w:rsid w:val="00303DA6"/>
    <w:rsid w:val="00303E0B"/>
    <w:rsid w:val="00304344"/>
    <w:rsid w:val="003043B9"/>
    <w:rsid w:val="00304710"/>
    <w:rsid w:val="00304E1B"/>
    <w:rsid w:val="0030547C"/>
    <w:rsid w:val="003054FC"/>
    <w:rsid w:val="0030554A"/>
    <w:rsid w:val="00305986"/>
    <w:rsid w:val="003059A8"/>
    <w:rsid w:val="003059B1"/>
    <w:rsid w:val="00305BB4"/>
    <w:rsid w:val="00305CB6"/>
    <w:rsid w:val="00305F39"/>
    <w:rsid w:val="00305F6E"/>
    <w:rsid w:val="00305FC3"/>
    <w:rsid w:val="003061FE"/>
    <w:rsid w:val="003063C6"/>
    <w:rsid w:val="00306411"/>
    <w:rsid w:val="003064CE"/>
    <w:rsid w:val="00306540"/>
    <w:rsid w:val="003069E0"/>
    <w:rsid w:val="00306E98"/>
    <w:rsid w:val="00306E9D"/>
    <w:rsid w:val="003072C6"/>
    <w:rsid w:val="00307542"/>
    <w:rsid w:val="0030755D"/>
    <w:rsid w:val="00307B1C"/>
    <w:rsid w:val="00307C9B"/>
    <w:rsid w:val="00307FBA"/>
    <w:rsid w:val="003101E2"/>
    <w:rsid w:val="003109D2"/>
    <w:rsid w:val="00310B8B"/>
    <w:rsid w:val="00310DB3"/>
    <w:rsid w:val="00311077"/>
    <w:rsid w:val="003111A8"/>
    <w:rsid w:val="003111C6"/>
    <w:rsid w:val="00311307"/>
    <w:rsid w:val="00311651"/>
    <w:rsid w:val="003116E8"/>
    <w:rsid w:val="003117CA"/>
    <w:rsid w:val="00311944"/>
    <w:rsid w:val="003119D6"/>
    <w:rsid w:val="00311A49"/>
    <w:rsid w:val="00311B98"/>
    <w:rsid w:val="00311CDE"/>
    <w:rsid w:val="0031217F"/>
    <w:rsid w:val="003126AF"/>
    <w:rsid w:val="003128D9"/>
    <w:rsid w:val="00312B84"/>
    <w:rsid w:val="00312C82"/>
    <w:rsid w:val="00312F9F"/>
    <w:rsid w:val="0031301C"/>
    <w:rsid w:val="0031319B"/>
    <w:rsid w:val="003131AA"/>
    <w:rsid w:val="003133D0"/>
    <w:rsid w:val="00313550"/>
    <w:rsid w:val="00313723"/>
    <w:rsid w:val="00313AE8"/>
    <w:rsid w:val="00313F12"/>
    <w:rsid w:val="0031409A"/>
    <w:rsid w:val="00314152"/>
    <w:rsid w:val="00314419"/>
    <w:rsid w:val="00314667"/>
    <w:rsid w:val="003146FD"/>
    <w:rsid w:val="00314A13"/>
    <w:rsid w:val="00314A88"/>
    <w:rsid w:val="00314F3A"/>
    <w:rsid w:val="00314F67"/>
    <w:rsid w:val="00315188"/>
    <w:rsid w:val="00315566"/>
    <w:rsid w:val="00315A1D"/>
    <w:rsid w:val="00315AFB"/>
    <w:rsid w:val="00315C84"/>
    <w:rsid w:val="00315E64"/>
    <w:rsid w:val="00315E9B"/>
    <w:rsid w:val="003167EC"/>
    <w:rsid w:val="00316BFE"/>
    <w:rsid w:val="00316E80"/>
    <w:rsid w:val="00316EC6"/>
    <w:rsid w:val="003171A9"/>
    <w:rsid w:val="00317B14"/>
    <w:rsid w:val="00317C57"/>
    <w:rsid w:val="00320319"/>
    <w:rsid w:val="003204BE"/>
    <w:rsid w:val="00320662"/>
    <w:rsid w:val="003206B3"/>
    <w:rsid w:val="00320E8D"/>
    <w:rsid w:val="0032123C"/>
    <w:rsid w:val="00321402"/>
    <w:rsid w:val="003214E9"/>
    <w:rsid w:val="0032162F"/>
    <w:rsid w:val="00321BB2"/>
    <w:rsid w:val="00321CCF"/>
    <w:rsid w:val="00322011"/>
    <w:rsid w:val="0032223F"/>
    <w:rsid w:val="00322408"/>
    <w:rsid w:val="003224AA"/>
    <w:rsid w:val="003225E8"/>
    <w:rsid w:val="003227E2"/>
    <w:rsid w:val="00323253"/>
    <w:rsid w:val="003237E8"/>
    <w:rsid w:val="00323BC0"/>
    <w:rsid w:val="00323DDF"/>
    <w:rsid w:val="00323EF2"/>
    <w:rsid w:val="0032426C"/>
    <w:rsid w:val="00324542"/>
    <w:rsid w:val="0032465F"/>
    <w:rsid w:val="00324A63"/>
    <w:rsid w:val="00324BB1"/>
    <w:rsid w:val="003250BD"/>
    <w:rsid w:val="003250C5"/>
    <w:rsid w:val="0032519D"/>
    <w:rsid w:val="003255B8"/>
    <w:rsid w:val="00325691"/>
    <w:rsid w:val="00325771"/>
    <w:rsid w:val="0032577B"/>
    <w:rsid w:val="00325B16"/>
    <w:rsid w:val="00325BD7"/>
    <w:rsid w:val="00325F3F"/>
    <w:rsid w:val="003261AC"/>
    <w:rsid w:val="00326485"/>
    <w:rsid w:val="0032663E"/>
    <w:rsid w:val="0032669C"/>
    <w:rsid w:val="0032678C"/>
    <w:rsid w:val="00326A5A"/>
    <w:rsid w:val="00326BD7"/>
    <w:rsid w:val="00326C95"/>
    <w:rsid w:val="00326F85"/>
    <w:rsid w:val="003270C5"/>
    <w:rsid w:val="003272CB"/>
    <w:rsid w:val="00327537"/>
    <w:rsid w:val="0032760B"/>
    <w:rsid w:val="003277CF"/>
    <w:rsid w:val="00327853"/>
    <w:rsid w:val="003303A5"/>
    <w:rsid w:val="0033054F"/>
    <w:rsid w:val="0033060A"/>
    <w:rsid w:val="003308DE"/>
    <w:rsid w:val="00330B5E"/>
    <w:rsid w:val="00330BD1"/>
    <w:rsid w:val="0033100A"/>
    <w:rsid w:val="0033107B"/>
    <w:rsid w:val="00331453"/>
    <w:rsid w:val="003315FF"/>
    <w:rsid w:val="0033196E"/>
    <w:rsid w:val="00331B36"/>
    <w:rsid w:val="00332073"/>
    <w:rsid w:val="00332782"/>
    <w:rsid w:val="003328CD"/>
    <w:rsid w:val="00332FD7"/>
    <w:rsid w:val="00333015"/>
    <w:rsid w:val="00333359"/>
    <w:rsid w:val="003334D9"/>
    <w:rsid w:val="003334DA"/>
    <w:rsid w:val="003339B4"/>
    <w:rsid w:val="00333EF5"/>
    <w:rsid w:val="00334441"/>
    <w:rsid w:val="00334465"/>
    <w:rsid w:val="00334522"/>
    <w:rsid w:val="00334CBC"/>
    <w:rsid w:val="00334F00"/>
    <w:rsid w:val="00334F0A"/>
    <w:rsid w:val="00334FEC"/>
    <w:rsid w:val="003353B2"/>
    <w:rsid w:val="00335C29"/>
    <w:rsid w:val="003365A8"/>
    <w:rsid w:val="003366C4"/>
    <w:rsid w:val="00336819"/>
    <w:rsid w:val="0033714E"/>
    <w:rsid w:val="003371CE"/>
    <w:rsid w:val="0033720A"/>
    <w:rsid w:val="003372C4"/>
    <w:rsid w:val="00337858"/>
    <w:rsid w:val="00337FB5"/>
    <w:rsid w:val="00340297"/>
    <w:rsid w:val="00340443"/>
    <w:rsid w:val="0034063D"/>
    <w:rsid w:val="003407E3"/>
    <w:rsid w:val="003408CC"/>
    <w:rsid w:val="003408CE"/>
    <w:rsid w:val="00340A9F"/>
    <w:rsid w:val="00340E42"/>
    <w:rsid w:val="003416C4"/>
    <w:rsid w:val="0034178C"/>
    <w:rsid w:val="0034179B"/>
    <w:rsid w:val="003417AC"/>
    <w:rsid w:val="003417F1"/>
    <w:rsid w:val="00341835"/>
    <w:rsid w:val="00341A73"/>
    <w:rsid w:val="00341D46"/>
    <w:rsid w:val="0034208B"/>
    <w:rsid w:val="00342555"/>
    <w:rsid w:val="00342AEE"/>
    <w:rsid w:val="003433D8"/>
    <w:rsid w:val="00343604"/>
    <w:rsid w:val="0034408B"/>
    <w:rsid w:val="003443F0"/>
    <w:rsid w:val="0034487F"/>
    <w:rsid w:val="00344A22"/>
    <w:rsid w:val="00344B73"/>
    <w:rsid w:val="00344C73"/>
    <w:rsid w:val="00344E1B"/>
    <w:rsid w:val="00345288"/>
    <w:rsid w:val="003452C8"/>
    <w:rsid w:val="0034556C"/>
    <w:rsid w:val="003459EC"/>
    <w:rsid w:val="00345C4B"/>
    <w:rsid w:val="00345D83"/>
    <w:rsid w:val="00345ED1"/>
    <w:rsid w:val="003463F0"/>
    <w:rsid w:val="003467FE"/>
    <w:rsid w:val="0034686A"/>
    <w:rsid w:val="003468AF"/>
    <w:rsid w:val="00347103"/>
    <w:rsid w:val="00347371"/>
    <w:rsid w:val="0034743C"/>
    <w:rsid w:val="00347C84"/>
    <w:rsid w:val="00347CB0"/>
    <w:rsid w:val="00347CB4"/>
    <w:rsid w:val="00347CFA"/>
    <w:rsid w:val="00350469"/>
    <w:rsid w:val="003504C1"/>
    <w:rsid w:val="00350525"/>
    <w:rsid w:val="0035078D"/>
    <w:rsid w:val="00350BD8"/>
    <w:rsid w:val="00350DA3"/>
    <w:rsid w:val="00350DFD"/>
    <w:rsid w:val="0035163B"/>
    <w:rsid w:val="00351745"/>
    <w:rsid w:val="003518DA"/>
    <w:rsid w:val="00351B5F"/>
    <w:rsid w:val="00351BD4"/>
    <w:rsid w:val="00351D32"/>
    <w:rsid w:val="003522A3"/>
    <w:rsid w:val="00352430"/>
    <w:rsid w:val="00352CC1"/>
    <w:rsid w:val="00352FF8"/>
    <w:rsid w:val="00353310"/>
    <w:rsid w:val="003546A2"/>
    <w:rsid w:val="00354708"/>
    <w:rsid w:val="003548D2"/>
    <w:rsid w:val="00354945"/>
    <w:rsid w:val="00354B42"/>
    <w:rsid w:val="00354B56"/>
    <w:rsid w:val="00354C73"/>
    <w:rsid w:val="00355210"/>
    <w:rsid w:val="0035524A"/>
    <w:rsid w:val="003556A9"/>
    <w:rsid w:val="0035578B"/>
    <w:rsid w:val="00355947"/>
    <w:rsid w:val="00355C80"/>
    <w:rsid w:val="00355D46"/>
    <w:rsid w:val="00355DFD"/>
    <w:rsid w:val="00355FA9"/>
    <w:rsid w:val="00355FBE"/>
    <w:rsid w:val="003563C8"/>
    <w:rsid w:val="0035654D"/>
    <w:rsid w:val="00356566"/>
    <w:rsid w:val="0035681C"/>
    <w:rsid w:val="00356B2B"/>
    <w:rsid w:val="00357307"/>
    <w:rsid w:val="00357424"/>
    <w:rsid w:val="003578E5"/>
    <w:rsid w:val="00360158"/>
    <w:rsid w:val="00360305"/>
    <w:rsid w:val="0036036F"/>
    <w:rsid w:val="0036052C"/>
    <w:rsid w:val="00360A04"/>
    <w:rsid w:val="00360BE7"/>
    <w:rsid w:val="00361051"/>
    <w:rsid w:val="0036109B"/>
    <w:rsid w:val="00361283"/>
    <w:rsid w:val="003613BB"/>
    <w:rsid w:val="003613E5"/>
    <w:rsid w:val="003614BF"/>
    <w:rsid w:val="003617ED"/>
    <w:rsid w:val="00361E79"/>
    <w:rsid w:val="00361ED2"/>
    <w:rsid w:val="00362065"/>
    <w:rsid w:val="003622C9"/>
    <w:rsid w:val="00362322"/>
    <w:rsid w:val="003626C5"/>
    <w:rsid w:val="003627C0"/>
    <w:rsid w:val="00362B3F"/>
    <w:rsid w:val="00362C18"/>
    <w:rsid w:val="0036306D"/>
    <w:rsid w:val="003635DA"/>
    <w:rsid w:val="00363D33"/>
    <w:rsid w:val="0036420A"/>
    <w:rsid w:val="00364375"/>
    <w:rsid w:val="0036447D"/>
    <w:rsid w:val="00364527"/>
    <w:rsid w:val="00364E44"/>
    <w:rsid w:val="00364EFF"/>
    <w:rsid w:val="0036501D"/>
    <w:rsid w:val="003654A5"/>
    <w:rsid w:val="003654F4"/>
    <w:rsid w:val="0036560E"/>
    <w:rsid w:val="003657B0"/>
    <w:rsid w:val="00365BEA"/>
    <w:rsid w:val="00365BEF"/>
    <w:rsid w:val="00366003"/>
    <w:rsid w:val="00366046"/>
    <w:rsid w:val="00366086"/>
    <w:rsid w:val="00366143"/>
    <w:rsid w:val="003667EB"/>
    <w:rsid w:val="00366DD1"/>
    <w:rsid w:val="00366E3A"/>
    <w:rsid w:val="00366F40"/>
    <w:rsid w:val="0036705C"/>
    <w:rsid w:val="00367116"/>
    <w:rsid w:val="003672C8"/>
    <w:rsid w:val="0036766D"/>
    <w:rsid w:val="003676B5"/>
    <w:rsid w:val="003676D7"/>
    <w:rsid w:val="00367B45"/>
    <w:rsid w:val="00367DAD"/>
    <w:rsid w:val="00367F05"/>
    <w:rsid w:val="00367F65"/>
    <w:rsid w:val="00370219"/>
    <w:rsid w:val="00370275"/>
    <w:rsid w:val="00370304"/>
    <w:rsid w:val="0037052D"/>
    <w:rsid w:val="00370D37"/>
    <w:rsid w:val="00370D81"/>
    <w:rsid w:val="00370E33"/>
    <w:rsid w:val="00370E35"/>
    <w:rsid w:val="003710A5"/>
    <w:rsid w:val="003713A3"/>
    <w:rsid w:val="00371539"/>
    <w:rsid w:val="00371A09"/>
    <w:rsid w:val="00371B56"/>
    <w:rsid w:val="00371BC5"/>
    <w:rsid w:val="00372154"/>
    <w:rsid w:val="00372480"/>
    <w:rsid w:val="00372735"/>
    <w:rsid w:val="0037279B"/>
    <w:rsid w:val="003727BA"/>
    <w:rsid w:val="003727FB"/>
    <w:rsid w:val="0037281F"/>
    <w:rsid w:val="00372A2C"/>
    <w:rsid w:val="003731FC"/>
    <w:rsid w:val="00373298"/>
    <w:rsid w:val="003733D2"/>
    <w:rsid w:val="003735FE"/>
    <w:rsid w:val="0037363D"/>
    <w:rsid w:val="00373646"/>
    <w:rsid w:val="00373AB6"/>
    <w:rsid w:val="00373D34"/>
    <w:rsid w:val="00373E9F"/>
    <w:rsid w:val="0037408B"/>
    <w:rsid w:val="00374116"/>
    <w:rsid w:val="0037423B"/>
    <w:rsid w:val="00374247"/>
    <w:rsid w:val="003749FE"/>
    <w:rsid w:val="00374A4F"/>
    <w:rsid w:val="0037565B"/>
    <w:rsid w:val="0037696B"/>
    <w:rsid w:val="00376B13"/>
    <w:rsid w:val="00376C20"/>
    <w:rsid w:val="00376F77"/>
    <w:rsid w:val="003770DE"/>
    <w:rsid w:val="003771CC"/>
    <w:rsid w:val="0037734E"/>
    <w:rsid w:val="003773D9"/>
    <w:rsid w:val="0037754F"/>
    <w:rsid w:val="00377B8F"/>
    <w:rsid w:val="00380074"/>
    <w:rsid w:val="00380407"/>
    <w:rsid w:val="00380477"/>
    <w:rsid w:val="003807F5"/>
    <w:rsid w:val="00380951"/>
    <w:rsid w:val="00380952"/>
    <w:rsid w:val="00380A45"/>
    <w:rsid w:val="00380A8B"/>
    <w:rsid w:val="0038131A"/>
    <w:rsid w:val="003814AD"/>
    <w:rsid w:val="00381733"/>
    <w:rsid w:val="00381862"/>
    <w:rsid w:val="00381A38"/>
    <w:rsid w:val="00381A3D"/>
    <w:rsid w:val="00381AE5"/>
    <w:rsid w:val="00381B8C"/>
    <w:rsid w:val="00381C6A"/>
    <w:rsid w:val="00381DDD"/>
    <w:rsid w:val="0038202A"/>
    <w:rsid w:val="00382693"/>
    <w:rsid w:val="00382795"/>
    <w:rsid w:val="00382B70"/>
    <w:rsid w:val="00382F46"/>
    <w:rsid w:val="0038301B"/>
    <w:rsid w:val="003834D9"/>
    <w:rsid w:val="0038358C"/>
    <w:rsid w:val="003841F8"/>
    <w:rsid w:val="003843AE"/>
    <w:rsid w:val="0038457E"/>
    <w:rsid w:val="003846CE"/>
    <w:rsid w:val="0038476B"/>
    <w:rsid w:val="00384813"/>
    <w:rsid w:val="0038498B"/>
    <w:rsid w:val="003850BB"/>
    <w:rsid w:val="003853C4"/>
    <w:rsid w:val="00385517"/>
    <w:rsid w:val="003857F3"/>
    <w:rsid w:val="00385A41"/>
    <w:rsid w:val="00385B93"/>
    <w:rsid w:val="00386781"/>
    <w:rsid w:val="00386865"/>
    <w:rsid w:val="00386E95"/>
    <w:rsid w:val="003872AF"/>
    <w:rsid w:val="003872BA"/>
    <w:rsid w:val="0038750F"/>
    <w:rsid w:val="00387655"/>
    <w:rsid w:val="0038769A"/>
    <w:rsid w:val="003876D2"/>
    <w:rsid w:val="00387735"/>
    <w:rsid w:val="00387FBD"/>
    <w:rsid w:val="00387FEA"/>
    <w:rsid w:val="0039029A"/>
    <w:rsid w:val="003909F6"/>
    <w:rsid w:val="00390C37"/>
    <w:rsid w:val="00391366"/>
    <w:rsid w:val="00391712"/>
    <w:rsid w:val="003918A1"/>
    <w:rsid w:val="00391A89"/>
    <w:rsid w:val="00391F08"/>
    <w:rsid w:val="0039205E"/>
    <w:rsid w:val="0039235A"/>
    <w:rsid w:val="0039277B"/>
    <w:rsid w:val="00392901"/>
    <w:rsid w:val="0039332B"/>
    <w:rsid w:val="0039343C"/>
    <w:rsid w:val="003936C0"/>
    <w:rsid w:val="00393AAF"/>
    <w:rsid w:val="00393C52"/>
    <w:rsid w:val="00393D91"/>
    <w:rsid w:val="00393EB9"/>
    <w:rsid w:val="003945F8"/>
    <w:rsid w:val="003946FC"/>
    <w:rsid w:val="00394BD6"/>
    <w:rsid w:val="00394CD4"/>
    <w:rsid w:val="00394D4D"/>
    <w:rsid w:val="00394E2E"/>
    <w:rsid w:val="0039515B"/>
    <w:rsid w:val="003952DA"/>
    <w:rsid w:val="0039574C"/>
    <w:rsid w:val="0039592A"/>
    <w:rsid w:val="00395BFF"/>
    <w:rsid w:val="00395C90"/>
    <w:rsid w:val="00395F46"/>
    <w:rsid w:val="00395FC7"/>
    <w:rsid w:val="00396032"/>
    <w:rsid w:val="0039651C"/>
    <w:rsid w:val="00396561"/>
    <w:rsid w:val="00396597"/>
    <w:rsid w:val="00396868"/>
    <w:rsid w:val="00396B70"/>
    <w:rsid w:val="00396CCB"/>
    <w:rsid w:val="0039752D"/>
    <w:rsid w:val="00397558"/>
    <w:rsid w:val="0039766D"/>
    <w:rsid w:val="003976D7"/>
    <w:rsid w:val="00397991"/>
    <w:rsid w:val="00397BAE"/>
    <w:rsid w:val="003A0363"/>
    <w:rsid w:val="003A0364"/>
    <w:rsid w:val="003A06B4"/>
    <w:rsid w:val="003A0774"/>
    <w:rsid w:val="003A08A3"/>
    <w:rsid w:val="003A0BA5"/>
    <w:rsid w:val="003A0C17"/>
    <w:rsid w:val="003A0C96"/>
    <w:rsid w:val="003A0D6C"/>
    <w:rsid w:val="003A109C"/>
    <w:rsid w:val="003A1288"/>
    <w:rsid w:val="003A13D2"/>
    <w:rsid w:val="003A15E0"/>
    <w:rsid w:val="003A171A"/>
    <w:rsid w:val="003A1DFB"/>
    <w:rsid w:val="003A223B"/>
    <w:rsid w:val="003A227B"/>
    <w:rsid w:val="003A252D"/>
    <w:rsid w:val="003A267C"/>
    <w:rsid w:val="003A2A5C"/>
    <w:rsid w:val="003A31E7"/>
    <w:rsid w:val="003A3655"/>
    <w:rsid w:val="003A365F"/>
    <w:rsid w:val="003A3984"/>
    <w:rsid w:val="003A3B22"/>
    <w:rsid w:val="003A3D0C"/>
    <w:rsid w:val="003A3E3E"/>
    <w:rsid w:val="003A44A0"/>
    <w:rsid w:val="003A4A62"/>
    <w:rsid w:val="003A4C8F"/>
    <w:rsid w:val="003A4CC9"/>
    <w:rsid w:val="003A4D0F"/>
    <w:rsid w:val="003A503A"/>
    <w:rsid w:val="003A5255"/>
    <w:rsid w:val="003A535E"/>
    <w:rsid w:val="003A537A"/>
    <w:rsid w:val="003A543C"/>
    <w:rsid w:val="003A572E"/>
    <w:rsid w:val="003A59A4"/>
    <w:rsid w:val="003A5DD5"/>
    <w:rsid w:val="003A6063"/>
    <w:rsid w:val="003A60F9"/>
    <w:rsid w:val="003A646B"/>
    <w:rsid w:val="003A6531"/>
    <w:rsid w:val="003A666E"/>
    <w:rsid w:val="003A6722"/>
    <w:rsid w:val="003A676A"/>
    <w:rsid w:val="003A6BF5"/>
    <w:rsid w:val="003A6DC5"/>
    <w:rsid w:val="003A6F14"/>
    <w:rsid w:val="003A7574"/>
    <w:rsid w:val="003A777D"/>
    <w:rsid w:val="003A7AA9"/>
    <w:rsid w:val="003A7F52"/>
    <w:rsid w:val="003B0720"/>
    <w:rsid w:val="003B088B"/>
    <w:rsid w:val="003B09E3"/>
    <w:rsid w:val="003B0A4A"/>
    <w:rsid w:val="003B0B68"/>
    <w:rsid w:val="003B0EAA"/>
    <w:rsid w:val="003B0F68"/>
    <w:rsid w:val="003B1209"/>
    <w:rsid w:val="003B1308"/>
    <w:rsid w:val="003B135B"/>
    <w:rsid w:val="003B15C1"/>
    <w:rsid w:val="003B189A"/>
    <w:rsid w:val="003B1990"/>
    <w:rsid w:val="003B1CD9"/>
    <w:rsid w:val="003B1E32"/>
    <w:rsid w:val="003B1F3F"/>
    <w:rsid w:val="003B21B1"/>
    <w:rsid w:val="003B2370"/>
    <w:rsid w:val="003B29DF"/>
    <w:rsid w:val="003B2A46"/>
    <w:rsid w:val="003B2C1E"/>
    <w:rsid w:val="003B2FDE"/>
    <w:rsid w:val="003B3025"/>
    <w:rsid w:val="003B3184"/>
    <w:rsid w:val="003B342B"/>
    <w:rsid w:val="003B362F"/>
    <w:rsid w:val="003B3682"/>
    <w:rsid w:val="003B3699"/>
    <w:rsid w:val="003B437F"/>
    <w:rsid w:val="003B4724"/>
    <w:rsid w:val="003B4763"/>
    <w:rsid w:val="003B482C"/>
    <w:rsid w:val="003B483F"/>
    <w:rsid w:val="003B4868"/>
    <w:rsid w:val="003B495D"/>
    <w:rsid w:val="003B4E97"/>
    <w:rsid w:val="003B4FC7"/>
    <w:rsid w:val="003B50D6"/>
    <w:rsid w:val="003B5221"/>
    <w:rsid w:val="003B5273"/>
    <w:rsid w:val="003B535C"/>
    <w:rsid w:val="003B5A95"/>
    <w:rsid w:val="003B5AC4"/>
    <w:rsid w:val="003B5AF1"/>
    <w:rsid w:val="003B5FE7"/>
    <w:rsid w:val="003B6B26"/>
    <w:rsid w:val="003B7124"/>
    <w:rsid w:val="003B7633"/>
    <w:rsid w:val="003B7AC8"/>
    <w:rsid w:val="003B7C82"/>
    <w:rsid w:val="003C01AA"/>
    <w:rsid w:val="003C030A"/>
    <w:rsid w:val="003C05D1"/>
    <w:rsid w:val="003C0C72"/>
    <w:rsid w:val="003C0DBA"/>
    <w:rsid w:val="003C0F3C"/>
    <w:rsid w:val="003C152F"/>
    <w:rsid w:val="003C1700"/>
    <w:rsid w:val="003C18E7"/>
    <w:rsid w:val="003C20BD"/>
    <w:rsid w:val="003C24BE"/>
    <w:rsid w:val="003C2966"/>
    <w:rsid w:val="003C2A78"/>
    <w:rsid w:val="003C2EDC"/>
    <w:rsid w:val="003C320C"/>
    <w:rsid w:val="003C3738"/>
    <w:rsid w:val="003C3B7E"/>
    <w:rsid w:val="003C40E9"/>
    <w:rsid w:val="003C4225"/>
    <w:rsid w:val="003C4CB0"/>
    <w:rsid w:val="003C4CF6"/>
    <w:rsid w:val="003C56BF"/>
    <w:rsid w:val="003C574B"/>
    <w:rsid w:val="003C579A"/>
    <w:rsid w:val="003C57B5"/>
    <w:rsid w:val="003C582F"/>
    <w:rsid w:val="003C59A6"/>
    <w:rsid w:val="003C5BB9"/>
    <w:rsid w:val="003C5C46"/>
    <w:rsid w:val="003C5D4B"/>
    <w:rsid w:val="003C5FC2"/>
    <w:rsid w:val="003C6061"/>
    <w:rsid w:val="003C631E"/>
    <w:rsid w:val="003C64E0"/>
    <w:rsid w:val="003C6561"/>
    <w:rsid w:val="003C6CCA"/>
    <w:rsid w:val="003C7606"/>
    <w:rsid w:val="003C7AF2"/>
    <w:rsid w:val="003C7CCE"/>
    <w:rsid w:val="003C7CE2"/>
    <w:rsid w:val="003C7CE8"/>
    <w:rsid w:val="003C7EDF"/>
    <w:rsid w:val="003D05DC"/>
    <w:rsid w:val="003D05F2"/>
    <w:rsid w:val="003D17FA"/>
    <w:rsid w:val="003D1F13"/>
    <w:rsid w:val="003D2147"/>
    <w:rsid w:val="003D22B6"/>
    <w:rsid w:val="003D234F"/>
    <w:rsid w:val="003D241C"/>
    <w:rsid w:val="003D2501"/>
    <w:rsid w:val="003D2622"/>
    <w:rsid w:val="003D28C9"/>
    <w:rsid w:val="003D2DBF"/>
    <w:rsid w:val="003D3162"/>
    <w:rsid w:val="003D3288"/>
    <w:rsid w:val="003D32D2"/>
    <w:rsid w:val="003D38FA"/>
    <w:rsid w:val="003D395F"/>
    <w:rsid w:val="003D41FB"/>
    <w:rsid w:val="003D42E3"/>
    <w:rsid w:val="003D4AE7"/>
    <w:rsid w:val="003D4E8C"/>
    <w:rsid w:val="003D4EDE"/>
    <w:rsid w:val="003D5543"/>
    <w:rsid w:val="003D56F0"/>
    <w:rsid w:val="003D5799"/>
    <w:rsid w:val="003D58B0"/>
    <w:rsid w:val="003D59D7"/>
    <w:rsid w:val="003D6084"/>
    <w:rsid w:val="003D64FF"/>
    <w:rsid w:val="003D66A8"/>
    <w:rsid w:val="003D6706"/>
    <w:rsid w:val="003D68F4"/>
    <w:rsid w:val="003D6A12"/>
    <w:rsid w:val="003D6AD2"/>
    <w:rsid w:val="003D6C26"/>
    <w:rsid w:val="003D70AA"/>
    <w:rsid w:val="003D7206"/>
    <w:rsid w:val="003D73CC"/>
    <w:rsid w:val="003D79F2"/>
    <w:rsid w:val="003D7AF0"/>
    <w:rsid w:val="003E0098"/>
    <w:rsid w:val="003E0125"/>
    <w:rsid w:val="003E0153"/>
    <w:rsid w:val="003E05C1"/>
    <w:rsid w:val="003E0694"/>
    <w:rsid w:val="003E0955"/>
    <w:rsid w:val="003E09DB"/>
    <w:rsid w:val="003E0AFF"/>
    <w:rsid w:val="003E14CC"/>
    <w:rsid w:val="003E17EB"/>
    <w:rsid w:val="003E1C1F"/>
    <w:rsid w:val="003E26FA"/>
    <w:rsid w:val="003E2A75"/>
    <w:rsid w:val="003E2CC8"/>
    <w:rsid w:val="003E2E6D"/>
    <w:rsid w:val="003E2EA7"/>
    <w:rsid w:val="003E2F33"/>
    <w:rsid w:val="003E34B6"/>
    <w:rsid w:val="003E44F1"/>
    <w:rsid w:val="003E497C"/>
    <w:rsid w:val="003E4E82"/>
    <w:rsid w:val="003E553C"/>
    <w:rsid w:val="003E5793"/>
    <w:rsid w:val="003E5CB7"/>
    <w:rsid w:val="003E60EA"/>
    <w:rsid w:val="003E6449"/>
    <w:rsid w:val="003E69B0"/>
    <w:rsid w:val="003E6B6A"/>
    <w:rsid w:val="003E6F60"/>
    <w:rsid w:val="003E71D3"/>
    <w:rsid w:val="003E7717"/>
    <w:rsid w:val="003E7A89"/>
    <w:rsid w:val="003E7B10"/>
    <w:rsid w:val="003E7C96"/>
    <w:rsid w:val="003E7F67"/>
    <w:rsid w:val="003F0210"/>
    <w:rsid w:val="003F02B2"/>
    <w:rsid w:val="003F0B41"/>
    <w:rsid w:val="003F0BF2"/>
    <w:rsid w:val="003F11CE"/>
    <w:rsid w:val="003F1668"/>
    <w:rsid w:val="003F1B90"/>
    <w:rsid w:val="003F1CBA"/>
    <w:rsid w:val="003F1E90"/>
    <w:rsid w:val="003F2152"/>
    <w:rsid w:val="003F2215"/>
    <w:rsid w:val="003F274B"/>
    <w:rsid w:val="003F29BA"/>
    <w:rsid w:val="003F2F7E"/>
    <w:rsid w:val="003F3388"/>
    <w:rsid w:val="003F345B"/>
    <w:rsid w:val="003F3467"/>
    <w:rsid w:val="003F36B2"/>
    <w:rsid w:val="003F379F"/>
    <w:rsid w:val="003F38BE"/>
    <w:rsid w:val="003F3AB9"/>
    <w:rsid w:val="003F3BF4"/>
    <w:rsid w:val="003F3DE0"/>
    <w:rsid w:val="003F3DE2"/>
    <w:rsid w:val="003F3DE6"/>
    <w:rsid w:val="003F4016"/>
    <w:rsid w:val="003F407C"/>
    <w:rsid w:val="003F4200"/>
    <w:rsid w:val="003F4607"/>
    <w:rsid w:val="003F47A5"/>
    <w:rsid w:val="003F4811"/>
    <w:rsid w:val="003F49B2"/>
    <w:rsid w:val="003F4A20"/>
    <w:rsid w:val="003F4BE3"/>
    <w:rsid w:val="003F4D2E"/>
    <w:rsid w:val="003F4D85"/>
    <w:rsid w:val="003F4F1D"/>
    <w:rsid w:val="003F5099"/>
    <w:rsid w:val="003F5265"/>
    <w:rsid w:val="003F568E"/>
    <w:rsid w:val="003F5874"/>
    <w:rsid w:val="003F5B6F"/>
    <w:rsid w:val="003F5E0E"/>
    <w:rsid w:val="003F5EB0"/>
    <w:rsid w:val="003F6BE7"/>
    <w:rsid w:val="003F6E34"/>
    <w:rsid w:val="003F74E0"/>
    <w:rsid w:val="003F74F0"/>
    <w:rsid w:val="003F7659"/>
    <w:rsid w:val="003F7E73"/>
    <w:rsid w:val="004000A2"/>
    <w:rsid w:val="004005D9"/>
    <w:rsid w:val="0040067D"/>
    <w:rsid w:val="00400838"/>
    <w:rsid w:val="00401273"/>
    <w:rsid w:val="004013D9"/>
    <w:rsid w:val="00401CE8"/>
    <w:rsid w:val="00401F2B"/>
    <w:rsid w:val="0040204A"/>
    <w:rsid w:val="0040254C"/>
    <w:rsid w:val="0040271A"/>
    <w:rsid w:val="00402828"/>
    <w:rsid w:val="00402D7A"/>
    <w:rsid w:val="004030F1"/>
    <w:rsid w:val="004034BE"/>
    <w:rsid w:val="00403569"/>
    <w:rsid w:val="00403835"/>
    <w:rsid w:val="004038A9"/>
    <w:rsid w:val="00403AFC"/>
    <w:rsid w:val="00403C2C"/>
    <w:rsid w:val="004041A5"/>
    <w:rsid w:val="00404637"/>
    <w:rsid w:val="00404AC7"/>
    <w:rsid w:val="00404C4C"/>
    <w:rsid w:val="00404C53"/>
    <w:rsid w:val="00404C96"/>
    <w:rsid w:val="0040537C"/>
    <w:rsid w:val="00405526"/>
    <w:rsid w:val="0040586E"/>
    <w:rsid w:val="00405A2B"/>
    <w:rsid w:val="00405E93"/>
    <w:rsid w:val="00405F6E"/>
    <w:rsid w:val="004062D8"/>
    <w:rsid w:val="004065B1"/>
    <w:rsid w:val="004066B7"/>
    <w:rsid w:val="00406960"/>
    <w:rsid w:val="00406F5B"/>
    <w:rsid w:val="00406F5F"/>
    <w:rsid w:val="00407024"/>
    <w:rsid w:val="00407642"/>
    <w:rsid w:val="00407862"/>
    <w:rsid w:val="00407BC1"/>
    <w:rsid w:val="00407BC6"/>
    <w:rsid w:val="00410023"/>
    <w:rsid w:val="00410177"/>
    <w:rsid w:val="00410784"/>
    <w:rsid w:val="00410A1F"/>
    <w:rsid w:val="00410C3A"/>
    <w:rsid w:val="00410FF6"/>
    <w:rsid w:val="004114FF"/>
    <w:rsid w:val="0041182D"/>
    <w:rsid w:val="00411A95"/>
    <w:rsid w:val="00412439"/>
    <w:rsid w:val="004124DE"/>
    <w:rsid w:val="00412560"/>
    <w:rsid w:val="004125EE"/>
    <w:rsid w:val="00412967"/>
    <w:rsid w:val="00412EF2"/>
    <w:rsid w:val="00413AC6"/>
    <w:rsid w:val="00413B68"/>
    <w:rsid w:val="00413BA7"/>
    <w:rsid w:val="00413F04"/>
    <w:rsid w:val="00413F5F"/>
    <w:rsid w:val="00414499"/>
    <w:rsid w:val="00414C55"/>
    <w:rsid w:val="004151D6"/>
    <w:rsid w:val="00415290"/>
    <w:rsid w:val="004153D4"/>
    <w:rsid w:val="0041573B"/>
    <w:rsid w:val="00415A35"/>
    <w:rsid w:val="00415B4E"/>
    <w:rsid w:val="00415F0F"/>
    <w:rsid w:val="00416811"/>
    <w:rsid w:val="004170D6"/>
    <w:rsid w:val="0041739F"/>
    <w:rsid w:val="004173D5"/>
    <w:rsid w:val="004175E4"/>
    <w:rsid w:val="004177DC"/>
    <w:rsid w:val="00417837"/>
    <w:rsid w:val="00417B66"/>
    <w:rsid w:val="00417EA0"/>
    <w:rsid w:val="00420216"/>
    <w:rsid w:val="004203CA"/>
    <w:rsid w:val="00420B57"/>
    <w:rsid w:val="00420C3F"/>
    <w:rsid w:val="00420F9B"/>
    <w:rsid w:val="0042106A"/>
    <w:rsid w:val="00421185"/>
    <w:rsid w:val="00421389"/>
    <w:rsid w:val="004217B8"/>
    <w:rsid w:val="0042184A"/>
    <w:rsid w:val="00421BF3"/>
    <w:rsid w:val="00421C2C"/>
    <w:rsid w:val="00421C52"/>
    <w:rsid w:val="00421F64"/>
    <w:rsid w:val="00421FD2"/>
    <w:rsid w:val="004221F7"/>
    <w:rsid w:val="00422419"/>
    <w:rsid w:val="00422461"/>
    <w:rsid w:val="004224C6"/>
    <w:rsid w:val="004225BD"/>
    <w:rsid w:val="004225D4"/>
    <w:rsid w:val="004229EB"/>
    <w:rsid w:val="00422C24"/>
    <w:rsid w:val="00422D36"/>
    <w:rsid w:val="0042306C"/>
    <w:rsid w:val="00423623"/>
    <w:rsid w:val="0042364F"/>
    <w:rsid w:val="004238CA"/>
    <w:rsid w:val="00423C67"/>
    <w:rsid w:val="0042408E"/>
    <w:rsid w:val="004248BA"/>
    <w:rsid w:val="00424A18"/>
    <w:rsid w:val="00424C2F"/>
    <w:rsid w:val="00424E3B"/>
    <w:rsid w:val="0042503E"/>
    <w:rsid w:val="004254AE"/>
    <w:rsid w:val="00425959"/>
    <w:rsid w:val="00425EB9"/>
    <w:rsid w:val="00425ED8"/>
    <w:rsid w:val="00425EEE"/>
    <w:rsid w:val="00426073"/>
    <w:rsid w:val="00426431"/>
    <w:rsid w:val="004265F5"/>
    <w:rsid w:val="00426EC0"/>
    <w:rsid w:val="00427836"/>
    <w:rsid w:val="0042797E"/>
    <w:rsid w:val="004279A6"/>
    <w:rsid w:val="00427B7A"/>
    <w:rsid w:val="00427BE6"/>
    <w:rsid w:val="00427C72"/>
    <w:rsid w:val="00427D40"/>
    <w:rsid w:val="00427EF2"/>
    <w:rsid w:val="00430357"/>
    <w:rsid w:val="004305A6"/>
    <w:rsid w:val="004306DA"/>
    <w:rsid w:val="004308B5"/>
    <w:rsid w:val="00430C49"/>
    <w:rsid w:val="00430F9A"/>
    <w:rsid w:val="004310F2"/>
    <w:rsid w:val="004311EC"/>
    <w:rsid w:val="00431547"/>
    <w:rsid w:val="0043174F"/>
    <w:rsid w:val="0043181B"/>
    <w:rsid w:val="00431FBC"/>
    <w:rsid w:val="00432317"/>
    <w:rsid w:val="004325E8"/>
    <w:rsid w:val="00433439"/>
    <w:rsid w:val="00433464"/>
    <w:rsid w:val="00433783"/>
    <w:rsid w:val="00433CDA"/>
    <w:rsid w:val="00433D49"/>
    <w:rsid w:val="00433EAB"/>
    <w:rsid w:val="00434090"/>
    <w:rsid w:val="0043459D"/>
    <w:rsid w:val="00434A98"/>
    <w:rsid w:val="00434FE4"/>
    <w:rsid w:val="00435C43"/>
    <w:rsid w:val="00435E0E"/>
    <w:rsid w:val="004362CD"/>
    <w:rsid w:val="00436509"/>
    <w:rsid w:val="00436836"/>
    <w:rsid w:val="00436DAD"/>
    <w:rsid w:val="00436EC1"/>
    <w:rsid w:val="0043709E"/>
    <w:rsid w:val="00437419"/>
    <w:rsid w:val="0043750F"/>
    <w:rsid w:val="0043772B"/>
    <w:rsid w:val="00437AFE"/>
    <w:rsid w:val="0044012A"/>
    <w:rsid w:val="00440590"/>
    <w:rsid w:val="0044073E"/>
    <w:rsid w:val="00440768"/>
    <w:rsid w:val="00441DA9"/>
    <w:rsid w:val="004420DC"/>
    <w:rsid w:val="0044232D"/>
    <w:rsid w:val="0044272F"/>
    <w:rsid w:val="00442757"/>
    <w:rsid w:val="00442D06"/>
    <w:rsid w:val="004432FB"/>
    <w:rsid w:val="0044355B"/>
    <w:rsid w:val="0044378A"/>
    <w:rsid w:val="00443D3A"/>
    <w:rsid w:val="00443E02"/>
    <w:rsid w:val="00443E87"/>
    <w:rsid w:val="00444050"/>
    <w:rsid w:val="004442B2"/>
    <w:rsid w:val="00444659"/>
    <w:rsid w:val="00444849"/>
    <w:rsid w:val="00445200"/>
    <w:rsid w:val="004452E3"/>
    <w:rsid w:val="00445481"/>
    <w:rsid w:val="004455BD"/>
    <w:rsid w:val="00445865"/>
    <w:rsid w:val="00445B23"/>
    <w:rsid w:val="00445C2D"/>
    <w:rsid w:val="00445CF5"/>
    <w:rsid w:val="00445DA2"/>
    <w:rsid w:val="00445DEA"/>
    <w:rsid w:val="00445F4D"/>
    <w:rsid w:val="00445F4E"/>
    <w:rsid w:val="004462E0"/>
    <w:rsid w:val="00446642"/>
    <w:rsid w:val="0044681B"/>
    <w:rsid w:val="00446915"/>
    <w:rsid w:val="00446D26"/>
    <w:rsid w:val="00446FC6"/>
    <w:rsid w:val="00446FFC"/>
    <w:rsid w:val="00447592"/>
    <w:rsid w:val="004477EB"/>
    <w:rsid w:val="00447C0A"/>
    <w:rsid w:val="0045028D"/>
    <w:rsid w:val="00450517"/>
    <w:rsid w:val="00450842"/>
    <w:rsid w:val="00450967"/>
    <w:rsid w:val="00450F62"/>
    <w:rsid w:val="00451BC3"/>
    <w:rsid w:val="00451D1B"/>
    <w:rsid w:val="00452704"/>
    <w:rsid w:val="004530C8"/>
    <w:rsid w:val="00453101"/>
    <w:rsid w:val="004535D3"/>
    <w:rsid w:val="0045383E"/>
    <w:rsid w:val="00453A16"/>
    <w:rsid w:val="00453A7D"/>
    <w:rsid w:val="00453BAB"/>
    <w:rsid w:val="00453F49"/>
    <w:rsid w:val="004540FE"/>
    <w:rsid w:val="004541F3"/>
    <w:rsid w:val="004545C1"/>
    <w:rsid w:val="00454924"/>
    <w:rsid w:val="0045496D"/>
    <w:rsid w:val="00454C70"/>
    <w:rsid w:val="00456003"/>
    <w:rsid w:val="0045624B"/>
    <w:rsid w:val="00456329"/>
    <w:rsid w:val="004566EC"/>
    <w:rsid w:val="00456904"/>
    <w:rsid w:val="00456A0A"/>
    <w:rsid w:val="00456E71"/>
    <w:rsid w:val="00457289"/>
    <w:rsid w:val="00457493"/>
    <w:rsid w:val="00457582"/>
    <w:rsid w:val="00457867"/>
    <w:rsid w:val="00457C89"/>
    <w:rsid w:val="00457CD6"/>
    <w:rsid w:val="00457E27"/>
    <w:rsid w:val="004600B8"/>
    <w:rsid w:val="004604DF"/>
    <w:rsid w:val="00460FBD"/>
    <w:rsid w:val="00461043"/>
    <w:rsid w:val="0046141A"/>
    <w:rsid w:val="0046149D"/>
    <w:rsid w:val="00461657"/>
    <w:rsid w:val="004616DA"/>
    <w:rsid w:val="004618E6"/>
    <w:rsid w:val="00461ADB"/>
    <w:rsid w:val="00461B45"/>
    <w:rsid w:val="00461C3B"/>
    <w:rsid w:val="00461D32"/>
    <w:rsid w:val="00462085"/>
    <w:rsid w:val="0046241F"/>
    <w:rsid w:val="004628F3"/>
    <w:rsid w:val="00462929"/>
    <w:rsid w:val="00462F25"/>
    <w:rsid w:val="00462F61"/>
    <w:rsid w:val="00462FEF"/>
    <w:rsid w:val="004630E5"/>
    <w:rsid w:val="00463355"/>
    <w:rsid w:val="0046381B"/>
    <w:rsid w:val="00463844"/>
    <w:rsid w:val="0046410E"/>
    <w:rsid w:val="004646C3"/>
    <w:rsid w:val="004646EF"/>
    <w:rsid w:val="0046481F"/>
    <w:rsid w:val="00464934"/>
    <w:rsid w:val="00464A8A"/>
    <w:rsid w:val="00464BFC"/>
    <w:rsid w:val="00464CB4"/>
    <w:rsid w:val="00464F77"/>
    <w:rsid w:val="00465440"/>
    <w:rsid w:val="004657C1"/>
    <w:rsid w:val="00465CF4"/>
    <w:rsid w:val="004661E8"/>
    <w:rsid w:val="004662A7"/>
    <w:rsid w:val="00466749"/>
    <w:rsid w:val="004667F0"/>
    <w:rsid w:val="00466A22"/>
    <w:rsid w:val="00466A5D"/>
    <w:rsid w:val="004671BE"/>
    <w:rsid w:val="00467371"/>
    <w:rsid w:val="0046743B"/>
    <w:rsid w:val="0046789E"/>
    <w:rsid w:val="00467CF6"/>
    <w:rsid w:val="00467D6A"/>
    <w:rsid w:val="00467DD4"/>
    <w:rsid w:val="00467E5A"/>
    <w:rsid w:val="00467E92"/>
    <w:rsid w:val="00470159"/>
    <w:rsid w:val="004704DF"/>
    <w:rsid w:val="00470967"/>
    <w:rsid w:val="00470B79"/>
    <w:rsid w:val="00471691"/>
    <w:rsid w:val="004717A3"/>
    <w:rsid w:val="004718A4"/>
    <w:rsid w:val="00471D78"/>
    <w:rsid w:val="00471DA2"/>
    <w:rsid w:val="004722AD"/>
    <w:rsid w:val="00472686"/>
    <w:rsid w:val="004728D2"/>
    <w:rsid w:val="00472931"/>
    <w:rsid w:val="00472CD8"/>
    <w:rsid w:val="00472D0A"/>
    <w:rsid w:val="00473217"/>
    <w:rsid w:val="00473450"/>
    <w:rsid w:val="00473EE7"/>
    <w:rsid w:val="00474990"/>
    <w:rsid w:val="00474CEA"/>
    <w:rsid w:val="004750E0"/>
    <w:rsid w:val="00475240"/>
    <w:rsid w:val="004754BE"/>
    <w:rsid w:val="0047587E"/>
    <w:rsid w:val="00475CF0"/>
    <w:rsid w:val="00476725"/>
    <w:rsid w:val="00476FF6"/>
    <w:rsid w:val="0047723A"/>
    <w:rsid w:val="0047789A"/>
    <w:rsid w:val="004778D1"/>
    <w:rsid w:val="00477B2C"/>
    <w:rsid w:val="0048074D"/>
    <w:rsid w:val="00480752"/>
    <w:rsid w:val="00480825"/>
    <w:rsid w:val="00480D82"/>
    <w:rsid w:val="00480E02"/>
    <w:rsid w:val="00480F8F"/>
    <w:rsid w:val="0048143C"/>
    <w:rsid w:val="0048169F"/>
    <w:rsid w:val="00481D31"/>
    <w:rsid w:val="004822FB"/>
    <w:rsid w:val="004827A1"/>
    <w:rsid w:val="00482A20"/>
    <w:rsid w:val="00482DD6"/>
    <w:rsid w:val="0048332A"/>
    <w:rsid w:val="00483808"/>
    <w:rsid w:val="00483D41"/>
    <w:rsid w:val="00483DA9"/>
    <w:rsid w:val="0048432A"/>
    <w:rsid w:val="0048493E"/>
    <w:rsid w:val="00484D98"/>
    <w:rsid w:val="00484F82"/>
    <w:rsid w:val="004850B4"/>
    <w:rsid w:val="004850D6"/>
    <w:rsid w:val="004851DC"/>
    <w:rsid w:val="0048541D"/>
    <w:rsid w:val="004854A8"/>
    <w:rsid w:val="00485538"/>
    <w:rsid w:val="0048592D"/>
    <w:rsid w:val="00485A1C"/>
    <w:rsid w:val="00485A91"/>
    <w:rsid w:val="00485AD9"/>
    <w:rsid w:val="00485BC5"/>
    <w:rsid w:val="00486220"/>
    <w:rsid w:val="004863C0"/>
    <w:rsid w:val="0048666F"/>
    <w:rsid w:val="00486937"/>
    <w:rsid w:val="004869A5"/>
    <w:rsid w:val="00486BF6"/>
    <w:rsid w:val="00486E8B"/>
    <w:rsid w:val="00487361"/>
    <w:rsid w:val="00487463"/>
    <w:rsid w:val="004875EA"/>
    <w:rsid w:val="004876F9"/>
    <w:rsid w:val="0048785A"/>
    <w:rsid w:val="0049007A"/>
    <w:rsid w:val="004900F3"/>
    <w:rsid w:val="0049041D"/>
    <w:rsid w:val="00490742"/>
    <w:rsid w:val="004909E2"/>
    <w:rsid w:val="00490F05"/>
    <w:rsid w:val="0049147D"/>
    <w:rsid w:val="00491882"/>
    <w:rsid w:val="0049192E"/>
    <w:rsid w:val="00491A7F"/>
    <w:rsid w:val="00491B1F"/>
    <w:rsid w:val="00491C47"/>
    <w:rsid w:val="00491C7C"/>
    <w:rsid w:val="00491C9C"/>
    <w:rsid w:val="00491DEF"/>
    <w:rsid w:val="0049203F"/>
    <w:rsid w:val="0049236D"/>
    <w:rsid w:val="004924C8"/>
    <w:rsid w:val="0049255C"/>
    <w:rsid w:val="00492722"/>
    <w:rsid w:val="00492902"/>
    <w:rsid w:val="004929F9"/>
    <w:rsid w:val="00492A4F"/>
    <w:rsid w:val="00492D16"/>
    <w:rsid w:val="00493224"/>
    <w:rsid w:val="004933F3"/>
    <w:rsid w:val="0049362F"/>
    <w:rsid w:val="00493765"/>
    <w:rsid w:val="00493A7E"/>
    <w:rsid w:val="00493AF9"/>
    <w:rsid w:val="00493BFF"/>
    <w:rsid w:val="00493EAD"/>
    <w:rsid w:val="00493FEF"/>
    <w:rsid w:val="00494224"/>
    <w:rsid w:val="004942D4"/>
    <w:rsid w:val="00494613"/>
    <w:rsid w:val="00494923"/>
    <w:rsid w:val="00494CBE"/>
    <w:rsid w:val="00494D14"/>
    <w:rsid w:val="00495086"/>
    <w:rsid w:val="004950B3"/>
    <w:rsid w:val="004954FC"/>
    <w:rsid w:val="00495CDC"/>
    <w:rsid w:val="00495E85"/>
    <w:rsid w:val="00495F53"/>
    <w:rsid w:val="0049604E"/>
    <w:rsid w:val="00496305"/>
    <w:rsid w:val="004965FF"/>
    <w:rsid w:val="00496A11"/>
    <w:rsid w:val="00496CD1"/>
    <w:rsid w:val="00496E54"/>
    <w:rsid w:val="004970D1"/>
    <w:rsid w:val="004972D0"/>
    <w:rsid w:val="00497489"/>
    <w:rsid w:val="004974BD"/>
    <w:rsid w:val="004977C2"/>
    <w:rsid w:val="004978C0"/>
    <w:rsid w:val="004978EA"/>
    <w:rsid w:val="00497A05"/>
    <w:rsid w:val="00497AAD"/>
    <w:rsid w:val="00497F62"/>
    <w:rsid w:val="004A0315"/>
    <w:rsid w:val="004A047E"/>
    <w:rsid w:val="004A0768"/>
    <w:rsid w:val="004A129C"/>
    <w:rsid w:val="004A13DA"/>
    <w:rsid w:val="004A154D"/>
    <w:rsid w:val="004A1577"/>
    <w:rsid w:val="004A183B"/>
    <w:rsid w:val="004A18C9"/>
    <w:rsid w:val="004A19AB"/>
    <w:rsid w:val="004A205A"/>
    <w:rsid w:val="004A2CDD"/>
    <w:rsid w:val="004A2E80"/>
    <w:rsid w:val="004A3000"/>
    <w:rsid w:val="004A31C5"/>
    <w:rsid w:val="004A3585"/>
    <w:rsid w:val="004A3814"/>
    <w:rsid w:val="004A38BB"/>
    <w:rsid w:val="004A3991"/>
    <w:rsid w:val="004A3B2D"/>
    <w:rsid w:val="004A3E4D"/>
    <w:rsid w:val="004A497C"/>
    <w:rsid w:val="004A4C20"/>
    <w:rsid w:val="004A4FB0"/>
    <w:rsid w:val="004A5195"/>
    <w:rsid w:val="004A57F8"/>
    <w:rsid w:val="004A5A79"/>
    <w:rsid w:val="004A5B8A"/>
    <w:rsid w:val="004A5BB3"/>
    <w:rsid w:val="004A5C28"/>
    <w:rsid w:val="004A5D68"/>
    <w:rsid w:val="004A608C"/>
    <w:rsid w:val="004A610A"/>
    <w:rsid w:val="004A629A"/>
    <w:rsid w:val="004A6518"/>
    <w:rsid w:val="004A6BC7"/>
    <w:rsid w:val="004A6C85"/>
    <w:rsid w:val="004A6DCF"/>
    <w:rsid w:val="004A7149"/>
    <w:rsid w:val="004A74D2"/>
    <w:rsid w:val="004A797D"/>
    <w:rsid w:val="004A7ACB"/>
    <w:rsid w:val="004A7CCA"/>
    <w:rsid w:val="004A7E36"/>
    <w:rsid w:val="004B099D"/>
    <w:rsid w:val="004B0DAB"/>
    <w:rsid w:val="004B159E"/>
    <w:rsid w:val="004B17E0"/>
    <w:rsid w:val="004B1890"/>
    <w:rsid w:val="004B213B"/>
    <w:rsid w:val="004B2157"/>
    <w:rsid w:val="004B21DF"/>
    <w:rsid w:val="004B2B7B"/>
    <w:rsid w:val="004B2E37"/>
    <w:rsid w:val="004B2ECD"/>
    <w:rsid w:val="004B2ECF"/>
    <w:rsid w:val="004B35D2"/>
    <w:rsid w:val="004B381E"/>
    <w:rsid w:val="004B469A"/>
    <w:rsid w:val="004B47B4"/>
    <w:rsid w:val="004B4B58"/>
    <w:rsid w:val="004B4D06"/>
    <w:rsid w:val="004B5870"/>
    <w:rsid w:val="004B5BB6"/>
    <w:rsid w:val="004B6008"/>
    <w:rsid w:val="004B60A6"/>
    <w:rsid w:val="004B6355"/>
    <w:rsid w:val="004B66F7"/>
    <w:rsid w:val="004B6921"/>
    <w:rsid w:val="004B6CC2"/>
    <w:rsid w:val="004B7358"/>
    <w:rsid w:val="004B7616"/>
    <w:rsid w:val="004B7A1F"/>
    <w:rsid w:val="004B7A65"/>
    <w:rsid w:val="004B7B63"/>
    <w:rsid w:val="004B7CF5"/>
    <w:rsid w:val="004C02F1"/>
    <w:rsid w:val="004C054B"/>
    <w:rsid w:val="004C06A4"/>
    <w:rsid w:val="004C0D68"/>
    <w:rsid w:val="004C1536"/>
    <w:rsid w:val="004C1975"/>
    <w:rsid w:val="004C1B4A"/>
    <w:rsid w:val="004C1DC6"/>
    <w:rsid w:val="004C22DE"/>
    <w:rsid w:val="004C2459"/>
    <w:rsid w:val="004C2513"/>
    <w:rsid w:val="004C2735"/>
    <w:rsid w:val="004C283A"/>
    <w:rsid w:val="004C30A5"/>
    <w:rsid w:val="004C31D6"/>
    <w:rsid w:val="004C35B6"/>
    <w:rsid w:val="004C37CB"/>
    <w:rsid w:val="004C3DB1"/>
    <w:rsid w:val="004C423B"/>
    <w:rsid w:val="004C5965"/>
    <w:rsid w:val="004C625F"/>
    <w:rsid w:val="004C6330"/>
    <w:rsid w:val="004C6409"/>
    <w:rsid w:val="004C654D"/>
    <w:rsid w:val="004C67E1"/>
    <w:rsid w:val="004C6BDD"/>
    <w:rsid w:val="004C6BF0"/>
    <w:rsid w:val="004C7726"/>
    <w:rsid w:val="004D0012"/>
    <w:rsid w:val="004D013F"/>
    <w:rsid w:val="004D083F"/>
    <w:rsid w:val="004D08DD"/>
    <w:rsid w:val="004D0A6D"/>
    <w:rsid w:val="004D0B05"/>
    <w:rsid w:val="004D0D91"/>
    <w:rsid w:val="004D0E8F"/>
    <w:rsid w:val="004D105C"/>
    <w:rsid w:val="004D10DB"/>
    <w:rsid w:val="004D13E5"/>
    <w:rsid w:val="004D1A40"/>
    <w:rsid w:val="004D28C5"/>
    <w:rsid w:val="004D2A0A"/>
    <w:rsid w:val="004D2AAF"/>
    <w:rsid w:val="004D2AC3"/>
    <w:rsid w:val="004D2B23"/>
    <w:rsid w:val="004D2C06"/>
    <w:rsid w:val="004D2C32"/>
    <w:rsid w:val="004D2D89"/>
    <w:rsid w:val="004D2DB5"/>
    <w:rsid w:val="004D3024"/>
    <w:rsid w:val="004D31BE"/>
    <w:rsid w:val="004D3277"/>
    <w:rsid w:val="004D36E1"/>
    <w:rsid w:val="004D3741"/>
    <w:rsid w:val="004D3A6A"/>
    <w:rsid w:val="004D3BF2"/>
    <w:rsid w:val="004D3CAF"/>
    <w:rsid w:val="004D3CC7"/>
    <w:rsid w:val="004D3E56"/>
    <w:rsid w:val="004D426E"/>
    <w:rsid w:val="004D4884"/>
    <w:rsid w:val="004D491B"/>
    <w:rsid w:val="004D4A10"/>
    <w:rsid w:val="004D4AAD"/>
    <w:rsid w:val="004D4EA0"/>
    <w:rsid w:val="004D50A0"/>
    <w:rsid w:val="004D519E"/>
    <w:rsid w:val="004D546B"/>
    <w:rsid w:val="004D54D2"/>
    <w:rsid w:val="004D5CE2"/>
    <w:rsid w:val="004D6509"/>
    <w:rsid w:val="004D6712"/>
    <w:rsid w:val="004D6822"/>
    <w:rsid w:val="004D6934"/>
    <w:rsid w:val="004D6C1B"/>
    <w:rsid w:val="004D6D13"/>
    <w:rsid w:val="004D6F1B"/>
    <w:rsid w:val="004D7177"/>
    <w:rsid w:val="004D7748"/>
    <w:rsid w:val="004E02E9"/>
    <w:rsid w:val="004E02F0"/>
    <w:rsid w:val="004E032F"/>
    <w:rsid w:val="004E042C"/>
    <w:rsid w:val="004E0603"/>
    <w:rsid w:val="004E071E"/>
    <w:rsid w:val="004E07E2"/>
    <w:rsid w:val="004E0A55"/>
    <w:rsid w:val="004E0D89"/>
    <w:rsid w:val="004E0EC5"/>
    <w:rsid w:val="004E11ED"/>
    <w:rsid w:val="004E136D"/>
    <w:rsid w:val="004E1379"/>
    <w:rsid w:val="004E1848"/>
    <w:rsid w:val="004E193F"/>
    <w:rsid w:val="004E1B23"/>
    <w:rsid w:val="004E1BD7"/>
    <w:rsid w:val="004E25F6"/>
    <w:rsid w:val="004E26AE"/>
    <w:rsid w:val="004E2C7D"/>
    <w:rsid w:val="004E2E15"/>
    <w:rsid w:val="004E2FD7"/>
    <w:rsid w:val="004E312A"/>
    <w:rsid w:val="004E31AB"/>
    <w:rsid w:val="004E32F6"/>
    <w:rsid w:val="004E3942"/>
    <w:rsid w:val="004E3B6E"/>
    <w:rsid w:val="004E3EA5"/>
    <w:rsid w:val="004E43A0"/>
    <w:rsid w:val="004E4531"/>
    <w:rsid w:val="004E4D38"/>
    <w:rsid w:val="004E4D74"/>
    <w:rsid w:val="004E52CE"/>
    <w:rsid w:val="004E559A"/>
    <w:rsid w:val="004E6428"/>
    <w:rsid w:val="004E6914"/>
    <w:rsid w:val="004E6DEC"/>
    <w:rsid w:val="004E6FC1"/>
    <w:rsid w:val="004E7112"/>
    <w:rsid w:val="004E75B4"/>
    <w:rsid w:val="004E7D4C"/>
    <w:rsid w:val="004E7FA2"/>
    <w:rsid w:val="004E7FE7"/>
    <w:rsid w:val="004F0095"/>
    <w:rsid w:val="004F020B"/>
    <w:rsid w:val="004F037A"/>
    <w:rsid w:val="004F0AB1"/>
    <w:rsid w:val="004F1604"/>
    <w:rsid w:val="004F1EC4"/>
    <w:rsid w:val="004F2807"/>
    <w:rsid w:val="004F2955"/>
    <w:rsid w:val="004F34AF"/>
    <w:rsid w:val="004F4034"/>
    <w:rsid w:val="004F44F4"/>
    <w:rsid w:val="004F4905"/>
    <w:rsid w:val="004F4D9D"/>
    <w:rsid w:val="004F5064"/>
    <w:rsid w:val="004F53FA"/>
    <w:rsid w:val="004F5781"/>
    <w:rsid w:val="004F5D0E"/>
    <w:rsid w:val="004F6339"/>
    <w:rsid w:val="004F6824"/>
    <w:rsid w:val="004F6849"/>
    <w:rsid w:val="004F6882"/>
    <w:rsid w:val="004F68BE"/>
    <w:rsid w:val="004F70AE"/>
    <w:rsid w:val="004F70B7"/>
    <w:rsid w:val="004F7363"/>
    <w:rsid w:val="004F744B"/>
    <w:rsid w:val="004F7CFC"/>
    <w:rsid w:val="004F7DBC"/>
    <w:rsid w:val="004F7ED7"/>
    <w:rsid w:val="00500626"/>
    <w:rsid w:val="00500B5E"/>
    <w:rsid w:val="00500C79"/>
    <w:rsid w:val="00500D7D"/>
    <w:rsid w:val="00500EAF"/>
    <w:rsid w:val="005010BC"/>
    <w:rsid w:val="00501196"/>
    <w:rsid w:val="00501591"/>
    <w:rsid w:val="00501843"/>
    <w:rsid w:val="00501CDC"/>
    <w:rsid w:val="00501F87"/>
    <w:rsid w:val="00502140"/>
    <w:rsid w:val="0050225E"/>
    <w:rsid w:val="005022F0"/>
    <w:rsid w:val="00502931"/>
    <w:rsid w:val="00502E12"/>
    <w:rsid w:val="00502F87"/>
    <w:rsid w:val="00502FA5"/>
    <w:rsid w:val="005038BC"/>
    <w:rsid w:val="00503FA3"/>
    <w:rsid w:val="005044EA"/>
    <w:rsid w:val="0050495A"/>
    <w:rsid w:val="00504A14"/>
    <w:rsid w:val="00504D2E"/>
    <w:rsid w:val="00504FBE"/>
    <w:rsid w:val="00505DC3"/>
    <w:rsid w:val="0050615D"/>
    <w:rsid w:val="0050617E"/>
    <w:rsid w:val="00506372"/>
    <w:rsid w:val="00506A4F"/>
    <w:rsid w:val="00506AEC"/>
    <w:rsid w:val="00506C9D"/>
    <w:rsid w:val="00506D06"/>
    <w:rsid w:val="00506ECC"/>
    <w:rsid w:val="00506EE1"/>
    <w:rsid w:val="00507290"/>
    <w:rsid w:val="00507524"/>
    <w:rsid w:val="005103AF"/>
    <w:rsid w:val="00510741"/>
    <w:rsid w:val="00510933"/>
    <w:rsid w:val="00510BA0"/>
    <w:rsid w:val="00510E96"/>
    <w:rsid w:val="00510ED7"/>
    <w:rsid w:val="00510F3C"/>
    <w:rsid w:val="00510FAF"/>
    <w:rsid w:val="005112C4"/>
    <w:rsid w:val="0051133D"/>
    <w:rsid w:val="005114E7"/>
    <w:rsid w:val="0051155F"/>
    <w:rsid w:val="0051177B"/>
    <w:rsid w:val="005118F1"/>
    <w:rsid w:val="00512257"/>
    <w:rsid w:val="00512318"/>
    <w:rsid w:val="0051245D"/>
    <w:rsid w:val="005129DF"/>
    <w:rsid w:val="00512F46"/>
    <w:rsid w:val="005130CE"/>
    <w:rsid w:val="00513780"/>
    <w:rsid w:val="0051394B"/>
    <w:rsid w:val="00513A91"/>
    <w:rsid w:val="0051401E"/>
    <w:rsid w:val="00514207"/>
    <w:rsid w:val="00514665"/>
    <w:rsid w:val="00514804"/>
    <w:rsid w:val="00514963"/>
    <w:rsid w:val="00514DB9"/>
    <w:rsid w:val="00514F1B"/>
    <w:rsid w:val="00514F54"/>
    <w:rsid w:val="005152A0"/>
    <w:rsid w:val="005157D1"/>
    <w:rsid w:val="005157DE"/>
    <w:rsid w:val="00515C38"/>
    <w:rsid w:val="00515F3C"/>
    <w:rsid w:val="00515F5E"/>
    <w:rsid w:val="00515F6F"/>
    <w:rsid w:val="00516A94"/>
    <w:rsid w:val="00516D08"/>
    <w:rsid w:val="00516FD2"/>
    <w:rsid w:val="005172A9"/>
    <w:rsid w:val="00517D42"/>
    <w:rsid w:val="00517FBC"/>
    <w:rsid w:val="0052000F"/>
    <w:rsid w:val="00520159"/>
    <w:rsid w:val="005204FD"/>
    <w:rsid w:val="005205A4"/>
    <w:rsid w:val="005207C1"/>
    <w:rsid w:val="00521064"/>
    <w:rsid w:val="0052120A"/>
    <w:rsid w:val="0052140A"/>
    <w:rsid w:val="00521535"/>
    <w:rsid w:val="00521712"/>
    <w:rsid w:val="00521B4D"/>
    <w:rsid w:val="00521C1F"/>
    <w:rsid w:val="00521D71"/>
    <w:rsid w:val="00521DD5"/>
    <w:rsid w:val="005221DA"/>
    <w:rsid w:val="00522588"/>
    <w:rsid w:val="005226B7"/>
    <w:rsid w:val="00522DDB"/>
    <w:rsid w:val="0052312D"/>
    <w:rsid w:val="00523140"/>
    <w:rsid w:val="00523614"/>
    <w:rsid w:val="005238CC"/>
    <w:rsid w:val="00523AF6"/>
    <w:rsid w:val="00523B63"/>
    <w:rsid w:val="00524184"/>
    <w:rsid w:val="0052472D"/>
    <w:rsid w:val="0052489A"/>
    <w:rsid w:val="005248AA"/>
    <w:rsid w:val="005249BD"/>
    <w:rsid w:val="00525044"/>
    <w:rsid w:val="005254A8"/>
    <w:rsid w:val="0052554A"/>
    <w:rsid w:val="00525CF7"/>
    <w:rsid w:val="00525DC1"/>
    <w:rsid w:val="00525F16"/>
    <w:rsid w:val="00526382"/>
    <w:rsid w:val="005264DD"/>
    <w:rsid w:val="00526863"/>
    <w:rsid w:val="00527052"/>
    <w:rsid w:val="0052710E"/>
    <w:rsid w:val="005273A4"/>
    <w:rsid w:val="005273C7"/>
    <w:rsid w:val="005275B1"/>
    <w:rsid w:val="00527774"/>
    <w:rsid w:val="00527B4B"/>
    <w:rsid w:val="00527D0C"/>
    <w:rsid w:val="00527E9D"/>
    <w:rsid w:val="005301E7"/>
    <w:rsid w:val="005303B6"/>
    <w:rsid w:val="0053045C"/>
    <w:rsid w:val="00530A69"/>
    <w:rsid w:val="00530BAE"/>
    <w:rsid w:val="00530CD0"/>
    <w:rsid w:val="005310B3"/>
    <w:rsid w:val="0053168C"/>
    <w:rsid w:val="00531959"/>
    <w:rsid w:val="00531E4B"/>
    <w:rsid w:val="005322E4"/>
    <w:rsid w:val="005322F4"/>
    <w:rsid w:val="00532810"/>
    <w:rsid w:val="00532958"/>
    <w:rsid w:val="0053297F"/>
    <w:rsid w:val="00533396"/>
    <w:rsid w:val="0053371C"/>
    <w:rsid w:val="00533807"/>
    <w:rsid w:val="005339C8"/>
    <w:rsid w:val="00533DA0"/>
    <w:rsid w:val="00533E96"/>
    <w:rsid w:val="005340EF"/>
    <w:rsid w:val="005341FB"/>
    <w:rsid w:val="00534570"/>
    <w:rsid w:val="00534616"/>
    <w:rsid w:val="0053465F"/>
    <w:rsid w:val="00534AE3"/>
    <w:rsid w:val="00534E7D"/>
    <w:rsid w:val="00534EE1"/>
    <w:rsid w:val="005350A4"/>
    <w:rsid w:val="0053520A"/>
    <w:rsid w:val="0053525B"/>
    <w:rsid w:val="00535314"/>
    <w:rsid w:val="00535611"/>
    <w:rsid w:val="00535632"/>
    <w:rsid w:val="00535BC5"/>
    <w:rsid w:val="00535CBB"/>
    <w:rsid w:val="0053613F"/>
    <w:rsid w:val="00536412"/>
    <w:rsid w:val="00536639"/>
    <w:rsid w:val="00536CCA"/>
    <w:rsid w:val="00536E7D"/>
    <w:rsid w:val="00536FD9"/>
    <w:rsid w:val="005370B5"/>
    <w:rsid w:val="0053770C"/>
    <w:rsid w:val="00537F46"/>
    <w:rsid w:val="005403D3"/>
    <w:rsid w:val="00540638"/>
    <w:rsid w:val="005408E8"/>
    <w:rsid w:val="00540BBC"/>
    <w:rsid w:val="00540E81"/>
    <w:rsid w:val="00541435"/>
    <w:rsid w:val="0054153C"/>
    <w:rsid w:val="005415CF"/>
    <w:rsid w:val="005415D4"/>
    <w:rsid w:val="00541757"/>
    <w:rsid w:val="00541A93"/>
    <w:rsid w:val="00541ACB"/>
    <w:rsid w:val="00542126"/>
    <w:rsid w:val="00542552"/>
    <w:rsid w:val="00542812"/>
    <w:rsid w:val="0054310F"/>
    <w:rsid w:val="00543323"/>
    <w:rsid w:val="005435F1"/>
    <w:rsid w:val="005436B9"/>
    <w:rsid w:val="005437FF"/>
    <w:rsid w:val="00543834"/>
    <w:rsid w:val="00543A90"/>
    <w:rsid w:val="00543C55"/>
    <w:rsid w:val="00544178"/>
    <w:rsid w:val="00544C0C"/>
    <w:rsid w:val="00544F29"/>
    <w:rsid w:val="00545044"/>
    <w:rsid w:val="005455F2"/>
    <w:rsid w:val="00545864"/>
    <w:rsid w:val="005458C7"/>
    <w:rsid w:val="005458EF"/>
    <w:rsid w:val="0054665C"/>
    <w:rsid w:val="00546715"/>
    <w:rsid w:val="00546CDB"/>
    <w:rsid w:val="00546DFD"/>
    <w:rsid w:val="005470BA"/>
    <w:rsid w:val="005470D9"/>
    <w:rsid w:val="00547925"/>
    <w:rsid w:val="00547986"/>
    <w:rsid w:val="00547ADD"/>
    <w:rsid w:val="00547BB6"/>
    <w:rsid w:val="00547D41"/>
    <w:rsid w:val="0055016F"/>
    <w:rsid w:val="005509B5"/>
    <w:rsid w:val="00550A02"/>
    <w:rsid w:val="00550E52"/>
    <w:rsid w:val="00551152"/>
    <w:rsid w:val="00551246"/>
    <w:rsid w:val="00551EED"/>
    <w:rsid w:val="00552025"/>
    <w:rsid w:val="00552198"/>
    <w:rsid w:val="0055225B"/>
    <w:rsid w:val="005525C7"/>
    <w:rsid w:val="00552785"/>
    <w:rsid w:val="00552B05"/>
    <w:rsid w:val="00553103"/>
    <w:rsid w:val="0055311C"/>
    <w:rsid w:val="00553155"/>
    <w:rsid w:val="0055317C"/>
    <w:rsid w:val="0055380D"/>
    <w:rsid w:val="00553812"/>
    <w:rsid w:val="00553A39"/>
    <w:rsid w:val="00553C14"/>
    <w:rsid w:val="00554105"/>
    <w:rsid w:val="00554767"/>
    <w:rsid w:val="005548C8"/>
    <w:rsid w:val="00554912"/>
    <w:rsid w:val="00554BB3"/>
    <w:rsid w:val="00554DCD"/>
    <w:rsid w:val="005553C0"/>
    <w:rsid w:val="00555B30"/>
    <w:rsid w:val="00555D07"/>
    <w:rsid w:val="00555D62"/>
    <w:rsid w:val="0055615E"/>
    <w:rsid w:val="0055625B"/>
    <w:rsid w:val="00556341"/>
    <w:rsid w:val="0055673B"/>
    <w:rsid w:val="00556C62"/>
    <w:rsid w:val="00556C74"/>
    <w:rsid w:val="00557011"/>
    <w:rsid w:val="00557688"/>
    <w:rsid w:val="0055769A"/>
    <w:rsid w:val="005576CC"/>
    <w:rsid w:val="005578A9"/>
    <w:rsid w:val="00557E0B"/>
    <w:rsid w:val="00560010"/>
    <w:rsid w:val="0056035D"/>
    <w:rsid w:val="005605F6"/>
    <w:rsid w:val="00560629"/>
    <w:rsid w:val="00560858"/>
    <w:rsid w:val="00560BFD"/>
    <w:rsid w:val="0056101E"/>
    <w:rsid w:val="00561111"/>
    <w:rsid w:val="00561290"/>
    <w:rsid w:val="005614CA"/>
    <w:rsid w:val="005616C7"/>
    <w:rsid w:val="00561823"/>
    <w:rsid w:val="00561925"/>
    <w:rsid w:val="00561F6D"/>
    <w:rsid w:val="00561F70"/>
    <w:rsid w:val="00562136"/>
    <w:rsid w:val="00562672"/>
    <w:rsid w:val="005626B5"/>
    <w:rsid w:val="00562B40"/>
    <w:rsid w:val="00562BD5"/>
    <w:rsid w:val="00562C58"/>
    <w:rsid w:val="00562D0D"/>
    <w:rsid w:val="0056369B"/>
    <w:rsid w:val="0056394C"/>
    <w:rsid w:val="00563983"/>
    <w:rsid w:val="00563F45"/>
    <w:rsid w:val="00564139"/>
    <w:rsid w:val="0056437C"/>
    <w:rsid w:val="005646B8"/>
    <w:rsid w:val="005646DE"/>
    <w:rsid w:val="0056474C"/>
    <w:rsid w:val="00564DFC"/>
    <w:rsid w:val="005650A3"/>
    <w:rsid w:val="00565364"/>
    <w:rsid w:val="00565485"/>
    <w:rsid w:val="0056555C"/>
    <w:rsid w:val="005655DB"/>
    <w:rsid w:val="00565F36"/>
    <w:rsid w:val="00565FB9"/>
    <w:rsid w:val="00566599"/>
    <w:rsid w:val="0056667A"/>
    <w:rsid w:val="0056674E"/>
    <w:rsid w:val="00566B9F"/>
    <w:rsid w:val="00566DBB"/>
    <w:rsid w:val="00566E4D"/>
    <w:rsid w:val="00566FE2"/>
    <w:rsid w:val="005673C6"/>
    <w:rsid w:val="0056773D"/>
    <w:rsid w:val="0056773F"/>
    <w:rsid w:val="00567950"/>
    <w:rsid w:val="005703F9"/>
    <w:rsid w:val="00570DBD"/>
    <w:rsid w:val="00570E1E"/>
    <w:rsid w:val="00571078"/>
    <w:rsid w:val="005711BC"/>
    <w:rsid w:val="005713F4"/>
    <w:rsid w:val="0057140B"/>
    <w:rsid w:val="005714CA"/>
    <w:rsid w:val="005717DE"/>
    <w:rsid w:val="0057181D"/>
    <w:rsid w:val="00571822"/>
    <w:rsid w:val="00571E15"/>
    <w:rsid w:val="00571F85"/>
    <w:rsid w:val="00572356"/>
    <w:rsid w:val="005724AE"/>
    <w:rsid w:val="00572780"/>
    <w:rsid w:val="005728E9"/>
    <w:rsid w:val="00572A01"/>
    <w:rsid w:val="00572AB1"/>
    <w:rsid w:val="00572F88"/>
    <w:rsid w:val="00572FD4"/>
    <w:rsid w:val="005734FD"/>
    <w:rsid w:val="00573ACC"/>
    <w:rsid w:val="00573DB5"/>
    <w:rsid w:val="00574189"/>
    <w:rsid w:val="005748D8"/>
    <w:rsid w:val="00574980"/>
    <w:rsid w:val="00574CC1"/>
    <w:rsid w:val="00574E3A"/>
    <w:rsid w:val="00574F83"/>
    <w:rsid w:val="00575C04"/>
    <w:rsid w:val="00575DE9"/>
    <w:rsid w:val="00575F81"/>
    <w:rsid w:val="00576522"/>
    <w:rsid w:val="00576920"/>
    <w:rsid w:val="00576C8F"/>
    <w:rsid w:val="00576CDE"/>
    <w:rsid w:val="00576D10"/>
    <w:rsid w:val="00576EEE"/>
    <w:rsid w:val="0057711D"/>
    <w:rsid w:val="00577127"/>
    <w:rsid w:val="005773D7"/>
    <w:rsid w:val="0057751A"/>
    <w:rsid w:val="005777F5"/>
    <w:rsid w:val="00577E9B"/>
    <w:rsid w:val="00580724"/>
    <w:rsid w:val="00580747"/>
    <w:rsid w:val="00580BC3"/>
    <w:rsid w:val="00580C15"/>
    <w:rsid w:val="00580DAD"/>
    <w:rsid w:val="00580F8A"/>
    <w:rsid w:val="005811E4"/>
    <w:rsid w:val="005812F6"/>
    <w:rsid w:val="00581530"/>
    <w:rsid w:val="00581787"/>
    <w:rsid w:val="00581D0E"/>
    <w:rsid w:val="00581E3A"/>
    <w:rsid w:val="0058213F"/>
    <w:rsid w:val="005821C5"/>
    <w:rsid w:val="005829DA"/>
    <w:rsid w:val="00582AD5"/>
    <w:rsid w:val="00582C40"/>
    <w:rsid w:val="00582E81"/>
    <w:rsid w:val="00582F4E"/>
    <w:rsid w:val="005837F8"/>
    <w:rsid w:val="00583FB7"/>
    <w:rsid w:val="005840B6"/>
    <w:rsid w:val="0058419C"/>
    <w:rsid w:val="005843B0"/>
    <w:rsid w:val="005845F5"/>
    <w:rsid w:val="00584ED2"/>
    <w:rsid w:val="005859E9"/>
    <w:rsid w:val="00585C28"/>
    <w:rsid w:val="00585D28"/>
    <w:rsid w:val="00585E38"/>
    <w:rsid w:val="00585E63"/>
    <w:rsid w:val="0058619B"/>
    <w:rsid w:val="0058623D"/>
    <w:rsid w:val="005867A7"/>
    <w:rsid w:val="005867A8"/>
    <w:rsid w:val="00586892"/>
    <w:rsid w:val="00586931"/>
    <w:rsid w:val="00586B68"/>
    <w:rsid w:val="00587323"/>
    <w:rsid w:val="0058746B"/>
    <w:rsid w:val="005876DF"/>
    <w:rsid w:val="00587884"/>
    <w:rsid w:val="005878A1"/>
    <w:rsid w:val="0058790B"/>
    <w:rsid w:val="00587B53"/>
    <w:rsid w:val="00587C7F"/>
    <w:rsid w:val="00587E16"/>
    <w:rsid w:val="0059067D"/>
    <w:rsid w:val="00590BFF"/>
    <w:rsid w:val="00590E90"/>
    <w:rsid w:val="00592721"/>
    <w:rsid w:val="00592844"/>
    <w:rsid w:val="005929E5"/>
    <w:rsid w:val="005929F9"/>
    <w:rsid w:val="00592AD0"/>
    <w:rsid w:val="00592C01"/>
    <w:rsid w:val="005931B8"/>
    <w:rsid w:val="00593447"/>
    <w:rsid w:val="005934B5"/>
    <w:rsid w:val="00593593"/>
    <w:rsid w:val="0059367B"/>
    <w:rsid w:val="00594377"/>
    <w:rsid w:val="0059438F"/>
    <w:rsid w:val="00594523"/>
    <w:rsid w:val="0059468E"/>
    <w:rsid w:val="00594D18"/>
    <w:rsid w:val="00595006"/>
    <w:rsid w:val="00595196"/>
    <w:rsid w:val="0059546B"/>
    <w:rsid w:val="005954E0"/>
    <w:rsid w:val="00595CFD"/>
    <w:rsid w:val="00595D7F"/>
    <w:rsid w:val="00595E85"/>
    <w:rsid w:val="00596013"/>
    <w:rsid w:val="0059611C"/>
    <w:rsid w:val="005962F3"/>
    <w:rsid w:val="005963BD"/>
    <w:rsid w:val="00596991"/>
    <w:rsid w:val="00596CF7"/>
    <w:rsid w:val="00596DC0"/>
    <w:rsid w:val="00596FB6"/>
    <w:rsid w:val="0059720D"/>
    <w:rsid w:val="0059729D"/>
    <w:rsid w:val="0059744E"/>
    <w:rsid w:val="005977B8"/>
    <w:rsid w:val="00597B0A"/>
    <w:rsid w:val="00597BA6"/>
    <w:rsid w:val="00597E9F"/>
    <w:rsid w:val="005A00E2"/>
    <w:rsid w:val="005A05EE"/>
    <w:rsid w:val="005A08E6"/>
    <w:rsid w:val="005A0B73"/>
    <w:rsid w:val="005A1023"/>
    <w:rsid w:val="005A13A7"/>
    <w:rsid w:val="005A1458"/>
    <w:rsid w:val="005A155B"/>
    <w:rsid w:val="005A1BF2"/>
    <w:rsid w:val="005A1CA1"/>
    <w:rsid w:val="005A1D61"/>
    <w:rsid w:val="005A1E17"/>
    <w:rsid w:val="005A1EE2"/>
    <w:rsid w:val="005A1FC7"/>
    <w:rsid w:val="005A21FD"/>
    <w:rsid w:val="005A26F8"/>
    <w:rsid w:val="005A28F7"/>
    <w:rsid w:val="005A2D5C"/>
    <w:rsid w:val="005A30D6"/>
    <w:rsid w:val="005A317A"/>
    <w:rsid w:val="005A35C1"/>
    <w:rsid w:val="005A3E3F"/>
    <w:rsid w:val="005A3FED"/>
    <w:rsid w:val="005A4142"/>
    <w:rsid w:val="005A41C0"/>
    <w:rsid w:val="005A446B"/>
    <w:rsid w:val="005A4964"/>
    <w:rsid w:val="005A507B"/>
    <w:rsid w:val="005A50D1"/>
    <w:rsid w:val="005A5238"/>
    <w:rsid w:val="005A524C"/>
    <w:rsid w:val="005A5373"/>
    <w:rsid w:val="005A55F7"/>
    <w:rsid w:val="005A58CE"/>
    <w:rsid w:val="005A59F6"/>
    <w:rsid w:val="005A5DCC"/>
    <w:rsid w:val="005A5F80"/>
    <w:rsid w:val="005A69F4"/>
    <w:rsid w:val="005A6A1E"/>
    <w:rsid w:val="005A6A8B"/>
    <w:rsid w:val="005A6D82"/>
    <w:rsid w:val="005A7509"/>
    <w:rsid w:val="005A7617"/>
    <w:rsid w:val="005A7B1D"/>
    <w:rsid w:val="005A7B70"/>
    <w:rsid w:val="005A7C03"/>
    <w:rsid w:val="005A7DF2"/>
    <w:rsid w:val="005B0273"/>
    <w:rsid w:val="005B0689"/>
    <w:rsid w:val="005B06C4"/>
    <w:rsid w:val="005B07B8"/>
    <w:rsid w:val="005B0B89"/>
    <w:rsid w:val="005B119A"/>
    <w:rsid w:val="005B17C5"/>
    <w:rsid w:val="005B2053"/>
    <w:rsid w:val="005B227E"/>
    <w:rsid w:val="005B24C6"/>
    <w:rsid w:val="005B277A"/>
    <w:rsid w:val="005B2ABB"/>
    <w:rsid w:val="005B2AE3"/>
    <w:rsid w:val="005B2CF3"/>
    <w:rsid w:val="005B2DEC"/>
    <w:rsid w:val="005B2FF7"/>
    <w:rsid w:val="005B3188"/>
    <w:rsid w:val="005B32BB"/>
    <w:rsid w:val="005B3542"/>
    <w:rsid w:val="005B3CB2"/>
    <w:rsid w:val="005B3CCF"/>
    <w:rsid w:val="005B421C"/>
    <w:rsid w:val="005B4503"/>
    <w:rsid w:val="005B4519"/>
    <w:rsid w:val="005B45C9"/>
    <w:rsid w:val="005B45D3"/>
    <w:rsid w:val="005B49CD"/>
    <w:rsid w:val="005B4CA2"/>
    <w:rsid w:val="005B4E5C"/>
    <w:rsid w:val="005B5F1B"/>
    <w:rsid w:val="005B6285"/>
    <w:rsid w:val="005B6899"/>
    <w:rsid w:val="005B692D"/>
    <w:rsid w:val="005B6FF6"/>
    <w:rsid w:val="005B70D8"/>
    <w:rsid w:val="005B7496"/>
    <w:rsid w:val="005B7C23"/>
    <w:rsid w:val="005B7CA1"/>
    <w:rsid w:val="005C05FE"/>
    <w:rsid w:val="005C0AE0"/>
    <w:rsid w:val="005C0D88"/>
    <w:rsid w:val="005C1067"/>
    <w:rsid w:val="005C1187"/>
    <w:rsid w:val="005C1943"/>
    <w:rsid w:val="005C1A80"/>
    <w:rsid w:val="005C1D91"/>
    <w:rsid w:val="005C1E69"/>
    <w:rsid w:val="005C1E8B"/>
    <w:rsid w:val="005C1FA0"/>
    <w:rsid w:val="005C22D7"/>
    <w:rsid w:val="005C2463"/>
    <w:rsid w:val="005C2867"/>
    <w:rsid w:val="005C2DEE"/>
    <w:rsid w:val="005C3438"/>
    <w:rsid w:val="005C34BC"/>
    <w:rsid w:val="005C34C7"/>
    <w:rsid w:val="005C39A7"/>
    <w:rsid w:val="005C3D17"/>
    <w:rsid w:val="005C3FB1"/>
    <w:rsid w:val="005C400F"/>
    <w:rsid w:val="005C437F"/>
    <w:rsid w:val="005C455D"/>
    <w:rsid w:val="005C4D5E"/>
    <w:rsid w:val="005C4E12"/>
    <w:rsid w:val="005C4E62"/>
    <w:rsid w:val="005C5193"/>
    <w:rsid w:val="005C549F"/>
    <w:rsid w:val="005C570D"/>
    <w:rsid w:val="005C5AB3"/>
    <w:rsid w:val="005C5D28"/>
    <w:rsid w:val="005C5EB3"/>
    <w:rsid w:val="005C5F2E"/>
    <w:rsid w:val="005C6203"/>
    <w:rsid w:val="005C655A"/>
    <w:rsid w:val="005C6680"/>
    <w:rsid w:val="005C6757"/>
    <w:rsid w:val="005C6867"/>
    <w:rsid w:val="005C6AC5"/>
    <w:rsid w:val="005C71D6"/>
    <w:rsid w:val="005C729C"/>
    <w:rsid w:val="005C74A6"/>
    <w:rsid w:val="005C7650"/>
    <w:rsid w:val="005C7790"/>
    <w:rsid w:val="005C785B"/>
    <w:rsid w:val="005D036D"/>
    <w:rsid w:val="005D0743"/>
    <w:rsid w:val="005D0851"/>
    <w:rsid w:val="005D0940"/>
    <w:rsid w:val="005D0AC0"/>
    <w:rsid w:val="005D0C5B"/>
    <w:rsid w:val="005D0C6C"/>
    <w:rsid w:val="005D0D03"/>
    <w:rsid w:val="005D0DC5"/>
    <w:rsid w:val="005D0E55"/>
    <w:rsid w:val="005D0EE5"/>
    <w:rsid w:val="005D0F5C"/>
    <w:rsid w:val="005D100B"/>
    <w:rsid w:val="005D155D"/>
    <w:rsid w:val="005D1598"/>
    <w:rsid w:val="005D18F4"/>
    <w:rsid w:val="005D1DEB"/>
    <w:rsid w:val="005D1F82"/>
    <w:rsid w:val="005D26E2"/>
    <w:rsid w:val="005D27EF"/>
    <w:rsid w:val="005D2879"/>
    <w:rsid w:val="005D29A4"/>
    <w:rsid w:val="005D2B43"/>
    <w:rsid w:val="005D2E07"/>
    <w:rsid w:val="005D3548"/>
    <w:rsid w:val="005D37AD"/>
    <w:rsid w:val="005D3A20"/>
    <w:rsid w:val="005D3A84"/>
    <w:rsid w:val="005D3CC3"/>
    <w:rsid w:val="005D3CE1"/>
    <w:rsid w:val="005D3EF3"/>
    <w:rsid w:val="005D418E"/>
    <w:rsid w:val="005D4503"/>
    <w:rsid w:val="005D45A9"/>
    <w:rsid w:val="005D4BFA"/>
    <w:rsid w:val="005D4C5B"/>
    <w:rsid w:val="005D4CEE"/>
    <w:rsid w:val="005D4EA3"/>
    <w:rsid w:val="005D5B59"/>
    <w:rsid w:val="005D5BC0"/>
    <w:rsid w:val="005D6193"/>
    <w:rsid w:val="005D6A8F"/>
    <w:rsid w:val="005D6B20"/>
    <w:rsid w:val="005D70BD"/>
    <w:rsid w:val="005D7273"/>
    <w:rsid w:val="005D7500"/>
    <w:rsid w:val="005D783E"/>
    <w:rsid w:val="005D789A"/>
    <w:rsid w:val="005D7A1B"/>
    <w:rsid w:val="005D7F48"/>
    <w:rsid w:val="005E0227"/>
    <w:rsid w:val="005E03FF"/>
    <w:rsid w:val="005E0534"/>
    <w:rsid w:val="005E0621"/>
    <w:rsid w:val="005E06C7"/>
    <w:rsid w:val="005E08D9"/>
    <w:rsid w:val="005E0BB6"/>
    <w:rsid w:val="005E0C38"/>
    <w:rsid w:val="005E0E7C"/>
    <w:rsid w:val="005E11DA"/>
    <w:rsid w:val="005E151D"/>
    <w:rsid w:val="005E1540"/>
    <w:rsid w:val="005E15FB"/>
    <w:rsid w:val="005E17D0"/>
    <w:rsid w:val="005E18AA"/>
    <w:rsid w:val="005E1936"/>
    <w:rsid w:val="005E1AFB"/>
    <w:rsid w:val="005E1EC4"/>
    <w:rsid w:val="005E1F00"/>
    <w:rsid w:val="005E218C"/>
    <w:rsid w:val="005E22BC"/>
    <w:rsid w:val="005E2770"/>
    <w:rsid w:val="005E29FC"/>
    <w:rsid w:val="005E2ACB"/>
    <w:rsid w:val="005E2AD4"/>
    <w:rsid w:val="005E2B1A"/>
    <w:rsid w:val="005E2EAF"/>
    <w:rsid w:val="005E3A75"/>
    <w:rsid w:val="005E3AE0"/>
    <w:rsid w:val="005E3BF4"/>
    <w:rsid w:val="005E3D5E"/>
    <w:rsid w:val="005E3EB7"/>
    <w:rsid w:val="005E3F61"/>
    <w:rsid w:val="005E4065"/>
    <w:rsid w:val="005E4099"/>
    <w:rsid w:val="005E4525"/>
    <w:rsid w:val="005E45E9"/>
    <w:rsid w:val="005E466E"/>
    <w:rsid w:val="005E47E5"/>
    <w:rsid w:val="005E4848"/>
    <w:rsid w:val="005E4E6A"/>
    <w:rsid w:val="005E5054"/>
    <w:rsid w:val="005E5249"/>
    <w:rsid w:val="005E598E"/>
    <w:rsid w:val="005E5B2F"/>
    <w:rsid w:val="005E6357"/>
    <w:rsid w:val="005E66F9"/>
    <w:rsid w:val="005E67F0"/>
    <w:rsid w:val="005E6AB8"/>
    <w:rsid w:val="005E6CA8"/>
    <w:rsid w:val="005E7394"/>
    <w:rsid w:val="005E773B"/>
    <w:rsid w:val="005E7C02"/>
    <w:rsid w:val="005F0251"/>
    <w:rsid w:val="005F03DD"/>
    <w:rsid w:val="005F0BCD"/>
    <w:rsid w:val="005F1047"/>
    <w:rsid w:val="005F13C3"/>
    <w:rsid w:val="005F1572"/>
    <w:rsid w:val="005F16E8"/>
    <w:rsid w:val="005F1733"/>
    <w:rsid w:val="005F1795"/>
    <w:rsid w:val="005F210F"/>
    <w:rsid w:val="005F23D3"/>
    <w:rsid w:val="005F25DC"/>
    <w:rsid w:val="005F27E8"/>
    <w:rsid w:val="005F29A6"/>
    <w:rsid w:val="005F2AA9"/>
    <w:rsid w:val="005F2D84"/>
    <w:rsid w:val="005F3421"/>
    <w:rsid w:val="005F3462"/>
    <w:rsid w:val="005F38BA"/>
    <w:rsid w:val="005F39E7"/>
    <w:rsid w:val="005F3DD7"/>
    <w:rsid w:val="005F3F19"/>
    <w:rsid w:val="005F4014"/>
    <w:rsid w:val="005F4455"/>
    <w:rsid w:val="005F4622"/>
    <w:rsid w:val="005F462E"/>
    <w:rsid w:val="005F4836"/>
    <w:rsid w:val="005F489E"/>
    <w:rsid w:val="005F4D84"/>
    <w:rsid w:val="005F5038"/>
    <w:rsid w:val="005F5041"/>
    <w:rsid w:val="005F51CD"/>
    <w:rsid w:val="005F5460"/>
    <w:rsid w:val="005F5635"/>
    <w:rsid w:val="005F57B9"/>
    <w:rsid w:val="005F5A2D"/>
    <w:rsid w:val="005F5B61"/>
    <w:rsid w:val="005F5B9C"/>
    <w:rsid w:val="005F5FC6"/>
    <w:rsid w:val="005F61A7"/>
    <w:rsid w:val="005F6218"/>
    <w:rsid w:val="005F6294"/>
    <w:rsid w:val="005F67AA"/>
    <w:rsid w:val="005F67AC"/>
    <w:rsid w:val="005F6830"/>
    <w:rsid w:val="005F6ED7"/>
    <w:rsid w:val="005F7788"/>
    <w:rsid w:val="005F790A"/>
    <w:rsid w:val="005F790C"/>
    <w:rsid w:val="005F7E4D"/>
    <w:rsid w:val="005F7EA1"/>
    <w:rsid w:val="005F7F9C"/>
    <w:rsid w:val="00600366"/>
    <w:rsid w:val="00600393"/>
    <w:rsid w:val="00600570"/>
    <w:rsid w:val="00600722"/>
    <w:rsid w:val="00600A56"/>
    <w:rsid w:val="00601046"/>
    <w:rsid w:val="006011C7"/>
    <w:rsid w:val="00601370"/>
    <w:rsid w:val="0060186E"/>
    <w:rsid w:val="00601964"/>
    <w:rsid w:val="006019DE"/>
    <w:rsid w:val="00601C35"/>
    <w:rsid w:val="00601E43"/>
    <w:rsid w:val="00602097"/>
    <w:rsid w:val="00602240"/>
    <w:rsid w:val="00602337"/>
    <w:rsid w:val="006028BF"/>
    <w:rsid w:val="00602DC6"/>
    <w:rsid w:val="00602F45"/>
    <w:rsid w:val="006033AE"/>
    <w:rsid w:val="0060364D"/>
    <w:rsid w:val="006037B7"/>
    <w:rsid w:val="006038FF"/>
    <w:rsid w:val="006039DB"/>
    <w:rsid w:val="00603F8D"/>
    <w:rsid w:val="00603FA5"/>
    <w:rsid w:val="0060486B"/>
    <w:rsid w:val="00604CDF"/>
    <w:rsid w:val="00604D52"/>
    <w:rsid w:val="00604DC3"/>
    <w:rsid w:val="00604DF8"/>
    <w:rsid w:val="00605EBD"/>
    <w:rsid w:val="00605FE7"/>
    <w:rsid w:val="00605FFD"/>
    <w:rsid w:val="00606033"/>
    <w:rsid w:val="006063CF"/>
    <w:rsid w:val="00606981"/>
    <w:rsid w:val="006069F8"/>
    <w:rsid w:val="00606EF5"/>
    <w:rsid w:val="00606FD7"/>
    <w:rsid w:val="006070EB"/>
    <w:rsid w:val="00607223"/>
    <w:rsid w:val="00607633"/>
    <w:rsid w:val="00607936"/>
    <w:rsid w:val="00607D1A"/>
    <w:rsid w:val="006100CE"/>
    <w:rsid w:val="006102AC"/>
    <w:rsid w:val="006105A2"/>
    <w:rsid w:val="00610A13"/>
    <w:rsid w:val="00610CC9"/>
    <w:rsid w:val="00610F1C"/>
    <w:rsid w:val="00611033"/>
    <w:rsid w:val="006112F3"/>
    <w:rsid w:val="00611D1C"/>
    <w:rsid w:val="00612635"/>
    <w:rsid w:val="00612D91"/>
    <w:rsid w:val="0061305F"/>
    <w:rsid w:val="00613095"/>
    <w:rsid w:val="00613240"/>
    <w:rsid w:val="00613C83"/>
    <w:rsid w:val="00613C90"/>
    <w:rsid w:val="00613F38"/>
    <w:rsid w:val="006142F9"/>
    <w:rsid w:val="0061466A"/>
    <w:rsid w:val="006147D4"/>
    <w:rsid w:val="0061490D"/>
    <w:rsid w:val="00614FCB"/>
    <w:rsid w:val="006152D4"/>
    <w:rsid w:val="006157E2"/>
    <w:rsid w:val="006159A8"/>
    <w:rsid w:val="00615C26"/>
    <w:rsid w:val="00615E80"/>
    <w:rsid w:val="00615ED2"/>
    <w:rsid w:val="00615FBA"/>
    <w:rsid w:val="006162C0"/>
    <w:rsid w:val="00616478"/>
    <w:rsid w:val="006164A3"/>
    <w:rsid w:val="0061651E"/>
    <w:rsid w:val="00616B46"/>
    <w:rsid w:val="00616D63"/>
    <w:rsid w:val="00616F85"/>
    <w:rsid w:val="0061735B"/>
    <w:rsid w:val="0061749A"/>
    <w:rsid w:val="006175F8"/>
    <w:rsid w:val="00617654"/>
    <w:rsid w:val="0061778D"/>
    <w:rsid w:val="0061793E"/>
    <w:rsid w:val="00617B1D"/>
    <w:rsid w:val="00617D53"/>
    <w:rsid w:val="00620106"/>
    <w:rsid w:val="00620395"/>
    <w:rsid w:val="00620750"/>
    <w:rsid w:val="00620A5C"/>
    <w:rsid w:val="00620BCF"/>
    <w:rsid w:val="00620BE5"/>
    <w:rsid w:val="0062100A"/>
    <w:rsid w:val="00621893"/>
    <w:rsid w:val="00621AD2"/>
    <w:rsid w:val="00621B10"/>
    <w:rsid w:val="00621DEA"/>
    <w:rsid w:val="00621E3C"/>
    <w:rsid w:val="00621F40"/>
    <w:rsid w:val="006222B9"/>
    <w:rsid w:val="006224B4"/>
    <w:rsid w:val="006228AD"/>
    <w:rsid w:val="00622B7C"/>
    <w:rsid w:val="00622FAA"/>
    <w:rsid w:val="00622FEE"/>
    <w:rsid w:val="006231DC"/>
    <w:rsid w:val="006236A8"/>
    <w:rsid w:val="00623ACE"/>
    <w:rsid w:val="00624402"/>
    <w:rsid w:val="0062440E"/>
    <w:rsid w:val="00624802"/>
    <w:rsid w:val="00624B8A"/>
    <w:rsid w:val="006252BF"/>
    <w:rsid w:val="006252EE"/>
    <w:rsid w:val="0062531A"/>
    <w:rsid w:val="00625461"/>
    <w:rsid w:val="00625E10"/>
    <w:rsid w:val="0062600B"/>
    <w:rsid w:val="0062671F"/>
    <w:rsid w:val="00626D90"/>
    <w:rsid w:val="00626EB1"/>
    <w:rsid w:val="0062700C"/>
    <w:rsid w:val="006272A1"/>
    <w:rsid w:val="00627440"/>
    <w:rsid w:val="006274BB"/>
    <w:rsid w:val="00627903"/>
    <w:rsid w:val="00627A62"/>
    <w:rsid w:val="00627AFE"/>
    <w:rsid w:val="00627BFA"/>
    <w:rsid w:val="00627DB7"/>
    <w:rsid w:val="00630214"/>
    <w:rsid w:val="00630453"/>
    <w:rsid w:val="0063045B"/>
    <w:rsid w:val="00630486"/>
    <w:rsid w:val="0063085A"/>
    <w:rsid w:val="0063085D"/>
    <w:rsid w:val="00630900"/>
    <w:rsid w:val="00630CA6"/>
    <w:rsid w:val="00630D19"/>
    <w:rsid w:val="00631EFE"/>
    <w:rsid w:val="00631F78"/>
    <w:rsid w:val="00631FCF"/>
    <w:rsid w:val="00631FF7"/>
    <w:rsid w:val="006320FA"/>
    <w:rsid w:val="0063258F"/>
    <w:rsid w:val="00632B9A"/>
    <w:rsid w:val="00632D83"/>
    <w:rsid w:val="006335C5"/>
    <w:rsid w:val="006335C8"/>
    <w:rsid w:val="00633A0C"/>
    <w:rsid w:val="006344AC"/>
    <w:rsid w:val="00634C7B"/>
    <w:rsid w:val="00634C94"/>
    <w:rsid w:val="00634E2F"/>
    <w:rsid w:val="006350B4"/>
    <w:rsid w:val="00635538"/>
    <w:rsid w:val="006356CC"/>
    <w:rsid w:val="0063577F"/>
    <w:rsid w:val="006357C9"/>
    <w:rsid w:val="00635D0A"/>
    <w:rsid w:val="00635D73"/>
    <w:rsid w:val="00635EF1"/>
    <w:rsid w:val="00636071"/>
    <w:rsid w:val="006368AA"/>
    <w:rsid w:val="00636EC4"/>
    <w:rsid w:val="00637329"/>
    <w:rsid w:val="006374A8"/>
    <w:rsid w:val="0063771B"/>
    <w:rsid w:val="006378FE"/>
    <w:rsid w:val="00637B08"/>
    <w:rsid w:val="00637EDE"/>
    <w:rsid w:val="00640422"/>
    <w:rsid w:val="00640D8E"/>
    <w:rsid w:val="00640FCC"/>
    <w:rsid w:val="00641157"/>
    <w:rsid w:val="00641628"/>
    <w:rsid w:val="006416E7"/>
    <w:rsid w:val="00641B5A"/>
    <w:rsid w:val="00641E31"/>
    <w:rsid w:val="00642484"/>
    <w:rsid w:val="00642928"/>
    <w:rsid w:val="0064296C"/>
    <w:rsid w:val="00642CEF"/>
    <w:rsid w:val="00642CFD"/>
    <w:rsid w:val="00642EEB"/>
    <w:rsid w:val="006432F5"/>
    <w:rsid w:val="006434FA"/>
    <w:rsid w:val="00643840"/>
    <w:rsid w:val="00644212"/>
    <w:rsid w:val="00644672"/>
    <w:rsid w:val="006446B2"/>
    <w:rsid w:val="00644837"/>
    <w:rsid w:val="00644F1E"/>
    <w:rsid w:val="0064520B"/>
    <w:rsid w:val="0064637E"/>
    <w:rsid w:val="006464EF"/>
    <w:rsid w:val="006464F3"/>
    <w:rsid w:val="0064668F"/>
    <w:rsid w:val="0064680F"/>
    <w:rsid w:val="0064681C"/>
    <w:rsid w:val="00646B9F"/>
    <w:rsid w:val="00646C69"/>
    <w:rsid w:val="00646D7F"/>
    <w:rsid w:val="00646E38"/>
    <w:rsid w:val="00647A42"/>
    <w:rsid w:val="00647E70"/>
    <w:rsid w:val="00647EBA"/>
    <w:rsid w:val="006501C1"/>
    <w:rsid w:val="00650362"/>
    <w:rsid w:val="006507B1"/>
    <w:rsid w:val="006508A8"/>
    <w:rsid w:val="00650945"/>
    <w:rsid w:val="00650A4B"/>
    <w:rsid w:val="00650AA9"/>
    <w:rsid w:val="00650D4A"/>
    <w:rsid w:val="00650EFC"/>
    <w:rsid w:val="00651258"/>
    <w:rsid w:val="006512A0"/>
    <w:rsid w:val="0065159F"/>
    <w:rsid w:val="00651CCD"/>
    <w:rsid w:val="00651D2B"/>
    <w:rsid w:val="00651E16"/>
    <w:rsid w:val="00651EE2"/>
    <w:rsid w:val="0065292F"/>
    <w:rsid w:val="00652A9B"/>
    <w:rsid w:val="00652FF3"/>
    <w:rsid w:val="00653198"/>
    <w:rsid w:val="00653240"/>
    <w:rsid w:val="00653529"/>
    <w:rsid w:val="0065363D"/>
    <w:rsid w:val="00653665"/>
    <w:rsid w:val="00653BAA"/>
    <w:rsid w:val="00653D06"/>
    <w:rsid w:val="00653DE1"/>
    <w:rsid w:val="00653DEC"/>
    <w:rsid w:val="0065422B"/>
    <w:rsid w:val="00654479"/>
    <w:rsid w:val="006547AB"/>
    <w:rsid w:val="00654A5D"/>
    <w:rsid w:val="00654D5D"/>
    <w:rsid w:val="00654FB7"/>
    <w:rsid w:val="00655056"/>
    <w:rsid w:val="00655207"/>
    <w:rsid w:val="006554EF"/>
    <w:rsid w:val="006562F0"/>
    <w:rsid w:val="00656645"/>
    <w:rsid w:val="00656705"/>
    <w:rsid w:val="006569C3"/>
    <w:rsid w:val="00656B67"/>
    <w:rsid w:val="00656F34"/>
    <w:rsid w:val="0065700A"/>
    <w:rsid w:val="00657A01"/>
    <w:rsid w:val="00660344"/>
    <w:rsid w:val="00660434"/>
    <w:rsid w:val="00660891"/>
    <w:rsid w:val="00660895"/>
    <w:rsid w:val="00660B52"/>
    <w:rsid w:val="00660E09"/>
    <w:rsid w:val="00660F4D"/>
    <w:rsid w:val="00661424"/>
    <w:rsid w:val="006617AF"/>
    <w:rsid w:val="00661AE0"/>
    <w:rsid w:val="00661DBE"/>
    <w:rsid w:val="00661DEA"/>
    <w:rsid w:val="00661E83"/>
    <w:rsid w:val="00662028"/>
    <w:rsid w:val="006620A5"/>
    <w:rsid w:val="00662245"/>
    <w:rsid w:val="006623D6"/>
    <w:rsid w:val="00662535"/>
    <w:rsid w:val="00662CDA"/>
    <w:rsid w:val="00662F33"/>
    <w:rsid w:val="00662FA2"/>
    <w:rsid w:val="0066324C"/>
    <w:rsid w:val="00663481"/>
    <w:rsid w:val="00663684"/>
    <w:rsid w:val="00663B85"/>
    <w:rsid w:val="00663FCF"/>
    <w:rsid w:val="00664D02"/>
    <w:rsid w:val="00664EF6"/>
    <w:rsid w:val="00664F42"/>
    <w:rsid w:val="006656E4"/>
    <w:rsid w:val="006669C1"/>
    <w:rsid w:val="00666C1F"/>
    <w:rsid w:val="00666C64"/>
    <w:rsid w:val="006671FF"/>
    <w:rsid w:val="006675E8"/>
    <w:rsid w:val="00667708"/>
    <w:rsid w:val="006678BC"/>
    <w:rsid w:val="00670024"/>
    <w:rsid w:val="00670061"/>
    <w:rsid w:val="00670510"/>
    <w:rsid w:val="0067056F"/>
    <w:rsid w:val="00670726"/>
    <w:rsid w:val="00670AA3"/>
    <w:rsid w:val="00670D17"/>
    <w:rsid w:val="00670D36"/>
    <w:rsid w:val="00670F94"/>
    <w:rsid w:val="0067105F"/>
    <w:rsid w:val="00671179"/>
    <w:rsid w:val="00671265"/>
    <w:rsid w:val="00671382"/>
    <w:rsid w:val="006714CD"/>
    <w:rsid w:val="006714DD"/>
    <w:rsid w:val="0067167A"/>
    <w:rsid w:val="006721F3"/>
    <w:rsid w:val="006723EB"/>
    <w:rsid w:val="0067261E"/>
    <w:rsid w:val="00672DD6"/>
    <w:rsid w:val="00673008"/>
    <w:rsid w:val="00673296"/>
    <w:rsid w:val="00673A81"/>
    <w:rsid w:val="00673B04"/>
    <w:rsid w:val="00673BBE"/>
    <w:rsid w:val="00673C37"/>
    <w:rsid w:val="00673EFA"/>
    <w:rsid w:val="006746E9"/>
    <w:rsid w:val="0067493D"/>
    <w:rsid w:val="00674B62"/>
    <w:rsid w:val="00674B7B"/>
    <w:rsid w:val="006750AE"/>
    <w:rsid w:val="00675830"/>
    <w:rsid w:val="00675856"/>
    <w:rsid w:val="00675D13"/>
    <w:rsid w:val="00675E5A"/>
    <w:rsid w:val="0067606A"/>
    <w:rsid w:val="006760E8"/>
    <w:rsid w:val="00676D5D"/>
    <w:rsid w:val="006770CD"/>
    <w:rsid w:val="006772F1"/>
    <w:rsid w:val="00677D18"/>
    <w:rsid w:val="0068070C"/>
    <w:rsid w:val="0068094B"/>
    <w:rsid w:val="00680967"/>
    <w:rsid w:val="0068100B"/>
    <w:rsid w:val="0068151D"/>
    <w:rsid w:val="00681BD3"/>
    <w:rsid w:val="00681D15"/>
    <w:rsid w:val="00681ED1"/>
    <w:rsid w:val="00681F54"/>
    <w:rsid w:val="006821B1"/>
    <w:rsid w:val="00682419"/>
    <w:rsid w:val="006828B9"/>
    <w:rsid w:val="0068295D"/>
    <w:rsid w:val="006829D0"/>
    <w:rsid w:val="00682B11"/>
    <w:rsid w:val="00682E32"/>
    <w:rsid w:val="00682E39"/>
    <w:rsid w:val="006835EF"/>
    <w:rsid w:val="0068363E"/>
    <w:rsid w:val="00683A19"/>
    <w:rsid w:val="00683B0D"/>
    <w:rsid w:val="00683BA3"/>
    <w:rsid w:val="00683C24"/>
    <w:rsid w:val="00684089"/>
    <w:rsid w:val="00684361"/>
    <w:rsid w:val="00684522"/>
    <w:rsid w:val="00684748"/>
    <w:rsid w:val="006848E4"/>
    <w:rsid w:val="00684B8E"/>
    <w:rsid w:val="00685246"/>
    <w:rsid w:val="0068543B"/>
    <w:rsid w:val="006856C1"/>
    <w:rsid w:val="00685BD7"/>
    <w:rsid w:val="00685BF2"/>
    <w:rsid w:val="006863AF"/>
    <w:rsid w:val="0068641A"/>
    <w:rsid w:val="006864B1"/>
    <w:rsid w:val="006865D2"/>
    <w:rsid w:val="00686970"/>
    <w:rsid w:val="00686FFA"/>
    <w:rsid w:val="0068715B"/>
    <w:rsid w:val="006871C8"/>
    <w:rsid w:val="006871E7"/>
    <w:rsid w:val="006872D9"/>
    <w:rsid w:val="00687C0E"/>
    <w:rsid w:val="0069041F"/>
    <w:rsid w:val="0069074F"/>
    <w:rsid w:val="00690B06"/>
    <w:rsid w:val="00690B5C"/>
    <w:rsid w:val="00690D2E"/>
    <w:rsid w:val="00690E00"/>
    <w:rsid w:val="00691058"/>
    <w:rsid w:val="006912F3"/>
    <w:rsid w:val="006913DE"/>
    <w:rsid w:val="006915FF"/>
    <w:rsid w:val="006916C4"/>
    <w:rsid w:val="00691B1E"/>
    <w:rsid w:val="00692057"/>
    <w:rsid w:val="00692077"/>
    <w:rsid w:val="00692239"/>
    <w:rsid w:val="006930E8"/>
    <w:rsid w:val="00693414"/>
    <w:rsid w:val="0069378B"/>
    <w:rsid w:val="0069380D"/>
    <w:rsid w:val="00693A39"/>
    <w:rsid w:val="00693A58"/>
    <w:rsid w:val="00693E99"/>
    <w:rsid w:val="00694051"/>
    <w:rsid w:val="006943E9"/>
    <w:rsid w:val="00694550"/>
    <w:rsid w:val="00694EA7"/>
    <w:rsid w:val="00695163"/>
    <w:rsid w:val="00695BF0"/>
    <w:rsid w:val="00696439"/>
    <w:rsid w:val="0069648F"/>
    <w:rsid w:val="00696972"/>
    <w:rsid w:val="006970E1"/>
    <w:rsid w:val="006972AF"/>
    <w:rsid w:val="006974F1"/>
    <w:rsid w:val="00697AA4"/>
    <w:rsid w:val="006A046A"/>
    <w:rsid w:val="006A078B"/>
    <w:rsid w:val="006A0CB4"/>
    <w:rsid w:val="006A1018"/>
    <w:rsid w:val="006A1030"/>
    <w:rsid w:val="006A11AC"/>
    <w:rsid w:val="006A19A5"/>
    <w:rsid w:val="006A1CAE"/>
    <w:rsid w:val="006A1E04"/>
    <w:rsid w:val="006A1EBB"/>
    <w:rsid w:val="006A1EEF"/>
    <w:rsid w:val="006A1F84"/>
    <w:rsid w:val="006A255B"/>
    <w:rsid w:val="006A29D2"/>
    <w:rsid w:val="006A2D18"/>
    <w:rsid w:val="006A30B1"/>
    <w:rsid w:val="006A37C9"/>
    <w:rsid w:val="006A39C3"/>
    <w:rsid w:val="006A3B5B"/>
    <w:rsid w:val="006A3CDA"/>
    <w:rsid w:val="006A3F0F"/>
    <w:rsid w:val="006A4130"/>
    <w:rsid w:val="006A4203"/>
    <w:rsid w:val="006A43F7"/>
    <w:rsid w:val="006A45A1"/>
    <w:rsid w:val="006A4B66"/>
    <w:rsid w:val="006A4DD4"/>
    <w:rsid w:val="006A5394"/>
    <w:rsid w:val="006A55DE"/>
    <w:rsid w:val="006A57E8"/>
    <w:rsid w:val="006A5A19"/>
    <w:rsid w:val="006A5B17"/>
    <w:rsid w:val="006A5BF5"/>
    <w:rsid w:val="006A5E2B"/>
    <w:rsid w:val="006A5EDE"/>
    <w:rsid w:val="006A5FF7"/>
    <w:rsid w:val="006A62CB"/>
    <w:rsid w:val="006A639F"/>
    <w:rsid w:val="006A6709"/>
    <w:rsid w:val="006A704A"/>
    <w:rsid w:val="006A70B9"/>
    <w:rsid w:val="006A70E0"/>
    <w:rsid w:val="006A776C"/>
    <w:rsid w:val="006A7C7A"/>
    <w:rsid w:val="006A7F28"/>
    <w:rsid w:val="006B0190"/>
    <w:rsid w:val="006B01A9"/>
    <w:rsid w:val="006B01CE"/>
    <w:rsid w:val="006B028A"/>
    <w:rsid w:val="006B03C6"/>
    <w:rsid w:val="006B042E"/>
    <w:rsid w:val="006B054D"/>
    <w:rsid w:val="006B08B3"/>
    <w:rsid w:val="006B0CCE"/>
    <w:rsid w:val="006B1106"/>
    <w:rsid w:val="006B1123"/>
    <w:rsid w:val="006B1402"/>
    <w:rsid w:val="006B150F"/>
    <w:rsid w:val="006B1552"/>
    <w:rsid w:val="006B1CAD"/>
    <w:rsid w:val="006B2391"/>
    <w:rsid w:val="006B23BA"/>
    <w:rsid w:val="006B258E"/>
    <w:rsid w:val="006B2F3A"/>
    <w:rsid w:val="006B2FA3"/>
    <w:rsid w:val="006B3182"/>
    <w:rsid w:val="006B31E7"/>
    <w:rsid w:val="006B341A"/>
    <w:rsid w:val="006B3862"/>
    <w:rsid w:val="006B38A7"/>
    <w:rsid w:val="006B3997"/>
    <w:rsid w:val="006B3AA6"/>
    <w:rsid w:val="006B3ADA"/>
    <w:rsid w:val="006B3CAB"/>
    <w:rsid w:val="006B3E29"/>
    <w:rsid w:val="006B4252"/>
    <w:rsid w:val="006B43E8"/>
    <w:rsid w:val="006B43F4"/>
    <w:rsid w:val="006B45F3"/>
    <w:rsid w:val="006B4644"/>
    <w:rsid w:val="006B485D"/>
    <w:rsid w:val="006B4939"/>
    <w:rsid w:val="006B4B25"/>
    <w:rsid w:val="006B4D08"/>
    <w:rsid w:val="006B5017"/>
    <w:rsid w:val="006B50D5"/>
    <w:rsid w:val="006B53D6"/>
    <w:rsid w:val="006B5579"/>
    <w:rsid w:val="006B58D9"/>
    <w:rsid w:val="006B5BC8"/>
    <w:rsid w:val="006B5BCD"/>
    <w:rsid w:val="006B62A4"/>
    <w:rsid w:val="006B683D"/>
    <w:rsid w:val="006B6DAA"/>
    <w:rsid w:val="006B6ECD"/>
    <w:rsid w:val="006B6FFD"/>
    <w:rsid w:val="006B7352"/>
    <w:rsid w:val="006B735F"/>
    <w:rsid w:val="006B79ED"/>
    <w:rsid w:val="006B7BB9"/>
    <w:rsid w:val="006B7CA5"/>
    <w:rsid w:val="006C024D"/>
    <w:rsid w:val="006C039E"/>
    <w:rsid w:val="006C07BB"/>
    <w:rsid w:val="006C0AE8"/>
    <w:rsid w:val="006C0C86"/>
    <w:rsid w:val="006C0D27"/>
    <w:rsid w:val="006C0D58"/>
    <w:rsid w:val="006C12BA"/>
    <w:rsid w:val="006C12CD"/>
    <w:rsid w:val="006C13EA"/>
    <w:rsid w:val="006C1829"/>
    <w:rsid w:val="006C1A88"/>
    <w:rsid w:val="006C1B42"/>
    <w:rsid w:val="006C1B54"/>
    <w:rsid w:val="006C1D4B"/>
    <w:rsid w:val="006C1EE6"/>
    <w:rsid w:val="006C1F25"/>
    <w:rsid w:val="006C206B"/>
    <w:rsid w:val="006C2117"/>
    <w:rsid w:val="006C216D"/>
    <w:rsid w:val="006C2256"/>
    <w:rsid w:val="006C27C1"/>
    <w:rsid w:val="006C2856"/>
    <w:rsid w:val="006C31C0"/>
    <w:rsid w:val="006C3546"/>
    <w:rsid w:val="006C3BB2"/>
    <w:rsid w:val="006C4555"/>
    <w:rsid w:val="006C46F2"/>
    <w:rsid w:val="006C49D2"/>
    <w:rsid w:val="006C4CB9"/>
    <w:rsid w:val="006C4F35"/>
    <w:rsid w:val="006C4F5F"/>
    <w:rsid w:val="006C5865"/>
    <w:rsid w:val="006C5900"/>
    <w:rsid w:val="006C590A"/>
    <w:rsid w:val="006C5E60"/>
    <w:rsid w:val="006C636F"/>
    <w:rsid w:val="006C64F9"/>
    <w:rsid w:val="006C65CB"/>
    <w:rsid w:val="006C66C3"/>
    <w:rsid w:val="006C675F"/>
    <w:rsid w:val="006C6824"/>
    <w:rsid w:val="006C6836"/>
    <w:rsid w:val="006C6A65"/>
    <w:rsid w:val="006C79DA"/>
    <w:rsid w:val="006C7C74"/>
    <w:rsid w:val="006C7DBC"/>
    <w:rsid w:val="006C7F23"/>
    <w:rsid w:val="006C7F24"/>
    <w:rsid w:val="006D03EF"/>
    <w:rsid w:val="006D0585"/>
    <w:rsid w:val="006D067B"/>
    <w:rsid w:val="006D0D84"/>
    <w:rsid w:val="006D0EB7"/>
    <w:rsid w:val="006D0F13"/>
    <w:rsid w:val="006D1BB7"/>
    <w:rsid w:val="006D1DD6"/>
    <w:rsid w:val="006D1FA6"/>
    <w:rsid w:val="006D222A"/>
    <w:rsid w:val="006D2426"/>
    <w:rsid w:val="006D2679"/>
    <w:rsid w:val="006D2AD9"/>
    <w:rsid w:val="006D2BC2"/>
    <w:rsid w:val="006D2D91"/>
    <w:rsid w:val="006D38FF"/>
    <w:rsid w:val="006D39DB"/>
    <w:rsid w:val="006D3E68"/>
    <w:rsid w:val="006D48A5"/>
    <w:rsid w:val="006D53B3"/>
    <w:rsid w:val="006D5488"/>
    <w:rsid w:val="006D5575"/>
    <w:rsid w:val="006D5C27"/>
    <w:rsid w:val="006D608A"/>
    <w:rsid w:val="006D60A9"/>
    <w:rsid w:val="006D6273"/>
    <w:rsid w:val="006D65BC"/>
    <w:rsid w:val="006D65BD"/>
    <w:rsid w:val="006D6652"/>
    <w:rsid w:val="006D6733"/>
    <w:rsid w:val="006D6BF0"/>
    <w:rsid w:val="006D6E14"/>
    <w:rsid w:val="006D6EF0"/>
    <w:rsid w:val="006D71E7"/>
    <w:rsid w:val="006D71ED"/>
    <w:rsid w:val="006D7608"/>
    <w:rsid w:val="006D7BB5"/>
    <w:rsid w:val="006D7C41"/>
    <w:rsid w:val="006D7D0A"/>
    <w:rsid w:val="006E042C"/>
    <w:rsid w:val="006E0AC5"/>
    <w:rsid w:val="006E0B5B"/>
    <w:rsid w:val="006E0D19"/>
    <w:rsid w:val="006E0D1B"/>
    <w:rsid w:val="006E101A"/>
    <w:rsid w:val="006E1276"/>
    <w:rsid w:val="006E1408"/>
    <w:rsid w:val="006E1CFC"/>
    <w:rsid w:val="006E1D0B"/>
    <w:rsid w:val="006E1E3C"/>
    <w:rsid w:val="006E21B6"/>
    <w:rsid w:val="006E298C"/>
    <w:rsid w:val="006E2E8B"/>
    <w:rsid w:val="006E2ECA"/>
    <w:rsid w:val="006E3596"/>
    <w:rsid w:val="006E35AE"/>
    <w:rsid w:val="006E3681"/>
    <w:rsid w:val="006E3C54"/>
    <w:rsid w:val="006E3DA7"/>
    <w:rsid w:val="006E40C5"/>
    <w:rsid w:val="006E4CC8"/>
    <w:rsid w:val="006E5105"/>
    <w:rsid w:val="006E54D8"/>
    <w:rsid w:val="006E5510"/>
    <w:rsid w:val="006E5569"/>
    <w:rsid w:val="006E57DF"/>
    <w:rsid w:val="006E586D"/>
    <w:rsid w:val="006E58C6"/>
    <w:rsid w:val="006E592A"/>
    <w:rsid w:val="006E5EA8"/>
    <w:rsid w:val="006E5F44"/>
    <w:rsid w:val="006E6178"/>
    <w:rsid w:val="006E6AF1"/>
    <w:rsid w:val="006E6C35"/>
    <w:rsid w:val="006E6DC7"/>
    <w:rsid w:val="006E703A"/>
    <w:rsid w:val="006E71EF"/>
    <w:rsid w:val="006E722C"/>
    <w:rsid w:val="006E731A"/>
    <w:rsid w:val="006E750C"/>
    <w:rsid w:val="006E793D"/>
    <w:rsid w:val="006E7973"/>
    <w:rsid w:val="006E7B99"/>
    <w:rsid w:val="006F0241"/>
    <w:rsid w:val="006F08B4"/>
    <w:rsid w:val="006F09DA"/>
    <w:rsid w:val="006F0B5E"/>
    <w:rsid w:val="006F0B95"/>
    <w:rsid w:val="006F0DC3"/>
    <w:rsid w:val="006F0EE8"/>
    <w:rsid w:val="006F103D"/>
    <w:rsid w:val="006F15A6"/>
    <w:rsid w:val="006F16C6"/>
    <w:rsid w:val="006F183F"/>
    <w:rsid w:val="006F24E4"/>
    <w:rsid w:val="006F25BF"/>
    <w:rsid w:val="006F25F0"/>
    <w:rsid w:val="006F26B8"/>
    <w:rsid w:val="006F2DE7"/>
    <w:rsid w:val="006F3137"/>
    <w:rsid w:val="006F346A"/>
    <w:rsid w:val="006F3CB8"/>
    <w:rsid w:val="006F40AC"/>
    <w:rsid w:val="006F429F"/>
    <w:rsid w:val="006F4465"/>
    <w:rsid w:val="006F52E0"/>
    <w:rsid w:val="006F5443"/>
    <w:rsid w:val="006F5641"/>
    <w:rsid w:val="006F57E8"/>
    <w:rsid w:val="006F594A"/>
    <w:rsid w:val="006F5E90"/>
    <w:rsid w:val="006F64D1"/>
    <w:rsid w:val="006F6A6E"/>
    <w:rsid w:val="006F6B54"/>
    <w:rsid w:val="006F6CDE"/>
    <w:rsid w:val="006F7164"/>
    <w:rsid w:val="006F7165"/>
    <w:rsid w:val="006F741E"/>
    <w:rsid w:val="006F7710"/>
    <w:rsid w:val="006F7F8F"/>
    <w:rsid w:val="00700215"/>
    <w:rsid w:val="0070022E"/>
    <w:rsid w:val="00700368"/>
    <w:rsid w:val="007003D9"/>
    <w:rsid w:val="007004E4"/>
    <w:rsid w:val="007005F6"/>
    <w:rsid w:val="0070060D"/>
    <w:rsid w:val="007009DC"/>
    <w:rsid w:val="00700C03"/>
    <w:rsid w:val="00700DFD"/>
    <w:rsid w:val="0070127F"/>
    <w:rsid w:val="00701595"/>
    <w:rsid w:val="0070191E"/>
    <w:rsid w:val="00701F3A"/>
    <w:rsid w:val="00702392"/>
    <w:rsid w:val="007024D3"/>
    <w:rsid w:val="007025BF"/>
    <w:rsid w:val="007029EB"/>
    <w:rsid w:val="00702BCE"/>
    <w:rsid w:val="00702D43"/>
    <w:rsid w:val="00702EF3"/>
    <w:rsid w:val="00702FF2"/>
    <w:rsid w:val="00703043"/>
    <w:rsid w:val="00703128"/>
    <w:rsid w:val="007035E9"/>
    <w:rsid w:val="00703952"/>
    <w:rsid w:val="00704AB7"/>
    <w:rsid w:val="00704B27"/>
    <w:rsid w:val="007053AD"/>
    <w:rsid w:val="00705FE6"/>
    <w:rsid w:val="00706139"/>
    <w:rsid w:val="007062FD"/>
    <w:rsid w:val="007065E6"/>
    <w:rsid w:val="00706A69"/>
    <w:rsid w:val="00707617"/>
    <w:rsid w:val="00707896"/>
    <w:rsid w:val="00707B75"/>
    <w:rsid w:val="00707C3B"/>
    <w:rsid w:val="00707E6D"/>
    <w:rsid w:val="00710709"/>
    <w:rsid w:val="007108E8"/>
    <w:rsid w:val="00710A64"/>
    <w:rsid w:val="00710C3A"/>
    <w:rsid w:val="00710DEE"/>
    <w:rsid w:val="00710F09"/>
    <w:rsid w:val="00710F7C"/>
    <w:rsid w:val="0071105C"/>
    <w:rsid w:val="00711629"/>
    <w:rsid w:val="007119BD"/>
    <w:rsid w:val="00711D9F"/>
    <w:rsid w:val="0071202D"/>
    <w:rsid w:val="0071204A"/>
    <w:rsid w:val="00712717"/>
    <w:rsid w:val="00713790"/>
    <w:rsid w:val="00713A3F"/>
    <w:rsid w:val="00713BD3"/>
    <w:rsid w:val="00713F41"/>
    <w:rsid w:val="007140A8"/>
    <w:rsid w:val="007140ED"/>
    <w:rsid w:val="0071491B"/>
    <w:rsid w:val="00714A19"/>
    <w:rsid w:val="00714C2B"/>
    <w:rsid w:val="00715067"/>
    <w:rsid w:val="0071519A"/>
    <w:rsid w:val="0071525F"/>
    <w:rsid w:val="007153BF"/>
    <w:rsid w:val="00715981"/>
    <w:rsid w:val="007159DC"/>
    <w:rsid w:val="00715A3A"/>
    <w:rsid w:val="00715B44"/>
    <w:rsid w:val="00715FB4"/>
    <w:rsid w:val="007160BD"/>
    <w:rsid w:val="0071614A"/>
    <w:rsid w:val="00716472"/>
    <w:rsid w:val="007169A6"/>
    <w:rsid w:val="00716DC2"/>
    <w:rsid w:val="00717249"/>
    <w:rsid w:val="00717661"/>
    <w:rsid w:val="00717675"/>
    <w:rsid w:val="007179EA"/>
    <w:rsid w:val="00717C38"/>
    <w:rsid w:val="00720185"/>
    <w:rsid w:val="0072034F"/>
    <w:rsid w:val="00720493"/>
    <w:rsid w:val="00720517"/>
    <w:rsid w:val="00720A96"/>
    <w:rsid w:val="00720B7B"/>
    <w:rsid w:val="00720BBB"/>
    <w:rsid w:val="0072122E"/>
    <w:rsid w:val="00721547"/>
    <w:rsid w:val="00721E73"/>
    <w:rsid w:val="00721F6E"/>
    <w:rsid w:val="00722127"/>
    <w:rsid w:val="007221DC"/>
    <w:rsid w:val="00723071"/>
    <w:rsid w:val="007232E3"/>
    <w:rsid w:val="00723503"/>
    <w:rsid w:val="00723581"/>
    <w:rsid w:val="00723738"/>
    <w:rsid w:val="00723CEA"/>
    <w:rsid w:val="0072402F"/>
    <w:rsid w:val="0072403A"/>
    <w:rsid w:val="007246FD"/>
    <w:rsid w:val="0072477D"/>
    <w:rsid w:val="00724ACB"/>
    <w:rsid w:val="0072539C"/>
    <w:rsid w:val="007254AD"/>
    <w:rsid w:val="0072567A"/>
    <w:rsid w:val="0072569D"/>
    <w:rsid w:val="007258C6"/>
    <w:rsid w:val="00725F1B"/>
    <w:rsid w:val="00726675"/>
    <w:rsid w:val="00726C0C"/>
    <w:rsid w:val="0072726B"/>
    <w:rsid w:val="0072775F"/>
    <w:rsid w:val="00727BD6"/>
    <w:rsid w:val="00727C35"/>
    <w:rsid w:val="00727E3E"/>
    <w:rsid w:val="00727F1D"/>
    <w:rsid w:val="00730723"/>
    <w:rsid w:val="007307A8"/>
    <w:rsid w:val="007309DA"/>
    <w:rsid w:val="00730B57"/>
    <w:rsid w:val="00730F97"/>
    <w:rsid w:val="0073152C"/>
    <w:rsid w:val="007315C7"/>
    <w:rsid w:val="00731A9C"/>
    <w:rsid w:val="00732453"/>
    <w:rsid w:val="00732BCC"/>
    <w:rsid w:val="00732D7A"/>
    <w:rsid w:val="0073344D"/>
    <w:rsid w:val="007335A8"/>
    <w:rsid w:val="00733B2A"/>
    <w:rsid w:val="00733B42"/>
    <w:rsid w:val="00733C52"/>
    <w:rsid w:val="00733D44"/>
    <w:rsid w:val="00733DC2"/>
    <w:rsid w:val="00733F48"/>
    <w:rsid w:val="00734114"/>
    <w:rsid w:val="0073412D"/>
    <w:rsid w:val="00734252"/>
    <w:rsid w:val="00734349"/>
    <w:rsid w:val="00734822"/>
    <w:rsid w:val="00734A79"/>
    <w:rsid w:val="00734D08"/>
    <w:rsid w:val="00734DC1"/>
    <w:rsid w:val="00735058"/>
    <w:rsid w:val="0073514F"/>
    <w:rsid w:val="00735314"/>
    <w:rsid w:val="007354BF"/>
    <w:rsid w:val="007355C9"/>
    <w:rsid w:val="00735814"/>
    <w:rsid w:val="00735A84"/>
    <w:rsid w:val="007362B1"/>
    <w:rsid w:val="007363E3"/>
    <w:rsid w:val="00736484"/>
    <w:rsid w:val="007364BC"/>
    <w:rsid w:val="007364FA"/>
    <w:rsid w:val="00736572"/>
    <w:rsid w:val="00736961"/>
    <w:rsid w:val="00736A66"/>
    <w:rsid w:val="00736A83"/>
    <w:rsid w:val="00736B81"/>
    <w:rsid w:val="00736EF3"/>
    <w:rsid w:val="00736F51"/>
    <w:rsid w:val="0073708C"/>
    <w:rsid w:val="007371DA"/>
    <w:rsid w:val="0073736D"/>
    <w:rsid w:val="00737A0D"/>
    <w:rsid w:val="00737D57"/>
    <w:rsid w:val="00737D60"/>
    <w:rsid w:val="00737E7E"/>
    <w:rsid w:val="00740028"/>
    <w:rsid w:val="0074015A"/>
    <w:rsid w:val="007404D8"/>
    <w:rsid w:val="007405ED"/>
    <w:rsid w:val="00740600"/>
    <w:rsid w:val="0074080F"/>
    <w:rsid w:val="00740889"/>
    <w:rsid w:val="007409A7"/>
    <w:rsid w:val="007409D0"/>
    <w:rsid w:val="00740B7C"/>
    <w:rsid w:val="00740C3C"/>
    <w:rsid w:val="00741045"/>
    <w:rsid w:val="00741258"/>
    <w:rsid w:val="007413D1"/>
    <w:rsid w:val="0074141D"/>
    <w:rsid w:val="00741422"/>
    <w:rsid w:val="00741490"/>
    <w:rsid w:val="0074161F"/>
    <w:rsid w:val="007417CC"/>
    <w:rsid w:val="007418B4"/>
    <w:rsid w:val="00741CAA"/>
    <w:rsid w:val="00741D98"/>
    <w:rsid w:val="00741F53"/>
    <w:rsid w:val="00742150"/>
    <w:rsid w:val="00742413"/>
    <w:rsid w:val="00742427"/>
    <w:rsid w:val="0074247F"/>
    <w:rsid w:val="007427AF"/>
    <w:rsid w:val="00742A2C"/>
    <w:rsid w:val="00742C93"/>
    <w:rsid w:val="0074381E"/>
    <w:rsid w:val="007439E6"/>
    <w:rsid w:val="00743CC5"/>
    <w:rsid w:val="00744118"/>
    <w:rsid w:val="0074418D"/>
    <w:rsid w:val="0074432A"/>
    <w:rsid w:val="0074487A"/>
    <w:rsid w:val="007448D8"/>
    <w:rsid w:val="00744B6C"/>
    <w:rsid w:val="00744F00"/>
    <w:rsid w:val="00745250"/>
    <w:rsid w:val="007456BA"/>
    <w:rsid w:val="00745CFD"/>
    <w:rsid w:val="00745E1C"/>
    <w:rsid w:val="00745E5B"/>
    <w:rsid w:val="00746216"/>
    <w:rsid w:val="00746277"/>
    <w:rsid w:val="0074629E"/>
    <w:rsid w:val="007463BB"/>
    <w:rsid w:val="00746F42"/>
    <w:rsid w:val="007470A4"/>
    <w:rsid w:val="0074734D"/>
    <w:rsid w:val="007474D4"/>
    <w:rsid w:val="0074773B"/>
    <w:rsid w:val="00747B66"/>
    <w:rsid w:val="00747FCC"/>
    <w:rsid w:val="00747FDA"/>
    <w:rsid w:val="0075024A"/>
    <w:rsid w:val="00750448"/>
    <w:rsid w:val="007504FD"/>
    <w:rsid w:val="007506C5"/>
    <w:rsid w:val="00750B80"/>
    <w:rsid w:val="00750ED3"/>
    <w:rsid w:val="00750F11"/>
    <w:rsid w:val="00750FDE"/>
    <w:rsid w:val="007513BF"/>
    <w:rsid w:val="007516D4"/>
    <w:rsid w:val="007517A0"/>
    <w:rsid w:val="00751A65"/>
    <w:rsid w:val="00751F36"/>
    <w:rsid w:val="0075253B"/>
    <w:rsid w:val="00752770"/>
    <w:rsid w:val="007528B5"/>
    <w:rsid w:val="00752DF2"/>
    <w:rsid w:val="007530E2"/>
    <w:rsid w:val="00753228"/>
    <w:rsid w:val="007532C6"/>
    <w:rsid w:val="0075356D"/>
    <w:rsid w:val="007538FD"/>
    <w:rsid w:val="00753999"/>
    <w:rsid w:val="007543AE"/>
    <w:rsid w:val="0075450A"/>
    <w:rsid w:val="00754603"/>
    <w:rsid w:val="00754731"/>
    <w:rsid w:val="00754B05"/>
    <w:rsid w:val="00754C2B"/>
    <w:rsid w:val="00754F42"/>
    <w:rsid w:val="0075515E"/>
    <w:rsid w:val="00755307"/>
    <w:rsid w:val="00755381"/>
    <w:rsid w:val="0075563B"/>
    <w:rsid w:val="00755B4E"/>
    <w:rsid w:val="00755D95"/>
    <w:rsid w:val="00755DED"/>
    <w:rsid w:val="00756067"/>
    <w:rsid w:val="00756329"/>
    <w:rsid w:val="007566A9"/>
    <w:rsid w:val="007568CE"/>
    <w:rsid w:val="00756914"/>
    <w:rsid w:val="00756F64"/>
    <w:rsid w:val="0075702D"/>
    <w:rsid w:val="00757684"/>
    <w:rsid w:val="00757704"/>
    <w:rsid w:val="00757824"/>
    <w:rsid w:val="00757C32"/>
    <w:rsid w:val="00757CCB"/>
    <w:rsid w:val="00760072"/>
    <w:rsid w:val="00760106"/>
    <w:rsid w:val="0076011E"/>
    <w:rsid w:val="00760540"/>
    <w:rsid w:val="00760BF6"/>
    <w:rsid w:val="00760CA5"/>
    <w:rsid w:val="00760E4D"/>
    <w:rsid w:val="00761058"/>
    <w:rsid w:val="00761133"/>
    <w:rsid w:val="00761272"/>
    <w:rsid w:val="00761543"/>
    <w:rsid w:val="007615F6"/>
    <w:rsid w:val="007616AB"/>
    <w:rsid w:val="0076176C"/>
    <w:rsid w:val="00761AFA"/>
    <w:rsid w:val="00761BD0"/>
    <w:rsid w:val="00761CE9"/>
    <w:rsid w:val="007622E2"/>
    <w:rsid w:val="00762DC2"/>
    <w:rsid w:val="00762FBD"/>
    <w:rsid w:val="007631A6"/>
    <w:rsid w:val="007631C8"/>
    <w:rsid w:val="0076381B"/>
    <w:rsid w:val="007639D9"/>
    <w:rsid w:val="00764352"/>
    <w:rsid w:val="00764437"/>
    <w:rsid w:val="007644F2"/>
    <w:rsid w:val="00764A1A"/>
    <w:rsid w:val="00764B05"/>
    <w:rsid w:val="0076501C"/>
    <w:rsid w:val="00765556"/>
    <w:rsid w:val="00765838"/>
    <w:rsid w:val="0076597A"/>
    <w:rsid w:val="00765994"/>
    <w:rsid w:val="00765CC6"/>
    <w:rsid w:val="00766179"/>
    <w:rsid w:val="00766653"/>
    <w:rsid w:val="00766735"/>
    <w:rsid w:val="00766D6E"/>
    <w:rsid w:val="007671C5"/>
    <w:rsid w:val="0076730F"/>
    <w:rsid w:val="007679E2"/>
    <w:rsid w:val="00767E09"/>
    <w:rsid w:val="00767E88"/>
    <w:rsid w:val="00770002"/>
    <w:rsid w:val="0077030F"/>
    <w:rsid w:val="0077042C"/>
    <w:rsid w:val="00770744"/>
    <w:rsid w:val="0077077A"/>
    <w:rsid w:val="007708E2"/>
    <w:rsid w:val="007709EB"/>
    <w:rsid w:val="00770A4D"/>
    <w:rsid w:val="00770C42"/>
    <w:rsid w:val="00770DAE"/>
    <w:rsid w:val="00770F72"/>
    <w:rsid w:val="007713C1"/>
    <w:rsid w:val="007714C0"/>
    <w:rsid w:val="00771672"/>
    <w:rsid w:val="007716F5"/>
    <w:rsid w:val="00771C60"/>
    <w:rsid w:val="00771EB8"/>
    <w:rsid w:val="0077295C"/>
    <w:rsid w:val="007729ED"/>
    <w:rsid w:val="00772F2E"/>
    <w:rsid w:val="00773340"/>
    <w:rsid w:val="00773437"/>
    <w:rsid w:val="007734EE"/>
    <w:rsid w:val="0077384B"/>
    <w:rsid w:val="00773A05"/>
    <w:rsid w:val="00773B75"/>
    <w:rsid w:val="00773BB8"/>
    <w:rsid w:val="00773BE7"/>
    <w:rsid w:val="00773C85"/>
    <w:rsid w:val="00774190"/>
    <w:rsid w:val="00774644"/>
    <w:rsid w:val="007747D8"/>
    <w:rsid w:val="00774A9F"/>
    <w:rsid w:val="00774BE4"/>
    <w:rsid w:val="00774C1D"/>
    <w:rsid w:val="00774FC4"/>
    <w:rsid w:val="007752EF"/>
    <w:rsid w:val="00775A3D"/>
    <w:rsid w:val="00775C7F"/>
    <w:rsid w:val="00775CB5"/>
    <w:rsid w:val="00775D51"/>
    <w:rsid w:val="00775EF3"/>
    <w:rsid w:val="00775F92"/>
    <w:rsid w:val="00776059"/>
    <w:rsid w:val="007762F9"/>
    <w:rsid w:val="007769BC"/>
    <w:rsid w:val="00776E63"/>
    <w:rsid w:val="007776C1"/>
    <w:rsid w:val="0077773A"/>
    <w:rsid w:val="00777985"/>
    <w:rsid w:val="007779D5"/>
    <w:rsid w:val="007779E6"/>
    <w:rsid w:val="00777CFF"/>
    <w:rsid w:val="00777D05"/>
    <w:rsid w:val="00777E15"/>
    <w:rsid w:val="00777E36"/>
    <w:rsid w:val="0078004E"/>
    <w:rsid w:val="00780D7D"/>
    <w:rsid w:val="00780E26"/>
    <w:rsid w:val="00780EF1"/>
    <w:rsid w:val="00780FC9"/>
    <w:rsid w:val="0078103F"/>
    <w:rsid w:val="00781112"/>
    <w:rsid w:val="007817BB"/>
    <w:rsid w:val="00781C18"/>
    <w:rsid w:val="00781F61"/>
    <w:rsid w:val="00781F80"/>
    <w:rsid w:val="00781FE5"/>
    <w:rsid w:val="00782386"/>
    <w:rsid w:val="007829B4"/>
    <w:rsid w:val="00782DB8"/>
    <w:rsid w:val="00782E19"/>
    <w:rsid w:val="00782ED3"/>
    <w:rsid w:val="00782FA8"/>
    <w:rsid w:val="00783195"/>
    <w:rsid w:val="00783469"/>
    <w:rsid w:val="00783930"/>
    <w:rsid w:val="00783AE3"/>
    <w:rsid w:val="007841E8"/>
    <w:rsid w:val="0078448B"/>
    <w:rsid w:val="00784A48"/>
    <w:rsid w:val="00784AEE"/>
    <w:rsid w:val="00784ED3"/>
    <w:rsid w:val="007850B9"/>
    <w:rsid w:val="0078532F"/>
    <w:rsid w:val="00785661"/>
    <w:rsid w:val="0078589B"/>
    <w:rsid w:val="0078590B"/>
    <w:rsid w:val="00785B04"/>
    <w:rsid w:val="00785CC4"/>
    <w:rsid w:val="00786349"/>
    <w:rsid w:val="007867FE"/>
    <w:rsid w:val="00786952"/>
    <w:rsid w:val="00786E07"/>
    <w:rsid w:val="007874C9"/>
    <w:rsid w:val="00787698"/>
    <w:rsid w:val="007877A3"/>
    <w:rsid w:val="00787936"/>
    <w:rsid w:val="00787A22"/>
    <w:rsid w:val="00787C2F"/>
    <w:rsid w:val="00787CD9"/>
    <w:rsid w:val="00787FD0"/>
    <w:rsid w:val="00790471"/>
    <w:rsid w:val="007907E3"/>
    <w:rsid w:val="00790EAB"/>
    <w:rsid w:val="00790F00"/>
    <w:rsid w:val="00790F24"/>
    <w:rsid w:val="00791219"/>
    <w:rsid w:val="007913C3"/>
    <w:rsid w:val="007913CD"/>
    <w:rsid w:val="007914DA"/>
    <w:rsid w:val="00791559"/>
    <w:rsid w:val="00791853"/>
    <w:rsid w:val="00791AE9"/>
    <w:rsid w:val="00791E14"/>
    <w:rsid w:val="00792451"/>
    <w:rsid w:val="007925B9"/>
    <w:rsid w:val="007929F6"/>
    <w:rsid w:val="007939D9"/>
    <w:rsid w:val="00793FA7"/>
    <w:rsid w:val="007946BA"/>
    <w:rsid w:val="00794D3D"/>
    <w:rsid w:val="00794EF7"/>
    <w:rsid w:val="007951F9"/>
    <w:rsid w:val="007955ED"/>
    <w:rsid w:val="00795AF7"/>
    <w:rsid w:val="00795E69"/>
    <w:rsid w:val="00795E79"/>
    <w:rsid w:val="007963F4"/>
    <w:rsid w:val="007965CB"/>
    <w:rsid w:val="007966B2"/>
    <w:rsid w:val="007969B8"/>
    <w:rsid w:val="007969D7"/>
    <w:rsid w:val="00796ECB"/>
    <w:rsid w:val="007971D7"/>
    <w:rsid w:val="0079733D"/>
    <w:rsid w:val="00797472"/>
    <w:rsid w:val="0079751A"/>
    <w:rsid w:val="0079793B"/>
    <w:rsid w:val="00797B62"/>
    <w:rsid w:val="00797C00"/>
    <w:rsid w:val="00797C4F"/>
    <w:rsid w:val="00797CD1"/>
    <w:rsid w:val="00797D57"/>
    <w:rsid w:val="007A0253"/>
    <w:rsid w:val="007A07AC"/>
    <w:rsid w:val="007A07C2"/>
    <w:rsid w:val="007A0DAA"/>
    <w:rsid w:val="007A0EFF"/>
    <w:rsid w:val="007A0F69"/>
    <w:rsid w:val="007A1076"/>
    <w:rsid w:val="007A149C"/>
    <w:rsid w:val="007A2033"/>
    <w:rsid w:val="007A2254"/>
    <w:rsid w:val="007A2508"/>
    <w:rsid w:val="007A2769"/>
    <w:rsid w:val="007A2779"/>
    <w:rsid w:val="007A29F4"/>
    <w:rsid w:val="007A2BE5"/>
    <w:rsid w:val="007A2DE0"/>
    <w:rsid w:val="007A3406"/>
    <w:rsid w:val="007A34DB"/>
    <w:rsid w:val="007A37BE"/>
    <w:rsid w:val="007A3A04"/>
    <w:rsid w:val="007A3B36"/>
    <w:rsid w:val="007A3DF5"/>
    <w:rsid w:val="007A3E2F"/>
    <w:rsid w:val="007A3E9E"/>
    <w:rsid w:val="007A3EB4"/>
    <w:rsid w:val="007A45D2"/>
    <w:rsid w:val="007A4737"/>
    <w:rsid w:val="007A47BA"/>
    <w:rsid w:val="007A490B"/>
    <w:rsid w:val="007A49D4"/>
    <w:rsid w:val="007A4ABE"/>
    <w:rsid w:val="007A4B60"/>
    <w:rsid w:val="007A4FE0"/>
    <w:rsid w:val="007A52D8"/>
    <w:rsid w:val="007A5355"/>
    <w:rsid w:val="007A5A28"/>
    <w:rsid w:val="007A5E11"/>
    <w:rsid w:val="007A62B2"/>
    <w:rsid w:val="007A63EB"/>
    <w:rsid w:val="007A6D27"/>
    <w:rsid w:val="007A704D"/>
    <w:rsid w:val="007A71C4"/>
    <w:rsid w:val="007A752F"/>
    <w:rsid w:val="007A78F2"/>
    <w:rsid w:val="007A7AF7"/>
    <w:rsid w:val="007A7C9A"/>
    <w:rsid w:val="007B0214"/>
    <w:rsid w:val="007B03CB"/>
    <w:rsid w:val="007B03F1"/>
    <w:rsid w:val="007B04C5"/>
    <w:rsid w:val="007B05AE"/>
    <w:rsid w:val="007B0AA3"/>
    <w:rsid w:val="007B0C20"/>
    <w:rsid w:val="007B107A"/>
    <w:rsid w:val="007B1432"/>
    <w:rsid w:val="007B15BD"/>
    <w:rsid w:val="007B17FA"/>
    <w:rsid w:val="007B20B1"/>
    <w:rsid w:val="007B21E9"/>
    <w:rsid w:val="007B2378"/>
    <w:rsid w:val="007B239E"/>
    <w:rsid w:val="007B28C2"/>
    <w:rsid w:val="007B2DFA"/>
    <w:rsid w:val="007B2F11"/>
    <w:rsid w:val="007B2FB1"/>
    <w:rsid w:val="007B305F"/>
    <w:rsid w:val="007B31BE"/>
    <w:rsid w:val="007B31E7"/>
    <w:rsid w:val="007B3613"/>
    <w:rsid w:val="007B3681"/>
    <w:rsid w:val="007B4228"/>
    <w:rsid w:val="007B4330"/>
    <w:rsid w:val="007B4828"/>
    <w:rsid w:val="007B4938"/>
    <w:rsid w:val="007B4B7A"/>
    <w:rsid w:val="007B5195"/>
    <w:rsid w:val="007B5310"/>
    <w:rsid w:val="007B560C"/>
    <w:rsid w:val="007B5C0E"/>
    <w:rsid w:val="007B5C5B"/>
    <w:rsid w:val="007B5F3D"/>
    <w:rsid w:val="007B6043"/>
    <w:rsid w:val="007B6112"/>
    <w:rsid w:val="007B6289"/>
    <w:rsid w:val="007B6297"/>
    <w:rsid w:val="007B6349"/>
    <w:rsid w:val="007B64A8"/>
    <w:rsid w:val="007B6675"/>
    <w:rsid w:val="007B7447"/>
    <w:rsid w:val="007B7635"/>
    <w:rsid w:val="007B7CC7"/>
    <w:rsid w:val="007B7E36"/>
    <w:rsid w:val="007B7F88"/>
    <w:rsid w:val="007C03A4"/>
    <w:rsid w:val="007C06DB"/>
    <w:rsid w:val="007C0730"/>
    <w:rsid w:val="007C0763"/>
    <w:rsid w:val="007C07B1"/>
    <w:rsid w:val="007C08B2"/>
    <w:rsid w:val="007C0AA7"/>
    <w:rsid w:val="007C0ACC"/>
    <w:rsid w:val="007C111B"/>
    <w:rsid w:val="007C11A4"/>
    <w:rsid w:val="007C1422"/>
    <w:rsid w:val="007C15BB"/>
    <w:rsid w:val="007C18F8"/>
    <w:rsid w:val="007C1BBC"/>
    <w:rsid w:val="007C1BE0"/>
    <w:rsid w:val="007C1D0E"/>
    <w:rsid w:val="007C1D57"/>
    <w:rsid w:val="007C2176"/>
    <w:rsid w:val="007C2268"/>
    <w:rsid w:val="007C2749"/>
    <w:rsid w:val="007C2887"/>
    <w:rsid w:val="007C309C"/>
    <w:rsid w:val="007C316C"/>
    <w:rsid w:val="007C34C7"/>
    <w:rsid w:val="007C36A5"/>
    <w:rsid w:val="007C36B9"/>
    <w:rsid w:val="007C382B"/>
    <w:rsid w:val="007C3A7B"/>
    <w:rsid w:val="007C3FE5"/>
    <w:rsid w:val="007C404A"/>
    <w:rsid w:val="007C41A7"/>
    <w:rsid w:val="007C41E0"/>
    <w:rsid w:val="007C44DA"/>
    <w:rsid w:val="007C4E36"/>
    <w:rsid w:val="007C4E83"/>
    <w:rsid w:val="007C52E5"/>
    <w:rsid w:val="007C5645"/>
    <w:rsid w:val="007C5767"/>
    <w:rsid w:val="007C5D73"/>
    <w:rsid w:val="007C5D89"/>
    <w:rsid w:val="007C606B"/>
    <w:rsid w:val="007C65B3"/>
    <w:rsid w:val="007C65F7"/>
    <w:rsid w:val="007C6827"/>
    <w:rsid w:val="007C6911"/>
    <w:rsid w:val="007C6E31"/>
    <w:rsid w:val="007C7971"/>
    <w:rsid w:val="007C7992"/>
    <w:rsid w:val="007C7BE8"/>
    <w:rsid w:val="007C7C80"/>
    <w:rsid w:val="007C7F3E"/>
    <w:rsid w:val="007D015A"/>
    <w:rsid w:val="007D0285"/>
    <w:rsid w:val="007D06DE"/>
    <w:rsid w:val="007D070B"/>
    <w:rsid w:val="007D0847"/>
    <w:rsid w:val="007D08D4"/>
    <w:rsid w:val="007D094B"/>
    <w:rsid w:val="007D19C7"/>
    <w:rsid w:val="007D1C93"/>
    <w:rsid w:val="007D1EB8"/>
    <w:rsid w:val="007D21A7"/>
    <w:rsid w:val="007D2386"/>
    <w:rsid w:val="007D2536"/>
    <w:rsid w:val="007D2851"/>
    <w:rsid w:val="007D29D8"/>
    <w:rsid w:val="007D2B28"/>
    <w:rsid w:val="007D2BFF"/>
    <w:rsid w:val="007D2D41"/>
    <w:rsid w:val="007D2DC3"/>
    <w:rsid w:val="007D3199"/>
    <w:rsid w:val="007D3347"/>
    <w:rsid w:val="007D34BE"/>
    <w:rsid w:val="007D3542"/>
    <w:rsid w:val="007D372D"/>
    <w:rsid w:val="007D37A4"/>
    <w:rsid w:val="007D381D"/>
    <w:rsid w:val="007D39F1"/>
    <w:rsid w:val="007D3A74"/>
    <w:rsid w:val="007D42D1"/>
    <w:rsid w:val="007D438C"/>
    <w:rsid w:val="007D46C9"/>
    <w:rsid w:val="007D495A"/>
    <w:rsid w:val="007D59B8"/>
    <w:rsid w:val="007D5B4E"/>
    <w:rsid w:val="007D6066"/>
    <w:rsid w:val="007D627B"/>
    <w:rsid w:val="007D659A"/>
    <w:rsid w:val="007D66C0"/>
    <w:rsid w:val="007D6938"/>
    <w:rsid w:val="007D7228"/>
    <w:rsid w:val="007D7260"/>
    <w:rsid w:val="007D74D6"/>
    <w:rsid w:val="007D76D6"/>
    <w:rsid w:val="007D7A7A"/>
    <w:rsid w:val="007D7DA3"/>
    <w:rsid w:val="007D7F29"/>
    <w:rsid w:val="007D7FA8"/>
    <w:rsid w:val="007E02AD"/>
    <w:rsid w:val="007E0695"/>
    <w:rsid w:val="007E0700"/>
    <w:rsid w:val="007E084C"/>
    <w:rsid w:val="007E0B3F"/>
    <w:rsid w:val="007E0B46"/>
    <w:rsid w:val="007E0BB8"/>
    <w:rsid w:val="007E0C2A"/>
    <w:rsid w:val="007E155D"/>
    <w:rsid w:val="007E167C"/>
    <w:rsid w:val="007E1CBB"/>
    <w:rsid w:val="007E204D"/>
    <w:rsid w:val="007E20BA"/>
    <w:rsid w:val="007E232F"/>
    <w:rsid w:val="007E2475"/>
    <w:rsid w:val="007E2792"/>
    <w:rsid w:val="007E2BFD"/>
    <w:rsid w:val="007E2C71"/>
    <w:rsid w:val="007E31BF"/>
    <w:rsid w:val="007E325E"/>
    <w:rsid w:val="007E3374"/>
    <w:rsid w:val="007E3412"/>
    <w:rsid w:val="007E3938"/>
    <w:rsid w:val="007E3B82"/>
    <w:rsid w:val="007E3CD8"/>
    <w:rsid w:val="007E47E8"/>
    <w:rsid w:val="007E49BD"/>
    <w:rsid w:val="007E4C35"/>
    <w:rsid w:val="007E4C6F"/>
    <w:rsid w:val="007E4D83"/>
    <w:rsid w:val="007E5538"/>
    <w:rsid w:val="007E57AA"/>
    <w:rsid w:val="007E57ED"/>
    <w:rsid w:val="007E583E"/>
    <w:rsid w:val="007E5881"/>
    <w:rsid w:val="007E5B17"/>
    <w:rsid w:val="007E5C12"/>
    <w:rsid w:val="007E5CFF"/>
    <w:rsid w:val="007E618E"/>
    <w:rsid w:val="007E62B7"/>
    <w:rsid w:val="007E642E"/>
    <w:rsid w:val="007E6446"/>
    <w:rsid w:val="007E6C04"/>
    <w:rsid w:val="007E75B5"/>
    <w:rsid w:val="007E7772"/>
    <w:rsid w:val="007E78AD"/>
    <w:rsid w:val="007E7AE3"/>
    <w:rsid w:val="007E7D34"/>
    <w:rsid w:val="007E7D46"/>
    <w:rsid w:val="007F009B"/>
    <w:rsid w:val="007F015F"/>
    <w:rsid w:val="007F048A"/>
    <w:rsid w:val="007F088C"/>
    <w:rsid w:val="007F0EE3"/>
    <w:rsid w:val="007F0F0C"/>
    <w:rsid w:val="007F1182"/>
    <w:rsid w:val="007F155A"/>
    <w:rsid w:val="007F1712"/>
    <w:rsid w:val="007F1865"/>
    <w:rsid w:val="007F1BDC"/>
    <w:rsid w:val="007F1DAC"/>
    <w:rsid w:val="007F1ECE"/>
    <w:rsid w:val="007F2016"/>
    <w:rsid w:val="007F20AC"/>
    <w:rsid w:val="007F20C6"/>
    <w:rsid w:val="007F23EB"/>
    <w:rsid w:val="007F27FE"/>
    <w:rsid w:val="007F2909"/>
    <w:rsid w:val="007F2E23"/>
    <w:rsid w:val="007F2ED4"/>
    <w:rsid w:val="007F2FC1"/>
    <w:rsid w:val="007F30BB"/>
    <w:rsid w:val="007F3236"/>
    <w:rsid w:val="007F3322"/>
    <w:rsid w:val="007F384C"/>
    <w:rsid w:val="007F38AA"/>
    <w:rsid w:val="007F3DA7"/>
    <w:rsid w:val="007F3E5A"/>
    <w:rsid w:val="007F3E5D"/>
    <w:rsid w:val="007F3FEB"/>
    <w:rsid w:val="007F3FEC"/>
    <w:rsid w:val="007F44F4"/>
    <w:rsid w:val="007F463A"/>
    <w:rsid w:val="007F4929"/>
    <w:rsid w:val="007F4D0B"/>
    <w:rsid w:val="007F51F5"/>
    <w:rsid w:val="007F5296"/>
    <w:rsid w:val="007F5560"/>
    <w:rsid w:val="007F55C5"/>
    <w:rsid w:val="007F5606"/>
    <w:rsid w:val="007F5653"/>
    <w:rsid w:val="007F5D71"/>
    <w:rsid w:val="007F64B1"/>
    <w:rsid w:val="007F655E"/>
    <w:rsid w:val="007F6D4A"/>
    <w:rsid w:val="007F6EE2"/>
    <w:rsid w:val="007F6FE9"/>
    <w:rsid w:val="007F73C1"/>
    <w:rsid w:val="007F77E4"/>
    <w:rsid w:val="007F786F"/>
    <w:rsid w:val="007F79FA"/>
    <w:rsid w:val="007F7E30"/>
    <w:rsid w:val="007F7FC5"/>
    <w:rsid w:val="007F7FE1"/>
    <w:rsid w:val="008002BD"/>
    <w:rsid w:val="008007AE"/>
    <w:rsid w:val="00800897"/>
    <w:rsid w:val="00800A33"/>
    <w:rsid w:val="00800D73"/>
    <w:rsid w:val="00800F39"/>
    <w:rsid w:val="008012B7"/>
    <w:rsid w:val="008014EC"/>
    <w:rsid w:val="00801577"/>
    <w:rsid w:val="008017CB"/>
    <w:rsid w:val="0080234C"/>
    <w:rsid w:val="0080243F"/>
    <w:rsid w:val="00802A93"/>
    <w:rsid w:val="008032A4"/>
    <w:rsid w:val="008032FC"/>
    <w:rsid w:val="00803986"/>
    <w:rsid w:val="00803997"/>
    <w:rsid w:val="00803B9A"/>
    <w:rsid w:val="00803FC5"/>
    <w:rsid w:val="00804146"/>
    <w:rsid w:val="008043DA"/>
    <w:rsid w:val="00804493"/>
    <w:rsid w:val="008044FE"/>
    <w:rsid w:val="00804B8A"/>
    <w:rsid w:val="00804E07"/>
    <w:rsid w:val="0080510B"/>
    <w:rsid w:val="008052AB"/>
    <w:rsid w:val="008054AD"/>
    <w:rsid w:val="00805607"/>
    <w:rsid w:val="0080563A"/>
    <w:rsid w:val="0080583B"/>
    <w:rsid w:val="0080621A"/>
    <w:rsid w:val="0080629D"/>
    <w:rsid w:val="008063B6"/>
    <w:rsid w:val="008063CD"/>
    <w:rsid w:val="008068B9"/>
    <w:rsid w:val="008069C3"/>
    <w:rsid w:val="008074A4"/>
    <w:rsid w:val="00807B94"/>
    <w:rsid w:val="00807E17"/>
    <w:rsid w:val="00807E24"/>
    <w:rsid w:val="00807E6E"/>
    <w:rsid w:val="008102A2"/>
    <w:rsid w:val="00810511"/>
    <w:rsid w:val="008105A5"/>
    <w:rsid w:val="0081064F"/>
    <w:rsid w:val="00810F05"/>
    <w:rsid w:val="00811488"/>
    <w:rsid w:val="0081158A"/>
    <w:rsid w:val="008116CE"/>
    <w:rsid w:val="008116F5"/>
    <w:rsid w:val="008119B9"/>
    <w:rsid w:val="00811A7F"/>
    <w:rsid w:val="00811BB0"/>
    <w:rsid w:val="00811F89"/>
    <w:rsid w:val="00812117"/>
    <w:rsid w:val="00812167"/>
    <w:rsid w:val="008127AE"/>
    <w:rsid w:val="00812C21"/>
    <w:rsid w:val="008132E6"/>
    <w:rsid w:val="0081343C"/>
    <w:rsid w:val="00813AD6"/>
    <w:rsid w:val="00813D63"/>
    <w:rsid w:val="00813F54"/>
    <w:rsid w:val="0081425F"/>
    <w:rsid w:val="00814375"/>
    <w:rsid w:val="008144E3"/>
    <w:rsid w:val="0081472C"/>
    <w:rsid w:val="00814953"/>
    <w:rsid w:val="00814A5E"/>
    <w:rsid w:val="00814ACB"/>
    <w:rsid w:val="00814D30"/>
    <w:rsid w:val="00814D8E"/>
    <w:rsid w:val="00815487"/>
    <w:rsid w:val="00815652"/>
    <w:rsid w:val="0081566A"/>
    <w:rsid w:val="008157D7"/>
    <w:rsid w:val="00815E10"/>
    <w:rsid w:val="00815EF1"/>
    <w:rsid w:val="00816049"/>
    <w:rsid w:val="00816196"/>
    <w:rsid w:val="008161E4"/>
    <w:rsid w:val="008163A5"/>
    <w:rsid w:val="008166F8"/>
    <w:rsid w:val="00816846"/>
    <w:rsid w:val="00816E96"/>
    <w:rsid w:val="00817161"/>
    <w:rsid w:val="008172E3"/>
    <w:rsid w:val="008174EE"/>
    <w:rsid w:val="00817A77"/>
    <w:rsid w:val="00817B0E"/>
    <w:rsid w:val="00817D26"/>
    <w:rsid w:val="00820263"/>
    <w:rsid w:val="00820752"/>
    <w:rsid w:val="00820B68"/>
    <w:rsid w:val="00820EEC"/>
    <w:rsid w:val="008211D3"/>
    <w:rsid w:val="00821805"/>
    <w:rsid w:val="008219AE"/>
    <w:rsid w:val="00821A36"/>
    <w:rsid w:val="00821CA7"/>
    <w:rsid w:val="008222DE"/>
    <w:rsid w:val="00822323"/>
    <w:rsid w:val="00822529"/>
    <w:rsid w:val="00822538"/>
    <w:rsid w:val="0082263C"/>
    <w:rsid w:val="00822C74"/>
    <w:rsid w:val="00822C92"/>
    <w:rsid w:val="00822CB8"/>
    <w:rsid w:val="00823346"/>
    <w:rsid w:val="008234A4"/>
    <w:rsid w:val="00823602"/>
    <w:rsid w:val="00823C61"/>
    <w:rsid w:val="00823D76"/>
    <w:rsid w:val="00823F04"/>
    <w:rsid w:val="00824E15"/>
    <w:rsid w:val="00825730"/>
    <w:rsid w:val="00825B15"/>
    <w:rsid w:val="00825B76"/>
    <w:rsid w:val="00826286"/>
    <w:rsid w:val="0082630E"/>
    <w:rsid w:val="00826325"/>
    <w:rsid w:val="0082668C"/>
    <w:rsid w:val="00826993"/>
    <w:rsid w:val="00826A90"/>
    <w:rsid w:val="00826ABF"/>
    <w:rsid w:val="00826D31"/>
    <w:rsid w:val="00826E44"/>
    <w:rsid w:val="0082740C"/>
    <w:rsid w:val="008275C8"/>
    <w:rsid w:val="00827A8C"/>
    <w:rsid w:val="00827B66"/>
    <w:rsid w:val="00830183"/>
    <w:rsid w:val="00830561"/>
    <w:rsid w:val="008305D4"/>
    <w:rsid w:val="00830703"/>
    <w:rsid w:val="00830EB1"/>
    <w:rsid w:val="0083108A"/>
    <w:rsid w:val="00831640"/>
    <w:rsid w:val="00831746"/>
    <w:rsid w:val="00831A6A"/>
    <w:rsid w:val="00832076"/>
    <w:rsid w:val="008323FB"/>
    <w:rsid w:val="008329BF"/>
    <w:rsid w:val="00832A43"/>
    <w:rsid w:val="00832CD8"/>
    <w:rsid w:val="00832F48"/>
    <w:rsid w:val="008333DE"/>
    <w:rsid w:val="00833482"/>
    <w:rsid w:val="008334F4"/>
    <w:rsid w:val="00833590"/>
    <w:rsid w:val="00833779"/>
    <w:rsid w:val="00833AE8"/>
    <w:rsid w:val="00833B54"/>
    <w:rsid w:val="00833BA7"/>
    <w:rsid w:val="00833F82"/>
    <w:rsid w:val="008340EE"/>
    <w:rsid w:val="0083489F"/>
    <w:rsid w:val="00835420"/>
    <w:rsid w:val="00835442"/>
    <w:rsid w:val="008359FD"/>
    <w:rsid w:val="00835B91"/>
    <w:rsid w:val="00835F9E"/>
    <w:rsid w:val="00836045"/>
    <w:rsid w:val="008361A8"/>
    <w:rsid w:val="00836892"/>
    <w:rsid w:val="008368AA"/>
    <w:rsid w:val="00836B87"/>
    <w:rsid w:val="008372B0"/>
    <w:rsid w:val="00837449"/>
    <w:rsid w:val="008377A9"/>
    <w:rsid w:val="00837901"/>
    <w:rsid w:val="00837FDB"/>
    <w:rsid w:val="008400AE"/>
    <w:rsid w:val="008401D1"/>
    <w:rsid w:val="008402B3"/>
    <w:rsid w:val="00840311"/>
    <w:rsid w:val="008404F8"/>
    <w:rsid w:val="00841544"/>
    <w:rsid w:val="008417BF"/>
    <w:rsid w:val="00841873"/>
    <w:rsid w:val="008418D3"/>
    <w:rsid w:val="008418EB"/>
    <w:rsid w:val="00841958"/>
    <w:rsid w:val="00841A98"/>
    <w:rsid w:val="00841B9A"/>
    <w:rsid w:val="00841CDF"/>
    <w:rsid w:val="008422E8"/>
    <w:rsid w:val="00842312"/>
    <w:rsid w:val="00842449"/>
    <w:rsid w:val="00842496"/>
    <w:rsid w:val="008429E9"/>
    <w:rsid w:val="00842E24"/>
    <w:rsid w:val="00842F38"/>
    <w:rsid w:val="008430A1"/>
    <w:rsid w:val="0084315D"/>
    <w:rsid w:val="0084321A"/>
    <w:rsid w:val="00843265"/>
    <w:rsid w:val="0084366E"/>
    <w:rsid w:val="008436A8"/>
    <w:rsid w:val="00843865"/>
    <w:rsid w:val="00843944"/>
    <w:rsid w:val="0084465C"/>
    <w:rsid w:val="00844DB8"/>
    <w:rsid w:val="00844F6D"/>
    <w:rsid w:val="00845209"/>
    <w:rsid w:val="008452CA"/>
    <w:rsid w:val="008455BF"/>
    <w:rsid w:val="0084560E"/>
    <w:rsid w:val="008456AA"/>
    <w:rsid w:val="008456D0"/>
    <w:rsid w:val="008457CC"/>
    <w:rsid w:val="008459C9"/>
    <w:rsid w:val="008462FA"/>
    <w:rsid w:val="008468F9"/>
    <w:rsid w:val="00846B57"/>
    <w:rsid w:val="00846C2A"/>
    <w:rsid w:val="00846C4E"/>
    <w:rsid w:val="00846E4D"/>
    <w:rsid w:val="008472CE"/>
    <w:rsid w:val="008475DC"/>
    <w:rsid w:val="0084776C"/>
    <w:rsid w:val="00847BC5"/>
    <w:rsid w:val="008504B8"/>
    <w:rsid w:val="00850771"/>
    <w:rsid w:val="00850970"/>
    <w:rsid w:val="0085099C"/>
    <w:rsid w:val="008509AD"/>
    <w:rsid w:val="00850CAB"/>
    <w:rsid w:val="00850DE4"/>
    <w:rsid w:val="008511BD"/>
    <w:rsid w:val="00851349"/>
    <w:rsid w:val="008514DF"/>
    <w:rsid w:val="0085182D"/>
    <w:rsid w:val="00851DEB"/>
    <w:rsid w:val="00851EB6"/>
    <w:rsid w:val="00851FA2"/>
    <w:rsid w:val="00852561"/>
    <w:rsid w:val="00852899"/>
    <w:rsid w:val="00852A20"/>
    <w:rsid w:val="00853127"/>
    <w:rsid w:val="0085333F"/>
    <w:rsid w:val="0085360E"/>
    <w:rsid w:val="00853734"/>
    <w:rsid w:val="00853744"/>
    <w:rsid w:val="00853793"/>
    <w:rsid w:val="008539E5"/>
    <w:rsid w:val="00853A3C"/>
    <w:rsid w:val="00853C1A"/>
    <w:rsid w:val="00853D7A"/>
    <w:rsid w:val="00853DD9"/>
    <w:rsid w:val="00853F02"/>
    <w:rsid w:val="0085485B"/>
    <w:rsid w:val="00854B38"/>
    <w:rsid w:val="00854DC5"/>
    <w:rsid w:val="0085502B"/>
    <w:rsid w:val="00855303"/>
    <w:rsid w:val="008554EF"/>
    <w:rsid w:val="00855628"/>
    <w:rsid w:val="00855A11"/>
    <w:rsid w:val="00855DBB"/>
    <w:rsid w:val="008560B2"/>
    <w:rsid w:val="0085630D"/>
    <w:rsid w:val="008564BA"/>
    <w:rsid w:val="0085654D"/>
    <w:rsid w:val="0085668C"/>
    <w:rsid w:val="00856A29"/>
    <w:rsid w:val="00856AD4"/>
    <w:rsid w:val="00856F22"/>
    <w:rsid w:val="008570CD"/>
    <w:rsid w:val="00857744"/>
    <w:rsid w:val="0085792A"/>
    <w:rsid w:val="00857B51"/>
    <w:rsid w:val="0086011C"/>
    <w:rsid w:val="0086032D"/>
    <w:rsid w:val="0086038C"/>
    <w:rsid w:val="008609CA"/>
    <w:rsid w:val="008610FE"/>
    <w:rsid w:val="00861197"/>
    <w:rsid w:val="00861251"/>
    <w:rsid w:val="008615BC"/>
    <w:rsid w:val="008618FD"/>
    <w:rsid w:val="00861930"/>
    <w:rsid w:val="00861C0A"/>
    <w:rsid w:val="00861E5A"/>
    <w:rsid w:val="00861E75"/>
    <w:rsid w:val="008621B8"/>
    <w:rsid w:val="0086260A"/>
    <w:rsid w:val="008627E0"/>
    <w:rsid w:val="00862B71"/>
    <w:rsid w:val="00862F5F"/>
    <w:rsid w:val="008636E4"/>
    <w:rsid w:val="0086380C"/>
    <w:rsid w:val="00863AA5"/>
    <w:rsid w:val="00863D33"/>
    <w:rsid w:val="0086401F"/>
    <w:rsid w:val="008642B9"/>
    <w:rsid w:val="00864870"/>
    <w:rsid w:val="008648DD"/>
    <w:rsid w:val="008649B0"/>
    <w:rsid w:val="008649D6"/>
    <w:rsid w:val="00864B47"/>
    <w:rsid w:val="00865005"/>
    <w:rsid w:val="00865199"/>
    <w:rsid w:val="00865381"/>
    <w:rsid w:val="0086544D"/>
    <w:rsid w:val="0086553A"/>
    <w:rsid w:val="008655C1"/>
    <w:rsid w:val="00865692"/>
    <w:rsid w:val="00865826"/>
    <w:rsid w:val="008658FB"/>
    <w:rsid w:val="00865AAD"/>
    <w:rsid w:val="00865B21"/>
    <w:rsid w:val="00865C2C"/>
    <w:rsid w:val="0086615C"/>
    <w:rsid w:val="00866420"/>
    <w:rsid w:val="00866458"/>
    <w:rsid w:val="00866686"/>
    <w:rsid w:val="00866907"/>
    <w:rsid w:val="00866ED6"/>
    <w:rsid w:val="008671BA"/>
    <w:rsid w:val="008672C7"/>
    <w:rsid w:val="008676D9"/>
    <w:rsid w:val="00867A65"/>
    <w:rsid w:val="00867CE7"/>
    <w:rsid w:val="00867F82"/>
    <w:rsid w:val="00870080"/>
    <w:rsid w:val="0087014B"/>
    <w:rsid w:val="0087035A"/>
    <w:rsid w:val="00870383"/>
    <w:rsid w:val="0087055A"/>
    <w:rsid w:val="00870960"/>
    <w:rsid w:val="008709C4"/>
    <w:rsid w:val="00870B0E"/>
    <w:rsid w:val="0087112D"/>
    <w:rsid w:val="00871339"/>
    <w:rsid w:val="00871928"/>
    <w:rsid w:val="00871C80"/>
    <w:rsid w:val="00871F4F"/>
    <w:rsid w:val="008720E0"/>
    <w:rsid w:val="00872188"/>
    <w:rsid w:val="00873048"/>
    <w:rsid w:val="00873067"/>
    <w:rsid w:val="00873098"/>
    <w:rsid w:val="00873221"/>
    <w:rsid w:val="008736D4"/>
    <w:rsid w:val="0087371F"/>
    <w:rsid w:val="00873791"/>
    <w:rsid w:val="00873B33"/>
    <w:rsid w:val="00873CE3"/>
    <w:rsid w:val="00873DA0"/>
    <w:rsid w:val="00873F68"/>
    <w:rsid w:val="00874076"/>
    <w:rsid w:val="008743AF"/>
    <w:rsid w:val="00874D34"/>
    <w:rsid w:val="00874EAB"/>
    <w:rsid w:val="00875049"/>
    <w:rsid w:val="008759DD"/>
    <w:rsid w:val="00875B4E"/>
    <w:rsid w:val="00875FD5"/>
    <w:rsid w:val="00876021"/>
    <w:rsid w:val="00876963"/>
    <w:rsid w:val="008769A8"/>
    <w:rsid w:val="008769E7"/>
    <w:rsid w:val="00876C4D"/>
    <w:rsid w:val="00876DBC"/>
    <w:rsid w:val="00876E8A"/>
    <w:rsid w:val="00876F60"/>
    <w:rsid w:val="0087711F"/>
    <w:rsid w:val="00877543"/>
    <w:rsid w:val="00877F72"/>
    <w:rsid w:val="00880DAE"/>
    <w:rsid w:val="0088112A"/>
    <w:rsid w:val="0088115C"/>
    <w:rsid w:val="0088144D"/>
    <w:rsid w:val="0088158A"/>
    <w:rsid w:val="008818D3"/>
    <w:rsid w:val="00881923"/>
    <w:rsid w:val="00881D24"/>
    <w:rsid w:val="0088245E"/>
    <w:rsid w:val="008824D2"/>
    <w:rsid w:val="00882DC0"/>
    <w:rsid w:val="0088343D"/>
    <w:rsid w:val="008834C5"/>
    <w:rsid w:val="0088360B"/>
    <w:rsid w:val="008838D8"/>
    <w:rsid w:val="008838F4"/>
    <w:rsid w:val="00883969"/>
    <w:rsid w:val="00883E56"/>
    <w:rsid w:val="00884668"/>
    <w:rsid w:val="008847A3"/>
    <w:rsid w:val="00884872"/>
    <w:rsid w:val="008849E4"/>
    <w:rsid w:val="00884B25"/>
    <w:rsid w:val="00884E15"/>
    <w:rsid w:val="00884F93"/>
    <w:rsid w:val="00885821"/>
    <w:rsid w:val="00885AF4"/>
    <w:rsid w:val="00885BD1"/>
    <w:rsid w:val="00885DAA"/>
    <w:rsid w:val="00885DE5"/>
    <w:rsid w:val="00885EB0"/>
    <w:rsid w:val="00885FA8"/>
    <w:rsid w:val="00885FFA"/>
    <w:rsid w:val="008862E6"/>
    <w:rsid w:val="008864F8"/>
    <w:rsid w:val="00886585"/>
    <w:rsid w:val="00886606"/>
    <w:rsid w:val="00886631"/>
    <w:rsid w:val="00886819"/>
    <w:rsid w:val="00886A6D"/>
    <w:rsid w:val="00886D3B"/>
    <w:rsid w:val="00886D84"/>
    <w:rsid w:val="008871D5"/>
    <w:rsid w:val="008871F2"/>
    <w:rsid w:val="00887227"/>
    <w:rsid w:val="008876A8"/>
    <w:rsid w:val="00887C05"/>
    <w:rsid w:val="00887D09"/>
    <w:rsid w:val="00887E7A"/>
    <w:rsid w:val="00887EFF"/>
    <w:rsid w:val="008903D2"/>
    <w:rsid w:val="0089052E"/>
    <w:rsid w:val="00890B21"/>
    <w:rsid w:val="00890B52"/>
    <w:rsid w:val="00890BFD"/>
    <w:rsid w:val="00890D4F"/>
    <w:rsid w:val="00891458"/>
    <w:rsid w:val="00891A53"/>
    <w:rsid w:val="00891C11"/>
    <w:rsid w:val="00891CF7"/>
    <w:rsid w:val="00891D99"/>
    <w:rsid w:val="0089288B"/>
    <w:rsid w:val="00892897"/>
    <w:rsid w:val="00892AFC"/>
    <w:rsid w:val="00892B1C"/>
    <w:rsid w:val="00892C03"/>
    <w:rsid w:val="00892D37"/>
    <w:rsid w:val="008933AA"/>
    <w:rsid w:val="00893C21"/>
    <w:rsid w:val="00893C51"/>
    <w:rsid w:val="00893F67"/>
    <w:rsid w:val="00894430"/>
    <w:rsid w:val="008949E8"/>
    <w:rsid w:val="00894B11"/>
    <w:rsid w:val="00894D40"/>
    <w:rsid w:val="00894FAB"/>
    <w:rsid w:val="0089580D"/>
    <w:rsid w:val="00895D6B"/>
    <w:rsid w:val="0089602C"/>
    <w:rsid w:val="00896341"/>
    <w:rsid w:val="008968C3"/>
    <w:rsid w:val="00896F66"/>
    <w:rsid w:val="00896FFB"/>
    <w:rsid w:val="00897A45"/>
    <w:rsid w:val="00897A73"/>
    <w:rsid w:val="008A0354"/>
    <w:rsid w:val="008A05BB"/>
    <w:rsid w:val="008A0B59"/>
    <w:rsid w:val="008A19A6"/>
    <w:rsid w:val="008A1ACB"/>
    <w:rsid w:val="008A2252"/>
    <w:rsid w:val="008A229B"/>
    <w:rsid w:val="008A2491"/>
    <w:rsid w:val="008A25A2"/>
    <w:rsid w:val="008A28F4"/>
    <w:rsid w:val="008A2B19"/>
    <w:rsid w:val="008A2EA0"/>
    <w:rsid w:val="008A3275"/>
    <w:rsid w:val="008A3324"/>
    <w:rsid w:val="008A3413"/>
    <w:rsid w:val="008A3690"/>
    <w:rsid w:val="008A36AD"/>
    <w:rsid w:val="008A3719"/>
    <w:rsid w:val="008A3732"/>
    <w:rsid w:val="008A384E"/>
    <w:rsid w:val="008A38BE"/>
    <w:rsid w:val="008A3C1B"/>
    <w:rsid w:val="008A44EF"/>
    <w:rsid w:val="008A4625"/>
    <w:rsid w:val="008A467F"/>
    <w:rsid w:val="008A4779"/>
    <w:rsid w:val="008A4F28"/>
    <w:rsid w:val="008A50D8"/>
    <w:rsid w:val="008A57C6"/>
    <w:rsid w:val="008A58E1"/>
    <w:rsid w:val="008A619B"/>
    <w:rsid w:val="008A63FC"/>
    <w:rsid w:val="008A6829"/>
    <w:rsid w:val="008A6F8D"/>
    <w:rsid w:val="008A703E"/>
    <w:rsid w:val="008A71BB"/>
    <w:rsid w:val="008A7204"/>
    <w:rsid w:val="008A7473"/>
    <w:rsid w:val="008A7836"/>
    <w:rsid w:val="008A789F"/>
    <w:rsid w:val="008A793B"/>
    <w:rsid w:val="008A7B35"/>
    <w:rsid w:val="008A7D58"/>
    <w:rsid w:val="008A7F15"/>
    <w:rsid w:val="008B00B6"/>
    <w:rsid w:val="008B0145"/>
    <w:rsid w:val="008B0614"/>
    <w:rsid w:val="008B083C"/>
    <w:rsid w:val="008B0C0D"/>
    <w:rsid w:val="008B0C9B"/>
    <w:rsid w:val="008B0E7B"/>
    <w:rsid w:val="008B1015"/>
    <w:rsid w:val="008B14F8"/>
    <w:rsid w:val="008B1D83"/>
    <w:rsid w:val="008B20A1"/>
    <w:rsid w:val="008B20A6"/>
    <w:rsid w:val="008B2A92"/>
    <w:rsid w:val="008B2AAD"/>
    <w:rsid w:val="008B2B9E"/>
    <w:rsid w:val="008B2DA6"/>
    <w:rsid w:val="008B3420"/>
    <w:rsid w:val="008B345B"/>
    <w:rsid w:val="008B3B97"/>
    <w:rsid w:val="008B3EDB"/>
    <w:rsid w:val="008B3F9C"/>
    <w:rsid w:val="008B4311"/>
    <w:rsid w:val="008B478B"/>
    <w:rsid w:val="008B487E"/>
    <w:rsid w:val="008B4A6E"/>
    <w:rsid w:val="008B4AB8"/>
    <w:rsid w:val="008B4EF6"/>
    <w:rsid w:val="008B556F"/>
    <w:rsid w:val="008B5841"/>
    <w:rsid w:val="008B59B6"/>
    <w:rsid w:val="008B5D5C"/>
    <w:rsid w:val="008B5EB5"/>
    <w:rsid w:val="008B6AFD"/>
    <w:rsid w:val="008B6D0F"/>
    <w:rsid w:val="008B718E"/>
    <w:rsid w:val="008B72DF"/>
    <w:rsid w:val="008B7338"/>
    <w:rsid w:val="008B764D"/>
    <w:rsid w:val="008B768E"/>
    <w:rsid w:val="008C02D6"/>
    <w:rsid w:val="008C05F8"/>
    <w:rsid w:val="008C062D"/>
    <w:rsid w:val="008C09CB"/>
    <w:rsid w:val="008C0B8C"/>
    <w:rsid w:val="008C0BC2"/>
    <w:rsid w:val="008C0E72"/>
    <w:rsid w:val="008C152A"/>
    <w:rsid w:val="008C1641"/>
    <w:rsid w:val="008C1696"/>
    <w:rsid w:val="008C16D1"/>
    <w:rsid w:val="008C1DEA"/>
    <w:rsid w:val="008C2749"/>
    <w:rsid w:val="008C3384"/>
    <w:rsid w:val="008C3A98"/>
    <w:rsid w:val="008C3D01"/>
    <w:rsid w:val="008C3E5A"/>
    <w:rsid w:val="008C418C"/>
    <w:rsid w:val="008C4314"/>
    <w:rsid w:val="008C444F"/>
    <w:rsid w:val="008C454B"/>
    <w:rsid w:val="008C488C"/>
    <w:rsid w:val="008C4C92"/>
    <w:rsid w:val="008C4D67"/>
    <w:rsid w:val="008C4FF1"/>
    <w:rsid w:val="008C528A"/>
    <w:rsid w:val="008C55CB"/>
    <w:rsid w:val="008C5648"/>
    <w:rsid w:val="008C5A38"/>
    <w:rsid w:val="008C5C9A"/>
    <w:rsid w:val="008C5E13"/>
    <w:rsid w:val="008C5E19"/>
    <w:rsid w:val="008C630D"/>
    <w:rsid w:val="008C63D8"/>
    <w:rsid w:val="008C6679"/>
    <w:rsid w:val="008C6771"/>
    <w:rsid w:val="008C6CE5"/>
    <w:rsid w:val="008C6F88"/>
    <w:rsid w:val="008C6FC4"/>
    <w:rsid w:val="008C7027"/>
    <w:rsid w:val="008C761A"/>
    <w:rsid w:val="008C76D3"/>
    <w:rsid w:val="008C7F71"/>
    <w:rsid w:val="008D02FC"/>
    <w:rsid w:val="008D0E33"/>
    <w:rsid w:val="008D0E39"/>
    <w:rsid w:val="008D0E8A"/>
    <w:rsid w:val="008D111A"/>
    <w:rsid w:val="008D1189"/>
    <w:rsid w:val="008D144C"/>
    <w:rsid w:val="008D1585"/>
    <w:rsid w:val="008D15D3"/>
    <w:rsid w:val="008D1855"/>
    <w:rsid w:val="008D1C9A"/>
    <w:rsid w:val="008D1CC6"/>
    <w:rsid w:val="008D1D93"/>
    <w:rsid w:val="008D243C"/>
    <w:rsid w:val="008D25A3"/>
    <w:rsid w:val="008D25C4"/>
    <w:rsid w:val="008D2CE5"/>
    <w:rsid w:val="008D2EA0"/>
    <w:rsid w:val="008D2ECA"/>
    <w:rsid w:val="008D3090"/>
    <w:rsid w:val="008D3807"/>
    <w:rsid w:val="008D3A21"/>
    <w:rsid w:val="008D3B30"/>
    <w:rsid w:val="008D3E52"/>
    <w:rsid w:val="008D40C5"/>
    <w:rsid w:val="008D4235"/>
    <w:rsid w:val="008D44D0"/>
    <w:rsid w:val="008D44F4"/>
    <w:rsid w:val="008D452B"/>
    <w:rsid w:val="008D45A3"/>
    <w:rsid w:val="008D4989"/>
    <w:rsid w:val="008D4FB4"/>
    <w:rsid w:val="008D4FB5"/>
    <w:rsid w:val="008D4FDC"/>
    <w:rsid w:val="008D5051"/>
    <w:rsid w:val="008D505E"/>
    <w:rsid w:val="008D53EA"/>
    <w:rsid w:val="008D5A01"/>
    <w:rsid w:val="008D5BB7"/>
    <w:rsid w:val="008D663C"/>
    <w:rsid w:val="008D678C"/>
    <w:rsid w:val="008D6C85"/>
    <w:rsid w:val="008D70AC"/>
    <w:rsid w:val="008D7472"/>
    <w:rsid w:val="008D7CB4"/>
    <w:rsid w:val="008E007D"/>
    <w:rsid w:val="008E009B"/>
    <w:rsid w:val="008E00B0"/>
    <w:rsid w:val="008E02A6"/>
    <w:rsid w:val="008E044E"/>
    <w:rsid w:val="008E0799"/>
    <w:rsid w:val="008E0D6C"/>
    <w:rsid w:val="008E1C56"/>
    <w:rsid w:val="008E1CA2"/>
    <w:rsid w:val="008E1DE1"/>
    <w:rsid w:val="008E1E3F"/>
    <w:rsid w:val="008E22ED"/>
    <w:rsid w:val="008E2356"/>
    <w:rsid w:val="008E2391"/>
    <w:rsid w:val="008E240C"/>
    <w:rsid w:val="008E247F"/>
    <w:rsid w:val="008E254C"/>
    <w:rsid w:val="008E2612"/>
    <w:rsid w:val="008E2C5F"/>
    <w:rsid w:val="008E3071"/>
    <w:rsid w:val="008E375E"/>
    <w:rsid w:val="008E37FE"/>
    <w:rsid w:val="008E3C0A"/>
    <w:rsid w:val="008E3D2A"/>
    <w:rsid w:val="008E407F"/>
    <w:rsid w:val="008E43D8"/>
    <w:rsid w:val="008E4963"/>
    <w:rsid w:val="008E49E3"/>
    <w:rsid w:val="008E4BA8"/>
    <w:rsid w:val="008E5097"/>
    <w:rsid w:val="008E58BA"/>
    <w:rsid w:val="008E5ADE"/>
    <w:rsid w:val="008E5B26"/>
    <w:rsid w:val="008E649B"/>
    <w:rsid w:val="008E65DD"/>
    <w:rsid w:val="008E68AB"/>
    <w:rsid w:val="008E690C"/>
    <w:rsid w:val="008E6F33"/>
    <w:rsid w:val="008E709F"/>
    <w:rsid w:val="008E739F"/>
    <w:rsid w:val="008E75E6"/>
    <w:rsid w:val="008E761D"/>
    <w:rsid w:val="008E76B5"/>
    <w:rsid w:val="008E7EF2"/>
    <w:rsid w:val="008F0021"/>
    <w:rsid w:val="008F00ED"/>
    <w:rsid w:val="008F059E"/>
    <w:rsid w:val="008F0965"/>
    <w:rsid w:val="008F0A66"/>
    <w:rsid w:val="008F1337"/>
    <w:rsid w:val="008F133A"/>
    <w:rsid w:val="008F14C1"/>
    <w:rsid w:val="008F14F5"/>
    <w:rsid w:val="008F1523"/>
    <w:rsid w:val="008F17C7"/>
    <w:rsid w:val="008F181C"/>
    <w:rsid w:val="008F19D8"/>
    <w:rsid w:val="008F1ABC"/>
    <w:rsid w:val="008F1DAC"/>
    <w:rsid w:val="008F202B"/>
    <w:rsid w:val="008F224B"/>
    <w:rsid w:val="008F26D9"/>
    <w:rsid w:val="008F2823"/>
    <w:rsid w:val="008F2AF0"/>
    <w:rsid w:val="008F2B9A"/>
    <w:rsid w:val="008F2D67"/>
    <w:rsid w:val="008F300E"/>
    <w:rsid w:val="008F3151"/>
    <w:rsid w:val="008F3194"/>
    <w:rsid w:val="008F337D"/>
    <w:rsid w:val="008F3390"/>
    <w:rsid w:val="008F349E"/>
    <w:rsid w:val="008F34B9"/>
    <w:rsid w:val="008F3B1D"/>
    <w:rsid w:val="008F3EDE"/>
    <w:rsid w:val="008F404D"/>
    <w:rsid w:val="008F4579"/>
    <w:rsid w:val="008F4710"/>
    <w:rsid w:val="008F4A89"/>
    <w:rsid w:val="008F4D4E"/>
    <w:rsid w:val="008F55E5"/>
    <w:rsid w:val="008F5895"/>
    <w:rsid w:val="008F58D3"/>
    <w:rsid w:val="008F5FBF"/>
    <w:rsid w:val="008F5FE8"/>
    <w:rsid w:val="008F639E"/>
    <w:rsid w:val="008F6543"/>
    <w:rsid w:val="008F65A9"/>
    <w:rsid w:val="008F6665"/>
    <w:rsid w:val="008F68EE"/>
    <w:rsid w:val="008F69F3"/>
    <w:rsid w:val="008F6A87"/>
    <w:rsid w:val="008F6ACA"/>
    <w:rsid w:val="008F6E06"/>
    <w:rsid w:val="008F7AB0"/>
    <w:rsid w:val="009007ED"/>
    <w:rsid w:val="0090089F"/>
    <w:rsid w:val="00900A56"/>
    <w:rsid w:val="00900A97"/>
    <w:rsid w:val="00900B96"/>
    <w:rsid w:val="00900EEB"/>
    <w:rsid w:val="00900F8F"/>
    <w:rsid w:val="009017AF"/>
    <w:rsid w:val="00901A5E"/>
    <w:rsid w:val="00901EB7"/>
    <w:rsid w:val="00902128"/>
    <w:rsid w:val="009024AB"/>
    <w:rsid w:val="009028D1"/>
    <w:rsid w:val="00903B37"/>
    <w:rsid w:val="00903DF3"/>
    <w:rsid w:val="00903E6E"/>
    <w:rsid w:val="0090412D"/>
    <w:rsid w:val="0090439A"/>
    <w:rsid w:val="009045BC"/>
    <w:rsid w:val="0090489B"/>
    <w:rsid w:val="00904F50"/>
    <w:rsid w:val="0090525F"/>
    <w:rsid w:val="00905395"/>
    <w:rsid w:val="00905967"/>
    <w:rsid w:val="00905968"/>
    <w:rsid w:val="00905D98"/>
    <w:rsid w:val="00905E4A"/>
    <w:rsid w:val="00906751"/>
    <w:rsid w:val="009068CA"/>
    <w:rsid w:val="00906C8C"/>
    <w:rsid w:val="00906E59"/>
    <w:rsid w:val="00906FA4"/>
    <w:rsid w:val="009073FE"/>
    <w:rsid w:val="00907731"/>
    <w:rsid w:val="00907C28"/>
    <w:rsid w:val="00910240"/>
    <w:rsid w:val="009102DB"/>
    <w:rsid w:val="0091057D"/>
    <w:rsid w:val="00910603"/>
    <w:rsid w:val="00910AF9"/>
    <w:rsid w:val="00910E2A"/>
    <w:rsid w:val="00910FFF"/>
    <w:rsid w:val="009110CE"/>
    <w:rsid w:val="009110EC"/>
    <w:rsid w:val="009111E4"/>
    <w:rsid w:val="009114F3"/>
    <w:rsid w:val="009115AD"/>
    <w:rsid w:val="00911699"/>
    <w:rsid w:val="00911EF4"/>
    <w:rsid w:val="009123C8"/>
    <w:rsid w:val="0091255B"/>
    <w:rsid w:val="009129C1"/>
    <w:rsid w:val="00912EAD"/>
    <w:rsid w:val="00912F1E"/>
    <w:rsid w:val="00912FA5"/>
    <w:rsid w:val="009131EA"/>
    <w:rsid w:val="00913342"/>
    <w:rsid w:val="00913735"/>
    <w:rsid w:val="00913B87"/>
    <w:rsid w:val="009141F0"/>
    <w:rsid w:val="009146E5"/>
    <w:rsid w:val="009148E9"/>
    <w:rsid w:val="00915316"/>
    <w:rsid w:val="00915B0F"/>
    <w:rsid w:val="00916714"/>
    <w:rsid w:val="00916CEC"/>
    <w:rsid w:val="00916F5E"/>
    <w:rsid w:val="00917304"/>
    <w:rsid w:val="0091730F"/>
    <w:rsid w:val="00917342"/>
    <w:rsid w:val="009174C0"/>
    <w:rsid w:val="009178EE"/>
    <w:rsid w:val="00917916"/>
    <w:rsid w:val="00917A78"/>
    <w:rsid w:val="00917D40"/>
    <w:rsid w:val="00917E39"/>
    <w:rsid w:val="009200D7"/>
    <w:rsid w:val="009202DD"/>
    <w:rsid w:val="0092082A"/>
    <w:rsid w:val="00920961"/>
    <w:rsid w:val="009209C0"/>
    <w:rsid w:val="00920AC6"/>
    <w:rsid w:val="00920C34"/>
    <w:rsid w:val="00920C95"/>
    <w:rsid w:val="00920CF3"/>
    <w:rsid w:val="009210E8"/>
    <w:rsid w:val="00921100"/>
    <w:rsid w:val="009216C1"/>
    <w:rsid w:val="0092170B"/>
    <w:rsid w:val="009220D8"/>
    <w:rsid w:val="00922A7A"/>
    <w:rsid w:val="00922B90"/>
    <w:rsid w:val="00922BBC"/>
    <w:rsid w:val="00922CE7"/>
    <w:rsid w:val="00922F12"/>
    <w:rsid w:val="00922F74"/>
    <w:rsid w:val="00923201"/>
    <w:rsid w:val="0092353B"/>
    <w:rsid w:val="00923570"/>
    <w:rsid w:val="00923D0D"/>
    <w:rsid w:val="00923DB1"/>
    <w:rsid w:val="00924374"/>
    <w:rsid w:val="00924684"/>
    <w:rsid w:val="00924694"/>
    <w:rsid w:val="009248AF"/>
    <w:rsid w:val="00924B78"/>
    <w:rsid w:val="00924E1E"/>
    <w:rsid w:val="00924E3E"/>
    <w:rsid w:val="0092515D"/>
    <w:rsid w:val="0092517E"/>
    <w:rsid w:val="0092546F"/>
    <w:rsid w:val="009254DD"/>
    <w:rsid w:val="009257FE"/>
    <w:rsid w:val="00925B90"/>
    <w:rsid w:val="009261F1"/>
    <w:rsid w:val="00926330"/>
    <w:rsid w:val="00926949"/>
    <w:rsid w:val="00926A38"/>
    <w:rsid w:val="00926A79"/>
    <w:rsid w:val="00926DDC"/>
    <w:rsid w:val="009275B7"/>
    <w:rsid w:val="009277D7"/>
    <w:rsid w:val="00927802"/>
    <w:rsid w:val="009278F2"/>
    <w:rsid w:val="00927AA6"/>
    <w:rsid w:val="00927B63"/>
    <w:rsid w:val="00927B85"/>
    <w:rsid w:val="00927BF4"/>
    <w:rsid w:val="00930003"/>
    <w:rsid w:val="00930087"/>
    <w:rsid w:val="009300C7"/>
    <w:rsid w:val="009300FE"/>
    <w:rsid w:val="00930317"/>
    <w:rsid w:val="00930389"/>
    <w:rsid w:val="009303A9"/>
    <w:rsid w:val="00930412"/>
    <w:rsid w:val="00930507"/>
    <w:rsid w:val="00930BFB"/>
    <w:rsid w:val="00930DF5"/>
    <w:rsid w:val="00931705"/>
    <w:rsid w:val="009325BD"/>
    <w:rsid w:val="0093275B"/>
    <w:rsid w:val="0093289C"/>
    <w:rsid w:val="00932AF0"/>
    <w:rsid w:val="00932BB3"/>
    <w:rsid w:val="00932FF3"/>
    <w:rsid w:val="00933AD1"/>
    <w:rsid w:val="00934075"/>
    <w:rsid w:val="00934116"/>
    <w:rsid w:val="0093443A"/>
    <w:rsid w:val="00934DD7"/>
    <w:rsid w:val="00934E18"/>
    <w:rsid w:val="009352DE"/>
    <w:rsid w:val="009352F9"/>
    <w:rsid w:val="00935771"/>
    <w:rsid w:val="00935BFE"/>
    <w:rsid w:val="00935F35"/>
    <w:rsid w:val="009361A1"/>
    <w:rsid w:val="0093668A"/>
    <w:rsid w:val="009369F7"/>
    <w:rsid w:val="00936A7A"/>
    <w:rsid w:val="00936ABE"/>
    <w:rsid w:val="00936B88"/>
    <w:rsid w:val="00936E0C"/>
    <w:rsid w:val="00936F0C"/>
    <w:rsid w:val="0093747D"/>
    <w:rsid w:val="0093752C"/>
    <w:rsid w:val="009377D4"/>
    <w:rsid w:val="009377E1"/>
    <w:rsid w:val="009378EB"/>
    <w:rsid w:val="00937EE9"/>
    <w:rsid w:val="00937F85"/>
    <w:rsid w:val="009402F8"/>
    <w:rsid w:val="00940704"/>
    <w:rsid w:val="009407C5"/>
    <w:rsid w:val="0094085D"/>
    <w:rsid w:val="00940A66"/>
    <w:rsid w:val="00940F2E"/>
    <w:rsid w:val="00940FF8"/>
    <w:rsid w:val="00941733"/>
    <w:rsid w:val="0094202F"/>
    <w:rsid w:val="00942115"/>
    <w:rsid w:val="0094235C"/>
    <w:rsid w:val="00942466"/>
    <w:rsid w:val="0094273B"/>
    <w:rsid w:val="00942973"/>
    <w:rsid w:val="00942C75"/>
    <w:rsid w:val="00942CAC"/>
    <w:rsid w:val="00942DAF"/>
    <w:rsid w:val="0094311F"/>
    <w:rsid w:val="009432F1"/>
    <w:rsid w:val="00943360"/>
    <w:rsid w:val="009436CD"/>
    <w:rsid w:val="009437E6"/>
    <w:rsid w:val="009438F8"/>
    <w:rsid w:val="00943E42"/>
    <w:rsid w:val="00943FB3"/>
    <w:rsid w:val="00944225"/>
    <w:rsid w:val="00944C98"/>
    <w:rsid w:val="00944CCA"/>
    <w:rsid w:val="00944FE6"/>
    <w:rsid w:val="00945033"/>
    <w:rsid w:val="00945715"/>
    <w:rsid w:val="00945838"/>
    <w:rsid w:val="0094589B"/>
    <w:rsid w:val="00945971"/>
    <w:rsid w:val="0094637C"/>
    <w:rsid w:val="0094681B"/>
    <w:rsid w:val="009469BD"/>
    <w:rsid w:val="00946B4A"/>
    <w:rsid w:val="00946D51"/>
    <w:rsid w:val="00946E2B"/>
    <w:rsid w:val="009471EF"/>
    <w:rsid w:val="009478E6"/>
    <w:rsid w:val="0094790B"/>
    <w:rsid w:val="00947D19"/>
    <w:rsid w:val="00947D20"/>
    <w:rsid w:val="00947F49"/>
    <w:rsid w:val="00947F90"/>
    <w:rsid w:val="009503B4"/>
    <w:rsid w:val="00950921"/>
    <w:rsid w:val="009510CF"/>
    <w:rsid w:val="0095113D"/>
    <w:rsid w:val="0095136A"/>
    <w:rsid w:val="0095189D"/>
    <w:rsid w:val="00951B2E"/>
    <w:rsid w:val="00951C21"/>
    <w:rsid w:val="00951DE9"/>
    <w:rsid w:val="00951EF9"/>
    <w:rsid w:val="009521BD"/>
    <w:rsid w:val="009521C6"/>
    <w:rsid w:val="0095288F"/>
    <w:rsid w:val="00952B12"/>
    <w:rsid w:val="00952BFF"/>
    <w:rsid w:val="00952E8E"/>
    <w:rsid w:val="00952F81"/>
    <w:rsid w:val="009537AF"/>
    <w:rsid w:val="00953ACD"/>
    <w:rsid w:val="00953BA3"/>
    <w:rsid w:val="00953E88"/>
    <w:rsid w:val="00954166"/>
    <w:rsid w:val="009541CB"/>
    <w:rsid w:val="0095443B"/>
    <w:rsid w:val="00954925"/>
    <w:rsid w:val="00954BB2"/>
    <w:rsid w:val="00955046"/>
    <w:rsid w:val="009550E0"/>
    <w:rsid w:val="00955187"/>
    <w:rsid w:val="00955244"/>
    <w:rsid w:val="0095533A"/>
    <w:rsid w:val="00955626"/>
    <w:rsid w:val="00955690"/>
    <w:rsid w:val="009556DD"/>
    <w:rsid w:val="0095573E"/>
    <w:rsid w:val="009557EB"/>
    <w:rsid w:val="009557F6"/>
    <w:rsid w:val="0095587D"/>
    <w:rsid w:val="00955A78"/>
    <w:rsid w:val="00956074"/>
    <w:rsid w:val="00956447"/>
    <w:rsid w:val="00956903"/>
    <w:rsid w:val="00956CDE"/>
    <w:rsid w:val="00956CF5"/>
    <w:rsid w:val="00956FD4"/>
    <w:rsid w:val="00957217"/>
    <w:rsid w:val="009575D9"/>
    <w:rsid w:val="009577AA"/>
    <w:rsid w:val="009578A5"/>
    <w:rsid w:val="00957951"/>
    <w:rsid w:val="00957AD2"/>
    <w:rsid w:val="00957DDD"/>
    <w:rsid w:val="009601C1"/>
    <w:rsid w:val="00960355"/>
    <w:rsid w:val="009604B6"/>
    <w:rsid w:val="00960E49"/>
    <w:rsid w:val="00960F64"/>
    <w:rsid w:val="009614A9"/>
    <w:rsid w:val="00961606"/>
    <w:rsid w:val="00961A77"/>
    <w:rsid w:val="00961CBB"/>
    <w:rsid w:val="00961DAD"/>
    <w:rsid w:val="009622BA"/>
    <w:rsid w:val="00962373"/>
    <w:rsid w:val="00962519"/>
    <w:rsid w:val="0096257F"/>
    <w:rsid w:val="009625CE"/>
    <w:rsid w:val="0096310D"/>
    <w:rsid w:val="00963296"/>
    <w:rsid w:val="0096341A"/>
    <w:rsid w:val="009637CD"/>
    <w:rsid w:val="00963829"/>
    <w:rsid w:val="00963846"/>
    <w:rsid w:val="00963E5A"/>
    <w:rsid w:val="00963F63"/>
    <w:rsid w:val="009648F0"/>
    <w:rsid w:val="00964B69"/>
    <w:rsid w:val="00964D49"/>
    <w:rsid w:val="00964D54"/>
    <w:rsid w:val="00964DC8"/>
    <w:rsid w:val="00964EBC"/>
    <w:rsid w:val="00964F8F"/>
    <w:rsid w:val="0096568C"/>
    <w:rsid w:val="009657D2"/>
    <w:rsid w:val="00965928"/>
    <w:rsid w:val="00965AA4"/>
    <w:rsid w:val="00965BE3"/>
    <w:rsid w:val="00965CEF"/>
    <w:rsid w:val="00966605"/>
    <w:rsid w:val="009666BB"/>
    <w:rsid w:val="00966A25"/>
    <w:rsid w:val="00966A92"/>
    <w:rsid w:val="00966D9F"/>
    <w:rsid w:val="00966F94"/>
    <w:rsid w:val="00967000"/>
    <w:rsid w:val="009671C7"/>
    <w:rsid w:val="00967907"/>
    <w:rsid w:val="00967CEB"/>
    <w:rsid w:val="00970122"/>
    <w:rsid w:val="009701B6"/>
    <w:rsid w:val="009703B3"/>
    <w:rsid w:val="0097043A"/>
    <w:rsid w:val="00970479"/>
    <w:rsid w:val="009706B9"/>
    <w:rsid w:val="0097163E"/>
    <w:rsid w:val="009719A9"/>
    <w:rsid w:val="00971AF1"/>
    <w:rsid w:val="00971C0C"/>
    <w:rsid w:val="0097257D"/>
    <w:rsid w:val="009727D0"/>
    <w:rsid w:val="00972BD8"/>
    <w:rsid w:val="00972E6D"/>
    <w:rsid w:val="00972F09"/>
    <w:rsid w:val="00972FAA"/>
    <w:rsid w:val="00973AE9"/>
    <w:rsid w:val="00973DDA"/>
    <w:rsid w:val="0097416B"/>
    <w:rsid w:val="00974253"/>
    <w:rsid w:val="00974598"/>
    <w:rsid w:val="00974874"/>
    <w:rsid w:val="00974986"/>
    <w:rsid w:val="00974A6F"/>
    <w:rsid w:val="00974D39"/>
    <w:rsid w:val="00974EBC"/>
    <w:rsid w:val="00974F8D"/>
    <w:rsid w:val="00975418"/>
    <w:rsid w:val="00975514"/>
    <w:rsid w:val="00975B2C"/>
    <w:rsid w:val="00975E03"/>
    <w:rsid w:val="00975F92"/>
    <w:rsid w:val="0097630E"/>
    <w:rsid w:val="00976348"/>
    <w:rsid w:val="0097645F"/>
    <w:rsid w:val="009765AF"/>
    <w:rsid w:val="0097667C"/>
    <w:rsid w:val="009766D2"/>
    <w:rsid w:val="00976EFB"/>
    <w:rsid w:val="00977058"/>
    <w:rsid w:val="009774DA"/>
    <w:rsid w:val="009776C9"/>
    <w:rsid w:val="00977936"/>
    <w:rsid w:val="00977D89"/>
    <w:rsid w:val="009800FE"/>
    <w:rsid w:val="00980216"/>
    <w:rsid w:val="00980385"/>
    <w:rsid w:val="00980391"/>
    <w:rsid w:val="0098061B"/>
    <w:rsid w:val="009806D9"/>
    <w:rsid w:val="00980740"/>
    <w:rsid w:val="009809C7"/>
    <w:rsid w:val="00980BB0"/>
    <w:rsid w:val="00980C64"/>
    <w:rsid w:val="00980EAE"/>
    <w:rsid w:val="009817C3"/>
    <w:rsid w:val="009819B3"/>
    <w:rsid w:val="00981CBA"/>
    <w:rsid w:val="00981F5B"/>
    <w:rsid w:val="00981F8E"/>
    <w:rsid w:val="00981F8F"/>
    <w:rsid w:val="009829AA"/>
    <w:rsid w:val="00982B5D"/>
    <w:rsid w:val="00983590"/>
    <w:rsid w:val="00983968"/>
    <w:rsid w:val="00983F0E"/>
    <w:rsid w:val="0098463B"/>
    <w:rsid w:val="00984690"/>
    <w:rsid w:val="00984C9E"/>
    <w:rsid w:val="009851C8"/>
    <w:rsid w:val="00985326"/>
    <w:rsid w:val="009855A9"/>
    <w:rsid w:val="009855E7"/>
    <w:rsid w:val="00985707"/>
    <w:rsid w:val="00985948"/>
    <w:rsid w:val="00985A00"/>
    <w:rsid w:val="00985E86"/>
    <w:rsid w:val="00985F89"/>
    <w:rsid w:val="0098613B"/>
    <w:rsid w:val="00986146"/>
    <w:rsid w:val="0098622E"/>
    <w:rsid w:val="00986287"/>
    <w:rsid w:val="009865CB"/>
    <w:rsid w:val="009865F9"/>
    <w:rsid w:val="0098687A"/>
    <w:rsid w:val="00987108"/>
    <w:rsid w:val="00987737"/>
    <w:rsid w:val="0098790C"/>
    <w:rsid w:val="00987A6A"/>
    <w:rsid w:val="00987D4A"/>
    <w:rsid w:val="00987DC3"/>
    <w:rsid w:val="009905F1"/>
    <w:rsid w:val="0099092E"/>
    <w:rsid w:val="009909CE"/>
    <w:rsid w:val="00990A36"/>
    <w:rsid w:val="00990E00"/>
    <w:rsid w:val="00991053"/>
    <w:rsid w:val="009914A9"/>
    <w:rsid w:val="00991555"/>
    <w:rsid w:val="00991629"/>
    <w:rsid w:val="00991B0D"/>
    <w:rsid w:val="00991D75"/>
    <w:rsid w:val="009922D0"/>
    <w:rsid w:val="00992359"/>
    <w:rsid w:val="00992366"/>
    <w:rsid w:val="00992496"/>
    <w:rsid w:val="00992546"/>
    <w:rsid w:val="00992763"/>
    <w:rsid w:val="009928AC"/>
    <w:rsid w:val="00992970"/>
    <w:rsid w:val="00992BC0"/>
    <w:rsid w:val="00992D7C"/>
    <w:rsid w:val="00992FC3"/>
    <w:rsid w:val="0099343B"/>
    <w:rsid w:val="00993785"/>
    <w:rsid w:val="00993A1C"/>
    <w:rsid w:val="0099425A"/>
    <w:rsid w:val="00994359"/>
    <w:rsid w:val="009944F2"/>
    <w:rsid w:val="00994502"/>
    <w:rsid w:val="00994513"/>
    <w:rsid w:val="00994602"/>
    <w:rsid w:val="0099465D"/>
    <w:rsid w:val="009949B5"/>
    <w:rsid w:val="00994CB3"/>
    <w:rsid w:val="00995189"/>
    <w:rsid w:val="00995541"/>
    <w:rsid w:val="00995769"/>
    <w:rsid w:val="00995AF4"/>
    <w:rsid w:val="00995B51"/>
    <w:rsid w:val="00995DA8"/>
    <w:rsid w:val="00995DCE"/>
    <w:rsid w:val="00995E1C"/>
    <w:rsid w:val="009960A9"/>
    <w:rsid w:val="009960C8"/>
    <w:rsid w:val="009962A3"/>
    <w:rsid w:val="009964EF"/>
    <w:rsid w:val="009964F2"/>
    <w:rsid w:val="0099670E"/>
    <w:rsid w:val="009969E4"/>
    <w:rsid w:val="00996C29"/>
    <w:rsid w:val="009973E2"/>
    <w:rsid w:val="00997558"/>
    <w:rsid w:val="0099758D"/>
    <w:rsid w:val="009976D2"/>
    <w:rsid w:val="009976DE"/>
    <w:rsid w:val="00997F9D"/>
    <w:rsid w:val="009A0328"/>
    <w:rsid w:val="009A03D2"/>
    <w:rsid w:val="009A04F8"/>
    <w:rsid w:val="009A09C5"/>
    <w:rsid w:val="009A0A0F"/>
    <w:rsid w:val="009A0B1F"/>
    <w:rsid w:val="009A0B9A"/>
    <w:rsid w:val="009A0CF6"/>
    <w:rsid w:val="009A0F37"/>
    <w:rsid w:val="009A14E0"/>
    <w:rsid w:val="009A1636"/>
    <w:rsid w:val="009A1988"/>
    <w:rsid w:val="009A199D"/>
    <w:rsid w:val="009A1DCD"/>
    <w:rsid w:val="009A1E8D"/>
    <w:rsid w:val="009A26A5"/>
    <w:rsid w:val="009A2AC0"/>
    <w:rsid w:val="009A2C39"/>
    <w:rsid w:val="009A2D3E"/>
    <w:rsid w:val="009A3B8F"/>
    <w:rsid w:val="009A3C4E"/>
    <w:rsid w:val="009A3EC1"/>
    <w:rsid w:val="009A40E7"/>
    <w:rsid w:val="009A4960"/>
    <w:rsid w:val="009A4C00"/>
    <w:rsid w:val="009A4D82"/>
    <w:rsid w:val="009A4E07"/>
    <w:rsid w:val="009A4E67"/>
    <w:rsid w:val="009A507D"/>
    <w:rsid w:val="009A50F7"/>
    <w:rsid w:val="009A5120"/>
    <w:rsid w:val="009A56F6"/>
    <w:rsid w:val="009A56FB"/>
    <w:rsid w:val="009A58D8"/>
    <w:rsid w:val="009A59C8"/>
    <w:rsid w:val="009A5FB8"/>
    <w:rsid w:val="009A60FB"/>
    <w:rsid w:val="009A61EA"/>
    <w:rsid w:val="009A63E0"/>
    <w:rsid w:val="009A64EB"/>
    <w:rsid w:val="009A6F96"/>
    <w:rsid w:val="009A741A"/>
    <w:rsid w:val="009A7499"/>
    <w:rsid w:val="009A74AB"/>
    <w:rsid w:val="009A7A2C"/>
    <w:rsid w:val="009A7F5E"/>
    <w:rsid w:val="009B0006"/>
    <w:rsid w:val="009B061F"/>
    <w:rsid w:val="009B080F"/>
    <w:rsid w:val="009B0AC7"/>
    <w:rsid w:val="009B1145"/>
    <w:rsid w:val="009B1156"/>
    <w:rsid w:val="009B16BC"/>
    <w:rsid w:val="009B2262"/>
    <w:rsid w:val="009B249F"/>
    <w:rsid w:val="009B2589"/>
    <w:rsid w:val="009B2677"/>
    <w:rsid w:val="009B272B"/>
    <w:rsid w:val="009B2BC1"/>
    <w:rsid w:val="009B2E4A"/>
    <w:rsid w:val="009B2ED6"/>
    <w:rsid w:val="009B3581"/>
    <w:rsid w:val="009B3C6F"/>
    <w:rsid w:val="009B3DC0"/>
    <w:rsid w:val="009B3E1D"/>
    <w:rsid w:val="009B40F5"/>
    <w:rsid w:val="009B425F"/>
    <w:rsid w:val="009B4346"/>
    <w:rsid w:val="009B45D8"/>
    <w:rsid w:val="009B45D9"/>
    <w:rsid w:val="009B4677"/>
    <w:rsid w:val="009B4BCE"/>
    <w:rsid w:val="009B4F45"/>
    <w:rsid w:val="009B5317"/>
    <w:rsid w:val="009B540B"/>
    <w:rsid w:val="009B5439"/>
    <w:rsid w:val="009B5505"/>
    <w:rsid w:val="009B59AC"/>
    <w:rsid w:val="009B5B47"/>
    <w:rsid w:val="009B5E5A"/>
    <w:rsid w:val="009B5F0B"/>
    <w:rsid w:val="009B6218"/>
    <w:rsid w:val="009B6D8A"/>
    <w:rsid w:val="009B6DE4"/>
    <w:rsid w:val="009B7121"/>
    <w:rsid w:val="009B73E2"/>
    <w:rsid w:val="009B7693"/>
    <w:rsid w:val="009B7740"/>
    <w:rsid w:val="009C015C"/>
    <w:rsid w:val="009C0287"/>
    <w:rsid w:val="009C074F"/>
    <w:rsid w:val="009C0F94"/>
    <w:rsid w:val="009C0FA2"/>
    <w:rsid w:val="009C11CD"/>
    <w:rsid w:val="009C128D"/>
    <w:rsid w:val="009C17DF"/>
    <w:rsid w:val="009C1B0A"/>
    <w:rsid w:val="009C1B5B"/>
    <w:rsid w:val="009C1F80"/>
    <w:rsid w:val="009C2054"/>
    <w:rsid w:val="009C2306"/>
    <w:rsid w:val="009C2363"/>
    <w:rsid w:val="009C2539"/>
    <w:rsid w:val="009C28D4"/>
    <w:rsid w:val="009C2E27"/>
    <w:rsid w:val="009C30B0"/>
    <w:rsid w:val="009C3D2F"/>
    <w:rsid w:val="009C4555"/>
    <w:rsid w:val="009C491B"/>
    <w:rsid w:val="009C4AFF"/>
    <w:rsid w:val="009C4C6F"/>
    <w:rsid w:val="009C4E40"/>
    <w:rsid w:val="009C4F6E"/>
    <w:rsid w:val="009C4F85"/>
    <w:rsid w:val="009C54C8"/>
    <w:rsid w:val="009C5632"/>
    <w:rsid w:val="009C565D"/>
    <w:rsid w:val="009C566B"/>
    <w:rsid w:val="009C5754"/>
    <w:rsid w:val="009C6381"/>
    <w:rsid w:val="009C63AC"/>
    <w:rsid w:val="009C65B9"/>
    <w:rsid w:val="009C6AEA"/>
    <w:rsid w:val="009C6BEF"/>
    <w:rsid w:val="009C6DA9"/>
    <w:rsid w:val="009C6E4D"/>
    <w:rsid w:val="009C6EF8"/>
    <w:rsid w:val="009C7272"/>
    <w:rsid w:val="009C73A0"/>
    <w:rsid w:val="009C78B2"/>
    <w:rsid w:val="009C7B5D"/>
    <w:rsid w:val="009C7ED9"/>
    <w:rsid w:val="009C7F88"/>
    <w:rsid w:val="009D02A4"/>
    <w:rsid w:val="009D03CA"/>
    <w:rsid w:val="009D0CF6"/>
    <w:rsid w:val="009D0D83"/>
    <w:rsid w:val="009D1624"/>
    <w:rsid w:val="009D176C"/>
    <w:rsid w:val="009D1876"/>
    <w:rsid w:val="009D18EC"/>
    <w:rsid w:val="009D1D22"/>
    <w:rsid w:val="009D1D70"/>
    <w:rsid w:val="009D1FD5"/>
    <w:rsid w:val="009D21EA"/>
    <w:rsid w:val="009D2375"/>
    <w:rsid w:val="009D24DA"/>
    <w:rsid w:val="009D25EE"/>
    <w:rsid w:val="009D28E6"/>
    <w:rsid w:val="009D2CFF"/>
    <w:rsid w:val="009D2F79"/>
    <w:rsid w:val="009D3357"/>
    <w:rsid w:val="009D35F1"/>
    <w:rsid w:val="009D38C0"/>
    <w:rsid w:val="009D3E56"/>
    <w:rsid w:val="009D3EE1"/>
    <w:rsid w:val="009D40BB"/>
    <w:rsid w:val="009D454D"/>
    <w:rsid w:val="009D4AF9"/>
    <w:rsid w:val="009D5330"/>
    <w:rsid w:val="009D5477"/>
    <w:rsid w:val="009D5511"/>
    <w:rsid w:val="009D5985"/>
    <w:rsid w:val="009D59E6"/>
    <w:rsid w:val="009D5B15"/>
    <w:rsid w:val="009D5B23"/>
    <w:rsid w:val="009D5F65"/>
    <w:rsid w:val="009D622C"/>
    <w:rsid w:val="009D6741"/>
    <w:rsid w:val="009D686A"/>
    <w:rsid w:val="009D6A5F"/>
    <w:rsid w:val="009D6C5C"/>
    <w:rsid w:val="009D7288"/>
    <w:rsid w:val="009D73E2"/>
    <w:rsid w:val="009D783F"/>
    <w:rsid w:val="009D7B31"/>
    <w:rsid w:val="009D7EE6"/>
    <w:rsid w:val="009E0056"/>
    <w:rsid w:val="009E01D7"/>
    <w:rsid w:val="009E05BB"/>
    <w:rsid w:val="009E0CA6"/>
    <w:rsid w:val="009E0D1D"/>
    <w:rsid w:val="009E0ED8"/>
    <w:rsid w:val="009E11A7"/>
    <w:rsid w:val="009E1212"/>
    <w:rsid w:val="009E1231"/>
    <w:rsid w:val="009E1405"/>
    <w:rsid w:val="009E1507"/>
    <w:rsid w:val="009E18B1"/>
    <w:rsid w:val="009E19A5"/>
    <w:rsid w:val="009E19D6"/>
    <w:rsid w:val="009E1B16"/>
    <w:rsid w:val="009E1B6A"/>
    <w:rsid w:val="009E1E88"/>
    <w:rsid w:val="009E2407"/>
    <w:rsid w:val="009E27BE"/>
    <w:rsid w:val="009E2946"/>
    <w:rsid w:val="009E2A63"/>
    <w:rsid w:val="009E2C3C"/>
    <w:rsid w:val="009E2D9F"/>
    <w:rsid w:val="009E2F3D"/>
    <w:rsid w:val="009E3939"/>
    <w:rsid w:val="009E39B9"/>
    <w:rsid w:val="009E4186"/>
    <w:rsid w:val="009E418A"/>
    <w:rsid w:val="009E4C91"/>
    <w:rsid w:val="009E4F62"/>
    <w:rsid w:val="009E5A04"/>
    <w:rsid w:val="009E6242"/>
    <w:rsid w:val="009E66DD"/>
    <w:rsid w:val="009E67BF"/>
    <w:rsid w:val="009E691D"/>
    <w:rsid w:val="009E6AFE"/>
    <w:rsid w:val="009E6B2A"/>
    <w:rsid w:val="009E6F8B"/>
    <w:rsid w:val="009E7394"/>
    <w:rsid w:val="009E73F0"/>
    <w:rsid w:val="009E73F7"/>
    <w:rsid w:val="009E74E1"/>
    <w:rsid w:val="009E7AE2"/>
    <w:rsid w:val="009E7B89"/>
    <w:rsid w:val="009F042D"/>
    <w:rsid w:val="009F0CF3"/>
    <w:rsid w:val="009F0DB0"/>
    <w:rsid w:val="009F1466"/>
    <w:rsid w:val="009F14B5"/>
    <w:rsid w:val="009F15CE"/>
    <w:rsid w:val="009F1846"/>
    <w:rsid w:val="009F1A47"/>
    <w:rsid w:val="009F1FD6"/>
    <w:rsid w:val="009F2519"/>
    <w:rsid w:val="009F2551"/>
    <w:rsid w:val="009F2651"/>
    <w:rsid w:val="009F2C06"/>
    <w:rsid w:val="009F2CB4"/>
    <w:rsid w:val="009F2E39"/>
    <w:rsid w:val="009F323C"/>
    <w:rsid w:val="009F3497"/>
    <w:rsid w:val="009F355B"/>
    <w:rsid w:val="009F3822"/>
    <w:rsid w:val="009F3C89"/>
    <w:rsid w:val="009F4180"/>
    <w:rsid w:val="009F448A"/>
    <w:rsid w:val="009F478E"/>
    <w:rsid w:val="009F4984"/>
    <w:rsid w:val="009F4F89"/>
    <w:rsid w:val="009F5219"/>
    <w:rsid w:val="009F5266"/>
    <w:rsid w:val="009F5623"/>
    <w:rsid w:val="009F5680"/>
    <w:rsid w:val="009F5845"/>
    <w:rsid w:val="009F5D40"/>
    <w:rsid w:val="009F5F40"/>
    <w:rsid w:val="009F6BE8"/>
    <w:rsid w:val="009F6E25"/>
    <w:rsid w:val="009F75AF"/>
    <w:rsid w:val="009F7CFC"/>
    <w:rsid w:val="00A00033"/>
    <w:rsid w:val="00A00041"/>
    <w:rsid w:val="00A0032E"/>
    <w:rsid w:val="00A00592"/>
    <w:rsid w:val="00A0072E"/>
    <w:rsid w:val="00A00AFD"/>
    <w:rsid w:val="00A00C1E"/>
    <w:rsid w:val="00A00C3E"/>
    <w:rsid w:val="00A0105B"/>
    <w:rsid w:val="00A010E6"/>
    <w:rsid w:val="00A01270"/>
    <w:rsid w:val="00A01971"/>
    <w:rsid w:val="00A019E0"/>
    <w:rsid w:val="00A019F2"/>
    <w:rsid w:val="00A01B9E"/>
    <w:rsid w:val="00A01CC6"/>
    <w:rsid w:val="00A01CFD"/>
    <w:rsid w:val="00A0218A"/>
    <w:rsid w:val="00A028C8"/>
    <w:rsid w:val="00A02D80"/>
    <w:rsid w:val="00A02F7E"/>
    <w:rsid w:val="00A03051"/>
    <w:rsid w:val="00A030A2"/>
    <w:rsid w:val="00A03221"/>
    <w:rsid w:val="00A0342B"/>
    <w:rsid w:val="00A03682"/>
    <w:rsid w:val="00A03C05"/>
    <w:rsid w:val="00A03FB9"/>
    <w:rsid w:val="00A04587"/>
    <w:rsid w:val="00A04958"/>
    <w:rsid w:val="00A04E2A"/>
    <w:rsid w:val="00A05038"/>
    <w:rsid w:val="00A050C8"/>
    <w:rsid w:val="00A05AAC"/>
    <w:rsid w:val="00A05F52"/>
    <w:rsid w:val="00A06246"/>
    <w:rsid w:val="00A064BF"/>
    <w:rsid w:val="00A0683F"/>
    <w:rsid w:val="00A06ABA"/>
    <w:rsid w:val="00A06B0C"/>
    <w:rsid w:val="00A06CDE"/>
    <w:rsid w:val="00A06CF6"/>
    <w:rsid w:val="00A06EC7"/>
    <w:rsid w:val="00A07137"/>
    <w:rsid w:val="00A072C0"/>
    <w:rsid w:val="00A073C5"/>
    <w:rsid w:val="00A075C1"/>
    <w:rsid w:val="00A075D4"/>
    <w:rsid w:val="00A101E8"/>
    <w:rsid w:val="00A102E1"/>
    <w:rsid w:val="00A10547"/>
    <w:rsid w:val="00A1094C"/>
    <w:rsid w:val="00A10DD0"/>
    <w:rsid w:val="00A10E2E"/>
    <w:rsid w:val="00A10F07"/>
    <w:rsid w:val="00A10F66"/>
    <w:rsid w:val="00A11273"/>
    <w:rsid w:val="00A115E8"/>
    <w:rsid w:val="00A118D2"/>
    <w:rsid w:val="00A11F9D"/>
    <w:rsid w:val="00A124BD"/>
    <w:rsid w:val="00A1280C"/>
    <w:rsid w:val="00A12874"/>
    <w:rsid w:val="00A128D6"/>
    <w:rsid w:val="00A129F2"/>
    <w:rsid w:val="00A12C92"/>
    <w:rsid w:val="00A13222"/>
    <w:rsid w:val="00A136C0"/>
    <w:rsid w:val="00A13709"/>
    <w:rsid w:val="00A1377C"/>
    <w:rsid w:val="00A138BC"/>
    <w:rsid w:val="00A13C92"/>
    <w:rsid w:val="00A14594"/>
    <w:rsid w:val="00A145C9"/>
    <w:rsid w:val="00A14875"/>
    <w:rsid w:val="00A14991"/>
    <w:rsid w:val="00A14A5C"/>
    <w:rsid w:val="00A14D1D"/>
    <w:rsid w:val="00A14D43"/>
    <w:rsid w:val="00A14D52"/>
    <w:rsid w:val="00A14F68"/>
    <w:rsid w:val="00A152EC"/>
    <w:rsid w:val="00A15635"/>
    <w:rsid w:val="00A1573D"/>
    <w:rsid w:val="00A15AA5"/>
    <w:rsid w:val="00A161F4"/>
    <w:rsid w:val="00A1642C"/>
    <w:rsid w:val="00A1667C"/>
    <w:rsid w:val="00A16A8D"/>
    <w:rsid w:val="00A1705F"/>
    <w:rsid w:val="00A17078"/>
    <w:rsid w:val="00A17308"/>
    <w:rsid w:val="00A175BA"/>
    <w:rsid w:val="00A1789A"/>
    <w:rsid w:val="00A1797F"/>
    <w:rsid w:val="00A17CCE"/>
    <w:rsid w:val="00A17DA3"/>
    <w:rsid w:val="00A17F38"/>
    <w:rsid w:val="00A20528"/>
    <w:rsid w:val="00A205DA"/>
    <w:rsid w:val="00A2068E"/>
    <w:rsid w:val="00A20D1E"/>
    <w:rsid w:val="00A20E5F"/>
    <w:rsid w:val="00A20F0D"/>
    <w:rsid w:val="00A20FCA"/>
    <w:rsid w:val="00A21115"/>
    <w:rsid w:val="00A21951"/>
    <w:rsid w:val="00A21C00"/>
    <w:rsid w:val="00A21E41"/>
    <w:rsid w:val="00A21FC1"/>
    <w:rsid w:val="00A220A0"/>
    <w:rsid w:val="00A220FE"/>
    <w:rsid w:val="00A221EB"/>
    <w:rsid w:val="00A22299"/>
    <w:rsid w:val="00A22407"/>
    <w:rsid w:val="00A22EC5"/>
    <w:rsid w:val="00A22F12"/>
    <w:rsid w:val="00A2305E"/>
    <w:rsid w:val="00A23282"/>
    <w:rsid w:val="00A23470"/>
    <w:rsid w:val="00A23614"/>
    <w:rsid w:val="00A23846"/>
    <w:rsid w:val="00A240D2"/>
    <w:rsid w:val="00A248A4"/>
    <w:rsid w:val="00A249B3"/>
    <w:rsid w:val="00A24B90"/>
    <w:rsid w:val="00A24CAA"/>
    <w:rsid w:val="00A250E0"/>
    <w:rsid w:val="00A25225"/>
    <w:rsid w:val="00A256FB"/>
    <w:rsid w:val="00A25A0A"/>
    <w:rsid w:val="00A25ABD"/>
    <w:rsid w:val="00A25E7E"/>
    <w:rsid w:val="00A26044"/>
    <w:rsid w:val="00A2619C"/>
    <w:rsid w:val="00A2659F"/>
    <w:rsid w:val="00A268C5"/>
    <w:rsid w:val="00A26985"/>
    <w:rsid w:val="00A269FB"/>
    <w:rsid w:val="00A26A2D"/>
    <w:rsid w:val="00A26B21"/>
    <w:rsid w:val="00A2707D"/>
    <w:rsid w:val="00A274A6"/>
    <w:rsid w:val="00A274A8"/>
    <w:rsid w:val="00A2769C"/>
    <w:rsid w:val="00A27BFF"/>
    <w:rsid w:val="00A27C98"/>
    <w:rsid w:val="00A27D30"/>
    <w:rsid w:val="00A27D33"/>
    <w:rsid w:val="00A303DF"/>
    <w:rsid w:val="00A30636"/>
    <w:rsid w:val="00A306A2"/>
    <w:rsid w:val="00A313A0"/>
    <w:rsid w:val="00A31752"/>
    <w:rsid w:val="00A31948"/>
    <w:rsid w:val="00A31CCA"/>
    <w:rsid w:val="00A31CEB"/>
    <w:rsid w:val="00A3200C"/>
    <w:rsid w:val="00A32177"/>
    <w:rsid w:val="00A3267B"/>
    <w:rsid w:val="00A328D8"/>
    <w:rsid w:val="00A3298F"/>
    <w:rsid w:val="00A32C64"/>
    <w:rsid w:val="00A32EEC"/>
    <w:rsid w:val="00A333B9"/>
    <w:rsid w:val="00A334B6"/>
    <w:rsid w:val="00A33F97"/>
    <w:rsid w:val="00A345B6"/>
    <w:rsid w:val="00A3465A"/>
    <w:rsid w:val="00A3492F"/>
    <w:rsid w:val="00A34A58"/>
    <w:rsid w:val="00A34AA2"/>
    <w:rsid w:val="00A34B9C"/>
    <w:rsid w:val="00A34C69"/>
    <w:rsid w:val="00A34C72"/>
    <w:rsid w:val="00A34DB9"/>
    <w:rsid w:val="00A34EFD"/>
    <w:rsid w:val="00A35244"/>
    <w:rsid w:val="00A35246"/>
    <w:rsid w:val="00A353D8"/>
    <w:rsid w:val="00A35417"/>
    <w:rsid w:val="00A357E5"/>
    <w:rsid w:val="00A358CB"/>
    <w:rsid w:val="00A35C16"/>
    <w:rsid w:val="00A35E66"/>
    <w:rsid w:val="00A35FCC"/>
    <w:rsid w:val="00A360B3"/>
    <w:rsid w:val="00A360EA"/>
    <w:rsid w:val="00A36158"/>
    <w:rsid w:val="00A36240"/>
    <w:rsid w:val="00A3631C"/>
    <w:rsid w:val="00A3646B"/>
    <w:rsid w:val="00A364E7"/>
    <w:rsid w:val="00A3675B"/>
    <w:rsid w:val="00A370CE"/>
    <w:rsid w:val="00A371EC"/>
    <w:rsid w:val="00A3731E"/>
    <w:rsid w:val="00A3761D"/>
    <w:rsid w:val="00A37B1A"/>
    <w:rsid w:val="00A37CD5"/>
    <w:rsid w:val="00A37E11"/>
    <w:rsid w:val="00A37ECA"/>
    <w:rsid w:val="00A37F99"/>
    <w:rsid w:val="00A40005"/>
    <w:rsid w:val="00A400E2"/>
    <w:rsid w:val="00A4020B"/>
    <w:rsid w:val="00A403D7"/>
    <w:rsid w:val="00A404DF"/>
    <w:rsid w:val="00A40585"/>
    <w:rsid w:val="00A40A07"/>
    <w:rsid w:val="00A41018"/>
    <w:rsid w:val="00A410C7"/>
    <w:rsid w:val="00A41378"/>
    <w:rsid w:val="00A414D0"/>
    <w:rsid w:val="00A41B29"/>
    <w:rsid w:val="00A41C78"/>
    <w:rsid w:val="00A41FB8"/>
    <w:rsid w:val="00A42379"/>
    <w:rsid w:val="00A424A1"/>
    <w:rsid w:val="00A42612"/>
    <w:rsid w:val="00A4273A"/>
    <w:rsid w:val="00A42E35"/>
    <w:rsid w:val="00A436A0"/>
    <w:rsid w:val="00A43CFD"/>
    <w:rsid w:val="00A43DFB"/>
    <w:rsid w:val="00A43F33"/>
    <w:rsid w:val="00A4413C"/>
    <w:rsid w:val="00A446A7"/>
    <w:rsid w:val="00A44788"/>
    <w:rsid w:val="00A44D99"/>
    <w:rsid w:val="00A44E63"/>
    <w:rsid w:val="00A44FC5"/>
    <w:rsid w:val="00A45318"/>
    <w:rsid w:val="00A45908"/>
    <w:rsid w:val="00A45CB6"/>
    <w:rsid w:val="00A45DFA"/>
    <w:rsid w:val="00A460A6"/>
    <w:rsid w:val="00A461C1"/>
    <w:rsid w:val="00A4621C"/>
    <w:rsid w:val="00A463C5"/>
    <w:rsid w:val="00A46742"/>
    <w:rsid w:val="00A46AB9"/>
    <w:rsid w:val="00A47682"/>
    <w:rsid w:val="00A47918"/>
    <w:rsid w:val="00A479C1"/>
    <w:rsid w:val="00A50948"/>
    <w:rsid w:val="00A50B22"/>
    <w:rsid w:val="00A50E6A"/>
    <w:rsid w:val="00A51056"/>
    <w:rsid w:val="00A51601"/>
    <w:rsid w:val="00A51614"/>
    <w:rsid w:val="00A51C3D"/>
    <w:rsid w:val="00A51D5A"/>
    <w:rsid w:val="00A52084"/>
    <w:rsid w:val="00A525C6"/>
    <w:rsid w:val="00A5282A"/>
    <w:rsid w:val="00A52B55"/>
    <w:rsid w:val="00A52B7C"/>
    <w:rsid w:val="00A53280"/>
    <w:rsid w:val="00A53CFB"/>
    <w:rsid w:val="00A53ED5"/>
    <w:rsid w:val="00A54737"/>
    <w:rsid w:val="00A547B8"/>
    <w:rsid w:val="00A549C6"/>
    <w:rsid w:val="00A54CA9"/>
    <w:rsid w:val="00A54F2B"/>
    <w:rsid w:val="00A55593"/>
    <w:rsid w:val="00A55649"/>
    <w:rsid w:val="00A556DD"/>
    <w:rsid w:val="00A55978"/>
    <w:rsid w:val="00A55A84"/>
    <w:rsid w:val="00A564C2"/>
    <w:rsid w:val="00A565F7"/>
    <w:rsid w:val="00A56A7F"/>
    <w:rsid w:val="00A56C81"/>
    <w:rsid w:val="00A56D30"/>
    <w:rsid w:val="00A57153"/>
    <w:rsid w:val="00A573EB"/>
    <w:rsid w:val="00A5765D"/>
    <w:rsid w:val="00A57713"/>
    <w:rsid w:val="00A57791"/>
    <w:rsid w:val="00A578F0"/>
    <w:rsid w:val="00A57E14"/>
    <w:rsid w:val="00A57EB7"/>
    <w:rsid w:val="00A605C3"/>
    <w:rsid w:val="00A60880"/>
    <w:rsid w:val="00A61550"/>
    <w:rsid w:val="00A61605"/>
    <w:rsid w:val="00A61703"/>
    <w:rsid w:val="00A61F5D"/>
    <w:rsid w:val="00A6219F"/>
    <w:rsid w:val="00A62701"/>
    <w:rsid w:val="00A629AF"/>
    <w:rsid w:val="00A629C1"/>
    <w:rsid w:val="00A62F02"/>
    <w:rsid w:val="00A6327B"/>
    <w:rsid w:val="00A6328F"/>
    <w:rsid w:val="00A63506"/>
    <w:rsid w:val="00A6365D"/>
    <w:rsid w:val="00A636B6"/>
    <w:rsid w:val="00A6380F"/>
    <w:rsid w:val="00A643C4"/>
    <w:rsid w:val="00A64578"/>
    <w:rsid w:val="00A645AF"/>
    <w:rsid w:val="00A649B8"/>
    <w:rsid w:val="00A64EF5"/>
    <w:rsid w:val="00A65128"/>
    <w:rsid w:val="00A652F1"/>
    <w:rsid w:val="00A65465"/>
    <w:rsid w:val="00A65C64"/>
    <w:rsid w:val="00A65D28"/>
    <w:rsid w:val="00A6625E"/>
    <w:rsid w:val="00A66B87"/>
    <w:rsid w:val="00A66DDC"/>
    <w:rsid w:val="00A66F96"/>
    <w:rsid w:val="00A67256"/>
    <w:rsid w:val="00A676A3"/>
    <w:rsid w:val="00A67BA1"/>
    <w:rsid w:val="00A7006C"/>
    <w:rsid w:val="00A70372"/>
    <w:rsid w:val="00A7044F"/>
    <w:rsid w:val="00A70629"/>
    <w:rsid w:val="00A70A06"/>
    <w:rsid w:val="00A70EDF"/>
    <w:rsid w:val="00A712C4"/>
    <w:rsid w:val="00A7147F"/>
    <w:rsid w:val="00A71533"/>
    <w:rsid w:val="00A71579"/>
    <w:rsid w:val="00A718D3"/>
    <w:rsid w:val="00A71C54"/>
    <w:rsid w:val="00A72357"/>
    <w:rsid w:val="00A723F4"/>
    <w:rsid w:val="00A7244E"/>
    <w:rsid w:val="00A7249D"/>
    <w:rsid w:val="00A72592"/>
    <w:rsid w:val="00A72A97"/>
    <w:rsid w:val="00A72B68"/>
    <w:rsid w:val="00A72DE0"/>
    <w:rsid w:val="00A72E48"/>
    <w:rsid w:val="00A72FF8"/>
    <w:rsid w:val="00A7388E"/>
    <w:rsid w:val="00A73D82"/>
    <w:rsid w:val="00A740D1"/>
    <w:rsid w:val="00A740E4"/>
    <w:rsid w:val="00A74676"/>
    <w:rsid w:val="00A747CC"/>
    <w:rsid w:val="00A748F8"/>
    <w:rsid w:val="00A74B7B"/>
    <w:rsid w:val="00A74CEB"/>
    <w:rsid w:val="00A74E21"/>
    <w:rsid w:val="00A74EC7"/>
    <w:rsid w:val="00A756D2"/>
    <w:rsid w:val="00A759B3"/>
    <w:rsid w:val="00A759ED"/>
    <w:rsid w:val="00A75A9B"/>
    <w:rsid w:val="00A75B65"/>
    <w:rsid w:val="00A75BEF"/>
    <w:rsid w:val="00A76C36"/>
    <w:rsid w:val="00A76C6A"/>
    <w:rsid w:val="00A76D53"/>
    <w:rsid w:val="00A77216"/>
    <w:rsid w:val="00A77480"/>
    <w:rsid w:val="00A77887"/>
    <w:rsid w:val="00A77A1A"/>
    <w:rsid w:val="00A77F75"/>
    <w:rsid w:val="00A80107"/>
    <w:rsid w:val="00A8033C"/>
    <w:rsid w:val="00A8050B"/>
    <w:rsid w:val="00A80930"/>
    <w:rsid w:val="00A809F6"/>
    <w:rsid w:val="00A80E1F"/>
    <w:rsid w:val="00A80FBF"/>
    <w:rsid w:val="00A813E9"/>
    <w:rsid w:val="00A81678"/>
    <w:rsid w:val="00A81A32"/>
    <w:rsid w:val="00A81B1D"/>
    <w:rsid w:val="00A823FC"/>
    <w:rsid w:val="00A82776"/>
    <w:rsid w:val="00A82918"/>
    <w:rsid w:val="00A82E6A"/>
    <w:rsid w:val="00A8306C"/>
    <w:rsid w:val="00A8349F"/>
    <w:rsid w:val="00A835C6"/>
    <w:rsid w:val="00A8385B"/>
    <w:rsid w:val="00A83A4F"/>
    <w:rsid w:val="00A83BBB"/>
    <w:rsid w:val="00A83DCC"/>
    <w:rsid w:val="00A83FEE"/>
    <w:rsid w:val="00A841DD"/>
    <w:rsid w:val="00A842F6"/>
    <w:rsid w:val="00A84516"/>
    <w:rsid w:val="00A84539"/>
    <w:rsid w:val="00A84929"/>
    <w:rsid w:val="00A856C7"/>
    <w:rsid w:val="00A85A35"/>
    <w:rsid w:val="00A85DB8"/>
    <w:rsid w:val="00A85DD0"/>
    <w:rsid w:val="00A85DF6"/>
    <w:rsid w:val="00A8609C"/>
    <w:rsid w:val="00A861DE"/>
    <w:rsid w:val="00A862D4"/>
    <w:rsid w:val="00A863E3"/>
    <w:rsid w:val="00A8678C"/>
    <w:rsid w:val="00A86B18"/>
    <w:rsid w:val="00A86F6F"/>
    <w:rsid w:val="00A87111"/>
    <w:rsid w:val="00A87134"/>
    <w:rsid w:val="00A877E6"/>
    <w:rsid w:val="00A87936"/>
    <w:rsid w:val="00A879C4"/>
    <w:rsid w:val="00A87B88"/>
    <w:rsid w:val="00A90565"/>
    <w:rsid w:val="00A9057F"/>
    <w:rsid w:val="00A90594"/>
    <w:rsid w:val="00A9066D"/>
    <w:rsid w:val="00A9092F"/>
    <w:rsid w:val="00A90E2A"/>
    <w:rsid w:val="00A9102E"/>
    <w:rsid w:val="00A9135B"/>
    <w:rsid w:val="00A91662"/>
    <w:rsid w:val="00A91922"/>
    <w:rsid w:val="00A91BB7"/>
    <w:rsid w:val="00A91C82"/>
    <w:rsid w:val="00A91E4C"/>
    <w:rsid w:val="00A91F32"/>
    <w:rsid w:val="00A923B7"/>
    <w:rsid w:val="00A92C47"/>
    <w:rsid w:val="00A92C6C"/>
    <w:rsid w:val="00A93368"/>
    <w:rsid w:val="00A93397"/>
    <w:rsid w:val="00A935A3"/>
    <w:rsid w:val="00A93664"/>
    <w:rsid w:val="00A93DC6"/>
    <w:rsid w:val="00A93DC9"/>
    <w:rsid w:val="00A9400D"/>
    <w:rsid w:val="00A942CC"/>
    <w:rsid w:val="00A9438E"/>
    <w:rsid w:val="00A945CB"/>
    <w:rsid w:val="00A94640"/>
    <w:rsid w:val="00A94A2C"/>
    <w:rsid w:val="00A94A7A"/>
    <w:rsid w:val="00A950E8"/>
    <w:rsid w:val="00A9541A"/>
    <w:rsid w:val="00A95AB6"/>
    <w:rsid w:val="00A95E77"/>
    <w:rsid w:val="00A95E83"/>
    <w:rsid w:val="00A95F34"/>
    <w:rsid w:val="00A95F6E"/>
    <w:rsid w:val="00A9605A"/>
    <w:rsid w:val="00A96070"/>
    <w:rsid w:val="00A96197"/>
    <w:rsid w:val="00A96698"/>
    <w:rsid w:val="00A96D68"/>
    <w:rsid w:val="00A96FFC"/>
    <w:rsid w:val="00A97008"/>
    <w:rsid w:val="00A974C7"/>
    <w:rsid w:val="00A9754A"/>
    <w:rsid w:val="00A978B3"/>
    <w:rsid w:val="00A979DF"/>
    <w:rsid w:val="00A97BB4"/>
    <w:rsid w:val="00A97F48"/>
    <w:rsid w:val="00AA057D"/>
    <w:rsid w:val="00AA0705"/>
    <w:rsid w:val="00AA0B9C"/>
    <w:rsid w:val="00AA0D5A"/>
    <w:rsid w:val="00AA0E4A"/>
    <w:rsid w:val="00AA0E88"/>
    <w:rsid w:val="00AA11E4"/>
    <w:rsid w:val="00AA17CF"/>
    <w:rsid w:val="00AA1B96"/>
    <w:rsid w:val="00AA1D50"/>
    <w:rsid w:val="00AA2021"/>
    <w:rsid w:val="00AA2666"/>
    <w:rsid w:val="00AA274B"/>
    <w:rsid w:val="00AA29A1"/>
    <w:rsid w:val="00AA2C91"/>
    <w:rsid w:val="00AA2CB9"/>
    <w:rsid w:val="00AA2F72"/>
    <w:rsid w:val="00AA3021"/>
    <w:rsid w:val="00AA3061"/>
    <w:rsid w:val="00AA31EE"/>
    <w:rsid w:val="00AA32BB"/>
    <w:rsid w:val="00AA36A8"/>
    <w:rsid w:val="00AA408B"/>
    <w:rsid w:val="00AA4196"/>
    <w:rsid w:val="00AA44AD"/>
    <w:rsid w:val="00AA44EA"/>
    <w:rsid w:val="00AA46CF"/>
    <w:rsid w:val="00AA484C"/>
    <w:rsid w:val="00AA49C3"/>
    <w:rsid w:val="00AA4A1C"/>
    <w:rsid w:val="00AA4CF4"/>
    <w:rsid w:val="00AA4FFE"/>
    <w:rsid w:val="00AA52CF"/>
    <w:rsid w:val="00AA5380"/>
    <w:rsid w:val="00AA5540"/>
    <w:rsid w:val="00AA5F24"/>
    <w:rsid w:val="00AA5FFE"/>
    <w:rsid w:val="00AA606D"/>
    <w:rsid w:val="00AA6186"/>
    <w:rsid w:val="00AA653D"/>
    <w:rsid w:val="00AA6671"/>
    <w:rsid w:val="00AA6922"/>
    <w:rsid w:val="00AA6C9E"/>
    <w:rsid w:val="00AA6D56"/>
    <w:rsid w:val="00AA795D"/>
    <w:rsid w:val="00AA7FA8"/>
    <w:rsid w:val="00AB0236"/>
    <w:rsid w:val="00AB02D4"/>
    <w:rsid w:val="00AB03D5"/>
    <w:rsid w:val="00AB05E9"/>
    <w:rsid w:val="00AB0B72"/>
    <w:rsid w:val="00AB0E50"/>
    <w:rsid w:val="00AB0F3A"/>
    <w:rsid w:val="00AB0F89"/>
    <w:rsid w:val="00AB11DB"/>
    <w:rsid w:val="00AB149E"/>
    <w:rsid w:val="00AB1A10"/>
    <w:rsid w:val="00AB1D51"/>
    <w:rsid w:val="00AB1EE1"/>
    <w:rsid w:val="00AB23D7"/>
    <w:rsid w:val="00AB250D"/>
    <w:rsid w:val="00AB251A"/>
    <w:rsid w:val="00AB2566"/>
    <w:rsid w:val="00AB288A"/>
    <w:rsid w:val="00AB2E9D"/>
    <w:rsid w:val="00AB31E7"/>
    <w:rsid w:val="00AB359B"/>
    <w:rsid w:val="00AB3CE5"/>
    <w:rsid w:val="00AB3D93"/>
    <w:rsid w:val="00AB40AE"/>
    <w:rsid w:val="00AB4550"/>
    <w:rsid w:val="00AB4DD7"/>
    <w:rsid w:val="00AB4E0F"/>
    <w:rsid w:val="00AB4ED9"/>
    <w:rsid w:val="00AB4F61"/>
    <w:rsid w:val="00AB5062"/>
    <w:rsid w:val="00AB568B"/>
    <w:rsid w:val="00AB57E6"/>
    <w:rsid w:val="00AB5A39"/>
    <w:rsid w:val="00AB5B8F"/>
    <w:rsid w:val="00AB5CB2"/>
    <w:rsid w:val="00AB5E58"/>
    <w:rsid w:val="00AB5E5E"/>
    <w:rsid w:val="00AB6118"/>
    <w:rsid w:val="00AB6221"/>
    <w:rsid w:val="00AB63F5"/>
    <w:rsid w:val="00AB6481"/>
    <w:rsid w:val="00AB6669"/>
    <w:rsid w:val="00AB6787"/>
    <w:rsid w:val="00AB68AD"/>
    <w:rsid w:val="00AB68E1"/>
    <w:rsid w:val="00AB6C04"/>
    <w:rsid w:val="00AB6D7E"/>
    <w:rsid w:val="00AB7163"/>
    <w:rsid w:val="00AB730B"/>
    <w:rsid w:val="00AB73CA"/>
    <w:rsid w:val="00AB7908"/>
    <w:rsid w:val="00AB7C06"/>
    <w:rsid w:val="00AB7DEB"/>
    <w:rsid w:val="00AC0611"/>
    <w:rsid w:val="00AC08BD"/>
    <w:rsid w:val="00AC09C2"/>
    <w:rsid w:val="00AC0ACD"/>
    <w:rsid w:val="00AC0C53"/>
    <w:rsid w:val="00AC12C0"/>
    <w:rsid w:val="00AC1329"/>
    <w:rsid w:val="00AC1586"/>
    <w:rsid w:val="00AC160A"/>
    <w:rsid w:val="00AC162A"/>
    <w:rsid w:val="00AC1674"/>
    <w:rsid w:val="00AC173B"/>
    <w:rsid w:val="00AC1B15"/>
    <w:rsid w:val="00AC1F6C"/>
    <w:rsid w:val="00AC2226"/>
    <w:rsid w:val="00AC2738"/>
    <w:rsid w:val="00AC2929"/>
    <w:rsid w:val="00AC2BC8"/>
    <w:rsid w:val="00AC305B"/>
    <w:rsid w:val="00AC30EE"/>
    <w:rsid w:val="00AC32C2"/>
    <w:rsid w:val="00AC33AF"/>
    <w:rsid w:val="00AC34FA"/>
    <w:rsid w:val="00AC3636"/>
    <w:rsid w:val="00AC3BE0"/>
    <w:rsid w:val="00AC410E"/>
    <w:rsid w:val="00AC423C"/>
    <w:rsid w:val="00AC45D3"/>
    <w:rsid w:val="00AC4A7C"/>
    <w:rsid w:val="00AC4AF1"/>
    <w:rsid w:val="00AC4C48"/>
    <w:rsid w:val="00AC4D6F"/>
    <w:rsid w:val="00AC4DCA"/>
    <w:rsid w:val="00AC5081"/>
    <w:rsid w:val="00AC510E"/>
    <w:rsid w:val="00AC51EE"/>
    <w:rsid w:val="00AC548A"/>
    <w:rsid w:val="00AC54E0"/>
    <w:rsid w:val="00AC6352"/>
    <w:rsid w:val="00AC67F2"/>
    <w:rsid w:val="00AC689C"/>
    <w:rsid w:val="00AC6CC7"/>
    <w:rsid w:val="00AC6D6D"/>
    <w:rsid w:val="00AC79A5"/>
    <w:rsid w:val="00AC7F9E"/>
    <w:rsid w:val="00AD01A5"/>
    <w:rsid w:val="00AD01B8"/>
    <w:rsid w:val="00AD0215"/>
    <w:rsid w:val="00AD04EC"/>
    <w:rsid w:val="00AD08B8"/>
    <w:rsid w:val="00AD0E77"/>
    <w:rsid w:val="00AD0F72"/>
    <w:rsid w:val="00AD135F"/>
    <w:rsid w:val="00AD1A19"/>
    <w:rsid w:val="00AD1D14"/>
    <w:rsid w:val="00AD1F05"/>
    <w:rsid w:val="00AD20AE"/>
    <w:rsid w:val="00AD251E"/>
    <w:rsid w:val="00AD25A0"/>
    <w:rsid w:val="00AD2B86"/>
    <w:rsid w:val="00AD2EBD"/>
    <w:rsid w:val="00AD2EFA"/>
    <w:rsid w:val="00AD2FD4"/>
    <w:rsid w:val="00AD3217"/>
    <w:rsid w:val="00AD337A"/>
    <w:rsid w:val="00AD34D5"/>
    <w:rsid w:val="00AD3681"/>
    <w:rsid w:val="00AD368A"/>
    <w:rsid w:val="00AD37D7"/>
    <w:rsid w:val="00AD39F1"/>
    <w:rsid w:val="00AD3AEF"/>
    <w:rsid w:val="00AD3B4C"/>
    <w:rsid w:val="00AD48EF"/>
    <w:rsid w:val="00AD4A71"/>
    <w:rsid w:val="00AD4C8B"/>
    <w:rsid w:val="00AD4CBA"/>
    <w:rsid w:val="00AD51F9"/>
    <w:rsid w:val="00AD52A9"/>
    <w:rsid w:val="00AD562D"/>
    <w:rsid w:val="00AD650F"/>
    <w:rsid w:val="00AD65DE"/>
    <w:rsid w:val="00AD664B"/>
    <w:rsid w:val="00AD6DD5"/>
    <w:rsid w:val="00AD6DF0"/>
    <w:rsid w:val="00AD731D"/>
    <w:rsid w:val="00AD759D"/>
    <w:rsid w:val="00AD75AD"/>
    <w:rsid w:val="00AD77D1"/>
    <w:rsid w:val="00AD7A75"/>
    <w:rsid w:val="00AE02C2"/>
    <w:rsid w:val="00AE1391"/>
    <w:rsid w:val="00AE13FB"/>
    <w:rsid w:val="00AE1735"/>
    <w:rsid w:val="00AE17AA"/>
    <w:rsid w:val="00AE1AC1"/>
    <w:rsid w:val="00AE1BDD"/>
    <w:rsid w:val="00AE30FC"/>
    <w:rsid w:val="00AE3208"/>
    <w:rsid w:val="00AE33D6"/>
    <w:rsid w:val="00AE388E"/>
    <w:rsid w:val="00AE3AF5"/>
    <w:rsid w:val="00AE3C8D"/>
    <w:rsid w:val="00AE3DEA"/>
    <w:rsid w:val="00AE4860"/>
    <w:rsid w:val="00AE488C"/>
    <w:rsid w:val="00AE48AB"/>
    <w:rsid w:val="00AE4A65"/>
    <w:rsid w:val="00AE4BDE"/>
    <w:rsid w:val="00AE4E14"/>
    <w:rsid w:val="00AE53A3"/>
    <w:rsid w:val="00AE59F1"/>
    <w:rsid w:val="00AE6124"/>
    <w:rsid w:val="00AE637D"/>
    <w:rsid w:val="00AE65E7"/>
    <w:rsid w:val="00AE6D61"/>
    <w:rsid w:val="00AE6FED"/>
    <w:rsid w:val="00AE775F"/>
    <w:rsid w:val="00AE783F"/>
    <w:rsid w:val="00AF025F"/>
    <w:rsid w:val="00AF02F0"/>
    <w:rsid w:val="00AF04E0"/>
    <w:rsid w:val="00AF0503"/>
    <w:rsid w:val="00AF0782"/>
    <w:rsid w:val="00AF078F"/>
    <w:rsid w:val="00AF079D"/>
    <w:rsid w:val="00AF080B"/>
    <w:rsid w:val="00AF0976"/>
    <w:rsid w:val="00AF09C8"/>
    <w:rsid w:val="00AF0CB4"/>
    <w:rsid w:val="00AF13B2"/>
    <w:rsid w:val="00AF13CF"/>
    <w:rsid w:val="00AF1570"/>
    <w:rsid w:val="00AF1AA2"/>
    <w:rsid w:val="00AF1E67"/>
    <w:rsid w:val="00AF2243"/>
    <w:rsid w:val="00AF230E"/>
    <w:rsid w:val="00AF252F"/>
    <w:rsid w:val="00AF279C"/>
    <w:rsid w:val="00AF28A4"/>
    <w:rsid w:val="00AF2A63"/>
    <w:rsid w:val="00AF2C6F"/>
    <w:rsid w:val="00AF2E42"/>
    <w:rsid w:val="00AF3204"/>
    <w:rsid w:val="00AF34DF"/>
    <w:rsid w:val="00AF38A2"/>
    <w:rsid w:val="00AF3E10"/>
    <w:rsid w:val="00AF3EBA"/>
    <w:rsid w:val="00AF4424"/>
    <w:rsid w:val="00AF4555"/>
    <w:rsid w:val="00AF4640"/>
    <w:rsid w:val="00AF47E7"/>
    <w:rsid w:val="00AF489E"/>
    <w:rsid w:val="00AF489F"/>
    <w:rsid w:val="00AF4D89"/>
    <w:rsid w:val="00AF4DA4"/>
    <w:rsid w:val="00AF5274"/>
    <w:rsid w:val="00AF52EC"/>
    <w:rsid w:val="00AF5BB4"/>
    <w:rsid w:val="00AF5E09"/>
    <w:rsid w:val="00AF5F0C"/>
    <w:rsid w:val="00AF61F7"/>
    <w:rsid w:val="00AF63B2"/>
    <w:rsid w:val="00AF63D2"/>
    <w:rsid w:val="00AF6458"/>
    <w:rsid w:val="00AF65AF"/>
    <w:rsid w:val="00AF665C"/>
    <w:rsid w:val="00AF6A5D"/>
    <w:rsid w:val="00AF6B10"/>
    <w:rsid w:val="00AF6C4C"/>
    <w:rsid w:val="00AF6DDF"/>
    <w:rsid w:val="00AF713A"/>
    <w:rsid w:val="00AF73E3"/>
    <w:rsid w:val="00AF755F"/>
    <w:rsid w:val="00AF76DB"/>
    <w:rsid w:val="00AF78EA"/>
    <w:rsid w:val="00AF7ABD"/>
    <w:rsid w:val="00AF7B16"/>
    <w:rsid w:val="00AF7D5B"/>
    <w:rsid w:val="00B000CE"/>
    <w:rsid w:val="00B00172"/>
    <w:rsid w:val="00B00AC2"/>
    <w:rsid w:val="00B01043"/>
    <w:rsid w:val="00B01292"/>
    <w:rsid w:val="00B01402"/>
    <w:rsid w:val="00B014E9"/>
    <w:rsid w:val="00B01A0B"/>
    <w:rsid w:val="00B01B8B"/>
    <w:rsid w:val="00B01BD7"/>
    <w:rsid w:val="00B01DE6"/>
    <w:rsid w:val="00B02127"/>
    <w:rsid w:val="00B027B7"/>
    <w:rsid w:val="00B0289D"/>
    <w:rsid w:val="00B02924"/>
    <w:rsid w:val="00B02992"/>
    <w:rsid w:val="00B02B77"/>
    <w:rsid w:val="00B02E3C"/>
    <w:rsid w:val="00B02FCF"/>
    <w:rsid w:val="00B03477"/>
    <w:rsid w:val="00B03CCA"/>
    <w:rsid w:val="00B0480C"/>
    <w:rsid w:val="00B0483F"/>
    <w:rsid w:val="00B048F1"/>
    <w:rsid w:val="00B04A8E"/>
    <w:rsid w:val="00B04BAA"/>
    <w:rsid w:val="00B04FC1"/>
    <w:rsid w:val="00B0508D"/>
    <w:rsid w:val="00B05104"/>
    <w:rsid w:val="00B053E9"/>
    <w:rsid w:val="00B056DF"/>
    <w:rsid w:val="00B0587B"/>
    <w:rsid w:val="00B05912"/>
    <w:rsid w:val="00B0594E"/>
    <w:rsid w:val="00B059D6"/>
    <w:rsid w:val="00B061F3"/>
    <w:rsid w:val="00B0655B"/>
    <w:rsid w:val="00B06CC9"/>
    <w:rsid w:val="00B06E45"/>
    <w:rsid w:val="00B06F94"/>
    <w:rsid w:val="00B07439"/>
    <w:rsid w:val="00B075DD"/>
    <w:rsid w:val="00B07F51"/>
    <w:rsid w:val="00B101C4"/>
    <w:rsid w:val="00B1021A"/>
    <w:rsid w:val="00B1058A"/>
    <w:rsid w:val="00B108B4"/>
    <w:rsid w:val="00B10F07"/>
    <w:rsid w:val="00B10F6D"/>
    <w:rsid w:val="00B11219"/>
    <w:rsid w:val="00B1151D"/>
    <w:rsid w:val="00B11607"/>
    <w:rsid w:val="00B116ED"/>
    <w:rsid w:val="00B11712"/>
    <w:rsid w:val="00B119D6"/>
    <w:rsid w:val="00B11E7C"/>
    <w:rsid w:val="00B121BA"/>
    <w:rsid w:val="00B12343"/>
    <w:rsid w:val="00B1234C"/>
    <w:rsid w:val="00B1241D"/>
    <w:rsid w:val="00B124BF"/>
    <w:rsid w:val="00B1253D"/>
    <w:rsid w:val="00B12690"/>
    <w:rsid w:val="00B128DD"/>
    <w:rsid w:val="00B12994"/>
    <w:rsid w:val="00B12A43"/>
    <w:rsid w:val="00B12F09"/>
    <w:rsid w:val="00B13468"/>
    <w:rsid w:val="00B136A7"/>
    <w:rsid w:val="00B13823"/>
    <w:rsid w:val="00B13C88"/>
    <w:rsid w:val="00B13E6C"/>
    <w:rsid w:val="00B14106"/>
    <w:rsid w:val="00B14454"/>
    <w:rsid w:val="00B146C4"/>
    <w:rsid w:val="00B148D7"/>
    <w:rsid w:val="00B14B72"/>
    <w:rsid w:val="00B14CBA"/>
    <w:rsid w:val="00B155A3"/>
    <w:rsid w:val="00B155C6"/>
    <w:rsid w:val="00B15B68"/>
    <w:rsid w:val="00B1670D"/>
    <w:rsid w:val="00B16714"/>
    <w:rsid w:val="00B167C4"/>
    <w:rsid w:val="00B169E4"/>
    <w:rsid w:val="00B16CBD"/>
    <w:rsid w:val="00B16FA1"/>
    <w:rsid w:val="00B16FC9"/>
    <w:rsid w:val="00B175AB"/>
    <w:rsid w:val="00B17718"/>
    <w:rsid w:val="00B177F8"/>
    <w:rsid w:val="00B17FCE"/>
    <w:rsid w:val="00B20239"/>
    <w:rsid w:val="00B2035F"/>
    <w:rsid w:val="00B20ABD"/>
    <w:rsid w:val="00B210D3"/>
    <w:rsid w:val="00B212C6"/>
    <w:rsid w:val="00B2137E"/>
    <w:rsid w:val="00B21B77"/>
    <w:rsid w:val="00B224CC"/>
    <w:rsid w:val="00B22925"/>
    <w:rsid w:val="00B22F03"/>
    <w:rsid w:val="00B23099"/>
    <w:rsid w:val="00B23357"/>
    <w:rsid w:val="00B23364"/>
    <w:rsid w:val="00B23856"/>
    <w:rsid w:val="00B238E6"/>
    <w:rsid w:val="00B23A2A"/>
    <w:rsid w:val="00B23D36"/>
    <w:rsid w:val="00B23D6B"/>
    <w:rsid w:val="00B24095"/>
    <w:rsid w:val="00B2444A"/>
    <w:rsid w:val="00B245D0"/>
    <w:rsid w:val="00B24792"/>
    <w:rsid w:val="00B24986"/>
    <w:rsid w:val="00B24FC6"/>
    <w:rsid w:val="00B25115"/>
    <w:rsid w:val="00B25705"/>
    <w:rsid w:val="00B25823"/>
    <w:rsid w:val="00B25A28"/>
    <w:rsid w:val="00B25C8D"/>
    <w:rsid w:val="00B267A6"/>
    <w:rsid w:val="00B26C4A"/>
    <w:rsid w:val="00B26F94"/>
    <w:rsid w:val="00B27C10"/>
    <w:rsid w:val="00B27DA8"/>
    <w:rsid w:val="00B27DFB"/>
    <w:rsid w:val="00B30107"/>
    <w:rsid w:val="00B30563"/>
    <w:rsid w:val="00B30D04"/>
    <w:rsid w:val="00B3122B"/>
    <w:rsid w:val="00B31655"/>
    <w:rsid w:val="00B323FC"/>
    <w:rsid w:val="00B32550"/>
    <w:rsid w:val="00B326CA"/>
    <w:rsid w:val="00B327FE"/>
    <w:rsid w:val="00B32AA4"/>
    <w:rsid w:val="00B331AF"/>
    <w:rsid w:val="00B3344B"/>
    <w:rsid w:val="00B33BA1"/>
    <w:rsid w:val="00B33E2E"/>
    <w:rsid w:val="00B33E3D"/>
    <w:rsid w:val="00B340B5"/>
    <w:rsid w:val="00B341EA"/>
    <w:rsid w:val="00B346DC"/>
    <w:rsid w:val="00B34761"/>
    <w:rsid w:val="00B34F67"/>
    <w:rsid w:val="00B352A0"/>
    <w:rsid w:val="00B3560A"/>
    <w:rsid w:val="00B35664"/>
    <w:rsid w:val="00B35A01"/>
    <w:rsid w:val="00B35ABF"/>
    <w:rsid w:val="00B35AC0"/>
    <w:rsid w:val="00B35C17"/>
    <w:rsid w:val="00B35F03"/>
    <w:rsid w:val="00B364C5"/>
    <w:rsid w:val="00B366AC"/>
    <w:rsid w:val="00B36A4C"/>
    <w:rsid w:val="00B36F99"/>
    <w:rsid w:val="00B372D5"/>
    <w:rsid w:val="00B3732F"/>
    <w:rsid w:val="00B374ED"/>
    <w:rsid w:val="00B3754B"/>
    <w:rsid w:val="00B3755E"/>
    <w:rsid w:val="00B3756A"/>
    <w:rsid w:val="00B37849"/>
    <w:rsid w:val="00B378B5"/>
    <w:rsid w:val="00B37BEE"/>
    <w:rsid w:val="00B37DC8"/>
    <w:rsid w:val="00B403D5"/>
    <w:rsid w:val="00B404CD"/>
    <w:rsid w:val="00B40817"/>
    <w:rsid w:val="00B40AFC"/>
    <w:rsid w:val="00B40C02"/>
    <w:rsid w:val="00B40C7E"/>
    <w:rsid w:val="00B40EC7"/>
    <w:rsid w:val="00B4116F"/>
    <w:rsid w:val="00B41A0F"/>
    <w:rsid w:val="00B41A65"/>
    <w:rsid w:val="00B41C02"/>
    <w:rsid w:val="00B41FDC"/>
    <w:rsid w:val="00B426D4"/>
    <w:rsid w:val="00B42702"/>
    <w:rsid w:val="00B428D8"/>
    <w:rsid w:val="00B429E5"/>
    <w:rsid w:val="00B42F9A"/>
    <w:rsid w:val="00B430B5"/>
    <w:rsid w:val="00B43A00"/>
    <w:rsid w:val="00B43FF1"/>
    <w:rsid w:val="00B44198"/>
    <w:rsid w:val="00B443BC"/>
    <w:rsid w:val="00B44742"/>
    <w:rsid w:val="00B447AE"/>
    <w:rsid w:val="00B44916"/>
    <w:rsid w:val="00B44DAC"/>
    <w:rsid w:val="00B44DC0"/>
    <w:rsid w:val="00B453FA"/>
    <w:rsid w:val="00B4560B"/>
    <w:rsid w:val="00B458DD"/>
    <w:rsid w:val="00B459FD"/>
    <w:rsid w:val="00B45EC4"/>
    <w:rsid w:val="00B4605B"/>
    <w:rsid w:val="00B465FC"/>
    <w:rsid w:val="00B467AF"/>
    <w:rsid w:val="00B47778"/>
    <w:rsid w:val="00B478D5"/>
    <w:rsid w:val="00B47A56"/>
    <w:rsid w:val="00B47A66"/>
    <w:rsid w:val="00B47D97"/>
    <w:rsid w:val="00B501FB"/>
    <w:rsid w:val="00B5024B"/>
    <w:rsid w:val="00B50280"/>
    <w:rsid w:val="00B5041D"/>
    <w:rsid w:val="00B50A9C"/>
    <w:rsid w:val="00B50CB6"/>
    <w:rsid w:val="00B514FE"/>
    <w:rsid w:val="00B51B0E"/>
    <w:rsid w:val="00B522DA"/>
    <w:rsid w:val="00B52320"/>
    <w:rsid w:val="00B52324"/>
    <w:rsid w:val="00B5232D"/>
    <w:rsid w:val="00B5275A"/>
    <w:rsid w:val="00B52ED1"/>
    <w:rsid w:val="00B530D4"/>
    <w:rsid w:val="00B53608"/>
    <w:rsid w:val="00B53656"/>
    <w:rsid w:val="00B537FC"/>
    <w:rsid w:val="00B53C09"/>
    <w:rsid w:val="00B53CBC"/>
    <w:rsid w:val="00B545B3"/>
    <w:rsid w:val="00B5471F"/>
    <w:rsid w:val="00B54A09"/>
    <w:rsid w:val="00B54EC3"/>
    <w:rsid w:val="00B54FC9"/>
    <w:rsid w:val="00B55439"/>
    <w:rsid w:val="00B5569B"/>
    <w:rsid w:val="00B559D8"/>
    <w:rsid w:val="00B55F6E"/>
    <w:rsid w:val="00B56330"/>
    <w:rsid w:val="00B56611"/>
    <w:rsid w:val="00B56A1F"/>
    <w:rsid w:val="00B56CAA"/>
    <w:rsid w:val="00B56E49"/>
    <w:rsid w:val="00B56E66"/>
    <w:rsid w:val="00B571AE"/>
    <w:rsid w:val="00B571F3"/>
    <w:rsid w:val="00B57350"/>
    <w:rsid w:val="00B573CF"/>
    <w:rsid w:val="00B57524"/>
    <w:rsid w:val="00B579AC"/>
    <w:rsid w:val="00B57A4D"/>
    <w:rsid w:val="00B57A9C"/>
    <w:rsid w:val="00B57BCB"/>
    <w:rsid w:val="00B57D4D"/>
    <w:rsid w:val="00B57EFB"/>
    <w:rsid w:val="00B60043"/>
    <w:rsid w:val="00B60084"/>
    <w:rsid w:val="00B600C4"/>
    <w:rsid w:val="00B601D5"/>
    <w:rsid w:val="00B60575"/>
    <w:rsid w:val="00B6070F"/>
    <w:rsid w:val="00B60B1D"/>
    <w:rsid w:val="00B60E77"/>
    <w:rsid w:val="00B60EB6"/>
    <w:rsid w:val="00B61557"/>
    <w:rsid w:val="00B61579"/>
    <w:rsid w:val="00B61807"/>
    <w:rsid w:val="00B6194C"/>
    <w:rsid w:val="00B6206A"/>
    <w:rsid w:val="00B62245"/>
    <w:rsid w:val="00B62367"/>
    <w:rsid w:val="00B62441"/>
    <w:rsid w:val="00B628ED"/>
    <w:rsid w:val="00B62996"/>
    <w:rsid w:val="00B62A07"/>
    <w:rsid w:val="00B62D6B"/>
    <w:rsid w:val="00B630B6"/>
    <w:rsid w:val="00B633D8"/>
    <w:rsid w:val="00B633E0"/>
    <w:rsid w:val="00B634A5"/>
    <w:rsid w:val="00B635A0"/>
    <w:rsid w:val="00B63858"/>
    <w:rsid w:val="00B640CF"/>
    <w:rsid w:val="00B6418E"/>
    <w:rsid w:val="00B64554"/>
    <w:rsid w:val="00B64819"/>
    <w:rsid w:val="00B64850"/>
    <w:rsid w:val="00B64AD9"/>
    <w:rsid w:val="00B6530A"/>
    <w:rsid w:val="00B6533C"/>
    <w:rsid w:val="00B65A81"/>
    <w:rsid w:val="00B65AC1"/>
    <w:rsid w:val="00B65D4C"/>
    <w:rsid w:val="00B65E4C"/>
    <w:rsid w:val="00B66065"/>
    <w:rsid w:val="00B661B5"/>
    <w:rsid w:val="00B66B9F"/>
    <w:rsid w:val="00B67021"/>
    <w:rsid w:val="00B671F3"/>
    <w:rsid w:val="00B67339"/>
    <w:rsid w:val="00B67639"/>
    <w:rsid w:val="00B6777D"/>
    <w:rsid w:val="00B70043"/>
    <w:rsid w:val="00B701BB"/>
    <w:rsid w:val="00B701E4"/>
    <w:rsid w:val="00B7049F"/>
    <w:rsid w:val="00B70512"/>
    <w:rsid w:val="00B7061D"/>
    <w:rsid w:val="00B70694"/>
    <w:rsid w:val="00B714BB"/>
    <w:rsid w:val="00B717CE"/>
    <w:rsid w:val="00B71A60"/>
    <w:rsid w:val="00B7226E"/>
    <w:rsid w:val="00B725C5"/>
    <w:rsid w:val="00B726DD"/>
    <w:rsid w:val="00B72E8D"/>
    <w:rsid w:val="00B72EA9"/>
    <w:rsid w:val="00B72F0B"/>
    <w:rsid w:val="00B73738"/>
    <w:rsid w:val="00B7382D"/>
    <w:rsid w:val="00B73D4F"/>
    <w:rsid w:val="00B73F7F"/>
    <w:rsid w:val="00B74379"/>
    <w:rsid w:val="00B7462E"/>
    <w:rsid w:val="00B7464F"/>
    <w:rsid w:val="00B7484A"/>
    <w:rsid w:val="00B74E91"/>
    <w:rsid w:val="00B74ECB"/>
    <w:rsid w:val="00B74EE8"/>
    <w:rsid w:val="00B755EC"/>
    <w:rsid w:val="00B7566F"/>
    <w:rsid w:val="00B759EE"/>
    <w:rsid w:val="00B75A84"/>
    <w:rsid w:val="00B75BFB"/>
    <w:rsid w:val="00B75EB9"/>
    <w:rsid w:val="00B7618D"/>
    <w:rsid w:val="00B7666C"/>
    <w:rsid w:val="00B76696"/>
    <w:rsid w:val="00B76944"/>
    <w:rsid w:val="00B76947"/>
    <w:rsid w:val="00B76B2C"/>
    <w:rsid w:val="00B76BF3"/>
    <w:rsid w:val="00B76C41"/>
    <w:rsid w:val="00B76D2C"/>
    <w:rsid w:val="00B770FC"/>
    <w:rsid w:val="00B7739B"/>
    <w:rsid w:val="00B777EB"/>
    <w:rsid w:val="00B77846"/>
    <w:rsid w:val="00B77DFB"/>
    <w:rsid w:val="00B80811"/>
    <w:rsid w:val="00B81110"/>
    <w:rsid w:val="00B8113B"/>
    <w:rsid w:val="00B81646"/>
    <w:rsid w:val="00B81AA2"/>
    <w:rsid w:val="00B81E37"/>
    <w:rsid w:val="00B81E68"/>
    <w:rsid w:val="00B820A0"/>
    <w:rsid w:val="00B829E9"/>
    <w:rsid w:val="00B82A86"/>
    <w:rsid w:val="00B82F77"/>
    <w:rsid w:val="00B833BC"/>
    <w:rsid w:val="00B8345F"/>
    <w:rsid w:val="00B8348C"/>
    <w:rsid w:val="00B838FD"/>
    <w:rsid w:val="00B83991"/>
    <w:rsid w:val="00B83AB6"/>
    <w:rsid w:val="00B841BD"/>
    <w:rsid w:val="00B8428F"/>
    <w:rsid w:val="00B84684"/>
    <w:rsid w:val="00B84892"/>
    <w:rsid w:val="00B84A8D"/>
    <w:rsid w:val="00B84AA3"/>
    <w:rsid w:val="00B84D37"/>
    <w:rsid w:val="00B851AF"/>
    <w:rsid w:val="00B85209"/>
    <w:rsid w:val="00B85294"/>
    <w:rsid w:val="00B853C5"/>
    <w:rsid w:val="00B85562"/>
    <w:rsid w:val="00B8561A"/>
    <w:rsid w:val="00B857D7"/>
    <w:rsid w:val="00B8595C"/>
    <w:rsid w:val="00B8675C"/>
    <w:rsid w:val="00B86BA5"/>
    <w:rsid w:val="00B86E62"/>
    <w:rsid w:val="00B873CD"/>
    <w:rsid w:val="00B87413"/>
    <w:rsid w:val="00B876E8"/>
    <w:rsid w:val="00B877CC"/>
    <w:rsid w:val="00B87A53"/>
    <w:rsid w:val="00B90044"/>
    <w:rsid w:val="00B90EF8"/>
    <w:rsid w:val="00B91C42"/>
    <w:rsid w:val="00B91F2B"/>
    <w:rsid w:val="00B9219F"/>
    <w:rsid w:val="00B9250F"/>
    <w:rsid w:val="00B9262D"/>
    <w:rsid w:val="00B9290E"/>
    <w:rsid w:val="00B92A6C"/>
    <w:rsid w:val="00B92A7F"/>
    <w:rsid w:val="00B92AF5"/>
    <w:rsid w:val="00B92F37"/>
    <w:rsid w:val="00B931D7"/>
    <w:rsid w:val="00B93702"/>
    <w:rsid w:val="00B93924"/>
    <w:rsid w:val="00B939B0"/>
    <w:rsid w:val="00B93B13"/>
    <w:rsid w:val="00B93B48"/>
    <w:rsid w:val="00B93D75"/>
    <w:rsid w:val="00B93EAD"/>
    <w:rsid w:val="00B93ECC"/>
    <w:rsid w:val="00B94281"/>
    <w:rsid w:val="00B948A3"/>
    <w:rsid w:val="00B95115"/>
    <w:rsid w:val="00B95355"/>
    <w:rsid w:val="00B955D1"/>
    <w:rsid w:val="00B95976"/>
    <w:rsid w:val="00B95D14"/>
    <w:rsid w:val="00B95E57"/>
    <w:rsid w:val="00B95EFA"/>
    <w:rsid w:val="00B9608C"/>
    <w:rsid w:val="00B9625E"/>
    <w:rsid w:val="00B96291"/>
    <w:rsid w:val="00B963A2"/>
    <w:rsid w:val="00B96557"/>
    <w:rsid w:val="00B96828"/>
    <w:rsid w:val="00B96A55"/>
    <w:rsid w:val="00B96BFA"/>
    <w:rsid w:val="00B96D0D"/>
    <w:rsid w:val="00B96D1C"/>
    <w:rsid w:val="00B96F19"/>
    <w:rsid w:val="00B9701A"/>
    <w:rsid w:val="00B97ADE"/>
    <w:rsid w:val="00B97BF0"/>
    <w:rsid w:val="00B97D0D"/>
    <w:rsid w:val="00B97E39"/>
    <w:rsid w:val="00BA0068"/>
    <w:rsid w:val="00BA016B"/>
    <w:rsid w:val="00BA0299"/>
    <w:rsid w:val="00BA10A5"/>
    <w:rsid w:val="00BA117A"/>
    <w:rsid w:val="00BA129D"/>
    <w:rsid w:val="00BA18C6"/>
    <w:rsid w:val="00BA1990"/>
    <w:rsid w:val="00BA22A8"/>
    <w:rsid w:val="00BA26FF"/>
    <w:rsid w:val="00BA2CAB"/>
    <w:rsid w:val="00BA2E1E"/>
    <w:rsid w:val="00BA2E84"/>
    <w:rsid w:val="00BA3184"/>
    <w:rsid w:val="00BA38ED"/>
    <w:rsid w:val="00BA3BBA"/>
    <w:rsid w:val="00BA41D8"/>
    <w:rsid w:val="00BA41F1"/>
    <w:rsid w:val="00BA4208"/>
    <w:rsid w:val="00BA4311"/>
    <w:rsid w:val="00BA4484"/>
    <w:rsid w:val="00BA44D5"/>
    <w:rsid w:val="00BA4681"/>
    <w:rsid w:val="00BA4E49"/>
    <w:rsid w:val="00BA4E75"/>
    <w:rsid w:val="00BA4EA2"/>
    <w:rsid w:val="00BA5013"/>
    <w:rsid w:val="00BA5158"/>
    <w:rsid w:val="00BA531D"/>
    <w:rsid w:val="00BA54D8"/>
    <w:rsid w:val="00BA5545"/>
    <w:rsid w:val="00BA5754"/>
    <w:rsid w:val="00BA6203"/>
    <w:rsid w:val="00BA63D8"/>
    <w:rsid w:val="00BA66A5"/>
    <w:rsid w:val="00BA66DB"/>
    <w:rsid w:val="00BA6763"/>
    <w:rsid w:val="00BA7210"/>
    <w:rsid w:val="00BA7219"/>
    <w:rsid w:val="00BA7B0C"/>
    <w:rsid w:val="00BA7BB3"/>
    <w:rsid w:val="00BA7C4A"/>
    <w:rsid w:val="00BB001B"/>
    <w:rsid w:val="00BB002A"/>
    <w:rsid w:val="00BB0072"/>
    <w:rsid w:val="00BB01A4"/>
    <w:rsid w:val="00BB0627"/>
    <w:rsid w:val="00BB0815"/>
    <w:rsid w:val="00BB0A94"/>
    <w:rsid w:val="00BB0BB4"/>
    <w:rsid w:val="00BB0D43"/>
    <w:rsid w:val="00BB0D5E"/>
    <w:rsid w:val="00BB1025"/>
    <w:rsid w:val="00BB1069"/>
    <w:rsid w:val="00BB190B"/>
    <w:rsid w:val="00BB1A9C"/>
    <w:rsid w:val="00BB1E84"/>
    <w:rsid w:val="00BB1EE0"/>
    <w:rsid w:val="00BB2162"/>
    <w:rsid w:val="00BB21C9"/>
    <w:rsid w:val="00BB2637"/>
    <w:rsid w:val="00BB276B"/>
    <w:rsid w:val="00BB28E7"/>
    <w:rsid w:val="00BB2A9B"/>
    <w:rsid w:val="00BB2F25"/>
    <w:rsid w:val="00BB32D1"/>
    <w:rsid w:val="00BB3423"/>
    <w:rsid w:val="00BB347D"/>
    <w:rsid w:val="00BB374A"/>
    <w:rsid w:val="00BB37AA"/>
    <w:rsid w:val="00BB3E6A"/>
    <w:rsid w:val="00BB4553"/>
    <w:rsid w:val="00BB4655"/>
    <w:rsid w:val="00BB4E4A"/>
    <w:rsid w:val="00BB4F09"/>
    <w:rsid w:val="00BB5036"/>
    <w:rsid w:val="00BB5713"/>
    <w:rsid w:val="00BB5881"/>
    <w:rsid w:val="00BB5AB4"/>
    <w:rsid w:val="00BB5E11"/>
    <w:rsid w:val="00BB5E53"/>
    <w:rsid w:val="00BB5F7A"/>
    <w:rsid w:val="00BB651B"/>
    <w:rsid w:val="00BB6952"/>
    <w:rsid w:val="00BB6976"/>
    <w:rsid w:val="00BB6B92"/>
    <w:rsid w:val="00BB6D94"/>
    <w:rsid w:val="00BB6F3F"/>
    <w:rsid w:val="00BB75EF"/>
    <w:rsid w:val="00BB78A4"/>
    <w:rsid w:val="00BB7988"/>
    <w:rsid w:val="00BB7CD8"/>
    <w:rsid w:val="00BC10DF"/>
    <w:rsid w:val="00BC110E"/>
    <w:rsid w:val="00BC12DB"/>
    <w:rsid w:val="00BC131B"/>
    <w:rsid w:val="00BC1477"/>
    <w:rsid w:val="00BC167E"/>
    <w:rsid w:val="00BC16C7"/>
    <w:rsid w:val="00BC1A05"/>
    <w:rsid w:val="00BC1ABD"/>
    <w:rsid w:val="00BC1B30"/>
    <w:rsid w:val="00BC1D1A"/>
    <w:rsid w:val="00BC1F41"/>
    <w:rsid w:val="00BC223C"/>
    <w:rsid w:val="00BC2253"/>
    <w:rsid w:val="00BC22AB"/>
    <w:rsid w:val="00BC2786"/>
    <w:rsid w:val="00BC2958"/>
    <w:rsid w:val="00BC2B7B"/>
    <w:rsid w:val="00BC2EE1"/>
    <w:rsid w:val="00BC2FFB"/>
    <w:rsid w:val="00BC357A"/>
    <w:rsid w:val="00BC35F7"/>
    <w:rsid w:val="00BC39A3"/>
    <w:rsid w:val="00BC3A2A"/>
    <w:rsid w:val="00BC3D6A"/>
    <w:rsid w:val="00BC3D8B"/>
    <w:rsid w:val="00BC4235"/>
    <w:rsid w:val="00BC42C5"/>
    <w:rsid w:val="00BC4B17"/>
    <w:rsid w:val="00BC4FA2"/>
    <w:rsid w:val="00BC5882"/>
    <w:rsid w:val="00BC5BFE"/>
    <w:rsid w:val="00BC5D1F"/>
    <w:rsid w:val="00BC5D72"/>
    <w:rsid w:val="00BC5E2E"/>
    <w:rsid w:val="00BC6232"/>
    <w:rsid w:val="00BC64A4"/>
    <w:rsid w:val="00BC683A"/>
    <w:rsid w:val="00BC6D13"/>
    <w:rsid w:val="00BC713E"/>
    <w:rsid w:val="00BC75C3"/>
    <w:rsid w:val="00BC7EA0"/>
    <w:rsid w:val="00BD03BD"/>
    <w:rsid w:val="00BD07FC"/>
    <w:rsid w:val="00BD0AAB"/>
    <w:rsid w:val="00BD0B37"/>
    <w:rsid w:val="00BD0B47"/>
    <w:rsid w:val="00BD11B3"/>
    <w:rsid w:val="00BD152A"/>
    <w:rsid w:val="00BD1A8F"/>
    <w:rsid w:val="00BD1B0B"/>
    <w:rsid w:val="00BD219E"/>
    <w:rsid w:val="00BD25F1"/>
    <w:rsid w:val="00BD2DAE"/>
    <w:rsid w:val="00BD2F70"/>
    <w:rsid w:val="00BD3202"/>
    <w:rsid w:val="00BD3925"/>
    <w:rsid w:val="00BD3BD4"/>
    <w:rsid w:val="00BD3C40"/>
    <w:rsid w:val="00BD3EF8"/>
    <w:rsid w:val="00BD46FF"/>
    <w:rsid w:val="00BD4703"/>
    <w:rsid w:val="00BD4DAB"/>
    <w:rsid w:val="00BD4EA3"/>
    <w:rsid w:val="00BD4FEA"/>
    <w:rsid w:val="00BD5518"/>
    <w:rsid w:val="00BD554E"/>
    <w:rsid w:val="00BD556D"/>
    <w:rsid w:val="00BD569E"/>
    <w:rsid w:val="00BD57CB"/>
    <w:rsid w:val="00BD59D5"/>
    <w:rsid w:val="00BD5A37"/>
    <w:rsid w:val="00BD5B51"/>
    <w:rsid w:val="00BD5D8D"/>
    <w:rsid w:val="00BD5E3F"/>
    <w:rsid w:val="00BD6116"/>
    <w:rsid w:val="00BD6D20"/>
    <w:rsid w:val="00BD6D7A"/>
    <w:rsid w:val="00BD6E48"/>
    <w:rsid w:val="00BD6E92"/>
    <w:rsid w:val="00BD72DC"/>
    <w:rsid w:val="00BD743C"/>
    <w:rsid w:val="00BD7525"/>
    <w:rsid w:val="00BE0586"/>
    <w:rsid w:val="00BE0EE7"/>
    <w:rsid w:val="00BE0FE7"/>
    <w:rsid w:val="00BE180C"/>
    <w:rsid w:val="00BE18B8"/>
    <w:rsid w:val="00BE1C4E"/>
    <w:rsid w:val="00BE1EE3"/>
    <w:rsid w:val="00BE2180"/>
    <w:rsid w:val="00BE21B7"/>
    <w:rsid w:val="00BE244B"/>
    <w:rsid w:val="00BE2629"/>
    <w:rsid w:val="00BE267D"/>
    <w:rsid w:val="00BE2CA1"/>
    <w:rsid w:val="00BE2D8E"/>
    <w:rsid w:val="00BE31D7"/>
    <w:rsid w:val="00BE340F"/>
    <w:rsid w:val="00BE3B0F"/>
    <w:rsid w:val="00BE3CD1"/>
    <w:rsid w:val="00BE3F2D"/>
    <w:rsid w:val="00BE4420"/>
    <w:rsid w:val="00BE451E"/>
    <w:rsid w:val="00BE494B"/>
    <w:rsid w:val="00BE4BFD"/>
    <w:rsid w:val="00BE5002"/>
    <w:rsid w:val="00BE5410"/>
    <w:rsid w:val="00BE59AC"/>
    <w:rsid w:val="00BE5DCD"/>
    <w:rsid w:val="00BE6618"/>
    <w:rsid w:val="00BE6635"/>
    <w:rsid w:val="00BE66B7"/>
    <w:rsid w:val="00BE69D4"/>
    <w:rsid w:val="00BE6D09"/>
    <w:rsid w:val="00BE6EC7"/>
    <w:rsid w:val="00BE7106"/>
    <w:rsid w:val="00BE7118"/>
    <w:rsid w:val="00BE798F"/>
    <w:rsid w:val="00BE7E71"/>
    <w:rsid w:val="00BF0253"/>
    <w:rsid w:val="00BF03AD"/>
    <w:rsid w:val="00BF03D6"/>
    <w:rsid w:val="00BF0925"/>
    <w:rsid w:val="00BF0B34"/>
    <w:rsid w:val="00BF0DA6"/>
    <w:rsid w:val="00BF0DB2"/>
    <w:rsid w:val="00BF0EEA"/>
    <w:rsid w:val="00BF0F9B"/>
    <w:rsid w:val="00BF10FA"/>
    <w:rsid w:val="00BF114A"/>
    <w:rsid w:val="00BF1A22"/>
    <w:rsid w:val="00BF2207"/>
    <w:rsid w:val="00BF2AA5"/>
    <w:rsid w:val="00BF2B39"/>
    <w:rsid w:val="00BF355C"/>
    <w:rsid w:val="00BF3C45"/>
    <w:rsid w:val="00BF40E6"/>
    <w:rsid w:val="00BF43C0"/>
    <w:rsid w:val="00BF448B"/>
    <w:rsid w:val="00BF4770"/>
    <w:rsid w:val="00BF48B2"/>
    <w:rsid w:val="00BF49B9"/>
    <w:rsid w:val="00BF4B80"/>
    <w:rsid w:val="00BF507E"/>
    <w:rsid w:val="00BF58E7"/>
    <w:rsid w:val="00BF5926"/>
    <w:rsid w:val="00BF5937"/>
    <w:rsid w:val="00BF5D04"/>
    <w:rsid w:val="00BF5F19"/>
    <w:rsid w:val="00BF6437"/>
    <w:rsid w:val="00BF6818"/>
    <w:rsid w:val="00BF690E"/>
    <w:rsid w:val="00BF6960"/>
    <w:rsid w:val="00BF69C0"/>
    <w:rsid w:val="00BF6DFA"/>
    <w:rsid w:val="00BF7161"/>
    <w:rsid w:val="00BF7885"/>
    <w:rsid w:val="00BF7A23"/>
    <w:rsid w:val="00BF7C13"/>
    <w:rsid w:val="00BF7F0F"/>
    <w:rsid w:val="00C0045F"/>
    <w:rsid w:val="00C004E0"/>
    <w:rsid w:val="00C0052F"/>
    <w:rsid w:val="00C00925"/>
    <w:rsid w:val="00C00AFC"/>
    <w:rsid w:val="00C00E21"/>
    <w:rsid w:val="00C01346"/>
    <w:rsid w:val="00C013EA"/>
    <w:rsid w:val="00C0187D"/>
    <w:rsid w:val="00C01D71"/>
    <w:rsid w:val="00C01ED4"/>
    <w:rsid w:val="00C0236E"/>
    <w:rsid w:val="00C02754"/>
    <w:rsid w:val="00C02816"/>
    <w:rsid w:val="00C02C2D"/>
    <w:rsid w:val="00C030A2"/>
    <w:rsid w:val="00C030DF"/>
    <w:rsid w:val="00C034AA"/>
    <w:rsid w:val="00C03917"/>
    <w:rsid w:val="00C03D39"/>
    <w:rsid w:val="00C03F5B"/>
    <w:rsid w:val="00C04178"/>
    <w:rsid w:val="00C0457F"/>
    <w:rsid w:val="00C04DDD"/>
    <w:rsid w:val="00C04E1B"/>
    <w:rsid w:val="00C0524B"/>
    <w:rsid w:val="00C053B8"/>
    <w:rsid w:val="00C058C7"/>
    <w:rsid w:val="00C05BCE"/>
    <w:rsid w:val="00C061C6"/>
    <w:rsid w:val="00C061C9"/>
    <w:rsid w:val="00C0645F"/>
    <w:rsid w:val="00C06665"/>
    <w:rsid w:val="00C06673"/>
    <w:rsid w:val="00C06810"/>
    <w:rsid w:val="00C06CE6"/>
    <w:rsid w:val="00C074EF"/>
    <w:rsid w:val="00C07F4E"/>
    <w:rsid w:val="00C10544"/>
    <w:rsid w:val="00C106E1"/>
    <w:rsid w:val="00C1117A"/>
    <w:rsid w:val="00C11679"/>
    <w:rsid w:val="00C116A3"/>
    <w:rsid w:val="00C11B13"/>
    <w:rsid w:val="00C11F5E"/>
    <w:rsid w:val="00C12063"/>
    <w:rsid w:val="00C120B4"/>
    <w:rsid w:val="00C120CF"/>
    <w:rsid w:val="00C12374"/>
    <w:rsid w:val="00C1278C"/>
    <w:rsid w:val="00C1297D"/>
    <w:rsid w:val="00C12A7B"/>
    <w:rsid w:val="00C12C88"/>
    <w:rsid w:val="00C12F49"/>
    <w:rsid w:val="00C1323D"/>
    <w:rsid w:val="00C13429"/>
    <w:rsid w:val="00C13B39"/>
    <w:rsid w:val="00C13EA7"/>
    <w:rsid w:val="00C140C8"/>
    <w:rsid w:val="00C14289"/>
    <w:rsid w:val="00C14403"/>
    <w:rsid w:val="00C147D8"/>
    <w:rsid w:val="00C149F6"/>
    <w:rsid w:val="00C14B72"/>
    <w:rsid w:val="00C14BA9"/>
    <w:rsid w:val="00C14C91"/>
    <w:rsid w:val="00C14F5D"/>
    <w:rsid w:val="00C150FE"/>
    <w:rsid w:val="00C156CB"/>
    <w:rsid w:val="00C15869"/>
    <w:rsid w:val="00C15E4A"/>
    <w:rsid w:val="00C15F88"/>
    <w:rsid w:val="00C16015"/>
    <w:rsid w:val="00C16063"/>
    <w:rsid w:val="00C16596"/>
    <w:rsid w:val="00C16E97"/>
    <w:rsid w:val="00C173A4"/>
    <w:rsid w:val="00C177CC"/>
    <w:rsid w:val="00C178D7"/>
    <w:rsid w:val="00C17C64"/>
    <w:rsid w:val="00C17CA6"/>
    <w:rsid w:val="00C17E57"/>
    <w:rsid w:val="00C17EF1"/>
    <w:rsid w:val="00C17F6B"/>
    <w:rsid w:val="00C208FD"/>
    <w:rsid w:val="00C20A6D"/>
    <w:rsid w:val="00C20AD9"/>
    <w:rsid w:val="00C20C1E"/>
    <w:rsid w:val="00C20C68"/>
    <w:rsid w:val="00C21156"/>
    <w:rsid w:val="00C21640"/>
    <w:rsid w:val="00C21C94"/>
    <w:rsid w:val="00C21F98"/>
    <w:rsid w:val="00C225AC"/>
    <w:rsid w:val="00C2267D"/>
    <w:rsid w:val="00C22AD8"/>
    <w:rsid w:val="00C22AF1"/>
    <w:rsid w:val="00C22CC9"/>
    <w:rsid w:val="00C23007"/>
    <w:rsid w:val="00C231CB"/>
    <w:rsid w:val="00C23887"/>
    <w:rsid w:val="00C241F4"/>
    <w:rsid w:val="00C24550"/>
    <w:rsid w:val="00C2480F"/>
    <w:rsid w:val="00C248A1"/>
    <w:rsid w:val="00C24DF9"/>
    <w:rsid w:val="00C2523E"/>
    <w:rsid w:val="00C253AB"/>
    <w:rsid w:val="00C253DE"/>
    <w:rsid w:val="00C2547F"/>
    <w:rsid w:val="00C25808"/>
    <w:rsid w:val="00C2587D"/>
    <w:rsid w:val="00C25895"/>
    <w:rsid w:val="00C25B36"/>
    <w:rsid w:val="00C26026"/>
    <w:rsid w:val="00C2602B"/>
    <w:rsid w:val="00C2638F"/>
    <w:rsid w:val="00C2647D"/>
    <w:rsid w:val="00C266F4"/>
    <w:rsid w:val="00C2692A"/>
    <w:rsid w:val="00C269BB"/>
    <w:rsid w:val="00C26B0B"/>
    <w:rsid w:val="00C26B8A"/>
    <w:rsid w:val="00C26CE4"/>
    <w:rsid w:val="00C26FD1"/>
    <w:rsid w:val="00C2703A"/>
    <w:rsid w:val="00C275AF"/>
    <w:rsid w:val="00C27A14"/>
    <w:rsid w:val="00C27CD6"/>
    <w:rsid w:val="00C27E44"/>
    <w:rsid w:val="00C27F60"/>
    <w:rsid w:val="00C27F61"/>
    <w:rsid w:val="00C30397"/>
    <w:rsid w:val="00C30465"/>
    <w:rsid w:val="00C30D81"/>
    <w:rsid w:val="00C30D9D"/>
    <w:rsid w:val="00C3104E"/>
    <w:rsid w:val="00C3110E"/>
    <w:rsid w:val="00C3137B"/>
    <w:rsid w:val="00C316ED"/>
    <w:rsid w:val="00C31EE6"/>
    <w:rsid w:val="00C3205D"/>
    <w:rsid w:val="00C3265D"/>
    <w:rsid w:val="00C32B49"/>
    <w:rsid w:val="00C32BE1"/>
    <w:rsid w:val="00C32D47"/>
    <w:rsid w:val="00C32FF1"/>
    <w:rsid w:val="00C33245"/>
    <w:rsid w:val="00C335C1"/>
    <w:rsid w:val="00C33C95"/>
    <w:rsid w:val="00C33E65"/>
    <w:rsid w:val="00C342A0"/>
    <w:rsid w:val="00C3434A"/>
    <w:rsid w:val="00C344C8"/>
    <w:rsid w:val="00C34524"/>
    <w:rsid w:val="00C348CF"/>
    <w:rsid w:val="00C34AE4"/>
    <w:rsid w:val="00C355DC"/>
    <w:rsid w:val="00C35B7D"/>
    <w:rsid w:val="00C35F41"/>
    <w:rsid w:val="00C36061"/>
    <w:rsid w:val="00C36394"/>
    <w:rsid w:val="00C368C3"/>
    <w:rsid w:val="00C36DCE"/>
    <w:rsid w:val="00C36F60"/>
    <w:rsid w:val="00C37691"/>
    <w:rsid w:val="00C37C8C"/>
    <w:rsid w:val="00C37F4B"/>
    <w:rsid w:val="00C40182"/>
    <w:rsid w:val="00C40462"/>
    <w:rsid w:val="00C40715"/>
    <w:rsid w:val="00C4076E"/>
    <w:rsid w:val="00C40BDA"/>
    <w:rsid w:val="00C41211"/>
    <w:rsid w:val="00C41459"/>
    <w:rsid w:val="00C4187F"/>
    <w:rsid w:val="00C41917"/>
    <w:rsid w:val="00C41B1C"/>
    <w:rsid w:val="00C41CEC"/>
    <w:rsid w:val="00C41F07"/>
    <w:rsid w:val="00C41F51"/>
    <w:rsid w:val="00C4237F"/>
    <w:rsid w:val="00C424A0"/>
    <w:rsid w:val="00C4268B"/>
    <w:rsid w:val="00C42975"/>
    <w:rsid w:val="00C42BF2"/>
    <w:rsid w:val="00C42E29"/>
    <w:rsid w:val="00C42FB9"/>
    <w:rsid w:val="00C4389F"/>
    <w:rsid w:val="00C43CF1"/>
    <w:rsid w:val="00C4452A"/>
    <w:rsid w:val="00C44B07"/>
    <w:rsid w:val="00C451AF"/>
    <w:rsid w:val="00C454A3"/>
    <w:rsid w:val="00C458F3"/>
    <w:rsid w:val="00C45A40"/>
    <w:rsid w:val="00C462B0"/>
    <w:rsid w:val="00C47230"/>
    <w:rsid w:val="00C475B1"/>
    <w:rsid w:val="00C476E5"/>
    <w:rsid w:val="00C47DC7"/>
    <w:rsid w:val="00C50101"/>
    <w:rsid w:val="00C50456"/>
    <w:rsid w:val="00C50477"/>
    <w:rsid w:val="00C5062F"/>
    <w:rsid w:val="00C5108F"/>
    <w:rsid w:val="00C51544"/>
    <w:rsid w:val="00C51770"/>
    <w:rsid w:val="00C51927"/>
    <w:rsid w:val="00C51BCB"/>
    <w:rsid w:val="00C51C41"/>
    <w:rsid w:val="00C528AE"/>
    <w:rsid w:val="00C52ABD"/>
    <w:rsid w:val="00C52CAF"/>
    <w:rsid w:val="00C52FCD"/>
    <w:rsid w:val="00C5311A"/>
    <w:rsid w:val="00C5374B"/>
    <w:rsid w:val="00C53767"/>
    <w:rsid w:val="00C53EA0"/>
    <w:rsid w:val="00C5400F"/>
    <w:rsid w:val="00C54180"/>
    <w:rsid w:val="00C541D7"/>
    <w:rsid w:val="00C543DB"/>
    <w:rsid w:val="00C551F3"/>
    <w:rsid w:val="00C55707"/>
    <w:rsid w:val="00C55794"/>
    <w:rsid w:val="00C557F3"/>
    <w:rsid w:val="00C55DAB"/>
    <w:rsid w:val="00C55F09"/>
    <w:rsid w:val="00C56A5C"/>
    <w:rsid w:val="00C56B8A"/>
    <w:rsid w:val="00C56BB8"/>
    <w:rsid w:val="00C56CA0"/>
    <w:rsid w:val="00C573FF"/>
    <w:rsid w:val="00C575DF"/>
    <w:rsid w:val="00C57778"/>
    <w:rsid w:val="00C579A2"/>
    <w:rsid w:val="00C57B40"/>
    <w:rsid w:val="00C57F7B"/>
    <w:rsid w:val="00C6017B"/>
    <w:rsid w:val="00C60399"/>
    <w:rsid w:val="00C603F7"/>
    <w:rsid w:val="00C604D4"/>
    <w:rsid w:val="00C60544"/>
    <w:rsid w:val="00C60835"/>
    <w:rsid w:val="00C6091A"/>
    <w:rsid w:val="00C60F36"/>
    <w:rsid w:val="00C60F3B"/>
    <w:rsid w:val="00C6144C"/>
    <w:rsid w:val="00C614A7"/>
    <w:rsid w:val="00C616BD"/>
    <w:rsid w:val="00C61767"/>
    <w:rsid w:val="00C61AE4"/>
    <w:rsid w:val="00C61B10"/>
    <w:rsid w:val="00C61B54"/>
    <w:rsid w:val="00C61CC1"/>
    <w:rsid w:val="00C61CF5"/>
    <w:rsid w:val="00C61F3E"/>
    <w:rsid w:val="00C62954"/>
    <w:rsid w:val="00C62C26"/>
    <w:rsid w:val="00C62C7E"/>
    <w:rsid w:val="00C63B58"/>
    <w:rsid w:val="00C63BCA"/>
    <w:rsid w:val="00C63C9D"/>
    <w:rsid w:val="00C640C9"/>
    <w:rsid w:val="00C642BE"/>
    <w:rsid w:val="00C64655"/>
    <w:rsid w:val="00C6474F"/>
    <w:rsid w:val="00C6490E"/>
    <w:rsid w:val="00C64EF8"/>
    <w:rsid w:val="00C64FD3"/>
    <w:rsid w:val="00C659A5"/>
    <w:rsid w:val="00C659EC"/>
    <w:rsid w:val="00C65CA2"/>
    <w:rsid w:val="00C65F51"/>
    <w:rsid w:val="00C66014"/>
    <w:rsid w:val="00C66129"/>
    <w:rsid w:val="00C66159"/>
    <w:rsid w:val="00C6636C"/>
    <w:rsid w:val="00C66508"/>
    <w:rsid w:val="00C66516"/>
    <w:rsid w:val="00C66D4E"/>
    <w:rsid w:val="00C66E31"/>
    <w:rsid w:val="00C6739F"/>
    <w:rsid w:val="00C6751F"/>
    <w:rsid w:val="00C6786E"/>
    <w:rsid w:val="00C67964"/>
    <w:rsid w:val="00C67B57"/>
    <w:rsid w:val="00C67B72"/>
    <w:rsid w:val="00C70015"/>
    <w:rsid w:val="00C70629"/>
    <w:rsid w:val="00C70B36"/>
    <w:rsid w:val="00C70EF0"/>
    <w:rsid w:val="00C71B41"/>
    <w:rsid w:val="00C71E50"/>
    <w:rsid w:val="00C71F62"/>
    <w:rsid w:val="00C7228B"/>
    <w:rsid w:val="00C7265E"/>
    <w:rsid w:val="00C72759"/>
    <w:rsid w:val="00C7293D"/>
    <w:rsid w:val="00C72C71"/>
    <w:rsid w:val="00C72F16"/>
    <w:rsid w:val="00C73197"/>
    <w:rsid w:val="00C7370F"/>
    <w:rsid w:val="00C73723"/>
    <w:rsid w:val="00C73CCB"/>
    <w:rsid w:val="00C74159"/>
    <w:rsid w:val="00C74166"/>
    <w:rsid w:val="00C745F7"/>
    <w:rsid w:val="00C747B0"/>
    <w:rsid w:val="00C748C1"/>
    <w:rsid w:val="00C74FB0"/>
    <w:rsid w:val="00C75167"/>
    <w:rsid w:val="00C75781"/>
    <w:rsid w:val="00C75AB3"/>
    <w:rsid w:val="00C75BEB"/>
    <w:rsid w:val="00C75D4F"/>
    <w:rsid w:val="00C75FCC"/>
    <w:rsid w:val="00C76070"/>
    <w:rsid w:val="00C7639E"/>
    <w:rsid w:val="00C7640B"/>
    <w:rsid w:val="00C76422"/>
    <w:rsid w:val="00C76488"/>
    <w:rsid w:val="00C76737"/>
    <w:rsid w:val="00C76C45"/>
    <w:rsid w:val="00C7725B"/>
    <w:rsid w:val="00C77569"/>
    <w:rsid w:val="00C775EA"/>
    <w:rsid w:val="00C777E8"/>
    <w:rsid w:val="00C77A45"/>
    <w:rsid w:val="00C80110"/>
    <w:rsid w:val="00C808E2"/>
    <w:rsid w:val="00C80A80"/>
    <w:rsid w:val="00C80CC1"/>
    <w:rsid w:val="00C818EB"/>
    <w:rsid w:val="00C81E9B"/>
    <w:rsid w:val="00C81FD0"/>
    <w:rsid w:val="00C82017"/>
    <w:rsid w:val="00C82177"/>
    <w:rsid w:val="00C823BB"/>
    <w:rsid w:val="00C8250F"/>
    <w:rsid w:val="00C82590"/>
    <w:rsid w:val="00C825E4"/>
    <w:rsid w:val="00C829CB"/>
    <w:rsid w:val="00C82A40"/>
    <w:rsid w:val="00C82A55"/>
    <w:rsid w:val="00C82B29"/>
    <w:rsid w:val="00C82B5A"/>
    <w:rsid w:val="00C82E99"/>
    <w:rsid w:val="00C82EB2"/>
    <w:rsid w:val="00C82F45"/>
    <w:rsid w:val="00C83569"/>
    <w:rsid w:val="00C8366A"/>
    <w:rsid w:val="00C836C8"/>
    <w:rsid w:val="00C83CBE"/>
    <w:rsid w:val="00C83F4E"/>
    <w:rsid w:val="00C842E4"/>
    <w:rsid w:val="00C85417"/>
    <w:rsid w:val="00C8549F"/>
    <w:rsid w:val="00C85746"/>
    <w:rsid w:val="00C8595C"/>
    <w:rsid w:val="00C859B3"/>
    <w:rsid w:val="00C85D47"/>
    <w:rsid w:val="00C85E0E"/>
    <w:rsid w:val="00C85EE1"/>
    <w:rsid w:val="00C85FF3"/>
    <w:rsid w:val="00C86543"/>
    <w:rsid w:val="00C86E83"/>
    <w:rsid w:val="00C87167"/>
    <w:rsid w:val="00C87219"/>
    <w:rsid w:val="00C87774"/>
    <w:rsid w:val="00C87A37"/>
    <w:rsid w:val="00C87F21"/>
    <w:rsid w:val="00C9001A"/>
    <w:rsid w:val="00C90358"/>
    <w:rsid w:val="00C90726"/>
    <w:rsid w:val="00C90A17"/>
    <w:rsid w:val="00C9168A"/>
    <w:rsid w:val="00C91A28"/>
    <w:rsid w:val="00C91C73"/>
    <w:rsid w:val="00C91C8A"/>
    <w:rsid w:val="00C91DD3"/>
    <w:rsid w:val="00C91E17"/>
    <w:rsid w:val="00C91F46"/>
    <w:rsid w:val="00C91FDB"/>
    <w:rsid w:val="00C921C2"/>
    <w:rsid w:val="00C92245"/>
    <w:rsid w:val="00C922DF"/>
    <w:rsid w:val="00C9287E"/>
    <w:rsid w:val="00C92930"/>
    <w:rsid w:val="00C92A9E"/>
    <w:rsid w:val="00C93081"/>
    <w:rsid w:val="00C93268"/>
    <w:rsid w:val="00C93366"/>
    <w:rsid w:val="00C9354C"/>
    <w:rsid w:val="00C939E7"/>
    <w:rsid w:val="00C93BC2"/>
    <w:rsid w:val="00C93CFC"/>
    <w:rsid w:val="00C94310"/>
    <w:rsid w:val="00C9544B"/>
    <w:rsid w:val="00C959DD"/>
    <w:rsid w:val="00C95BA3"/>
    <w:rsid w:val="00C95C93"/>
    <w:rsid w:val="00C95F02"/>
    <w:rsid w:val="00C96252"/>
    <w:rsid w:val="00C963B5"/>
    <w:rsid w:val="00C963BF"/>
    <w:rsid w:val="00C96B7D"/>
    <w:rsid w:val="00C96C81"/>
    <w:rsid w:val="00C96C8E"/>
    <w:rsid w:val="00C97216"/>
    <w:rsid w:val="00C9726C"/>
    <w:rsid w:val="00C972CD"/>
    <w:rsid w:val="00C976B3"/>
    <w:rsid w:val="00C97A4E"/>
    <w:rsid w:val="00CA05CD"/>
    <w:rsid w:val="00CA0761"/>
    <w:rsid w:val="00CA08AF"/>
    <w:rsid w:val="00CA0A9F"/>
    <w:rsid w:val="00CA0C8D"/>
    <w:rsid w:val="00CA1254"/>
    <w:rsid w:val="00CA1760"/>
    <w:rsid w:val="00CA1C66"/>
    <w:rsid w:val="00CA1DE6"/>
    <w:rsid w:val="00CA2590"/>
    <w:rsid w:val="00CA2B0D"/>
    <w:rsid w:val="00CA2E9B"/>
    <w:rsid w:val="00CA31CB"/>
    <w:rsid w:val="00CA33DF"/>
    <w:rsid w:val="00CA3576"/>
    <w:rsid w:val="00CA3637"/>
    <w:rsid w:val="00CA3AF2"/>
    <w:rsid w:val="00CA3DA4"/>
    <w:rsid w:val="00CA4B6E"/>
    <w:rsid w:val="00CA4BD8"/>
    <w:rsid w:val="00CA4CCA"/>
    <w:rsid w:val="00CA4E4A"/>
    <w:rsid w:val="00CA4F37"/>
    <w:rsid w:val="00CA5894"/>
    <w:rsid w:val="00CA59E0"/>
    <w:rsid w:val="00CA5DAF"/>
    <w:rsid w:val="00CA5DEE"/>
    <w:rsid w:val="00CA63EE"/>
    <w:rsid w:val="00CA6863"/>
    <w:rsid w:val="00CA68E4"/>
    <w:rsid w:val="00CA6AC1"/>
    <w:rsid w:val="00CA6DDD"/>
    <w:rsid w:val="00CA70F2"/>
    <w:rsid w:val="00CA74F1"/>
    <w:rsid w:val="00CA754C"/>
    <w:rsid w:val="00CA785C"/>
    <w:rsid w:val="00CA7D99"/>
    <w:rsid w:val="00CB01FB"/>
    <w:rsid w:val="00CB0CA1"/>
    <w:rsid w:val="00CB0CDD"/>
    <w:rsid w:val="00CB0D3F"/>
    <w:rsid w:val="00CB0E7E"/>
    <w:rsid w:val="00CB0F90"/>
    <w:rsid w:val="00CB119D"/>
    <w:rsid w:val="00CB15D6"/>
    <w:rsid w:val="00CB1A18"/>
    <w:rsid w:val="00CB1D71"/>
    <w:rsid w:val="00CB2175"/>
    <w:rsid w:val="00CB2180"/>
    <w:rsid w:val="00CB2250"/>
    <w:rsid w:val="00CB22FF"/>
    <w:rsid w:val="00CB2542"/>
    <w:rsid w:val="00CB2B9A"/>
    <w:rsid w:val="00CB2F14"/>
    <w:rsid w:val="00CB2F31"/>
    <w:rsid w:val="00CB3330"/>
    <w:rsid w:val="00CB36F5"/>
    <w:rsid w:val="00CB3C35"/>
    <w:rsid w:val="00CB40C4"/>
    <w:rsid w:val="00CB4789"/>
    <w:rsid w:val="00CB4A08"/>
    <w:rsid w:val="00CB4E9B"/>
    <w:rsid w:val="00CB5489"/>
    <w:rsid w:val="00CB5560"/>
    <w:rsid w:val="00CB579D"/>
    <w:rsid w:val="00CB5967"/>
    <w:rsid w:val="00CB5DFC"/>
    <w:rsid w:val="00CB63B5"/>
    <w:rsid w:val="00CB6551"/>
    <w:rsid w:val="00CB6C68"/>
    <w:rsid w:val="00CB6D36"/>
    <w:rsid w:val="00CB7137"/>
    <w:rsid w:val="00CB715B"/>
    <w:rsid w:val="00CB71C9"/>
    <w:rsid w:val="00CB71DB"/>
    <w:rsid w:val="00CB725D"/>
    <w:rsid w:val="00CB75A9"/>
    <w:rsid w:val="00CB7A84"/>
    <w:rsid w:val="00CB7C06"/>
    <w:rsid w:val="00CB7D4B"/>
    <w:rsid w:val="00CB7EC8"/>
    <w:rsid w:val="00CC036C"/>
    <w:rsid w:val="00CC04E0"/>
    <w:rsid w:val="00CC06FD"/>
    <w:rsid w:val="00CC0727"/>
    <w:rsid w:val="00CC0964"/>
    <w:rsid w:val="00CC0C64"/>
    <w:rsid w:val="00CC12BE"/>
    <w:rsid w:val="00CC1E95"/>
    <w:rsid w:val="00CC1F4F"/>
    <w:rsid w:val="00CC20CD"/>
    <w:rsid w:val="00CC21A5"/>
    <w:rsid w:val="00CC2639"/>
    <w:rsid w:val="00CC2F7A"/>
    <w:rsid w:val="00CC36D4"/>
    <w:rsid w:val="00CC3999"/>
    <w:rsid w:val="00CC4156"/>
    <w:rsid w:val="00CC421C"/>
    <w:rsid w:val="00CC433F"/>
    <w:rsid w:val="00CC472A"/>
    <w:rsid w:val="00CC4731"/>
    <w:rsid w:val="00CC4D13"/>
    <w:rsid w:val="00CC5076"/>
    <w:rsid w:val="00CC53B0"/>
    <w:rsid w:val="00CC5624"/>
    <w:rsid w:val="00CC5A55"/>
    <w:rsid w:val="00CC5E20"/>
    <w:rsid w:val="00CC60C4"/>
    <w:rsid w:val="00CC63D5"/>
    <w:rsid w:val="00CC651D"/>
    <w:rsid w:val="00CC6742"/>
    <w:rsid w:val="00CC6892"/>
    <w:rsid w:val="00CC6914"/>
    <w:rsid w:val="00CC6CF9"/>
    <w:rsid w:val="00CC6F8D"/>
    <w:rsid w:val="00CC7019"/>
    <w:rsid w:val="00CC70D5"/>
    <w:rsid w:val="00CC713E"/>
    <w:rsid w:val="00CC75BC"/>
    <w:rsid w:val="00CC7775"/>
    <w:rsid w:val="00CC7CB3"/>
    <w:rsid w:val="00CD0110"/>
    <w:rsid w:val="00CD03B2"/>
    <w:rsid w:val="00CD07C2"/>
    <w:rsid w:val="00CD0B5F"/>
    <w:rsid w:val="00CD0C35"/>
    <w:rsid w:val="00CD0E5C"/>
    <w:rsid w:val="00CD10A9"/>
    <w:rsid w:val="00CD134F"/>
    <w:rsid w:val="00CD157D"/>
    <w:rsid w:val="00CD1631"/>
    <w:rsid w:val="00CD19E5"/>
    <w:rsid w:val="00CD1B74"/>
    <w:rsid w:val="00CD1D0E"/>
    <w:rsid w:val="00CD1E90"/>
    <w:rsid w:val="00CD20E1"/>
    <w:rsid w:val="00CD245A"/>
    <w:rsid w:val="00CD2772"/>
    <w:rsid w:val="00CD2C42"/>
    <w:rsid w:val="00CD2E94"/>
    <w:rsid w:val="00CD2FF5"/>
    <w:rsid w:val="00CD39A8"/>
    <w:rsid w:val="00CD3D8F"/>
    <w:rsid w:val="00CD401C"/>
    <w:rsid w:val="00CD40E7"/>
    <w:rsid w:val="00CD451F"/>
    <w:rsid w:val="00CD45B1"/>
    <w:rsid w:val="00CD45FF"/>
    <w:rsid w:val="00CD4A78"/>
    <w:rsid w:val="00CD4D08"/>
    <w:rsid w:val="00CD4DB0"/>
    <w:rsid w:val="00CD54A6"/>
    <w:rsid w:val="00CD5577"/>
    <w:rsid w:val="00CD594D"/>
    <w:rsid w:val="00CD5998"/>
    <w:rsid w:val="00CD5A2F"/>
    <w:rsid w:val="00CD661D"/>
    <w:rsid w:val="00CD694C"/>
    <w:rsid w:val="00CD6A26"/>
    <w:rsid w:val="00CD6A57"/>
    <w:rsid w:val="00CD6FBA"/>
    <w:rsid w:val="00CD732F"/>
    <w:rsid w:val="00CD73C1"/>
    <w:rsid w:val="00CD742F"/>
    <w:rsid w:val="00CD759C"/>
    <w:rsid w:val="00CD79E2"/>
    <w:rsid w:val="00CD7AF0"/>
    <w:rsid w:val="00CD7F75"/>
    <w:rsid w:val="00CE02A4"/>
    <w:rsid w:val="00CE0725"/>
    <w:rsid w:val="00CE07DD"/>
    <w:rsid w:val="00CE0C4B"/>
    <w:rsid w:val="00CE11DF"/>
    <w:rsid w:val="00CE187D"/>
    <w:rsid w:val="00CE1952"/>
    <w:rsid w:val="00CE1A87"/>
    <w:rsid w:val="00CE1EC8"/>
    <w:rsid w:val="00CE23F0"/>
    <w:rsid w:val="00CE2643"/>
    <w:rsid w:val="00CE269C"/>
    <w:rsid w:val="00CE2707"/>
    <w:rsid w:val="00CE28C8"/>
    <w:rsid w:val="00CE2974"/>
    <w:rsid w:val="00CE29B9"/>
    <w:rsid w:val="00CE312F"/>
    <w:rsid w:val="00CE3402"/>
    <w:rsid w:val="00CE3548"/>
    <w:rsid w:val="00CE3749"/>
    <w:rsid w:val="00CE3BF4"/>
    <w:rsid w:val="00CE3E73"/>
    <w:rsid w:val="00CE3F81"/>
    <w:rsid w:val="00CE4079"/>
    <w:rsid w:val="00CE4105"/>
    <w:rsid w:val="00CE4297"/>
    <w:rsid w:val="00CE456D"/>
    <w:rsid w:val="00CE4BF3"/>
    <w:rsid w:val="00CE4CBD"/>
    <w:rsid w:val="00CE4FFE"/>
    <w:rsid w:val="00CE5465"/>
    <w:rsid w:val="00CE564A"/>
    <w:rsid w:val="00CE56A6"/>
    <w:rsid w:val="00CE57A4"/>
    <w:rsid w:val="00CE5AD6"/>
    <w:rsid w:val="00CE5BDF"/>
    <w:rsid w:val="00CE5EE7"/>
    <w:rsid w:val="00CE68C5"/>
    <w:rsid w:val="00CE6AAF"/>
    <w:rsid w:val="00CE6B1D"/>
    <w:rsid w:val="00CE6B8E"/>
    <w:rsid w:val="00CE6D98"/>
    <w:rsid w:val="00CE6F09"/>
    <w:rsid w:val="00CE7439"/>
    <w:rsid w:val="00CE74C2"/>
    <w:rsid w:val="00CE75FF"/>
    <w:rsid w:val="00CE7677"/>
    <w:rsid w:val="00CE777D"/>
    <w:rsid w:val="00CF03FB"/>
    <w:rsid w:val="00CF0623"/>
    <w:rsid w:val="00CF0ACA"/>
    <w:rsid w:val="00CF0AD6"/>
    <w:rsid w:val="00CF0F01"/>
    <w:rsid w:val="00CF10B1"/>
    <w:rsid w:val="00CF14CB"/>
    <w:rsid w:val="00CF175E"/>
    <w:rsid w:val="00CF1A41"/>
    <w:rsid w:val="00CF1B58"/>
    <w:rsid w:val="00CF1B65"/>
    <w:rsid w:val="00CF1FB3"/>
    <w:rsid w:val="00CF2224"/>
    <w:rsid w:val="00CF2405"/>
    <w:rsid w:val="00CF24DA"/>
    <w:rsid w:val="00CF25B2"/>
    <w:rsid w:val="00CF288A"/>
    <w:rsid w:val="00CF3076"/>
    <w:rsid w:val="00CF3091"/>
    <w:rsid w:val="00CF3465"/>
    <w:rsid w:val="00CF356D"/>
    <w:rsid w:val="00CF3E16"/>
    <w:rsid w:val="00CF4369"/>
    <w:rsid w:val="00CF4400"/>
    <w:rsid w:val="00CF44F1"/>
    <w:rsid w:val="00CF46A3"/>
    <w:rsid w:val="00CF4807"/>
    <w:rsid w:val="00CF4AA6"/>
    <w:rsid w:val="00CF4B2E"/>
    <w:rsid w:val="00CF4E2C"/>
    <w:rsid w:val="00CF4EDC"/>
    <w:rsid w:val="00CF4F3D"/>
    <w:rsid w:val="00CF540C"/>
    <w:rsid w:val="00CF588D"/>
    <w:rsid w:val="00CF593A"/>
    <w:rsid w:val="00CF5970"/>
    <w:rsid w:val="00CF5A45"/>
    <w:rsid w:val="00CF5CA0"/>
    <w:rsid w:val="00CF5FAA"/>
    <w:rsid w:val="00CF6264"/>
    <w:rsid w:val="00CF6335"/>
    <w:rsid w:val="00CF66CD"/>
    <w:rsid w:val="00CF712D"/>
    <w:rsid w:val="00CF71F9"/>
    <w:rsid w:val="00CF736C"/>
    <w:rsid w:val="00CF751F"/>
    <w:rsid w:val="00CF75A0"/>
    <w:rsid w:val="00CF760D"/>
    <w:rsid w:val="00CF78EB"/>
    <w:rsid w:val="00CF78F6"/>
    <w:rsid w:val="00CF7C11"/>
    <w:rsid w:val="00CF7CCD"/>
    <w:rsid w:val="00D001B5"/>
    <w:rsid w:val="00D00568"/>
    <w:rsid w:val="00D0088C"/>
    <w:rsid w:val="00D008C0"/>
    <w:rsid w:val="00D00B6B"/>
    <w:rsid w:val="00D00C36"/>
    <w:rsid w:val="00D00DB4"/>
    <w:rsid w:val="00D01108"/>
    <w:rsid w:val="00D011A8"/>
    <w:rsid w:val="00D014C0"/>
    <w:rsid w:val="00D01637"/>
    <w:rsid w:val="00D01EFC"/>
    <w:rsid w:val="00D02206"/>
    <w:rsid w:val="00D02430"/>
    <w:rsid w:val="00D0255C"/>
    <w:rsid w:val="00D0282D"/>
    <w:rsid w:val="00D02985"/>
    <w:rsid w:val="00D02EDB"/>
    <w:rsid w:val="00D02F5A"/>
    <w:rsid w:val="00D02FF3"/>
    <w:rsid w:val="00D033CF"/>
    <w:rsid w:val="00D0345F"/>
    <w:rsid w:val="00D03727"/>
    <w:rsid w:val="00D03759"/>
    <w:rsid w:val="00D0393A"/>
    <w:rsid w:val="00D03DB0"/>
    <w:rsid w:val="00D03FC7"/>
    <w:rsid w:val="00D0423A"/>
    <w:rsid w:val="00D043CA"/>
    <w:rsid w:val="00D043F8"/>
    <w:rsid w:val="00D04517"/>
    <w:rsid w:val="00D045A5"/>
    <w:rsid w:val="00D04942"/>
    <w:rsid w:val="00D04974"/>
    <w:rsid w:val="00D05029"/>
    <w:rsid w:val="00D05139"/>
    <w:rsid w:val="00D051FB"/>
    <w:rsid w:val="00D053F2"/>
    <w:rsid w:val="00D055F2"/>
    <w:rsid w:val="00D057F6"/>
    <w:rsid w:val="00D05F15"/>
    <w:rsid w:val="00D062AD"/>
    <w:rsid w:val="00D06648"/>
    <w:rsid w:val="00D0668E"/>
    <w:rsid w:val="00D0681E"/>
    <w:rsid w:val="00D06A60"/>
    <w:rsid w:val="00D06AA3"/>
    <w:rsid w:val="00D06BA5"/>
    <w:rsid w:val="00D06E37"/>
    <w:rsid w:val="00D071C2"/>
    <w:rsid w:val="00D0722D"/>
    <w:rsid w:val="00D0727A"/>
    <w:rsid w:val="00D07415"/>
    <w:rsid w:val="00D103DE"/>
    <w:rsid w:val="00D10400"/>
    <w:rsid w:val="00D1151A"/>
    <w:rsid w:val="00D11B6D"/>
    <w:rsid w:val="00D11C42"/>
    <w:rsid w:val="00D11D19"/>
    <w:rsid w:val="00D11F1A"/>
    <w:rsid w:val="00D11F2F"/>
    <w:rsid w:val="00D121E5"/>
    <w:rsid w:val="00D12319"/>
    <w:rsid w:val="00D12478"/>
    <w:rsid w:val="00D126EA"/>
    <w:rsid w:val="00D1291A"/>
    <w:rsid w:val="00D12934"/>
    <w:rsid w:val="00D129E4"/>
    <w:rsid w:val="00D12DE3"/>
    <w:rsid w:val="00D131FB"/>
    <w:rsid w:val="00D1326C"/>
    <w:rsid w:val="00D139A6"/>
    <w:rsid w:val="00D13CB2"/>
    <w:rsid w:val="00D13E5A"/>
    <w:rsid w:val="00D13F41"/>
    <w:rsid w:val="00D13FCE"/>
    <w:rsid w:val="00D14091"/>
    <w:rsid w:val="00D140BB"/>
    <w:rsid w:val="00D1435F"/>
    <w:rsid w:val="00D14909"/>
    <w:rsid w:val="00D14E82"/>
    <w:rsid w:val="00D1528D"/>
    <w:rsid w:val="00D1545F"/>
    <w:rsid w:val="00D159FF"/>
    <w:rsid w:val="00D15C56"/>
    <w:rsid w:val="00D15F89"/>
    <w:rsid w:val="00D16166"/>
    <w:rsid w:val="00D163C9"/>
    <w:rsid w:val="00D16591"/>
    <w:rsid w:val="00D1678E"/>
    <w:rsid w:val="00D16D35"/>
    <w:rsid w:val="00D16E85"/>
    <w:rsid w:val="00D17159"/>
    <w:rsid w:val="00D17180"/>
    <w:rsid w:val="00D171FA"/>
    <w:rsid w:val="00D17600"/>
    <w:rsid w:val="00D177AC"/>
    <w:rsid w:val="00D179A7"/>
    <w:rsid w:val="00D17D43"/>
    <w:rsid w:val="00D17D73"/>
    <w:rsid w:val="00D17F2D"/>
    <w:rsid w:val="00D2007B"/>
    <w:rsid w:val="00D2038B"/>
    <w:rsid w:val="00D205B5"/>
    <w:rsid w:val="00D205C2"/>
    <w:rsid w:val="00D206A8"/>
    <w:rsid w:val="00D20739"/>
    <w:rsid w:val="00D20B1D"/>
    <w:rsid w:val="00D211E9"/>
    <w:rsid w:val="00D2141B"/>
    <w:rsid w:val="00D21586"/>
    <w:rsid w:val="00D21BCC"/>
    <w:rsid w:val="00D22177"/>
    <w:rsid w:val="00D22826"/>
    <w:rsid w:val="00D22D2E"/>
    <w:rsid w:val="00D22E06"/>
    <w:rsid w:val="00D22FBC"/>
    <w:rsid w:val="00D2303B"/>
    <w:rsid w:val="00D23054"/>
    <w:rsid w:val="00D231AF"/>
    <w:rsid w:val="00D23287"/>
    <w:rsid w:val="00D23481"/>
    <w:rsid w:val="00D2361D"/>
    <w:rsid w:val="00D239DB"/>
    <w:rsid w:val="00D23A92"/>
    <w:rsid w:val="00D24218"/>
    <w:rsid w:val="00D24305"/>
    <w:rsid w:val="00D24369"/>
    <w:rsid w:val="00D244AF"/>
    <w:rsid w:val="00D2498F"/>
    <w:rsid w:val="00D24DE8"/>
    <w:rsid w:val="00D24F5B"/>
    <w:rsid w:val="00D25015"/>
    <w:rsid w:val="00D2508A"/>
    <w:rsid w:val="00D25307"/>
    <w:rsid w:val="00D2596D"/>
    <w:rsid w:val="00D25DCE"/>
    <w:rsid w:val="00D264C9"/>
    <w:rsid w:val="00D26C15"/>
    <w:rsid w:val="00D26CB7"/>
    <w:rsid w:val="00D26DBD"/>
    <w:rsid w:val="00D26F48"/>
    <w:rsid w:val="00D27070"/>
    <w:rsid w:val="00D276B6"/>
    <w:rsid w:val="00D3020F"/>
    <w:rsid w:val="00D3048F"/>
    <w:rsid w:val="00D304A7"/>
    <w:rsid w:val="00D307B3"/>
    <w:rsid w:val="00D30A24"/>
    <w:rsid w:val="00D30BFB"/>
    <w:rsid w:val="00D3112D"/>
    <w:rsid w:val="00D312F6"/>
    <w:rsid w:val="00D31320"/>
    <w:rsid w:val="00D314E0"/>
    <w:rsid w:val="00D3182E"/>
    <w:rsid w:val="00D31C91"/>
    <w:rsid w:val="00D31DB6"/>
    <w:rsid w:val="00D31E42"/>
    <w:rsid w:val="00D31F01"/>
    <w:rsid w:val="00D32163"/>
    <w:rsid w:val="00D3230C"/>
    <w:rsid w:val="00D32764"/>
    <w:rsid w:val="00D32981"/>
    <w:rsid w:val="00D32A1B"/>
    <w:rsid w:val="00D32F3C"/>
    <w:rsid w:val="00D33367"/>
    <w:rsid w:val="00D334C5"/>
    <w:rsid w:val="00D33522"/>
    <w:rsid w:val="00D33761"/>
    <w:rsid w:val="00D33A12"/>
    <w:rsid w:val="00D33CD3"/>
    <w:rsid w:val="00D33D0A"/>
    <w:rsid w:val="00D34045"/>
    <w:rsid w:val="00D34295"/>
    <w:rsid w:val="00D34402"/>
    <w:rsid w:val="00D34C49"/>
    <w:rsid w:val="00D34E4D"/>
    <w:rsid w:val="00D35383"/>
    <w:rsid w:val="00D3580F"/>
    <w:rsid w:val="00D35919"/>
    <w:rsid w:val="00D35D6F"/>
    <w:rsid w:val="00D35EEC"/>
    <w:rsid w:val="00D35FD2"/>
    <w:rsid w:val="00D36112"/>
    <w:rsid w:val="00D3613E"/>
    <w:rsid w:val="00D36179"/>
    <w:rsid w:val="00D36331"/>
    <w:rsid w:val="00D36476"/>
    <w:rsid w:val="00D3662C"/>
    <w:rsid w:val="00D36D2E"/>
    <w:rsid w:val="00D3745B"/>
    <w:rsid w:val="00D37CF4"/>
    <w:rsid w:val="00D37FC5"/>
    <w:rsid w:val="00D4027A"/>
    <w:rsid w:val="00D4094B"/>
    <w:rsid w:val="00D40C63"/>
    <w:rsid w:val="00D41031"/>
    <w:rsid w:val="00D4103F"/>
    <w:rsid w:val="00D41401"/>
    <w:rsid w:val="00D414B7"/>
    <w:rsid w:val="00D414BD"/>
    <w:rsid w:val="00D41532"/>
    <w:rsid w:val="00D415E8"/>
    <w:rsid w:val="00D415F3"/>
    <w:rsid w:val="00D416D2"/>
    <w:rsid w:val="00D419CE"/>
    <w:rsid w:val="00D41ADF"/>
    <w:rsid w:val="00D4205A"/>
    <w:rsid w:val="00D4206D"/>
    <w:rsid w:val="00D420A8"/>
    <w:rsid w:val="00D422BF"/>
    <w:rsid w:val="00D428E4"/>
    <w:rsid w:val="00D42B08"/>
    <w:rsid w:val="00D42C3F"/>
    <w:rsid w:val="00D42E05"/>
    <w:rsid w:val="00D42E42"/>
    <w:rsid w:val="00D4331A"/>
    <w:rsid w:val="00D4351E"/>
    <w:rsid w:val="00D4393F"/>
    <w:rsid w:val="00D43C34"/>
    <w:rsid w:val="00D44642"/>
    <w:rsid w:val="00D44A66"/>
    <w:rsid w:val="00D44AFC"/>
    <w:rsid w:val="00D44D43"/>
    <w:rsid w:val="00D44E89"/>
    <w:rsid w:val="00D450DF"/>
    <w:rsid w:val="00D453BF"/>
    <w:rsid w:val="00D45687"/>
    <w:rsid w:val="00D45AA0"/>
    <w:rsid w:val="00D45E53"/>
    <w:rsid w:val="00D4602F"/>
    <w:rsid w:val="00D4609E"/>
    <w:rsid w:val="00D46522"/>
    <w:rsid w:val="00D46D94"/>
    <w:rsid w:val="00D46DBC"/>
    <w:rsid w:val="00D46F2B"/>
    <w:rsid w:val="00D4729F"/>
    <w:rsid w:val="00D47314"/>
    <w:rsid w:val="00D474D1"/>
    <w:rsid w:val="00D47615"/>
    <w:rsid w:val="00D47798"/>
    <w:rsid w:val="00D477D6"/>
    <w:rsid w:val="00D479CD"/>
    <w:rsid w:val="00D47A33"/>
    <w:rsid w:val="00D47B2F"/>
    <w:rsid w:val="00D47BEA"/>
    <w:rsid w:val="00D502DF"/>
    <w:rsid w:val="00D5045A"/>
    <w:rsid w:val="00D50503"/>
    <w:rsid w:val="00D50641"/>
    <w:rsid w:val="00D50910"/>
    <w:rsid w:val="00D50A98"/>
    <w:rsid w:val="00D50B2A"/>
    <w:rsid w:val="00D5140B"/>
    <w:rsid w:val="00D51520"/>
    <w:rsid w:val="00D5165F"/>
    <w:rsid w:val="00D518CC"/>
    <w:rsid w:val="00D51D68"/>
    <w:rsid w:val="00D51EC9"/>
    <w:rsid w:val="00D51F1B"/>
    <w:rsid w:val="00D52012"/>
    <w:rsid w:val="00D5211D"/>
    <w:rsid w:val="00D5231D"/>
    <w:rsid w:val="00D523DA"/>
    <w:rsid w:val="00D523E9"/>
    <w:rsid w:val="00D5241B"/>
    <w:rsid w:val="00D52522"/>
    <w:rsid w:val="00D52880"/>
    <w:rsid w:val="00D528F1"/>
    <w:rsid w:val="00D53260"/>
    <w:rsid w:val="00D53636"/>
    <w:rsid w:val="00D54322"/>
    <w:rsid w:val="00D54760"/>
    <w:rsid w:val="00D5478E"/>
    <w:rsid w:val="00D5482B"/>
    <w:rsid w:val="00D54A5E"/>
    <w:rsid w:val="00D54E8F"/>
    <w:rsid w:val="00D54EDC"/>
    <w:rsid w:val="00D55147"/>
    <w:rsid w:val="00D55235"/>
    <w:rsid w:val="00D553D6"/>
    <w:rsid w:val="00D55573"/>
    <w:rsid w:val="00D5560D"/>
    <w:rsid w:val="00D55805"/>
    <w:rsid w:val="00D5586E"/>
    <w:rsid w:val="00D5595A"/>
    <w:rsid w:val="00D55ACF"/>
    <w:rsid w:val="00D55DA4"/>
    <w:rsid w:val="00D55F5B"/>
    <w:rsid w:val="00D5630B"/>
    <w:rsid w:val="00D564D0"/>
    <w:rsid w:val="00D5659F"/>
    <w:rsid w:val="00D569F8"/>
    <w:rsid w:val="00D56BA4"/>
    <w:rsid w:val="00D57056"/>
    <w:rsid w:val="00D5723A"/>
    <w:rsid w:val="00D577B6"/>
    <w:rsid w:val="00D57AB0"/>
    <w:rsid w:val="00D57AE4"/>
    <w:rsid w:val="00D6013D"/>
    <w:rsid w:val="00D601B4"/>
    <w:rsid w:val="00D60390"/>
    <w:rsid w:val="00D604D4"/>
    <w:rsid w:val="00D60512"/>
    <w:rsid w:val="00D60691"/>
    <w:rsid w:val="00D6072E"/>
    <w:rsid w:val="00D60EDB"/>
    <w:rsid w:val="00D61023"/>
    <w:rsid w:val="00D617AB"/>
    <w:rsid w:val="00D62320"/>
    <w:rsid w:val="00D6241A"/>
    <w:rsid w:val="00D62485"/>
    <w:rsid w:val="00D625FC"/>
    <w:rsid w:val="00D628DF"/>
    <w:rsid w:val="00D62C76"/>
    <w:rsid w:val="00D630FC"/>
    <w:rsid w:val="00D63135"/>
    <w:rsid w:val="00D6318C"/>
    <w:rsid w:val="00D632F9"/>
    <w:rsid w:val="00D633BF"/>
    <w:rsid w:val="00D63468"/>
    <w:rsid w:val="00D64016"/>
    <w:rsid w:val="00D6433D"/>
    <w:rsid w:val="00D64368"/>
    <w:rsid w:val="00D64809"/>
    <w:rsid w:val="00D64C52"/>
    <w:rsid w:val="00D65340"/>
    <w:rsid w:val="00D65452"/>
    <w:rsid w:val="00D655EB"/>
    <w:rsid w:val="00D657C9"/>
    <w:rsid w:val="00D657EC"/>
    <w:rsid w:val="00D65CAA"/>
    <w:rsid w:val="00D65EFB"/>
    <w:rsid w:val="00D663C4"/>
    <w:rsid w:val="00D66440"/>
    <w:rsid w:val="00D668EC"/>
    <w:rsid w:val="00D6690B"/>
    <w:rsid w:val="00D66B08"/>
    <w:rsid w:val="00D66FA4"/>
    <w:rsid w:val="00D670B4"/>
    <w:rsid w:val="00D6735A"/>
    <w:rsid w:val="00D67368"/>
    <w:rsid w:val="00D67684"/>
    <w:rsid w:val="00D677B3"/>
    <w:rsid w:val="00D677B9"/>
    <w:rsid w:val="00D677E2"/>
    <w:rsid w:val="00D67862"/>
    <w:rsid w:val="00D67A3E"/>
    <w:rsid w:val="00D67BF7"/>
    <w:rsid w:val="00D67CDB"/>
    <w:rsid w:val="00D67F19"/>
    <w:rsid w:val="00D70056"/>
    <w:rsid w:val="00D702BA"/>
    <w:rsid w:val="00D7040E"/>
    <w:rsid w:val="00D708D0"/>
    <w:rsid w:val="00D709CA"/>
    <w:rsid w:val="00D71435"/>
    <w:rsid w:val="00D717A9"/>
    <w:rsid w:val="00D719FD"/>
    <w:rsid w:val="00D71C6F"/>
    <w:rsid w:val="00D71C8B"/>
    <w:rsid w:val="00D71F79"/>
    <w:rsid w:val="00D720AF"/>
    <w:rsid w:val="00D721EA"/>
    <w:rsid w:val="00D72457"/>
    <w:rsid w:val="00D7262F"/>
    <w:rsid w:val="00D72719"/>
    <w:rsid w:val="00D72B85"/>
    <w:rsid w:val="00D7335D"/>
    <w:rsid w:val="00D733FA"/>
    <w:rsid w:val="00D73411"/>
    <w:rsid w:val="00D739B4"/>
    <w:rsid w:val="00D73A75"/>
    <w:rsid w:val="00D73B7C"/>
    <w:rsid w:val="00D74957"/>
    <w:rsid w:val="00D74B1B"/>
    <w:rsid w:val="00D7549B"/>
    <w:rsid w:val="00D75505"/>
    <w:rsid w:val="00D75560"/>
    <w:rsid w:val="00D7578C"/>
    <w:rsid w:val="00D75892"/>
    <w:rsid w:val="00D75F99"/>
    <w:rsid w:val="00D7649E"/>
    <w:rsid w:val="00D76633"/>
    <w:rsid w:val="00D766BF"/>
    <w:rsid w:val="00D76703"/>
    <w:rsid w:val="00D76E59"/>
    <w:rsid w:val="00D76E86"/>
    <w:rsid w:val="00D7770A"/>
    <w:rsid w:val="00D779F5"/>
    <w:rsid w:val="00D77A98"/>
    <w:rsid w:val="00D77AA7"/>
    <w:rsid w:val="00D80847"/>
    <w:rsid w:val="00D8151D"/>
    <w:rsid w:val="00D81964"/>
    <w:rsid w:val="00D81D64"/>
    <w:rsid w:val="00D8205E"/>
    <w:rsid w:val="00D82A39"/>
    <w:rsid w:val="00D82AA2"/>
    <w:rsid w:val="00D82E64"/>
    <w:rsid w:val="00D83106"/>
    <w:rsid w:val="00D8327F"/>
    <w:rsid w:val="00D83678"/>
    <w:rsid w:val="00D837EC"/>
    <w:rsid w:val="00D83A5F"/>
    <w:rsid w:val="00D84040"/>
    <w:rsid w:val="00D84A25"/>
    <w:rsid w:val="00D84E09"/>
    <w:rsid w:val="00D85461"/>
    <w:rsid w:val="00D85876"/>
    <w:rsid w:val="00D85914"/>
    <w:rsid w:val="00D85FBB"/>
    <w:rsid w:val="00D86183"/>
    <w:rsid w:val="00D865BE"/>
    <w:rsid w:val="00D86C0F"/>
    <w:rsid w:val="00D87B2D"/>
    <w:rsid w:val="00D87CAC"/>
    <w:rsid w:val="00D87F80"/>
    <w:rsid w:val="00D9042A"/>
    <w:rsid w:val="00D9049A"/>
    <w:rsid w:val="00D905C6"/>
    <w:rsid w:val="00D90838"/>
    <w:rsid w:val="00D90A07"/>
    <w:rsid w:val="00D90B71"/>
    <w:rsid w:val="00D918C2"/>
    <w:rsid w:val="00D91C12"/>
    <w:rsid w:val="00D91C90"/>
    <w:rsid w:val="00D91E2C"/>
    <w:rsid w:val="00D92399"/>
    <w:rsid w:val="00D9247D"/>
    <w:rsid w:val="00D928D0"/>
    <w:rsid w:val="00D929FE"/>
    <w:rsid w:val="00D931A2"/>
    <w:rsid w:val="00D93379"/>
    <w:rsid w:val="00D93746"/>
    <w:rsid w:val="00D9397A"/>
    <w:rsid w:val="00D94891"/>
    <w:rsid w:val="00D94AB1"/>
    <w:rsid w:val="00D94E2D"/>
    <w:rsid w:val="00D94F60"/>
    <w:rsid w:val="00D951D8"/>
    <w:rsid w:val="00D952E3"/>
    <w:rsid w:val="00D9545F"/>
    <w:rsid w:val="00D958F5"/>
    <w:rsid w:val="00D95BC5"/>
    <w:rsid w:val="00D96017"/>
    <w:rsid w:val="00D96327"/>
    <w:rsid w:val="00D966B5"/>
    <w:rsid w:val="00D9686C"/>
    <w:rsid w:val="00D970D3"/>
    <w:rsid w:val="00D972DD"/>
    <w:rsid w:val="00D97AC3"/>
    <w:rsid w:val="00D97B16"/>
    <w:rsid w:val="00D97D3E"/>
    <w:rsid w:val="00D97DB9"/>
    <w:rsid w:val="00D97DF4"/>
    <w:rsid w:val="00D97E07"/>
    <w:rsid w:val="00D97F40"/>
    <w:rsid w:val="00DA09DF"/>
    <w:rsid w:val="00DA10E6"/>
    <w:rsid w:val="00DA166C"/>
    <w:rsid w:val="00DA17FA"/>
    <w:rsid w:val="00DA1D5D"/>
    <w:rsid w:val="00DA1D83"/>
    <w:rsid w:val="00DA2035"/>
    <w:rsid w:val="00DA20FA"/>
    <w:rsid w:val="00DA2141"/>
    <w:rsid w:val="00DA2352"/>
    <w:rsid w:val="00DA2649"/>
    <w:rsid w:val="00DA284D"/>
    <w:rsid w:val="00DA2D29"/>
    <w:rsid w:val="00DA2F1A"/>
    <w:rsid w:val="00DA3260"/>
    <w:rsid w:val="00DA328E"/>
    <w:rsid w:val="00DA341C"/>
    <w:rsid w:val="00DA34F4"/>
    <w:rsid w:val="00DA36B4"/>
    <w:rsid w:val="00DA3803"/>
    <w:rsid w:val="00DA3A15"/>
    <w:rsid w:val="00DA3FE2"/>
    <w:rsid w:val="00DA4A3A"/>
    <w:rsid w:val="00DA4B92"/>
    <w:rsid w:val="00DA4EDD"/>
    <w:rsid w:val="00DA53C2"/>
    <w:rsid w:val="00DA54C0"/>
    <w:rsid w:val="00DA556C"/>
    <w:rsid w:val="00DA56F9"/>
    <w:rsid w:val="00DA5728"/>
    <w:rsid w:val="00DA5801"/>
    <w:rsid w:val="00DA5B75"/>
    <w:rsid w:val="00DA5DAF"/>
    <w:rsid w:val="00DA5F1F"/>
    <w:rsid w:val="00DA65C1"/>
    <w:rsid w:val="00DA66F9"/>
    <w:rsid w:val="00DA672F"/>
    <w:rsid w:val="00DA6F64"/>
    <w:rsid w:val="00DA717B"/>
    <w:rsid w:val="00DA745C"/>
    <w:rsid w:val="00DA7D03"/>
    <w:rsid w:val="00DB01F7"/>
    <w:rsid w:val="00DB026E"/>
    <w:rsid w:val="00DB034E"/>
    <w:rsid w:val="00DB03F8"/>
    <w:rsid w:val="00DB075E"/>
    <w:rsid w:val="00DB081C"/>
    <w:rsid w:val="00DB09BE"/>
    <w:rsid w:val="00DB1362"/>
    <w:rsid w:val="00DB13F1"/>
    <w:rsid w:val="00DB17E2"/>
    <w:rsid w:val="00DB1AE2"/>
    <w:rsid w:val="00DB1C27"/>
    <w:rsid w:val="00DB1DE0"/>
    <w:rsid w:val="00DB1E31"/>
    <w:rsid w:val="00DB1E4A"/>
    <w:rsid w:val="00DB200C"/>
    <w:rsid w:val="00DB2A7F"/>
    <w:rsid w:val="00DB2DA7"/>
    <w:rsid w:val="00DB3763"/>
    <w:rsid w:val="00DB3F77"/>
    <w:rsid w:val="00DB43C6"/>
    <w:rsid w:val="00DB45F1"/>
    <w:rsid w:val="00DB475E"/>
    <w:rsid w:val="00DB4E36"/>
    <w:rsid w:val="00DB4F09"/>
    <w:rsid w:val="00DB4F40"/>
    <w:rsid w:val="00DB5189"/>
    <w:rsid w:val="00DB5437"/>
    <w:rsid w:val="00DB5513"/>
    <w:rsid w:val="00DB559C"/>
    <w:rsid w:val="00DB5B2C"/>
    <w:rsid w:val="00DB5B5B"/>
    <w:rsid w:val="00DB600A"/>
    <w:rsid w:val="00DB6322"/>
    <w:rsid w:val="00DB6457"/>
    <w:rsid w:val="00DB652C"/>
    <w:rsid w:val="00DB6636"/>
    <w:rsid w:val="00DB6969"/>
    <w:rsid w:val="00DB6A4A"/>
    <w:rsid w:val="00DB6F44"/>
    <w:rsid w:val="00DB7538"/>
    <w:rsid w:val="00DB7986"/>
    <w:rsid w:val="00DB7D3F"/>
    <w:rsid w:val="00DB7DF1"/>
    <w:rsid w:val="00DC027D"/>
    <w:rsid w:val="00DC1433"/>
    <w:rsid w:val="00DC15E4"/>
    <w:rsid w:val="00DC169A"/>
    <w:rsid w:val="00DC1803"/>
    <w:rsid w:val="00DC19BD"/>
    <w:rsid w:val="00DC1A50"/>
    <w:rsid w:val="00DC1ACE"/>
    <w:rsid w:val="00DC1AF5"/>
    <w:rsid w:val="00DC2206"/>
    <w:rsid w:val="00DC2521"/>
    <w:rsid w:val="00DC26B5"/>
    <w:rsid w:val="00DC2FC9"/>
    <w:rsid w:val="00DC31CB"/>
    <w:rsid w:val="00DC366B"/>
    <w:rsid w:val="00DC394B"/>
    <w:rsid w:val="00DC3A33"/>
    <w:rsid w:val="00DC3B33"/>
    <w:rsid w:val="00DC4273"/>
    <w:rsid w:val="00DC438B"/>
    <w:rsid w:val="00DC4527"/>
    <w:rsid w:val="00DC468D"/>
    <w:rsid w:val="00DC46C9"/>
    <w:rsid w:val="00DC46D9"/>
    <w:rsid w:val="00DC480C"/>
    <w:rsid w:val="00DC5BD4"/>
    <w:rsid w:val="00DC5CA1"/>
    <w:rsid w:val="00DC6572"/>
    <w:rsid w:val="00DC6606"/>
    <w:rsid w:val="00DC66ED"/>
    <w:rsid w:val="00DC67DD"/>
    <w:rsid w:val="00DC6A12"/>
    <w:rsid w:val="00DC7645"/>
    <w:rsid w:val="00DC799F"/>
    <w:rsid w:val="00DC7D64"/>
    <w:rsid w:val="00DC7EE6"/>
    <w:rsid w:val="00DC7EFF"/>
    <w:rsid w:val="00DD02AE"/>
    <w:rsid w:val="00DD03D1"/>
    <w:rsid w:val="00DD0836"/>
    <w:rsid w:val="00DD1206"/>
    <w:rsid w:val="00DD1810"/>
    <w:rsid w:val="00DD1813"/>
    <w:rsid w:val="00DD18C5"/>
    <w:rsid w:val="00DD1CEB"/>
    <w:rsid w:val="00DD1D17"/>
    <w:rsid w:val="00DD1E21"/>
    <w:rsid w:val="00DD2083"/>
    <w:rsid w:val="00DD20AF"/>
    <w:rsid w:val="00DD2193"/>
    <w:rsid w:val="00DD250D"/>
    <w:rsid w:val="00DD2DF4"/>
    <w:rsid w:val="00DD3148"/>
    <w:rsid w:val="00DD3361"/>
    <w:rsid w:val="00DD33D8"/>
    <w:rsid w:val="00DD3AFF"/>
    <w:rsid w:val="00DD3B7A"/>
    <w:rsid w:val="00DD3CD8"/>
    <w:rsid w:val="00DD42A0"/>
    <w:rsid w:val="00DD436D"/>
    <w:rsid w:val="00DD4491"/>
    <w:rsid w:val="00DD44DF"/>
    <w:rsid w:val="00DD5036"/>
    <w:rsid w:val="00DD50EE"/>
    <w:rsid w:val="00DD51D4"/>
    <w:rsid w:val="00DD53C0"/>
    <w:rsid w:val="00DD549A"/>
    <w:rsid w:val="00DD567B"/>
    <w:rsid w:val="00DD5B14"/>
    <w:rsid w:val="00DD5D6A"/>
    <w:rsid w:val="00DD6279"/>
    <w:rsid w:val="00DD629B"/>
    <w:rsid w:val="00DD6343"/>
    <w:rsid w:val="00DD6A68"/>
    <w:rsid w:val="00DD6C04"/>
    <w:rsid w:val="00DD7124"/>
    <w:rsid w:val="00DD71C1"/>
    <w:rsid w:val="00DD729F"/>
    <w:rsid w:val="00DD732F"/>
    <w:rsid w:val="00DE00EA"/>
    <w:rsid w:val="00DE01E6"/>
    <w:rsid w:val="00DE0565"/>
    <w:rsid w:val="00DE0852"/>
    <w:rsid w:val="00DE0B34"/>
    <w:rsid w:val="00DE1129"/>
    <w:rsid w:val="00DE1329"/>
    <w:rsid w:val="00DE1572"/>
    <w:rsid w:val="00DE1640"/>
    <w:rsid w:val="00DE1762"/>
    <w:rsid w:val="00DE183B"/>
    <w:rsid w:val="00DE1DCE"/>
    <w:rsid w:val="00DE1E61"/>
    <w:rsid w:val="00DE242A"/>
    <w:rsid w:val="00DE248E"/>
    <w:rsid w:val="00DE2E45"/>
    <w:rsid w:val="00DE331E"/>
    <w:rsid w:val="00DE3367"/>
    <w:rsid w:val="00DE3371"/>
    <w:rsid w:val="00DE3766"/>
    <w:rsid w:val="00DE3BDE"/>
    <w:rsid w:val="00DE3D21"/>
    <w:rsid w:val="00DE409B"/>
    <w:rsid w:val="00DE4451"/>
    <w:rsid w:val="00DE46F6"/>
    <w:rsid w:val="00DE471E"/>
    <w:rsid w:val="00DE511D"/>
    <w:rsid w:val="00DE575C"/>
    <w:rsid w:val="00DE586A"/>
    <w:rsid w:val="00DE5904"/>
    <w:rsid w:val="00DE59BF"/>
    <w:rsid w:val="00DE5D55"/>
    <w:rsid w:val="00DE5D78"/>
    <w:rsid w:val="00DE5EB1"/>
    <w:rsid w:val="00DE63D6"/>
    <w:rsid w:val="00DE6473"/>
    <w:rsid w:val="00DE679A"/>
    <w:rsid w:val="00DE6966"/>
    <w:rsid w:val="00DE6ED3"/>
    <w:rsid w:val="00DE71CD"/>
    <w:rsid w:val="00DE735F"/>
    <w:rsid w:val="00DE7829"/>
    <w:rsid w:val="00DE7E53"/>
    <w:rsid w:val="00DF031E"/>
    <w:rsid w:val="00DF0658"/>
    <w:rsid w:val="00DF0737"/>
    <w:rsid w:val="00DF1500"/>
    <w:rsid w:val="00DF173F"/>
    <w:rsid w:val="00DF1768"/>
    <w:rsid w:val="00DF1B0E"/>
    <w:rsid w:val="00DF221D"/>
    <w:rsid w:val="00DF2310"/>
    <w:rsid w:val="00DF24CE"/>
    <w:rsid w:val="00DF2980"/>
    <w:rsid w:val="00DF299E"/>
    <w:rsid w:val="00DF29FC"/>
    <w:rsid w:val="00DF30A5"/>
    <w:rsid w:val="00DF327E"/>
    <w:rsid w:val="00DF33E0"/>
    <w:rsid w:val="00DF3D00"/>
    <w:rsid w:val="00DF3E2D"/>
    <w:rsid w:val="00DF3F16"/>
    <w:rsid w:val="00DF424C"/>
    <w:rsid w:val="00DF4AF7"/>
    <w:rsid w:val="00DF4BC8"/>
    <w:rsid w:val="00DF5116"/>
    <w:rsid w:val="00DF5314"/>
    <w:rsid w:val="00DF57D2"/>
    <w:rsid w:val="00DF594C"/>
    <w:rsid w:val="00DF5A04"/>
    <w:rsid w:val="00DF5D69"/>
    <w:rsid w:val="00DF5D6B"/>
    <w:rsid w:val="00DF5F80"/>
    <w:rsid w:val="00DF65EA"/>
    <w:rsid w:val="00DF6623"/>
    <w:rsid w:val="00DF6A0E"/>
    <w:rsid w:val="00DF6B97"/>
    <w:rsid w:val="00DF6F5A"/>
    <w:rsid w:val="00DF700A"/>
    <w:rsid w:val="00DF71F9"/>
    <w:rsid w:val="00DF723D"/>
    <w:rsid w:val="00DF740B"/>
    <w:rsid w:val="00DF7AEE"/>
    <w:rsid w:val="00DF7D5E"/>
    <w:rsid w:val="00E0020B"/>
    <w:rsid w:val="00E002DF"/>
    <w:rsid w:val="00E00301"/>
    <w:rsid w:val="00E00470"/>
    <w:rsid w:val="00E00F14"/>
    <w:rsid w:val="00E012D6"/>
    <w:rsid w:val="00E0166B"/>
    <w:rsid w:val="00E017AD"/>
    <w:rsid w:val="00E018B8"/>
    <w:rsid w:val="00E01EBF"/>
    <w:rsid w:val="00E020F2"/>
    <w:rsid w:val="00E022FD"/>
    <w:rsid w:val="00E025AC"/>
    <w:rsid w:val="00E029B4"/>
    <w:rsid w:val="00E02C4B"/>
    <w:rsid w:val="00E02FC6"/>
    <w:rsid w:val="00E031D3"/>
    <w:rsid w:val="00E03403"/>
    <w:rsid w:val="00E03643"/>
    <w:rsid w:val="00E03648"/>
    <w:rsid w:val="00E0395B"/>
    <w:rsid w:val="00E03C75"/>
    <w:rsid w:val="00E0426F"/>
    <w:rsid w:val="00E04330"/>
    <w:rsid w:val="00E043E6"/>
    <w:rsid w:val="00E04685"/>
    <w:rsid w:val="00E04753"/>
    <w:rsid w:val="00E04A6B"/>
    <w:rsid w:val="00E04E0F"/>
    <w:rsid w:val="00E05657"/>
    <w:rsid w:val="00E05799"/>
    <w:rsid w:val="00E05854"/>
    <w:rsid w:val="00E05DA1"/>
    <w:rsid w:val="00E0623A"/>
    <w:rsid w:val="00E062EB"/>
    <w:rsid w:val="00E06308"/>
    <w:rsid w:val="00E06662"/>
    <w:rsid w:val="00E0683B"/>
    <w:rsid w:val="00E071FF"/>
    <w:rsid w:val="00E077F7"/>
    <w:rsid w:val="00E07A6E"/>
    <w:rsid w:val="00E10483"/>
    <w:rsid w:val="00E11511"/>
    <w:rsid w:val="00E1157B"/>
    <w:rsid w:val="00E11731"/>
    <w:rsid w:val="00E11800"/>
    <w:rsid w:val="00E11D99"/>
    <w:rsid w:val="00E11EA2"/>
    <w:rsid w:val="00E12B3A"/>
    <w:rsid w:val="00E139D3"/>
    <w:rsid w:val="00E13FFD"/>
    <w:rsid w:val="00E14154"/>
    <w:rsid w:val="00E1419C"/>
    <w:rsid w:val="00E1440F"/>
    <w:rsid w:val="00E146E9"/>
    <w:rsid w:val="00E146F7"/>
    <w:rsid w:val="00E147AD"/>
    <w:rsid w:val="00E14804"/>
    <w:rsid w:val="00E14E16"/>
    <w:rsid w:val="00E14E4B"/>
    <w:rsid w:val="00E1563E"/>
    <w:rsid w:val="00E157F8"/>
    <w:rsid w:val="00E159B7"/>
    <w:rsid w:val="00E15D71"/>
    <w:rsid w:val="00E15E51"/>
    <w:rsid w:val="00E15FFC"/>
    <w:rsid w:val="00E161C8"/>
    <w:rsid w:val="00E162C8"/>
    <w:rsid w:val="00E1667D"/>
    <w:rsid w:val="00E1697A"/>
    <w:rsid w:val="00E169B9"/>
    <w:rsid w:val="00E16A62"/>
    <w:rsid w:val="00E16BA2"/>
    <w:rsid w:val="00E17312"/>
    <w:rsid w:val="00E174EF"/>
    <w:rsid w:val="00E1759F"/>
    <w:rsid w:val="00E17948"/>
    <w:rsid w:val="00E17C5C"/>
    <w:rsid w:val="00E17C72"/>
    <w:rsid w:val="00E17D81"/>
    <w:rsid w:val="00E20220"/>
    <w:rsid w:val="00E20B21"/>
    <w:rsid w:val="00E20C19"/>
    <w:rsid w:val="00E20DA2"/>
    <w:rsid w:val="00E20E7E"/>
    <w:rsid w:val="00E20EDC"/>
    <w:rsid w:val="00E21083"/>
    <w:rsid w:val="00E214FC"/>
    <w:rsid w:val="00E21543"/>
    <w:rsid w:val="00E217CB"/>
    <w:rsid w:val="00E21ED8"/>
    <w:rsid w:val="00E22245"/>
    <w:rsid w:val="00E223BD"/>
    <w:rsid w:val="00E22644"/>
    <w:rsid w:val="00E226B3"/>
    <w:rsid w:val="00E233C4"/>
    <w:rsid w:val="00E23459"/>
    <w:rsid w:val="00E2350A"/>
    <w:rsid w:val="00E2391E"/>
    <w:rsid w:val="00E23D1F"/>
    <w:rsid w:val="00E23FD8"/>
    <w:rsid w:val="00E241E0"/>
    <w:rsid w:val="00E242CB"/>
    <w:rsid w:val="00E2457C"/>
    <w:rsid w:val="00E248E2"/>
    <w:rsid w:val="00E24BDB"/>
    <w:rsid w:val="00E24CC2"/>
    <w:rsid w:val="00E25729"/>
    <w:rsid w:val="00E260CC"/>
    <w:rsid w:val="00E262F3"/>
    <w:rsid w:val="00E2668D"/>
    <w:rsid w:val="00E2695D"/>
    <w:rsid w:val="00E26AF6"/>
    <w:rsid w:val="00E26C82"/>
    <w:rsid w:val="00E272D1"/>
    <w:rsid w:val="00E273CC"/>
    <w:rsid w:val="00E2748D"/>
    <w:rsid w:val="00E27593"/>
    <w:rsid w:val="00E27814"/>
    <w:rsid w:val="00E27A40"/>
    <w:rsid w:val="00E27D5E"/>
    <w:rsid w:val="00E27DEA"/>
    <w:rsid w:val="00E3037B"/>
    <w:rsid w:val="00E304B3"/>
    <w:rsid w:val="00E30CFA"/>
    <w:rsid w:val="00E30EC5"/>
    <w:rsid w:val="00E31426"/>
    <w:rsid w:val="00E31BBF"/>
    <w:rsid w:val="00E31F31"/>
    <w:rsid w:val="00E32144"/>
    <w:rsid w:val="00E3281E"/>
    <w:rsid w:val="00E3287C"/>
    <w:rsid w:val="00E32903"/>
    <w:rsid w:val="00E32CD4"/>
    <w:rsid w:val="00E32EAA"/>
    <w:rsid w:val="00E32EFF"/>
    <w:rsid w:val="00E32F8C"/>
    <w:rsid w:val="00E32FAF"/>
    <w:rsid w:val="00E33996"/>
    <w:rsid w:val="00E340FA"/>
    <w:rsid w:val="00E340FB"/>
    <w:rsid w:val="00E341AE"/>
    <w:rsid w:val="00E343C7"/>
    <w:rsid w:val="00E349A5"/>
    <w:rsid w:val="00E34B8A"/>
    <w:rsid w:val="00E34D6B"/>
    <w:rsid w:val="00E34E48"/>
    <w:rsid w:val="00E35701"/>
    <w:rsid w:val="00E35734"/>
    <w:rsid w:val="00E35B51"/>
    <w:rsid w:val="00E35C4D"/>
    <w:rsid w:val="00E363E9"/>
    <w:rsid w:val="00E3642E"/>
    <w:rsid w:val="00E36557"/>
    <w:rsid w:val="00E368D0"/>
    <w:rsid w:val="00E36936"/>
    <w:rsid w:val="00E36E07"/>
    <w:rsid w:val="00E36F5D"/>
    <w:rsid w:val="00E3721D"/>
    <w:rsid w:val="00E377F2"/>
    <w:rsid w:val="00E37D01"/>
    <w:rsid w:val="00E4052E"/>
    <w:rsid w:val="00E4094A"/>
    <w:rsid w:val="00E410CF"/>
    <w:rsid w:val="00E4160E"/>
    <w:rsid w:val="00E419C5"/>
    <w:rsid w:val="00E41A64"/>
    <w:rsid w:val="00E41C35"/>
    <w:rsid w:val="00E41D70"/>
    <w:rsid w:val="00E4246F"/>
    <w:rsid w:val="00E42546"/>
    <w:rsid w:val="00E42745"/>
    <w:rsid w:val="00E42888"/>
    <w:rsid w:val="00E42D01"/>
    <w:rsid w:val="00E42F6D"/>
    <w:rsid w:val="00E43951"/>
    <w:rsid w:val="00E439B8"/>
    <w:rsid w:val="00E43E17"/>
    <w:rsid w:val="00E44138"/>
    <w:rsid w:val="00E4434F"/>
    <w:rsid w:val="00E44549"/>
    <w:rsid w:val="00E4471E"/>
    <w:rsid w:val="00E44833"/>
    <w:rsid w:val="00E44963"/>
    <w:rsid w:val="00E44C27"/>
    <w:rsid w:val="00E44E99"/>
    <w:rsid w:val="00E44FCF"/>
    <w:rsid w:val="00E44FD9"/>
    <w:rsid w:val="00E45039"/>
    <w:rsid w:val="00E450BF"/>
    <w:rsid w:val="00E45259"/>
    <w:rsid w:val="00E45536"/>
    <w:rsid w:val="00E459D8"/>
    <w:rsid w:val="00E46766"/>
    <w:rsid w:val="00E4687A"/>
    <w:rsid w:val="00E47003"/>
    <w:rsid w:val="00E4723D"/>
    <w:rsid w:val="00E4761A"/>
    <w:rsid w:val="00E47AAA"/>
    <w:rsid w:val="00E47F34"/>
    <w:rsid w:val="00E47F5D"/>
    <w:rsid w:val="00E5006D"/>
    <w:rsid w:val="00E5018D"/>
    <w:rsid w:val="00E501BE"/>
    <w:rsid w:val="00E502E1"/>
    <w:rsid w:val="00E5044D"/>
    <w:rsid w:val="00E505A8"/>
    <w:rsid w:val="00E50769"/>
    <w:rsid w:val="00E508CB"/>
    <w:rsid w:val="00E50F51"/>
    <w:rsid w:val="00E5155C"/>
    <w:rsid w:val="00E51BD2"/>
    <w:rsid w:val="00E51C94"/>
    <w:rsid w:val="00E51E67"/>
    <w:rsid w:val="00E5206A"/>
    <w:rsid w:val="00E52313"/>
    <w:rsid w:val="00E52737"/>
    <w:rsid w:val="00E52E20"/>
    <w:rsid w:val="00E52EE1"/>
    <w:rsid w:val="00E52F48"/>
    <w:rsid w:val="00E52F70"/>
    <w:rsid w:val="00E52FA9"/>
    <w:rsid w:val="00E52FC7"/>
    <w:rsid w:val="00E5315F"/>
    <w:rsid w:val="00E5377D"/>
    <w:rsid w:val="00E53903"/>
    <w:rsid w:val="00E53A35"/>
    <w:rsid w:val="00E53CDB"/>
    <w:rsid w:val="00E53D13"/>
    <w:rsid w:val="00E53D91"/>
    <w:rsid w:val="00E53DD1"/>
    <w:rsid w:val="00E53FBB"/>
    <w:rsid w:val="00E545DD"/>
    <w:rsid w:val="00E54629"/>
    <w:rsid w:val="00E54658"/>
    <w:rsid w:val="00E5484C"/>
    <w:rsid w:val="00E548B2"/>
    <w:rsid w:val="00E548DE"/>
    <w:rsid w:val="00E54A04"/>
    <w:rsid w:val="00E5511F"/>
    <w:rsid w:val="00E55250"/>
    <w:rsid w:val="00E554B5"/>
    <w:rsid w:val="00E557B6"/>
    <w:rsid w:val="00E55B9E"/>
    <w:rsid w:val="00E55BDD"/>
    <w:rsid w:val="00E55D0D"/>
    <w:rsid w:val="00E55E9B"/>
    <w:rsid w:val="00E55FE9"/>
    <w:rsid w:val="00E561EB"/>
    <w:rsid w:val="00E565CE"/>
    <w:rsid w:val="00E565D1"/>
    <w:rsid w:val="00E56B51"/>
    <w:rsid w:val="00E56C7F"/>
    <w:rsid w:val="00E5776E"/>
    <w:rsid w:val="00E57A9E"/>
    <w:rsid w:val="00E57CF0"/>
    <w:rsid w:val="00E6013D"/>
    <w:rsid w:val="00E601DE"/>
    <w:rsid w:val="00E6022F"/>
    <w:rsid w:val="00E604AF"/>
    <w:rsid w:val="00E60521"/>
    <w:rsid w:val="00E60728"/>
    <w:rsid w:val="00E60B1F"/>
    <w:rsid w:val="00E60E83"/>
    <w:rsid w:val="00E61006"/>
    <w:rsid w:val="00E611A9"/>
    <w:rsid w:val="00E615C2"/>
    <w:rsid w:val="00E619EF"/>
    <w:rsid w:val="00E623B9"/>
    <w:rsid w:val="00E626CC"/>
    <w:rsid w:val="00E628AE"/>
    <w:rsid w:val="00E62EC3"/>
    <w:rsid w:val="00E62F7B"/>
    <w:rsid w:val="00E62FA5"/>
    <w:rsid w:val="00E634D5"/>
    <w:rsid w:val="00E636CD"/>
    <w:rsid w:val="00E63A11"/>
    <w:rsid w:val="00E63AB6"/>
    <w:rsid w:val="00E6409C"/>
    <w:rsid w:val="00E6446D"/>
    <w:rsid w:val="00E6475D"/>
    <w:rsid w:val="00E64C28"/>
    <w:rsid w:val="00E64FE5"/>
    <w:rsid w:val="00E650E7"/>
    <w:rsid w:val="00E6541A"/>
    <w:rsid w:val="00E6560B"/>
    <w:rsid w:val="00E658D5"/>
    <w:rsid w:val="00E65B8F"/>
    <w:rsid w:val="00E661C7"/>
    <w:rsid w:val="00E662E7"/>
    <w:rsid w:val="00E67950"/>
    <w:rsid w:val="00E67AF7"/>
    <w:rsid w:val="00E67EE7"/>
    <w:rsid w:val="00E67FEA"/>
    <w:rsid w:val="00E70249"/>
    <w:rsid w:val="00E70AB8"/>
    <w:rsid w:val="00E71231"/>
    <w:rsid w:val="00E71758"/>
    <w:rsid w:val="00E71D00"/>
    <w:rsid w:val="00E729EA"/>
    <w:rsid w:val="00E72A95"/>
    <w:rsid w:val="00E72B91"/>
    <w:rsid w:val="00E73316"/>
    <w:rsid w:val="00E735DF"/>
    <w:rsid w:val="00E73F9C"/>
    <w:rsid w:val="00E741BF"/>
    <w:rsid w:val="00E7431E"/>
    <w:rsid w:val="00E7450C"/>
    <w:rsid w:val="00E749A6"/>
    <w:rsid w:val="00E75950"/>
    <w:rsid w:val="00E75BD9"/>
    <w:rsid w:val="00E75D50"/>
    <w:rsid w:val="00E75FA9"/>
    <w:rsid w:val="00E7618A"/>
    <w:rsid w:val="00E7621C"/>
    <w:rsid w:val="00E768C5"/>
    <w:rsid w:val="00E76D00"/>
    <w:rsid w:val="00E76D8B"/>
    <w:rsid w:val="00E772A3"/>
    <w:rsid w:val="00E775B5"/>
    <w:rsid w:val="00E776CF"/>
    <w:rsid w:val="00E77773"/>
    <w:rsid w:val="00E7797B"/>
    <w:rsid w:val="00E8010E"/>
    <w:rsid w:val="00E80301"/>
    <w:rsid w:val="00E805B7"/>
    <w:rsid w:val="00E809A8"/>
    <w:rsid w:val="00E80B68"/>
    <w:rsid w:val="00E8126F"/>
    <w:rsid w:val="00E812D1"/>
    <w:rsid w:val="00E819FF"/>
    <w:rsid w:val="00E81D7B"/>
    <w:rsid w:val="00E822B0"/>
    <w:rsid w:val="00E82348"/>
    <w:rsid w:val="00E826AC"/>
    <w:rsid w:val="00E82A7E"/>
    <w:rsid w:val="00E82DB6"/>
    <w:rsid w:val="00E8303E"/>
    <w:rsid w:val="00E8342D"/>
    <w:rsid w:val="00E8354A"/>
    <w:rsid w:val="00E837D0"/>
    <w:rsid w:val="00E837F8"/>
    <w:rsid w:val="00E83C79"/>
    <w:rsid w:val="00E83D7E"/>
    <w:rsid w:val="00E83F77"/>
    <w:rsid w:val="00E842AE"/>
    <w:rsid w:val="00E846EF"/>
    <w:rsid w:val="00E84768"/>
    <w:rsid w:val="00E8480D"/>
    <w:rsid w:val="00E84A4D"/>
    <w:rsid w:val="00E84A93"/>
    <w:rsid w:val="00E84AE4"/>
    <w:rsid w:val="00E84F9B"/>
    <w:rsid w:val="00E85162"/>
    <w:rsid w:val="00E852C7"/>
    <w:rsid w:val="00E8552F"/>
    <w:rsid w:val="00E859EC"/>
    <w:rsid w:val="00E85EB0"/>
    <w:rsid w:val="00E8605A"/>
    <w:rsid w:val="00E86548"/>
    <w:rsid w:val="00E86735"/>
    <w:rsid w:val="00E8681C"/>
    <w:rsid w:val="00E86D94"/>
    <w:rsid w:val="00E871BC"/>
    <w:rsid w:val="00E874C9"/>
    <w:rsid w:val="00E87519"/>
    <w:rsid w:val="00E878CE"/>
    <w:rsid w:val="00E87C1B"/>
    <w:rsid w:val="00E87D9B"/>
    <w:rsid w:val="00E87FC4"/>
    <w:rsid w:val="00E902FF"/>
    <w:rsid w:val="00E9053C"/>
    <w:rsid w:val="00E908BC"/>
    <w:rsid w:val="00E90DEC"/>
    <w:rsid w:val="00E91148"/>
    <w:rsid w:val="00E91786"/>
    <w:rsid w:val="00E91C85"/>
    <w:rsid w:val="00E91F89"/>
    <w:rsid w:val="00E91F9F"/>
    <w:rsid w:val="00E9208B"/>
    <w:rsid w:val="00E92960"/>
    <w:rsid w:val="00E92AA2"/>
    <w:rsid w:val="00E92E20"/>
    <w:rsid w:val="00E92EFD"/>
    <w:rsid w:val="00E93288"/>
    <w:rsid w:val="00E933E4"/>
    <w:rsid w:val="00E93634"/>
    <w:rsid w:val="00E93656"/>
    <w:rsid w:val="00E93B83"/>
    <w:rsid w:val="00E94481"/>
    <w:rsid w:val="00E948C2"/>
    <w:rsid w:val="00E949EC"/>
    <w:rsid w:val="00E95446"/>
    <w:rsid w:val="00E956DE"/>
    <w:rsid w:val="00E959EA"/>
    <w:rsid w:val="00E95C93"/>
    <w:rsid w:val="00E95CBF"/>
    <w:rsid w:val="00E95D0C"/>
    <w:rsid w:val="00E960D3"/>
    <w:rsid w:val="00E96212"/>
    <w:rsid w:val="00E963DC"/>
    <w:rsid w:val="00E96454"/>
    <w:rsid w:val="00E965B0"/>
    <w:rsid w:val="00E96678"/>
    <w:rsid w:val="00E96812"/>
    <w:rsid w:val="00E96A43"/>
    <w:rsid w:val="00E96A49"/>
    <w:rsid w:val="00E96C8D"/>
    <w:rsid w:val="00E96E80"/>
    <w:rsid w:val="00E972C8"/>
    <w:rsid w:val="00E9732F"/>
    <w:rsid w:val="00E97629"/>
    <w:rsid w:val="00E97784"/>
    <w:rsid w:val="00E979B8"/>
    <w:rsid w:val="00E97ABC"/>
    <w:rsid w:val="00E97DB2"/>
    <w:rsid w:val="00E97EE1"/>
    <w:rsid w:val="00E97F0F"/>
    <w:rsid w:val="00EA00B5"/>
    <w:rsid w:val="00EA0AC4"/>
    <w:rsid w:val="00EA0ACF"/>
    <w:rsid w:val="00EA0E26"/>
    <w:rsid w:val="00EA1094"/>
    <w:rsid w:val="00EA11DE"/>
    <w:rsid w:val="00EA1389"/>
    <w:rsid w:val="00EA15D1"/>
    <w:rsid w:val="00EA15D6"/>
    <w:rsid w:val="00EA1E52"/>
    <w:rsid w:val="00EA228C"/>
    <w:rsid w:val="00EA2647"/>
    <w:rsid w:val="00EA2838"/>
    <w:rsid w:val="00EA2DB4"/>
    <w:rsid w:val="00EA2F6F"/>
    <w:rsid w:val="00EA33F1"/>
    <w:rsid w:val="00EA3461"/>
    <w:rsid w:val="00EA3BCD"/>
    <w:rsid w:val="00EA3BCF"/>
    <w:rsid w:val="00EA3E80"/>
    <w:rsid w:val="00EA4029"/>
    <w:rsid w:val="00EA449B"/>
    <w:rsid w:val="00EA49ED"/>
    <w:rsid w:val="00EA4E9C"/>
    <w:rsid w:val="00EA4F42"/>
    <w:rsid w:val="00EA4FEF"/>
    <w:rsid w:val="00EA5E59"/>
    <w:rsid w:val="00EA5F87"/>
    <w:rsid w:val="00EA5FAE"/>
    <w:rsid w:val="00EA604A"/>
    <w:rsid w:val="00EA6877"/>
    <w:rsid w:val="00EA6F29"/>
    <w:rsid w:val="00EA6FFC"/>
    <w:rsid w:val="00EA70D6"/>
    <w:rsid w:val="00EA71F4"/>
    <w:rsid w:val="00EA784F"/>
    <w:rsid w:val="00EA78B5"/>
    <w:rsid w:val="00EA7F97"/>
    <w:rsid w:val="00EB0432"/>
    <w:rsid w:val="00EB0A45"/>
    <w:rsid w:val="00EB0C6C"/>
    <w:rsid w:val="00EB0DAA"/>
    <w:rsid w:val="00EB1110"/>
    <w:rsid w:val="00EB1355"/>
    <w:rsid w:val="00EB1377"/>
    <w:rsid w:val="00EB150F"/>
    <w:rsid w:val="00EB17FC"/>
    <w:rsid w:val="00EB19CD"/>
    <w:rsid w:val="00EB230E"/>
    <w:rsid w:val="00EB28CB"/>
    <w:rsid w:val="00EB29F0"/>
    <w:rsid w:val="00EB2A0A"/>
    <w:rsid w:val="00EB2C9C"/>
    <w:rsid w:val="00EB2CA1"/>
    <w:rsid w:val="00EB2D4D"/>
    <w:rsid w:val="00EB309B"/>
    <w:rsid w:val="00EB3215"/>
    <w:rsid w:val="00EB3457"/>
    <w:rsid w:val="00EB376F"/>
    <w:rsid w:val="00EB3A90"/>
    <w:rsid w:val="00EB3D09"/>
    <w:rsid w:val="00EB3E92"/>
    <w:rsid w:val="00EB3F30"/>
    <w:rsid w:val="00EB4155"/>
    <w:rsid w:val="00EB43FA"/>
    <w:rsid w:val="00EB4586"/>
    <w:rsid w:val="00EB4B7D"/>
    <w:rsid w:val="00EB4D79"/>
    <w:rsid w:val="00EB4E96"/>
    <w:rsid w:val="00EB52F9"/>
    <w:rsid w:val="00EB5401"/>
    <w:rsid w:val="00EB5557"/>
    <w:rsid w:val="00EB5C00"/>
    <w:rsid w:val="00EB5E40"/>
    <w:rsid w:val="00EB5ECA"/>
    <w:rsid w:val="00EB5FF3"/>
    <w:rsid w:val="00EB61FA"/>
    <w:rsid w:val="00EB637A"/>
    <w:rsid w:val="00EB665D"/>
    <w:rsid w:val="00EB6701"/>
    <w:rsid w:val="00EB6818"/>
    <w:rsid w:val="00EB70D0"/>
    <w:rsid w:val="00EB778C"/>
    <w:rsid w:val="00EB7DAF"/>
    <w:rsid w:val="00EB7E6C"/>
    <w:rsid w:val="00EC038C"/>
    <w:rsid w:val="00EC038F"/>
    <w:rsid w:val="00EC0CDD"/>
    <w:rsid w:val="00EC1847"/>
    <w:rsid w:val="00EC18CB"/>
    <w:rsid w:val="00EC1D48"/>
    <w:rsid w:val="00EC1E36"/>
    <w:rsid w:val="00EC2786"/>
    <w:rsid w:val="00EC278B"/>
    <w:rsid w:val="00EC299C"/>
    <w:rsid w:val="00EC2C79"/>
    <w:rsid w:val="00EC2F9B"/>
    <w:rsid w:val="00EC343B"/>
    <w:rsid w:val="00EC35C3"/>
    <w:rsid w:val="00EC36D3"/>
    <w:rsid w:val="00EC3C2E"/>
    <w:rsid w:val="00EC3C3F"/>
    <w:rsid w:val="00EC3F0A"/>
    <w:rsid w:val="00EC42B3"/>
    <w:rsid w:val="00EC4563"/>
    <w:rsid w:val="00EC5624"/>
    <w:rsid w:val="00EC5657"/>
    <w:rsid w:val="00EC579F"/>
    <w:rsid w:val="00EC607F"/>
    <w:rsid w:val="00EC634A"/>
    <w:rsid w:val="00EC6581"/>
    <w:rsid w:val="00EC66F9"/>
    <w:rsid w:val="00EC6751"/>
    <w:rsid w:val="00EC6DE1"/>
    <w:rsid w:val="00EC6F24"/>
    <w:rsid w:val="00EC70E8"/>
    <w:rsid w:val="00EC71F1"/>
    <w:rsid w:val="00EC72E8"/>
    <w:rsid w:val="00EC72F5"/>
    <w:rsid w:val="00EC750D"/>
    <w:rsid w:val="00EC7538"/>
    <w:rsid w:val="00EC7AB8"/>
    <w:rsid w:val="00EC7EC3"/>
    <w:rsid w:val="00EC7FBB"/>
    <w:rsid w:val="00ED00D2"/>
    <w:rsid w:val="00ED0558"/>
    <w:rsid w:val="00ED0563"/>
    <w:rsid w:val="00ED0654"/>
    <w:rsid w:val="00ED09A0"/>
    <w:rsid w:val="00ED135B"/>
    <w:rsid w:val="00ED1608"/>
    <w:rsid w:val="00ED1F48"/>
    <w:rsid w:val="00ED21F5"/>
    <w:rsid w:val="00ED2789"/>
    <w:rsid w:val="00ED29EF"/>
    <w:rsid w:val="00ED2A73"/>
    <w:rsid w:val="00ED2A8E"/>
    <w:rsid w:val="00ED2F19"/>
    <w:rsid w:val="00ED2F76"/>
    <w:rsid w:val="00ED31B9"/>
    <w:rsid w:val="00ED3D79"/>
    <w:rsid w:val="00ED4332"/>
    <w:rsid w:val="00ED4637"/>
    <w:rsid w:val="00ED4665"/>
    <w:rsid w:val="00ED4851"/>
    <w:rsid w:val="00ED4E9B"/>
    <w:rsid w:val="00ED4F99"/>
    <w:rsid w:val="00ED5596"/>
    <w:rsid w:val="00ED60B0"/>
    <w:rsid w:val="00ED68BD"/>
    <w:rsid w:val="00ED6ACB"/>
    <w:rsid w:val="00ED741C"/>
    <w:rsid w:val="00ED77CE"/>
    <w:rsid w:val="00ED7883"/>
    <w:rsid w:val="00ED78AB"/>
    <w:rsid w:val="00ED7AEB"/>
    <w:rsid w:val="00EE05FD"/>
    <w:rsid w:val="00EE0861"/>
    <w:rsid w:val="00EE0C1D"/>
    <w:rsid w:val="00EE0C9F"/>
    <w:rsid w:val="00EE0E66"/>
    <w:rsid w:val="00EE1012"/>
    <w:rsid w:val="00EE11F5"/>
    <w:rsid w:val="00EE1206"/>
    <w:rsid w:val="00EE1351"/>
    <w:rsid w:val="00EE13F6"/>
    <w:rsid w:val="00EE16DE"/>
    <w:rsid w:val="00EE1761"/>
    <w:rsid w:val="00EE1830"/>
    <w:rsid w:val="00EE1F91"/>
    <w:rsid w:val="00EE2210"/>
    <w:rsid w:val="00EE238A"/>
    <w:rsid w:val="00EE245B"/>
    <w:rsid w:val="00EE2467"/>
    <w:rsid w:val="00EE2522"/>
    <w:rsid w:val="00EE2AA7"/>
    <w:rsid w:val="00EE2AE8"/>
    <w:rsid w:val="00EE2BBE"/>
    <w:rsid w:val="00EE30B4"/>
    <w:rsid w:val="00EE328F"/>
    <w:rsid w:val="00EE32A1"/>
    <w:rsid w:val="00EE32B6"/>
    <w:rsid w:val="00EE3322"/>
    <w:rsid w:val="00EE3403"/>
    <w:rsid w:val="00EE36C4"/>
    <w:rsid w:val="00EE3B6E"/>
    <w:rsid w:val="00EE452F"/>
    <w:rsid w:val="00EE4CE7"/>
    <w:rsid w:val="00EE4F4A"/>
    <w:rsid w:val="00EE551A"/>
    <w:rsid w:val="00EE5918"/>
    <w:rsid w:val="00EE5B10"/>
    <w:rsid w:val="00EE5DDF"/>
    <w:rsid w:val="00EE60CC"/>
    <w:rsid w:val="00EE62CB"/>
    <w:rsid w:val="00EE6387"/>
    <w:rsid w:val="00EE68CB"/>
    <w:rsid w:val="00EE6A54"/>
    <w:rsid w:val="00EE711E"/>
    <w:rsid w:val="00EE7A50"/>
    <w:rsid w:val="00EE7C30"/>
    <w:rsid w:val="00EE7EDE"/>
    <w:rsid w:val="00EF01F1"/>
    <w:rsid w:val="00EF035E"/>
    <w:rsid w:val="00EF049B"/>
    <w:rsid w:val="00EF05B1"/>
    <w:rsid w:val="00EF05EA"/>
    <w:rsid w:val="00EF0FF4"/>
    <w:rsid w:val="00EF109B"/>
    <w:rsid w:val="00EF1555"/>
    <w:rsid w:val="00EF17BF"/>
    <w:rsid w:val="00EF17C7"/>
    <w:rsid w:val="00EF17F8"/>
    <w:rsid w:val="00EF1870"/>
    <w:rsid w:val="00EF2108"/>
    <w:rsid w:val="00EF258C"/>
    <w:rsid w:val="00EF2C88"/>
    <w:rsid w:val="00EF3072"/>
    <w:rsid w:val="00EF3378"/>
    <w:rsid w:val="00EF35A2"/>
    <w:rsid w:val="00EF3845"/>
    <w:rsid w:val="00EF39CA"/>
    <w:rsid w:val="00EF3AF3"/>
    <w:rsid w:val="00EF40F1"/>
    <w:rsid w:val="00EF46D6"/>
    <w:rsid w:val="00EF5926"/>
    <w:rsid w:val="00EF5A61"/>
    <w:rsid w:val="00EF5A73"/>
    <w:rsid w:val="00EF5BDF"/>
    <w:rsid w:val="00EF5D4D"/>
    <w:rsid w:val="00EF5DDA"/>
    <w:rsid w:val="00EF60BE"/>
    <w:rsid w:val="00EF64DB"/>
    <w:rsid w:val="00EF678C"/>
    <w:rsid w:val="00EF6943"/>
    <w:rsid w:val="00EF6A9A"/>
    <w:rsid w:val="00EF709B"/>
    <w:rsid w:val="00EF70BB"/>
    <w:rsid w:val="00EF7348"/>
    <w:rsid w:val="00EF7397"/>
    <w:rsid w:val="00EF7437"/>
    <w:rsid w:val="00EF79EE"/>
    <w:rsid w:val="00F0006C"/>
    <w:rsid w:val="00F004AF"/>
    <w:rsid w:val="00F00A99"/>
    <w:rsid w:val="00F00C9C"/>
    <w:rsid w:val="00F00F75"/>
    <w:rsid w:val="00F01369"/>
    <w:rsid w:val="00F01670"/>
    <w:rsid w:val="00F01722"/>
    <w:rsid w:val="00F017C9"/>
    <w:rsid w:val="00F01A2B"/>
    <w:rsid w:val="00F01C62"/>
    <w:rsid w:val="00F01D45"/>
    <w:rsid w:val="00F01D52"/>
    <w:rsid w:val="00F0222F"/>
    <w:rsid w:val="00F025AD"/>
    <w:rsid w:val="00F02AB0"/>
    <w:rsid w:val="00F02C16"/>
    <w:rsid w:val="00F02DB6"/>
    <w:rsid w:val="00F02FA2"/>
    <w:rsid w:val="00F031ED"/>
    <w:rsid w:val="00F034D9"/>
    <w:rsid w:val="00F03613"/>
    <w:rsid w:val="00F03991"/>
    <w:rsid w:val="00F03B13"/>
    <w:rsid w:val="00F03BB3"/>
    <w:rsid w:val="00F03D23"/>
    <w:rsid w:val="00F03D2D"/>
    <w:rsid w:val="00F04264"/>
    <w:rsid w:val="00F04327"/>
    <w:rsid w:val="00F04441"/>
    <w:rsid w:val="00F045D3"/>
    <w:rsid w:val="00F047A7"/>
    <w:rsid w:val="00F04B68"/>
    <w:rsid w:val="00F04CA9"/>
    <w:rsid w:val="00F0560C"/>
    <w:rsid w:val="00F05996"/>
    <w:rsid w:val="00F05F9D"/>
    <w:rsid w:val="00F060DC"/>
    <w:rsid w:val="00F06618"/>
    <w:rsid w:val="00F06916"/>
    <w:rsid w:val="00F06D5D"/>
    <w:rsid w:val="00F06F3A"/>
    <w:rsid w:val="00F07286"/>
    <w:rsid w:val="00F0738B"/>
    <w:rsid w:val="00F074AC"/>
    <w:rsid w:val="00F10008"/>
    <w:rsid w:val="00F100A6"/>
    <w:rsid w:val="00F102B1"/>
    <w:rsid w:val="00F1050F"/>
    <w:rsid w:val="00F106DA"/>
    <w:rsid w:val="00F10B35"/>
    <w:rsid w:val="00F10E4F"/>
    <w:rsid w:val="00F10E7D"/>
    <w:rsid w:val="00F110A0"/>
    <w:rsid w:val="00F110AD"/>
    <w:rsid w:val="00F114FF"/>
    <w:rsid w:val="00F11D49"/>
    <w:rsid w:val="00F12285"/>
    <w:rsid w:val="00F122DD"/>
    <w:rsid w:val="00F125B3"/>
    <w:rsid w:val="00F1268C"/>
    <w:rsid w:val="00F1279B"/>
    <w:rsid w:val="00F12C3C"/>
    <w:rsid w:val="00F12E9C"/>
    <w:rsid w:val="00F13805"/>
    <w:rsid w:val="00F138D4"/>
    <w:rsid w:val="00F13B02"/>
    <w:rsid w:val="00F1408C"/>
    <w:rsid w:val="00F141AB"/>
    <w:rsid w:val="00F1446E"/>
    <w:rsid w:val="00F145AF"/>
    <w:rsid w:val="00F148C3"/>
    <w:rsid w:val="00F14FA6"/>
    <w:rsid w:val="00F155AE"/>
    <w:rsid w:val="00F15C7D"/>
    <w:rsid w:val="00F1606C"/>
    <w:rsid w:val="00F1609C"/>
    <w:rsid w:val="00F16319"/>
    <w:rsid w:val="00F163B4"/>
    <w:rsid w:val="00F169A2"/>
    <w:rsid w:val="00F16A47"/>
    <w:rsid w:val="00F16F40"/>
    <w:rsid w:val="00F171FA"/>
    <w:rsid w:val="00F17486"/>
    <w:rsid w:val="00F178F2"/>
    <w:rsid w:val="00F17BA6"/>
    <w:rsid w:val="00F17F20"/>
    <w:rsid w:val="00F201F2"/>
    <w:rsid w:val="00F20412"/>
    <w:rsid w:val="00F208D6"/>
    <w:rsid w:val="00F20A14"/>
    <w:rsid w:val="00F20DDF"/>
    <w:rsid w:val="00F20F3E"/>
    <w:rsid w:val="00F210D1"/>
    <w:rsid w:val="00F2123E"/>
    <w:rsid w:val="00F2125C"/>
    <w:rsid w:val="00F21326"/>
    <w:rsid w:val="00F21705"/>
    <w:rsid w:val="00F218A5"/>
    <w:rsid w:val="00F21BD2"/>
    <w:rsid w:val="00F21D96"/>
    <w:rsid w:val="00F22137"/>
    <w:rsid w:val="00F22396"/>
    <w:rsid w:val="00F22674"/>
    <w:rsid w:val="00F22830"/>
    <w:rsid w:val="00F22AB5"/>
    <w:rsid w:val="00F22C3A"/>
    <w:rsid w:val="00F22C6B"/>
    <w:rsid w:val="00F22E63"/>
    <w:rsid w:val="00F2300A"/>
    <w:rsid w:val="00F2322A"/>
    <w:rsid w:val="00F2338F"/>
    <w:rsid w:val="00F23666"/>
    <w:rsid w:val="00F23766"/>
    <w:rsid w:val="00F238F2"/>
    <w:rsid w:val="00F23AF7"/>
    <w:rsid w:val="00F23BD7"/>
    <w:rsid w:val="00F24249"/>
    <w:rsid w:val="00F242E0"/>
    <w:rsid w:val="00F2466D"/>
    <w:rsid w:val="00F24D26"/>
    <w:rsid w:val="00F250B1"/>
    <w:rsid w:val="00F250E1"/>
    <w:rsid w:val="00F25621"/>
    <w:rsid w:val="00F2588A"/>
    <w:rsid w:val="00F258E2"/>
    <w:rsid w:val="00F25B64"/>
    <w:rsid w:val="00F25E04"/>
    <w:rsid w:val="00F25F48"/>
    <w:rsid w:val="00F25FE8"/>
    <w:rsid w:val="00F26670"/>
    <w:rsid w:val="00F2689B"/>
    <w:rsid w:val="00F26B24"/>
    <w:rsid w:val="00F26C7A"/>
    <w:rsid w:val="00F26E20"/>
    <w:rsid w:val="00F26F88"/>
    <w:rsid w:val="00F270B0"/>
    <w:rsid w:val="00F274AA"/>
    <w:rsid w:val="00F27A9C"/>
    <w:rsid w:val="00F27AFA"/>
    <w:rsid w:val="00F27E8D"/>
    <w:rsid w:val="00F30751"/>
    <w:rsid w:val="00F3097C"/>
    <w:rsid w:val="00F309D4"/>
    <w:rsid w:val="00F30D4B"/>
    <w:rsid w:val="00F30D84"/>
    <w:rsid w:val="00F31109"/>
    <w:rsid w:val="00F31564"/>
    <w:rsid w:val="00F3162A"/>
    <w:rsid w:val="00F317DE"/>
    <w:rsid w:val="00F31A07"/>
    <w:rsid w:val="00F31D65"/>
    <w:rsid w:val="00F31E68"/>
    <w:rsid w:val="00F32166"/>
    <w:rsid w:val="00F3230C"/>
    <w:rsid w:val="00F32B1F"/>
    <w:rsid w:val="00F32C8B"/>
    <w:rsid w:val="00F32D88"/>
    <w:rsid w:val="00F32D96"/>
    <w:rsid w:val="00F3305E"/>
    <w:rsid w:val="00F332A7"/>
    <w:rsid w:val="00F334E0"/>
    <w:rsid w:val="00F33505"/>
    <w:rsid w:val="00F33799"/>
    <w:rsid w:val="00F33CAB"/>
    <w:rsid w:val="00F33DED"/>
    <w:rsid w:val="00F34192"/>
    <w:rsid w:val="00F3444E"/>
    <w:rsid w:val="00F344CC"/>
    <w:rsid w:val="00F34549"/>
    <w:rsid w:val="00F345CF"/>
    <w:rsid w:val="00F3490F"/>
    <w:rsid w:val="00F3498E"/>
    <w:rsid w:val="00F34ED7"/>
    <w:rsid w:val="00F34F67"/>
    <w:rsid w:val="00F353BD"/>
    <w:rsid w:val="00F354C2"/>
    <w:rsid w:val="00F359D6"/>
    <w:rsid w:val="00F35AFA"/>
    <w:rsid w:val="00F35DCB"/>
    <w:rsid w:val="00F36187"/>
    <w:rsid w:val="00F36283"/>
    <w:rsid w:val="00F3661E"/>
    <w:rsid w:val="00F368A3"/>
    <w:rsid w:val="00F36B2B"/>
    <w:rsid w:val="00F36CC1"/>
    <w:rsid w:val="00F37B22"/>
    <w:rsid w:val="00F37B50"/>
    <w:rsid w:val="00F37C31"/>
    <w:rsid w:val="00F37DF8"/>
    <w:rsid w:val="00F40244"/>
    <w:rsid w:val="00F402E7"/>
    <w:rsid w:val="00F40321"/>
    <w:rsid w:val="00F406F4"/>
    <w:rsid w:val="00F40B7B"/>
    <w:rsid w:val="00F4109F"/>
    <w:rsid w:val="00F41269"/>
    <w:rsid w:val="00F41448"/>
    <w:rsid w:val="00F41694"/>
    <w:rsid w:val="00F419D3"/>
    <w:rsid w:val="00F41B2E"/>
    <w:rsid w:val="00F41E98"/>
    <w:rsid w:val="00F41FEF"/>
    <w:rsid w:val="00F421FF"/>
    <w:rsid w:val="00F42338"/>
    <w:rsid w:val="00F4298F"/>
    <w:rsid w:val="00F42B95"/>
    <w:rsid w:val="00F42CBE"/>
    <w:rsid w:val="00F42EB0"/>
    <w:rsid w:val="00F43A06"/>
    <w:rsid w:val="00F43AA2"/>
    <w:rsid w:val="00F4400B"/>
    <w:rsid w:val="00F44109"/>
    <w:rsid w:val="00F44636"/>
    <w:rsid w:val="00F4485F"/>
    <w:rsid w:val="00F4496A"/>
    <w:rsid w:val="00F44A59"/>
    <w:rsid w:val="00F44AF3"/>
    <w:rsid w:val="00F44C7D"/>
    <w:rsid w:val="00F4512A"/>
    <w:rsid w:val="00F451B8"/>
    <w:rsid w:val="00F45433"/>
    <w:rsid w:val="00F4556D"/>
    <w:rsid w:val="00F456E3"/>
    <w:rsid w:val="00F45860"/>
    <w:rsid w:val="00F45C01"/>
    <w:rsid w:val="00F46211"/>
    <w:rsid w:val="00F46A94"/>
    <w:rsid w:val="00F46AC4"/>
    <w:rsid w:val="00F46C18"/>
    <w:rsid w:val="00F46C5C"/>
    <w:rsid w:val="00F4727F"/>
    <w:rsid w:val="00F475DD"/>
    <w:rsid w:val="00F47800"/>
    <w:rsid w:val="00F47E9B"/>
    <w:rsid w:val="00F47EA1"/>
    <w:rsid w:val="00F50193"/>
    <w:rsid w:val="00F50566"/>
    <w:rsid w:val="00F50B7F"/>
    <w:rsid w:val="00F50C70"/>
    <w:rsid w:val="00F510C6"/>
    <w:rsid w:val="00F51190"/>
    <w:rsid w:val="00F51720"/>
    <w:rsid w:val="00F519B5"/>
    <w:rsid w:val="00F51B3E"/>
    <w:rsid w:val="00F51BA2"/>
    <w:rsid w:val="00F51E74"/>
    <w:rsid w:val="00F52555"/>
    <w:rsid w:val="00F527E9"/>
    <w:rsid w:val="00F530AA"/>
    <w:rsid w:val="00F5340C"/>
    <w:rsid w:val="00F53D68"/>
    <w:rsid w:val="00F53E99"/>
    <w:rsid w:val="00F53EBF"/>
    <w:rsid w:val="00F53EE4"/>
    <w:rsid w:val="00F53F59"/>
    <w:rsid w:val="00F54002"/>
    <w:rsid w:val="00F5423E"/>
    <w:rsid w:val="00F542ED"/>
    <w:rsid w:val="00F54327"/>
    <w:rsid w:val="00F5506B"/>
    <w:rsid w:val="00F55B18"/>
    <w:rsid w:val="00F55C67"/>
    <w:rsid w:val="00F5678E"/>
    <w:rsid w:val="00F56B92"/>
    <w:rsid w:val="00F56D04"/>
    <w:rsid w:val="00F57388"/>
    <w:rsid w:val="00F57741"/>
    <w:rsid w:val="00F5799B"/>
    <w:rsid w:val="00F57A57"/>
    <w:rsid w:val="00F57B3A"/>
    <w:rsid w:val="00F57E3A"/>
    <w:rsid w:val="00F60041"/>
    <w:rsid w:val="00F60285"/>
    <w:rsid w:val="00F6042D"/>
    <w:rsid w:val="00F6073E"/>
    <w:rsid w:val="00F60774"/>
    <w:rsid w:val="00F60808"/>
    <w:rsid w:val="00F608C9"/>
    <w:rsid w:val="00F60A94"/>
    <w:rsid w:val="00F60ABF"/>
    <w:rsid w:val="00F60F11"/>
    <w:rsid w:val="00F60FD8"/>
    <w:rsid w:val="00F6101F"/>
    <w:rsid w:val="00F61238"/>
    <w:rsid w:val="00F61266"/>
    <w:rsid w:val="00F617E5"/>
    <w:rsid w:val="00F61B90"/>
    <w:rsid w:val="00F624B2"/>
    <w:rsid w:val="00F62CF0"/>
    <w:rsid w:val="00F62D44"/>
    <w:rsid w:val="00F62E48"/>
    <w:rsid w:val="00F62FE0"/>
    <w:rsid w:val="00F633FA"/>
    <w:rsid w:val="00F634CA"/>
    <w:rsid w:val="00F639C5"/>
    <w:rsid w:val="00F639E3"/>
    <w:rsid w:val="00F63BF0"/>
    <w:rsid w:val="00F63DE6"/>
    <w:rsid w:val="00F63F1C"/>
    <w:rsid w:val="00F64155"/>
    <w:rsid w:val="00F649FC"/>
    <w:rsid w:val="00F64A0A"/>
    <w:rsid w:val="00F64A60"/>
    <w:rsid w:val="00F64AC7"/>
    <w:rsid w:val="00F64EB2"/>
    <w:rsid w:val="00F651F4"/>
    <w:rsid w:val="00F65269"/>
    <w:rsid w:val="00F65510"/>
    <w:rsid w:val="00F66462"/>
    <w:rsid w:val="00F66B33"/>
    <w:rsid w:val="00F66CC9"/>
    <w:rsid w:val="00F6777D"/>
    <w:rsid w:val="00F67D9F"/>
    <w:rsid w:val="00F700BD"/>
    <w:rsid w:val="00F702F9"/>
    <w:rsid w:val="00F70406"/>
    <w:rsid w:val="00F709B0"/>
    <w:rsid w:val="00F70A62"/>
    <w:rsid w:val="00F70BF7"/>
    <w:rsid w:val="00F711C7"/>
    <w:rsid w:val="00F71483"/>
    <w:rsid w:val="00F71591"/>
    <w:rsid w:val="00F715EC"/>
    <w:rsid w:val="00F71782"/>
    <w:rsid w:val="00F719DB"/>
    <w:rsid w:val="00F71A04"/>
    <w:rsid w:val="00F71D1C"/>
    <w:rsid w:val="00F720D4"/>
    <w:rsid w:val="00F7213B"/>
    <w:rsid w:val="00F7283E"/>
    <w:rsid w:val="00F72AE9"/>
    <w:rsid w:val="00F72DAA"/>
    <w:rsid w:val="00F73226"/>
    <w:rsid w:val="00F7373B"/>
    <w:rsid w:val="00F737CF"/>
    <w:rsid w:val="00F73900"/>
    <w:rsid w:val="00F73A7C"/>
    <w:rsid w:val="00F74103"/>
    <w:rsid w:val="00F74A0A"/>
    <w:rsid w:val="00F74A5F"/>
    <w:rsid w:val="00F74F21"/>
    <w:rsid w:val="00F750C1"/>
    <w:rsid w:val="00F7545F"/>
    <w:rsid w:val="00F75473"/>
    <w:rsid w:val="00F75842"/>
    <w:rsid w:val="00F759FF"/>
    <w:rsid w:val="00F75C75"/>
    <w:rsid w:val="00F75F62"/>
    <w:rsid w:val="00F761DB"/>
    <w:rsid w:val="00F765FE"/>
    <w:rsid w:val="00F768FF"/>
    <w:rsid w:val="00F7698C"/>
    <w:rsid w:val="00F76B03"/>
    <w:rsid w:val="00F76D16"/>
    <w:rsid w:val="00F76E68"/>
    <w:rsid w:val="00F771BE"/>
    <w:rsid w:val="00F777D2"/>
    <w:rsid w:val="00F802BA"/>
    <w:rsid w:val="00F80C2E"/>
    <w:rsid w:val="00F80ECA"/>
    <w:rsid w:val="00F80FD6"/>
    <w:rsid w:val="00F812C9"/>
    <w:rsid w:val="00F812DD"/>
    <w:rsid w:val="00F81A36"/>
    <w:rsid w:val="00F81AA4"/>
    <w:rsid w:val="00F81EE2"/>
    <w:rsid w:val="00F82086"/>
    <w:rsid w:val="00F82178"/>
    <w:rsid w:val="00F8223A"/>
    <w:rsid w:val="00F822E2"/>
    <w:rsid w:val="00F825A3"/>
    <w:rsid w:val="00F8292E"/>
    <w:rsid w:val="00F82AB5"/>
    <w:rsid w:val="00F82C17"/>
    <w:rsid w:val="00F82FA7"/>
    <w:rsid w:val="00F83231"/>
    <w:rsid w:val="00F83436"/>
    <w:rsid w:val="00F835AD"/>
    <w:rsid w:val="00F83B14"/>
    <w:rsid w:val="00F83C64"/>
    <w:rsid w:val="00F83F75"/>
    <w:rsid w:val="00F8409A"/>
    <w:rsid w:val="00F84388"/>
    <w:rsid w:val="00F8450E"/>
    <w:rsid w:val="00F848A0"/>
    <w:rsid w:val="00F84B56"/>
    <w:rsid w:val="00F84F29"/>
    <w:rsid w:val="00F850D1"/>
    <w:rsid w:val="00F850F9"/>
    <w:rsid w:val="00F8513E"/>
    <w:rsid w:val="00F8515B"/>
    <w:rsid w:val="00F857D2"/>
    <w:rsid w:val="00F85A09"/>
    <w:rsid w:val="00F85EAB"/>
    <w:rsid w:val="00F8609A"/>
    <w:rsid w:val="00F860FC"/>
    <w:rsid w:val="00F86676"/>
    <w:rsid w:val="00F867B6"/>
    <w:rsid w:val="00F87331"/>
    <w:rsid w:val="00F8753C"/>
    <w:rsid w:val="00F878D1"/>
    <w:rsid w:val="00F87B1C"/>
    <w:rsid w:val="00F87C90"/>
    <w:rsid w:val="00F87E8B"/>
    <w:rsid w:val="00F90115"/>
    <w:rsid w:val="00F9045B"/>
    <w:rsid w:val="00F9052B"/>
    <w:rsid w:val="00F90677"/>
    <w:rsid w:val="00F908ED"/>
    <w:rsid w:val="00F90DC5"/>
    <w:rsid w:val="00F91140"/>
    <w:rsid w:val="00F91864"/>
    <w:rsid w:val="00F91A02"/>
    <w:rsid w:val="00F91C20"/>
    <w:rsid w:val="00F91F68"/>
    <w:rsid w:val="00F9216F"/>
    <w:rsid w:val="00F92910"/>
    <w:rsid w:val="00F92A3D"/>
    <w:rsid w:val="00F92F8D"/>
    <w:rsid w:val="00F930DA"/>
    <w:rsid w:val="00F932EB"/>
    <w:rsid w:val="00F9366A"/>
    <w:rsid w:val="00F94102"/>
    <w:rsid w:val="00F9415C"/>
    <w:rsid w:val="00F943FA"/>
    <w:rsid w:val="00F94425"/>
    <w:rsid w:val="00F94596"/>
    <w:rsid w:val="00F94C13"/>
    <w:rsid w:val="00F94D37"/>
    <w:rsid w:val="00F95265"/>
    <w:rsid w:val="00F953E2"/>
    <w:rsid w:val="00F9548A"/>
    <w:rsid w:val="00F95B42"/>
    <w:rsid w:val="00F961F6"/>
    <w:rsid w:val="00F96217"/>
    <w:rsid w:val="00F962CF"/>
    <w:rsid w:val="00F9638C"/>
    <w:rsid w:val="00F968EC"/>
    <w:rsid w:val="00F96AA1"/>
    <w:rsid w:val="00F96BF1"/>
    <w:rsid w:val="00F96C20"/>
    <w:rsid w:val="00F96C26"/>
    <w:rsid w:val="00F97632"/>
    <w:rsid w:val="00F97734"/>
    <w:rsid w:val="00F97B82"/>
    <w:rsid w:val="00F97F75"/>
    <w:rsid w:val="00F97FEA"/>
    <w:rsid w:val="00F97FEF"/>
    <w:rsid w:val="00FA02B7"/>
    <w:rsid w:val="00FA0449"/>
    <w:rsid w:val="00FA0483"/>
    <w:rsid w:val="00FA071C"/>
    <w:rsid w:val="00FA0986"/>
    <w:rsid w:val="00FA0EB3"/>
    <w:rsid w:val="00FA12D6"/>
    <w:rsid w:val="00FA1952"/>
    <w:rsid w:val="00FA1B00"/>
    <w:rsid w:val="00FA2074"/>
    <w:rsid w:val="00FA230C"/>
    <w:rsid w:val="00FA2401"/>
    <w:rsid w:val="00FA2D1A"/>
    <w:rsid w:val="00FA2F9A"/>
    <w:rsid w:val="00FA343F"/>
    <w:rsid w:val="00FA378E"/>
    <w:rsid w:val="00FA3D31"/>
    <w:rsid w:val="00FA3EBF"/>
    <w:rsid w:val="00FA3F24"/>
    <w:rsid w:val="00FA404D"/>
    <w:rsid w:val="00FA4244"/>
    <w:rsid w:val="00FA43E3"/>
    <w:rsid w:val="00FA4778"/>
    <w:rsid w:val="00FA4C03"/>
    <w:rsid w:val="00FA4D7E"/>
    <w:rsid w:val="00FA4E24"/>
    <w:rsid w:val="00FA4E6A"/>
    <w:rsid w:val="00FA527F"/>
    <w:rsid w:val="00FA5371"/>
    <w:rsid w:val="00FA56D8"/>
    <w:rsid w:val="00FA59DE"/>
    <w:rsid w:val="00FA5A04"/>
    <w:rsid w:val="00FA5D1B"/>
    <w:rsid w:val="00FA5E4D"/>
    <w:rsid w:val="00FA60D9"/>
    <w:rsid w:val="00FA6131"/>
    <w:rsid w:val="00FA62CA"/>
    <w:rsid w:val="00FA6470"/>
    <w:rsid w:val="00FA6B5C"/>
    <w:rsid w:val="00FA6BA7"/>
    <w:rsid w:val="00FA6FCF"/>
    <w:rsid w:val="00FA73BD"/>
    <w:rsid w:val="00FA751D"/>
    <w:rsid w:val="00FA7858"/>
    <w:rsid w:val="00FA7AE3"/>
    <w:rsid w:val="00FA7E8D"/>
    <w:rsid w:val="00FB04AB"/>
    <w:rsid w:val="00FB092E"/>
    <w:rsid w:val="00FB0BA2"/>
    <w:rsid w:val="00FB1110"/>
    <w:rsid w:val="00FB115A"/>
    <w:rsid w:val="00FB11C3"/>
    <w:rsid w:val="00FB145E"/>
    <w:rsid w:val="00FB178C"/>
    <w:rsid w:val="00FB1A02"/>
    <w:rsid w:val="00FB1B02"/>
    <w:rsid w:val="00FB2943"/>
    <w:rsid w:val="00FB2D58"/>
    <w:rsid w:val="00FB31C2"/>
    <w:rsid w:val="00FB3588"/>
    <w:rsid w:val="00FB37F2"/>
    <w:rsid w:val="00FB39E8"/>
    <w:rsid w:val="00FB3F2B"/>
    <w:rsid w:val="00FB3FB1"/>
    <w:rsid w:val="00FB40BD"/>
    <w:rsid w:val="00FB42A6"/>
    <w:rsid w:val="00FB4BBA"/>
    <w:rsid w:val="00FB4C48"/>
    <w:rsid w:val="00FB4C5C"/>
    <w:rsid w:val="00FB4F5A"/>
    <w:rsid w:val="00FB5574"/>
    <w:rsid w:val="00FB5589"/>
    <w:rsid w:val="00FB5842"/>
    <w:rsid w:val="00FB5CC3"/>
    <w:rsid w:val="00FB5CFB"/>
    <w:rsid w:val="00FB64D8"/>
    <w:rsid w:val="00FB6527"/>
    <w:rsid w:val="00FB657D"/>
    <w:rsid w:val="00FB687E"/>
    <w:rsid w:val="00FB6BBC"/>
    <w:rsid w:val="00FB6E26"/>
    <w:rsid w:val="00FB7439"/>
    <w:rsid w:val="00FB7494"/>
    <w:rsid w:val="00FB74D7"/>
    <w:rsid w:val="00FB75BA"/>
    <w:rsid w:val="00FB77DF"/>
    <w:rsid w:val="00FB7A13"/>
    <w:rsid w:val="00FB7A26"/>
    <w:rsid w:val="00FB7AE2"/>
    <w:rsid w:val="00FB7B3C"/>
    <w:rsid w:val="00FB7F22"/>
    <w:rsid w:val="00FC03D9"/>
    <w:rsid w:val="00FC0C46"/>
    <w:rsid w:val="00FC0CC6"/>
    <w:rsid w:val="00FC1220"/>
    <w:rsid w:val="00FC1449"/>
    <w:rsid w:val="00FC17D0"/>
    <w:rsid w:val="00FC198A"/>
    <w:rsid w:val="00FC1C06"/>
    <w:rsid w:val="00FC1F6E"/>
    <w:rsid w:val="00FC248F"/>
    <w:rsid w:val="00FC27D7"/>
    <w:rsid w:val="00FC28F2"/>
    <w:rsid w:val="00FC30DD"/>
    <w:rsid w:val="00FC32D3"/>
    <w:rsid w:val="00FC3874"/>
    <w:rsid w:val="00FC3880"/>
    <w:rsid w:val="00FC3BC6"/>
    <w:rsid w:val="00FC44FF"/>
    <w:rsid w:val="00FC45AF"/>
    <w:rsid w:val="00FC45B4"/>
    <w:rsid w:val="00FC472C"/>
    <w:rsid w:val="00FC48EA"/>
    <w:rsid w:val="00FC4CDE"/>
    <w:rsid w:val="00FC4FCE"/>
    <w:rsid w:val="00FC556C"/>
    <w:rsid w:val="00FC5606"/>
    <w:rsid w:val="00FC5752"/>
    <w:rsid w:val="00FC5A99"/>
    <w:rsid w:val="00FC5BD5"/>
    <w:rsid w:val="00FC5D92"/>
    <w:rsid w:val="00FC63D9"/>
    <w:rsid w:val="00FC6B8B"/>
    <w:rsid w:val="00FC6EB5"/>
    <w:rsid w:val="00FC768F"/>
    <w:rsid w:val="00FC7873"/>
    <w:rsid w:val="00FC7A9F"/>
    <w:rsid w:val="00FC7DD6"/>
    <w:rsid w:val="00FC7E01"/>
    <w:rsid w:val="00FD0381"/>
    <w:rsid w:val="00FD0509"/>
    <w:rsid w:val="00FD0996"/>
    <w:rsid w:val="00FD0B8A"/>
    <w:rsid w:val="00FD134A"/>
    <w:rsid w:val="00FD16E2"/>
    <w:rsid w:val="00FD1870"/>
    <w:rsid w:val="00FD1980"/>
    <w:rsid w:val="00FD1C99"/>
    <w:rsid w:val="00FD1F19"/>
    <w:rsid w:val="00FD2098"/>
    <w:rsid w:val="00FD20F7"/>
    <w:rsid w:val="00FD2103"/>
    <w:rsid w:val="00FD2502"/>
    <w:rsid w:val="00FD28E1"/>
    <w:rsid w:val="00FD2D39"/>
    <w:rsid w:val="00FD2FFE"/>
    <w:rsid w:val="00FD31AE"/>
    <w:rsid w:val="00FD3368"/>
    <w:rsid w:val="00FD344D"/>
    <w:rsid w:val="00FD3515"/>
    <w:rsid w:val="00FD3CE8"/>
    <w:rsid w:val="00FD3D56"/>
    <w:rsid w:val="00FD3F53"/>
    <w:rsid w:val="00FD40C0"/>
    <w:rsid w:val="00FD4297"/>
    <w:rsid w:val="00FD4A86"/>
    <w:rsid w:val="00FD4B83"/>
    <w:rsid w:val="00FD4D42"/>
    <w:rsid w:val="00FD51AC"/>
    <w:rsid w:val="00FD52C3"/>
    <w:rsid w:val="00FD5368"/>
    <w:rsid w:val="00FD5742"/>
    <w:rsid w:val="00FD5839"/>
    <w:rsid w:val="00FD5A1E"/>
    <w:rsid w:val="00FD6C95"/>
    <w:rsid w:val="00FD70DE"/>
    <w:rsid w:val="00FD7A59"/>
    <w:rsid w:val="00FD7AE9"/>
    <w:rsid w:val="00FD7C51"/>
    <w:rsid w:val="00FD7EA2"/>
    <w:rsid w:val="00FE03D0"/>
    <w:rsid w:val="00FE044B"/>
    <w:rsid w:val="00FE0460"/>
    <w:rsid w:val="00FE058C"/>
    <w:rsid w:val="00FE147C"/>
    <w:rsid w:val="00FE1BA9"/>
    <w:rsid w:val="00FE2140"/>
    <w:rsid w:val="00FE2160"/>
    <w:rsid w:val="00FE21FD"/>
    <w:rsid w:val="00FE22BD"/>
    <w:rsid w:val="00FE2BB1"/>
    <w:rsid w:val="00FE2BFD"/>
    <w:rsid w:val="00FE2EAE"/>
    <w:rsid w:val="00FE3132"/>
    <w:rsid w:val="00FE31EF"/>
    <w:rsid w:val="00FE39B0"/>
    <w:rsid w:val="00FE3E08"/>
    <w:rsid w:val="00FE3F50"/>
    <w:rsid w:val="00FE3FD2"/>
    <w:rsid w:val="00FE4216"/>
    <w:rsid w:val="00FE42C6"/>
    <w:rsid w:val="00FE481F"/>
    <w:rsid w:val="00FE4A4B"/>
    <w:rsid w:val="00FE4A54"/>
    <w:rsid w:val="00FE4D03"/>
    <w:rsid w:val="00FE4E13"/>
    <w:rsid w:val="00FE4FCE"/>
    <w:rsid w:val="00FE57FD"/>
    <w:rsid w:val="00FE5C0A"/>
    <w:rsid w:val="00FE5FBF"/>
    <w:rsid w:val="00FE6177"/>
    <w:rsid w:val="00FE630A"/>
    <w:rsid w:val="00FE65BF"/>
    <w:rsid w:val="00FE67D7"/>
    <w:rsid w:val="00FE6AC6"/>
    <w:rsid w:val="00FE6AD3"/>
    <w:rsid w:val="00FE7505"/>
    <w:rsid w:val="00FE7847"/>
    <w:rsid w:val="00FE7CFC"/>
    <w:rsid w:val="00FF0059"/>
    <w:rsid w:val="00FF00B6"/>
    <w:rsid w:val="00FF0529"/>
    <w:rsid w:val="00FF08AF"/>
    <w:rsid w:val="00FF0A33"/>
    <w:rsid w:val="00FF0C67"/>
    <w:rsid w:val="00FF0CA1"/>
    <w:rsid w:val="00FF0DE6"/>
    <w:rsid w:val="00FF165A"/>
    <w:rsid w:val="00FF22AF"/>
    <w:rsid w:val="00FF23D5"/>
    <w:rsid w:val="00FF25AA"/>
    <w:rsid w:val="00FF287D"/>
    <w:rsid w:val="00FF2928"/>
    <w:rsid w:val="00FF297A"/>
    <w:rsid w:val="00FF2B29"/>
    <w:rsid w:val="00FF2C5C"/>
    <w:rsid w:val="00FF2EA6"/>
    <w:rsid w:val="00FF34C0"/>
    <w:rsid w:val="00FF35BF"/>
    <w:rsid w:val="00FF36D9"/>
    <w:rsid w:val="00FF3BD3"/>
    <w:rsid w:val="00FF3ECD"/>
    <w:rsid w:val="00FF4464"/>
    <w:rsid w:val="00FF45D1"/>
    <w:rsid w:val="00FF4797"/>
    <w:rsid w:val="00FF48B3"/>
    <w:rsid w:val="00FF4A04"/>
    <w:rsid w:val="00FF4FBB"/>
    <w:rsid w:val="00FF510B"/>
    <w:rsid w:val="00FF5875"/>
    <w:rsid w:val="00FF6021"/>
    <w:rsid w:val="00FF6042"/>
    <w:rsid w:val="00FF612A"/>
    <w:rsid w:val="00FF6170"/>
    <w:rsid w:val="00FF6653"/>
    <w:rsid w:val="00FF69AB"/>
    <w:rsid w:val="00FF6C1C"/>
    <w:rsid w:val="00FF7565"/>
    <w:rsid w:val="00FF77B1"/>
    <w:rsid w:val="00FF7E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7C0364D"/>
  <w15:docId w15:val="{A3DC1592-2AA4-4D7B-803C-DE8D404790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Batang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E3938"/>
    <w:rPr>
      <w:rFonts w:ascii="AngsanaUPC" w:hAnsi="AngsanaUPC" w:cs="AngsanaUPC"/>
      <w:sz w:val="32"/>
      <w:szCs w:val="32"/>
    </w:rPr>
  </w:style>
  <w:style w:type="paragraph" w:styleId="Heading1">
    <w:name w:val="heading 1"/>
    <w:basedOn w:val="Normal"/>
    <w:next w:val="Normal"/>
    <w:qFormat/>
    <w:rsid w:val="003B7AC8"/>
    <w:pPr>
      <w:keepNext/>
      <w:tabs>
        <w:tab w:val="left" w:pos="360"/>
        <w:tab w:val="left" w:pos="900"/>
        <w:tab w:val="left" w:pos="1440"/>
      </w:tabs>
      <w:ind w:right="-338"/>
      <w:jc w:val="center"/>
      <w:outlineLvl w:val="0"/>
    </w:pPr>
    <w:rPr>
      <w:b/>
      <w:bCs/>
    </w:rPr>
  </w:style>
  <w:style w:type="paragraph" w:styleId="Heading2">
    <w:name w:val="heading 2"/>
    <w:basedOn w:val="Normal"/>
    <w:next w:val="Normal"/>
    <w:qFormat/>
    <w:rsid w:val="003B7AC8"/>
    <w:pPr>
      <w:keepNext/>
      <w:tabs>
        <w:tab w:val="left" w:pos="360"/>
        <w:tab w:val="left" w:pos="900"/>
        <w:tab w:val="left" w:pos="1440"/>
      </w:tabs>
      <w:ind w:right="-439"/>
      <w:jc w:val="center"/>
      <w:outlineLvl w:val="1"/>
    </w:pPr>
    <w:rPr>
      <w:rFonts w:eastAsia="Cordia New"/>
    </w:rPr>
  </w:style>
  <w:style w:type="paragraph" w:styleId="Heading3">
    <w:name w:val="heading 3"/>
    <w:basedOn w:val="Normal"/>
    <w:next w:val="Normal"/>
    <w:qFormat/>
    <w:rsid w:val="003B7AC8"/>
    <w:pPr>
      <w:keepNext/>
      <w:tabs>
        <w:tab w:val="left" w:pos="1440"/>
      </w:tabs>
      <w:ind w:right="-108"/>
      <w:jc w:val="center"/>
      <w:outlineLvl w:val="2"/>
    </w:pPr>
    <w:rPr>
      <w:rFonts w:eastAsia="Cordia New"/>
    </w:rPr>
  </w:style>
  <w:style w:type="paragraph" w:styleId="Heading4">
    <w:name w:val="heading 4"/>
    <w:basedOn w:val="Normal"/>
    <w:next w:val="Normal"/>
    <w:qFormat/>
    <w:rsid w:val="003B7AC8"/>
    <w:pPr>
      <w:keepNext/>
      <w:tabs>
        <w:tab w:val="left" w:pos="360"/>
        <w:tab w:val="left" w:pos="900"/>
        <w:tab w:val="left" w:pos="1440"/>
      </w:tabs>
      <w:jc w:val="center"/>
      <w:outlineLvl w:val="3"/>
    </w:pPr>
    <w:rPr>
      <w:rFonts w:eastAsia="Cordia New"/>
    </w:rPr>
  </w:style>
  <w:style w:type="paragraph" w:styleId="Heading5">
    <w:name w:val="heading 5"/>
    <w:basedOn w:val="Normal"/>
    <w:next w:val="Normal"/>
    <w:qFormat/>
    <w:rsid w:val="003B7AC8"/>
    <w:pPr>
      <w:keepNext/>
      <w:tabs>
        <w:tab w:val="left" w:pos="360"/>
        <w:tab w:val="left" w:pos="900"/>
        <w:tab w:val="left" w:pos="1440"/>
      </w:tabs>
      <w:jc w:val="both"/>
      <w:outlineLvl w:val="4"/>
    </w:pPr>
    <w:rPr>
      <w:rFonts w:eastAsia="Cordia New"/>
      <w:u w:val="single"/>
    </w:rPr>
  </w:style>
  <w:style w:type="paragraph" w:styleId="Heading6">
    <w:name w:val="heading 6"/>
    <w:basedOn w:val="Normal"/>
    <w:next w:val="Normal"/>
    <w:qFormat/>
    <w:rsid w:val="003B7AC8"/>
    <w:pPr>
      <w:keepNext/>
      <w:tabs>
        <w:tab w:val="left" w:pos="360"/>
        <w:tab w:val="left" w:pos="900"/>
        <w:tab w:val="left" w:pos="1440"/>
      </w:tabs>
      <w:ind w:right="-108"/>
      <w:jc w:val="both"/>
      <w:outlineLvl w:val="5"/>
    </w:pPr>
    <w:rPr>
      <w:rFonts w:eastAsia="Cordia New"/>
    </w:rPr>
  </w:style>
  <w:style w:type="paragraph" w:styleId="Heading7">
    <w:name w:val="heading 7"/>
    <w:basedOn w:val="Normal"/>
    <w:next w:val="Normal"/>
    <w:link w:val="Heading7Char"/>
    <w:qFormat/>
    <w:rsid w:val="003B7AC8"/>
    <w:pPr>
      <w:keepNext/>
      <w:ind w:left="-18" w:firstLine="18"/>
      <w:jc w:val="both"/>
      <w:outlineLvl w:val="6"/>
    </w:pPr>
    <w:rPr>
      <w:rFonts w:eastAsia="Cordia New"/>
      <w:b/>
      <w:bCs/>
      <w:sz w:val="24"/>
      <w:szCs w:val="24"/>
    </w:rPr>
  </w:style>
  <w:style w:type="paragraph" w:styleId="Heading8">
    <w:name w:val="heading 8"/>
    <w:basedOn w:val="Normal"/>
    <w:next w:val="Normal"/>
    <w:qFormat/>
    <w:rsid w:val="003B7AC8"/>
    <w:pPr>
      <w:keepNext/>
      <w:ind w:left="-18" w:firstLine="18"/>
      <w:outlineLvl w:val="7"/>
    </w:pPr>
    <w:rPr>
      <w:rFonts w:eastAsia="Cordia New"/>
      <w:b/>
      <w:bCs/>
      <w:sz w:val="24"/>
      <w:szCs w:val="24"/>
    </w:rPr>
  </w:style>
  <w:style w:type="paragraph" w:styleId="Heading9">
    <w:name w:val="heading 9"/>
    <w:basedOn w:val="Normal"/>
    <w:next w:val="Normal"/>
    <w:qFormat/>
    <w:rsid w:val="003B7AC8"/>
    <w:pPr>
      <w:keepNext/>
      <w:tabs>
        <w:tab w:val="left" w:pos="252"/>
      </w:tabs>
      <w:ind w:left="252" w:hanging="252"/>
      <w:outlineLvl w:val="8"/>
    </w:pPr>
    <w:rPr>
      <w:sz w:val="22"/>
      <w:szCs w:val="22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semiHidden/>
    <w:rsid w:val="003B7AC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EucrosiaUPC" w:hAnsi="EucrosiaUPC" w:cs="EucrosiaUPC"/>
      <w:sz w:val="28"/>
      <w:szCs w:val="28"/>
    </w:rPr>
  </w:style>
  <w:style w:type="paragraph" w:styleId="Caption">
    <w:name w:val="caption"/>
    <w:basedOn w:val="Normal"/>
    <w:next w:val="Normal"/>
    <w:qFormat/>
    <w:rsid w:val="003B7AC8"/>
    <w:pPr>
      <w:spacing w:before="120" w:after="120"/>
    </w:pPr>
    <w:rPr>
      <w:rFonts w:ascii="FTTermW6" w:hAnsi="FTTermW6"/>
      <w:b/>
      <w:bCs/>
      <w:sz w:val="18"/>
      <w:szCs w:val="18"/>
    </w:rPr>
  </w:style>
  <w:style w:type="paragraph" w:styleId="BodyText">
    <w:name w:val="Body Text"/>
    <w:basedOn w:val="Normal"/>
    <w:rsid w:val="003B7AC8"/>
    <w:pPr>
      <w:spacing w:after="120"/>
    </w:pPr>
    <w:rPr>
      <w:sz w:val="36"/>
      <w:szCs w:val="36"/>
    </w:rPr>
  </w:style>
  <w:style w:type="paragraph" w:styleId="BlockText">
    <w:name w:val="Block Text"/>
    <w:basedOn w:val="Normal"/>
    <w:rsid w:val="003B7AC8"/>
    <w:pPr>
      <w:tabs>
        <w:tab w:val="left" w:pos="1440"/>
      </w:tabs>
      <w:ind w:left="540" w:right="450"/>
      <w:jc w:val="both"/>
    </w:pPr>
  </w:style>
  <w:style w:type="paragraph" w:styleId="BodyText2">
    <w:name w:val="Body Text 2"/>
    <w:basedOn w:val="Normal"/>
    <w:link w:val="BodyText2Char"/>
    <w:rsid w:val="003B7AC8"/>
    <w:pPr>
      <w:tabs>
        <w:tab w:val="left" w:pos="360"/>
        <w:tab w:val="left" w:pos="900"/>
        <w:tab w:val="left" w:pos="1440"/>
        <w:tab w:val="decimal" w:pos="5130"/>
        <w:tab w:val="decimal" w:pos="6120"/>
        <w:tab w:val="decimal" w:pos="7380"/>
        <w:tab w:val="decimal" w:pos="8640"/>
      </w:tabs>
      <w:ind w:right="-338"/>
      <w:jc w:val="both"/>
    </w:pPr>
    <w:rPr>
      <w:rFonts w:cs="Angsana New"/>
    </w:rPr>
  </w:style>
  <w:style w:type="paragraph" w:styleId="BodyText3">
    <w:name w:val="Body Text 3"/>
    <w:basedOn w:val="Normal"/>
    <w:rsid w:val="003B7AC8"/>
    <w:pPr>
      <w:tabs>
        <w:tab w:val="left" w:pos="360"/>
        <w:tab w:val="left" w:pos="900"/>
        <w:tab w:val="left" w:pos="1440"/>
      </w:tabs>
      <w:ind w:right="-439"/>
      <w:jc w:val="both"/>
    </w:pPr>
  </w:style>
  <w:style w:type="paragraph" w:styleId="DocumentMap">
    <w:name w:val="Document Map"/>
    <w:basedOn w:val="Normal"/>
    <w:semiHidden/>
    <w:rsid w:val="003B7AC8"/>
    <w:pPr>
      <w:shd w:val="clear" w:color="auto" w:fill="000080"/>
    </w:pPr>
    <w:rPr>
      <w:rFonts w:ascii="Cordia New" w:hAnsi="Cordia New" w:cs="Cordia New"/>
    </w:rPr>
  </w:style>
  <w:style w:type="table" w:styleId="TableGrid">
    <w:name w:val="Table Grid"/>
    <w:basedOn w:val="TableNormal"/>
    <w:rsid w:val="00396B7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ate">
    <w:name w:val="Date"/>
    <w:basedOn w:val="Normal"/>
    <w:next w:val="Normal"/>
    <w:rsid w:val="007E5881"/>
    <w:rPr>
      <w:rFonts w:cs="Angsana New"/>
      <w:szCs w:val="37"/>
    </w:rPr>
  </w:style>
  <w:style w:type="paragraph" w:customStyle="1" w:styleId="Char">
    <w:name w:val="Char"/>
    <w:basedOn w:val="Normal"/>
    <w:rsid w:val="00355C80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styleId="BalloonText">
    <w:name w:val="Balloon Text"/>
    <w:basedOn w:val="Normal"/>
    <w:semiHidden/>
    <w:rsid w:val="00154BE4"/>
    <w:rPr>
      <w:rFonts w:ascii="Tahoma" w:hAnsi="Tahoma" w:cs="Angsana New"/>
      <w:sz w:val="16"/>
      <w:szCs w:val="18"/>
    </w:rPr>
  </w:style>
  <w:style w:type="paragraph" w:styleId="Header">
    <w:name w:val="header"/>
    <w:basedOn w:val="Normal"/>
    <w:link w:val="HeaderChar"/>
    <w:rsid w:val="003A646B"/>
    <w:pPr>
      <w:tabs>
        <w:tab w:val="center" w:pos="4680"/>
        <w:tab w:val="right" w:pos="9360"/>
      </w:tabs>
    </w:pPr>
    <w:rPr>
      <w:rFonts w:cs="Angsana New"/>
      <w:szCs w:val="40"/>
    </w:rPr>
  </w:style>
  <w:style w:type="character" w:customStyle="1" w:styleId="HeaderChar">
    <w:name w:val="Header Char"/>
    <w:link w:val="Header"/>
    <w:rsid w:val="003A646B"/>
    <w:rPr>
      <w:rFonts w:ascii="AngsanaUPC" w:hAnsi="AngsanaUPC"/>
      <w:sz w:val="32"/>
      <w:szCs w:val="40"/>
    </w:rPr>
  </w:style>
  <w:style w:type="paragraph" w:styleId="Footer">
    <w:name w:val="footer"/>
    <w:basedOn w:val="Normal"/>
    <w:link w:val="FooterChar"/>
    <w:uiPriority w:val="99"/>
    <w:rsid w:val="003A646B"/>
    <w:pPr>
      <w:tabs>
        <w:tab w:val="center" w:pos="4680"/>
        <w:tab w:val="right" w:pos="9360"/>
      </w:tabs>
    </w:pPr>
    <w:rPr>
      <w:rFonts w:cs="Angsana New"/>
      <w:szCs w:val="40"/>
    </w:rPr>
  </w:style>
  <w:style w:type="character" w:customStyle="1" w:styleId="FooterChar">
    <w:name w:val="Footer Char"/>
    <w:link w:val="Footer"/>
    <w:uiPriority w:val="99"/>
    <w:rsid w:val="003A646B"/>
    <w:rPr>
      <w:rFonts w:ascii="AngsanaUPC" w:hAnsi="AngsanaUPC"/>
      <w:sz w:val="32"/>
      <w:szCs w:val="40"/>
    </w:rPr>
  </w:style>
  <w:style w:type="paragraph" w:styleId="BodyTextIndent2">
    <w:name w:val="Body Text Indent 2"/>
    <w:basedOn w:val="Normal"/>
    <w:link w:val="BodyTextIndent2Char"/>
    <w:rsid w:val="005B2CF3"/>
    <w:pPr>
      <w:spacing w:after="120" w:line="480" w:lineRule="auto"/>
      <w:ind w:left="283"/>
    </w:pPr>
    <w:rPr>
      <w:rFonts w:cs="Angsana New"/>
      <w:szCs w:val="40"/>
    </w:rPr>
  </w:style>
  <w:style w:type="character" w:customStyle="1" w:styleId="BodyTextIndent2Char">
    <w:name w:val="Body Text Indent 2 Char"/>
    <w:link w:val="BodyTextIndent2"/>
    <w:rsid w:val="005B2CF3"/>
    <w:rPr>
      <w:rFonts w:ascii="AngsanaUPC" w:hAnsi="AngsanaUPC"/>
      <w:sz w:val="32"/>
      <w:szCs w:val="40"/>
    </w:rPr>
  </w:style>
  <w:style w:type="paragraph" w:styleId="ListParagraph">
    <w:name w:val="List Paragraph"/>
    <w:basedOn w:val="Normal"/>
    <w:link w:val="ListParagraphChar"/>
    <w:uiPriority w:val="34"/>
    <w:qFormat/>
    <w:rsid w:val="00B96D0D"/>
    <w:pPr>
      <w:ind w:left="720"/>
    </w:pPr>
    <w:rPr>
      <w:rFonts w:cs="Angsana New"/>
      <w:szCs w:val="40"/>
    </w:rPr>
  </w:style>
  <w:style w:type="character" w:customStyle="1" w:styleId="MacroTextChar">
    <w:name w:val="Macro Text Char"/>
    <w:link w:val="MacroText"/>
    <w:semiHidden/>
    <w:rsid w:val="00620BCF"/>
    <w:rPr>
      <w:rFonts w:ascii="EucrosiaUPC" w:hAnsi="EucrosiaUPC" w:cs="EucrosiaUPC"/>
      <w:sz w:val="28"/>
      <w:szCs w:val="28"/>
      <w:lang w:val="en-US" w:eastAsia="en-US" w:bidi="th-TH"/>
    </w:rPr>
  </w:style>
  <w:style w:type="numbering" w:customStyle="1" w:styleId="1">
    <w:name w:val="ลักษณะ1"/>
    <w:rsid w:val="00F32C8B"/>
    <w:pPr>
      <w:numPr>
        <w:numId w:val="4"/>
      </w:numPr>
    </w:pPr>
  </w:style>
  <w:style w:type="character" w:customStyle="1" w:styleId="BodyText2Char">
    <w:name w:val="Body Text 2 Char"/>
    <w:link w:val="BodyText2"/>
    <w:rsid w:val="002F398B"/>
    <w:rPr>
      <w:rFonts w:ascii="AngsanaUPC" w:hAnsi="AngsanaUPC" w:cs="AngsanaUPC"/>
      <w:sz w:val="32"/>
      <w:szCs w:val="32"/>
    </w:rPr>
  </w:style>
  <w:style w:type="character" w:styleId="LineNumber">
    <w:name w:val="line number"/>
    <w:basedOn w:val="DefaultParagraphFont"/>
    <w:rsid w:val="003467FE"/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954166"/>
    <w:rPr>
      <w:rFonts w:ascii="AngsanaUPC" w:hAnsi="AngsanaUPC"/>
      <w:sz w:val="32"/>
      <w:szCs w:val="40"/>
    </w:rPr>
  </w:style>
  <w:style w:type="character" w:customStyle="1" w:styleId="Heading7Char">
    <w:name w:val="Heading 7 Char"/>
    <w:basedOn w:val="DefaultParagraphFont"/>
    <w:link w:val="Heading7"/>
    <w:rsid w:val="003C5FC2"/>
    <w:rPr>
      <w:rFonts w:ascii="AngsanaUPC" w:eastAsia="Cordia New" w:hAnsi="AngsanaUPC" w:cs="AngsanaUPC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13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0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384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1991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286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0471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37229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28571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8979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52137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35035590">
                                          <w:marLeft w:val="0"/>
                                          <w:marRight w:val="0"/>
                                          <w:marTop w:val="15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424216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8597969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4553371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13840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633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99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1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84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35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8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78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9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85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80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1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chai\BA431T32.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A549B51-44DA-4A43-B002-26BA4B862B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BA431T32.doc.dot</Template>
  <TotalTime>2434</TotalTime>
  <Pages>21</Pages>
  <Words>4363</Words>
  <Characters>24871</Characters>
  <Application>Microsoft Office Word</Application>
  <DocSecurity>0</DocSecurity>
  <Lines>207</Lines>
  <Paragraphs>58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รายงานของผู้สอบบัญชีรับอนุญาต</vt:lpstr>
      <vt:lpstr>รายงานของผู้สอบบัญชีรับอนุญาต</vt:lpstr>
    </vt:vector>
  </TitlesOfParts>
  <Company>Company</Company>
  <LinksUpToDate>false</LinksUpToDate>
  <CharactersWithSpaces>29176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creator>OPEY A.</dc:creator>
  <cp:lastModifiedBy>jirapong soingren</cp:lastModifiedBy>
  <cp:revision>1779</cp:revision>
  <cp:lastPrinted>2025-05-02T02:08:00Z</cp:lastPrinted>
  <dcterms:created xsi:type="dcterms:W3CDTF">2023-04-29T13:50:00Z</dcterms:created>
  <dcterms:modified xsi:type="dcterms:W3CDTF">2025-05-06T07:02:00Z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-424431520</vt:i4>
  </property>
</Properties>
</file>