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A31C" w14:textId="77777777" w:rsidR="00BF17F6" w:rsidRPr="002B4D05" w:rsidRDefault="00BF17F6" w:rsidP="00B2039F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2B4D05" w:rsidRDefault="00BF17F6" w:rsidP="00B2039F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7EDBBF97" w:rsidR="009B1B21" w:rsidRPr="002B4D05" w:rsidRDefault="00513CD5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B61D37" w:rsidRPr="00B61D37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31</w:t>
      </w: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0F37A6" w:rsidRPr="002B4D05">
        <w:rPr>
          <w:rFonts w:asciiTheme="majorBidi" w:hAnsiTheme="majorBidi" w:cstheme="majorBidi" w:hint="cs"/>
          <w:b/>
          <w:bCs/>
          <w:snapToGrid w:val="0"/>
          <w:sz w:val="36"/>
          <w:szCs w:val="36"/>
          <w:cs/>
          <w:lang w:val="en-US"/>
        </w:rPr>
        <w:t>มีนาคม</w:t>
      </w:r>
      <w:r w:rsidR="00C74F3A"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2568</w:t>
      </w:r>
    </w:p>
    <w:p w14:paraId="281F9BDA" w14:textId="5759DEAC" w:rsidR="004414B1" w:rsidRPr="002B4D05" w:rsidRDefault="004414B1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2B4D05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2B4D05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2B4D05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2B4D05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2B4D05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2B4D05" w:rsidRDefault="00EB768B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2B4D05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นี้การค้าและลูกหนี้อื่น</w:t>
      </w:r>
    </w:p>
    <w:p w14:paraId="5B598361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2B4D05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77777777" w:rsidR="009A0C3A" w:rsidRPr="002B4D05" w:rsidRDefault="009A0C3A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77777777" w:rsidR="0094371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17E1B0CA" w14:textId="77777777" w:rsidR="009733FE" w:rsidRPr="002B4D05" w:rsidRDefault="00237256" w:rsidP="00FB6573">
      <w:pPr>
        <w:pStyle w:val="Title"/>
        <w:ind w:left="-63" w:firstLine="63"/>
        <w:jc w:val="both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Cs/>
          <w:cs/>
        </w:rPr>
        <w:br w:type="page"/>
      </w:r>
      <w:r w:rsidR="009733FE" w:rsidRPr="002B4D05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4848033C" w14:textId="77777777" w:rsidR="009733FE" w:rsidRPr="002B4D05" w:rsidRDefault="009733FE" w:rsidP="009733FE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2B4D05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0DB0E413" w14:textId="19B196EB" w:rsidR="009733FE" w:rsidRPr="002B4D05" w:rsidRDefault="000F37A6" w:rsidP="009733FE">
      <w:pPr>
        <w:pStyle w:val="Title"/>
        <w:ind w:left="3330" w:hanging="3330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2B4D05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B61D37" w:rsidRPr="00B61D37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31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2B4D05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มีนาคม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B61D37" w:rsidRPr="00B61D37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2568</w:t>
      </w:r>
    </w:p>
    <w:p w14:paraId="47AC696A" w14:textId="07932C67" w:rsidR="004414B1" w:rsidRPr="002B4D05" w:rsidRDefault="004414B1" w:rsidP="009733FE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2B4D05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33C2EF46" w14:textId="77777777" w:rsidR="009733FE" w:rsidRPr="002B4D05" w:rsidRDefault="009733FE" w:rsidP="009733FE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cs/>
        </w:rPr>
      </w:pPr>
    </w:p>
    <w:p w14:paraId="58621031" w14:textId="77777777" w:rsidR="00C67125" w:rsidRPr="002B4D05" w:rsidRDefault="009733FE" w:rsidP="00A23A04">
      <w:pPr>
        <w:pStyle w:val="Title"/>
        <w:tabs>
          <w:tab w:val="left" w:pos="1080"/>
          <w:tab w:val="left" w:pos="1440"/>
        </w:tabs>
        <w:ind w:left="1080" w:hanging="1080"/>
        <w:jc w:val="left"/>
        <w:rPr>
          <w:rFonts w:asciiTheme="majorBidi" w:hAnsiTheme="majorBidi" w:cstheme="majorBidi"/>
          <w:b w:val="0"/>
          <w:bCs/>
          <w:cs/>
        </w:rPr>
      </w:pPr>
      <w:r w:rsidRPr="002B4D05">
        <w:rPr>
          <w:rFonts w:asciiTheme="majorBidi" w:hAnsiTheme="majorBidi" w:cstheme="majorBidi"/>
          <w:b w:val="0"/>
          <w:bCs/>
          <w:cs/>
        </w:rPr>
        <w:t>หมายเหตุ</w:t>
      </w:r>
      <w:r w:rsidRPr="002B4D05">
        <w:rPr>
          <w:rFonts w:asciiTheme="majorBidi" w:hAnsiTheme="majorBidi" w:cstheme="majorBidi"/>
          <w:b w:val="0"/>
          <w:bCs/>
          <w:cs/>
        </w:rPr>
        <w:tab/>
        <w:t>สารบัญ</w:t>
      </w:r>
    </w:p>
    <w:p w14:paraId="39941B7C" w14:textId="06C88B8E" w:rsidR="00F00339" w:rsidRPr="002B4D05" w:rsidRDefault="00F00339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451417BE" w14:textId="783F906A" w:rsidR="00C67125" w:rsidRPr="002B4D05" w:rsidRDefault="00C67125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2EDFBC1A" w14:textId="77777777" w:rsidR="00A23A04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583FF062" w14:textId="77777777" w:rsidR="00273881" w:rsidRPr="002B4D05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27F5CF9F" w14:textId="77777777" w:rsidR="004552A4" w:rsidRPr="002B4D05" w:rsidRDefault="004552A4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1C2ACF72" w14:textId="77777777" w:rsidR="00D8150C" w:rsidRPr="002B4D05" w:rsidRDefault="00D8150C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3165033C" w14:textId="77777777" w:rsidR="005A5E10" w:rsidRPr="002B4D05" w:rsidRDefault="004552A4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0B39DED4" w14:textId="77777777" w:rsidR="005A5E10" w:rsidRPr="002B4D05" w:rsidRDefault="005A5E10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16445441" w14:textId="77777777" w:rsidR="00237256" w:rsidRDefault="00FE209D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2B4D05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2BB55B06" w14:textId="77777777" w:rsidR="007A471E" w:rsidRDefault="007A471E" w:rsidP="007A471E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  <w:lang w:bidi="th-TH"/>
        </w:rPr>
      </w:pPr>
    </w:p>
    <w:p w14:paraId="4626302D" w14:textId="77777777" w:rsidR="007A471E" w:rsidRPr="002B4D05" w:rsidRDefault="007A471E" w:rsidP="007A471E">
      <w:pPr>
        <w:pStyle w:val="IndexHeading1"/>
        <w:tabs>
          <w:tab w:val="left" w:pos="1080"/>
        </w:tabs>
        <w:spacing w:after="0" w:line="240" w:lineRule="auto"/>
        <w:outlineLvl w:val="0"/>
        <w:rPr>
          <w:rFonts w:asciiTheme="majorBidi" w:hAnsiTheme="majorBidi" w:cstheme="majorBidi"/>
          <w:sz w:val="32"/>
          <w:szCs w:val="32"/>
        </w:rPr>
        <w:sectPr w:rsidR="007A471E" w:rsidRPr="002B4D05" w:rsidSect="007F1C19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14:paraId="4212FAED" w14:textId="77777777" w:rsidR="00157205" w:rsidRPr="002B4D05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2B4D05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2B4D05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4CF3A22E" w:rsidR="007F451D" w:rsidRPr="002B4D05" w:rsidRDefault="000F37A6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="Angsana New" w:hAnsi="Angsana New" w:cs="Angsana New"/>
          <w:bCs/>
          <w:snapToGrid w:val="0"/>
          <w:sz w:val="36"/>
          <w:szCs w:val="36"/>
          <w:cs/>
        </w:rPr>
        <w:t>สำหรับ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งวดสามเดือน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</w:rPr>
        <w:t xml:space="preserve">สิ้นสุดวันที่ </w:t>
      </w:r>
      <w:r w:rsidR="00B61D37" w:rsidRPr="00B61D37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31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 xml:space="preserve"> </w:t>
      </w:r>
      <w:r w:rsidRPr="002B4D05">
        <w:rPr>
          <w:rFonts w:ascii="Angsana New" w:hAnsi="Angsana New" w:cs="Angsana New" w:hint="cs"/>
          <w:bCs/>
          <w:snapToGrid w:val="0"/>
          <w:sz w:val="36"/>
          <w:szCs w:val="36"/>
          <w:cs/>
          <w:lang w:val="en-US"/>
        </w:rPr>
        <w:t>มีนาคม</w:t>
      </w:r>
      <w:r w:rsidRPr="002B4D05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 xml:space="preserve"> </w:t>
      </w:r>
      <w:r w:rsidR="00B61D37" w:rsidRPr="00B61D37">
        <w:rPr>
          <w:rFonts w:ascii="Angsana New" w:hAnsi="Angsana New" w:cs="Angsana New"/>
          <w:bCs/>
          <w:snapToGrid w:val="0"/>
          <w:sz w:val="36"/>
          <w:szCs w:val="36"/>
          <w:lang w:val="en-US"/>
        </w:rPr>
        <w:t>2568</w:t>
      </w:r>
    </w:p>
    <w:p w14:paraId="11DB8D94" w14:textId="51B6998B" w:rsidR="004414B1" w:rsidRPr="002B4D05" w:rsidRDefault="004414B1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2B4D05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2B4D05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752B00ED" w:rsidR="007169E3" w:rsidRPr="002B4D05" w:rsidRDefault="00B61D37" w:rsidP="00FB6573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2B4D05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2B4D05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2B4D05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2393A8A3" w:rsidR="008E02D3" w:rsidRPr="002B4D05" w:rsidRDefault="00B61D37" w:rsidP="00B2039F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B26D70" w:rsidRPr="002B4D05">
        <w:rPr>
          <w:rFonts w:asciiTheme="majorBidi" w:hAnsiTheme="majorBidi" w:cstheme="majorBidi"/>
          <w:snapToGrid w:val="0"/>
          <w:cs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7169E3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2B4D05">
        <w:rPr>
          <w:rFonts w:asciiTheme="majorBidi" w:hAnsiTheme="majorBidi" w:cstheme="majorBidi"/>
          <w:snapToGrid w:val="0"/>
          <w:cs/>
        </w:rPr>
        <w:tab/>
      </w:r>
      <w:r w:rsidR="0052459F" w:rsidRPr="002B4D05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2B4D05">
        <w:rPr>
          <w:rFonts w:asciiTheme="majorBidi" w:hAnsiTheme="majorBidi" w:cstheme="majorBidi"/>
          <w:snapToGrid w:val="0"/>
          <w:cs/>
        </w:rPr>
        <w:t>การ</w:t>
      </w:r>
      <w:r w:rsidR="00B52E3F" w:rsidRPr="002B4D05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2B4D05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750534A7" w:rsidR="00B26D70" w:rsidRPr="002B4D05" w:rsidRDefault="00B26D70" w:rsidP="00B26D70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2B4D05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2B4D05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ดีเวลลอปเมนท์</w:t>
      </w:r>
      <w:r w:rsidRPr="002B4D05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7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2540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30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2557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898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="00CC571F" w:rsidRPr="002B4D05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5AD12FD2" w:rsidR="0055183B" w:rsidRPr="002B4D05" w:rsidRDefault="00B61D37" w:rsidP="0066524F">
      <w:pPr>
        <w:spacing w:before="200"/>
        <w:ind w:left="1267" w:hanging="720"/>
        <w:jc w:val="thaiDistribute"/>
        <w:rPr>
          <w:rFonts w:asciiTheme="majorBidi" w:hAnsiTheme="majorBidi" w:cstheme="majorBidi"/>
          <w:b/>
          <w:snapToGrid w:val="0"/>
          <w:lang w:val="en-US"/>
        </w:rPr>
      </w:pPr>
      <w:r w:rsidRPr="00B61D37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2B4D05">
        <w:rPr>
          <w:rFonts w:asciiTheme="majorBidi" w:hAnsiTheme="majorBidi" w:cstheme="majorBidi"/>
          <w:bCs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2B4D05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20FD631A" w:rsidR="0004306E" w:rsidRPr="002B4D05" w:rsidRDefault="00B61D37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ab/>
      </w:r>
      <w:r w:rsidR="0004306E" w:rsidRPr="002B4D05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2B4D05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2B4D05">
        <w:rPr>
          <w:rFonts w:asciiTheme="majorBidi" w:hAnsiTheme="majorBidi" w:cstheme="majorBidi"/>
          <w:snapToGrid w:val="0"/>
          <w:cs/>
        </w:rPr>
        <w:t>มาร์ค โฮลดิ้งส์</w:t>
      </w:r>
      <w:r w:rsidR="0004306E" w:rsidRPr="002B4D05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2B4D05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2B4D05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2B4D05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2B4D05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2B4D05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B61D37">
        <w:rPr>
          <w:rFonts w:asciiTheme="majorBidi" w:hAnsiTheme="majorBidi" w:cstheme="majorBidi"/>
          <w:snapToGrid w:val="0"/>
          <w:lang w:val="en-US"/>
        </w:rPr>
        <w:t>20</w:t>
      </w:r>
      <w:r w:rsidR="0004306E"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2B4D05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2B4D05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2B4D05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2B4D05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2B4D05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2B4D05">
        <w:rPr>
          <w:rFonts w:asciiTheme="majorBidi" w:hAnsiTheme="majorBidi" w:cstheme="majorBidi"/>
          <w:snapToGrid w:val="0"/>
          <w:spacing w:val="-6"/>
          <w:cs/>
        </w:rPr>
        <w:t xml:space="preserve">มาร์ค โฮลดิ้งส์ จำกัด </w:t>
      </w:r>
      <w:r w:rsidR="00CB09FE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2B4D05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CB09FE" w:rsidRPr="002B4D05">
        <w:rPr>
          <w:rFonts w:asciiTheme="majorBidi" w:hAnsiTheme="majorBidi" w:cstheme="majorBidi"/>
          <w:snapToGrid w:val="0"/>
          <w:cs/>
          <w:lang w:val="en-US"/>
        </w:rPr>
        <w:t xml:space="preserve"> สาขา </w:t>
      </w:r>
      <w:proofErr w:type="gramStart"/>
      <w:r w:rsidR="00CB09FE" w:rsidRPr="002B4D05">
        <w:rPr>
          <w:rFonts w:asciiTheme="majorBidi" w:hAnsiTheme="majorBidi" w:cstheme="majorBidi"/>
          <w:snapToGrid w:val="0"/>
          <w:cs/>
          <w:lang w:val="en-US"/>
        </w:rPr>
        <w:t>เพื่อรองรับการดำเนินงานของธุรกิจโรงแรม</w:t>
      </w:r>
      <w:proofErr w:type="gramEnd"/>
      <w:r w:rsidR="00CB09FE"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</w:p>
    <w:p w14:paraId="216053D7" w14:textId="41F8870C" w:rsidR="0004306E" w:rsidRPr="002B4D05" w:rsidRDefault="00B61D37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04306E" w:rsidRPr="002B4D05">
        <w:rPr>
          <w:rFonts w:asciiTheme="majorBidi" w:hAnsiTheme="majorBidi" w:cstheme="majorBidi"/>
          <w:snapToGrid w:val="0"/>
          <w:lang w:val="en-US"/>
        </w:rPr>
        <w:tab/>
      </w:r>
      <w:r w:rsidR="0004306E" w:rsidRPr="002B4D05">
        <w:rPr>
          <w:rFonts w:asciiTheme="majorBidi" w:hAnsiTheme="majorBidi" w:cstheme="majorBidi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2B4D05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2B4D05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2B4D05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2B4D05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04306E" w:rsidRPr="002B4D05">
        <w:rPr>
          <w:rFonts w:asciiTheme="majorBidi" w:hAnsiTheme="majorBidi" w:cstheme="majorBidi"/>
          <w:snapToGrid w:val="0"/>
          <w:spacing w:val="-12"/>
          <w:cs/>
        </w:rPr>
        <w:t xml:space="preserve"> ชั้นที่ </w:t>
      </w:r>
      <w:r w:rsidRPr="00B61D37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2B4D05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2B4D05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2B4D05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2B4D05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1B033848" w:rsidR="002D1A75" w:rsidRPr="002B4D05" w:rsidRDefault="00B61D37" w:rsidP="002D1A75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762F56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762F56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3</w:t>
      </w:r>
      <w:r w:rsidR="00762F56" w:rsidRPr="002B4D05">
        <w:rPr>
          <w:rFonts w:asciiTheme="majorBidi" w:hAnsiTheme="majorBidi" w:cstheme="majorBidi"/>
          <w:snapToGrid w:val="0"/>
          <w:lang w:val="en-US"/>
        </w:rPr>
        <w:tab/>
      </w:r>
      <w:r w:rsidR="00762F56" w:rsidRPr="002B4D05">
        <w:rPr>
          <w:rFonts w:asciiTheme="majorBidi" w:hAnsiTheme="majorBidi" w:cstheme="majorBidi"/>
          <w:cs/>
        </w:rPr>
        <w:t xml:space="preserve">บริษัท </w:t>
      </w:r>
      <w:r w:rsidR="00762F56" w:rsidRPr="002B4D05">
        <w:rPr>
          <w:rFonts w:asciiTheme="majorBidi" w:hAnsiTheme="majorBidi" w:cstheme="majorBidi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2B4D05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2B4D05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2B4D05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2B4D05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2B4D05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762F56" w:rsidRPr="002B4D05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2B4D05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2B4D05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2B4D05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64CE6955" w14:textId="77777777" w:rsidR="002D1A75" w:rsidRPr="002B4D05" w:rsidRDefault="002D1A75" w:rsidP="002D1A75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2B4D05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4FFA586A" w:rsidR="0055183B" w:rsidRPr="002B4D05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B61D37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55183B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4</w:t>
      </w:r>
      <w:r w:rsidR="0055183B" w:rsidRPr="002B4D05">
        <w:rPr>
          <w:rFonts w:asciiTheme="majorBidi" w:hAnsiTheme="majorBidi" w:cstheme="majorBidi"/>
          <w:snapToGrid w:val="0"/>
          <w:lang w:val="en-US"/>
        </w:rPr>
        <w:tab/>
      </w:r>
      <w:r w:rsidR="0055183B" w:rsidRPr="002B4D05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2B4D05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2B4D05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2B4D05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55183B" w:rsidRPr="002B4D05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r w:rsidR="0055183B" w:rsidRPr="002B4D05">
        <w:rPr>
          <w:rFonts w:asciiTheme="majorBidi" w:hAnsiTheme="majorBidi" w:cstheme="majorBidi"/>
          <w:snapToGrid w:val="0"/>
          <w:spacing w:val="4"/>
          <w:cs/>
        </w:rPr>
        <w:t xml:space="preserve"> Floor, Medine Mews,</w:t>
      </w:r>
      <w:r w:rsidR="0055183B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2B4D05">
        <w:rPr>
          <w:rFonts w:asciiTheme="majorBidi" w:hAnsiTheme="majorBidi" w:cstheme="majorBidi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2B4D05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2B4D05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2B4D05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2B4D05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531F3552" w:rsidR="00950048" w:rsidRPr="002B4D05" w:rsidRDefault="00950048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2B4D05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2B4D05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2B4D05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2B4D05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21</w:t>
      </w:r>
      <w:r w:rsidR="009C13C5"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cs/>
        </w:rPr>
        <w:t>)</w:t>
      </w:r>
      <w:r w:rsidR="00C43E09" w:rsidRPr="002B4D05">
        <w:rPr>
          <w:rFonts w:asciiTheme="majorBidi" w:hAnsiTheme="majorBidi" w:cstheme="majorBidi"/>
          <w:snapToGrid w:val="0"/>
          <w:cs/>
        </w:rPr>
        <w:t xml:space="preserve"> </w:t>
      </w:r>
    </w:p>
    <w:p w14:paraId="70747DCA" w14:textId="742E3CF1" w:rsidR="0055183B" w:rsidRPr="002B4D05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5183B" w:rsidRPr="002B4D05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55183B" w:rsidRPr="002B4D05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55183B" w:rsidRPr="002B4D05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55183B" w:rsidRPr="0062586B">
        <w:rPr>
          <w:rFonts w:asciiTheme="majorBidi" w:hAnsiTheme="majorBidi" w:cstheme="majorBidi"/>
          <w:snapToGrid w:val="0"/>
          <w:spacing w:val="-12"/>
          <w:cs/>
        </w:rPr>
        <w:t xml:space="preserve">บริษัท ซีจียูเค </w:t>
      </w:r>
      <w:r w:rsidRPr="00B61D37">
        <w:rPr>
          <w:rFonts w:asciiTheme="majorBidi" w:hAnsiTheme="majorBidi" w:cstheme="majorBidi"/>
          <w:snapToGrid w:val="0"/>
          <w:spacing w:val="-12"/>
          <w:lang w:val="en-US"/>
        </w:rPr>
        <w:t>1</w:t>
      </w:r>
      <w:r w:rsidR="0055183B" w:rsidRPr="0062586B">
        <w:rPr>
          <w:rFonts w:asciiTheme="majorBidi" w:hAnsiTheme="majorBidi" w:cstheme="majorBidi"/>
          <w:snapToGrid w:val="0"/>
          <w:spacing w:val="-12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B61D37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55183B" w:rsidRPr="0062586B">
        <w:rPr>
          <w:rFonts w:asciiTheme="majorBidi" w:hAnsiTheme="majorBidi" w:cstheme="majorBidi"/>
          <w:snapToGrid w:val="0"/>
          <w:spacing w:val="-12"/>
          <w:cs/>
        </w:rPr>
        <w:t xml:space="preserve"> กรกฎาคม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10"/>
          <w:lang w:val="en-US"/>
        </w:rPr>
        <w:t>2558</w:t>
      </w:r>
      <w:r w:rsidR="0055183B" w:rsidRPr="0062586B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 St</w:t>
      </w:r>
      <w:r w:rsidR="006B48DA" w:rsidRPr="0062586B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55183B" w:rsidRPr="0062586B">
        <w:rPr>
          <w:rFonts w:asciiTheme="majorBidi" w:hAnsiTheme="majorBidi" w:cstheme="majorBidi"/>
          <w:snapToGrid w:val="0"/>
          <w:spacing w:val="-10"/>
          <w:cs/>
        </w:rPr>
        <w:t xml:space="preserve"> Martin, </w:t>
      </w:r>
      <w:r w:rsidR="0055183B" w:rsidRPr="002B4D05">
        <w:rPr>
          <w:rFonts w:asciiTheme="majorBidi" w:hAnsiTheme="majorBidi" w:cstheme="majorBidi"/>
          <w:snapToGrid w:val="0"/>
          <w:cs/>
        </w:rPr>
        <w:t>Guernsey, GY</w:t>
      </w:r>
      <w:r w:rsidRPr="00B61D37">
        <w:rPr>
          <w:rFonts w:asciiTheme="majorBidi" w:hAnsiTheme="majorBidi" w:cstheme="majorBidi"/>
          <w:snapToGrid w:val="0"/>
          <w:lang w:val="en-US"/>
        </w:rPr>
        <w:t>4</w:t>
      </w:r>
      <w:r w:rsidR="0055183B" w:rsidRPr="002B4D05">
        <w:rPr>
          <w:rFonts w:asciiTheme="majorBidi" w:hAnsiTheme="majorBidi" w:cstheme="majorBidi"/>
          <w:snapToGrid w:val="0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lang w:val="en-US"/>
        </w:rPr>
        <w:t>6</w:t>
      </w:r>
      <w:r w:rsidR="0055183B" w:rsidRPr="002B4D05">
        <w:rPr>
          <w:rFonts w:asciiTheme="majorBidi" w:hAnsiTheme="majorBidi" w:cstheme="majorBidi"/>
          <w:snapToGrid w:val="0"/>
          <w:cs/>
        </w:rPr>
        <w:t>AD เพื่อประกอบธุรกิจอสังหาริมทรัพย์</w:t>
      </w:r>
    </w:p>
    <w:p w14:paraId="1C214190" w14:textId="646708C1" w:rsidR="00686E88" w:rsidRPr="002B4D05" w:rsidRDefault="00700CCD" w:rsidP="00B11792">
      <w:pPr>
        <w:spacing w:after="12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>เมื่อ</w:t>
      </w:r>
      <w:r w:rsidR="00821ED2" w:rsidRPr="002B4D05">
        <w:rPr>
          <w:rFonts w:asciiTheme="majorBidi" w:hAnsiTheme="majorBidi" w:cstheme="majorBidi" w:hint="cs"/>
          <w:snapToGrid w:val="0"/>
          <w:spacing w:val="-6"/>
          <w:cs/>
        </w:rPr>
        <w:t xml:space="preserve">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21</w:t>
      </w:r>
      <w:r w:rsidR="00821ED2"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821ED2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="00821ED2" w:rsidRPr="002B4D05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2B4D05">
        <w:rPr>
          <w:rFonts w:asciiTheme="majorBidi" w:hAnsiTheme="majorBidi" w:cstheme="majorBidi"/>
          <w:snapToGrid w:val="0"/>
          <w:spacing w:val="-6"/>
          <w:cs/>
        </w:rPr>
        <w:t xml:space="preserve">บริษัท ซีจียูเค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686E88" w:rsidRPr="002B4D05">
        <w:rPr>
          <w:rFonts w:asciiTheme="majorBidi" w:hAnsiTheme="majorBidi" w:cstheme="majorBidi"/>
          <w:snapToGrid w:val="0"/>
          <w:spacing w:val="-6"/>
          <w:cs/>
        </w:rPr>
        <w:t xml:space="preserve"> จำกัด </w:t>
      </w:r>
      <w:r w:rsidR="00B13F31" w:rsidRPr="002B4D05">
        <w:rPr>
          <w:rFonts w:asciiTheme="majorBidi" w:hAnsiTheme="majorBidi" w:cs="Angsana New"/>
          <w:snapToGrid w:val="0"/>
          <w:spacing w:val="-6"/>
          <w:cs/>
        </w:rPr>
        <w:t>ได้ดำเนินการชำระบัญชีเสร็จสิ้นแล้ว</w:t>
      </w:r>
      <w:r w:rsidR="00F921BE" w:rsidRPr="002B4D05">
        <w:rPr>
          <w:rFonts w:asciiTheme="majorBidi" w:hAnsiTheme="majorBidi" w:cstheme="majorBidi" w:hint="cs"/>
          <w:snapToGrid w:val="0"/>
          <w:spacing w:val="-6"/>
          <w:cs/>
        </w:rPr>
        <w:t xml:space="preserve"> </w:t>
      </w:r>
      <w:r w:rsidR="00686E88" w:rsidRPr="002B4D05">
        <w:rPr>
          <w:rFonts w:asciiTheme="majorBidi" w:hAnsiTheme="majorBidi" w:cstheme="majorBidi"/>
          <w:snapToGrid w:val="0"/>
          <w:spacing w:val="-6"/>
          <w:cs/>
        </w:rPr>
        <w:t>(ดูหมาย</w:t>
      </w:r>
      <w:r w:rsidR="00686E88" w:rsidRPr="002B4D05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21</w:t>
      </w:r>
      <w:r w:rsidR="00686E88"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1</w:t>
      </w:r>
      <w:r w:rsidR="00686E88" w:rsidRPr="002B4D05">
        <w:rPr>
          <w:rFonts w:asciiTheme="majorBidi" w:hAnsiTheme="majorBidi" w:cstheme="majorBidi"/>
          <w:snapToGrid w:val="0"/>
          <w:cs/>
        </w:rPr>
        <w:t>)</w:t>
      </w:r>
    </w:p>
    <w:p w14:paraId="400AA645" w14:textId="01C82BAD" w:rsidR="00CA02B2" w:rsidRPr="002B4D05" w:rsidRDefault="00B61D37" w:rsidP="00B11792">
      <w:pPr>
        <w:spacing w:after="12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B61D37">
        <w:rPr>
          <w:rFonts w:asciiTheme="majorBidi" w:hAnsiTheme="majorBidi" w:cstheme="majorBidi"/>
          <w:lang w:val="en-US"/>
        </w:rPr>
        <w:t>1</w:t>
      </w:r>
      <w:r w:rsidR="0055183B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2</w:t>
      </w:r>
      <w:r w:rsidR="0055183B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6</w:t>
      </w:r>
      <w:r w:rsidR="0055183B" w:rsidRPr="002B4D05">
        <w:rPr>
          <w:rFonts w:asciiTheme="majorBidi" w:hAnsiTheme="majorBidi" w:cstheme="majorBidi"/>
          <w:lang w:val="en-US"/>
        </w:rPr>
        <w:tab/>
      </w:r>
      <w:r w:rsidR="0055183B" w:rsidRPr="002B4D05">
        <w:rPr>
          <w:rFonts w:asciiTheme="majorBidi" w:hAnsiTheme="majorBidi" w:cstheme="majorBidi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2B4D05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B61D37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2B4D05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B61D37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2B4D05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2B4D05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 xml:space="preserve"> Martin, Guernsey, GY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2B4D05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2B4D05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2B4D05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2B4D05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2B4D05">
        <w:rPr>
          <w:rFonts w:asciiTheme="majorBidi" w:hAnsiTheme="majorBidi" w:cstheme="majorBidi"/>
          <w:snapToGrid w:val="0"/>
          <w:cs/>
        </w:rPr>
        <w:t>(Holding Company)</w:t>
      </w:r>
    </w:p>
    <w:p w14:paraId="4560CF9F" w14:textId="2C509CAE" w:rsidR="00013894" w:rsidRPr="002B4D05" w:rsidRDefault="00B61D37" w:rsidP="00B11792">
      <w:pPr>
        <w:spacing w:after="12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013894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013894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7</w:t>
      </w:r>
      <w:r w:rsidR="00013894" w:rsidRPr="002B4D05">
        <w:rPr>
          <w:rFonts w:asciiTheme="majorBidi" w:hAnsiTheme="majorBidi" w:cstheme="majorBidi"/>
          <w:snapToGrid w:val="0"/>
          <w:lang w:val="en-US"/>
        </w:rPr>
        <w:tab/>
      </w:r>
      <w:r w:rsidR="00013894" w:rsidRPr="002B4D05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0D5FE9" w:rsidRPr="002B4D05">
        <w:rPr>
          <w:rFonts w:asciiTheme="majorBidi" w:hAnsiTheme="majorBidi" w:cstheme="majorBidi" w:hint="cs"/>
          <w:snapToGrid w:val="0"/>
          <w:spacing w:val="8"/>
          <w:cs/>
        </w:rPr>
        <w:t>่</w:t>
      </w:r>
      <w:r w:rsidR="0062586B">
        <w:rPr>
          <w:rFonts w:asciiTheme="majorBidi" w:hAnsiTheme="majorBidi" w:cstheme="majorBidi" w:hint="cs"/>
          <w:snapToGrid w:val="0"/>
          <w:spacing w:val="8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6"/>
          <w:lang w:val="en-US"/>
        </w:rPr>
        <w:t>31</w:t>
      </w:r>
      <w:r w:rsidR="00013894" w:rsidRPr="0062586B">
        <w:rPr>
          <w:rFonts w:asciiTheme="majorBidi" w:hAnsiTheme="majorBidi" w:cstheme="majorBidi"/>
          <w:snapToGrid w:val="0"/>
          <w:spacing w:val="6"/>
          <w:cs/>
        </w:rPr>
        <w:t xml:space="preserve"> กรกฎาคม </w:t>
      </w:r>
      <w:r w:rsidRPr="00B61D37">
        <w:rPr>
          <w:rFonts w:asciiTheme="majorBidi" w:hAnsiTheme="majorBidi" w:cstheme="majorBidi"/>
          <w:snapToGrid w:val="0"/>
          <w:spacing w:val="6"/>
          <w:lang w:val="en-US"/>
        </w:rPr>
        <w:t>2567</w:t>
      </w:r>
      <w:r w:rsidR="00013894" w:rsidRPr="0062586B">
        <w:rPr>
          <w:rFonts w:asciiTheme="majorBidi" w:hAnsiTheme="majorBidi" w:cstheme="majorBidi"/>
          <w:snapToGrid w:val="0"/>
          <w:spacing w:val="6"/>
          <w:cs/>
        </w:rPr>
        <w:t xml:space="preserve"> โดยมีสำนักงานใหญ่ตั้งอยู่เลขที่ </w:t>
      </w:r>
      <w:r w:rsidRPr="00B61D37">
        <w:rPr>
          <w:rFonts w:asciiTheme="majorBidi" w:hAnsiTheme="majorBidi" w:cstheme="majorBidi"/>
          <w:snapToGrid w:val="0"/>
          <w:spacing w:val="6"/>
          <w:lang w:val="en-US"/>
        </w:rPr>
        <w:t>224</w:t>
      </w:r>
      <w:r w:rsidR="0053645B" w:rsidRPr="0062586B">
        <w:rPr>
          <w:rFonts w:asciiTheme="majorBidi" w:hAnsiTheme="majorBidi" w:cstheme="majorBidi"/>
          <w:snapToGrid w:val="0"/>
          <w:spacing w:val="6"/>
          <w:cs/>
        </w:rPr>
        <w:t xml:space="preserve"> </w:t>
      </w:r>
      <w:r w:rsidR="00013894" w:rsidRPr="0062586B">
        <w:rPr>
          <w:rFonts w:asciiTheme="majorBidi" w:hAnsiTheme="majorBidi" w:cstheme="majorBidi"/>
          <w:snapToGrid w:val="0"/>
          <w:spacing w:val="6"/>
          <w:cs/>
        </w:rPr>
        <w:t>ถนนอุตสาหรกรรม แขวงช่อง</w:t>
      </w:r>
      <w:r w:rsidR="00013894" w:rsidRPr="002B4D05">
        <w:rPr>
          <w:rFonts w:asciiTheme="majorBidi" w:hAnsiTheme="majorBidi" w:cstheme="majorBidi"/>
          <w:snapToGrid w:val="0"/>
          <w:cs/>
        </w:rPr>
        <w:t>นนทรี เขตยานนาวา กรุงเทพมหานคร เพื่อประกอบกิจการโรงเรียน</w:t>
      </w:r>
      <w:r w:rsidR="006A422A" w:rsidRPr="002B4D05">
        <w:rPr>
          <w:rFonts w:asciiTheme="majorBidi" w:hAnsiTheme="majorBidi" w:cstheme="majorBidi" w:hint="cs"/>
          <w:snapToGrid w:val="0"/>
          <w:cs/>
          <w:lang w:val="en-US"/>
        </w:rPr>
        <w:t>เอกชน</w:t>
      </w:r>
    </w:p>
    <w:p w14:paraId="3A1E0996" w14:textId="778D9C08" w:rsidR="00B757A8" w:rsidRPr="002B4D05" w:rsidRDefault="00B61D37" w:rsidP="00B11792">
      <w:pPr>
        <w:spacing w:after="120"/>
        <w:ind w:left="2160" w:hanging="893"/>
        <w:jc w:val="thaiDistribute"/>
        <w:rPr>
          <w:rFonts w:asciiTheme="majorBidi" w:hAnsiTheme="majorBidi" w:cs="Angsana New"/>
          <w:snapToGrid w:val="0"/>
          <w:cs/>
        </w:rPr>
      </w:pPr>
      <w:r w:rsidRPr="00B61D37">
        <w:rPr>
          <w:rFonts w:asciiTheme="majorBidi" w:hAnsiTheme="majorBidi" w:cstheme="majorBidi"/>
          <w:snapToGrid w:val="0"/>
          <w:lang w:val="en-US"/>
        </w:rPr>
        <w:t>1</w:t>
      </w:r>
      <w:r w:rsidR="00B757A8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2</w:t>
      </w:r>
      <w:r w:rsidR="00B757A8" w:rsidRPr="002B4D05">
        <w:rPr>
          <w:rFonts w:asciiTheme="majorBidi" w:hAnsiTheme="majorBidi" w:cstheme="majorBidi"/>
          <w:snapToGrid w:val="0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lang w:val="en-US"/>
        </w:rPr>
        <w:t>8</w:t>
      </w:r>
      <w:r w:rsidR="00B757A8" w:rsidRPr="002B4D05">
        <w:rPr>
          <w:rFonts w:asciiTheme="majorBidi" w:hAnsiTheme="majorBidi" w:cstheme="majorBidi"/>
          <w:snapToGrid w:val="0"/>
          <w:lang w:val="en-US"/>
        </w:rPr>
        <w:tab/>
      </w:r>
      <w:r w:rsidR="00B757A8" w:rsidRPr="002B4D05">
        <w:rPr>
          <w:rFonts w:asciiTheme="majorBidi" w:hAnsiTheme="majorBidi" w:cs="Angsana New"/>
          <w:snapToGrid w:val="0"/>
          <w:spacing w:val="8"/>
          <w:cs/>
        </w:rPr>
        <w:t>บริษัท ซีพีอี รีเสิร์ฟ จำกัด</w:t>
      </w:r>
      <w:r w:rsidR="00B757A8" w:rsidRPr="002B4D05">
        <w:rPr>
          <w:rFonts w:asciiTheme="majorBidi" w:hAnsiTheme="majorBidi" w:cstheme="majorBidi"/>
          <w:snapToGrid w:val="0"/>
          <w:spacing w:val="8"/>
          <w:cs/>
        </w:rPr>
        <w:t xml:space="preserve"> เป็นบริษัทที่จดทะเบียนในประเทศไทย เมื่อวันที</w:t>
      </w:r>
      <w:r w:rsidR="00B757A8" w:rsidRPr="002B4D05">
        <w:rPr>
          <w:rFonts w:asciiTheme="majorBidi" w:hAnsiTheme="majorBidi" w:cstheme="majorBidi" w:hint="cs"/>
          <w:snapToGrid w:val="0"/>
          <w:spacing w:val="8"/>
          <w:cs/>
        </w:rPr>
        <w:t xml:space="preserve">่ </w:t>
      </w:r>
      <w:r w:rsidR="00B757A8" w:rsidRPr="002B4D05">
        <w:rPr>
          <w:rFonts w:asciiTheme="majorBidi" w:hAnsiTheme="majorBidi" w:cstheme="majorBidi"/>
          <w:snapToGrid w:val="0"/>
          <w:spacing w:val="8"/>
          <w:lang w:val="en-US"/>
        </w:rPr>
        <w:t xml:space="preserve">                  </w:t>
      </w:r>
      <w:r w:rsidRPr="00B61D37">
        <w:rPr>
          <w:rFonts w:asciiTheme="majorBidi" w:hAnsiTheme="majorBidi" w:cstheme="majorBidi"/>
          <w:snapToGrid w:val="0"/>
          <w:lang w:val="en-US"/>
        </w:rPr>
        <w:t>12</w:t>
      </w:r>
      <w:r w:rsidR="00B757A8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2B4D05">
        <w:rPr>
          <w:rFonts w:asciiTheme="majorBidi" w:hAnsiTheme="majorBidi" w:cstheme="majorBidi" w:hint="cs"/>
          <w:snapToGrid w:val="0"/>
          <w:cs/>
        </w:rPr>
        <w:t>พฤศจิกายน</w:t>
      </w:r>
      <w:r w:rsidR="00B757A8" w:rsidRPr="002B4D05">
        <w:rPr>
          <w:rFonts w:asciiTheme="majorBidi" w:hAnsiTheme="majorBidi" w:cstheme="majorBidi"/>
          <w:snapToGrid w:val="0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lang w:val="en-US"/>
        </w:rPr>
        <w:t>2567</w:t>
      </w:r>
      <w:r w:rsidR="00B757A8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B757A8" w:rsidRPr="002B4D05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โดยมีสำนักงานใหญ่ตั้งอยู่เลขที่ </w:t>
      </w:r>
      <w:r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898</w:t>
      </w:r>
      <w:r w:rsidR="00B757A8" w:rsidRPr="002B4D05">
        <w:rPr>
          <w:rFonts w:ascii="Angsana New" w:hAnsi="Angsana New" w:cs="Angsana New"/>
          <w:snapToGrid w:val="0"/>
          <w:color w:val="000000" w:themeColor="text1"/>
          <w:spacing w:val="-8"/>
          <w:cs/>
        </w:rPr>
        <w:t xml:space="preserve"> อาคารเพลินจิตทาวเวอร์</w:t>
      </w:r>
      <w:r w:rsidR="00B757A8" w:rsidRPr="002B4D05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ชั้น </w:t>
      </w:r>
      <w:r w:rsidRPr="00B61D37">
        <w:rPr>
          <w:rFonts w:ascii="Angsana New" w:hAnsi="Angsana New" w:cs="Angsana New"/>
          <w:snapToGrid w:val="0"/>
          <w:color w:val="000000" w:themeColor="text1"/>
          <w:spacing w:val="-12"/>
          <w:lang w:val="en-US"/>
        </w:rPr>
        <w:t>20</w:t>
      </w:r>
      <w:r w:rsidR="00B757A8" w:rsidRPr="002B4D05">
        <w:rPr>
          <w:rFonts w:ascii="Angsana New" w:hAnsi="Angsana New" w:cs="Angsana New"/>
          <w:snapToGrid w:val="0"/>
          <w:color w:val="000000" w:themeColor="text1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B757A8" w:rsidRPr="002B4D05">
        <w:rPr>
          <w:rFonts w:ascii="Angsana New" w:hAnsi="Angsana New" w:cs="Angsana New"/>
          <w:snapToGrid w:val="0"/>
          <w:color w:val="000000" w:themeColor="text1"/>
          <w:cs/>
        </w:rPr>
        <w:t>บธุรกิจ</w:t>
      </w:r>
      <w:r w:rsidR="00B757A8" w:rsidRPr="002B4D05">
        <w:rPr>
          <w:rFonts w:asciiTheme="majorBidi" w:hAnsiTheme="majorBidi" w:cstheme="majorBidi"/>
          <w:spacing w:val="2"/>
          <w:cs/>
        </w:rPr>
        <w:t>การลงทุน โดยการถือหุ้นในบริษัทอื่น (Holding Company)</w:t>
      </w:r>
    </w:p>
    <w:p w14:paraId="7CA714EA" w14:textId="654D5412" w:rsidR="00C2628F" w:rsidRPr="002B4D05" w:rsidRDefault="00B61D37" w:rsidP="0062586B">
      <w:pPr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B61D37">
        <w:rPr>
          <w:rFonts w:asciiTheme="majorBidi" w:hAnsiTheme="majorBidi" w:cstheme="majorBidi"/>
          <w:lang w:val="en-US"/>
        </w:rPr>
        <w:t>1</w:t>
      </w:r>
      <w:r w:rsidR="004962AB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3</w:t>
      </w:r>
      <w:r w:rsidR="002A616B" w:rsidRPr="002B4D05">
        <w:rPr>
          <w:rFonts w:asciiTheme="majorBidi" w:hAnsiTheme="majorBidi" w:cstheme="majorBidi"/>
          <w:lang w:val="en-US"/>
        </w:rPr>
        <w:tab/>
      </w:r>
      <w:r w:rsidR="00C2628F" w:rsidRPr="002B4D05">
        <w:rPr>
          <w:rFonts w:ascii="Angsana New" w:hAnsi="Angsana New" w:cs="Angsana New"/>
          <w:spacing w:val="-6"/>
          <w:cs/>
        </w:rPr>
        <w:t xml:space="preserve">ณ </w:t>
      </w:r>
      <w:r w:rsidR="00C2628F" w:rsidRPr="002B4D05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BA387D" w:rsidRPr="002B4D05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BA387D" w:rsidRPr="002B4D05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="00C2628F" w:rsidRPr="002B4D05">
        <w:rPr>
          <w:rFonts w:ascii="Angsana New" w:hAnsi="Angsana New" w:cs="Angsana New"/>
          <w:spacing w:val="-6"/>
          <w:cs/>
        </w:rPr>
        <w:t xml:space="preserve"> 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="00C2628F" w:rsidRPr="002B4D05">
        <w:rPr>
          <w:rFonts w:ascii="Angsana New" w:hAnsi="Angsana New" w:cs="Angsana New"/>
          <w:spacing w:val="-6"/>
          <w:cs/>
        </w:rPr>
        <w:t xml:space="preserve"> กลุ่มบริษัทและบริษัทมีหนี้สินหมุนเวียนรวม</w:t>
      </w:r>
      <w:r w:rsidR="00BE1DF7" w:rsidRPr="002B4D05">
        <w:rPr>
          <w:rFonts w:ascii="Angsana New" w:hAnsi="Angsana New" w:cs="Angsana New" w:hint="cs"/>
          <w:spacing w:val="-6"/>
          <w:cs/>
        </w:rPr>
        <w:t>สูงกว่าสินทรัพย์หมุนเวียนรวม</w:t>
      </w:r>
      <w:r w:rsidR="00C2628F" w:rsidRPr="002B4D05">
        <w:rPr>
          <w:rFonts w:ascii="Angsana New" w:hAnsi="Angsana New" w:cs="Angsana New"/>
          <w:spacing w:val="-6"/>
          <w:cs/>
        </w:rPr>
        <w:t>จำนวน</w:t>
      </w:r>
      <w:r w:rsidR="00CF3916" w:rsidRPr="002B4D05">
        <w:rPr>
          <w:rFonts w:ascii="Angsana New" w:hAnsi="Angsana New" w:cs="Angsana New"/>
          <w:spacing w:val="-6"/>
          <w:lang w:val="en-US"/>
        </w:rPr>
        <w:t xml:space="preserve"> </w:t>
      </w:r>
      <w:r w:rsidRPr="00B61D37">
        <w:rPr>
          <w:rFonts w:ascii="Angsana New" w:hAnsi="Angsana New" w:cs="Angsana New"/>
          <w:spacing w:val="-6"/>
          <w:lang w:val="en-US"/>
        </w:rPr>
        <w:t>3</w:t>
      </w:r>
      <w:r w:rsidR="00BE1DF7" w:rsidRPr="002B4D05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173</w:t>
      </w:r>
      <w:r w:rsidR="00C2628F" w:rsidRPr="002B4D05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64</w:t>
      </w:r>
      <w:r w:rsidR="00C2628F" w:rsidRPr="002B4D05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2628F" w:rsidRPr="002B4D05">
        <w:rPr>
          <w:rFonts w:ascii="Angsana New" w:hAnsi="Angsana New" w:cs="Angsana New"/>
          <w:spacing w:val="-6"/>
          <w:cs/>
        </w:rPr>
        <w:t>ล้านบาทและ</w:t>
      </w:r>
      <w:r w:rsidR="00C2628F" w:rsidRPr="002B4D05">
        <w:rPr>
          <w:rFonts w:ascii="Angsana New" w:hAnsi="Angsana New" w:cs="Angsana New" w:hint="cs"/>
          <w:spacing w:val="-6"/>
          <w:cs/>
        </w:rPr>
        <w:t xml:space="preserve"> 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5</w:t>
      </w:r>
      <w:r w:rsidR="00C2628F" w:rsidRPr="002B4D05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319</w:t>
      </w:r>
      <w:r w:rsidR="00C2628F" w:rsidRPr="002B4D05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B61D37">
        <w:rPr>
          <w:rFonts w:ascii="Angsana New" w:hAnsi="Angsana New" w:cs="Angsana New"/>
          <w:snapToGrid w:val="0"/>
          <w:spacing w:val="-10"/>
          <w:lang w:val="en-US"/>
        </w:rPr>
        <w:t>81</w:t>
      </w:r>
      <w:r w:rsidR="00C2628F" w:rsidRPr="002B4D05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2628F" w:rsidRPr="002B4D05">
        <w:rPr>
          <w:rFonts w:ascii="Angsana New" w:hAnsi="Angsana New" w:cs="Angsana New"/>
          <w:spacing w:val="-6"/>
          <w:cs/>
        </w:rPr>
        <w:t>ล้านบาท ตามลำดับ โดย</w:t>
      </w:r>
      <w:r w:rsidR="003952C4" w:rsidRPr="002B4D05">
        <w:rPr>
          <w:rFonts w:ascii="Angsana New" w:hAnsi="Angsana New" w:cs="Angsana New" w:hint="cs"/>
          <w:spacing w:val="-6"/>
          <w:cs/>
          <w:lang w:val="en-US"/>
        </w:rPr>
        <w:t>หนี้สินหมุนเวียนรวม</w:t>
      </w:r>
      <w:r w:rsidR="00C2628F" w:rsidRPr="002B4D05">
        <w:rPr>
          <w:rFonts w:ascii="Angsana New" w:hAnsi="Angsana New" w:cs="Angsana New"/>
          <w:spacing w:val="-6"/>
          <w:cs/>
        </w:rPr>
        <w:t>ส่วนใหญ่เป็นเจ้าหนี้ค่าก่อสร้างและดอกเบี้ยค้างจ่าย</w:t>
      </w:r>
      <w:r w:rsidR="00F530F3" w:rsidRPr="002B4D05">
        <w:rPr>
          <w:rFonts w:ascii="Angsana New" w:hAnsi="Angsana New" w:cs="Angsana New" w:hint="cs"/>
          <w:spacing w:val="-6"/>
          <w:cs/>
        </w:rPr>
        <w:t>กับผู้รับเหมา</w:t>
      </w:r>
      <w:r w:rsidR="00C2628F" w:rsidRPr="002B4D05">
        <w:rPr>
          <w:rFonts w:ascii="Angsana New" w:hAnsi="Angsana New" w:cs="Angsana New"/>
          <w:spacing w:val="-6"/>
          <w:cs/>
        </w:rPr>
        <w:t>โครงการของบริษัทย่อยแห่งหนึ่ง</w:t>
      </w:r>
      <w:r w:rsidR="00B11792">
        <w:rPr>
          <w:rFonts w:ascii="Angsana New" w:hAnsi="Angsana New" w:cs="Angsana New" w:hint="cs"/>
          <w:spacing w:val="-6"/>
          <w:cs/>
        </w:rPr>
        <w:t xml:space="preserve"> </w:t>
      </w:r>
      <w:r w:rsidR="00B11792">
        <w:rPr>
          <w:rFonts w:ascii="Angsana New" w:hAnsi="Angsana New" w:cs="Angsana New" w:hint="cs"/>
          <w:spacing w:val="-6"/>
          <w:cs/>
          <w:lang w:val="en-US"/>
        </w:rPr>
        <w:t xml:space="preserve">(รายละเอียดตามที่กล่าวถัดไป) </w:t>
      </w:r>
      <w:r w:rsidR="00C2628F" w:rsidRPr="002B4D05">
        <w:rPr>
          <w:rFonts w:ascii="Angsana New" w:hAnsi="Angsana New" w:cs="Angsana New"/>
          <w:spacing w:val="-6"/>
          <w:cs/>
        </w:rPr>
        <w:t>และส่วนของหุ้นกู้ระยะยาวที่ถึงกำหนดชำระภายในหนึ่งปีที่ออกโดยบริษัท</w:t>
      </w:r>
      <w:r w:rsidR="00C2628F" w:rsidRPr="002B4D05">
        <w:rPr>
          <w:rFonts w:ascii="Angsana New" w:hAnsi="Angsana New" w:cs="Angsana New" w:hint="cs"/>
          <w:spacing w:val="-8"/>
          <w:cs/>
        </w:rPr>
        <w:t xml:space="preserve"> </w:t>
      </w:r>
    </w:p>
    <w:p w14:paraId="6ADBE0F2" w14:textId="77777777" w:rsidR="00BA387D" w:rsidRPr="002B4D05" w:rsidRDefault="00BA387D" w:rsidP="00C2628F">
      <w:pPr>
        <w:spacing w:after="240"/>
        <w:ind w:left="1267"/>
        <w:jc w:val="thaiDistribute"/>
        <w:rPr>
          <w:rFonts w:ascii="Angsana New" w:hAnsi="Angsana New" w:cs="Angsana New"/>
          <w:spacing w:val="-6"/>
          <w:cs/>
        </w:rPr>
      </w:pPr>
      <w:r w:rsidRPr="002B4D05">
        <w:rPr>
          <w:rFonts w:ascii="Angsana New" w:hAnsi="Angsana New" w:cs="Angsana New"/>
          <w:spacing w:val="-6"/>
          <w:cs/>
        </w:rPr>
        <w:br w:type="page"/>
      </w:r>
    </w:p>
    <w:p w14:paraId="30DA568F" w14:textId="7C134189" w:rsidR="00C2628F" w:rsidRPr="002B4D05" w:rsidRDefault="00C2628F" w:rsidP="00B11792">
      <w:pPr>
        <w:spacing w:after="120"/>
        <w:ind w:left="1267"/>
        <w:jc w:val="thaiDistribute"/>
        <w:rPr>
          <w:rFonts w:ascii="Angsana New" w:hAnsi="Angsana New" w:cs="Angsana New"/>
          <w:spacing w:val="-6"/>
        </w:rPr>
      </w:pPr>
      <w:r w:rsidRPr="002B4D05">
        <w:rPr>
          <w:rFonts w:ascii="Angsana New" w:hAnsi="Angsana New" w:cs="Angsana New" w:hint="cs"/>
          <w:spacing w:val="-6"/>
          <w:cs/>
        </w:rPr>
        <w:lastRenderedPageBreak/>
        <w:t>ณ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>วันที่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="00B61D37" w:rsidRPr="00B61D37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F921BE" w:rsidRPr="002B4D05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F921BE" w:rsidRPr="002B4D05">
        <w:rPr>
          <w:rFonts w:ascii="Angsana New" w:hAnsi="Angsana New" w:cs="Angsana New" w:hint="cs"/>
          <w:snapToGrid w:val="0"/>
          <w:spacing w:val="-10"/>
          <w:cs/>
          <w:lang w:val="en-US"/>
        </w:rPr>
        <w:t>มีนาคม</w:t>
      </w:r>
      <w:r w:rsidR="00F921BE" w:rsidRPr="002B4D05">
        <w:rPr>
          <w:rFonts w:ascii="Angsana New" w:hAnsi="Angsana New" w:cs="Angsana New"/>
          <w:spacing w:val="-6"/>
          <w:cs/>
        </w:rPr>
        <w:t xml:space="preserve"> </w:t>
      </w:r>
      <w:r w:rsidR="00B61D37" w:rsidRPr="00B61D37">
        <w:rPr>
          <w:rFonts w:ascii="Angsana New" w:hAnsi="Angsana New" w:cs="Angsana New"/>
          <w:snapToGrid w:val="0"/>
          <w:spacing w:val="-10"/>
          <w:lang w:val="en-US"/>
        </w:rPr>
        <w:t>2568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="00445352" w:rsidRPr="002B4D05">
        <w:rPr>
          <w:rFonts w:ascii="Angsana New" w:hAnsi="Angsana New" w:cs="Angsana New" w:hint="cs"/>
          <w:spacing w:val="-6"/>
          <w:cs/>
        </w:rPr>
        <w:t>เจ้า</w:t>
      </w:r>
      <w:r w:rsidRPr="002B4D05">
        <w:rPr>
          <w:rFonts w:ascii="Angsana New" w:hAnsi="Angsana New" w:cs="Angsana New" w:hint="cs"/>
          <w:spacing w:val="-6"/>
          <w:cs/>
        </w:rPr>
        <w:t xml:space="preserve">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B61D37" w:rsidRPr="00B61D37">
        <w:rPr>
          <w:rFonts w:ascii="Angsana New" w:hAnsi="Angsana New" w:cs="Angsana New" w:hint="cs"/>
          <w:spacing w:val="-6"/>
          <w:lang w:val="en-US"/>
        </w:rPr>
        <w:t>5</w:t>
      </w:r>
      <w:r w:rsidRPr="002B4D05">
        <w:rPr>
          <w:rFonts w:ascii="Angsana New" w:hAnsi="Angsana New" w:cs="Angsana New" w:hint="cs"/>
          <w:spacing w:val="-6"/>
          <w:cs/>
        </w:rPr>
        <w:t>,</w:t>
      </w:r>
      <w:r w:rsidR="00B61D37" w:rsidRPr="00B61D37">
        <w:rPr>
          <w:rFonts w:ascii="Angsana New" w:hAnsi="Angsana New" w:cs="Angsana New" w:hint="cs"/>
          <w:spacing w:val="-6"/>
          <w:lang w:val="en-US"/>
        </w:rPr>
        <w:t>484</w:t>
      </w:r>
      <w:r w:rsidRPr="002B4D05">
        <w:rPr>
          <w:rFonts w:ascii="Angsana New" w:hAnsi="Angsana New" w:cs="Angsana New" w:hint="cs"/>
          <w:spacing w:val="-6"/>
          <w:cs/>
        </w:rPr>
        <w:t>.</w:t>
      </w:r>
      <w:r w:rsidR="00B61D37" w:rsidRPr="00B61D37">
        <w:rPr>
          <w:rFonts w:ascii="Angsana New" w:hAnsi="Angsana New" w:cs="Angsana New" w:hint="cs"/>
          <w:spacing w:val="-6"/>
          <w:lang w:val="en-US"/>
        </w:rPr>
        <w:t>65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>ล้านบาท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 xml:space="preserve">และ </w:t>
      </w:r>
      <w:r w:rsidR="00B61D37" w:rsidRPr="00B61D37">
        <w:rPr>
          <w:rFonts w:ascii="Angsana New" w:hAnsi="Angsana New" w:cs="Angsana New"/>
          <w:spacing w:val="-6"/>
          <w:lang w:val="en-US"/>
        </w:rPr>
        <w:t>1</w:t>
      </w:r>
      <w:r w:rsidR="003510FD" w:rsidRPr="002B4D05">
        <w:rPr>
          <w:rFonts w:ascii="Angsana New" w:hAnsi="Angsana New" w:cs="Angsana New"/>
          <w:spacing w:val="-6"/>
          <w:lang w:val="en-US"/>
        </w:rPr>
        <w:t>,</w:t>
      </w:r>
      <w:r w:rsidR="00B61D37" w:rsidRPr="00B61D37">
        <w:rPr>
          <w:rFonts w:ascii="Angsana New" w:hAnsi="Angsana New" w:cs="Angsana New"/>
          <w:spacing w:val="-6"/>
          <w:lang w:val="en-US"/>
        </w:rPr>
        <w:t>093</w:t>
      </w:r>
      <w:r w:rsidR="003510FD" w:rsidRPr="002B4D05">
        <w:rPr>
          <w:rFonts w:ascii="Angsana New" w:hAnsi="Angsana New" w:cs="Angsana New"/>
          <w:spacing w:val="-6"/>
          <w:lang w:val="en-US"/>
        </w:rPr>
        <w:t>.</w:t>
      </w:r>
      <w:r w:rsidR="00B61D37" w:rsidRPr="00B61D37">
        <w:rPr>
          <w:rFonts w:ascii="Angsana New" w:hAnsi="Angsana New" w:cs="Angsana New"/>
          <w:spacing w:val="-6"/>
          <w:lang w:val="en-US"/>
        </w:rPr>
        <w:t>65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>ล้านบาท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>ตามลำดับ ซึ่งตามสัญญาชำระหนี้คืนยอดหนี้ดังกล่าวมีกำหนดชำระภายในวันที่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="00B61D37" w:rsidRPr="00B61D37">
        <w:rPr>
          <w:rFonts w:ascii="Angsana New" w:hAnsi="Angsana New" w:cs="Angsana New"/>
          <w:spacing w:val="-6"/>
          <w:lang w:val="en-US"/>
        </w:rPr>
        <w:t>30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Pr="002B4D05">
        <w:rPr>
          <w:rFonts w:ascii="Angsana New" w:hAnsi="Angsana New" w:cs="Angsana New" w:hint="cs"/>
          <w:spacing w:val="-6"/>
          <w:cs/>
        </w:rPr>
        <w:t>มิถุนายน</w:t>
      </w:r>
      <w:r w:rsidRPr="002B4D05">
        <w:rPr>
          <w:rFonts w:ascii="Angsana New" w:hAnsi="Angsana New" w:cs="Angsana New"/>
          <w:spacing w:val="-6"/>
          <w:cs/>
        </w:rPr>
        <w:t xml:space="preserve"> </w:t>
      </w:r>
      <w:r w:rsidR="00B61D37" w:rsidRPr="00B61D37">
        <w:rPr>
          <w:rFonts w:ascii="Angsana New" w:hAnsi="Angsana New" w:cs="Angsana New"/>
          <w:spacing w:val="-6"/>
          <w:lang w:val="en-US"/>
        </w:rPr>
        <w:t>2565</w:t>
      </w:r>
      <w:r w:rsidR="003952C4" w:rsidRPr="002B4D05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3952C4" w:rsidRPr="002B4D05">
        <w:rPr>
          <w:rFonts w:ascii="Angsana New" w:hAnsi="Angsana New" w:cs="Angsana New"/>
          <w:spacing w:val="-6"/>
          <w:lang w:val="en-US"/>
        </w:rPr>
        <w:t>(</w:t>
      </w:r>
      <w:r w:rsidR="003952C4" w:rsidRPr="002B4D05">
        <w:rPr>
          <w:rFonts w:ascii="Angsana New" w:hAnsi="Angsana New" w:cs="Angsana New" w:hint="cs"/>
          <w:spacing w:val="-6"/>
          <w:cs/>
          <w:lang w:val="en-US"/>
        </w:rPr>
        <w:t xml:space="preserve">ดูหมายเหตุข้อ </w:t>
      </w:r>
      <w:r w:rsidR="00B61D37" w:rsidRPr="00B61D37">
        <w:rPr>
          <w:rFonts w:ascii="Angsana New" w:hAnsi="Angsana New" w:cs="Angsana New"/>
          <w:spacing w:val="-6"/>
          <w:lang w:val="en-US"/>
        </w:rPr>
        <w:t>15</w:t>
      </w:r>
      <w:r w:rsidR="003952C4" w:rsidRPr="002B4D05">
        <w:rPr>
          <w:rFonts w:ascii="Angsana New" w:hAnsi="Angsana New" w:cs="Angsana New"/>
          <w:spacing w:val="-6"/>
          <w:lang w:val="en-US"/>
        </w:rPr>
        <w:t>)</w:t>
      </w:r>
    </w:p>
    <w:p w14:paraId="43378809" w14:textId="103AA501" w:rsidR="00C2628F" w:rsidRPr="00B11792" w:rsidRDefault="00C2628F" w:rsidP="00B11792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2B4D05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2B4D05">
        <w:rPr>
          <w:rFonts w:ascii="Angsana New" w:hAnsi="Angsana New" w:cs="Angsana New" w:hint="cs"/>
          <w:spacing w:val="-6"/>
          <w:cs/>
        </w:rPr>
        <w:t xml:space="preserve"> </w:t>
      </w:r>
      <w:r w:rsidRPr="002B4D05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2B4D05">
        <w:rPr>
          <w:rFonts w:ascii="Angsana New" w:hAnsi="Angsana New" w:cs="Angsana New" w:hint="cs"/>
          <w:spacing w:val="-6"/>
          <w:cs/>
        </w:rPr>
        <w:t xml:space="preserve"> 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ตุลาคม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ตามที่ก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2B4D05">
        <w:rPr>
          <w:rFonts w:ascii="Angsana New" w:hAnsi="Angsana New" w:cs="Angsana New" w:hint="cs"/>
          <w:cs/>
        </w:rPr>
        <w:t>โครงการ</w:t>
      </w:r>
      <w:r w:rsidRPr="002B4D05">
        <w:rPr>
          <w:rFonts w:ascii="Angsana New" w:hAnsi="Angsana New" w:cs="Angsana New"/>
          <w:cs/>
        </w:rPr>
        <w:t>แต่ละฝ่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B61D37" w:rsidRPr="00B61D37">
        <w:rPr>
          <w:rFonts w:ascii="Angsana New" w:hAnsi="Angsana New" w:cs="Angsana New"/>
          <w:lang w:val="en-US"/>
        </w:rPr>
        <w:t>20</w:t>
      </w:r>
      <w:r w:rsidRPr="002B4D05">
        <w:rPr>
          <w:rFonts w:ascii="Angsana New" w:hAnsi="Angsana New" w:cs="Angsana New"/>
          <w:cs/>
        </w:rPr>
        <w:t xml:space="preserve"> เมษายน </w:t>
      </w:r>
      <w:r w:rsidR="00B61D37" w:rsidRPr="00B61D37">
        <w:rPr>
          <w:rFonts w:ascii="Angsana New" w:hAnsi="Angsana New" w:cs="Angsana New"/>
          <w:lang w:val="en-US"/>
        </w:rPr>
        <w:t>2566</w:t>
      </w:r>
      <w:r w:rsidRPr="002B4D05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2B4D05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ดังนั้นกำหนดเวลาแล้วเสร็จของงา</w:t>
      </w:r>
      <w:r w:rsidR="00AF2DBD" w:rsidRPr="002B4D05">
        <w:rPr>
          <w:rFonts w:ascii="Angsana New" w:hAnsi="Angsana New" w:cs="Angsana New" w:hint="cs"/>
          <w:cs/>
        </w:rPr>
        <w:t>นจึง</w:t>
      </w:r>
      <w:r w:rsidRPr="002B4D05">
        <w:rPr>
          <w:rFonts w:ascii="Angsana New" w:hAnsi="Angsana New" w:cs="Angsana New" w:hint="cs"/>
          <w:cs/>
        </w:rPr>
        <w:t>ยังคงไม่เปลี่ยนแปลง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กล่าวคือวันที่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ตุลาคม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5</w:t>
      </w:r>
      <w:r w:rsidRPr="002B4D05">
        <w:rPr>
          <w:rFonts w:ascii="Angsana New" w:hAnsi="Angsana New" w:cs="Angsana New"/>
          <w:cs/>
        </w:rPr>
        <w:t>,</w:t>
      </w:r>
      <w:r w:rsidR="00B61D37" w:rsidRPr="00B61D37">
        <w:rPr>
          <w:rFonts w:ascii="Angsana New" w:hAnsi="Angsana New" w:cs="Angsana New"/>
          <w:lang w:val="en-US"/>
        </w:rPr>
        <w:t>380</w:t>
      </w:r>
      <w:r w:rsidRPr="002B4D05">
        <w:rPr>
          <w:rFonts w:ascii="Angsana New" w:hAnsi="Angsana New" w:cs="Angsana New"/>
          <w:cs/>
        </w:rPr>
        <w:t>.</w:t>
      </w:r>
      <w:r w:rsidR="00B61D37" w:rsidRPr="00B61D37">
        <w:rPr>
          <w:rFonts w:ascii="Angsana New" w:hAnsi="Angsana New" w:cs="Angsana New"/>
          <w:lang w:val="en-US"/>
        </w:rPr>
        <w:t>22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ล้านบาท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="00B11792" w:rsidRPr="00B11792">
        <w:rPr>
          <w:rFonts w:ascii="Angsana New" w:hAnsi="Angsana New" w:cs="Angsana New"/>
        </w:rPr>
        <w:t xml:space="preserve"> </w:t>
      </w:r>
      <w:r w:rsidR="00B11792" w:rsidRPr="00B11792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r w:rsidR="00B11792" w:rsidRPr="00B11792">
        <w:rPr>
          <w:rFonts w:ascii="Angsana New" w:hAnsi="Angsana New" w:cs="Angsana New"/>
        </w:rPr>
        <w:t xml:space="preserve">Practical Completion) </w:t>
      </w:r>
      <w:r w:rsidR="00B11792" w:rsidRPr="00B11792">
        <w:rPr>
          <w:rFonts w:ascii="Angsana New" w:hAnsi="Angsana New" w:cs="Angsana New"/>
          <w:cs/>
        </w:rPr>
        <w:t xml:space="preserve">โดยวิศวกรได้ออกหนังสือรับรองว่างานก่อสร้างแล้วเสร็จขั้นสุดท้ายให้แก่ผู้รับเหมาโครงการเมื่อวันที่ </w:t>
      </w:r>
      <w:r w:rsidR="00B61D37" w:rsidRPr="00B61D37">
        <w:rPr>
          <w:rFonts w:ascii="Angsana New" w:hAnsi="Angsana New" w:cs="Angsana New"/>
          <w:lang w:val="en-US"/>
        </w:rPr>
        <w:t>29</w:t>
      </w:r>
      <w:r w:rsidR="00B11792" w:rsidRPr="00B11792">
        <w:rPr>
          <w:rFonts w:ascii="Angsana New" w:hAnsi="Angsana New" w:cs="Angsana New"/>
          <w:cs/>
        </w:rPr>
        <w:t xml:space="preserve"> มีนาคม </w:t>
      </w:r>
      <w:r w:rsidR="00B61D37" w:rsidRPr="00B61D37">
        <w:rPr>
          <w:rFonts w:ascii="Angsana New" w:hAnsi="Angsana New" w:cs="Angsana New"/>
          <w:lang w:val="en-US"/>
        </w:rPr>
        <w:t>2567</w:t>
      </w:r>
    </w:p>
    <w:p w14:paraId="446AA42D" w14:textId="6C8FE7FE" w:rsidR="00C2628F" w:rsidRPr="002B4D05" w:rsidRDefault="00C2628F" w:rsidP="00B11792">
      <w:pPr>
        <w:spacing w:after="120"/>
        <w:ind w:left="1267"/>
        <w:jc w:val="thaiDistribute"/>
        <w:rPr>
          <w:rFonts w:ascii="Angsana New" w:hAnsi="Angsana New" w:cs="Angsana New"/>
          <w:cs/>
        </w:rPr>
      </w:pPr>
      <w:r w:rsidRPr="00B61D37">
        <w:rPr>
          <w:rFonts w:ascii="Angsana New" w:hAnsi="Angsana New" w:cs="Angsana New"/>
          <w:spacing w:val="4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</w:t>
      </w:r>
      <w:r w:rsidRPr="002B4D05">
        <w:rPr>
          <w:rFonts w:ascii="Angsana New" w:hAnsi="Angsana New" w:cs="Angsana New"/>
          <w:cs/>
        </w:rPr>
        <w:t>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นวนรวมของ</w:t>
      </w:r>
      <w:r w:rsidR="00F81EF1" w:rsidRPr="002B4D05">
        <w:rPr>
          <w:rFonts w:ascii="Angsana New" w:hAnsi="Angsana New" w:cs="Angsana New" w:hint="cs"/>
          <w:cs/>
        </w:rPr>
        <w:t>เจ้า</w:t>
      </w:r>
      <w:r w:rsidRPr="002B4D05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B61D37">
        <w:rPr>
          <w:rFonts w:ascii="Angsana New" w:hAnsi="Angsana New" w:cs="Angsana New"/>
          <w:lang w:val="en-US"/>
        </w:rPr>
        <w:t>205</w:t>
      </w:r>
      <w:r w:rsidRPr="002B4D05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54E98BAB" w14:textId="77777777" w:rsidR="00B11792" w:rsidRDefault="00B1179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4A292332" w14:textId="79F4E1CB" w:rsidR="0062586B" w:rsidRDefault="00C2628F" w:rsidP="0062586B">
      <w:pPr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2B4D05">
        <w:rPr>
          <w:rFonts w:ascii="Angsana New" w:hAnsi="Angsana New" w:cs="Angsana New"/>
          <w:cs/>
          <w:lang w:val="en-US"/>
        </w:rPr>
        <w:lastRenderedPageBreak/>
        <w:t>ปัจจุบันผู้รับเหมาโครงการ บริษัทและบริษัทย่อย อย</w:t>
      </w:r>
      <w:r w:rsidRPr="002B4D05">
        <w:rPr>
          <w:rFonts w:ascii="Angsana New" w:hAnsi="Angsana New" w:cs="Angsana New" w:hint="cs"/>
          <w:cs/>
          <w:lang w:val="en-US"/>
        </w:rPr>
        <w:t>ู่ระ</w:t>
      </w:r>
      <w:r w:rsidRPr="002B4D05">
        <w:rPr>
          <w:rFonts w:ascii="Angsana New" w:hAnsi="Angsana New" w:cs="Angsana New"/>
          <w:cs/>
          <w:lang w:val="en-US"/>
        </w:rPr>
        <w:t>หว่างการด</w:t>
      </w:r>
      <w:r w:rsidRPr="002B4D05">
        <w:rPr>
          <w:rFonts w:ascii="Angsana New" w:hAnsi="Angsana New" w:cs="Angsana New" w:hint="cs"/>
          <w:cs/>
          <w:lang w:val="en-US"/>
        </w:rPr>
        <w:t>ำ</w:t>
      </w:r>
      <w:r w:rsidRPr="002B4D05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2B4D05">
        <w:rPr>
          <w:rFonts w:ascii="Angsana New" w:hAnsi="Angsana New" w:cs="Angsana New" w:hint="cs"/>
          <w:cs/>
          <w:lang w:val="en-US"/>
        </w:rPr>
        <w:t>ำ</w:t>
      </w:r>
      <w:r w:rsidRPr="002B4D05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B61D37" w:rsidRPr="00B61D37">
        <w:rPr>
          <w:rFonts w:ascii="Angsana New" w:hAnsi="Angsana New" w:cs="Angsana New"/>
          <w:lang w:val="en-US"/>
        </w:rPr>
        <w:t>24</w:t>
      </w:r>
      <w:r w:rsidRPr="002B4D05">
        <w:rPr>
          <w:rFonts w:ascii="Angsana New" w:hAnsi="Angsana New"/>
          <w:lang w:val="en-US"/>
        </w:rPr>
        <w:t>.</w:t>
      </w:r>
      <w:r w:rsidR="00B61D37" w:rsidRPr="00B61D37">
        <w:rPr>
          <w:rFonts w:ascii="Angsana New" w:hAnsi="Angsana New" w:cs="Angsana New"/>
          <w:lang w:val="en-US"/>
        </w:rPr>
        <w:t>2</w:t>
      </w:r>
      <w:r w:rsidRPr="002B4D05">
        <w:rPr>
          <w:rFonts w:ascii="Angsana New" w:hAnsi="Angsana New"/>
          <w:lang w:val="en-US"/>
        </w:rPr>
        <w:t xml:space="preserve">) </w:t>
      </w:r>
      <w:r w:rsidRPr="002B4D05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2B4D05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2B4D05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2B4D05">
        <w:rPr>
          <w:rFonts w:ascii="Angsana New" w:hAnsi="Angsana New" w:cs="Angsana New" w:hint="cs"/>
          <w:cs/>
          <w:lang w:val="en-US"/>
        </w:rPr>
        <w:t>จะ</w:t>
      </w:r>
      <w:r w:rsidRPr="002B4D05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2B4D05">
        <w:rPr>
          <w:rFonts w:ascii="Angsana New" w:hAnsi="Angsana New" w:cs="Angsana New" w:hint="cs"/>
          <w:cs/>
          <w:lang w:val="en-US"/>
        </w:rPr>
        <w:t>ำ</w:t>
      </w:r>
      <w:r w:rsidRPr="002B4D05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2B4D05">
        <w:rPr>
          <w:rFonts w:ascii="Angsana New" w:hAnsi="Angsana New" w:cs="Angsana New" w:hint="cs"/>
          <w:cs/>
          <w:lang w:val="en-US"/>
        </w:rPr>
        <w:t>และบริษัท</w:t>
      </w:r>
    </w:p>
    <w:p w14:paraId="27380EA1" w14:textId="6F05049D" w:rsidR="00561202" w:rsidRPr="007C35B3" w:rsidRDefault="007C35B3" w:rsidP="00B11792">
      <w:pPr>
        <w:spacing w:before="240" w:after="240"/>
        <w:ind w:left="1267"/>
        <w:jc w:val="thaiDistribute"/>
        <w:rPr>
          <w:rFonts w:ascii="Angsana New" w:hAnsi="Angsana New" w:cs="Angsana New"/>
          <w:spacing w:val="-10"/>
          <w:cs/>
          <w:lang w:val="en-US"/>
        </w:rPr>
      </w:pPr>
      <w:r w:rsidRPr="007C35B3">
        <w:rPr>
          <w:rFonts w:ascii="Angsana New" w:hAnsi="Angsana New" w:cs="Angsana New"/>
          <w:spacing w:val="-10"/>
          <w:cs/>
          <w:lang w:val="en-US"/>
        </w:rPr>
        <w:t>นอกจากนี้</w:t>
      </w:r>
      <w:r w:rsidR="00B83730">
        <w:rPr>
          <w:rFonts w:ascii="Angsana New" w:hAnsi="Angsana New" w:cs="Angsana New"/>
          <w:spacing w:val="-10"/>
          <w:lang w:val="en-US"/>
        </w:rPr>
        <w:t xml:space="preserve"> </w:t>
      </w:r>
      <w:r w:rsidRPr="007C35B3">
        <w:rPr>
          <w:rFonts w:ascii="Angsana New" w:hAnsi="Angsana New" w:cs="Angsana New"/>
          <w:spacing w:val="-10"/>
          <w:cs/>
          <w:lang w:val="en-US"/>
        </w:rPr>
        <w:t xml:space="preserve">บริษัทมีแผนบริหารจัดการสำหรับหุ้นกู้ที่ถึงกำหนดชำระภายในหนึ่งปี (ดูหมายเหตุข้อ </w:t>
      </w:r>
      <w:r w:rsidR="00B61D37" w:rsidRPr="00B61D37">
        <w:rPr>
          <w:rFonts w:ascii="Angsana New" w:hAnsi="Angsana New" w:cs="Angsana New"/>
          <w:spacing w:val="-10"/>
          <w:lang w:val="en-US"/>
        </w:rPr>
        <w:t>17</w:t>
      </w:r>
      <w:r w:rsidRPr="007C35B3">
        <w:rPr>
          <w:rFonts w:ascii="Angsana New" w:hAnsi="Angsana New" w:cs="Angsana New"/>
          <w:spacing w:val="-10"/>
          <w:cs/>
          <w:lang w:val="en-US"/>
        </w:rPr>
        <w:t>)</w:t>
      </w:r>
    </w:p>
    <w:p w14:paraId="2C960BAF" w14:textId="5B3D3E2E" w:rsidR="00C2628F" w:rsidRPr="002B4D05" w:rsidRDefault="00C2628F" w:rsidP="00561202">
      <w:pPr>
        <w:spacing w:after="360"/>
        <w:ind w:left="1267"/>
        <w:jc w:val="thaiDistribute"/>
        <w:rPr>
          <w:rFonts w:ascii="Angsana New" w:hAnsi="Angsana New" w:cs="Angsana New"/>
          <w:lang w:val="en-US"/>
        </w:rPr>
      </w:pPr>
      <w:r w:rsidRPr="002B4D05">
        <w:rPr>
          <w:rFonts w:ascii="Angsana New" w:hAnsi="Angsana New" w:cs="Angsana New"/>
          <w:cs/>
          <w:lang w:val="en-US"/>
        </w:rPr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="006E5AF8" w:rsidRPr="002B4D05">
        <w:rPr>
          <w:rFonts w:ascii="Angsana New" w:hAnsi="Angsana New" w:cs="Angsana New"/>
          <w:lang w:val="en-US"/>
        </w:rPr>
        <w:t xml:space="preserve">          </w:t>
      </w:r>
      <w:r w:rsidRPr="002B4D05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653A464D" w:rsidR="00C32BB7" w:rsidRPr="002B4D05" w:rsidRDefault="00B61D37" w:rsidP="00013018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52DC6AD2" w:rsidR="00315033" w:rsidRPr="002B4D05" w:rsidRDefault="00B61D37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B61D37">
        <w:rPr>
          <w:rFonts w:asciiTheme="majorBidi" w:hAnsiTheme="majorBidi" w:cstheme="majorBidi"/>
          <w:lang w:val="en-US"/>
        </w:rPr>
        <w:t>2</w:t>
      </w:r>
      <w:r w:rsidR="00A24C00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A24C00" w:rsidRPr="002B4D05">
        <w:rPr>
          <w:rFonts w:asciiTheme="majorBidi" w:hAnsiTheme="majorBidi" w:cstheme="majorBidi"/>
          <w:cs/>
          <w:lang w:val="en-US"/>
        </w:rPr>
        <w:tab/>
      </w:r>
      <w:r w:rsidR="00430DCD" w:rsidRPr="002B4D05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61D37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2B4D05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2B4D05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2B4D05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2B4D05" w:rsidRDefault="00315033" w:rsidP="0062586B">
      <w:pPr>
        <w:spacing w:after="24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2B4D05">
        <w:rPr>
          <w:rFonts w:asciiTheme="majorBidi" w:hAnsiTheme="majorBidi" w:cstheme="majorBidi"/>
          <w:b/>
          <w:spacing w:val="-4"/>
          <w:lang w:val="en-US"/>
        </w:rPr>
        <w:tab/>
      </w:r>
      <w:r w:rsidRPr="002B4D05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2B4D05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2B4D05">
        <w:rPr>
          <w:rFonts w:asciiTheme="majorBidi" w:hAnsiTheme="majorBidi" w:cstheme="majorBidi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3CD93576" w:rsidR="00363F77" w:rsidRPr="002B4D05" w:rsidRDefault="00B61D37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B61D37">
        <w:rPr>
          <w:rFonts w:asciiTheme="majorBidi" w:hAnsiTheme="majorBidi" w:cstheme="majorBidi"/>
          <w:lang w:val="en-US"/>
        </w:rPr>
        <w:t>2</w:t>
      </w:r>
      <w:r w:rsidR="009D1612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2</w:t>
      </w:r>
      <w:r w:rsidR="009D1612" w:rsidRPr="002B4D05">
        <w:rPr>
          <w:rFonts w:asciiTheme="majorBidi" w:hAnsiTheme="majorBidi" w:cstheme="majorBidi"/>
          <w:cs/>
        </w:rPr>
        <w:tab/>
        <w:t>งบฐานะ</w:t>
      </w:r>
      <w:r w:rsidR="009D1612" w:rsidRPr="002B4D05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B61D37">
        <w:rPr>
          <w:rFonts w:asciiTheme="majorBidi" w:hAnsiTheme="majorBidi" w:cstheme="majorBidi"/>
          <w:lang w:val="en-US"/>
        </w:rPr>
        <w:t>31</w:t>
      </w:r>
      <w:r w:rsidR="00E23770" w:rsidRPr="002B4D05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B61D37">
        <w:rPr>
          <w:rFonts w:asciiTheme="majorBidi" w:hAnsiTheme="majorBidi" w:cstheme="majorBidi"/>
          <w:lang w:val="en-US"/>
        </w:rPr>
        <w:t>2567</w:t>
      </w:r>
      <w:r w:rsidR="00173FE8" w:rsidRPr="002B4D05">
        <w:rPr>
          <w:rFonts w:asciiTheme="majorBidi" w:hAnsiTheme="majorBidi" w:cstheme="majorBidi"/>
          <w:lang w:val="en-US"/>
        </w:rPr>
        <w:t xml:space="preserve"> </w:t>
      </w:r>
      <w:r w:rsidR="009D1612" w:rsidRPr="002B4D05">
        <w:rPr>
          <w:rFonts w:asciiTheme="majorBidi" w:hAnsiTheme="majorBidi" w:cstheme="majorBidi"/>
          <w:cs/>
          <w:lang w:val="en-GB"/>
        </w:rPr>
        <w:t>ซึ่ง</w:t>
      </w:r>
      <w:r w:rsidR="009D1612" w:rsidRPr="002B4D05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2B4D05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2B4D05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38C3150B" w14:textId="6203EC6B" w:rsidR="00FC42F9" w:rsidRPr="002B4D05" w:rsidRDefault="00B61D37" w:rsidP="0062586B">
      <w:pPr>
        <w:spacing w:after="240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B61D37">
        <w:rPr>
          <w:rFonts w:asciiTheme="majorBidi" w:hAnsiTheme="majorBidi" w:cstheme="majorBidi"/>
          <w:spacing w:val="4"/>
          <w:lang w:val="en-US"/>
        </w:rPr>
        <w:t>2</w:t>
      </w:r>
      <w:r w:rsidR="00245F2F" w:rsidRPr="002B4D05">
        <w:rPr>
          <w:rFonts w:asciiTheme="majorBidi" w:hAnsiTheme="majorBidi" w:cstheme="majorBidi"/>
          <w:spacing w:val="4"/>
          <w:lang w:val="en-US"/>
        </w:rPr>
        <w:t>.</w:t>
      </w:r>
      <w:r w:rsidRPr="00B61D37">
        <w:rPr>
          <w:rFonts w:asciiTheme="majorBidi" w:hAnsiTheme="majorBidi" w:cstheme="majorBidi"/>
          <w:spacing w:val="4"/>
          <w:lang w:val="en-US"/>
        </w:rPr>
        <w:t>3</w:t>
      </w:r>
      <w:r w:rsidR="00245F2F" w:rsidRPr="002B4D05">
        <w:rPr>
          <w:rFonts w:asciiTheme="majorBidi" w:hAnsiTheme="majorBidi" w:cstheme="majorBidi"/>
          <w:spacing w:val="4"/>
          <w:lang w:val="en-US"/>
        </w:rPr>
        <w:tab/>
      </w:r>
      <w:r w:rsidR="00345921" w:rsidRPr="002B4D05">
        <w:rPr>
          <w:rFonts w:asciiTheme="majorBidi" w:hAnsiTheme="majorBidi" w:cstheme="majorBidi"/>
          <w:spacing w:val="4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345921" w:rsidRPr="002B4D05">
        <w:rPr>
          <w:rFonts w:asciiTheme="majorBidi" w:hAnsiTheme="majorBidi" w:cstheme="majorBidi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cs/>
        </w:rPr>
        <w:t>มีนาคม</w:t>
      </w:r>
      <w:r w:rsidR="00311E05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lang w:val="en-US"/>
        </w:rPr>
        <w:t>2568</w:t>
      </w:r>
      <w:r w:rsidR="00345921" w:rsidRPr="002B4D05">
        <w:rPr>
          <w:rFonts w:asciiTheme="majorBidi" w:hAnsiTheme="majorBidi" w:cstheme="majorBidi"/>
          <w:lang w:val="en-US"/>
        </w:rPr>
        <w:t xml:space="preserve"> </w:t>
      </w:r>
      <w:r w:rsidR="00345921" w:rsidRPr="002B4D05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1C0E2590" w14:textId="2FAD1952" w:rsidR="00561202" w:rsidRPr="002B4D05" w:rsidRDefault="00B61D37" w:rsidP="00B11792">
      <w:pPr>
        <w:spacing w:after="120"/>
        <w:ind w:left="1094" w:hanging="547"/>
        <w:jc w:val="thaiDistribute"/>
        <w:rPr>
          <w:rFonts w:asciiTheme="majorBidi" w:hAnsiTheme="majorBidi" w:cstheme="majorBidi"/>
          <w:lang w:val="en-US"/>
        </w:rPr>
      </w:pPr>
      <w:r w:rsidRPr="00B61D37">
        <w:rPr>
          <w:rFonts w:asciiTheme="majorBidi" w:hAnsiTheme="majorBidi" w:cstheme="majorBidi"/>
          <w:lang w:val="en-US"/>
        </w:rPr>
        <w:t>2</w:t>
      </w:r>
      <w:r w:rsidR="00E21C5A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4</w:t>
      </w:r>
      <w:r w:rsidR="00A24C00" w:rsidRPr="002B4D05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2B4D05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2B4D05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2B4D05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2B4D05">
        <w:rPr>
          <w:rFonts w:asciiTheme="majorBidi" w:hAnsiTheme="majorBidi" w:cstheme="majorBidi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2B4D05">
        <w:rPr>
          <w:rFonts w:asciiTheme="majorBidi" w:hAnsiTheme="majorBidi" w:cstheme="majorBidi"/>
          <w:cs/>
          <w:lang w:val="en-US"/>
        </w:rPr>
        <w:t>งวด</w:t>
      </w:r>
      <w:r w:rsidR="00916926" w:rsidRPr="002B4D05">
        <w:rPr>
          <w:rFonts w:asciiTheme="majorBidi" w:hAnsiTheme="majorBidi" w:cstheme="majorBidi"/>
          <w:cs/>
          <w:lang w:val="en-US"/>
        </w:rPr>
        <w:t>สามเดือน</w:t>
      </w:r>
      <w:r w:rsidR="00513CD5" w:rsidRPr="002B4D05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="00E63B3E" w:rsidRPr="002B4D05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853DD5" w:rsidRPr="002B4D05">
        <w:rPr>
          <w:rFonts w:asciiTheme="majorBidi" w:hAnsiTheme="majorBidi" w:cstheme="majorBidi"/>
          <w:spacing w:val="4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spacing w:val="4"/>
          <w:cs/>
        </w:rPr>
        <w:t>มีนาคม</w:t>
      </w:r>
      <w:r w:rsidR="00AE75A1"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Pr="00B61D37">
        <w:rPr>
          <w:rFonts w:asciiTheme="majorBidi" w:hAnsiTheme="majorBidi" w:cstheme="majorBidi"/>
          <w:spacing w:val="4"/>
          <w:lang w:val="en-US"/>
        </w:rPr>
        <w:t>2568</w:t>
      </w:r>
      <w:r w:rsidR="00AE75A1"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="00A24C00" w:rsidRPr="002B4D05">
        <w:rPr>
          <w:rFonts w:asciiTheme="majorBidi" w:hAnsiTheme="majorBidi" w:cstheme="majorBidi"/>
          <w:spacing w:val="4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Pr="00B61D37">
        <w:rPr>
          <w:rFonts w:asciiTheme="majorBidi" w:hAnsiTheme="majorBidi" w:cstheme="majorBidi"/>
          <w:lang w:val="en-US"/>
        </w:rPr>
        <w:t>31</w:t>
      </w:r>
      <w:r w:rsidR="00E23770" w:rsidRPr="002B4D05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B61D37">
        <w:rPr>
          <w:rFonts w:asciiTheme="majorBidi" w:hAnsiTheme="majorBidi" w:cstheme="majorBidi"/>
          <w:lang w:val="en-US"/>
        </w:rPr>
        <w:t>2567</w:t>
      </w:r>
      <w:r w:rsidR="00E23770" w:rsidRPr="002B4D05">
        <w:rPr>
          <w:rFonts w:asciiTheme="majorBidi" w:hAnsiTheme="majorBidi" w:cstheme="majorBidi"/>
          <w:cs/>
          <w:lang w:val="en-US"/>
        </w:rPr>
        <w:t xml:space="preserve"> </w:t>
      </w:r>
      <w:r w:rsidR="00A24C00" w:rsidRPr="002B4D05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  <w:r w:rsidR="00561202" w:rsidRPr="002B4D05">
        <w:rPr>
          <w:rFonts w:asciiTheme="majorBidi" w:hAnsiTheme="majorBidi" w:cstheme="majorBidi"/>
          <w:lang w:val="en-US"/>
        </w:rPr>
        <w:br w:type="page"/>
      </w:r>
    </w:p>
    <w:p w14:paraId="73E220EE" w14:textId="7B863A39" w:rsidR="00A24C00" w:rsidRPr="002B4D05" w:rsidRDefault="00B61D37" w:rsidP="00937052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B61D37">
        <w:rPr>
          <w:rFonts w:asciiTheme="majorBidi" w:hAnsiTheme="majorBidi" w:cstheme="majorBidi"/>
          <w:lang w:val="en-US"/>
        </w:rPr>
        <w:lastRenderedPageBreak/>
        <w:t>2</w:t>
      </w:r>
      <w:r w:rsidR="00A24C00" w:rsidRPr="002B4D05">
        <w:rPr>
          <w:rFonts w:asciiTheme="majorBidi" w:hAnsiTheme="majorBidi" w:cstheme="majorBidi"/>
          <w:cs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5</w:t>
      </w:r>
      <w:r w:rsidR="00A24C00" w:rsidRPr="002B4D05">
        <w:rPr>
          <w:rFonts w:asciiTheme="majorBidi" w:hAnsiTheme="majorBidi" w:cstheme="majorBidi"/>
          <w:cs/>
        </w:rPr>
        <w:tab/>
      </w:r>
      <w:r w:rsidR="00A24C00" w:rsidRPr="002B4D05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40" w:type="dxa"/>
        <w:tblInd w:w="1197" w:type="dxa"/>
        <w:tblLook w:val="0000" w:firstRow="0" w:lastRow="0" w:firstColumn="0" w:lastColumn="0" w:noHBand="0" w:noVBand="0"/>
      </w:tblPr>
      <w:tblGrid>
        <w:gridCol w:w="2719"/>
        <w:gridCol w:w="9"/>
        <w:gridCol w:w="967"/>
        <w:gridCol w:w="9"/>
        <w:gridCol w:w="2363"/>
        <w:gridCol w:w="9"/>
        <w:gridCol w:w="889"/>
        <w:gridCol w:w="11"/>
        <w:gridCol w:w="1055"/>
        <w:gridCol w:w="9"/>
      </w:tblGrid>
      <w:tr w:rsidR="00ED078F" w:rsidRPr="002B4D05" w14:paraId="705765B2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516445F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76" w:type="dxa"/>
            <w:gridSpan w:val="2"/>
          </w:tcPr>
          <w:p w14:paraId="0249B85F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372" w:type="dxa"/>
            <w:gridSpan w:val="2"/>
          </w:tcPr>
          <w:p w14:paraId="6132CF67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964" w:type="dxa"/>
            <w:gridSpan w:val="4"/>
          </w:tcPr>
          <w:p w14:paraId="754B99C7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2B4D05" w14:paraId="65F6AB23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63E547FC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6E078528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318C3DFA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64" w:type="dxa"/>
            <w:gridSpan w:val="4"/>
          </w:tcPr>
          <w:p w14:paraId="6C326FC4" w14:textId="77777777" w:rsidR="00ED078F" w:rsidRPr="002B4D05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33D72" w:rsidRPr="002B4D05" w14:paraId="0FD6AB3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3103E26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612D08E0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17BA67BF" w14:textId="77777777" w:rsidR="00433D72" w:rsidRPr="002B4D05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652AD337" w14:textId="6ACA2322" w:rsidR="00433D72" w:rsidRPr="002B4D05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66" w:type="dxa"/>
            <w:gridSpan w:val="2"/>
          </w:tcPr>
          <w:p w14:paraId="36F5D41A" w14:textId="67B2B314" w:rsidR="00433D72" w:rsidRPr="002B4D05" w:rsidRDefault="00433D72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433D72" w:rsidRPr="002B4D05" w14:paraId="025F78C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3973E2B5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2DCCFF4A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2C6A82F0" w14:textId="77777777" w:rsidR="00433D72" w:rsidRPr="002B4D05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0D2E0EDA" w14:textId="73C3C38A" w:rsidR="00433D72" w:rsidRPr="002B4D05" w:rsidRDefault="00B61D37" w:rsidP="00433D72">
            <w:pPr>
              <w:ind w:right="-108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66" w:type="dxa"/>
            <w:gridSpan w:val="2"/>
          </w:tcPr>
          <w:p w14:paraId="3AFC769F" w14:textId="5EE08578" w:rsidR="00433D72" w:rsidRPr="002B4D05" w:rsidRDefault="00B61D37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433D72"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33D72" w:rsidRPr="002B4D05" w14:paraId="0EC291C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3A9E514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47C6083C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1336B9B8" w14:textId="77777777" w:rsidR="00433D72" w:rsidRPr="002B4D05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</w:tcPr>
          <w:p w14:paraId="357F8C1B" w14:textId="0E15DE57" w:rsidR="00433D72" w:rsidRPr="002B4D05" w:rsidRDefault="00B61D37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6" w:type="dxa"/>
            <w:gridSpan w:val="2"/>
          </w:tcPr>
          <w:p w14:paraId="792EAD7D" w14:textId="0C339BB2" w:rsidR="00433D72" w:rsidRPr="002B4D05" w:rsidRDefault="00B61D37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33D72" w:rsidRPr="002B4D05" w14:paraId="0A7B985C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595EE1B2" w14:textId="1E7AF74D" w:rsidR="00433D72" w:rsidRPr="002B4D05" w:rsidRDefault="00433D72" w:rsidP="00B5454C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76" w:type="dxa"/>
            <w:gridSpan w:val="2"/>
          </w:tcPr>
          <w:p w14:paraId="28054D2C" w14:textId="77777777" w:rsidR="00433D72" w:rsidRPr="002B4D05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6E6E4CD9" w14:textId="77777777" w:rsidR="00433D72" w:rsidRPr="002B4D05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1887260F" w14:textId="6E6E185E" w:rsidR="00433D72" w:rsidRPr="002B4D05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13CBBF6E" w14:textId="10A9AE5C" w:rsidR="00433D72" w:rsidRPr="002B4D05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869BB" w:rsidRPr="002B4D05" w14:paraId="6876A17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290BA25" w14:textId="5892BB97" w:rsidR="00F869BB" w:rsidRPr="002B4D05" w:rsidRDefault="00F869BB" w:rsidP="00F869B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76" w:type="dxa"/>
            <w:gridSpan w:val="2"/>
          </w:tcPr>
          <w:p w14:paraId="4541E42C" w14:textId="1033643A" w:rsidR="00F869BB" w:rsidRPr="002B4D05" w:rsidRDefault="00F869BB" w:rsidP="00F869B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0BDB57CF" w14:textId="1E98CCC7" w:rsidR="00F869BB" w:rsidRPr="002B4D05" w:rsidRDefault="00F869BB" w:rsidP="00F869B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78C46248" w14:textId="253D369D" w:rsidR="00F869BB" w:rsidRPr="002B4D05" w:rsidRDefault="00B61D37" w:rsidP="00F869BB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F869BB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66" w:type="dxa"/>
            <w:gridSpan w:val="2"/>
          </w:tcPr>
          <w:p w14:paraId="20FB6C4E" w14:textId="10572551" w:rsidR="00F869BB" w:rsidRPr="002B4D05" w:rsidRDefault="00B61D37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70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</w:tr>
      <w:tr w:rsidR="00F869BB" w:rsidRPr="002B4D05" w14:paraId="1C1A26F5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A1CFD64" w14:textId="2F482F5B" w:rsidR="00F869BB" w:rsidRPr="002B4D05" w:rsidRDefault="00F869BB" w:rsidP="00F869B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531B0C8" w14:textId="77777777" w:rsidR="00F869BB" w:rsidRPr="002B4D05" w:rsidRDefault="00F869BB" w:rsidP="00F869B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2" w:type="dxa"/>
            <w:gridSpan w:val="2"/>
          </w:tcPr>
          <w:p w14:paraId="4E57BF1F" w14:textId="7F4D779F" w:rsidR="00F869BB" w:rsidRPr="002B4D05" w:rsidRDefault="00F869BB" w:rsidP="00F869BB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174BF9A2" w14:textId="77777777" w:rsidR="00F869BB" w:rsidRPr="002B4D05" w:rsidRDefault="00F869BB" w:rsidP="00F869B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6" w:type="dxa"/>
            <w:gridSpan w:val="2"/>
          </w:tcPr>
          <w:p w14:paraId="58B46882" w14:textId="77777777" w:rsidR="00F869BB" w:rsidRPr="002B4D05" w:rsidRDefault="00F869BB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869BB" w:rsidRPr="002B4D05" w14:paraId="3E85C34B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325555C7" w14:textId="59F2FD21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0EC885CB" w14:textId="59E5CA41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3DC16FB3" w14:textId="4286580F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40E6ED49" w14:textId="36ECFDBC" w:rsidR="00F869BB" w:rsidRPr="002B4D05" w:rsidRDefault="00F869BB" w:rsidP="00F869B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7629D964" w14:textId="11EBB612" w:rsidR="00F869BB" w:rsidRPr="002B4D05" w:rsidRDefault="00F869BB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F869BB" w:rsidRPr="002B4D05" w14:paraId="2BCAA417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2CA1F8BA" w14:textId="6626CC83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76" w:type="dxa"/>
            <w:gridSpan w:val="2"/>
          </w:tcPr>
          <w:p w14:paraId="5CCFC14C" w14:textId="4F066D08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293776A0" w14:textId="09911816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4FCE8ED2" w14:textId="408B3F88" w:rsidR="00F869BB" w:rsidRPr="002B4D05" w:rsidRDefault="00B61D37" w:rsidP="00F869B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F869BB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066" w:type="dxa"/>
            <w:gridSpan w:val="2"/>
          </w:tcPr>
          <w:p w14:paraId="4249FF0E" w14:textId="25FE12F5" w:rsidR="00F869BB" w:rsidRPr="002B4D05" w:rsidRDefault="00B61D37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</w:p>
        </w:tc>
      </w:tr>
      <w:tr w:rsidR="00F869BB" w:rsidRPr="002B4D05" w14:paraId="2ADF1996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1805BE54" w14:textId="77777777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2F636A4B" w14:textId="77777777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13F1878E" w14:textId="6FFBEC76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33EA10ED" w14:textId="77777777" w:rsidR="00F869BB" w:rsidRPr="002B4D05" w:rsidRDefault="00F869BB" w:rsidP="00F869BB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359832BC" w14:textId="77777777" w:rsidR="00F869BB" w:rsidRPr="002B4D05" w:rsidRDefault="00F869BB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869BB" w:rsidRPr="002B4D05" w14:paraId="6189FCFD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4BE54750" w14:textId="2EAB6766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5EDAE44" w14:textId="00AA89B4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7A43373F" w14:textId="7DF3DCCC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7FAB7633" w14:textId="0F6A6939" w:rsidR="00F869BB" w:rsidRPr="002B4D05" w:rsidRDefault="00F869BB" w:rsidP="00F869B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6FE28EB7" w14:textId="7295CE59" w:rsidR="00F869BB" w:rsidRPr="002B4D05" w:rsidRDefault="00F869BB" w:rsidP="00F869BB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65678" w:rsidRPr="002B4D05" w14:paraId="59ECFC43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05BB4F27" w14:textId="1AF6C967" w:rsidR="00F65678" w:rsidRPr="002B4D05" w:rsidRDefault="00F65678" w:rsidP="00F65678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76" w:type="dxa"/>
            <w:gridSpan w:val="2"/>
          </w:tcPr>
          <w:p w14:paraId="7DD84B74" w14:textId="08993709" w:rsidR="00F65678" w:rsidRPr="002B4D05" w:rsidRDefault="00F65678" w:rsidP="00F6567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372" w:type="dxa"/>
            <w:gridSpan w:val="2"/>
          </w:tcPr>
          <w:p w14:paraId="6DD39B7F" w14:textId="6B1B65C1" w:rsidR="00F65678" w:rsidRPr="002B4D05" w:rsidRDefault="00F65678" w:rsidP="00F6567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6A0148CD" w14:textId="4075D613" w:rsidR="00F65678" w:rsidRPr="002B4D05" w:rsidRDefault="00B61D37" w:rsidP="00F6567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F65678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66" w:type="dxa"/>
            <w:gridSpan w:val="2"/>
          </w:tcPr>
          <w:p w14:paraId="4E52CF71" w14:textId="0AB4D039" w:rsidR="00F65678" w:rsidRPr="002B4D05" w:rsidRDefault="00B61D37" w:rsidP="00F65678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F65678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F65678" w:rsidRPr="002B4D05" w14:paraId="6A5BAC94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73968ADA" w14:textId="16B3ABB9" w:rsidR="00F65678" w:rsidRPr="002B4D05" w:rsidRDefault="00F65678" w:rsidP="00F65678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76" w:type="dxa"/>
            <w:gridSpan w:val="2"/>
          </w:tcPr>
          <w:p w14:paraId="7159B857" w14:textId="05CF84F1" w:rsidR="00F65678" w:rsidRPr="002B4D05" w:rsidRDefault="00F65678" w:rsidP="00F6567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72" w:type="dxa"/>
            <w:gridSpan w:val="2"/>
          </w:tcPr>
          <w:p w14:paraId="1A01D838" w14:textId="7DB9321D" w:rsidR="00F65678" w:rsidRPr="002B4D05" w:rsidRDefault="00F65678" w:rsidP="00F6567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53D0A480" w14:textId="295DEFCB" w:rsidR="00F65678" w:rsidRPr="002B4D05" w:rsidRDefault="00B61D37" w:rsidP="00F6567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F65678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1066" w:type="dxa"/>
            <w:gridSpan w:val="2"/>
          </w:tcPr>
          <w:p w14:paraId="06439945" w14:textId="0AC5EA3F" w:rsidR="00F65678" w:rsidRPr="002B4D05" w:rsidRDefault="00B61D37" w:rsidP="00F65678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F65678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F869BB" w:rsidRPr="002B4D05" w14:paraId="4CD91150" w14:textId="77777777" w:rsidTr="00F65678">
        <w:trPr>
          <w:gridAfter w:val="1"/>
          <w:wAfter w:w="9" w:type="dxa"/>
          <w:trHeight w:val="144"/>
        </w:trPr>
        <w:tc>
          <w:tcPr>
            <w:tcW w:w="2719" w:type="dxa"/>
          </w:tcPr>
          <w:p w14:paraId="1018D91A" w14:textId="7E5F9137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76" w:type="dxa"/>
            <w:gridSpan w:val="2"/>
          </w:tcPr>
          <w:p w14:paraId="244D7B1C" w14:textId="26AF052E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4B78B1A5" w14:textId="01AAB781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โรงเรียน</w:t>
            </w:r>
            <w:r w:rsidR="006A422A" w:rsidRPr="002B4D05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เอกชน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7043E3ED" w14:textId="2B8EBB72" w:rsidR="00F869BB" w:rsidRPr="002B4D05" w:rsidRDefault="00B61D37" w:rsidP="00F869B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F65678" w:rsidRPr="002B4D05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1066" w:type="dxa"/>
            <w:gridSpan w:val="2"/>
          </w:tcPr>
          <w:p w14:paraId="778BE4E5" w14:textId="5A516C83" w:rsidR="00F869BB" w:rsidRPr="002B4D05" w:rsidRDefault="00B61D37" w:rsidP="00837222">
            <w:pPr>
              <w:tabs>
                <w:tab w:val="decimal" w:pos="454"/>
              </w:tabs>
              <w:ind w:left="-108" w:right="-108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F65678" w:rsidRPr="002B4D05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F869BB" w:rsidRPr="002B4D05" w14:paraId="7E540548" w14:textId="77777777" w:rsidTr="00F65678">
        <w:trPr>
          <w:gridAfter w:val="1"/>
          <w:wAfter w:w="9" w:type="dxa"/>
          <w:trHeight w:val="207"/>
        </w:trPr>
        <w:tc>
          <w:tcPr>
            <w:tcW w:w="2719" w:type="dxa"/>
          </w:tcPr>
          <w:p w14:paraId="2B5A9762" w14:textId="77777777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76" w:type="dxa"/>
            <w:gridSpan w:val="2"/>
          </w:tcPr>
          <w:p w14:paraId="4D6E4439" w14:textId="77777777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1A3C0C56" w14:textId="77777777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0CB1F99D" w14:textId="77777777" w:rsidR="00F869BB" w:rsidRPr="002B4D05" w:rsidRDefault="00F869BB" w:rsidP="00F869B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gridSpan w:val="2"/>
          </w:tcPr>
          <w:p w14:paraId="22C1C29F" w14:textId="77777777" w:rsidR="00F869BB" w:rsidRPr="002B4D05" w:rsidRDefault="00F869BB" w:rsidP="00F869B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433D72" w:rsidRPr="002B4D05" w14:paraId="17ADC287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66D7B16D" w14:textId="0F0B13C1" w:rsidR="00433D72" w:rsidRPr="002B4D05" w:rsidRDefault="00433D72" w:rsidP="00A906A3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76" w:type="dxa"/>
            <w:gridSpan w:val="2"/>
          </w:tcPr>
          <w:p w14:paraId="7BBE93A9" w14:textId="37019A12" w:rsidR="00433D72" w:rsidRPr="002B4D05" w:rsidRDefault="00433D72" w:rsidP="00710A6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72" w:type="dxa"/>
            <w:gridSpan w:val="2"/>
          </w:tcPr>
          <w:p w14:paraId="5933BE44" w14:textId="53807EE7" w:rsidR="00433D72" w:rsidRPr="002B4D05" w:rsidRDefault="00433D72" w:rsidP="00710A6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1172AEB" w14:textId="03914002" w:rsidR="00433D72" w:rsidRPr="002B4D05" w:rsidRDefault="00433D72" w:rsidP="00710A6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60D648A5" w14:textId="76514944" w:rsidR="00433D72" w:rsidRPr="002B4D05" w:rsidRDefault="00433D72" w:rsidP="00710A6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869BB" w:rsidRPr="002B4D05" w14:paraId="1B2C8890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000C6DB1" w14:textId="2774ACEA" w:rsidR="00F869BB" w:rsidRPr="002B4D05" w:rsidRDefault="00F869BB" w:rsidP="00F869B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เจ้าพระยา เอสเตต เรสซิเด้นซ์ จำกัด</w:t>
            </w:r>
          </w:p>
        </w:tc>
        <w:tc>
          <w:tcPr>
            <w:tcW w:w="976" w:type="dxa"/>
            <w:gridSpan w:val="2"/>
          </w:tcPr>
          <w:p w14:paraId="77D8DF10" w14:textId="421A668C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55F258C1" w14:textId="09DCE506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D43D9FA" w14:textId="2D20D8A7" w:rsidR="00F869BB" w:rsidRPr="002B4D05" w:rsidRDefault="00B61D37" w:rsidP="00F869B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 w:hint="cs"/>
                <w:color w:val="000000" w:themeColor="text1"/>
                <w:sz w:val="20"/>
                <w:szCs w:val="20"/>
                <w:lang w:val="en-US"/>
              </w:rPr>
              <w:t>80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64" w:type="dxa"/>
            <w:gridSpan w:val="2"/>
          </w:tcPr>
          <w:p w14:paraId="3F0E1AF2" w14:textId="644B77D2" w:rsidR="00F869BB" w:rsidRPr="002B4D05" w:rsidRDefault="00B61D37" w:rsidP="00F869B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38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94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869BB" w:rsidRPr="002B4D05" w14:paraId="5B79B322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167FBD34" w14:textId="3C603762" w:rsidR="00F869BB" w:rsidRPr="002B4D05" w:rsidRDefault="00F869BB" w:rsidP="00F869B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6" w:type="dxa"/>
            <w:gridSpan w:val="2"/>
          </w:tcPr>
          <w:p w14:paraId="3D8A32E8" w14:textId="77777777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372" w:type="dxa"/>
            <w:gridSpan w:val="2"/>
          </w:tcPr>
          <w:p w14:paraId="79CFBEE7" w14:textId="52397C46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1DB8ED8" w14:textId="77777777" w:rsidR="00F869BB" w:rsidRPr="002B4D05" w:rsidRDefault="00F869BB" w:rsidP="00F869B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4F03AFBD" w14:textId="77777777" w:rsidR="00F869BB" w:rsidRPr="002B4D05" w:rsidRDefault="00F869BB" w:rsidP="00F869BB">
            <w:pPr>
              <w:tabs>
                <w:tab w:val="decimal" w:pos="505"/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F869BB" w:rsidRPr="002B4D05" w14:paraId="2F74A201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66DA1882" w14:textId="5403C5C3" w:rsidR="00F869BB" w:rsidRPr="002B4D05" w:rsidRDefault="00F869BB" w:rsidP="00F869B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bookmarkStart w:id="1" w:name="_Hlk196799833"/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บริษัท ซีจียูเค </w:t>
            </w:r>
            <w:r w:rsidR="00B61D37" w:rsidRPr="00B61D37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  <w:bookmarkEnd w:id="1"/>
          </w:p>
        </w:tc>
        <w:tc>
          <w:tcPr>
            <w:tcW w:w="976" w:type="dxa"/>
            <w:gridSpan w:val="2"/>
          </w:tcPr>
          <w:p w14:paraId="57EB286A" w14:textId="71B749BB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372" w:type="dxa"/>
            <w:gridSpan w:val="2"/>
          </w:tcPr>
          <w:p w14:paraId="737A47A4" w14:textId="205FD2D4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51B5651" w14:textId="5456CA3C" w:rsidR="00F869BB" w:rsidRPr="002B4D05" w:rsidRDefault="00D55D05" w:rsidP="00F869BB">
            <w:pPr>
              <w:tabs>
                <w:tab w:val="left" w:pos="125"/>
                <w:tab w:val="left" w:pos="290"/>
              </w:tabs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64" w:type="dxa"/>
            <w:gridSpan w:val="2"/>
          </w:tcPr>
          <w:p w14:paraId="74CB1F17" w14:textId="4D958692" w:rsidR="00F869BB" w:rsidRPr="002B4D05" w:rsidRDefault="00B61D37" w:rsidP="00F869B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96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45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F869BB" w:rsidRPr="002B4D05" w14:paraId="421D918A" w14:textId="77777777" w:rsidTr="00F65678">
        <w:tblPrEx>
          <w:tblCellMar>
            <w:left w:w="0" w:type="dxa"/>
            <w:right w:w="0" w:type="dxa"/>
          </w:tblCellMar>
        </w:tblPrEx>
        <w:trPr>
          <w:trHeight w:val="144"/>
        </w:trPr>
        <w:tc>
          <w:tcPr>
            <w:tcW w:w="2728" w:type="dxa"/>
            <w:gridSpan w:val="2"/>
          </w:tcPr>
          <w:p w14:paraId="3276FD79" w14:textId="4A0B2FD8" w:rsidR="00F869BB" w:rsidRPr="002B4D05" w:rsidRDefault="00F869BB" w:rsidP="00F869BB">
            <w:pPr>
              <w:ind w:left="105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</w:p>
        </w:tc>
        <w:tc>
          <w:tcPr>
            <w:tcW w:w="976" w:type="dxa"/>
            <w:gridSpan w:val="2"/>
          </w:tcPr>
          <w:p w14:paraId="19E6CAA6" w14:textId="2A375367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372" w:type="dxa"/>
            <w:gridSpan w:val="2"/>
          </w:tcPr>
          <w:p w14:paraId="45F904EA" w14:textId="27875968" w:rsidR="00F869BB" w:rsidRPr="002B4D05" w:rsidRDefault="00F869BB" w:rsidP="00F869B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2B4D05">
              <w:rPr>
                <w:rFonts w:ascii="Angsana New" w:hAnsi="Angsana New" w:cs="Angsana New"/>
                <w:b w:val="0"/>
                <w:bCs w:val="0"/>
                <w:color w:val="000000" w:themeColor="text1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D3E7133" w14:textId="51B83E87" w:rsidR="00F869BB" w:rsidRPr="002B4D05" w:rsidRDefault="00B61D37" w:rsidP="00F869BB">
            <w:pPr>
              <w:tabs>
                <w:tab w:val="left" w:pos="125"/>
                <w:tab w:val="left" w:pos="290"/>
              </w:tabs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64" w:type="dxa"/>
            <w:gridSpan w:val="2"/>
          </w:tcPr>
          <w:p w14:paraId="5F89BCD1" w14:textId="6DC5FC3C" w:rsidR="00F869BB" w:rsidRPr="002B4D05" w:rsidRDefault="00B61D37" w:rsidP="00F869BB">
            <w:pPr>
              <w:tabs>
                <w:tab w:val="decimal" w:pos="505"/>
              </w:tabs>
              <w:ind w:right="-45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69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lang w:val="en-US"/>
              </w:rPr>
              <w:t>99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B61D37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="00F869BB" w:rsidRPr="002B4D05">
              <w:rPr>
                <w:rFonts w:ascii="Angsana New" w:eastAsia="Verdana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3935A3A4" w14:textId="5B053D85" w:rsidR="00F869BB" w:rsidRPr="002B4D05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2B4D05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  <w:lang w:val="en-US"/>
        </w:rPr>
        <w:t>บริษัท</w:t>
      </w:r>
      <w:r w:rsidRPr="002B4D05">
        <w:rPr>
          <w:rFonts w:ascii="Angsana New" w:hAnsi="Angsana New" w:cs="Angsana New"/>
          <w:color w:val="000000" w:themeColor="text1"/>
          <w:spacing w:val="-6"/>
          <w:sz w:val="20"/>
          <w:szCs w:val="20"/>
          <w:cs/>
        </w:rPr>
        <w:t xml:space="preserve">ถือหุ้นทางอ้อมผ่านบริษัท </w:t>
      </w:r>
      <w:r w:rsidRPr="002B4D05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B61D37" w:rsidRPr="00B61D37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>50</w:t>
      </w:r>
      <w:r w:rsidRPr="002B4D05">
        <w:rPr>
          <w:rFonts w:ascii="Angsana New" w:eastAsia="Verdana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หุ้น</w:t>
      </w:r>
      <w:r w:rsidRPr="002B4D05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cs/>
          <w:lang w:val="en-US"/>
        </w:rPr>
        <w:t>ที่ถืออยู่</w:t>
      </w:r>
      <w:r w:rsidRPr="002B4D05"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olor w:val="000000" w:themeColor="text1"/>
          <w:spacing w:val="-6"/>
          <w:sz w:val="20"/>
          <w:szCs w:val="20"/>
          <w:cs/>
          <w:lang w:val="en-US"/>
        </w:rPr>
        <w:t>บริษัทมีอำนาจควบคุมใน</w:t>
      </w:r>
      <w:r w:rsidRPr="002B4D05">
        <w:rPr>
          <w:rFonts w:ascii="Angsana New" w:hAnsi="Angsana New" w:cs="Angsana New"/>
          <w:color w:val="000000" w:themeColor="text1"/>
          <w:sz w:val="20"/>
          <w:szCs w:val="20"/>
          <w:cs/>
          <w:lang w:val="en-US"/>
        </w:rPr>
        <w:t>บริษัท เจ้าพระยา เอสเตต เรสซิเด้นซ์ จำกัด</w:t>
      </w:r>
      <w:r w:rsidRPr="002B4D05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B61D37" w:rsidRPr="00B61D37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10</w:t>
      </w:r>
      <w:r w:rsidRPr="002B4D05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 xml:space="preserve"> </w:t>
      </w:r>
      <w:r w:rsidRPr="002B4D05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 xml:space="preserve">เรื่อง </w:t>
      </w:r>
      <w:r w:rsidRPr="002B4D05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“</w:t>
      </w:r>
      <w:r w:rsidRPr="002B4D05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งบการเงินรวม</w:t>
      </w:r>
      <w:r w:rsidRPr="002B4D05">
        <w:rPr>
          <w:rFonts w:ascii="Angsana New" w:hAnsi="Angsana New" w:cs="Angsana New"/>
          <w:color w:val="000000" w:themeColor="text1"/>
          <w:sz w:val="20"/>
          <w:szCs w:val="20"/>
          <w:lang w:val="en-US"/>
        </w:rPr>
        <w:t>”</w:t>
      </w:r>
    </w:p>
    <w:p w14:paraId="59D3AF95" w14:textId="77777777" w:rsidR="00F869BB" w:rsidRPr="002B4D05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620" w:right="65" w:hanging="270"/>
        <w:jc w:val="thaiDistribute"/>
        <w:textAlignment w:val="auto"/>
        <w:rPr>
          <w:rFonts w:ascii="Angsana New" w:hAnsi="Angsana New" w:cs="Angsana New"/>
          <w:snapToGrid w:val="0"/>
          <w:color w:val="000000" w:themeColor="text1"/>
          <w:spacing w:val="-6"/>
          <w:sz w:val="20"/>
          <w:szCs w:val="20"/>
          <w:lang w:val="en-US"/>
        </w:rPr>
      </w:pPr>
      <w:r w:rsidRPr="002B4D05">
        <w:rPr>
          <w:rFonts w:ascii="Angsana New" w:hAnsi="Angsana New" w:cs="Angsana New" w:hint="cs"/>
          <w:color w:val="000000" w:themeColor="text1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2903BB46" w14:textId="5199999B" w:rsidR="00F869BB" w:rsidRPr="002B4D05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after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</w:pPr>
      <w:r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</w:t>
      </w:r>
      <w:r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  <w:r w:rsidRPr="002B4D05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</w:rPr>
        <w:t xml:space="preserve"> </w:t>
      </w:r>
      <w:r w:rsidR="00B13F31" w:rsidRPr="002B4D05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</w:rPr>
        <w:t xml:space="preserve"> </w:t>
      </w:r>
      <w:r w:rsidR="00714574" w:rsidRPr="002B4D05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>เมื่อ</w:t>
      </w:r>
      <w:r w:rsidR="00B13F31"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วันที่ </w:t>
      </w:r>
      <w:r w:rsidR="00B61D37" w:rsidRPr="00B61D37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21</w:t>
      </w:r>
      <w:r w:rsidR="00B13F31"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มีนาคม </w:t>
      </w:r>
      <w:r w:rsidR="00B61D37" w:rsidRPr="00B61D37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2568</w:t>
      </w:r>
      <w:r w:rsidR="00B13F31"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บริษัท ซีจียูเค </w:t>
      </w:r>
      <w:r w:rsidR="00B61D37" w:rsidRPr="00B61D37">
        <w:rPr>
          <w:rFonts w:ascii="Angsana New" w:hAnsi="Angsana New" w:cs="Angsana New"/>
          <w:color w:val="000000" w:themeColor="text1"/>
          <w:spacing w:val="-8"/>
          <w:sz w:val="20"/>
          <w:szCs w:val="20"/>
          <w:lang w:val="en-US"/>
        </w:rPr>
        <w:t>1</w:t>
      </w:r>
      <w:r w:rsidR="00B13F31"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</w:rPr>
        <w:t xml:space="preserve"> จำกัด ได้ดำเนินการชำระบัญชีเสร็จสิ้นแล้ว</w:t>
      </w:r>
    </w:p>
    <w:p w14:paraId="0F344599" w14:textId="353F8154" w:rsidR="00F869BB" w:rsidRPr="002B4D05" w:rsidRDefault="00F869BB" w:rsidP="00F869BB">
      <w:pPr>
        <w:numPr>
          <w:ilvl w:val="0"/>
          <w:numId w:val="14"/>
        </w:numPr>
        <w:overflowPunct/>
        <w:autoSpaceDE/>
        <w:autoSpaceDN/>
        <w:adjustRightInd/>
        <w:spacing w:before="120" w:after="240" w:line="280" w:lineRule="exact"/>
        <w:ind w:left="1620" w:hanging="270"/>
        <w:jc w:val="thaiDistribute"/>
        <w:textAlignment w:val="auto"/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</w:pPr>
      <w:r w:rsidRPr="002B4D05">
        <w:rPr>
          <w:rFonts w:ascii="Angsana New" w:hAnsi="Angsana New" w:cs="Angsana New"/>
          <w:color w:val="000000" w:themeColor="text1"/>
          <w:spacing w:val="-8"/>
          <w:sz w:val="20"/>
          <w:szCs w:val="20"/>
          <w:cs/>
          <w:lang w:val="en-US"/>
        </w:rPr>
        <w:t>บริษัทถือหุ้นทางอ้อมผ่านบริษัทแลนด์มาร์ค โฮลดิ้งส์ จำกัด</w:t>
      </w:r>
      <w:r w:rsidR="00B13F31" w:rsidRPr="002B4D05">
        <w:rPr>
          <w:rFonts w:ascii="Angsana New" w:hAnsi="Angsana New" w:cs="Angsana New" w:hint="cs"/>
          <w:color w:val="000000" w:themeColor="text1"/>
          <w:spacing w:val="-8"/>
          <w:sz w:val="20"/>
          <w:szCs w:val="20"/>
          <w:cs/>
          <w:lang w:val="en-US"/>
        </w:rPr>
        <w:t xml:space="preserve"> </w:t>
      </w:r>
    </w:p>
    <w:p w14:paraId="3DAADEAF" w14:textId="77777777" w:rsidR="00DE296D" w:rsidRPr="002B4D05" w:rsidRDefault="0062053C" w:rsidP="00937052">
      <w:pPr>
        <w:spacing w:after="240"/>
        <w:ind w:left="1080"/>
        <w:jc w:val="thaiDistribute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spacing w:val="-6"/>
          <w:cs/>
        </w:rPr>
        <w:t>บริษัท</w:t>
      </w:r>
      <w:r w:rsidRPr="002B4D05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2B4D05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2B4D05">
        <w:rPr>
          <w:rFonts w:asciiTheme="majorBidi" w:hAnsiTheme="majorBidi" w:cstheme="majorBidi"/>
          <w:cs/>
        </w:rPr>
        <w:t>ตั้งแต่วันที่บริษัทมีอ</w:t>
      </w:r>
      <w:r w:rsidRPr="002B4D05">
        <w:rPr>
          <w:rFonts w:asciiTheme="majorBidi" w:hAnsiTheme="majorBidi" w:cstheme="majorBidi"/>
          <w:cs/>
          <w:lang w:val="en-US"/>
        </w:rPr>
        <w:t>ำน</w:t>
      </w:r>
      <w:r w:rsidRPr="002B4D05">
        <w:rPr>
          <w:rFonts w:asciiTheme="majorBidi" w:hAnsiTheme="majorBidi" w:cstheme="majorBidi"/>
          <w:cs/>
        </w:rPr>
        <w:t>าจควบคุม</w:t>
      </w:r>
      <w:r w:rsidRPr="002B4D05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2B4D05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0FB01AA3" w:rsidR="000D7074" w:rsidRPr="002B4D05" w:rsidRDefault="00B61D37" w:rsidP="00E63B3E">
      <w:pPr>
        <w:spacing w:after="240"/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B61D37">
        <w:rPr>
          <w:rFonts w:asciiTheme="majorBidi" w:hAnsiTheme="majorBidi" w:cstheme="majorBidi"/>
          <w:bCs/>
          <w:lang w:val="en-US"/>
        </w:rPr>
        <w:t>2</w:t>
      </w:r>
      <w:r w:rsidR="000D7074" w:rsidRPr="002B4D05">
        <w:rPr>
          <w:rFonts w:asciiTheme="majorBidi" w:hAnsiTheme="majorBidi" w:cstheme="majorBidi"/>
          <w:bCs/>
          <w:lang w:val="en-US"/>
        </w:rPr>
        <w:t>.</w:t>
      </w:r>
      <w:r w:rsidRPr="00B61D37">
        <w:rPr>
          <w:rFonts w:asciiTheme="majorBidi" w:hAnsiTheme="majorBidi" w:cstheme="majorBidi"/>
          <w:bCs/>
          <w:lang w:val="en-US"/>
        </w:rPr>
        <w:t>6</w:t>
      </w:r>
      <w:r w:rsidR="000D7074" w:rsidRPr="002B4D05">
        <w:rPr>
          <w:rFonts w:asciiTheme="majorBidi" w:hAnsiTheme="majorBidi" w:cstheme="majorBidi"/>
          <w:bCs/>
          <w:lang w:val="en-US"/>
        </w:rPr>
        <w:tab/>
      </w:r>
      <w:r w:rsidR="00345921" w:rsidRPr="002B4D05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2B4D05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2B4D05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2B4D05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2B4D05">
        <w:rPr>
          <w:rFonts w:asciiTheme="majorBidi" w:hAnsiTheme="majorBidi" w:cstheme="majorBidi"/>
          <w:spacing w:val="-4"/>
          <w:cs/>
        </w:rPr>
        <w:t>งวด</w:t>
      </w:r>
      <w:r w:rsidR="00345921" w:rsidRPr="002B4D05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345921" w:rsidRPr="002B4D05">
        <w:rPr>
          <w:rFonts w:asciiTheme="majorBidi" w:hAnsiTheme="majorBidi" w:cstheme="majorBidi"/>
          <w:cs/>
        </w:rPr>
        <w:t xml:space="preserve">สิ้นสุดวันที่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AF79D8" w:rsidRPr="002B4D05">
        <w:rPr>
          <w:rFonts w:asciiTheme="majorBidi" w:hAnsiTheme="majorBidi" w:cstheme="majorBidi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cs/>
        </w:rPr>
        <w:t>มีนาคม</w:t>
      </w:r>
      <w:r w:rsidR="00AF79D8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pacing w:val="-2"/>
          <w:lang w:val="en-US"/>
        </w:rPr>
        <w:t>2568</w:t>
      </w:r>
      <w:r w:rsidR="00345921" w:rsidRPr="002B4D05">
        <w:rPr>
          <w:rFonts w:asciiTheme="majorBidi" w:hAnsiTheme="majorBidi" w:cstheme="majorBidi"/>
          <w:cs/>
        </w:rPr>
        <w:t xml:space="preserve"> </w:t>
      </w:r>
      <w:r w:rsidR="00345921" w:rsidRPr="002B4D05">
        <w:rPr>
          <w:rFonts w:asciiTheme="majorBidi" w:hAnsiTheme="majorBidi" w:cstheme="majorBidi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2B4D05">
        <w:rPr>
          <w:rFonts w:asciiTheme="majorBidi" w:hAnsiTheme="majorBidi" w:cstheme="majorBidi"/>
          <w:spacing w:val="-4"/>
          <w:cs/>
        </w:rPr>
        <w:t>งวดสามเดือน</w:t>
      </w:r>
      <w:r w:rsidR="00345921" w:rsidRPr="002B4D05">
        <w:rPr>
          <w:rFonts w:asciiTheme="majorBidi" w:hAnsiTheme="majorBidi" w:cstheme="majorBidi"/>
          <w:cs/>
        </w:rPr>
        <w:t>สิ้นสุดวันที่</w:t>
      </w:r>
      <w:r w:rsidR="00AF79D8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AF79D8" w:rsidRPr="002B4D05">
        <w:rPr>
          <w:rFonts w:asciiTheme="majorBidi" w:hAnsiTheme="majorBidi" w:cstheme="majorBidi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cs/>
        </w:rPr>
        <w:t>มีนาคม</w:t>
      </w:r>
      <w:r w:rsidR="00AF79D8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pacing w:val="-2"/>
          <w:lang w:val="en-US"/>
        </w:rPr>
        <w:t>2568</w:t>
      </w:r>
      <w:r w:rsidR="00345921" w:rsidRPr="002B4D05">
        <w:rPr>
          <w:rFonts w:asciiTheme="majorBidi" w:hAnsiTheme="majorBidi" w:cstheme="majorBidi"/>
          <w:cs/>
        </w:rPr>
        <w:t xml:space="preserve"> </w:t>
      </w:r>
      <w:r w:rsidR="00345921" w:rsidRPr="002B4D05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1851A10F" w14:textId="77777777" w:rsidR="00561202" w:rsidRPr="002B4D05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lang w:val="en-US"/>
        </w:rPr>
      </w:pPr>
      <w:r w:rsidRPr="002B4D05">
        <w:rPr>
          <w:rFonts w:asciiTheme="majorBidi" w:hAnsiTheme="majorBidi" w:cstheme="majorBidi"/>
          <w:bCs/>
          <w:lang w:val="en-US"/>
        </w:rPr>
        <w:br w:type="page"/>
      </w:r>
    </w:p>
    <w:p w14:paraId="76601E00" w14:textId="68FB377C" w:rsidR="00F909FB" w:rsidRPr="002B4D05" w:rsidRDefault="00B61D37" w:rsidP="00937052">
      <w:pPr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B61D37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2B4D05">
        <w:rPr>
          <w:rFonts w:asciiTheme="majorBidi" w:hAnsiTheme="majorBidi" w:cstheme="majorBidi"/>
          <w:bCs/>
          <w:lang w:val="en-US"/>
        </w:rPr>
        <w:t>.</w:t>
      </w:r>
      <w:r w:rsidRPr="00B61D37">
        <w:rPr>
          <w:rFonts w:asciiTheme="majorBidi" w:hAnsiTheme="majorBidi" w:cstheme="majorBidi"/>
          <w:bCs/>
          <w:lang w:val="en-US"/>
        </w:rPr>
        <w:t>7</w:t>
      </w:r>
      <w:r w:rsidR="00A57CB3" w:rsidRPr="002B4D05">
        <w:rPr>
          <w:rFonts w:asciiTheme="majorBidi" w:hAnsiTheme="majorBidi" w:cstheme="majorBidi"/>
          <w:bCs/>
          <w:lang w:val="en-US"/>
        </w:rPr>
        <w:tab/>
      </w:r>
      <w:r w:rsidR="00A57CB3" w:rsidRPr="002B4D05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2B4D05">
        <w:rPr>
          <w:rFonts w:asciiTheme="majorBidi" w:hAnsiTheme="majorBidi" w:cstheme="majorBidi"/>
          <w:cs/>
        </w:rPr>
        <w:t>นิยม</w:t>
      </w:r>
    </w:p>
    <w:p w14:paraId="606BCAB4" w14:textId="365E7084" w:rsidR="00A57CB3" w:rsidRPr="002B4D05" w:rsidRDefault="00A57CB3" w:rsidP="0062586B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cs/>
        </w:rPr>
      </w:pPr>
      <w:r w:rsidRPr="002B4D05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15</w:t>
      </w:r>
      <w:r w:rsidRPr="002B4D05">
        <w:rPr>
          <w:rFonts w:asciiTheme="majorBidi" w:hAnsiTheme="majorBidi" w:cstheme="majorBidi"/>
          <w:color w:val="000000"/>
          <w:cs/>
        </w:rPr>
        <w:t xml:space="preserve"> พฤษภาคม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2556</w:t>
      </w:r>
      <w:r w:rsidRPr="002B4D05">
        <w:rPr>
          <w:rFonts w:asciiTheme="majorBidi" w:hAnsiTheme="majorBidi" w:cstheme="majorBidi"/>
          <w:color w:val="000000"/>
          <w:cs/>
        </w:rPr>
        <w:t xml:space="preserve"> บริษัทได้ซื้อแ</w:t>
      </w:r>
      <w:r w:rsidR="00972562" w:rsidRPr="002B4D05">
        <w:rPr>
          <w:rFonts w:asciiTheme="majorBidi" w:hAnsiTheme="majorBidi" w:cstheme="majorBidi"/>
          <w:color w:val="000000"/>
          <w:cs/>
        </w:rPr>
        <w:t>ละรับโอนกิจการทั้งหมด (สินทรัพย์</w:t>
      </w:r>
      <w:r w:rsidRPr="002B4D05">
        <w:rPr>
          <w:rFonts w:asciiTheme="majorBidi" w:hAnsiTheme="majorBidi" w:cstheme="majorBidi"/>
          <w:color w:val="000000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(“LDG”)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2B4D05">
        <w:rPr>
          <w:rFonts w:asciiTheme="majorBidi" w:hAnsiTheme="majorBidi" w:cstheme="majorBidi"/>
          <w:color w:val="000000"/>
          <w:cs/>
        </w:rPr>
        <w:t xml:space="preserve">           </w:t>
      </w:r>
      <w:r w:rsidRPr="002B4D05">
        <w:rPr>
          <w:rFonts w:asciiTheme="majorBidi" w:hAnsiTheme="majorBidi" w:cstheme="majorBidi"/>
          <w:color w:val="000000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50</w:t>
      </w:r>
      <w:r w:rsidRPr="002B4D05">
        <w:rPr>
          <w:rFonts w:asciiTheme="majorBidi" w:hAnsiTheme="majorBidi" w:cstheme="majorBidi"/>
          <w:color w:val="000000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2B4D05">
        <w:rPr>
          <w:rFonts w:asciiTheme="majorBidi" w:hAnsiTheme="majorBidi" w:cstheme="majorBidi"/>
          <w:color w:val="000000"/>
          <w:spacing w:val="-8"/>
          <w:cs/>
        </w:rPr>
        <w:t xml:space="preserve">(Reverse Takeover) ตามมาตรฐานการรายงานทางการเงิน ฉบับที่ </w:t>
      </w:r>
      <w:r w:rsidR="00B61D37" w:rsidRPr="00B61D37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2B4D05">
        <w:rPr>
          <w:rFonts w:asciiTheme="majorBidi" w:hAnsiTheme="majorBidi" w:cstheme="majorBidi"/>
          <w:color w:val="000000"/>
          <w:spacing w:val="-8"/>
          <w:cs/>
        </w:rPr>
        <w:t xml:space="preserve"> เรื่องการรวมธุรกิจ ซึ่งมี</w:t>
      </w:r>
      <w:r w:rsidRPr="002B4D05">
        <w:rPr>
          <w:rFonts w:asciiTheme="majorBidi" w:hAnsiTheme="majorBidi" w:cstheme="majorBidi"/>
          <w:color w:val="000000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3</w:t>
      </w:r>
      <w:r w:rsidR="001D729B" w:rsidRPr="002B4D05">
        <w:rPr>
          <w:rFonts w:asciiTheme="majorBidi" w:hAnsiTheme="majorBidi" w:cstheme="majorBidi"/>
          <w:color w:val="000000"/>
          <w:cs/>
        </w:rPr>
        <w:t>,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614</w:t>
      </w:r>
      <w:r w:rsidR="001D729B" w:rsidRPr="002B4D05">
        <w:rPr>
          <w:rFonts w:asciiTheme="majorBidi" w:hAnsiTheme="majorBidi" w:cstheme="majorBidi"/>
          <w:color w:val="000000"/>
          <w:cs/>
        </w:rPr>
        <w:t>.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38</w:t>
      </w:r>
      <w:r w:rsidR="001D729B" w:rsidRPr="002B4D05">
        <w:rPr>
          <w:rFonts w:asciiTheme="majorBidi" w:hAnsiTheme="majorBidi" w:cstheme="majorBidi"/>
          <w:color w:val="000000"/>
          <w:cs/>
        </w:rPr>
        <w:t xml:space="preserve"> </w:t>
      </w:r>
      <w:r w:rsidR="00F61AE5" w:rsidRPr="002B4D05">
        <w:rPr>
          <w:rFonts w:asciiTheme="majorBidi" w:hAnsiTheme="majorBidi" w:cstheme="majorBidi"/>
          <w:color w:val="000000"/>
          <w:cs/>
        </w:rPr>
        <w:t>ล้าน</w:t>
      </w:r>
      <w:r w:rsidRPr="002B4D05">
        <w:rPr>
          <w:rFonts w:asciiTheme="majorBidi" w:hAnsiTheme="majorBidi" w:cstheme="majorBidi"/>
          <w:color w:val="000000"/>
          <w:cs/>
        </w:rPr>
        <w:t>บาท</w:t>
      </w:r>
      <w:r w:rsidR="0011388F" w:rsidRPr="002B4D05">
        <w:rPr>
          <w:rFonts w:asciiTheme="majorBidi" w:hAnsiTheme="majorBidi" w:cstheme="majorBidi"/>
          <w:color w:val="000000"/>
          <w:cs/>
        </w:rPr>
        <w:t xml:space="preserve"> </w:t>
      </w:r>
      <w:r w:rsidRPr="002B4D05">
        <w:rPr>
          <w:rFonts w:asciiTheme="majorBidi" w:hAnsiTheme="majorBidi" w:cstheme="majorBidi"/>
          <w:color w:val="000000"/>
          <w:cs/>
        </w:rPr>
        <w:t>ในงบการเงินรวมของกลุ่มบริษัท</w:t>
      </w:r>
    </w:p>
    <w:p w14:paraId="224C3A07" w14:textId="43D08C4D" w:rsidR="00B168B9" w:rsidRPr="002B4D05" w:rsidRDefault="00B61D37" w:rsidP="0062586B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B61D37">
        <w:rPr>
          <w:rFonts w:asciiTheme="majorBidi" w:hAnsiTheme="majorBidi" w:cstheme="majorBidi"/>
          <w:lang w:val="en-US"/>
        </w:rPr>
        <w:t>2</w:t>
      </w:r>
      <w:r w:rsidR="00A75F25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8</w:t>
      </w:r>
      <w:r w:rsidR="00A75F25" w:rsidRPr="002B4D05">
        <w:rPr>
          <w:rFonts w:asciiTheme="majorBidi" w:hAnsiTheme="majorBidi" w:cstheme="majorBidi"/>
          <w:spacing w:val="-6"/>
          <w:lang w:val="en-US"/>
        </w:rPr>
        <w:tab/>
      </w:r>
      <w:r w:rsidR="00B168B9" w:rsidRPr="002B4D05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6FC4583" w14:textId="3C975771" w:rsidR="00B550B7" w:rsidRPr="002B4D05" w:rsidRDefault="00B550B7" w:rsidP="0062586B">
      <w:pPr>
        <w:spacing w:after="120"/>
        <w:ind w:left="1080"/>
        <w:jc w:val="thaiDistribute"/>
        <w:rPr>
          <w:rFonts w:ascii="Angsana New" w:hAnsi="Angsana New" w:cs="Angsana New"/>
        </w:rPr>
      </w:pPr>
      <w:r w:rsidRPr="002B4D05">
        <w:rPr>
          <w:rFonts w:asciiTheme="majorBidi" w:eastAsia="Times New Roman" w:hAnsiTheme="majorBidi" w:cstheme="majorBidi"/>
          <w:color w:val="000000"/>
          <w:cs/>
          <w:lang w:val="en-GB"/>
        </w:rPr>
        <w:t>ในระหว่างงวด</w:t>
      </w:r>
      <w:r w:rsidR="00541201" w:rsidRPr="002B4D05">
        <w:rPr>
          <w:rFonts w:asciiTheme="majorBidi" w:eastAsia="Times New Roman" w:hAnsiTheme="majorBidi" w:cstheme="majorBidi"/>
          <w:color w:val="000000"/>
          <w:lang w:val="en-GB"/>
        </w:rPr>
        <w:t xml:space="preserve"> </w:t>
      </w:r>
      <w:r w:rsidRPr="002B4D05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61D37" w:rsidRPr="00B61D37">
        <w:rPr>
          <w:rFonts w:asciiTheme="majorBidi" w:eastAsia="Times New Roman" w:hAnsiTheme="majorBidi" w:cstheme="majorBidi"/>
          <w:color w:val="000000"/>
          <w:lang w:val="en-US"/>
        </w:rPr>
        <w:t>1</w:t>
      </w:r>
      <w:r w:rsidRPr="002B4D05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มกราคม </w:t>
      </w:r>
      <w:r w:rsidR="00B61D37" w:rsidRPr="00B61D37">
        <w:rPr>
          <w:rFonts w:asciiTheme="majorBidi" w:eastAsia="Times New Roman" w:hAnsiTheme="majorBidi" w:cstheme="majorBidi"/>
          <w:color w:val="000000"/>
          <w:lang w:val="en-US"/>
        </w:rPr>
        <w:t>2568</w:t>
      </w:r>
      <w:r w:rsidRPr="002B4D05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B4D05">
        <w:rPr>
          <w:rFonts w:ascii="Angsana New" w:eastAsia="Times New Roman" w:hAnsi="Angsana New" w:cs="Angsana New"/>
          <w:cs/>
          <w:lang w:val="en-GB"/>
        </w:rPr>
        <w:t>โดย</w:t>
      </w:r>
      <w:r w:rsidRPr="002B4D05">
        <w:rPr>
          <w:rFonts w:ascii="Angsana New" w:hAnsi="Angsana New" w:cs="Angsana New"/>
          <w:cs/>
        </w:rPr>
        <w:t xml:space="preserve">เป็นการปรับปรุงข้อกำหนดทางการบัญชี ได้แก่ </w:t>
      </w:r>
    </w:p>
    <w:p w14:paraId="57039951" w14:textId="7A6CCBFF" w:rsidR="00B550B7" w:rsidRPr="002B4D05" w:rsidRDefault="00B550B7" w:rsidP="0062586B">
      <w:pPr>
        <w:spacing w:after="120"/>
        <w:ind w:left="1281" w:hanging="230"/>
        <w:jc w:val="thaiDistribute"/>
        <w:rPr>
          <w:rFonts w:ascii="Angsana New" w:hAnsi="Angsana New" w:cs="Angsana New"/>
          <w:cs/>
        </w:rPr>
      </w:pPr>
      <w:r w:rsidRPr="002B4D05">
        <w:rPr>
          <w:rFonts w:ascii="Angsana New" w:hAnsi="Angsana New" w:cs="Angsana New" w:hint="cs"/>
          <w:cs/>
        </w:rPr>
        <w:t>-</w:t>
      </w:r>
      <w:r w:rsidRPr="002B4D05">
        <w:rPr>
          <w:rFonts w:ascii="Angsana New" w:hAnsi="Angsana New" w:cs="Angsana New"/>
          <w:cs/>
        </w:rPr>
        <w:tab/>
      </w:r>
      <w:r w:rsidRPr="002B4D05"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="00B61D37" w:rsidRPr="00B61D37">
        <w:rPr>
          <w:rFonts w:ascii="Angsana New" w:hAnsi="Angsana New" w:cs="Angsana New"/>
          <w:lang w:val="en-US"/>
        </w:rPr>
        <w:t>1</w:t>
      </w:r>
      <w:r w:rsidRPr="002B4D05">
        <w:rPr>
          <w:rFonts w:ascii="Angsana New" w:hAnsi="Angsana New" w:cs="Angsana New" w:hint="cs"/>
          <w:cs/>
        </w:rPr>
        <w:t xml:space="preserve"> เรื่อง การนำเสนองบการเงิน </w:t>
      </w:r>
      <w:r w:rsidRPr="002B4D05">
        <w:rPr>
          <w:rFonts w:asciiTheme="majorBidi" w:hAnsiTheme="majorBidi" w:cstheme="majorBidi"/>
          <w:cs/>
        </w:rPr>
        <w:t>แก้ไขเพิ่มเติม</w:t>
      </w:r>
      <w:r w:rsidRPr="002B4D05">
        <w:rPr>
          <w:rFonts w:asciiTheme="majorBidi" w:hAnsiTheme="majorBidi" w:cstheme="majorBidi" w:hint="cs"/>
          <w:cs/>
        </w:rPr>
        <w:t>เรื่อง</w:t>
      </w:r>
      <w:r w:rsidRPr="002B4D05">
        <w:rPr>
          <w:rFonts w:asciiTheme="majorBidi" w:hAnsiTheme="majorBidi" w:cs="Angsana New"/>
          <w:cs/>
        </w:rPr>
        <w:t>การจัดประเภทหนี้สินเป็นรายการหมุนเวียน</w:t>
      </w:r>
      <w:r w:rsidRPr="002B4D05">
        <w:rPr>
          <w:rFonts w:asciiTheme="majorBidi" w:hAnsiTheme="majorBidi" w:cs="Angsana New" w:hint="cs"/>
          <w:cs/>
        </w:rPr>
        <w:t>หรือ</w:t>
      </w:r>
      <w:r w:rsidRPr="002B4D05">
        <w:rPr>
          <w:rFonts w:asciiTheme="majorBidi" w:hAnsiTheme="majorBidi" w:cs="Angsana New"/>
          <w:cs/>
        </w:rPr>
        <w:t>ไม่หมุนเวียน</w:t>
      </w:r>
      <w:r w:rsidRPr="002B4D05">
        <w:rPr>
          <w:rFonts w:asciiTheme="majorBidi" w:hAnsiTheme="majorBidi" w:cs="Angsana New" w:hint="cs"/>
          <w:cs/>
        </w:rPr>
        <w:t xml:space="preserve"> และเพิ่มข้อกำหนดเกี่ยวกับ</w:t>
      </w:r>
      <w:r w:rsidRPr="002B4D05">
        <w:rPr>
          <w:rFonts w:asciiTheme="majorBidi" w:hAnsiTheme="majorBidi" w:cs="Angsana New"/>
          <w:cs/>
        </w:rPr>
        <w:t>หนี้สินไม่หมุนเวียนที่ต้องดำรงสถานะ</w:t>
      </w:r>
    </w:p>
    <w:p w14:paraId="401D9364" w14:textId="58F01005" w:rsidR="00B550B7" w:rsidRPr="002B4D05" w:rsidRDefault="00B550B7" w:rsidP="0062586B">
      <w:pPr>
        <w:spacing w:after="120"/>
        <w:ind w:left="1281" w:hanging="230"/>
        <w:jc w:val="thaiDistribute"/>
        <w:rPr>
          <w:rFonts w:ascii="Angsana New" w:hAnsi="Angsana New" w:cs="Angsana New"/>
        </w:rPr>
      </w:pPr>
      <w:r w:rsidRPr="002B4D05">
        <w:rPr>
          <w:rFonts w:ascii="Angsana New" w:hAnsi="Angsana New" w:cs="Angsana New" w:hint="cs"/>
          <w:cs/>
        </w:rPr>
        <w:t>-</w:t>
      </w:r>
      <w:r w:rsidRPr="002B4D05">
        <w:rPr>
          <w:rFonts w:ascii="Angsana New" w:hAnsi="Angsana New" w:cs="Angsana New"/>
          <w:cs/>
        </w:rPr>
        <w:tab/>
        <w:t xml:space="preserve">มาตรฐานการบัญชี ฉบับที่ </w:t>
      </w:r>
      <w:r w:rsidR="00B61D37" w:rsidRPr="00B61D37">
        <w:rPr>
          <w:rFonts w:ascii="Angsana New" w:hAnsi="Angsana New" w:cs="Angsana New"/>
          <w:lang w:val="en-US"/>
        </w:rPr>
        <w:t>7</w:t>
      </w:r>
      <w:r w:rsidRPr="002B4D05">
        <w:rPr>
          <w:rFonts w:ascii="Angsana New" w:hAnsi="Angsana New" w:cs="Angsana New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61D37" w:rsidRPr="00B61D37">
        <w:rPr>
          <w:rFonts w:ascii="Angsana New" w:hAnsi="Angsana New" w:cs="Angsana New"/>
          <w:lang w:val="en-US"/>
        </w:rPr>
        <w:t>7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เรื่อง การ</w:t>
      </w:r>
      <w:r w:rsidRPr="002B4D05">
        <w:rPr>
          <w:rFonts w:ascii="Angsana New" w:hAnsi="Angsana New" w:cs="Angsana New"/>
          <w:cs/>
        </w:rPr>
        <w:t>เปิดเผยข้อมูลเครื่องมือทางการเงิน</w:t>
      </w:r>
      <w:r w:rsidRPr="002B4D05">
        <w:rPr>
          <w:rFonts w:ascii="Angsana New" w:hAnsi="Angsana New" w:cs="Angsana New" w:hint="cs"/>
          <w:cs/>
        </w:rPr>
        <w:t xml:space="preserve"> กำหนดให้กิจการเปิดเผยข้อมูลเกี่ยวกับ</w:t>
      </w:r>
      <w:r w:rsidRPr="002B4D05">
        <w:rPr>
          <w:rFonts w:ascii="Angsana New" w:hAnsi="Angsana New" w:cs="Angsana New"/>
          <w:cs/>
        </w:rPr>
        <w:t>ข้อตกลงจัดหาเงินทุนเพื่อจ่ายผู้ขาย</w:t>
      </w:r>
      <w:r w:rsidRPr="002B4D05">
        <w:rPr>
          <w:rFonts w:ascii="Angsana New" w:hAnsi="Angsana New" w:cs="Angsana New" w:hint="cs"/>
          <w:cs/>
        </w:rPr>
        <w:t xml:space="preserve"> และ</w:t>
      </w:r>
      <w:r w:rsidRPr="002B4D05">
        <w:rPr>
          <w:rFonts w:ascii="Angsana New" w:hAnsi="Angsana New" w:cs="Angsana New"/>
          <w:cs/>
        </w:rPr>
        <w:t>ข้อมูลความเสี่ยงด้านสภาพคล่อง</w:t>
      </w:r>
      <w:r w:rsidRPr="002B4D05">
        <w:rPr>
          <w:rFonts w:ascii="Angsana New" w:hAnsi="Angsana New" w:cs="Angsana New" w:hint="cs"/>
          <w:cs/>
        </w:rPr>
        <w:t>ที่เกี่ยวข้อง</w:t>
      </w:r>
    </w:p>
    <w:p w14:paraId="49AC2A6F" w14:textId="67B3D970" w:rsidR="008B5EBF" w:rsidRPr="002B4D05" w:rsidRDefault="00B550B7" w:rsidP="0062586B">
      <w:pPr>
        <w:spacing w:after="120"/>
        <w:ind w:left="1281" w:hanging="230"/>
        <w:jc w:val="thaiDistribute"/>
        <w:rPr>
          <w:rFonts w:asciiTheme="majorBidi" w:hAnsiTheme="majorBidi" w:cs="Angsana New"/>
          <w:cs/>
        </w:rPr>
      </w:pPr>
      <w:r w:rsidRPr="002B4D05">
        <w:rPr>
          <w:rFonts w:ascii="Angsana New" w:hAnsi="Angsana New" w:cs="Angsana New" w:hint="cs"/>
          <w:cs/>
        </w:rPr>
        <w:t>-</w:t>
      </w:r>
      <w:r w:rsidRPr="002B4D05">
        <w:rPr>
          <w:rFonts w:ascii="Angsana New" w:hAnsi="Angsana New" w:cs="Angsana New"/>
          <w:cs/>
        </w:rPr>
        <w:tab/>
      </w:r>
      <w:r w:rsidRPr="002B4D05">
        <w:rPr>
          <w:rFonts w:asciiTheme="majorBidi" w:hAnsiTheme="majorBidi" w:cs="Angsana New"/>
          <w:cs/>
        </w:rPr>
        <w:t xml:space="preserve">มาตรฐานการรายงานทางการเงิน ฉบับที่ </w:t>
      </w:r>
      <w:r w:rsidR="00B61D37" w:rsidRPr="00B61D37">
        <w:rPr>
          <w:rFonts w:asciiTheme="majorBidi" w:hAnsiTheme="majorBidi" w:cs="Angsana New"/>
          <w:lang w:val="en-US"/>
        </w:rPr>
        <w:t>16</w:t>
      </w:r>
      <w:r w:rsidRPr="002B4D05">
        <w:rPr>
          <w:rFonts w:asciiTheme="majorBidi" w:hAnsiTheme="majorBidi" w:cs="Angsana New"/>
          <w:cs/>
        </w:rPr>
        <w:t xml:space="preserve"> เรื่อง สัญญาเช่า </w:t>
      </w:r>
      <w:r w:rsidRPr="002B4D05">
        <w:rPr>
          <w:rFonts w:asciiTheme="majorBidi" w:hAnsiTheme="majorBidi" w:cs="Angsana New" w:hint="cs"/>
          <w:cs/>
        </w:rPr>
        <w:t>เพิ่มข้อกำหนด</w:t>
      </w:r>
      <w:r w:rsidRPr="002B4D05">
        <w:rPr>
          <w:rFonts w:asciiTheme="majorBidi" w:hAnsiTheme="majorBidi" w:cs="Angsana New"/>
          <w:cs/>
        </w:rPr>
        <w:t>การวัดมูลค่าภายหลังสำหรับรายการการขายและเช่ากลับคืน</w:t>
      </w:r>
    </w:p>
    <w:p w14:paraId="6CE4CC9F" w14:textId="75161852" w:rsidR="0062586B" w:rsidRDefault="00B550B7" w:rsidP="0062586B">
      <w:pPr>
        <w:spacing w:after="120"/>
        <w:ind w:left="1281" w:hanging="230"/>
        <w:jc w:val="thaiDistribute"/>
        <w:rPr>
          <w:rFonts w:asciiTheme="majorBidi" w:hAnsiTheme="majorBidi" w:cs="Angsana New"/>
          <w:cs/>
        </w:rPr>
      </w:pPr>
      <w:r w:rsidRPr="002B4D05">
        <w:rPr>
          <w:rFonts w:asciiTheme="majorBidi" w:hAnsiTheme="majorBidi" w:cstheme="majorBidi" w:hint="cs"/>
          <w:cs/>
        </w:rPr>
        <w:t>-</w:t>
      </w:r>
      <w:r w:rsidRPr="002B4D05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B61D37" w:rsidRPr="00B61D37">
        <w:rPr>
          <w:rFonts w:asciiTheme="majorBidi" w:hAnsiTheme="majorBidi" w:cstheme="majorBidi"/>
          <w:lang w:val="en-US"/>
        </w:rPr>
        <w:t>17</w:t>
      </w:r>
      <w:r w:rsidRPr="002B4D05">
        <w:rPr>
          <w:rFonts w:asciiTheme="majorBidi" w:hAnsiTheme="majorBidi" w:cstheme="majorBidi"/>
          <w:cs/>
        </w:rPr>
        <w:t xml:space="preserve"> เรื่อง สัญญาประกันภัย ใช้แทนมาตรฐานการรายงานทางการเงินฉบับที่ </w:t>
      </w:r>
      <w:r w:rsidR="00B61D37" w:rsidRPr="00B61D37">
        <w:rPr>
          <w:rFonts w:asciiTheme="majorBidi" w:hAnsiTheme="majorBidi" w:cstheme="majorBidi"/>
          <w:lang w:val="en-US"/>
        </w:rPr>
        <w:t>4</w:t>
      </w:r>
      <w:r w:rsidRPr="002B4D05">
        <w:rPr>
          <w:rFonts w:asciiTheme="majorBidi" w:hAnsiTheme="majorBidi" w:cstheme="majorBidi"/>
          <w:cs/>
        </w:rPr>
        <w:t xml:space="preserve"> เรื่อง สัญญาประกันภัย ซึ่ง</w:t>
      </w:r>
      <w:r w:rsidRPr="002B4D05">
        <w:rPr>
          <w:rFonts w:asciiTheme="majorBidi" w:hAnsiTheme="majorBidi" w:cs="Angsana New"/>
          <w:cs/>
        </w:rPr>
        <w:t>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47DE43D2" w14:textId="77777777" w:rsidR="0062586B" w:rsidRDefault="0062586B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0920244C" w14:textId="4393B114" w:rsidR="00313658" w:rsidRPr="002B4D05" w:rsidRDefault="00C60F73" w:rsidP="0062586B">
      <w:pPr>
        <w:ind w:left="1080" w:right="-86" w:firstLine="14"/>
        <w:jc w:val="thaiDistribute"/>
        <w:rPr>
          <w:rFonts w:asciiTheme="majorBidi" w:hAnsiTheme="majorBidi" w:cstheme="majorBidi"/>
          <w:color w:val="000000"/>
          <w:cs/>
        </w:rPr>
      </w:pPr>
      <w:r w:rsidRPr="002B4D05">
        <w:rPr>
          <w:rFonts w:asciiTheme="majorBidi" w:hAnsiTheme="majorBidi" w:cstheme="majorBidi"/>
          <w:color w:val="000000"/>
          <w:cs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C0C726F" w14:textId="26F355D6" w:rsidR="00E23770" w:rsidRPr="002B4D05" w:rsidRDefault="00B61D37" w:rsidP="006C40F3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3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579D1DCC" w:rsidR="00B721B8" w:rsidRPr="002B4D05" w:rsidRDefault="00E23770" w:rsidP="00FC5E85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2B4D05">
        <w:rPr>
          <w:rFonts w:asciiTheme="majorBidi" w:hAnsiTheme="majorBidi" w:cstheme="majorBidi"/>
          <w:spacing w:val="2"/>
          <w:cs/>
          <w:lang w:val="en-US"/>
        </w:rPr>
        <w:t>งบ</w:t>
      </w:r>
      <w:r w:rsidRPr="002B4D05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2B4D05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2B4D05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B61D37" w:rsidRPr="00B61D37">
        <w:rPr>
          <w:rFonts w:asciiTheme="majorBidi" w:hAnsiTheme="majorBidi" w:cstheme="majorBidi"/>
          <w:lang w:val="en-US"/>
        </w:rPr>
        <w:t>31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lang w:val="en-US"/>
        </w:rPr>
        <w:t>2567</w:t>
      </w:r>
    </w:p>
    <w:p w14:paraId="4B9ECE38" w14:textId="364B0F8E" w:rsidR="00E23770" w:rsidRPr="002B4D05" w:rsidRDefault="00B61D37" w:rsidP="0062586B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4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404BCF39" w:rsidR="00E23770" w:rsidRPr="002B4D05" w:rsidRDefault="00B61D37" w:rsidP="00937052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B61D37">
        <w:rPr>
          <w:rFonts w:asciiTheme="majorBidi" w:hAnsiTheme="majorBidi" w:cstheme="majorBidi"/>
          <w:spacing w:val="-6"/>
          <w:lang w:val="en-US"/>
        </w:rPr>
        <w:t>4</w:t>
      </w:r>
      <w:r w:rsidR="00E23770" w:rsidRPr="002B4D05">
        <w:rPr>
          <w:rFonts w:asciiTheme="majorBidi" w:hAnsiTheme="majorBidi" w:cstheme="majorBidi"/>
          <w:spacing w:val="-6"/>
          <w:lang w:val="en-US"/>
        </w:rPr>
        <w:t>.</w:t>
      </w:r>
      <w:r w:rsidRPr="00B61D37">
        <w:rPr>
          <w:rFonts w:asciiTheme="majorBidi" w:hAnsiTheme="majorBidi" w:cstheme="majorBidi"/>
          <w:spacing w:val="-6"/>
          <w:lang w:val="en-US"/>
        </w:rPr>
        <w:t>1</w:t>
      </w:r>
      <w:r w:rsidR="00E23770" w:rsidRPr="002B4D05">
        <w:rPr>
          <w:rFonts w:asciiTheme="majorBidi" w:hAnsiTheme="majorBidi" w:cstheme="majorBidi"/>
          <w:spacing w:val="-6"/>
          <w:lang w:val="en-US"/>
        </w:rPr>
        <w:tab/>
      </w:r>
      <w:r w:rsidR="00E23770" w:rsidRPr="002B4D05">
        <w:rPr>
          <w:rFonts w:asciiTheme="majorBidi" w:hAnsiTheme="majorBidi" w:cstheme="majorBidi"/>
          <w:cs/>
        </w:rPr>
        <w:t>รายการ</w:t>
      </w:r>
      <w:r w:rsidR="00E23770" w:rsidRPr="002B4D05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023D315D" w:rsidR="00E23770" w:rsidRPr="002B4D05" w:rsidRDefault="00B61D37" w:rsidP="00E23770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B61D37">
        <w:rPr>
          <w:rFonts w:asciiTheme="majorBidi" w:hAnsiTheme="majorBidi" w:cstheme="majorBidi"/>
          <w:lang w:val="en-US"/>
        </w:rPr>
        <w:t>4</w:t>
      </w:r>
      <w:r w:rsidR="00E23770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E23770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E23770" w:rsidRPr="002B4D05">
        <w:rPr>
          <w:rFonts w:asciiTheme="majorBidi" w:hAnsiTheme="majorBidi" w:cstheme="majorBidi"/>
          <w:lang w:val="en-US"/>
        </w:rPr>
        <w:tab/>
      </w:r>
      <w:r w:rsidR="00E23770" w:rsidRPr="002B4D05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2B4D05" w:rsidRDefault="00E23770" w:rsidP="00237256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3F588E" w:rsidRPr="002B4D05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2B4D05" w:rsidRDefault="003F588E" w:rsidP="00CD076C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2B4D05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2B4D05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2B4D05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3EE7" w:rsidRPr="002B4D05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AF3EE7" w:rsidRPr="002B4D05" w:rsidRDefault="00AF3EE7" w:rsidP="00AF3EE7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15ED4874" w:rsidR="00AF3EE7" w:rsidRPr="002B4D05" w:rsidRDefault="00B61D37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3417378F" w14:textId="77777777" w:rsidR="00AF3EE7" w:rsidRPr="002B4D05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5BDC6F10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1C497BBC" w14:textId="77777777" w:rsidR="00AF3EE7" w:rsidRPr="002B4D05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0BE48E35" w:rsidR="00AF3EE7" w:rsidRPr="002B4D05" w:rsidRDefault="00B61D37" w:rsidP="00AF3EE7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3" w:type="dxa"/>
          </w:tcPr>
          <w:p w14:paraId="4721F6A2" w14:textId="77777777" w:rsidR="00AF3EE7" w:rsidRPr="002B4D05" w:rsidRDefault="00AF3EE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644348FD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A906A3" w:rsidRPr="002B4D05" w14:paraId="6038BB1F" w14:textId="77777777" w:rsidTr="003F588E">
        <w:trPr>
          <w:trHeight w:val="20"/>
        </w:trPr>
        <w:tc>
          <w:tcPr>
            <w:tcW w:w="4196" w:type="dxa"/>
          </w:tcPr>
          <w:p w14:paraId="3792FB01" w14:textId="1465C73F" w:rsidR="00A906A3" w:rsidRPr="002B4D05" w:rsidRDefault="00A906A3" w:rsidP="00A906A3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vAlign w:val="bottom"/>
          </w:tcPr>
          <w:p w14:paraId="1CB4156E" w14:textId="73BC9745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67145F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623</w:t>
            </w:r>
            <w:r w:rsidR="0067145F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703</w:t>
            </w:r>
          </w:p>
        </w:tc>
        <w:tc>
          <w:tcPr>
            <w:tcW w:w="93" w:type="dxa"/>
          </w:tcPr>
          <w:p w14:paraId="43A6DC0D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11C4BBC9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163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13E301DE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6CB5D38" w14:textId="0A2F883E" w:rsidR="00A906A3" w:rsidRPr="002B4D05" w:rsidRDefault="00B61D37" w:rsidP="00A906A3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172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455</w:t>
            </w:r>
          </w:p>
        </w:tc>
        <w:tc>
          <w:tcPr>
            <w:tcW w:w="93" w:type="dxa"/>
          </w:tcPr>
          <w:p w14:paraId="42C3F054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6628A3A7" w:rsidR="00A906A3" w:rsidRPr="002B4D05" w:rsidRDefault="00B61D37" w:rsidP="006608A0">
            <w:pPr>
              <w:tabs>
                <w:tab w:val="left" w:pos="901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054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919</w:t>
            </w:r>
          </w:p>
        </w:tc>
      </w:tr>
      <w:tr w:rsidR="00A906A3" w:rsidRPr="002B4D05" w14:paraId="7D81B350" w14:textId="77777777" w:rsidTr="00BA2692">
        <w:trPr>
          <w:trHeight w:val="20"/>
        </w:trPr>
        <w:tc>
          <w:tcPr>
            <w:tcW w:w="4196" w:type="dxa"/>
          </w:tcPr>
          <w:p w14:paraId="7B6F89AC" w14:textId="77777777" w:rsidR="00A906A3" w:rsidRPr="002B4D05" w:rsidRDefault="00A906A3" w:rsidP="00A906A3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1017D88" w14:textId="460A4D91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167</w:t>
            </w:r>
            <w:r w:rsidR="0027317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585</w:t>
            </w:r>
            <w:r w:rsidR="0027317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216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1396934" w14:textId="77777777" w:rsidR="00A906A3" w:rsidRPr="002B4D05" w:rsidRDefault="00A906A3" w:rsidP="00A906A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285BC79" w14:textId="6A814679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109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610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437</w:t>
            </w:r>
          </w:p>
        </w:tc>
        <w:tc>
          <w:tcPr>
            <w:tcW w:w="93" w:type="dxa"/>
          </w:tcPr>
          <w:p w14:paraId="5F9C1EFF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5E0535" w14:textId="244D15FD" w:rsidR="00A906A3" w:rsidRPr="002B4D05" w:rsidRDefault="00B61D37" w:rsidP="00D55D05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165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842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056</w:t>
            </w:r>
          </w:p>
        </w:tc>
        <w:tc>
          <w:tcPr>
            <w:tcW w:w="93" w:type="dxa"/>
          </w:tcPr>
          <w:p w14:paraId="48FA658B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5D7FB35E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109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173</w:t>
            </w:r>
            <w:r w:rsidR="00A906A3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667</w:t>
            </w:r>
          </w:p>
        </w:tc>
      </w:tr>
      <w:tr w:rsidR="00A906A3" w:rsidRPr="002B4D05" w14:paraId="419D6EE9" w14:textId="77777777" w:rsidTr="00BA2692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A906A3" w:rsidRPr="002B4D05" w:rsidRDefault="00A906A3" w:rsidP="00A906A3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F1A9" w14:textId="4862F76D" w:rsidR="00A906A3" w:rsidRPr="002B4D05" w:rsidRDefault="0027317B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279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581D369" w14:textId="77777777" w:rsidR="00A906A3" w:rsidRPr="002B4D05" w:rsidRDefault="00A906A3" w:rsidP="0033613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83618" w14:textId="7A3C0B49" w:rsidR="00A906A3" w:rsidRPr="002B4D05" w:rsidRDefault="00A906A3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632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291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6CCB" w14:textId="1DDAAF97" w:rsidR="00A906A3" w:rsidRPr="002B4D05" w:rsidRDefault="00D55D05" w:rsidP="00D55D05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277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473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636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01A4AAA2" w:rsidR="00A906A3" w:rsidRPr="002B4D05" w:rsidRDefault="00A906A3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101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897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A906A3" w:rsidRPr="002B4D05" w14:paraId="5DFD9F64" w14:textId="77777777" w:rsidTr="003F588E">
        <w:trPr>
          <w:trHeight w:val="20"/>
        </w:trPr>
        <w:tc>
          <w:tcPr>
            <w:tcW w:w="4196" w:type="dxa"/>
          </w:tcPr>
          <w:p w14:paraId="4FB4AEA5" w14:textId="07BD5B25" w:rsidR="00A906A3" w:rsidRPr="002B4D05" w:rsidRDefault="00A906A3" w:rsidP="00A906A3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CD27" w14:textId="62598629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</w:t>
            </w:r>
            <w:r w:rsidR="0027317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992</w:t>
            </w:r>
            <w:r w:rsidR="0027317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123</w:t>
            </w:r>
          </w:p>
        </w:tc>
        <w:tc>
          <w:tcPr>
            <w:tcW w:w="93" w:type="dxa"/>
          </w:tcPr>
          <w:p w14:paraId="57772982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2D747C2D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90</w:t>
            </w:r>
            <w:r w:rsidR="00970C4C" w:rsidRPr="002B4D05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141</w:t>
            </w:r>
            <w:r w:rsidR="00970C4C" w:rsidRPr="002B4D05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937</w:t>
            </w:r>
          </w:p>
        </w:tc>
        <w:tc>
          <w:tcPr>
            <w:tcW w:w="93" w:type="dxa"/>
          </w:tcPr>
          <w:p w14:paraId="002385A3" w14:textId="77777777" w:rsidR="00A906A3" w:rsidRPr="002B4D05" w:rsidRDefault="00A906A3" w:rsidP="00A906A3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5E95" w14:textId="0DCC36BA" w:rsidR="00A906A3" w:rsidRPr="002B4D05" w:rsidRDefault="00B61D37" w:rsidP="00D55D05">
            <w:pPr>
              <w:tabs>
                <w:tab w:val="decimal" w:pos="859"/>
              </w:tabs>
              <w:ind w:right="-1180"/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60</w:t>
            </w:r>
            <w:r w:rsidR="00D55D05" w:rsidRPr="002B4D05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976</w:t>
            </w:r>
            <w:r w:rsidR="00D55D05" w:rsidRPr="002B4D05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875</w:t>
            </w:r>
          </w:p>
        </w:tc>
        <w:tc>
          <w:tcPr>
            <w:tcW w:w="93" w:type="dxa"/>
          </w:tcPr>
          <w:p w14:paraId="079B65F5" w14:textId="77777777" w:rsidR="00A906A3" w:rsidRPr="002B4D05" w:rsidRDefault="00A906A3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4D38DE08" w:rsidR="00A906A3" w:rsidRPr="002B4D05" w:rsidRDefault="00B61D37" w:rsidP="00A906A3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90</w:t>
            </w:r>
            <w:r w:rsidR="00970C4C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126</w:t>
            </w:r>
            <w:r w:rsidR="00970C4C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4"/>
                <w:szCs w:val="24"/>
                <w:lang w:val="en-US"/>
              </w:rPr>
              <w:t>689</w:t>
            </w:r>
          </w:p>
        </w:tc>
      </w:tr>
    </w:tbl>
    <w:p w14:paraId="65D8A527" w14:textId="0009485E" w:rsidR="00E23770" w:rsidRPr="002B4D05" w:rsidRDefault="00B61D37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B61D37">
        <w:rPr>
          <w:rFonts w:asciiTheme="majorBidi" w:hAnsiTheme="majorBidi" w:cstheme="majorBidi"/>
          <w:lang w:val="en-US"/>
        </w:rPr>
        <w:t>4</w:t>
      </w:r>
      <w:r w:rsidR="00E23770" w:rsidRPr="002B4D05">
        <w:rPr>
          <w:rFonts w:asciiTheme="majorBidi" w:hAnsiTheme="majorBidi" w:cstheme="majorBidi"/>
          <w:cs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E23770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2</w:t>
      </w:r>
      <w:r w:rsidR="00E23770" w:rsidRPr="002B4D05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  <w:r w:rsidR="00553E8A" w:rsidRPr="002B4D05">
        <w:rPr>
          <w:rFonts w:asciiTheme="majorBidi" w:hAnsiTheme="majorBidi" w:cstheme="majorBidi"/>
          <w:lang w:val="en-US"/>
        </w:rPr>
        <w:t xml:space="preserve"> (</w:t>
      </w:r>
      <w:r w:rsidR="00553E8A" w:rsidRPr="002B4D05">
        <w:rPr>
          <w:rFonts w:asciiTheme="majorBidi" w:hAnsiTheme="majorBidi" w:cstheme="majorBidi" w:hint="cs"/>
          <w:cs/>
          <w:lang w:val="en-US"/>
        </w:rPr>
        <w:t xml:space="preserve">ดูหมายเหตุข้อ </w:t>
      </w:r>
      <w:r w:rsidRPr="00B61D37">
        <w:rPr>
          <w:rFonts w:asciiTheme="majorBidi" w:hAnsiTheme="majorBidi" w:cstheme="majorBidi"/>
          <w:lang w:val="en-US"/>
        </w:rPr>
        <w:t>21</w:t>
      </w:r>
      <w:r w:rsidR="00553E8A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2</w:t>
      </w:r>
      <w:r w:rsidR="00553E8A" w:rsidRPr="002B4D05">
        <w:rPr>
          <w:rFonts w:asciiTheme="majorBidi" w:hAnsiTheme="majorBidi" w:cstheme="majorBidi"/>
          <w:lang w:val="en-US"/>
        </w:rPr>
        <w:t>)</w:t>
      </w:r>
    </w:p>
    <w:p w14:paraId="4344C39A" w14:textId="77777777" w:rsidR="00E23770" w:rsidRPr="002B4D05" w:rsidRDefault="00E23770" w:rsidP="00A0765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B4D05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2B4D05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2B4D0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2B4D05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E23770" w:rsidRPr="002B4D05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2B4D05" w:rsidRDefault="00E23770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2B4D05" w:rsidRDefault="00E23770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F451D" w:rsidRPr="002B4D05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2B4D05" w:rsidRDefault="007F451D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33D909C5" w:rsidR="007F451D" w:rsidRPr="002B4D05" w:rsidRDefault="00B61D37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E4516B4" w14:textId="77777777" w:rsidR="007F451D" w:rsidRPr="002B4D05" w:rsidRDefault="007F451D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527D605E" w:rsidR="007F451D" w:rsidRPr="002B4D05" w:rsidRDefault="00B61D37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A906A3" w:rsidRPr="002B4D05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584DD224" w:rsidR="00A906A3" w:rsidRPr="002B4D05" w:rsidRDefault="00A906A3" w:rsidP="00A906A3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45DFCC51" w:rsidR="00A906A3" w:rsidRPr="002B4D05" w:rsidRDefault="00B61D37" w:rsidP="00A906A3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511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CDE029A" w14:textId="77777777" w:rsidR="00A906A3" w:rsidRPr="002B4D05" w:rsidRDefault="00A906A3" w:rsidP="00A906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7190A871" w:rsidR="00A906A3" w:rsidRPr="002B4D05" w:rsidRDefault="00B61D37" w:rsidP="00A906A3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  <w:tr w:rsidR="00D55D05" w:rsidRPr="002B4D05" w14:paraId="1C96CC9F" w14:textId="77777777" w:rsidTr="00A07653">
        <w:trPr>
          <w:trHeight w:val="144"/>
        </w:trPr>
        <w:tc>
          <w:tcPr>
            <w:tcW w:w="5724" w:type="dxa"/>
          </w:tcPr>
          <w:p w14:paraId="317733A3" w14:textId="15CFB3F6" w:rsidR="00D55D05" w:rsidRPr="002B4D05" w:rsidRDefault="00D55D05" w:rsidP="00896B23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4D05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="00896B23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2B4D05">
              <w:rPr>
                <w:rFonts w:asciiTheme="majorBidi" w:hAnsiTheme="majorBidi" w:cs="Angsana New"/>
                <w:sz w:val="24"/>
                <w:szCs w:val="24"/>
                <w:cs/>
              </w:rPr>
              <w:t>เงินสดจ่ายสำหรับเงินให้กู้ยืมระยะสั้นแก่บริษัทที่เกี่ยวข้องกัน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4504D206" w14:textId="6457D2BF" w:rsidR="00D55D05" w:rsidRPr="002B4D05" w:rsidRDefault="00B61D37" w:rsidP="00A906A3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4FA19E7" w14:textId="77777777" w:rsidR="00D55D05" w:rsidRPr="002B4D05" w:rsidRDefault="00D55D05" w:rsidP="00A906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9C09812" w14:textId="58651BC3" w:rsidR="00D55D05" w:rsidRPr="002B4D05" w:rsidRDefault="00D55D05" w:rsidP="00D55D05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A906A3" w:rsidRPr="002B4D05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76EB751E" w:rsidR="00A906A3" w:rsidRPr="002B4D05" w:rsidRDefault="00A906A3" w:rsidP="00896B23">
            <w:pPr>
              <w:ind w:left="396" w:right="-202" w:hanging="387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422EBF" w:rsidRPr="002B4D0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17D3DFE2" w14:textId="36037F3D" w:rsidR="00A906A3" w:rsidRPr="002B4D05" w:rsidRDefault="00D55D05" w:rsidP="00A906A3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119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818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238</w:t>
            </w: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640AB82" w14:textId="77777777" w:rsidR="00A906A3" w:rsidRPr="002B4D05" w:rsidRDefault="00A906A3" w:rsidP="00A906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39E6EECB" w:rsidR="00A906A3" w:rsidRPr="002B4D05" w:rsidRDefault="00D55D05" w:rsidP="00D55D05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A906A3" w:rsidRPr="002B4D05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746A83EE" w:rsidR="00A906A3" w:rsidRPr="002B4D05" w:rsidRDefault="00A906A3" w:rsidP="00A906A3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73DB3332" w:rsidR="00A906A3" w:rsidRPr="002B4D05" w:rsidRDefault="00B61D37" w:rsidP="00A906A3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393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710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301</w:t>
            </w:r>
          </w:p>
        </w:tc>
        <w:tc>
          <w:tcPr>
            <w:tcW w:w="90" w:type="dxa"/>
          </w:tcPr>
          <w:p w14:paraId="2E2921BF" w14:textId="77777777" w:rsidR="00A906A3" w:rsidRPr="002B4D05" w:rsidRDefault="00A906A3" w:rsidP="00A906A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538FE9A7" w:rsidR="00A906A3" w:rsidRPr="002B4D05" w:rsidRDefault="00B61D37" w:rsidP="00A906A3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</w:tbl>
    <w:p w14:paraId="6D0ECD55" w14:textId="06108559" w:rsidR="004C06E3" w:rsidRPr="002B4D05" w:rsidRDefault="00B61D37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B61D37">
        <w:rPr>
          <w:rFonts w:asciiTheme="majorBidi" w:hAnsiTheme="majorBidi" w:cstheme="majorBidi"/>
          <w:lang w:val="en-US"/>
        </w:rPr>
        <w:t>4</w:t>
      </w:r>
      <w:r w:rsidR="004C06E3" w:rsidRPr="002B4D05">
        <w:rPr>
          <w:rFonts w:asciiTheme="majorBidi" w:hAnsiTheme="majorBidi" w:cstheme="majorBidi"/>
          <w:cs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4C06E3" w:rsidRPr="002B4D05">
        <w:rPr>
          <w:rFonts w:asciiTheme="majorBidi" w:hAnsiTheme="majorBidi" w:cstheme="majorBidi"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3</w:t>
      </w:r>
      <w:r w:rsidR="004C06E3" w:rsidRPr="002B4D05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2B4D05" w:rsidRDefault="004C06E3" w:rsidP="004C06E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B4D05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proofErr w:type="gramStart"/>
      <w:r w:rsidRPr="002B4D05">
        <w:rPr>
          <w:rFonts w:asciiTheme="majorBidi" w:hAnsiTheme="majorBidi" w:cstheme="majorBidi"/>
          <w:b/>
          <w:bCs/>
          <w:sz w:val="24"/>
          <w:szCs w:val="24"/>
          <w:cs/>
        </w:rPr>
        <w:t>หน่วย :</w:t>
      </w:r>
      <w:proofErr w:type="gramEnd"/>
      <w:r w:rsidRPr="002B4D0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  <w:r w:rsidRPr="002B4D05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0E1D29" w:rsidRPr="002B4D05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2B4D05" w:rsidRDefault="000E1D29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2B4D05" w:rsidRDefault="000E1D29" w:rsidP="004C06E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06E3" w:rsidRPr="002B4D05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4C06E3" w:rsidRPr="002B4D05" w:rsidRDefault="004C06E3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3E5EB402" w:rsidR="004C06E3" w:rsidRPr="002B4D05" w:rsidRDefault="00B61D37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7786D871" w14:textId="77777777" w:rsidR="004C06E3" w:rsidRPr="002B4D05" w:rsidRDefault="004C06E3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47A9A282" w:rsidR="004C06E3" w:rsidRPr="002B4D05" w:rsidRDefault="00B61D37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  <w:tr w:rsidR="000E1D29" w:rsidRPr="002B4D05" w14:paraId="3269F17A" w14:textId="77777777" w:rsidTr="000E1D29">
        <w:trPr>
          <w:trHeight w:val="144"/>
        </w:trPr>
        <w:tc>
          <w:tcPr>
            <w:tcW w:w="5800" w:type="dxa"/>
          </w:tcPr>
          <w:p w14:paraId="6283E9EA" w14:textId="700738B6" w:rsidR="000E1D29" w:rsidRPr="002B4D05" w:rsidRDefault="000E1D29" w:rsidP="000E1D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3897ECD6" w:rsidR="000E1D29" w:rsidRPr="002B4D05" w:rsidRDefault="00B61D37" w:rsidP="000E1D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841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46" w:type="dxa"/>
          </w:tcPr>
          <w:p w14:paraId="31298CFB" w14:textId="77777777" w:rsidR="000E1D29" w:rsidRPr="002B4D05" w:rsidRDefault="000E1D29" w:rsidP="000E1D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2212483C" w14:textId="337F9F59" w:rsidR="000E1D29" w:rsidRPr="002B4D05" w:rsidRDefault="00B61D37" w:rsidP="00336136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041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113</w:t>
            </w:r>
          </w:p>
        </w:tc>
      </w:tr>
      <w:tr w:rsidR="000C4529" w:rsidRPr="002B4D05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1D5ACCE6" w:rsidR="000C4529" w:rsidRPr="002B4D05" w:rsidRDefault="000C4529" w:rsidP="00896B23">
            <w:pPr>
              <w:ind w:left="387" w:right="-202" w:hanging="37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0438FDA1" w:rsidR="000C4529" w:rsidRPr="002B4D05" w:rsidRDefault="00B61D37" w:rsidP="000C45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221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725</w:t>
            </w:r>
          </w:p>
        </w:tc>
        <w:tc>
          <w:tcPr>
            <w:tcW w:w="146" w:type="dxa"/>
          </w:tcPr>
          <w:p w14:paraId="09F85B77" w14:textId="77777777" w:rsidR="000C4529" w:rsidRPr="002B4D05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17D99709" w14:textId="50C3FD58" w:rsidR="000C4529" w:rsidRPr="002B4D05" w:rsidRDefault="00B61D37" w:rsidP="000C4529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405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093</w:t>
            </w:r>
          </w:p>
        </w:tc>
      </w:tr>
      <w:tr w:rsidR="000C4529" w:rsidRPr="002B4D05" w14:paraId="04A42789" w14:textId="77777777" w:rsidTr="00BA0FDF">
        <w:trPr>
          <w:trHeight w:val="144"/>
        </w:trPr>
        <w:tc>
          <w:tcPr>
            <w:tcW w:w="5800" w:type="dxa"/>
          </w:tcPr>
          <w:p w14:paraId="0D3E91F9" w14:textId="4E0B6643" w:rsidR="000C4529" w:rsidRPr="002B4D05" w:rsidRDefault="000C4529" w:rsidP="000C45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เงินให้กู้ยืมระยะสั้นแก่บริษัทอื่นยกไป ณ วันที่ </w:t>
            </w:r>
            <w:r w:rsidR="00B61D37" w:rsidRPr="00B61D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472C850" w14:textId="1B0C41AC" w:rsidR="000C4529" w:rsidRPr="002B4D05" w:rsidRDefault="00B61D37" w:rsidP="000C45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063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634</w:t>
            </w:r>
          </w:p>
        </w:tc>
        <w:tc>
          <w:tcPr>
            <w:tcW w:w="146" w:type="dxa"/>
          </w:tcPr>
          <w:p w14:paraId="327B6A26" w14:textId="77777777" w:rsidR="000C4529" w:rsidRPr="002B4D05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79C59E9C" w:rsidR="000C4529" w:rsidRPr="002B4D05" w:rsidRDefault="00B61D37" w:rsidP="000C4529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446</w:t>
            </w:r>
            <w:r w:rsidR="00D55D05" w:rsidRPr="002B4D05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206</w:t>
            </w:r>
          </w:p>
        </w:tc>
      </w:tr>
    </w:tbl>
    <w:p w14:paraId="5380FD9E" w14:textId="77777777" w:rsidR="0062586B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0"/>
          <w:lang w:val="en-US"/>
        </w:rPr>
      </w:pPr>
      <w:r>
        <w:rPr>
          <w:rFonts w:asciiTheme="majorBidi" w:hAnsiTheme="majorBidi" w:cstheme="majorBidi"/>
          <w:spacing w:val="-10"/>
          <w:lang w:val="en-US"/>
        </w:rPr>
        <w:br w:type="page"/>
      </w:r>
    </w:p>
    <w:p w14:paraId="288D65F3" w14:textId="27C4A22E" w:rsidR="00E23770" w:rsidRPr="002B4D05" w:rsidRDefault="00B61D37" w:rsidP="00561202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B61D37">
        <w:rPr>
          <w:rFonts w:asciiTheme="majorBidi" w:hAnsiTheme="majorBidi" w:cstheme="majorBidi"/>
          <w:spacing w:val="-10"/>
          <w:lang w:val="en-US"/>
        </w:rPr>
        <w:lastRenderedPageBreak/>
        <w:t>4</w:t>
      </w:r>
      <w:r w:rsidR="008F59E3" w:rsidRPr="002B4D05">
        <w:rPr>
          <w:rFonts w:asciiTheme="majorBidi" w:hAnsiTheme="majorBidi" w:cstheme="majorBidi"/>
          <w:spacing w:val="-10"/>
          <w:cs/>
          <w:lang w:val="en-US"/>
        </w:rPr>
        <w:t>.</w:t>
      </w:r>
      <w:r w:rsidRPr="00B61D37">
        <w:rPr>
          <w:rFonts w:asciiTheme="majorBidi" w:hAnsiTheme="majorBidi" w:cstheme="majorBidi"/>
          <w:spacing w:val="-10"/>
          <w:lang w:val="en-US"/>
        </w:rPr>
        <w:t>2</w:t>
      </w:r>
      <w:r w:rsidR="008F59E3" w:rsidRPr="002B4D05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2B4D05">
        <w:rPr>
          <w:rFonts w:asciiTheme="majorBidi" w:hAnsiTheme="majorBidi" w:cstheme="majorBidi"/>
          <w:spacing w:val="-2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AF3EE7" w:rsidRPr="002B4D05">
        <w:rPr>
          <w:rFonts w:asciiTheme="majorBidi" w:hAnsiTheme="majorBidi" w:cstheme="majorBidi"/>
          <w:spacing w:val="-2"/>
          <w:cs/>
          <w:lang w:val="en-US"/>
        </w:rPr>
        <w:t>สาม</w:t>
      </w:r>
      <w:r w:rsidR="00E23770" w:rsidRPr="002B4D05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Pr="00B61D37">
        <w:rPr>
          <w:rFonts w:asciiTheme="majorBidi" w:hAnsiTheme="majorBidi" w:cstheme="majorBidi"/>
          <w:spacing w:val="-2"/>
          <w:lang w:val="en-US"/>
        </w:rPr>
        <w:t>31</w:t>
      </w:r>
      <w:r w:rsidR="00DD0777" w:rsidRPr="002B4D05">
        <w:rPr>
          <w:rFonts w:asciiTheme="majorBidi" w:hAnsiTheme="majorBidi" w:cstheme="majorBidi"/>
          <w:spacing w:val="-2"/>
          <w:lang w:val="en-US"/>
        </w:rPr>
        <w:t xml:space="preserve"> </w:t>
      </w:r>
      <w:r w:rsidR="00AF3EE7" w:rsidRPr="002B4D05">
        <w:rPr>
          <w:rFonts w:asciiTheme="majorBidi" w:hAnsiTheme="majorBidi" w:cstheme="majorBidi"/>
          <w:spacing w:val="-2"/>
          <w:cs/>
          <w:lang w:val="en-US"/>
        </w:rPr>
        <w:t>มีนาคม</w:t>
      </w:r>
      <w:r w:rsidR="00E23770" w:rsidRPr="002B4D05">
        <w:rPr>
          <w:rFonts w:asciiTheme="majorBidi" w:hAnsiTheme="majorBidi" w:cstheme="majorBidi"/>
          <w:spacing w:val="-2"/>
          <w:lang w:val="en-US"/>
        </w:rPr>
        <w:t xml:space="preserve"> </w:t>
      </w:r>
      <w:r w:rsidR="00E23770" w:rsidRPr="002B4D05">
        <w:rPr>
          <w:rFonts w:asciiTheme="majorBidi" w:hAnsiTheme="majorBidi" w:cstheme="majorBidi"/>
          <w:spacing w:val="-2"/>
          <w:cs/>
          <w:lang w:val="en-US"/>
        </w:rPr>
        <w:t>มีดังนี้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E23770" w:rsidRPr="002B4D05" w14:paraId="0FA6EA01" w14:textId="77777777" w:rsidTr="00774744">
        <w:trPr>
          <w:trHeight w:val="74"/>
        </w:trPr>
        <w:tc>
          <w:tcPr>
            <w:tcW w:w="1620" w:type="dxa"/>
          </w:tcPr>
          <w:p w14:paraId="538CD113" w14:textId="77777777" w:rsidR="00E23770" w:rsidRPr="002B4D05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2B4D05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2B4D05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2B4D05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2B4D05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2B4D05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23770" w:rsidRPr="002B4D05" w14:paraId="7C82F073" w14:textId="77777777" w:rsidTr="00774744">
        <w:trPr>
          <w:trHeight w:val="74"/>
        </w:trPr>
        <w:tc>
          <w:tcPr>
            <w:tcW w:w="1620" w:type="dxa"/>
          </w:tcPr>
          <w:p w14:paraId="116BE4E9" w14:textId="77777777" w:rsidR="00E23770" w:rsidRPr="002B4D05" w:rsidRDefault="00E23770" w:rsidP="008D4A91">
            <w:pPr>
              <w:spacing w:line="260" w:lineRule="exact"/>
              <w:ind w:left="-18" w:right="-198" w:firstLine="279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23770" w:rsidRPr="002B4D05" w14:paraId="0F28235E" w14:textId="77777777" w:rsidTr="00774744">
        <w:trPr>
          <w:trHeight w:val="74"/>
        </w:trPr>
        <w:tc>
          <w:tcPr>
            <w:tcW w:w="1620" w:type="dxa"/>
          </w:tcPr>
          <w:p w14:paraId="603A1A2E" w14:textId="77777777" w:rsidR="00E23770" w:rsidRPr="002B4D05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2B4D05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2B4D05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2B4D05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2B4D05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D5616A" w:rsidRPr="002B4D05" w14:paraId="76D64642" w14:textId="77777777" w:rsidTr="00774744">
        <w:trPr>
          <w:trHeight w:val="74"/>
        </w:trPr>
        <w:tc>
          <w:tcPr>
            <w:tcW w:w="1620" w:type="dxa"/>
          </w:tcPr>
          <w:p w14:paraId="11E1802E" w14:textId="77777777" w:rsidR="00D5616A" w:rsidRPr="002B4D05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2B4D05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2B4D05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2B4D05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2B4D05" w14:paraId="4A35ECFE" w14:textId="77777777" w:rsidTr="00774744">
        <w:trPr>
          <w:trHeight w:val="74"/>
        </w:trPr>
        <w:tc>
          <w:tcPr>
            <w:tcW w:w="1620" w:type="dxa"/>
          </w:tcPr>
          <w:p w14:paraId="155257F4" w14:textId="77777777" w:rsidR="00BB2821" w:rsidRPr="002B4D05" w:rsidRDefault="00BB2821" w:rsidP="00BB282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29832841" w:rsidR="00BB2821" w:rsidRPr="002B4D05" w:rsidRDefault="00B61D37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BB2821" w:rsidRPr="002B4D05" w:rsidRDefault="00BB2821" w:rsidP="00BB282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BB2821" w:rsidRPr="002B4D05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BB2821" w:rsidRPr="002B4D05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BB2821" w:rsidRPr="002B4D05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BB2821" w:rsidRPr="002B4D05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B02D066" w14:textId="77777777" w:rsidR="00BB2821" w:rsidRPr="002B4D05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21B58844" w:rsidR="00BB2821" w:rsidRPr="002B4D05" w:rsidRDefault="00B61D37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BB2821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F3EE7" w:rsidRPr="002B4D05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5616A" w:rsidRPr="002B4D05" w14:paraId="240F256B" w14:textId="77777777" w:rsidTr="00774744">
        <w:trPr>
          <w:trHeight w:val="74"/>
        </w:trPr>
        <w:tc>
          <w:tcPr>
            <w:tcW w:w="1620" w:type="dxa"/>
          </w:tcPr>
          <w:p w14:paraId="11D1A9C9" w14:textId="77777777" w:rsidR="00D5616A" w:rsidRPr="002B4D05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3E245733" w:rsidR="00D5616A" w:rsidRPr="002B4D05" w:rsidRDefault="00B61D37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730A749" w14:textId="77777777" w:rsidR="00D5616A" w:rsidRPr="002B4D05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2B4D05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2B4D05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2B4D05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2B4D05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0229B22A" w:rsidR="00D5616A" w:rsidRPr="002B4D05" w:rsidRDefault="00B61D37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D5616A" w:rsidRPr="002B4D05" w14:paraId="5110A54D" w14:textId="77777777" w:rsidTr="00774744">
        <w:trPr>
          <w:trHeight w:val="74"/>
        </w:trPr>
        <w:tc>
          <w:tcPr>
            <w:tcW w:w="1620" w:type="dxa"/>
          </w:tcPr>
          <w:p w14:paraId="741B494B" w14:textId="77777777" w:rsidR="00D5616A" w:rsidRPr="002B4D05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55D7B0C4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2B4D05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2B4D05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2B4D05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2B4D05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2B4D05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2B4D05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8F6123" w:rsidRPr="002B4D05" w14:paraId="06C286EB" w14:textId="77777777" w:rsidTr="001E2943">
        <w:trPr>
          <w:trHeight w:val="74"/>
        </w:trPr>
        <w:tc>
          <w:tcPr>
            <w:tcW w:w="1620" w:type="dxa"/>
          </w:tcPr>
          <w:p w14:paraId="06A24C80" w14:textId="77777777" w:rsidR="008F6123" w:rsidRPr="002B4D05" w:rsidRDefault="008F6123" w:rsidP="008F612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D6F98" w14:textId="31FA85D8" w:rsidR="008F6123" w:rsidRPr="002B4D05" w:rsidRDefault="00B61D37" w:rsidP="008F612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108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493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F49D29" w14:textId="461E3B9C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416636AF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</w:t>
            </w:r>
            <w:r w:rsidR="00E625D6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13D04D" w14:textId="4FE8732F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E3C3B8" w14:textId="1B102C06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0E25F96A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416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438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7A9041F4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489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8F6123" w:rsidRPr="002B4D05" w14:paraId="3D03837A" w14:textId="77777777" w:rsidTr="001E2943">
        <w:trPr>
          <w:trHeight w:val="261"/>
        </w:trPr>
        <w:tc>
          <w:tcPr>
            <w:tcW w:w="1620" w:type="dxa"/>
          </w:tcPr>
          <w:p w14:paraId="6FBE96F9" w14:textId="77777777" w:rsidR="008F6123" w:rsidRPr="002B4D05" w:rsidRDefault="008F6123" w:rsidP="008F612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2B1BC" w14:textId="3E0D48EC" w:rsidR="008F6123" w:rsidRPr="002B4D05" w:rsidRDefault="00B61D37" w:rsidP="008F612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156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744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9CAB7" w14:textId="10E19DD3" w:rsidR="008F6123" w:rsidRPr="002B4D05" w:rsidRDefault="008F6123" w:rsidP="008F612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651D016A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30355" w14:textId="7722D92B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BCE567" w14:textId="0F516329" w:rsidR="008F6123" w:rsidRPr="002B4D05" w:rsidRDefault="008F6123" w:rsidP="008F6123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1240B4AC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B043D4" w14:textId="630754D5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8F6123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  <w:r w:rsidR="008F6123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136C7698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25C3F59D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8F6123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  <w:r w:rsidR="008F6123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840</w:t>
            </w:r>
          </w:p>
        </w:tc>
      </w:tr>
      <w:tr w:rsidR="008F6123" w:rsidRPr="002B4D05" w14:paraId="2BBCFC86" w14:textId="77777777" w:rsidTr="001E2943">
        <w:trPr>
          <w:trHeight w:val="74"/>
        </w:trPr>
        <w:tc>
          <w:tcPr>
            <w:tcW w:w="1620" w:type="dxa"/>
          </w:tcPr>
          <w:p w14:paraId="4AD7AE85" w14:textId="77777777" w:rsidR="008F6123" w:rsidRPr="002B4D05" w:rsidRDefault="008F6123" w:rsidP="008F612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4EFDEE" w14:textId="1C7567E9" w:rsidR="008F6123" w:rsidRPr="002B4D05" w:rsidRDefault="00B61D37" w:rsidP="008F612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378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192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548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982649D" w14:textId="3A706C70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6F3DB8EB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29419B1" w14:textId="0390EF47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FFBAA2F" w14:textId="68885A8E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67599F0C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773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60DE39FE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381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783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058</w:t>
            </w:r>
          </w:p>
        </w:tc>
      </w:tr>
      <w:tr w:rsidR="008F6123" w:rsidRPr="002B4D05" w14:paraId="21D0A196" w14:textId="77777777" w:rsidTr="001E2943">
        <w:trPr>
          <w:trHeight w:val="74"/>
        </w:trPr>
        <w:tc>
          <w:tcPr>
            <w:tcW w:w="1620" w:type="dxa"/>
          </w:tcPr>
          <w:p w14:paraId="0C30755A" w14:textId="77777777" w:rsidR="008F6123" w:rsidRPr="002B4D05" w:rsidRDefault="008F6123" w:rsidP="008F612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2BAEA" w14:textId="6D7A7FDE" w:rsidR="008F6123" w:rsidRPr="002B4D05" w:rsidRDefault="00B61D37" w:rsidP="008F612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504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012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930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E4EA35" w14:textId="05FCD4CA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0FE576" w14:textId="00C37C0A" w:rsidR="008F6123" w:rsidRPr="002B4D05" w:rsidRDefault="008F6123" w:rsidP="008F6123">
            <w:pPr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4BF9D4" w14:textId="05842438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2845B8" w14:textId="5206DE37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34B5E0D9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677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7D2A9D5A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507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690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8F6123" w:rsidRPr="002B4D05" w14:paraId="65FEDF07" w14:textId="77777777" w:rsidTr="001E2943">
        <w:trPr>
          <w:trHeight w:val="74"/>
        </w:trPr>
        <w:tc>
          <w:tcPr>
            <w:tcW w:w="1620" w:type="dxa"/>
          </w:tcPr>
          <w:p w14:paraId="5BD3AABE" w14:textId="77777777" w:rsidR="008F6123" w:rsidRPr="002B4D05" w:rsidRDefault="008F6123" w:rsidP="008F6123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A1E27" w14:textId="009474B8" w:rsidR="008F6123" w:rsidRPr="002B4D05" w:rsidRDefault="00B61D37" w:rsidP="008F612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147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443</w:t>
            </w:r>
            <w:r w:rsidR="008F6123"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82</w:t>
            </w:r>
            <w:r w:rsidRPr="00B61D3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7F6461D5" w14:textId="4F7C0387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0E2933C4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06E0B4FC" w14:textId="33D959D2" w:rsidR="008F6123" w:rsidRPr="002B4D05" w:rsidRDefault="008F6123" w:rsidP="008F612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eastAsia="Times New Roman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4204B555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142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317DB306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944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329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8F6123" w:rsidRPr="002B4D05" w:rsidRDefault="008F6123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2F7BDB74" w:rsidR="008F6123" w:rsidRPr="002B4D05" w:rsidRDefault="00B61D37" w:rsidP="008F612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117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347</w:t>
            </w:r>
            <w:r w:rsidR="008F612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498</w:t>
            </w:r>
          </w:p>
        </w:tc>
      </w:tr>
    </w:tbl>
    <w:p w14:paraId="242B16D0" w14:textId="34321EC5" w:rsidR="00430DCD" w:rsidRPr="002B4D05" w:rsidRDefault="006F00B1" w:rsidP="006F00B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8D4A91" w:rsidRPr="002B4D05" w14:paraId="5A7E0E12" w14:textId="77777777" w:rsidTr="00774744">
        <w:trPr>
          <w:trHeight w:val="74"/>
        </w:trPr>
        <w:tc>
          <w:tcPr>
            <w:tcW w:w="1620" w:type="dxa"/>
          </w:tcPr>
          <w:p w14:paraId="2416F2C5" w14:textId="77777777" w:rsidR="008D4A91" w:rsidRPr="002B4D05" w:rsidRDefault="008D4A91" w:rsidP="004657F3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2B4D05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2B4D05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2B4D05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2B4D05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2B4D05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2B4D05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8D4A91" w:rsidRPr="002B4D05" w14:paraId="79B7F964" w14:textId="77777777" w:rsidTr="00774744">
        <w:trPr>
          <w:trHeight w:val="74"/>
        </w:trPr>
        <w:tc>
          <w:tcPr>
            <w:tcW w:w="1620" w:type="dxa"/>
          </w:tcPr>
          <w:p w14:paraId="30EEBF9A" w14:textId="77777777" w:rsidR="008D4A91" w:rsidRPr="002B4D05" w:rsidRDefault="008D4A91" w:rsidP="00781C76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2B4D05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D4A91" w:rsidRPr="002B4D05" w14:paraId="201DA4CD" w14:textId="77777777" w:rsidTr="00774744">
        <w:trPr>
          <w:trHeight w:val="74"/>
        </w:trPr>
        <w:tc>
          <w:tcPr>
            <w:tcW w:w="1620" w:type="dxa"/>
          </w:tcPr>
          <w:p w14:paraId="669B808B" w14:textId="77777777" w:rsidR="008D4A91" w:rsidRPr="002B4D05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2B4D05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8D4A91" w:rsidRPr="002B4D05" w14:paraId="21BD21D0" w14:textId="77777777" w:rsidTr="00774744">
        <w:trPr>
          <w:trHeight w:val="74"/>
        </w:trPr>
        <w:tc>
          <w:tcPr>
            <w:tcW w:w="1620" w:type="dxa"/>
          </w:tcPr>
          <w:p w14:paraId="2C48142E" w14:textId="77777777" w:rsidR="008D4A91" w:rsidRPr="002B4D05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2B4D05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F3EE7" w:rsidRPr="002B4D05" w14:paraId="23F82592" w14:textId="77777777" w:rsidTr="00774744">
        <w:trPr>
          <w:trHeight w:val="74"/>
        </w:trPr>
        <w:tc>
          <w:tcPr>
            <w:tcW w:w="1620" w:type="dxa"/>
          </w:tcPr>
          <w:p w14:paraId="6FC6FE6D" w14:textId="77777777" w:rsidR="00AF3EE7" w:rsidRPr="002B4D05" w:rsidRDefault="00AF3EE7" w:rsidP="00AF3EE7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7212C4EB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AF3EE7" w:rsidRPr="002B4D05" w:rsidRDefault="00AF3EE7" w:rsidP="00AF3EE7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35E9BA77" w:rsidR="00AF3EE7" w:rsidRPr="002B4D05" w:rsidRDefault="00AF3EE7" w:rsidP="00AF3EE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2C743C2B" w:rsidR="00AF3EE7" w:rsidRPr="002B4D05" w:rsidRDefault="00AF3EE7" w:rsidP="00AF3EE7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48A9C8DC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6618B305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6B3D6651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F01A400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0E5814B2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F3EE7" w:rsidRPr="002B4D05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8D4A91" w:rsidRPr="002B4D05" w14:paraId="5DC3B8F8" w14:textId="77777777" w:rsidTr="00774744">
        <w:trPr>
          <w:trHeight w:val="74"/>
        </w:trPr>
        <w:tc>
          <w:tcPr>
            <w:tcW w:w="1620" w:type="dxa"/>
          </w:tcPr>
          <w:p w14:paraId="01C62AAF" w14:textId="77777777" w:rsidR="008D4A91" w:rsidRPr="002B4D05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27533539" w:rsidR="008D4A91" w:rsidRPr="002B4D05" w:rsidRDefault="00B61D37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464A7F49" w14:textId="77777777" w:rsidR="008D4A91" w:rsidRPr="002B4D05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771B0A34" w:rsidR="008D4A91" w:rsidRPr="002B4D05" w:rsidRDefault="00B61D37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8D4A91" w:rsidRPr="002B4D05" w14:paraId="6F46E05C" w14:textId="77777777" w:rsidTr="00774744">
        <w:trPr>
          <w:trHeight w:val="74"/>
        </w:trPr>
        <w:tc>
          <w:tcPr>
            <w:tcW w:w="1620" w:type="dxa"/>
          </w:tcPr>
          <w:p w14:paraId="389BF02A" w14:textId="77777777" w:rsidR="008D4A91" w:rsidRPr="002B4D05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2B4D05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2B4D05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2B4D05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2B4D05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906A3" w:rsidRPr="002B4D05" w14:paraId="7A254FFF" w14:textId="77777777" w:rsidTr="00B40B6C">
        <w:trPr>
          <w:trHeight w:val="74"/>
        </w:trPr>
        <w:tc>
          <w:tcPr>
            <w:tcW w:w="1620" w:type="dxa"/>
          </w:tcPr>
          <w:p w14:paraId="0D1A1745" w14:textId="77777777" w:rsidR="00A906A3" w:rsidRPr="002B4D05" w:rsidRDefault="00A906A3" w:rsidP="00A906A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</w:tcPr>
          <w:p w14:paraId="3CFB70A2" w14:textId="0368F7E4" w:rsidR="00A906A3" w:rsidRPr="002B4D05" w:rsidRDefault="00B61D37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</w:tcPr>
          <w:p w14:paraId="151CC408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47F96D25" w:rsidR="00A906A3" w:rsidRPr="002B4D05" w:rsidRDefault="00A906A3" w:rsidP="00A906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C1A2D54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349A4CA" w14:textId="46DCF417" w:rsidR="00A906A3" w:rsidRPr="002B4D05" w:rsidRDefault="00A906A3" w:rsidP="00A906A3">
            <w:pPr>
              <w:tabs>
                <w:tab w:val="decimal" w:pos="524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1B43B8D8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vAlign w:val="center"/>
          </w:tcPr>
          <w:p w14:paraId="1016F9AF" w14:textId="258CF36B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0" w:type="dxa"/>
            <w:vAlign w:val="center"/>
          </w:tcPr>
          <w:p w14:paraId="5C755F6D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DAC2EC" w14:textId="62657333" w:rsidR="00A906A3" w:rsidRPr="002B4D05" w:rsidRDefault="00B61D37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639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726</w:t>
            </w:r>
          </w:p>
        </w:tc>
        <w:tc>
          <w:tcPr>
            <w:tcW w:w="100" w:type="dxa"/>
            <w:vAlign w:val="center"/>
          </w:tcPr>
          <w:p w14:paraId="6C74A7E8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25A56C2" w14:textId="02E3DA0E" w:rsidR="00A906A3" w:rsidRPr="002B4D05" w:rsidRDefault="00A906A3" w:rsidP="00A906A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538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EBF2478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5E70130" w14:textId="7324DDEB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</w:p>
        </w:tc>
      </w:tr>
      <w:tr w:rsidR="00A906A3" w:rsidRPr="002B4D05" w14:paraId="1083619C" w14:textId="77777777" w:rsidTr="00B40B6C">
        <w:trPr>
          <w:trHeight w:val="74"/>
        </w:trPr>
        <w:tc>
          <w:tcPr>
            <w:tcW w:w="1620" w:type="dxa"/>
          </w:tcPr>
          <w:p w14:paraId="047AE75F" w14:textId="77777777" w:rsidR="00A906A3" w:rsidRPr="002B4D05" w:rsidRDefault="00A906A3" w:rsidP="00A906A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</w:tcPr>
          <w:p w14:paraId="7A0AD331" w14:textId="37CF46E7" w:rsidR="00A906A3" w:rsidRPr="002B4D05" w:rsidRDefault="00B61D37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166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</w:tcPr>
          <w:p w14:paraId="0C54FB09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3E644845" w:rsidR="00A906A3" w:rsidRPr="002B4D05" w:rsidRDefault="00A906A3" w:rsidP="00A906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37055532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62A237A7" w14:textId="180757F0" w:rsidR="00A906A3" w:rsidRPr="002B4D05" w:rsidRDefault="00A906A3" w:rsidP="00A906A3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043DEF5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23415B34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567CF8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051AE0" w14:textId="23E030B0" w:rsidR="00A906A3" w:rsidRPr="002B4D05" w:rsidRDefault="00B61D37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038</w:t>
            </w:r>
          </w:p>
        </w:tc>
        <w:tc>
          <w:tcPr>
            <w:tcW w:w="100" w:type="dxa"/>
            <w:vAlign w:val="center"/>
          </w:tcPr>
          <w:p w14:paraId="37E4C29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E0AE690" w14:textId="3B1244C3" w:rsidR="00A906A3" w:rsidRPr="002B4D05" w:rsidRDefault="00A906A3" w:rsidP="00A906A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054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021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33C00DF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0FFA4DB2" w14:textId="66BBBF23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564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</w:p>
        </w:tc>
      </w:tr>
      <w:tr w:rsidR="00A906A3" w:rsidRPr="002B4D05" w14:paraId="39708660" w14:textId="77777777" w:rsidTr="00B40B6C">
        <w:trPr>
          <w:trHeight w:val="74"/>
        </w:trPr>
        <w:tc>
          <w:tcPr>
            <w:tcW w:w="1620" w:type="dxa"/>
          </w:tcPr>
          <w:p w14:paraId="1B445D24" w14:textId="77777777" w:rsidR="00A906A3" w:rsidRPr="002B4D05" w:rsidRDefault="00A906A3" w:rsidP="00A906A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</w:tcPr>
          <w:p w14:paraId="28B5DBC9" w14:textId="3BD5148E" w:rsidR="00A906A3" w:rsidRPr="002B4D05" w:rsidRDefault="00B61D37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760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580</w:t>
            </w:r>
          </w:p>
        </w:tc>
        <w:tc>
          <w:tcPr>
            <w:tcW w:w="104" w:type="dxa"/>
          </w:tcPr>
          <w:p w14:paraId="63BD8037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388E0D60" w:rsidR="00A906A3" w:rsidRPr="002B4D05" w:rsidRDefault="00A906A3" w:rsidP="00A906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0773C3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54F0CE4A" w14:textId="3E31CFFE" w:rsidR="00A906A3" w:rsidRPr="002B4D05" w:rsidRDefault="00A906A3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526CD8B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762800E7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60BCD2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77B79F17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5BD8951" w14:textId="5A5F3B40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1024" w:type="dxa"/>
          </w:tcPr>
          <w:p w14:paraId="534992C2" w14:textId="17E72B73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504</w:t>
            </w:r>
          </w:p>
        </w:tc>
        <w:tc>
          <w:tcPr>
            <w:tcW w:w="100" w:type="dxa"/>
            <w:vAlign w:val="center"/>
          </w:tcPr>
          <w:p w14:paraId="48900E5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9840995" w14:textId="1BD0377E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379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079</w:t>
            </w:r>
          </w:p>
        </w:tc>
      </w:tr>
      <w:tr w:rsidR="00A906A3" w:rsidRPr="002B4D05" w14:paraId="0E0EFADB" w14:textId="77777777" w:rsidTr="00B40B6C">
        <w:trPr>
          <w:trHeight w:val="74"/>
        </w:trPr>
        <w:tc>
          <w:tcPr>
            <w:tcW w:w="1620" w:type="dxa"/>
          </w:tcPr>
          <w:p w14:paraId="2CDFE446" w14:textId="77777777" w:rsidR="00A906A3" w:rsidRPr="002B4D05" w:rsidRDefault="00A906A3" w:rsidP="00A906A3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shd w:val="clear" w:color="auto" w:fill="auto"/>
          </w:tcPr>
          <w:p w14:paraId="24450B47" w14:textId="6DCF4154" w:rsidR="00A906A3" w:rsidRPr="002B4D05" w:rsidRDefault="00B61D37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shd w:val="clear" w:color="auto" w:fill="auto"/>
          </w:tcPr>
          <w:p w14:paraId="07CE5EF7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31DD7BD" w14:textId="1307D1B2" w:rsidR="00A906A3" w:rsidRPr="002B4D05" w:rsidRDefault="00A906A3" w:rsidP="00A906A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7AEA355D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60E2A79" w14:textId="4224C67C" w:rsidR="00A906A3" w:rsidRPr="002B4D05" w:rsidRDefault="00A906A3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159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688016D5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4F8D009" w14:textId="747DC1DA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285196E7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D16E725" w14:textId="1782C973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52AE5E5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6671385" w14:textId="53A1A45C" w:rsidR="00A906A3" w:rsidRPr="002B4D05" w:rsidRDefault="00A906A3" w:rsidP="00A906A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146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3B6480DA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shd w:val="clear" w:color="auto" w:fill="auto"/>
          </w:tcPr>
          <w:p w14:paraId="19AFF321" w14:textId="1F836DD8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970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</w:p>
        </w:tc>
      </w:tr>
      <w:tr w:rsidR="00A906A3" w:rsidRPr="002B4D05" w14:paraId="0867C0A7" w14:textId="77777777" w:rsidTr="00B40B6C">
        <w:trPr>
          <w:trHeight w:val="74"/>
        </w:trPr>
        <w:tc>
          <w:tcPr>
            <w:tcW w:w="1620" w:type="dxa"/>
          </w:tcPr>
          <w:p w14:paraId="6FBA4A12" w14:textId="77777777" w:rsidR="00A906A3" w:rsidRPr="002B4D05" w:rsidRDefault="00A906A3" w:rsidP="00A906A3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B87C50" w14:textId="46189C8F" w:rsidR="00A906A3" w:rsidRPr="002B4D05" w:rsidRDefault="00B61D37" w:rsidP="00A906A3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786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074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5F8EE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6ABA392" w14:textId="20930B58" w:rsidR="00A906A3" w:rsidRPr="002B4D05" w:rsidRDefault="00A906A3" w:rsidP="00A906A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EDB1B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C183DBA" w14:textId="1FCA7537" w:rsidR="00A906A3" w:rsidRPr="002B4D05" w:rsidRDefault="00A906A3" w:rsidP="00A906A3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4D4C7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63965C" w14:textId="22F23F47" w:rsidR="00A906A3" w:rsidRPr="002B4D05" w:rsidRDefault="00A906A3" w:rsidP="00A906A3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C0683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E2A72F" w14:textId="22FE1CB5" w:rsidR="00A906A3" w:rsidRPr="002B4D05" w:rsidRDefault="00B61D37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579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47683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B36185" w14:textId="47975B83" w:rsidR="00A906A3" w:rsidRPr="002B4D05" w:rsidRDefault="00A906A3" w:rsidP="00A906A3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263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018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114AA" w14:textId="77777777" w:rsidR="00A906A3" w:rsidRPr="002B4D05" w:rsidRDefault="00A906A3" w:rsidP="00A906A3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B72A66F" w14:textId="23D0EDDA" w:rsidR="00A906A3" w:rsidRPr="002B4D05" w:rsidRDefault="00B61D37" w:rsidP="00A906A3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708</w:t>
            </w:r>
            <w:r w:rsidR="00A906A3"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688</w:t>
            </w:r>
          </w:p>
        </w:tc>
      </w:tr>
    </w:tbl>
    <w:p w14:paraId="65EBDF59" w14:textId="46DDB423" w:rsidR="00F35D67" w:rsidRPr="002B4D05" w:rsidRDefault="00D55D05" w:rsidP="00FD307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</w:pP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0B255F4D" w14:textId="697E9BC7" w:rsidR="00F35D67" w:rsidRPr="002B4D05" w:rsidRDefault="00F35D6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</w:pP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A13152" w:rsidRPr="002B4D05" w14:paraId="0E131D58" w14:textId="77777777" w:rsidTr="00774744">
        <w:trPr>
          <w:trHeight w:val="74"/>
        </w:trPr>
        <w:tc>
          <w:tcPr>
            <w:tcW w:w="1620" w:type="dxa"/>
          </w:tcPr>
          <w:p w14:paraId="0BE734AC" w14:textId="77777777" w:rsidR="00A13152" w:rsidRPr="002B4D05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FDC6921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2B4D05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13152" w:rsidRPr="002B4D05" w14:paraId="33DFB715" w14:textId="77777777" w:rsidTr="00774744">
        <w:trPr>
          <w:trHeight w:val="74"/>
        </w:trPr>
        <w:tc>
          <w:tcPr>
            <w:tcW w:w="1620" w:type="dxa"/>
          </w:tcPr>
          <w:p w14:paraId="0E598087" w14:textId="77777777" w:rsidR="00A13152" w:rsidRPr="002B4D05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1AA4806E" w14:textId="77777777" w:rsidR="00A13152" w:rsidRPr="002B4D05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13152" w:rsidRPr="002B4D05" w14:paraId="0843ACE3" w14:textId="77777777" w:rsidTr="00774744">
        <w:trPr>
          <w:trHeight w:val="74"/>
        </w:trPr>
        <w:tc>
          <w:tcPr>
            <w:tcW w:w="1620" w:type="dxa"/>
          </w:tcPr>
          <w:p w14:paraId="2285407D" w14:textId="77777777" w:rsidR="00A13152" w:rsidRPr="002B4D05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D07C669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2B4D05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3346C9" w:rsidRPr="002B4D05" w14:paraId="1D13B1B4" w14:textId="77777777" w:rsidTr="00774744">
        <w:trPr>
          <w:trHeight w:val="74"/>
        </w:trPr>
        <w:tc>
          <w:tcPr>
            <w:tcW w:w="1620" w:type="dxa"/>
          </w:tcPr>
          <w:p w14:paraId="274C25B5" w14:textId="77777777" w:rsidR="003346C9" w:rsidRPr="002B4D05" w:rsidRDefault="003346C9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F4F4ECC" w14:textId="77777777" w:rsidR="003346C9" w:rsidRPr="002B4D05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2B4D05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2B4D05" w:rsidRDefault="003346C9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2B4D05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2B4D05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2B4D05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2B4D05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F3EE7" w:rsidRPr="002B4D05" w14:paraId="51B4549A" w14:textId="77777777" w:rsidTr="00774744">
        <w:trPr>
          <w:trHeight w:val="74"/>
        </w:trPr>
        <w:tc>
          <w:tcPr>
            <w:tcW w:w="1620" w:type="dxa"/>
          </w:tcPr>
          <w:p w14:paraId="17950376" w14:textId="77777777" w:rsidR="00AF3EE7" w:rsidRPr="002B4D05" w:rsidRDefault="00AF3EE7" w:rsidP="00AF3EE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AB27AC4" w14:textId="6A50C498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AF3EE7" w:rsidRPr="002B4D05" w:rsidRDefault="00AF3EE7" w:rsidP="00AF3EE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114C95E0" w:rsidR="00AF3EE7" w:rsidRPr="002B4D05" w:rsidRDefault="00AF3EE7" w:rsidP="00AF3EE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23CBA725" w:rsidR="00AF3EE7" w:rsidRPr="002B4D05" w:rsidRDefault="00AF3EE7" w:rsidP="00AF3EE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3685D36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2F3DEEF6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3E0BEE4A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EBA7100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717AC614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F3EE7" w:rsidRPr="002B4D05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A13152" w:rsidRPr="002B4D05" w14:paraId="02064D01" w14:textId="77777777" w:rsidTr="00774744">
        <w:trPr>
          <w:trHeight w:val="74"/>
        </w:trPr>
        <w:tc>
          <w:tcPr>
            <w:tcW w:w="1620" w:type="dxa"/>
          </w:tcPr>
          <w:p w14:paraId="0E1E7DB4" w14:textId="77777777" w:rsidR="00A13152" w:rsidRPr="002B4D05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42C90921" w14:textId="6D1C33A8" w:rsidR="00A13152" w:rsidRPr="002B4D05" w:rsidRDefault="00B61D37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35700D4F" w14:textId="77777777" w:rsidR="00A13152" w:rsidRPr="002B4D05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2814C585" w:rsidR="00A13152" w:rsidRPr="002B4D05" w:rsidRDefault="00B61D37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2568</w:t>
            </w:r>
          </w:p>
        </w:tc>
      </w:tr>
      <w:tr w:rsidR="00A13152" w:rsidRPr="002B4D05" w14:paraId="61A78DC3" w14:textId="77777777" w:rsidTr="00774744">
        <w:trPr>
          <w:trHeight w:val="74"/>
        </w:trPr>
        <w:tc>
          <w:tcPr>
            <w:tcW w:w="1620" w:type="dxa"/>
          </w:tcPr>
          <w:p w14:paraId="46C4DA55" w14:textId="77777777" w:rsidR="00A13152" w:rsidRPr="002B4D05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8F8C6DA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2B4D05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2B4D05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2B4D05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2B4D05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FD3075" w:rsidRPr="002B4D05" w14:paraId="79809992" w14:textId="77777777" w:rsidTr="001E2943">
        <w:trPr>
          <w:trHeight w:val="74"/>
        </w:trPr>
        <w:tc>
          <w:tcPr>
            <w:tcW w:w="1620" w:type="dxa"/>
          </w:tcPr>
          <w:p w14:paraId="73F64D1A" w14:textId="77777777" w:rsidR="00FD3075" w:rsidRPr="002B4D05" w:rsidRDefault="00FD3075" w:rsidP="00FD3075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C16D" w14:textId="5CA18E7D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493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3379B9" w14:textId="27527C51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27F73E4C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B1485" w14:textId="2B532D52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0C79386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14ECDD" w14:textId="2C7B365E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0A0B72E4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1A980E30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13E2EF1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37F586EA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4F006B5A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7E7E6C32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FD3075" w:rsidRPr="002B4D05" w14:paraId="0460D188" w14:textId="77777777" w:rsidTr="00774744">
        <w:trPr>
          <w:trHeight w:val="261"/>
        </w:trPr>
        <w:tc>
          <w:tcPr>
            <w:tcW w:w="1620" w:type="dxa"/>
          </w:tcPr>
          <w:p w14:paraId="559066A8" w14:textId="67137EB2" w:rsidR="00FD3075" w:rsidRPr="002B4D05" w:rsidRDefault="00FD3075" w:rsidP="00FD3075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152C" w14:textId="29A11A16" w:rsidR="00FD3075" w:rsidRPr="002B4D05" w:rsidRDefault="00FD3075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68AF56C8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6FD8BBF3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52C522E6" w:rsidR="00FD3075" w:rsidRPr="002B4D05" w:rsidRDefault="00FD3075" w:rsidP="00FD3075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51AF726A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6DAE458F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3615641C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D3075" w:rsidRPr="002B4D05" w14:paraId="1F8BF766" w14:textId="77777777" w:rsidTr="001E2943">
        <w:trPr>
          <w:trHeight w:val="261"/>
        </w:trPr>
        <w:tc>
          <w:tcPr>
            <w:tcW w:w="1620" w:type="dxa"/>
          </w:tcPr>
          <w:p w14:paraId="39E84D57" w14:textId="71F05079" w:rsidR="00FD3075" w:rsidRPr="002B4D05" w:rsidRDefault="00FD3075" w:rsidP="00FD3075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CB23" w14:textId="57BCB922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671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941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CD0F6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493FA4" w14:textId="2277FB8E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1B3AFD" w14:textId="48964044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B2CF89" w14:textId="2F8F23BA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06329" w14:textId="0B3FB0A2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8CBB3" w14:textId="5C131445" w:rsidR="00FD3075" w:rsidRPr="002B4D05" w:rsidRDefault="00B61D37" w:rsidP="00FD3075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B6786" w14:textId="21194D38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2F3CD1" w14:textId="14C1EF68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3D2686" w14:textId="1AAEDBEF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FBA6CA" w14:textId="2F9B00B2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3A717E" w14:textId="487DA112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CE01" w14:textId="1CA49D47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</w:p>
        </w:tc>
      </w:tr>
      <w:tr w:rsidR="00FD3075" w:rsidRPr="002B4D05" w14:paraId="7A1B2038" w14:textId="77777777" w:rsidTr="001E2943">
        <w:trPr>
          <w:trHeight w:val="74"/>
        </w:trPr>
        <w:tc>
          <w:tcPr>
            <w:tcW w:w="1620" w:type="dxa"/>
          </w:tcPr>
          <w:p w14:paraId="1153039C" w14:textId="77777777" w:rsidR="00FD3075" w:rsidRPr="002B4D05" w:rsidRDefault="00FD3075" w:rsidP="00FD3075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29CD" w14:textId="263C4AD3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156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744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6609AD" w14:textId="6FFA3F0A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527E04AA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58E07" w14:textId="215A6A31" w:rsidR="00FD3075" w:rsidRPr="002B4D05" w:rsidRDefault="00FD3075" w:rsidP="00FD3075">
            <w:pPr>
              <w:ind w:right="8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43853E1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4F5645" w14:textId="462FD8BF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6A321C2F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4D079F62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730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14DB4E65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1313F830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034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11F950F1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2563D1FE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840</w:t>
            </w:r>
          </w:p>
        </w:tc>
      </w:tr>
      <w:tr w:rsidR="00FD3075" w:rsidRPr="002B4D05" w14:paraId="37B8AF79" w14:textId="77777777" w:rsidTr="001E2943">
        <w:trPr>
          <w:trHeight w:val="74"/>
        </w:trPr>
        <w:tc>
          <w:tcPr>
            <w:tcW w:w="1620" w:type="dxa"/>
          </w:tcPr>
          <w:p w14:paraId="7DAFEDB1" w14:textId="77777777" w:rsidR="00FD3075" w:rsidRPr="002B4D05" w:rsidRDefault="00FD3075" w:rsidP="00FD3075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E9383" w14:textId="02D0B510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866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</w:t>
            </w:r>
            <w:r w:rsidRPr="00B61D37">
              <w:rPr>
                <w:rFonts w:asciiTheme="majorBidi" w:eastAsia="Times New Roman" w:hAnsiTheme="majorBidi" w:cstheme="majorBidi" w:hint="cs"/>
                <w:sz w:val="20"/>
                <w:szCs w:val="20"/>
                <w:lang w:val="en-US"/>
              </w:rPr>
              <w:t>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DFE4E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601B787" w14:textId="6E515545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A6A92" w14:textId="18260CC4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7232D" w14:textId="024237A5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D61C5" w14:textId="38F3999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FC960A" w14:textId="349AF652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4BE73" w14:textId="6E43169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DAF9D4" w14:textId="6E2BE4C1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AEE866" w14:textId="1EB39F14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016553D" w14:textId="39AAB964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0EA3D" w14:textId="7EC5EED9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B70145" w14:textId="276BDEA5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</w:p>
        </w:tc>
      </w:tr>
      <w:tr w:rsidR="00FD3075" w:rsidRPr="002B4D05" w14:paraId="6BBD0A55" w14:textId="77777777" w:rsidTr="001E2943">
        <w:trPr>
          <w:trHeight w:val="74"/>
        </w:trPr>
        <w:tc>
          <w:tcPr>
            <w:tcW w:w="1620" w:type="dxa"/>
          </w:tcPr>
          <w:p w14:paraId="43309517" w14:textId="77777777" w:rsidR="00FD3075" w:rsidRPr="002B4D05" w:rsidRDefault="00FD3075" w:rsidP="00FD3075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46EEB" w14:textId="4251E3B3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504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012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</w:t>
            </w:r>
            <w:r w:rsidRPr="00B61D37">
              <w:rPr>
                <w:rFonts w:asciiTheme="majorBidi" w:eastAsia="Times New Roman" w:hAnsiTheme="majorBidi" w:cstheme="majorBidi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DDB69D" w14:textId="414134F9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633D1F8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63EC14" w14:textId="259074D3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0FC29476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67FF91" w14:textId="1ADC7428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07385330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211D97" w14:textId="24F3C1BE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5468D4A6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6FB0D57D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67FBE5B3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40B9C50B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FD3075" w:rsidRPr="002B4D05" w14:paraId="1544ECDF" w14:textId="77777777" w:rsidTr="001E2943">
        <w:trPr>
          <w:trHeight w:val="74"/>
        </w:trPr>
        <w:tc>
          <w:tcPr>
            <w:tcW w:w="1620" w:type="dxa"/>
          </w:tcPr>
          <w:p w14:paraId="4E4256C3" w14:textId="77777777" w:rsidR="00FD3075" w:rsidRPr="002B4D05" w:rsidRDefault="00FD3075" w:rsidP="00FD3075">
            <w:pPr>
              <w:ind w:left="-324" w:right="1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768A7" w14:textId="0A3E6BEB" w:rsidR="00FD3075" w:rsidRPr="002B4D05" w:rsidRDefault="00B61D37" w:rsidP="00FD307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455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059</w:t>
            </w:r>
            <w:r w:rsidR="00FD3075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3F9B881" w14:textId="7D9A0680" w:rsidR="00FD3075" w:rsidRPr="002B4D05" w:rsidRDefault="00FD3075" w:rsidP="00FD3075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B519A86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1F9064D5" w14:textId="51CE0F83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535FA6EB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1C6D7AAB" w14:textId="0BEDEB8B" w:rsidR="00FD3075" w:rsidRPr="002B4D05" w:rsidRDefault="00B61D37" w:rsidP="00FD3075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0E0B7186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53549CA9" w14:textId="4B7CDBB2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142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18C1E92B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6BF04C59" w14:textId="2E2DC680" w:rsidR="00FD3075" w:rsidRPr="002B4D05" w:rsidRDefault="00FD3075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3B68947E" w:rsidR="00FD3075" w:rsidRPr="002B4D05" w:rsidRDefault="00FD3075" w:rsidP="00FD3075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33927951" w14:textId="109EF129" w:rsidR="00FD3075" w:rsidRPr="002B4D05" w:rsidRDefault="00B61D37" w:rsidP="00FD3075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457</w:t>
            </w:r>
            <w:r w:rsidR="00FD3075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</w:tr>
    </w:tbl>
    <w:p w14:paraId="47E54EE6" w14:textId="425489F7" w:rsidR="006F00B1" w:rsidRPr="002B4D05" w:rsidRDefault="006F00B1" w:rsidP="006F00B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="00890971"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67C2B2FF" w14:textId="392AFFC7" w:rsidR="000F4363" w:rsidRPr="002B4D05" w:rsidRDefault="000F4363">
      <w:pPr>
        <w:overflowPunct/>
        <w:autoSpaceDE/>
        <w:autoSpaceDN/>
        <w:adjustRightInd/>
        <w:textAlignment w:val="auto"/>
        <w:rPr>
          <w:sz w:val="24"/>
          <w:szCs w:val="28"/>
          <w:cs/>
          <w:lang w:val="en-US"/>
        </w:rPr>
      </w:pPr>
      <w:r w:rsidRPr="002B4D05">
        <w:rPr>
          <w:rFonts w:cs="Angsana New"/>
          <w:sz w:val="24"/>
          <w:szCs w:val="28"/>
          <w:cs/>
          <w:lang w:val="en-US"/>
        </w:rPr>
        <w:br w:type="page"/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B20D91" w:rsidRPr="002B4D05" w14:paraId="72A54293" w14:textId="77777777" w:rsidTr="00774744">
        <w:trPr>
          <w:trHeight w:val="74"/>
        </w:trPr>
        <w:tc>
          <w:tcPr>
            <w:tcW w:w="1620" w:type="dxa"/>
          </w:tcPr>
          <w:p w14:paraId="7099A223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B20D91" w:rsidRPr="002B4D05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B20D91" w:rsidRPr="002B4D05" w14:paraId="5F8949ED" w14:textId="77777777" w:rsidTr="00774744">
        <w:trPr>
          <w:trHeight w:val="74"/>
        </w:trPr>
        <w:tc>
          <w:tcPr>
            <w:tcW w:w="1620" w:type="dxa"/>
          </w:tcPr>
          <w:p w14:paraId="48F808B9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20D91" w:rsidRPr="002B4D05" w14:paraId="62FC55DA" w14:textId="77777777" w:rsidTr="00774744">
        <w:trPr>
          <w:trHeight w:val="74"/>
        </w:trPr>
        <w:tc>
          <w:tcPr>
            <w:tcW w:w="1620" w:type="dxa"/>
          </w:tcPr>
          <w:p w14:paraId="24AE83A7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B20D91" w:rsidRPr="002B4D05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B20D91" w:rsidRPr="002B4D05" w14:paraId="6AAEF3FB" w14:textId="77777777" w:rsidTr="00774744">
        <w:trPr>
          <w:trHeight w:val="74"/>
        </w:trPr>
        <w:tc>
          <w:tcPr>
            <w:tcW w:w="1620" w:type="dxa"/>
          </w:tcPr>
          <w:p w14:paraId="05768535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B20D91" w:rsidRPr="002B4D05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AF3EE7" w:rsidRPr="002B4D05" w14:paraId="65CBCF94" w14:textId="77777777" w:rsidTr="00774744">
        <w:trPr>
          <w:trHeight w:val="74"/>
        </w:trPr>
        <w:tc>
          <w:tcPr>
            <w:tcW w:w="1620" w:type="dxa"/>
          </w:tcPr>
          <w:p w14:paraId="54D2C4D7" w14:textId="77777777" w:rsidR="00AF3EE7" w:rsidRPr="002B4D05" w:rsidRDefault="00AF3EE7" w:rsidP="00AF3EE7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352A9D69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AF3EE7" w:rsidRPr="002B4D05" w:rsidRDefault="00AF3EE7" w:rsidP="00AF3EE7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1483DCFA" w:rsidR="00AF3EE7" w:rsidRPr="002B4D05" w:rsidRDefault="00AF3EE7" w:rsidP="00AF3EE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07813349" w:rsidR="00AF3EE7" w:rsidRPr="002B4D05" w:rsidRDefault="00AF3EE7" w:rsidP="00AF3EE7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AF3EE7" w:rsidRPr="002B4D05" w:rsidRDefault="00AF3EE7" w:rsidP="00AF3EE7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49020B16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5D25805E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451C51F2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01B1A20B" w14:textId="77777777" w:rsidR="00AF3EE7" w:rsidRPr="002B4D05" w:rsidRDefault="00AF3EE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60B781D9" w:rsidR="00AF3EE7" w:rsidRPr="002B4D05" w:rsidRDefault="00B61D37" w:rsidP="00AF3E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AF3EE7"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AF3EE7" w:rsidRPr="002B4D05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B20D91" w:rsidRPr="002B4D05" w14:paraId="29070E29" w14:textId="77777777" w:rsidTr="00774744">
        <w:trPr>
          <w:trHeight w:val="74"/>
        </w:trPr>
        <w:tc>
          <w:tcPr>
            <w:tcW w:w="1620" w:type="dxa"/>
          </w:tcPr>
          <w:p w14:paraId="56E76098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741A1862" w:rsidR="00B20D91" w:rsidRPr="002B4D05" w:rsidRDefault="00B61D37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6DBEB623" w14:textId="77777777" w:rsidR="00B20D91" w:rsidRPr="002B4D05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630A6B5C" w:rsidR="00B20D91" w:rsidRPr="002B4D05" w:rsidRDefault="00B61D37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B20D91" w:rsidRPr="002B4D05" w14:paraId="3D181A7C" w14:textId="77777777" w:rsidTr="00774744">
        <w:trPr>
          <w:trHeight w:val="74"/>
        </w:trPr>
        <w:tc>
          <w:tcPr>
            <w:tcW w:w="1620" w:type="dxa"/>
          </w:tcPr>
          <w:p w14:paraId="0EB708F9" w14:textId="77777777" w:rsidR="00B20D91" w:rsidRPr="002B4D05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B20D91" w:rsidRPr="002B4D05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B20D91" w:rsidRPr="002B4D05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B20D91" w:rsidRPr="002B4D05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B20D91" w:rsidRPr="002B4D05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A906A3" w:rsidRPr="002B4D05" w14:paraId="7715B8D5" w14:textId="77777777" w:rsidTr="00B40B6C">
        <w:trPr>
          <w:trHeight w:val="74"/>
        </w:trPr>
        <w:tc>
          <w:tcPr>
            <w:tcW w:w="1620" w:type="dxa"/>
          </w:tcPr>
          <w:p w14:paraId="60BCE42E" w14:textId="77777777" w:rsidR="00A906A3" w:rsidRPr="002B4D05" w:rsidRDefault="00A906A3" w:rsidP="00A906A3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เงินกู้ยืมระยะส้ัน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B072" w14:textId="0FBBB0C3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E94B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C0F4" w14:textId="409243F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84143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5B0B" w14:textId="46463E03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D7535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5A5" w14:textId="0FC5DD6C" w:rsidR="00A906A3" w:rsidRPr="002B4D05" w:rsidRDefault="00A906A3" w:rsidP="00A906A3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63A49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71070" w14:textId="6C447122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639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726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4D5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B6DB" w14:textId="0BFFA6A6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538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FA19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88BBD" w14:textId="7474F81C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050</w:t>
            </w:r>
          </w:p>
        </w:tc>
      </w:tr>
      <w:tr w:rsidR="00A906A3" w:rsidRPr="002B4D05" w14:paraId="7ACC0FFF" w14:textId="77777777" w:rsidTr="00774744">
        <w:trPr>
          <w:trHeight w:val="261"/>
        </w:trPr>
        <w:tc>
          <w:tcPr>
            <w:tcW w:w="1620" w:type="dxa"/>
          </w:tcPr>
          <w:p w14:paraId="1760C828" w14:textId="4702A170" w:rsidR="00A906A3" w:rsidRPr="002B4D05" w:rsidRDefault="00A906A3" w:rsidP="00A906A3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54E9" w14:textId="14CA2A7B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5931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9207" w14:textId="38544AE6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DFF97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3704" w14:textId="0D84BD06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9BB3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F69F" w14:textId="362A3D77" w:rsidR="00A906A3" w:rsidRPr="002B4D05" w:rsidRDefault="00A906A3" w:rsidP="00A906A3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10E60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3FD5" w14:textId="24784CE2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AA8BE" w14:textId="7777777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D1B" w14:textId="7131F45B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8DE14" w14:textId="7777777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761E" w14:textId="2D715E0D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906A3" w:rsidRPr="002B4D05" w14:paraId="5BB93BEA" w14:textId="77777777" w:rsidTr="00B40B6C">
        <w:trPr>
          <w:trHeight w:val="261"/>
        </w:trPr>
        <w:tc>
          <w:tcPr>
            <w:tcW w:w="1620" w:type="dxa"/>
          </w:tcPr>
          <w:p w14:paraId="12F83718" w14:textId="4AF82E83" w:rsidR="00A906A3" w:rsidRPr="002B4D05" w:rsidRDefault="00A906A3" w:rsidP="00A906A3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64339" w14:textId="426053F4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688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994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C1B2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70ED" w14:textId="17E897B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514D4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F5F5" w14:textId="511105BF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4BC40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6D405" w14:textId="2AAC25A0" w:rsidR="00A906A3" w:rsidRPr="002B4D05" w:rsidRDefault="00B61D37" w:rsidP="00A906A3">
            <w:pPr>
              <w:tabs>
                <w:tab w:val="decimal" w:pos="1068"/>
              </w:tabs>
              <w:ind w:right="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33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847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08588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7158" w14:textId="12D7087F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2CFD" w14:textId="7777777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6AE97" w14:textId="5E6DA795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4B809" w14:textId="7777777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521AA" w14:textId="43409A4E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722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841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828</w:t>
            </w:r>
          </w:p>
        </w:tc>
      </w:tr>
      <w:tr w:rsidR="00A906A3" w:rsidRPr="002B4D05" w14:paraId="3C134C9B" w14:textId="77777777" w:rsidTr="00B40B6C">
        <w:trPr>
          <w:trHeight w:val="261"/>
        </w:trPr>
        <w:tc>
          <w:tcPr>
            <w:tcW w:w="1620" w:type="dxa"/>
          </w:tcPr>
          <w:p w14:paraId="018EA533" w14:textId="77777777" w:rsidR="00A906A3" w:rsidRPr="002B4D05" w:rsidRDefault="00A906A3" w:rsidP="00A906A3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436DF" w14:textId="7C8E5FE5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166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678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DC56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8D96" w14:textId="3B57B06A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6BC4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017E" w14:textId="2DD5EC1B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EF698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0B6D" w14:textId="5BE59364" w:rsidR="00A906A3" w:rsidRPr="002B4D05" w:rsidRDefault="00A906A3" w:rsidP="00A906A3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0D2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09C8" w14:textId="7BCAB56D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038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0B5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89C2" w14:textId="3AB7518B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054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021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1C04D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283B" w14:textId="062990EB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156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564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424</w:t>
            </w:r>
          </w:p>
        </w:tc>
      </w:tr>
      <w:tr w:rsidR="00A906A3" w:rsidRPr="002B4D05" w14:paraId="3E0AF7AB" w14:textId="77777777" w:rsidTr="00B40B6C">
        <w:trPr>
          <w:trHeight w:val="74"/>
        </w:trPr>
        <w:tc>
          <w:tcPr>
            <w:tcW w:w="1620" w:type="dxa"/>
          </w:tcPr>
          <w:p w14:paraId="4B6EA2CF" w14:textId="77777777" w:rsidR="00A906A3" w:rsidRPr="002B4D05" w:rsidRDefault="00A906A3" w:rsidP="00A906A3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CA7E" w14:textId="52DF693B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083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482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9852" w14:textId="27C2DA8F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E87E9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0D4E0" w14:textId="06BF23FB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9069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C984" w14:textId="431B8575" w:rsidR="00A906A3" w:rsidRPr="002B4D05" w:rsidRDefault="00A906A3" w:rsidP="00A906A3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775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FD48" w14:textId="11DBBFEF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C8C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A515" w14:textId="34E420AA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08BF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535E" w14:textId="7B332558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19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335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813</w:t>
            </w:r>
          </w:p>
        </w:tc>
      </w:tr>
      <w:tr w:rsidR="00A906A3" w:rsidRPr="002B4D05" w14:paraId="1AF02629" w14:textId="77777777" w:rsidTr="00B40B6C">
        <w:trPr>
          <w:trHeight w:val="74"/>
        </w:trPr>
        <w:tc>
          <w:tcPr>
            <w:tcW w:w="1620" w:type="dxa"/>
          </w:tcPr>
          <w:p w14:paraId="45CC2FA4" w14:textId="77777777" w:rsidR="00A906A3" w:rsidRPr="002B4D05" w:rsidRDefault="00A906A3" w:rsidP="00A906A3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C7C39" w14:textId="6FDD32FD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245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61CA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23603" w14:textId="4A677788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CA56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51664" w14:textId="708BB701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159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D4CE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8B628" w14:textId="7E5805A8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F5C6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16D38" w14:textId="11DDF0C0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7D156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6C1D5" w14:textId="32F9489B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146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6F04E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2DB7C7" w14:textId="12D9D4AA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970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135</w:t>
            </w:r>
          </w:p>
        </w:tc>
      </w:tr>
      <w:tr w:rsidR="00A906A3" w:rsidRPr="002B4D05" w14:paraId="6E6D7729" w14:textId="77777777" w:rsidTr="00B40B6C">
        <w:trPr>
          <w:trHeight w:val="74"/>
        </w:trPr>
        <w:tc>
          <w:tcPr>
            <w:tcW w:w="1620" w:type="dxa"/>
          </w:tcPr>
          <w:p w14:paraId="09F4B6B5" w14:textId="77777777" w:rsidR="00A906A3" w:rsidRPr="002B4D05" w:rsidRDefault="00A906A3" w:rsidP="00A906A3">
            <w:pPr>
              <w:ind w:left="-134" w:right="6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C11FFFE" w14:textId="6F52A3C4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120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391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7CA1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37FFAA" w14:textId="678FE377" w:rsidR="00A906A3" w:rsidRPr="002B4D05" w:rsidRDefault="00A906A3" w:rsidP="00A906A3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C1B3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AEB890" w14:textId="24DB3A83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171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683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005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B1931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32656F" w14:textId="321D7543" w:rsidR="00A906A3" w:rsidRPr="002B4D05" w:rsidRDefault="00B61D37" w:rsidP="00A906A3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33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847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A3E19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DD18C6" w14:textId="47C8E880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579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6003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CC2523" w14:textId="7097CB2D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609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824</w:t>
            </w:r>
            <w:r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8596" w14:textId="77777777" w:rsidR="00A906A3" w:rsidRPr="002B4D05" w:rsidRDefault="00A906A3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46851D" w14:textId="4C1F40F0" w:rsidR="00A906A3" w:rsidRPr="002B4D05" w:rsidRDefault="00B61D37" w:rsidP="00A906A3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977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526</w:t>
            </w:r>
            <w:r w:rsidR="00A906A3" w:rsidRPr="002B4D05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250</w:t>
            </w:r>
          </w:p>
        </w:tc>
      </w:tr>
    </w:tbl>
    <w:p w14:paraId="43109D5A" w14:textId="403DAE1C" w:rsidR="006F00B1" w:rsidRPr="002B4D05" w:rsidRDefault="006F00B1" w:rsidP="0062586B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 w:cs="Angsana New"/>
          <w:color w:val="000000" w:themeColor="text1"/>
          <w:sz w:val="18"/>
          <w:szCs w:val="18"/>
          <w:lang w:val="en-US"/>
        </w:rPr>
      </w:pP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*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ยอดดังกล่าวประกอบด้วย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ค่าตัดจำหน่ายสะสมของค่าใช้จ่ายในการออกหุ้นกู้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cs/>
          <w:lang w:val="en-US"/>
        </w:rPr>
        <w:t>ดอกเบี้ยรอตัดจำหน่ายตามอัตราดอกเบี้ยที่แท้จริง</w:t>
      </w:r>
      <w:r w:rsidRPr="002B4D05">
        <w:rPr>
          <w:rFonts w:ascii="Angsana New" w:hAnsi="Angsana New" w:cs="Angsana New"/>
          <w:color w:val="000000" w:themeColor="text1"/>
          <w:sz w:val="18"/>
          <w:szCs w:val="18"/>
          <w:lang w:val="en-US"/>
        </w:rPr>
        <w:t xml:space="preserve"> </w:t>
      </w:r>
      <w:r w:rsidRPr="002B4D05">
        <w:rPr>
          <w:rFonts w:ascii="Angsana New" w:hAnsi="Angsana New" w:cs="Angsana New" w:hint="cs"/>
          <w:color w:val="000000" w:themeColor="text1"/>
          <w:sz w:val="18"/>
          <w:szCs w:val="18"/>
          <w:cs/>
          <w:lang w:val="en-US"/>
        </w:rPr>
        <w:t>การเพิ่มขึ้นของสัญญาเช่าและการต่ออายุสัญญาเช่า</w:t>
      </w:r>
    </w:p>
    <w:p w14:paraId="11992726" w14:textId="623277A6" w:rsidR="00E23770" w:rsidRPr="002B4D05" w:rsidRDefault="00B61D37" w:rsidP="0062586B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napToGrid w:val="0"/>
          <w:cs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5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2B4D05" w:rsidRDefault="00E23770" w:rsidP="00E23770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Pr="002B4D05" w:rsidRDefault="00E23770" w:rsidP="00E23770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61202" w:rsidRPr="002B4D05" w14:paraId="346B9DA4" w14:textId="77777777" w:rsidTr="00B40B6C">
        <w:trPr>
          <w:trHeight w:val="270"/>
        </w:trPr>
        <w:tc>
          <w:tcPr>
            <w:tcW w:w="3852" w:type="dxa"/>
          </w:tcPr>
          <w:p w14:paraId="7D33C270" w14:textId="77777777" w:rsidR="00561202" w:rsidRPr="002B4D05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2B4D05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202" w:rsidRPr="002B4D05" w14:paraId="689A229B" w14:textId="77777777" w:rsidTr="00B40B6C">
        <w:trPr>
          <w:trHeight w:val="20"/>
        </w:trPr>
        <w:tc>
          <w:tcPr>
            <w:tcW w:w="3852" w:type="dxa"/>
          </w:tcPr>
          <w:p w14:paraId="1F8B6C74" w14:textId="77777777" w:rsidR="00561202" w:rsidRPr="002B4D05" w:rsidRDefault="00561202" w:rsidP="00B40B6C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2B4D05" w:rsidRDefault="00561202" w:rsidP="00B40B6C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2B4D05" w:rsidRDefault="00561202" w:rsidP="00B40B6C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2B4D05" w:rsidRDefault="00561202" w:rsidP="00B40B6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2B4D05" w:rsidRDefault="00561202" w:rsidP="00B40B6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27B0FFA9" w14:textId="77777777" w:rsidTr="00B40B6C">
        <w:trPr>
          <w:trHeight w:val="20"/>
        </w:trPr>
        <w:tc>
          <w:tcPr>
            <w:tcW w:w="3852" w:type="dxa"/>
          </w:tcPr>
          <w:p w14:paraId="7C2E73B0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13694FD5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6" w:type="dxa"/>
          </w:tcPr>
          <w:p w14:paraId="6A4FB29E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07ADF22D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52F239D6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1B983564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20A8A528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60441736" w14:textId="77777777" w:rsidTr="00B40B6C">
        <w:trPr>
          <w:trHeight w:val="20"/>
        </w:trPr>
        <w:tc>
          <w:tcPr>
            <w:tcW w:w="3852" w:type="dxa"/>
          </w:tcPr>
          <w:p w14:paraId="4C4CC4D8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2B5F3B4E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02D5789B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532C50E7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28D29399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78B1464F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76D07EEC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3D2920EC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06A3" w:rsidRPr="002B4D05" w14:paraId="18D3EC50" w14:textId="77777777" w:rsidTr="00837222">
        <w:trPr>
          <w:trHeight w:val="20"/>
        </w:trPr>
        <w:tc>
          <w:tcPr>
            <w:tcW w:w="3852" w:type="dxa"/>
          </w:tcPr>
          <w:p w14:paraId="2F3B5FDD" w14:textId="69B8D238" w:rsidR="00A906A3" w:rsidRPr="002B4D05" w:rsidRDefault="00A906A3" w:rsidP="00A906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66B7E8B1" w:rsidR="00A906A3" w:rsidRPr="002B4D05" w:rsidRDefault="00B61D37" w:rsidP="00837222">
            <w:pPr>
              <w:tabs>
                <w:tab w:val="decimal" w:pos="1045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</w:p>
        </w:tc>
        <w:tc>
          <w:tcPr>
            <w:tcW w:w="66" w:type="dxa"/>
          </w:tcPr>
          <w:p w14:paraId="185E176C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529E9F72" w:rsidR="00A906A3" w:rsidRPr="002B4D05" w:rsidRDefault="00B61D37" w:rsidP="0083722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98" w:type="dxa"/>
          </w:tcPr>
          <w:p w14:paraId="015AB1CB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4BB19C08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99" w:type="dxa"/>
          </w:tcPr>
          <w:p w14:paraId="7189B76A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6BADB82A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</w:tr>
      <w:tr w:rsidR="00A906A3" w:rsidRPr="002B4D05" w14:paraId="4CD4DE49" w14:textId="77777777" w:rsidTr="00B40B6C">
        <w:trPr>
          <w:trHeight w:val="20"/>
        </w:trPr>
        <w:tc>
          <w:tcPr>
            <w:tcW w:w="3852" w:type="dxa"/>
          </w:tcPr>
          <w:p w14:paraId="151D7DB3" w14:textId="7265955E" w:rsidR="00A906A3" w:rsidRPr="002B4D05" w:rsidRDefault="00A906A3" w:rsidP="00A906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76BFE31" w14:textId="779E504B" w:rsidR="00A906A3" w:rsidRPr="002B4D05" w:rsidRDefault="00B61D37" w:rsidP="00837222">
            <w:pPr>
              <w:tabs>
                <w:tab w:val="decimal" w:pos="1045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66" w:type="dxa"/>
          </w:tcPr>
          <w:p w14:paraId="7503602F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066B7C91" w:rsidR="00A906A3" w:rsidRPr="002B4D05" w:rsidRDefault="00B61D37" w:rsidP="0083722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98" w:type="dxa"/>
          </w:tcPr>
          <w:p w14:paraId="682618EF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8978236" w14:textId="3A3E6B78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99" w:type="dxa"/>
          </w:tcPr>
          <w:p w14:paraId="076B0EFD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5454B49E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  <w:tr w:rsidR="00A906A3" w:rsidRPr="002B4D05" w14:paraId="4FF0C5B3" w14:textId="77777777" w:rsidTr="00561202">
        <w:trPr>
          <w:trHeight w:val="20"/>
        </w:trPr>
        <w:tc>
          <w:tcPr>
            <w:tcW w:w="3852" w:type="dxa"/>
          </w:tcPr>
          <w:p w14:paraId="1D606FD6" w14:textId="3E202DFC" w:rsidR="00A906A3" w:rsidRPr="002B4D05" w:rsidRDefault="00A906A3" w:rsidP="00A906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F2C00" w14:textId="2CFB82FE" w:rsidR="00A906A3" w:rsidRPr="002B4D05" w:rsidRDefault="00B61D37" w:rsidP="00837222">
            <w:pPr>
              <w:tabs>
                <w:tab w:val="decimal" w:pos="1045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66" w:type="dxa"/>
          </w:tcPr>
          <w:p w14:paraId="3637CBE0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27BDE9FB" w:rsidR="00A906A3" w:rsidRPr="002B4D05" w:rsidRDefault="00B61D37" w:rsidP="0083722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98" w:type="dxa"/>
          </w:tcPr>
          <w:p w14:paraId="145F2A3A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3B5D5" w14:textId="04AED889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99" w:type="dxa"/>
          </w:tcPr>
          <w:p w14:paraId="37C38026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708C308D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A906A3" w:rsidRPr="002B4D05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A906A3" w:rsidRPr="002B4D05" w:rsidRDefault="00A906A3" w:rsidP="00A906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4AB498" w14:textId="522B4CB8" w:rsidR="00A906A3" w:rsidRPr="002B4D05" w:rsidRDefault="00B61D37" w:rsidP="00837222">
            <w:pPr>
              <w:tabs>
                <w:tab w:val="decimal" w:pos="1045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66" w:type="dxa"/>
          </w:tcPr>
          <w:p w14:paraId="6FFF1F35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22E6CB27" w:rsidR="00A906A3" w:rsidRPr="002B4D05" w:rsidRDefault="00B61D37" w:rsidP="0083722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8" w:type="dxa"/>
          </w:tcPr>
          <w:p w14:paraId="72FAF491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854388" w14:textId="741B7276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FD3075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99" w:type="dxa"/>
          </w:tcPr>
          <w:p w14:paraId="337C7EC4" w14:textId="77777777" w:rsidR="00A906A3" w:rsidRPr="002B4D05" w:rsidRDefault="00A906A3" w:rsidP="00A906A3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75EDFBB1" w:rsidR="00A906A3" w:rsidRPr="002B4D05" w:rsidRDefault="00B61D37" w:rsidP="00A906A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  <w:r w:rsidR="00A906A3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</w:tr>
    </w:tbl>
    <w:p w14:paraId="3061A562" w14:textId="7D4742B2" w:rsidR="00E23770" w:rsidRPr="002B4D05" w:rsidRDefault="00B61D37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6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77777777" w:rsidR="00E23770" w:rsidRPr="002B4D05" w:rsidRDefault="00E23770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ลูกหนี้การค้าและลูกหนี้หมุนเวียนอื่น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2B4D05" w:rsidRDefault="00E23770" w:rsidP="00E23770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2" w:name="OLE_LINK2"/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041"/>
        <w:gridCol w:w="98"/>
        <w:gridCol w:w="1155"/>
        <w:gridCol w:w="99"/>
        <w:gridCol w:w="1155"/>
      </w:tblGrid>
      <w:tr w:rsidR="00E23770" w:rsidRPr="002B4D05" w14:paraId="4CB76CB1" w14:textId="77777777" w:rsidTr="00CC527A">
        <w:trPr>
          <w:trHeight w:val="270"/>
        </w:trPr>
        <w:tc>
          <w:tcPr>
            <w:tcW w:w="3960" w:type="dxa"/>
          </w:tcPr>
          <w:p w14:paraId="0901D5AC" w14:textId="77777777" w:rsidR="00E23770" w:rsidRPr="002B4D05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73934542"/>
            <w:bookmarkEnd w:id="2"/>
          </w:p>
        </w:tc>
        <w:tc>
          <w:tcPr>
            <w:tcW w:w="2301" w:type="dxa"/>
            <w:gridSpan w:val="3"/>
          </w:tcPr>
          <w:p w14:paraId="266ECD06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2B4D05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2B4D05" w14:paraId="71309382" w14:textId="77777777" w:rsidTr="0066599D">
        <w:trPr>
          <w:trHeight w:val="20"/>
        </w:trPr>
        <w:tc>
          <w:tcPr>
            <w:tcW w:w="3960" w:type="dxa"/>
          </w:tcPr>
          <w:p w14:paraId="1DF92FEA" w14:textId="77777777" w:rsidR="00E23770" w:rsidRPr="002B4D05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FF7B3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8BE8A1C" w14:textId="77777777" w:rsidR="00E23770" w:rsidRPr="002B4D05" w:rsidRDefault="00E23770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C52638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2B4D05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2B4D05" w:rsidRDefault="00E23770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2B4D05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3797E1C4" w14:textId="77777777" w:rsidTr="0066599D">
        <w:trPr>
          <w:trHeight w:val="20"/>
        </w:trPr>
        <w:tc>
          <w:tcPr>
            <w:tcW w:w="3960" w:type="dxa"/>
          </w:tcPr>
          <w:p w14:paraId="6F97E679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71A0BA" w14:textId="5AB3D957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F2FC148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1616CC76" w14:textId="35368A52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3118B88E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0A2F279C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1CB21060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3312E721" w14:textId="77777777" w:rsidTr="0066599D">
        <w:trPr>
          <w:trHeight w:val="20"/>
        </w:trPr>
        <w:tc>
          <w:tcPr>
            <w:tcW w:w="3960" w:type="dxa"/>
          </w:tcPr>
          <w:p w14:paraId="58BCE8C7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3B0C8F" w14:textId="35694EA8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E5DA3DE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9642DED" w14:textId="62CB872A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5342B25D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79F36D8A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C8E23FB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582B8789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bookmarkEnd w:id="3"/>
      <w:tr w:rsidR="00E23770" w:rsidRPr="002B4D05" w14:paraId="0741D4EF" w14:textId="77777777" w:rsidTr="0066599D">
        <w:trPr>
          <w:trHeight w:val="20"/>
        </w:trPr>
        <w:tc>
          <w:tcPr>
            <w:tcW w:w="3960" w:type="dxa"/>
          </w:tcPr>
          <w:p w14:paraId="77399FE5" w14:textId="77777777" w:rsidR="00E23770" w:rsidRPr="002B4D05" w:rsidRDefault="00E23770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8B81C42" w14:textId="77777777" w:rsidR="00E23770" w:rsidRPr="002B4D05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A210AC9" w14:textId="77777777" w:rsidR="00E23770" w:rsidRPr="002B4D05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0A78FC4" w14:textId="77777777" w:rsidR="00E23770" w:rsidRPr="002B4D05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2B4D05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2B4D05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2B4D05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2B4D05" w:rsidRDefault="00E23770" w:rsidP="00D21E77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3346C9" w:rsidRPr="002B4D05" w14:paraId="7BE0544C" w14:textId="77777777" w:rsidTr="0066599D">
        <w:trPr>
          <w:trHeight w:val="20"/>
        </w:trPr>
        <w:tc>
          <w:tcPr>
            <w:tcW w:w="3960" w:type="dxa"/>
          </w:tcPr>
          <w:p w14:paraId="03927F9D" w14:textId="283E870A" w:rsidR="003346C9" w:rsidRPr="002B4D05" w:rsidRDefault="003346C9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62586B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  <w:r w:rsidR="00CC527A" w:rsidRPr="002B4D05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3652A6" w14:textId="77777777" w:rsidR="003346C9" w:rsidRPr="002B4D05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D0D6F04" w14:textId="77777777" w:rsidR="003346C9" w:rsidRPr="002B4D05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5768B595" w14:textId="77777777" w:rsidR="003346C9" w:rsidRPr="002B4D05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2B4D05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B1C5F25" w14:textId="77777777" w:rsidR="003346C9" w:rsidRPr="002B4D05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2B4D05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2B4D05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D3075" w:rsidRPr="002B4D05" w14:paraId="2F3CF38E" w14:textId="77777777" w:rsidTr="0066599D">
        <w:trPr>
          <w:trHeight w:val="20"/>
        </w:trPr>
        <w:tc>
          <w:tcPr>
            <w:tcW w:w="3960" w:type="dxa"/>
          </w:tcPr>
          <w:p w14:paraId="680EF320" w14:textId="3934C647" w:rsidR="00FD3075" w:rsidRPr="002B4D05" w:rsidRDefault="00FD3075" w:rsidP="00FD30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F4DC" w14:textId="4233E1FD" w:rsidR="00FD3075" w:rsidRPr="002B4D05" w:rsidRDefault="00B61D37" w:rsidP="00FD307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399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90" w:type="dxa"/>
          </w:tcPr>
          <w:p w14:paraId="1A6B546C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22926510" w14:textId="2C7376C7" w:rsidR="00FD3075" w:rsidRPr="002B4D05" w:rsidRDefault="00B61D37" w:rsidP="0066599D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653BE8A2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658762D" w14:textId="50FE138E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5176C103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D3075" w:rsidRPr="002B4D05" w14:paraId="2B5DF090" w14:textId="77777777" w:rsidTr="0066599D">
        <w:trPr>
          <w:trHeight w:val="20"/>
        </w:trPr>
        <w:tc>
          <w:tcPr>
            <w:tcW w:w="3960" w:type="dxa"/>
          </w:tcPr>
          <w:p w14:paraId="50586C9F" w14:textId="5A995238" w:rsidR="00FD3075" w:rsidRPr="002B4D05" w:rsidRDefault="00FD3075" w:rsidP="00FD30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="003C7656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="003C7656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BE806" w14:textId="0C7C754A" w:rsidR="00FD3075" w:rsidRPr="002B4D05" w:rsidRDefault="00B61D37" w:rsidP="00FD307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199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90" w:type="dxa"/>
          </w:tcPr>
          <w:p w14:paraId="5A112D55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6004F928" w14:textId="69FE371E" w:rsidR="00FD3075" w:rsidRPr="002B4D05" w:rsidRDefault="00B61D37" w:rsidP="0066599D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98" w:type="dxa"/>
          </w:tcPr>
          <w:p w14:paraId="39D76739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9FBA92" w14:textId="3E410B93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0872535F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D3075" w:rsidRPr="002B4D05" w14:paraId="782EEFB0" w14:textId="77777777" w:rsidTr="0066599D">
        <w:trPr>
          <w:trHeight w:val="20"/>
        </w:trPr>
        <w:tc>
          <w:tcPr>
            <w:tcW w:w="3960" w:type="dxa"/>
          </w:tcPr>
          <w:p w14:paraId="4DE284AD" w14:textId="77777777" w:rsidR="00FD3075" w:rsidRPr="002B4D05" w:rsidRDefault="00FD3075" w:rsidP="00FD307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BBD1" w14:textId="448730CE" w:rsidR="00FD3075" w:rsidRPr="002B4D05" w:rsidRDefault="00B61D37" w:rsidP="00FD307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598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90" w:type="dxa"/>
          </w:tcPr>
          <w:p w14:paraId="1819E1AC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613885AF" w:rsidR="00FD3075" w:rsidRPr="002B4D05" w:rsidRDefault="00B61D37" w:rsidP="0066599D">
            <w:pPr>
              <w:tabs>
                <w:tab w:val="decimal" w:pos="948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838</w:t>
            </w:r>
            <w:r w:rsidR="00FD3075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98" w:type="dxa"/>
          </w:tcPr>
          <w:p w14:paraId="16BB1415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26EC" w14:textId="6065C9D6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FD3075" w:rsidRPr="002B4D05" w:rsidRDefault="00FD3075" w:rsidP="00FD3075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6A4610A8" w:rsidR="00FD3075" w:rsidRPr="002B4D05" w:rsidRDefault="00FD3075" w:rsidP="00FD3075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28D5C817" w14:textId="77777777" w:rsidR="008E49F0" w:rsidRPr="002B4D05" w:rsidRDefault="008E49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br w:type="page"/>
      </w:r>
    </w:p>
    <w:p w14:paraId="465E3E2C" w14:textId="695624FC" w:rsidR="00D21E77" w:rsidRPr="002B4D05" w:rsidRDefault="00D21E77" w:rsidP="0081571F">
      <w:pPr>
        <w:spacing w:line="320" w:lineRule="exact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D21E77" w:rsidRPr="002B4D05" w14:paraId="6399739C" w14:textId="77777777" w:rsidTr="00C009CF">
        <w:trPr>
          <w:trHeight w:val="270"/>
        </w:trPr>
        <w:tc>
          <w:tcPr>
            <w:tcW w:w="3960" w:type="dxa"/>
          </w:tcPr>
          <w:p w14:paraId="288401B7" w14:textId="77777777" w:rsidR="00D21E77" w:rsidRPr="002B4D05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B429A40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524821B" w14:textId="77777777" w:rsidR="00D21E77" w:rsidRPr="002B4D05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4A04590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E77" w:rsidRPr="002B4D05" w14:paraId="64449181" w14:textId="77777777" w:rsidTr="00C009CF">
        <w:trPr>
          <w:trHeight w:val="20"/>
        </w:trPr>
        <w:tc>
          <w:tcPr>
            <w:tcW w:w="3960" w:type="dxa"/>
          </w:tcPr>
          <w:p w14:paraId="10F520C2" w14:textId="77777777" w:rsidR="00D21E77" w:rsidRPr="002B4D05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6F67A56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58BFF022" w14:textId="77777777" w:rsidR="00D21E77" w:rsidRPr="002B4D05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66C3FB6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D51085" w14:textId="77777777" w:rsidR="00D21E77" w:rsidRPr="002B4D05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5E78B45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D69E73" w14:textId="77777777" w:rsidR="00D21E77" w:rsidRPr="002B4D05" w:rsidRDefault="00D21E77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A896716" w14:textId="77777777" w:rsidR="00D21E77" w:rsidRPr="002B4D05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623B94D4" w14:textId="77777777" w:rsidTr="00C009CF">
        <w:trPr>
          <w:trHeight w:val="20"/>
        </w:trPr>
        <w:tc>
          <w:tcPr>
            <w:tcW w:w="3960" w:type="dxa"/>
          </w:tcPr>
          <w:p w14:paraId="358EEBE3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FC3E21" w14:textId="29B16AFB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66" w:type="dxa"/>
          </w:tcPr>
          <w:p w14:paraId="55E84996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5BD1EA" w14:textId="44E94BE4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C90D05B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A95FE6F" w14:textId="410A980E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674EDE2F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7AEA6A3" w14:textId="71252E03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6A3D0715" w14:textId="77777777" w:rsidTr="00C009CF">
        <w:trPr>
          <w:trHeight w:val="20"/>
        </w:trPr>
        <w:tc>
          <w:tcPr>
            <w:tcW w:w="3960" w:type="dxa"/>
          </w:tcPr>
          <w:p w14:paraId="22C96C26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46AD32" w14:textId="77C1B4BA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dxa"/>
          </w:tcPr>
          <w:p w14:paraId="466F2444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F1B06" w14:textId="727C4BC4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144C7240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C7B626" w14:textId="5C3515FD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2FA3B2C9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60EA0D6" w14:textId="5F8DEDBB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21E77" w:rsidRPr="002B4D05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D21E77" w:rsidRPr="002B4D05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FAF160C" w14:textId="5F59C5DC" w:rsidR="00D21E77" w:rsidRPr="002B4D05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D21E77" w:rsidRPr="002B4D05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D21E77" w:rsidRPr="002B4D05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D21E77" w:rsidRPr="002B4D05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40579F1" w14:textId="144175F6" w:rsidR="00D21E77" w:rsidRPr="002B4D05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D21E77" w:rsidRPr="002B4D05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D21E77" w:rsidRPr="002B4D05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D072E2" w:rsidRPr="002B4D05" w14:paraId="234F313E" w14:textId="77777777" w:rsidTr="00B40B6C">
        <w:trPr>
          <w:trHeight w:val="20"/>
        </w:trPr>
        <w:tc>
          <w:tcPr>
            <w:tcW w:w="3960" w:type="dxa"/>
          </w:tcPr>
          <w:p w14:paraId="417087FB" w14:textId="509BE248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1D7D74" w14:textId="467E8E23" w:rsidR="00D072E2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722</w:t>
            </w:r>
          </w:p>
        </w:tc>
        <w:tc>
          <w:tcPr>
            <w:tcW w:w="66" w:type="dxa"/>
            <w:vAlign w:val="center"/>
          </w:tcPr>
          <w:p w14:paraId="276299BE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5BE27EF6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</w:p>
        </w:tc>
        <w:tc>
          <w:tcPr>
            <w:tcW w:w="98" w:type="dxa"/>
            <w:vAlign w:val="center"/>
          </w:tcPr>
          <w:p w14:paraId="77185958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C288E16" w14:textId="3DC41C4F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738</w:t>
            </w:r>
          </w:p>
        </w:tc>
        <w:tc>
          <w:tcPr>
            <w:tcW w:w="99" w:type="dxa"/>
            <w:vAlign w:val="center"/>
          </w:tcPr>
          <w:p w14:paraId="3ADFCB6B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68B913A" w14:textId="7242BCC7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223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</w:p>
        </w:tc>
      </w:tr>
      <w:tr w:rsidR="00D072E2" w:rsidRPr="002B4D05" w14:paraId="2041702E" w14:textId="77777777" w:rsidTr="00B40B6C">
        <w:trPr>
          <w:trHeight w:val="20"/>
        </w:trPr>
        <w:tc>
          <w:tcPr>
            <w:tcW w:w="3960" w:type="dxa"/>
          </w:tcPr>
          <w:p w14:paraId="36607C41" w14:textId="1208369D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8B8F26" w14:textId="4ADF7A93" w:rsidR="00D072E2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504</w:t>
            </w:r>
          </w:p>
        </w:tc>
        <w:tc>
          <w:tcPr>
            <w:tcW w:w="66" w:type="dxa"/>
            <w:vAlign w:val="center"/>
          </w:tcPr>
          <w:p w14:paraId="3AFF6DDC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14BCAE1E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079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704</w:t>
            </w:r>
          </w:p>
        </w:tc>
        <w:tc>
          <w:tcPr>
            <w:tcW w:w="98" w:type="dxa"/>
            <w:vAlign w:val="center"/>
          </w:tcPr>
          <w:p w14:paraId="016D25EC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3546F7A" w14:textId="0A646A94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99" w:type="dxa"/>
            <w:vAlign w:val="center"/>
          </w:tcPr>
          <w:p w14:paraId="6945839F" w14:textId="77777777" w:rsidR="00D072E2" w:rsidRPr="002B4D05" w:rsidRDefault="00D072E2" w:rsidP="00D072E2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74A12" w14:textId="05B6EDE6" w:rsidR="00D072E2" w:rsidRPr="002B4D05" w:rsidRDefault="00B61D37" w:rsidP="00D072E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763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341</w:t>
            </w:r>
          </w:p>
        </w:tc>
      </w:tr>
      <w:tr w:rsidR="00BF1B33" w:rsidRPr="002B4D05" w14:paraId="0F7618BA" w14:textId="77777777" w:rsidTr="001E2943">
        <w:trPr>
          <w:trHeight w:val="20"/>
        </w:trPr>
        <w:tc>
          <w:tcPr>
            <w:tcW w:w="3960" w:type="dxa"/>
          </w:tcPr>
          <w:p w14:paraId="2450FBB8" w14:textId="0193D47B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1D590E4" w14:textId="48892FAF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824</w:t>
            </w:r>
          </w:p>
        </w:tc>
        <w:tc>
          <w:tcPr>
            <w:tcW w:w="66" w:type="dxa"/>
            <w:vAlign w:val="center"/>
          </w:tcPr>
          <w:p w14:paraId="09246CDF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12BFF437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078</w:t>
            </w:r>
          </w:p>
        </w:tc>
        <w:tc>
          <w:tcPr>
            <w:tcW w:w="98" w:type="dxa"/>
            <w:vAlign w:val="center"/>
          </w:tcPr>
          <w:p w14:paraId="7B49E0D1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C42AC6F" w14:textId="0F13D2E3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04DDF791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26F35F7" w14:textId="4A5EE61F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B33" w:rsidRPr="002B4D05" w14:paraId="30389D30" w14:textId="77777777" w:rsidTr="00C009CF">
        <w:trPr>
          <w:trHeight w:val="20"/>
        </w:trPr>
        <w:tc>
          <w:tcPr>
            <w:tcW w:w="3960" w:type="dxa"/>
          </w:tcPr>
          <w:p w14:paraId="42B13B0A" w14:textId="16713E12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="Angsana New"/>
                <w:snapToGrid w:val="0"/>
                <w:szCs w:val="28"/>
                <w:cs/>
              </w:rPr>
              <w:t>เงินมัดจำจ่ายล่วงหน้า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432B8D0" w14:textId="77777777" w:rsidR="00BF1B33" w:rsidRPr="002B4D05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8E8D6A8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277FD5BB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6E373395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56C2D45D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0B59C9BB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0E9CCB86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F1B33" w:rsidRPr="002B4D05" w14:paraId="07F54F1A" w14:textId="77777777" w:rsidTr="001E2943">
        <w:trPr>
          <w:trHeight w:val="20"/>
        </w:trPr>
        <w:tc>
          <w:tcPr>
            <w:tcW w:w="3960" w:type="dxa"/>
          </w:tcPr>
          <w:p w14:paraId="1DAE3B53" w14:textId="1484121D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026995F" w14:textId="33EDA2AD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66" w:type="dxa"/>
            <w:vAlign w:val="center"/>
          </w:tcPr>
          <w:p w14:paraId="23D6B086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E3EC471" w14:textId="0B93A193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8" w:type="dxa"/>
            <w:vAlign w:val="center"/>
          </w:tcPr>
          <w:p w14:paraId="490312FE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FC8280" w14:textId="068E113B" w:rsidR="00BF1B33" w:rsidRPr="002B4D05" w:rsidRDefault="00BF1B33" w:rsidP="00BF1B33">
            <w:pPr>
              <w:tabs>
                <w:tab w:val="decimal" w:pos="64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13273561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2378BA6" w14:textId="1D186BC5" w:rsidR="00BF1B33" w:rsidRPr="002B4D05" w:rsidRDefault="00BF1B33" w:rsidP="00BF1B33">
            <w:pPr>
              <w:tabs>
                <w:tab w:val="decimal" w:pos="650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B33" w:rsidRPr="002B4D05" w14:paraId="10A31D8F" w14:textId="77777777" w:rsidTr="00C009CF">
        <w:trPr>
          <w:trHeight w:val="20"/>
        </w:trPr>
        <w:tc>
          <w:tcPr>
            <w:tcW w:w="3960" w:type="dxa"/>
          </w:tcPr>
          <w:p w14:paraId="0F16308B" w14:textId="4C85E8B3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1511079" w14:textId="50909708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807</w:t>
            </w:r>
          </w:p>
        </w:tc>
        <w:tc>
          <w:tcPr>
            <w:tcW w:w="66" w:type="dxa"/>
            <w:vAlign w:val="center"/>
          </w:tcPr>
          <w:p w14:paraId="7DF1D2D6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5474613E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424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8" w:type="dxa"/>
            <w:vAlign w:val="center"/>
          </w:tcPr>
          <w:p w14:paraId="43320DC5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24709A4" w14:textId="31ADFDCC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075</w:t>
            </w:r>
          </w:p>
        </w:tc>
        <w:tc>
          <w:tcPr>
            <w:tcW w:w="99" w:type="dxa"/>
            <w:vAlign w:val="center"/>
          </w:tcPr>
          <w:p w14:paraId="2A49D8EF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E140224" w14:textId="34831491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</w:p>
        </w:tc>
      </w:tr>
      <w:tr w:rsidR="00BF1B33" w:rsidRPr="002B4D05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6563BE51" w14:textId="77777777" w:rsidR="00BF1B33" w:rsidRPr="002B4D05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3845A31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BF1B33" w:rsidRPr="002B4D05" w14:paraId="7B2CD0A6" w14:textId="77777777" w:rsidTr="00C009CF">
        <w:trPr>
          <w:trHeight w:val="20"/>
        </w:trPr>
        <w:tc>
          <w:tcPr>
            <w:tcW w:w="3960" w:type="dxa"/>
          </w:tcPr>
          <w:p w14:paraId="65189431" w14:textId="4F8040B8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AFA005A" w14:textId="06682558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398</w:t>
            </w:r>
          </w:p>
        </w:tc>
        <w:tc>
          <w:tcPr>
            <w:tcW w:w="66" w:type="dxa"/>
          </w:tcPr>
          <w:p w14:paraId="63EC73C1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3A282B52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</w:p>
        </w:tc>
        <w:tc>
          <w:tcPr>
            <w:tcW w:w="98" w:type="dxa"/>
          </w:tcPr>
          <w:p w14:paraId="02C6D4AC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8D40" w14:textId="13BBD7EF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830</w:t>
            </w:r>
          </w:p>
        </w:tc>
        <w:tc>
          <w:tcPr>
            <w:tcW w:w="99" w:type="dxa"/>
          </w:tcPr>
          <w:p w14:paraId="550C8928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432B4E4B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613</w:t>
            </w:r>
          </w:p>
        </w:tc>
      </w:tr>
      <w:tr w:rsidR="00BF1B33" w:rsidRPr="002B4D05" w14:paraId="1318465D" w14:textId="77777777" w:rsidTr="001E2943">
        <w:trPr>
          <w:trHeight w:val="20"/>
        </w:trPr>
        <w:tc>
          <w:tcPr>
            <w:tcW w:w="3960" w:type="dxa"/>
          </w:tcPr>
          <w:p w14:paraId="014D6892" w14:textId="4BAA6386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CA7115" w:rsidRPr="002B4D05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  <w:shd w:val="clear" w:color="auto" w:fill="auto"/>
          </w:tcPr>
          <w:p w14:paraId="11B14AAF" w14:textId="2A7A3B8F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66" w:type="dxa"/>
          </w:tcPr>
          <w:p w14:paraId="598AE468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50C92821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8" w:type="dxa"/>
          </w:tcPr>
          <w:p w14:paraId="207DD61C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A6CC" w14:textId="74535C33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25F5DFFE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915</w:t>
            </w:r>
          </w:p>
        </w:tc>
      </w:tr>
      <w:tr w:rsidR="00BF1B33" w:rsidRPr="002B4D05" w14:paraId="37E2D2C2" w14:textId="77777777" w:rsidTr="00C009CF">
        <w:trPr>
          <w:trHeight w:val="20"/>
        </w:trPr>
        <w:tc>
          <w:tcPr>
            <w:tcW w:w="3960" w:type="dxa"/>
          </w:tcPr>
          <w:p w14:paraId="255008B9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A6B57C2" w14:textId="77777777" w:rsidR="00BF1B33" w:rsidRPr="002B4D05" w:rsidRDefault="00BF1B33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62958B3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F1B33" w:rsidRPr="002B4D05" w14:paraId="67E40217" w14:textId="77777777" w:rsidTr="001E2943">
        <w:trPr>
          <w:trHeight w:val="20"/>
        </w:trPr>
        <w:tc>
          <w:tcPr>
            <w:tcW w:w="3960" w:type="dxa"/>
          </w:tcPr>
          <w:p w14:paraId="13BC3BF0" w14:textId="76D65CB6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542966" w14:textId="69C7BFBA" w:rsidR="00BF1B33" w:rsidRPr="002B4D05" w:rsidRDefault="00BF1B33" w:rsidP="00DA09AE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66" w:type="dxa"/>
          </w:tcPr>
          <w:p w14:paraId="32C50546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B681264" w14:textId="62F8BE0A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2965680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C8153FB" w14:textId="765DC112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791</w:t>
            </w:r>
          </w:p>
        </w:tc>
        <w:tc>
          <w:tcPr>
            <w:tcW w:w="99" w:type="dxa"/>
          </w:tcPr>
          <w:p w14:paraId="587F71D0" w14:textId="77777777" w:rsidR="00BF1B33" w:rsidRPr="002B4D05" w:rsidRDefault="00BF1B33" w:rsidP="00BF1B33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6A3FFF52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554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</w:p>
        </w:tc>
      </w:tr>
      <w:tr w:rsidR="00BF1B33" w:rsidRPr="002B4D05" w14:paraId="74943CEB" w14:textId="77777777" w:rsidTr="001E2943">
        <w:trPr>
          <w:trHeight w:val="20"/>
        </w:trPr>
        <w:tc>
          <w:tcPr>
            <w:tcW w:w="3960" w:type="dxa"/>
          </w:tcPr>
          <w:p w14:paraId="31312A16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285FE4" w14:textId="1D9E61C5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697</w:t>
            </w:r>
          </w:p>
        </w:tc>
        <w:tc>
          <w:tcPr>
            <w:tcW w:w="66" w:type="dxa"/>
          </w:tcPr>
          <w:p w14:paraId="15F375C3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50198465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8" w:type="dxa"/>
          </w:tcPr>
          <w:p w14:paraId="790B7544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E997B" w14:textId="008B30E1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783</w:t>
            </w:r>
          </w:p>
        </w:tc>
        <w:tc>
          <w:tcPr>
            <w:tcW w:w="99" w:type="dxa"/>
          </w:tcPr>
          <w:p w14:paraId="2A72CD31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52897F11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</w:p>
        </w:tc>
      </w:tr>
      <w:tr w:rsidR="00BF1B33" w:rsidRPr="002B4D05" w14:paraId="6FA1734A" w14:textId="77777777" w:rsidTr="001E2943">
        <w:trPr>
          <w:trHeight w:val="20"/>
        </w:trPr>
        <w:tc>
          <w:tcPr>
            <w:tcW w:w="3960" w:type="dxa"/>
          </w:tcPr>
          <w:p w14:paraId="75F1F303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ACCE" w14:textId="4E4CC46A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267</w:t>
            </w:r>
          </w:p>
        </w:tc>
        <w:tc>
          <w:tcPr>
            <w:tcW w:w="66" w:type="dxa"/>
          </w:tcPr>
          <w:p w14:paraId="74663845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1994ED37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8" w:type="dxa"/>
          </w:tcPr>
          <w:p w14:paraId="0A3E7C9C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475" w14:textId="3E5A04FA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9" w:type="dxa"/>
          </w:tcPr>
          <w:p w14:paraId="05CC206F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601B2CA9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342</w:t>
            </w:r>
          </w:p>
        </w:tc>
      </w:tr>
      <w:tr w:rsidR="00BF1B33" w:rsidRPr="002B4D05" w14:paraId="74EED7D8" w14:textId="77777777" w:rsidTr="00BF1B33">
        <w:trPr>
          <w:trHeight w:val="20"/>
        </w:trPr>
        <w:tc>
          <w:tcPr>
            <w:tcW w:w="3960" w:type="dxa"/>
          </w:tcPr>
          <w:p w14:paraId="1FD0D4B9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D8AE9" w14:textId="7DA71B1E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66" w:type="dxa"/>
            <w:vAlign w:val="bottom"/>
          </w:tcPr>
          <w:p w14:paraId="5046CDFB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6CE7D3D3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98" w:type="dxa"/>
          </w:tcPr>
          <w:p w14:paraId="3C3BCDFD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29B7" w14:textId="32ACD51B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99" w:type="dxa"/>
          </w:tcPr>
          <w:p w14:paraId="66FF4445" w14:textId="77777777" w:rsidR="00BF1B33" w:rsidRPr="002B4D05" w:rsidRDefault="00BF1B33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2C9AA2C4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</w:tr>
      <w:tr w:rsidR="00BF1B33" w:rsidRPr="002B4D05" w14:paraId="2E7208F9" w14:textId="77777777" w:rsidTr="001E2943">
        <w:trPr>
          <w:trHeight w:val="20"/>
        </w:trPr>
        <w:tc>
          <w:tcPr>
            <w:tcW w:w="3960" w:type="dxa"/>
          </w:tcPr>
          <w:p w14:paraId="1A82FE1E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B75C1" w14:textId="45F6372F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66" w:type="dxa"/>
          </w:tcPr>
          <w:p w14:paraId="05C13114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1DC4B483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98" w:type="dxa"/>
          </w:tcPr>
          <w:p w14:paraId="77B29E60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329" w14:textId="22C94A35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99" w:type="dxa"/>
          </w:tcPr>
          <w:p w14:paraId="3FB5C028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42422440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723</w:t>
            </w:r>
          </w:p>
        </w:tc>
      </w:tr>
      <w:tr w:rsidR="0066599D" w:rsidRPr="002B4D05" w14:paraId="68594784" w14:textId="77777777" w:rsidTr="00402C7A">
        <w:trPr>
          <w:trHeight w:val="20"/>
        </w:trPr>
        <w:tc>
          <w:tcPr>
            <w:tcW w:w="3960" w:type="dxa"/>
          </w:tcPr>
          <w:p w14:paraId="67CF0DE0" w14:textId="48205254" w:rsidR="0066599D" w:rsidRPr="002B4D05" w:rsidRDefault="0066599D" w:rsidP="006659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  <w:r w:rsidRPr="002B4D05">
              <w:rPr>
                <w:rFonts w:asciiTheme="majorBidi" w:hAnsiTheme="majorBidi" w:cstheme="majorBidi" w:hint="cs"/>
                <w:snapToGrid w:val="0"/>
                <w:szCs w:val="28"/>
                <w:cs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5426EA" w14:textId="640B1BF0" w:rsidR="0066599D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66599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66599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70659EFE" w14:textId="77777777" w:rsidR="0066599D" w:rsidRPr="002B4D05" w:rsidRDefault="0066599D" w:rsidP="006659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22F21620" w:rsidR="0066599D" w:rsidRPr="002B4D05" w:rsidRDefault="00B61D37" w:rsidP="0066599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66599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66599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392D300D" w14:textId="77777777" w:rsidR="0066599D" w:rsidRPr="002B4D05" w:rsidRDefault="0066599D" w:rsidP="006659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9929C2" w14:textId="365CEE6A" w:rsidR="0066599D" w:rsidRPr="002B4D05" w:rsidRDefault="0066599D" w:rsidP="0066599D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FE3B272" w14:textId="77777777" w:rsidR="0066599D" w:rsidRPr="002B4D05" w:rsidRDefault="0066599D" w:rsidP="006659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D419761" w14:textId="26331EF1" w:rsidR="0066599D" w:rsidRPr="002B4D05" w:rsidRDefault="0066599D" w:rsidP="0066599D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B33" w:rsidRPr="002B4D05" w14:paraId="43BAD599" w14:textId="77777777" w:rsidTr="001E2943">
        <w:trPr>
          <w:trHeight w:val="20"/>
        </w:trPr>
        <w:tc>
          <w:tcPr>
            <w:tcW w:w="3960" w:type="dxa"/>
          </w:tcPr>
          <w:p w14:paraId="407B2AA6" w14:textId="057F12C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="004817CF"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4817CF" w:rsidRPr="002B4D05"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  <w:t>1</w:t>
            </w:r>
            <w:r w:rsidR="004817CF" w:rsidRPr="002B4D05">
              <w:rPr>
                <w:rFonts w:asciiTheme="majorBidi" w:hAnsiTheme="majorBidi" w:cstheme="majorBidi"/>
                <w:snapToGrid w:val="0"/>
                <w:szCs w:val="28"/>
                <w:vertAlign w:val="superscript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02000DD" w14:textId="27FA7413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955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66" w:type="dxa"/>
          </w:tcPr>
          <w:p w14:paraId="76CE00F6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807E609" w14:textId="3F521D4B" w:rsidR="00BF1B33" w:rsidRPr="002B4D05" w:rsidRDefault="00B61D37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98" w:type="dxa"/>
          </w:tcPr>
          <w:p w14:paraId="4210CD19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9990C27" w14:textId="5A16F564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250197" w14:textId="0F141EC4" w:rsidR="00BF1B33" w:rsidRPr="002B4D05" w:rsidRDefault="00BF1B33" w:rsidP="00BF1B33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B33" w:rsidRPr="002B4D05" w14:paraId="2E888285" w14:textId="77777777" w:rsidTr="00C009CF">
        <w:trPr>
          <w:trHeight w:val="324"/>
        </w:trPr>
        <w:tc>
          <w:tcPr>
            <w:tcW w:w="3960" w:type="dxa"/>
          </w:tcPr>
          <w:p w14:paraId="52508BD0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7108E4A" w14:textId="56C33D8D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414</w:t>
            </w:r>
          </w:p>
        </w:tc>
        <w:tc>
          <w:tcPr>
            <w:tcW w:w="66" w:type="dxa"/>
          </w:tcPr>
          <w:p w14:paraId="512FA405" w14:textId="77777777" w:rsidR="00BF1B33" w:rsidRPr="002B4D05" w:rsidRDefault="00BF1B33" w:rsidP="00BF1B33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47F63B79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</w:p>
        </w:tc>
        <w:tc>
          <w:tcPr>
            <w:tcW w:w="98" w:type="dxa"/>
          </w:tcPr>
          <w:p w14:paraId="3934641E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9F1B847" w14:textId="7E658AAE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735</w:t>
            </w:r>
          </w:p>
        </w:tc>
        <w:tc>
          <w:tcPr>
            <w:tcW w:w="99" w:type="dxa"/>
          </w:tcPr>
          <w:p w14:paraId="39374C6B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1F5B0243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508</w:t>
            </w:r>
          </w:p>
        </w:tc>
      </w:tr>
      <w:tr w:rsidR="00BF1B33" w:rsidRPr="002B4D05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BF1B33" w:rsidRPr="002B4D05" w:rsidRDefault="00BF1B33" w:rsidP="00BF1B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3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DEB92" w14:textId="57EF1037" w:rsidR="00BF1B33" w:rsidRPr="002B4D05" w:rsidRDefault="00B61D37" w:rsidP="00DA09AE">
            <w:pPr>
              <w:tabs>
                <w:tab w:val="decimal" w:pos="1045"/>
              </w:tabs>
              <w:spacing w:line="360" w:lineRule="exact"/>
              <w:ind w:right="-162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692</w:t>
            </w:r>
          </w:p>
        </w:tc>
        <w:tc>
          <w:tcPr>
            <w:tcW w:w="66" w:type="dxa"/>
          </w:tcPr>
          <w:p w14:paraId="05730E7E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0F24998C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193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</w:p>
        </w:tc>
        <w:tc>
          <w:tcPr>
            <w:tcW w:w="98" w:type="dxa"/>
          </w:tcPr>
          <w:p w14:paraId="515F1C27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7E62D" w14:textId="07173DB1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386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214</w:t>
            </w:r>
          </w:p>
        </w:tc>
        <w:tc>
          <w:tcPr>
            <w:tcW w:w="99" w:type="dxa"/>
          </w:tcPr>
          <w:p w14:paraId="37D6164D" w14:textId="77777777" w:rsidR="00BF1B33" w:rsidRPr="002B4D05" w:rsidRDefault="00BF1B33" w:rsidP="00BF1B33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08253296" w:rsidR="00BF1B33" w:rsidRPr="002B4D05" w:rsidRDefault="00B61D37" w:rsidP="00BF1B33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268</w:t>
            </w:r>
            <w:r w:rsidR="00BF1B33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</w:tr>
    </w:tbl>
    <w:p w14:paraId="407E4507" w14:textId="42588B01" w:rsidR="00934443" w:rsidRPr="002B4D05" w:rsidRDefault="00934443" w:rsidP="002A5020">
      <w:pPr>
        <w:tabs>
          <w:tab w:val="left" w:pos="6660"/>
          <w:tab w:val="left" w:pos="6840"/>
          <w:tab w:val="left" w:pos="7650"/>
        </w:tabs>
        <w:spacing w:before="240" w:after="120"/>
        <w:ind w:left="1071" w:hanging="179"/>
        <w:jc w:val="thaiDistribute"/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</w:pPr>
      <w:r w:rsidRPr="002B4D05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</w:t>
      </w:r>
      <w:r w:rsidR="00B61D37" w:rsidRPr="00B61D37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2B4D05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 xml:space="preserve">) </w:t>
      </w:r>
      <w:r w:rsidRPr="002B4D05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ณ วันที่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31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มีนาคม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2568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และวันที่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31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ธันวาคม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2567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6A0941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บริษัท ลีดดิ้ง สคูล พาร์ทเนอร์ชิพ จำกัด </w:t>
      </w:r>
      <w:r w:rsidR="007037EC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ซึ่งเป็นบริษัทย่อย</w:t>
      </w:r>
      <w:r w:rsidR="00622A0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มีลูกหนี้จากการขาย</w:t>
      </w:r>
      <w:r w:rsidR="006561FB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อสังหาริมทรัพย์เพื่อการลงทุน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คงเหลือ</w:t>
      </w:r>
      <w:r w:rsidR="00081A9B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จำนวน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1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4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ล้านปอนด์สเตอร์ลิงหรือเทียบเท่ากับ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60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96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ล้านบาทและ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59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.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28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A61692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ล้านบาท ตามลำดับ</w:t>
      </w:r>
      <w:r w:rsidR="00751695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โดยจะ</w:t>
      </w:r>
      <w:r w:rsidR="002910B1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ทยอย</w:t>
      </w:r>
      <w:r w:rsidR="00751695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ได้รับชำระตามเงื่อนไขในสัญญาภายในวันที่</w:t>
      </w:r>
      <w:r w:rsidR="00C83BA5" w:rsidRPr="002B4D05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 xml:space="preserve">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21</w:t>
      </w:r>
      <w:r w:rsidR="00751695"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 xml:space="preserve"> สิงหาคม </w:t>
      </w:r>
      <w:r w:rsidR="00B61D37" w:rsidRPr="00B61D37">
        <w:rPr>
          <w:rFonts w:asciiTheme="majorBidi" w:eastAsia="SimSun" w:hAnsiTheme="majorBidi" w:cstheme="majorBidi"/>
          <w:spacing w:val="-6"/>
          <w:sz w:val="22"/>
          <w:szCs w:val="22"/>
          <w:lang w:val="en-US"/>
        </w:rPr>
        <w:t>2568</w:t>
      </w:r>
    </w:p>
    <w:p w14:paraId="37EE199A" w14:textId="77777777" w:rsidR="000F4363" w:rsidRPr="002B4D05" w:rsidRDefault="000F43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br w:type="page"/>
      </w:r>
    </w:p>
    <w:p w14:paraId="5F00B5BA" w14:textId="1A717BF0" w:rsidR="000F4363" w:rsidRPr="002B4D05" w:rsidRDefault="005E2C05" w:rsidP="00D072E2">
      <w:pPr>
        <w:tabs>
          <w:tab w:val="left" w:pos="6660"/>
          <w:tab w:val="left" w:pos="6840"/>
        </w:tabs>
        <w:spacing w:after="120"/>
        <w:ind w:left="576"/>
        <w:jc w:val="thaiDistribute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lastRenderedPageBreak/>
        <w:t>ลูกหนี้การค้าประกอบด้วยลูกหนี้ค่าขายอาคารชุดและลูกหนี้จากการขายส่งวัสดุ</w:t>
      </w:r>
      <w:r w:rsidR="00FC7F5E" w:rsidRPr="002B4D05">
        <w:rPr>
          <w:rFonts w:asciiTheme="majorBidi" w:hAnsiTheme="majorBidi" w:cstheme="majorBidi"/>
          <w:cs/>
        </w:rPr>
        <w:t xml:space="preserve"> </w:t>
      </w:r>
      <w:r w:rsidRPr="002B4D05">
        <w:rPr>
          <w:rFonts w:asciiTheme="majorBidi" w:hAnsiTheme="majorBidi" w:cstheme="majorBidi"/>
          <w:cs/>
        </w:rPr>
        <w:t>อุปกรณ์</w:t>
      </w:r>
      <w:r w:rsidR="00FC7F5E" w:rsidRPr="002B4D05">
        <w:rPr>
          <w:rFonts w:asciiTheme="majorBidi" w:hAnsiTheme="majorBidi" w:cstheme="majorBidi"/>
          <w:cs/>
        </w:rPr>
        <w:t xml:space="preserve"> </w:t>
      </w:r>
      <w:r w:rsidRPr="002B4D05">
        <w:rPr>
          <w:rFonts w:asciiTheme="majorBidi" w:hAnsiTheme="majorBidi" w:cstheme="majorBidi"/>
          <w:cs/>
        </w:rPr>
        <w:t xml:space="preserve">เครื่องตกแต่งที่ใช้ในงานก่อสร้าง โดย ณ วันที่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31</w:t>
      </w:r>
      <w:r w:rsidR="00F73893" w:rsidRPr="002B4D05">
        <w:rPr>
          <w:rFonts w:asciiTheme="majorBidi" w:hAnsiTheme="majorBidi" w:cstheme="majorBidi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cs/>
        </w:rPr>
        <w:t>มีนาคม</w:t>
      </w:r>
      <w:r w:rsidR="00F73893" w:rsidRPr="002B4D05">
        <w:rPr>
          <w:rFonts w:asciiTheme="majorBidi" w:hAnsiTheme="majorBidi" w:cstheme="majorBidi"/>
          <w:cs/>
        </w:rPr>
        <w:t xml:space="preserve"> </w:t>
      </w:r>
      <w:r w:rsidR="00B61D37" w:rsidRPr="00B61D37">
        <w:rPr>
          <w:rFonts w:asciiTheme="majorBidi" w:hAnsiTheme="majorBidi" w:cstheme="majorBidi"/>
          <w:lang w:val="en-US"/>
        </w:rPr>
        <w:t>2568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61D37" w:rsidRPr="00B61D37">
        <w:rPr>
          <w:rFonts w:asciiTheme="majorBidi" w:hAnsiTheme="majorBidi" w:cstheme="majorBidi"/>
          <w:lang w:val="en-US"/>
        </w:rPr>
        <w:t>31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lang w:val="en-US"/>
        </w:rPr>
        <w:t>2567</w:t>
      </w:r>
      <w:r w:rsidRPr="002B4D05">
        <w:rPr>
          <w:rFonts w:asciiTheme="majorBidi" w:hAnsiTheme="majorBidi" w:cstheme="majorBidi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B61D37" w:rsidRPr="00B61D37">
        <w:rPr>
          <w:rFonts w:asciiTheme="majorBidi" w:hAnsiTheme="majorBidi" w:cstheme="majorBidi"/>
          <w:lang w:val="en-US"/>
        </w:rPr>
        <w:t>2566</w:t>
      </w:r>
      <w:r w:rsidRPr="002B4D05">
        <w:rPr>
          <w:rFonts w:asciiTheme="majorBidi" w:hAnsiTheme="majorBidi" w:cstheme="majorBidi"/>
          <w:cs/>
        </w:rPr>
        <w:t xml:space="preserve"> </w:t>
      </w:r>
      <w:r w:rsidR="003165A4" w:rsidRPr="002B4D05">
        <w:rPr>
          <w:rFonts w:asciiTheme="majorBidi" w:hAnsiTheme="majorBidi" w:cstheme="majorBidi"/>
          <w:cs/>
        </w:rPr>
        <w:t>-</w:t>
      </w:r>
      <w:r w:rsidRPr="002B4D05">
        <w:rPr>
          <w:rFonts w:asciiTheme="majorBidi" w:hAnsiTheme="majorBidi" w:cstheme="majorBidi"/>
          <w:cs/>
        </w:rPr>
        <w:t xml:space="preserve"> </w:t>
      </w:r>
      <w:r w:rsidR="00B61D37" w:rsidRPr="00B61D37">
        <w:rPr>
          <w:rFonts w:asciiTheme="majorBidi" w:hAnsiTheme="majorBidi" w:cstheme="majorBidi"/>
          <w:lang w:val="en-US"/>
        </w:rPr>
        <w:t>2568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ลูกหนี้การค้า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31</w:t>
      </w:r>
      <w:r w:rsidR="00F73893" w:rsidRPr="002B4D05">
        <w:rPr>
          <w:rFonts w:asciiTheme="majorBidi" w:hAnsiTheme="majorBidi" w:cstheme="majorBidi"/>
          <w:cs/>
        </w:rPr>
        <w:t xml:space="preserve"> </w:t>
      </w:r>
      <w:r w:rsidR="00AF3EE7" w:rsidRPr="002B4D05">
        <w:rPr>
          <w:rFonts w:asciiTheme="majorBidi" w:hAnsiTheme="majorBidi" w:cstheme="majorBidi" w:hint="cs"/>
          <w:cs/>
        </w:rPr>
        <w:t>มีนาคม</w:t>
      </w:r>
      <w:r w:rsidR="00F73893" w:rsidRPr="002B4D05">
        <w:rPr>
          <w:rFonts w:asciiTheme="majorBidi" w:hAnsiTheme="majorBidi" w:cstheme="majorBidi"/>
          <w:cs/>
        </w:rPr>
        <w:t xml:space="preserve"> </w:t>
      </w:r>
      <w:r w:rsidR="00B61D37" w:rsidRPr="00B61D37">
        <w:rPr>
          <w:rFonts w:asciiTheme="majorBidi" w:hAnsiTheme="majorBidi" w:cstheme="majorBidi"/>
          <w:lang w:val="en-US"/>
        </w:rPr>
        <w:t>2568</w:t>
      </w:r>
      <w:r w:rsidR="00377129"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B61D37" w:rsidRPr="00B61D37">
        <w:rPr>
          <w:rFonts w:asciiTheme="majorBidi" w:hAnsiTheme="majorBidi" w:cstheme="majorBidi"/>
          <w:lang w:val="en-US"/>
        </w:rPr>
        <w:t>31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lang w:val="en-US"/>
        </w:rPr>
        <w:t>2567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มี</w:t>
      </w:r>
      <w:r w:rsidRPr="002B4D05">
        <w:rPr>
          <w:rFonts w:asciiTheme="majorBidi" w:hAnsiTheme="majorBidi" w:cstheme="majorBidi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430EFA" w:rsidRPr="002B4D05" w14:paraId="3B28D3A8" w14:textId="77777777" w:rsidTr="00DE53D7">
        <w:trPr>
          <w:trHeight w:val="144"/>
        </w:trPr>
        <w:tc>
          <w:tcPr>
            <w:tcW w:w="3204" w:type="dxa"/>
          </w:tcPr>
          <w:p w14:paraId="39488161" w14:textId="77777777" w:rsidR="00C87730" w:rsidRPr="002B4D05" w:rsidRDefault="00C87730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2B4D05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430EFA" w:rsidRPr="002B4D05" w14:paraId="4FE38A08" w14:textId="77777777" w:rsidTr="00DE53D7">
        <w:trPr>
          <w:trHeight w:val="144"/>
        </w:trPr>
        <w:tc>
          <w:tcPr>
            <w:tcW w:w="3204" w:type="dxa"/>
          </w:tcPr>
          <w:p w14:paraId="284CBA29" w14:textId="77777777" w:rsidR="00430EFA" w:rsidRPr="002B4D05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0EFA" w:rsidRPr="002B4D05" w14:paraId="1EA98B72" w14:textId="77777777" w:rsidTr="00DE53D7">
        <w:trPr>
          <w:trHeight w:val="144"/>
        </w:trPr>
        <w:tc>
          <w:tcPr>
            <w:tcW w:w="3204" w:type="dxa"/>
          </w:tcPr>
          <w:p w14:paraId="6F6E4D4E" w14:textId="77777777" w:rsidR="00430EFA" w:rsidRPr="002B4D05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08A77604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6" w:type="dxa"/>
          </w:tcPr>
          <w:p w14:paraId="7CAFC4AC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0341C3DE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30EFA" w:rsidRPr="002B4D05" w14:paraId="7F8702ED" w14:textId="77777777" w:rsidTr="00DE53D7">
        <w:trPr>
          <w:trHeight w:val="144"/>
        </w:trPr>
        <w:tc>
          <w:tcPr>
            <w:tcW w:w="3204" w:type="dxa"/>
          </w:tcPr>
          <w:p w14:paraId="69575F91" w14:textId="77777777" w:rsidR="00430EFA" w:rsidRPr="002B4D05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430EFA" w:rsidRPr="002B4D05" w14:paraId="3C242FA8" w14:textId="77777777" w:rsidTr="00DE53D7">
        <w:trPr>
          <w:trHeight w:val="144"/>
        </w:trPr>
        <w:tc>
          <w:tcPr>
            <w:tcW w:w="3204" w:type="dxa"/>
          </w:tcPr>
          <w:p w14:paraId="7AAC0B6B" w14:textId="77777777" w:rsidR="00430EFA" w:rsidRPr="002B4D05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4E567060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158D402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430EFA" w:rsidRPr="002B4D05" w14:paraId="1247FD76" w14:textId="77777777" w:rsidTr="00DE53D7">
        <w:trPr>
          <w:trHeight w:val="144"/>
        </w:trPr>
        <w:tc>
          <w:tcPr>
            <w:tcW w:w="3204" w:type="dxa"/>
          </w:tcPr>
          <w:p w14:paraId="534522F0" w14:textId="77777777" w:rsidR="00430EFA" w:rsidRPr="002B4D05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278EEBC1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13C77C86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26AC8AA3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2FF7CF63" w:rsidR="00430EFA" w:rsidRPr="002B4D05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30EFA" w:rsidRPr="002B4D05" w14:paraId="00747B8E" w14:textId="77777777" w:rsidTr="00DE53D7">
        <w:trPr>
          <w:trHeight w:val="144"/>
        </w:trPr>
        <w:tc>
          <w:tcPr>
            <w:tcW w:w="3204" w:type="dxa"/>
          </w:tcPr>
          <w:p w14:paraId="6ED34A5E" w14:textId="77777777" w:rsidR="00430EFA" w:rsidRPr="002B4D05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ลูกหนี้การค้าที่มีการผ่อนผันและ</w:t>
            </w:r>
          </w:p>
        </w:tc>
        <w:tc>
          <w:tcPr>
            <w:tcW w:w="1244" w:type="dxa"/>
          </w:tcPr>
          <w:p w14:paraId="3AD8E253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0EFA" w:rsidRPr="002B4D05" w14:paraId="42B4C7C6" w14:textId="77777777" w:rsidTr="00DE53D7">
        <w:trPr>
          <w:trHeight w:val="144"/>
        </w:trPr>
        <w:tc>
          <w:tcPr>
            <w:tcW w:w="3204" w:type="dxa"/>
          </w:tcPr>
          <w:p w14:paraId="0FB4A964" w14:textId="77777777" w:rsidR="00430EFA" w:rsidRPr="002B4D05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firstLine="9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2B4D05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C46C9" w:rsidRPr="002B4D05" w14:paraId="549A874C" w14:textId="77777777" w:rsidTr="001E2943">
        <w:trPr>
          <w:trHeight w:val="144"/>
        </w:trPr>
        <w:tc>
          <w:tcPr>
            <w:tcW w:w="3204" w:type="dxa"/>
          </w:tcPr>
          <w:p w14:paraId="2C60DF3B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vAlign w:val="center"/>
          </w:tcPr>
          <w:p w14:paraId="1B60AE48" w14:textId="04F521F8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0ABD72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2212AE95" w14:textId="4B88FDB0" w:rsidR="004C46C9" w:rsidRPr="002B4D05" w:rsidRDefault="005F3C4D" w:rsidP="004C46C9">
            <w:pPr>
              <w:tabs>
                <w:tab w:val="left" w:pos="429"/>
                <w:tab w:val="decimal" w:pos="1080"/>
              </w:tabs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41C060BF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5D5E01AE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E5594B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649F76B9" w14:textId="351D3539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C46C9" w:rsidRPr="002B4D05" w14:paraId="77B7C00D" w14:textId="77777777" w:rsidTr="00B40B6C">
        <w:trPr>
          <w:trHeight w:val="144"/>
        </w:trPr>
        <w:tc>
          <w:tcPr>
            <w:tcW w:w="3204" w:type="dxa"/>
          </w:tcPr>
          <w:p w14:paraId="4745649F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7C111F3F" w:rsidR="004C46C9" w:rsidRPr="002B4D05" w:rsidRDefault="005F3C4D" w:rsidP="005F3C4D">
            <w:pPr>
              <w:tabs>
                <w:tab w:val="decimal" w:pos="668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166" w:type="dxa"/>
          </w:tcPr>
          <w:p w14:paraId="35EFDD0F" w14:textId="77777777" w:rsidR="004C46C9" w:rsidRPr="002B4D05" w:rsidRDefault="004C46C9" w:rsidP="004C46C9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1B4F47FA" w:rsidR="004C46C9" w:rsidRPr="002B4D05" w:rsidRDefault="005F3C4D" w:rsidP="004C46C9">
            <w:pPr>
              <w:spacing w:line="320" w:lineRule="exact"/>
              <w:ind w:right="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C270C53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34376308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6" w:type="dxa"/>
          </w:tcPr>
          <w:p w14:paraId="7AADC5B3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778656AA" w14:textId="69ACED1F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C46C9" w:rsidRPr="002B4D05" w14:paraId="624BCD99" w14:textId="77777777" w:rsidTr="00B40B6C">
        <w:trPr>
          <w:trHeight w:val="144"/>
        </w:trPr>
        <w:tc>
          <w:tcPr>
            <w:tcW w:w="3204" w:type="dxa"/>
          </w:tcPr>
          <w:p w14:paraId="5F4F9C25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1F83ACCB" w:rsidR="004C46C9" w:rsidRPr="002B4D05" w:rsidRDefault="005F3C4D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EB92311" w14:textId="77777777" w:rsidR="004C46C9" w:rsidRPr="002B4D05" w:rsidRDefault="004C46C9" w:rsidP="004C46C9">
            <w:pPr>
              <w:tabs>
                <w:tab w:val="decimal" w:pos="1045"/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F830E7B" w14:textId="33B5AA46" w:rsidR="004C46C9" w:rsidRPr="002B4D05" w:rsidRDefault="004C46C9" w:rsidP="004C46C9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31CF4D37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5E7C8E6D" w:rsidR="004C46C9" w:rsidRPr="002B4D05" w:rsidRDefault="004C46C9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CDF2558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7A86588" w14:textId="03018CB8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C46C9" w:rsidRPr="002B4D05" w14:paraId="618317BB" w14:textId="77777777" w:rsidTr="00B40B6C">
        <w:trPr>
          <w:trHeight w:val="144"/>
        </w:trPr>
        <w:tc>
          <w:tcPr>
            <w:tcW w:w="3204" w:type="dxa"/>
          </w:tcPr>
          <w:p w14:paraId="111B5375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27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3456D379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399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166" w:type="dxa"/>
          </w:tcPr>
          <w:p w14:paraId="793AEDE5" w14:textId="77777777" w:rsidR="004C46C9" w:rsidRPr="002B4D05" w:rsidDel="001A0B95" w:rsidRDefault="004C46C9" w:rsidP="004C46C9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64C57136" w14:textId="7FF8954C" w:rsidR="004C46C9" w:rsidRPr="002B4D05" w:rsidRDefault="005F3C4D" w:rsidP="004C46C9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05950AC0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72F30456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721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6" w:type="dxa"/>
          </w:tcPr>
          <w:p w14:paraId="7F138DCD" w14:textId="77777777" w:rsidR="004C46C9" w:rsidRPr="002B4D05" w:rsidRDefault="004C46C9" w:rsidP="004C46C9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C33FD24" w14:textId="6A12DA0B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C46C9" w:rsidRPr="002B4D05" w14:paraId="5ED873C2" w14:textId="77777777" w:rsidTr="00DE53D7">
        <w:trPr>
          <w:trHeight w:val="144"/>
        </w:trPr>
        <w:tc>
          <w:tcPr>
            <w:tcW w:w="3204" w:type="dxa"/>
          </w:tcPr>
          <w:p w14:paraId="7D324FF9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258D877C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199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66" w:type="dxa"/>
          </w:tcPr>
          <w:p w14:paraId="5739EF77" w14:textId="77777777" w:rsidR="004C46C9" w:rsidRPr="002B4D05" w:rsidDel="0032410F" w:rsidRDefault="004C46C9" w:rsidP="004C46C9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4A49AB8" w14:textId="7E847CCA" w:rsidR="004C46C9" w:rsidRPr="002B4D05" w:rsidRDefault="005F3C4D" w:rsidP="005F3C4D">
            <w:pPr>
              <w:spacing w:line="320" w:lineRule="exact"/>
              <w:ind w:right="28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9D073AA" w14:textId="77777777" w:rsidR="004C46C9" w:rsidRPr="002B4D05" w:rsidRDefault="004C46C9" w:rsidP="004C46C9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04004E1A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1CEAE8AA" w14:textId="77777777" w:rsidR="004C46C9" w:rsidRPr="002B4D05" w:rsidRDefault="004C46C9" w:rsidP="004C46C9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4BBBA5A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C46C9" w:rsidRPr="002B4D05" w14:paraId="390E83CF" w14:textId="77777777" w:rsidTr="00B40B6C">
        <w:trPr>
          <w:trHeight w:val="144"/>
        </w:trPr>
        <w:tc>
          <w:tcPr>
            <w:tcW w:w="3204" w:type="dxa"/>
          </w:tcPr>
          <w:p w14:paraId="30DDB8B6" w14:textId="77777777" w:rsidR="004C46C9" w:rsidRPr="002B4D05" w:rsidRDefault="004C46C9" w:rsidP="004C4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27C8B9CF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598</w:t>
            </w:r>
            <w:r w:rsidR="005F3C4D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863</w:t>
            </w:r>
          </w:p>
        </w:tc>
        <w:tc>
          <w:tcPr>
            <w:tcW w:w="166" w:type="dxa"/>
          </w:tcPr>
          <w:p w14:paraId="4385EC99" w14:textId="77777777" w:rsidR="004C46C9" w:rsidRPr="002B4D05" w:rsidRDefault="004C46C9" w:rsidP="004C46C9">
            <w:pPr>
              <w:tabs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92C9" w14:textId="6766E75C" w:rsidR="004C46C9" w:rsidRPr="002B4D05" w:rsidRDefault="005F3C4D" w:rsidP="005F3C4D">
            <w:pPr>
              <w:tabs>
                <w:tab w:val="decimal" w:pos="609"/>
              </w:tabs>
              <w:spacing w:line="320" w:lineRule="exact"/>
              <w:ind w:right="4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4055DD65" w14:textId="77777777" w:rsidR="004C46C9" w:rsidRPr="002B4D05" w:rsidRDefault="004C46C9" w:rsidP="004C46C9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6F7D89DD" w:rsidR="004C46C9" w:rsidRPr="002B4D05" w:rsidRDefault="00B61D37" w:rsidP="004C46C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838</w:t>
            </w:r>
            <w:r w:rsidR="004C46C9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</w:p>
        </w:tc>
        <w:tc>
          <w:tcPr>
            <w:tcW w:w="166" w:type="dxa"/>
          </w:tcPr>
          <w:p w14:paraId="66166646" w14:textId="77777777" w:rsidR="004C46C9" w:rsidRPr="002B4D05" w:rsidRDefault="004C46C9" w:rsidP="004C46C9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045E8485" w14:textId="686BD99C" w:rsidR="004C46C9" w:rsidRPr="002B4D05" w:rsidRDefault="004C46C9" w:rsidP="004C46C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419A0E29" w14:textId="426E9FB5" w:rsidR="0062586B" w:rsidRDefault="00F54213" w:rsidP="00A011A5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2B4D05">
        <w:rPr>
          <w:rFonts w:asciiTheme="majorBidi" w:hAnsiTheme="majorBidi" w:cstheme="majorBidi"/>
          <w:snapToGrid w:val="0"/>
          <w:lang w:val="en-US"/>
        </w:rPr>
        <w:t xml:space="preserve"> (Simplif</w:t>
      </w:r>
      <w:r w:rsidR="004F1713" w:rsidRPr="002B4D05">
        <w:rPr>
          <w:rFonts w:asciiTheme="majorBidi" w:hAnsiTheme="majorBidi" w:cstheme="majorBidi"/>
          <w:snapToGrid w:val="0"/>
          <w:lang w:val="en-US"/>
        </w:rPr>
        <w:t>ied</w:t>
      </w:r>
      <w:r w:rsidR="00E033A1" w:rsidRPr="002B4D05">
        <w:rPr>
          <w:rFonts w:asciiTheme="majorBidi" w:hAnsiTheme="majorBidi" w:cstheme="majorBidi"/>
          <w:snapToGrid w:val="0"/>
          <w:lang w:val="en-US"/>
        </w:rPr>
        <w:t xml:space="preserve"> Approach)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2B4D05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68AF8908" w14:textId="550F28B8" w:rsidR="00D21E77" w:rsidRPr="002B4D05" w:rsidRDefault="00D21E77" w:rsidP="00A011A5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3E50C280" w14:textId="3BB826AC" w:rsidR="00F54213" w:rsidRPr="002B4D05" w:rsidRDefault="00F54213" w:rsidP="00937052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lastRenderedPageBreak/>
        <w:t>ลูกหนี้การค้า ณ วันที่</w:t>
      </w:r>
      <w:r w:rsidR="008E64F7" w:rsidRPr="0062586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8E64F7" w:rsidRPr="0062586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F3EE7" w:rsidRPr="0062586B">
        <w:rPr>
          <w:rFonts w:asciiTheme="majorBidi" w:hAnsiTheme="majorBidi" w:cstheme="majorBidi" w:hint="cs"/>
          <w:snapToGrid w:val="0"/>
          <w:spacing w:val="-8"/>
          <w:cs/>
          <w:lang w:val="en-US"/>
        </w:rPr>
        <w:t>มีนาคม</w:t>
      </w:r>
      <w:r w:rsidR="008E64F7"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2568</w:t>
      </w:r>
      <w:r w:rsidR="008E64F7"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และวันที่</w:t>
      </w:r>
      <w:r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62586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>ธันวาคม</w:t>
      </w:r>
      <w:r w:rsidR="008E64F7"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62586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สามารถวิเคราะห์ตามอายุหนี้ที่ค้าง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ชำระได้</w:t>
      </w:r>
      <w:r w:rsidR="007116E0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2B4D05" w:rsidRDefault="00F54213" w:rsidP="00F54213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F54213" w:rsidRPr="002B4D05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2B4D05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2B4D05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213" w:rsidRPr="002B4D05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2B4D05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2B4D05" w:rsidRDefault="00F54213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2B4D05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2B4D05" w:rsidRDefault="00F54213" w:rsidP="00CD076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2B4D05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AF3EE7" w:rsidRPr="002B4D05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390B607F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65B985BE" w14:textId="77777777" w:rsidR="00AF3EE7" w:rsidRPr="002B4D05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7EEA7D49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AF3EE7" w:rsidRPr="002B4D05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0675B041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113B2DA1" w14:textId="77777777" w:rsidR="00AF3EE7" w:rsidRPr="002B4D05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0AA2748F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F3EE7" w:rsidRPr="002B4D05" w:rsidRDefault="00AF3EE7" w:rsidP="00AF3EE7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64CA603A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64F9D3C5" w14:textId="77777777" w:rsidR="00AF3EE7" w:rsidRPr="002B4D05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68696C62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B741F56" w14:textId="77777777" w:rsidR="00AF3EE7" w:rsidRPr="002B4D05" w:rsidRDefault="00AF3EE7" w:rsidP="00AF3EE7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55D8DE0A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03162E4F" w14:textId="77777777" w:rsidR="00AF3EE7" w:rsidRPr="002B4D05" w:rsidRDefault="00AF3EE7" w:rsidP="00AF3EE7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73B60F81" w:rsidR="00AF3EE7" w:rsidRPr="002B4D05" w:rsidRDefault="00B61D37" w:rsidP="00AF3EE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54213" w:rsidRPr="002B4D05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2B4D05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2B4D05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2B4D05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2B4D05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2B4D05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2B4D05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2B4D05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2B4D05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6468D" w:rsidRPr="002B4D05" w14:paraId="1B7F82B0" w14:textId="77777777" w:rsidTr="001E2943">
        <w:trPr>
          <w:trHeight w:val="20"/>
        </w:trPr>
        <w:tc>
          <w:tcPr>
            <w:tcW w:w="3852" w:type="dxa"/>
          </w:tcPr>
          <w:p w14:paraId="4F87155D" w14:textId="77777777" w:rsidR="0016468D" w:rsidRPr="002B4D05" w:rsidRDefault="0016468D" w:rsidP="001646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C4B6C6D" w14:textId="777A8E46" w:rsidR="0016468D" w:rsidRPr="002B4D05" w:rsidRDefault="00B61D37" w:rsidP="0016468D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16468D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="0016468D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98" w:type="dxa"/>
          </w:tcPr>
          <w:p w14:paraId="448B4AB1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EBD51E0" w14:textId="7DC25C32" w:rsidR="0016468D" w:rsidRPr="002B4D05" w:rsidRDefault="00B61D37" w:rsidP="0016468D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2FFAD598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4E0EC2E" w14:textId="5E008E7B" w:rsidR="0016468D" w:rsidRPr="002B4D05" w:rsidRDefault="0016468D" w:rsidP="0016468D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028598DB" w:rsidR="0016468D" w:rsidRPr="002B4D05" w:rsidRDefault="0016468D" w:rsidP="0016468D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6468D" w:rsidRPr="002B4D05" w14:paraId="61FB39C8" w14:textId="77777777" w:rsidTr="001E2943">
        <w:trPr>
          <w:trHeight w:val="20"/>
        </w:trPr>
        <w:tc>
          <w:tcPr>
            <w:tcW w:w="3852" w:type="dxa"/>
          </w:tcPr>
          <w:p w14:paraId="05C55E33" w14:textId="77777777" w:rsidR="0016468D" w:rsidRPr="002B4D05" w:rsidRDefault="0016468D" w:rsidP="001646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FBB9035" w14:textId="77777777" w:rsidR="0016468D" w:rsidRPr="002B4D05" w:rsidRDefault="0016468D" w:rsidP="0016468D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0A6BC2A" w14:textId="77777777" w:rsidR="0016468D" w:rsidRPr="002B4D05" w:rsidRDefault="0016468D" w:rsidP="0016468D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9AB6D12" w14:textId="77777777" w:rsidR="0016468D" w:rsidRPr="002B4D05" w:rsidRDefault="0016468D" w:rsidP="0016468D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16468D" w:rsidRPr="002B4D05" w:rsidRDefault="0016468D" w:rsidP="0016468D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16468D" w:rsidRPr="002B4D05" w:rsidRDefault="0016468D" w:rsidP="0016468D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6630B" w:rsidRPr="002B4D05" w14:paraId="50F6AC5A" w14:textId="77777777" w:rsidTr="00B14A7F">
        <w:trPr>
          <w:trHeight w:val="20"/>
        </w:trPr>
        <w:tc>
          <w:tcPr>
            <w:tcW w:w="3852" w:type="dxa"/>
          </w:tcPr>
          <w:p w14:paraId="7DE49BF2" w14:textId="48D880CF" w:rsidR="0016630B" w:rsidRPr="002B4D05" w:rsidRDefault="0016630B" w:rsidP="001663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463FA181" w14:textId="392A0EED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12239ED1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63A6E6DC" w:rsidR="0016630B" w:rsidRPr="002B4D05" w:rsidRDefault="0016630B" w:rsidP="0016630B">
            <w:pPr>
              <w:tabs>
                <w:tab w:val="decimal" w:pos="652"/>
              </w:tabs>
              <w:ind w:right="-22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-</w:t>
            </w:r>
          </w:p>
        </w:tc>
        <w:tc>
          <w:tcPr>
            <w:tcW w:w="98" w:type="dxa"/>
          </w:tcPr>
          <w:p w14:paraId="71971C01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D1A5350" w14:textId="460B8E7A" w:rsidR="0016630B" w:rsidRPr="002B4D05" w:rsidRDefault="0016630B" w:rsidP="0016630B">
            <w:pPr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420161F8" w:rsidR="0016630B" w:rsidRPr="002B4D05" w:rsidRDefault="0016630B" w:rsidP="0016630B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6630B" w:rsidRPr="002B4D05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41924703" w:rsidR="0016630B" w:rsidRPr="002B4D05" w:rsidRDefault="0016630B" w:rsidP="001663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5D8A55AD" w14:textId="389555BC" w:rsidR="0016630B" w:rsidRPr="002B4D05" w:rsidRDefault="0016630B" w:rsidP="00BE046F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FC80164" w:rsidR="0016630B" w:rsidRPr="002B4D05" w:rsidRDefault="0016630B" w:rsidP="0016630B">
            <w:pPr>
              <w:tabs>
                <w:tab w:val="decimal" w:pos="652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-</w:t>
            </w:r>
          </w:p>
        </w:tc>
        <w:tc>
          <w:tcPr>
            <w:tcW w:w="98" w:type="dxa"/>
          </w:tcPr>
          <w:p w14:paraId="235CB085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5ECA008" w14:textId="0E56A30F" w:rsidR="0016630B" w:rsidRPr="002B4D05" w:rsidRDefault="0016630B" w:rsidP="0016630B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1D85F943" w:rsidR="0016630B" w:rsidRPr="002B4D05" w:rsidRDefault="0016630B" w:rsidP="0016630B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6630B" w:rsidRPr="002B4D05" w14:paraId="0DF6ED4F" w14:textId="77777777" w:rsidTr="00141497">
        <w:trPr>
          <w:trHeight w:val="20"/>
        </w:trPr>
        <w:tc>
          <w:tcPr>
            <w:tcW w:w="3852" w:type="dxa"/>
          </w:tcPr>
          <w:p w14:paraId="675FDA89" w14:textId="5ADF9F26" w:rsidR="0016630B" w:rsidRPr="002B4D05" w:rsidRDefault="0016630B" w:rsidP="001663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B61D37" w:rsidRPr="00B61D37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634FAA29" w14:textId="5406EF01" w:rsidR="0016630B" w:rsidRPr="002B4D05" w:rsidRDefault="0016630B" w:rsidP="0016630B">
            <w:pPr>
              <w:tabs>
                <w:tab w:val="decimal" w:pos="649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023FD26C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5781F72" w14:textId="483536AD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98" w:type="dxa"/>
          </w:tcPr>
          <w:p w14:paraId="4C5B4AAE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54CE620" w14:textId="7F5CBE72" w:rsidR="0016630B" w:rsidRPr="002B4D05" w:rsidRDefault="0016630B" w:rsidP="0016630B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2FE71495" w:rsidR="0016630B" w:rsidRPr="002B4D05" w:rsidRDefault="0016630B" w:rsidP="0016630B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6630B" w:rsidRPr="002B4D05" w14:paraId="09C66666" w14:textId="77777777" w:rsidTr="00141497">
        <w:trPr>
          <w:trHeight w:val="20"/>
        </w:trPr>
        <w:tc>
          <w:tcPr>
            <w:tcW w:w="3852" w:type="dxa"/>
          </w:tcPr>
          <w:p w14:paraId="54FAB0F6" w14:textId="72BE7962" w:rsidR="0016630B" w:rsidRPr="002B4D05" w:rsidRDefault="000B2CE1" w:rsidP="000B2C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="Angsana New" w:eastAsia="Arial Unicode MS" w:hAnsi="Angsana New" w:cs="Angsana New" w:hint="cs"/>
                <w:color w:val="000000" w:themeColor="text1"/>
                <w:szCs w:val="28"/>
                <w:cs/>
              </w:rPr>
              <w:t xml:space="preserve">เกิน </w:t>
            </w:r>
            <w:r w:rsidR="00B61D37" w:rsidRPr="00B61D37">
              <w:rPr>
                <w:rFonts w:ascii="Angsana New" w:eastAsia="Arial Unicode MS" w:hAnsi="Angsana New" w:cs="Angsana New"/>
                <w:color w:val="000000" w:themeColor="text1"/>
                <w:szCs w:val="28"/>
              </w:rPr>
              <w:t>12</w:t>
            </w:r>
            <w:r w:rsidRPr="002B4D05">
              <w:rPr>
                <w:rFonts w:ascii="Angsana New" w:eastAsia="Arial Unicode MS" w:hAnsi="Angsana New" w:cs="Angsana New"/>
                <w:color w:val="000000" w:themeColor="text1"/>
                <w:szCs w:val="28"/>
              </w:rPr>
              <w:t xml:space="preserve"> </w:t>
            </w:r>
            <w:r w:rsidRPr="002B4D05">
              <w:rPr>
                <w:rFonts w:ascii="Angsana New" w:eastAsia="Arial Unicode MS" w:hAnsi="Angsana New" w:cs="Angsana New" w:hint="cs"/>
                <w:color w:val="000000" w:themeColor="text1"/>
                <w:szCs w:val="28"/>
                <w:cs/>
              </w:rPr>
              <w:t>เดือน</w:t>
            </w:r>
            <w:r w:rsidR="00B47B6C" w:rsidRPr="002B4D05">
              <w:rPr>
                <w:rFonts w:ascii="Angsana New" w:eastAsia="Arial Unicode MS" w:hAnsi="Angsana New" w:cs="Angsana New"/>
                <w:color w:val="000000" w:themeColor="text1"/>
                <w:szCs w:val="28"/>
              </w:rPr>
              <w:t xml:space="preserve"> </w:t>
            </w:r>
            <w:r w:rsidRPr="002B4D05">
              <w:rPr>
                <w:rFonts w:ascii="Angsana New" w:eastAsia="Arial Unicode MS" w:hAnsi="Angsana New" w:cs="Angsana New"/>
                <w:color w:val="000000" w:themeColor="text1"/>
                <w:szCs w:val="28"/>
                <w:vertAlign w:val="superscript"/>
              </w:rPr>
              <w:t>(</w:t>
            </w:r>
            <w:r w:rsidR="00B61D37" w:rsidRPr="00B61D37">
              <w:rPr>
                <w:rFonts w:ascii="Angsana New" w:eastAsia="Arial Unicode MS" w:hAnsi="Angsana New" w:cs="Angsana New"/>
                <w:color w:val="000000" w:themeColor="text1"/>
                <w:szCs w:val="28"/>
                <w:vertAlign w:val="superscript"/>
              </w:rPr>
              <w:t>1</w:t>
            </w:r>
            <w:r w:rsidRPr="002B4D05">
              <w:rPr>
                <w:rFonts w:ascii="Angsana New" w:eastAsia="Arial Unicode MS" w:hAnsi="Angsana New" w:cs="Angsana New"/>
                <w:color w:val="000000" w:themeColor="text1"/>
                <w:szCs w:val="28"/>
                <w:vertAlign w:val="superscript"/>
              </w:rPr>
              <w:t>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63AF3A" w14:textId="6EFE6237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98" w:type="dxa"/>
          </w:tcPr>
          <w:p w14:paraId="7B460016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77E38CA" w14:textId="2B2B60F3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98" w:type="dxa"/>
          </w:tcPr>
          <w:p w14:paraId="50556D55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8502872" w14:textId="2330D1A3" w:rsidR="0016630B" w:rsidRPr="002B4D05" w:rsidRDefault="0016630B" w:rsidP="0016630B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50A396BB" w:rsidR="0016630B" w:rsidRPr="002B4D05" w:rsidRDefault="0016630B" w:rsidP="0016630B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16630B" w:rsidRPr="002B4D05" w14:paraId="3F449F7A" w14:textId="77777777" w:rsidTr="00141497">
        <w:trPr>
          <w:trHeight w:val="20"/>
        </w:trPr>
        <w:tc>
          <w:tcPr>
            <w:tcW w:w="3852" w:type="dxa"/>
          </w:tcPr>
          <w:p w14:paraId="1B531B04" w14:textId="77777777" w:rsidR="0016630B" w:rsidRPr="002B4D05" w:rsidRDefault="0016630B" w:rsidP="001663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4038A0" w14:textId="206D3A03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98" w:type="dxa"/>
            <w:vAlign w:val="center"/>
          </w:tcPr>
          <w:p w14:paraId="60C93999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39CDE" w14:textId="45D9598A" w:rsidR="0016630B" w:rsidRPr="002B4D05" w:rsidRDefault="00B61D37" w:rsidP="0016630B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16630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98" w:type="dxa"/>
          </w:tcPr>
          <w:p w14:paraId="5F95B4E8" w14:textId="77777777" w:rsidR="0016630B" w:rsidRPr="002B4D05" w:rsidRDefault="0016630B" w:rsidP="0016630B">
            <w:pPr>
              <w:tabs>
                <w:tab w:val="decimal" w:pos="1045"/>
              </w:tabs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A1455" w14:textId="18100DEE" w:rsidR="0016630B" w:rsidRPr="002B4D05" w:rsidRDefault="0016630B" w:rsidP="0016630B">
            <w:pPr>
              <w:tabs>
                <w:tab w:val="decimal" w:pos="661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16630B" w:rsidRPr="002B4D05" w:rsidRDefault="0016630B" w:rsidP="0016630B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0DB05F8C" w:rsidR="0016630B" w:rsidRPr="002B4D05" w:rsidRDefault="0016630B" w:rsidP="0016630B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26F6C17" w14:textId="76AE8AF0" w:rsidR="000B2CE1" w:rsidRPr="002B4D05" w:rsidRDefault="000B2CE1" w:rsidP="000B2CE1">
      <w:pPr>
        <w:tabs>
          <w:tab w:val="left" w:pos="9090"/>
        </w:tabs>
        <w:spacing w:after="100" w:afterAutospacing="1"/>
        <w:ind w:left="810" w:hanging="180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2B4D05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(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1</w:t>
      </w:r>
      <w:r w:rsidRPr="002B4D05">
        <w:rPr>
          <w:rFonts w:ascii="Angsana New" w:hAnsi="Angsana New" w:cs="Angsana New"/>
          <w:snapToGrid w:val="0"/>
          <w:color w:val="000000" w:themeColor="text1"/>
          <w:spacing w:val="-10"/>
          <w:vertAlign w:val="superscript"/>
          <w:lang w:val="en-US"/>
        </w:rPr>
        <w:t>)</w:t>
      </w:r>
      <w:r w:rsidRPr="002B4D05">
        <w:rPr>
          <w:rFonts w:asciiTheme="majorBidi" w:eastAsia="SimSun" w:hAnsiTheme="majorBidi" w:cstheme="majorBidi"/>
          <w:sz w:val="24"/>
          <w:szCs w:val="24"/>
          <w:lang w:val="en-US"/>
        </w:rPr>
        <w:t xml:space="preserve"> </w:t>
      </w:r>
      <w:r w:rsidRPr="002B4D05">
        <w:rPr>
          <w:rFonts w:asciiTheme="majorBidi" w:eastAsia="SimSun" w:hAnsiTheme="majorBidi" w:cstheme="majorBidi"/>
          <w:spacing w:val="-6"/>
          <w:sz w:val="24"/>
          <w:szCs w:val="24"/>
          <w:lang w:val="en-US"/>
        </w:rPr>
        <w:t xml:space="preserve"> </w:t>
      </w:r>
      <w:r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ลูกหนี้การค้าที่เกินกำหนดชำระเป็นลูกหนี้ของบริษัทย่อยจากการขายส่งวัสดุ อุปกรณ์และเครื่องตกแต่งที่ใช้ในงานก่อสร้างให้กับผู้รับเหมาโครงการของบริษัทย่อยอีกแห่งหนึ่ง ฝ่ายบริหารของกลุ่</w:t>
      </w:r>
      <w:r w:rsidRPr="002B4D05">
        <w:rPr>
          <w:rFonts w:asciiTheme="majorBidi" w:eastAsia="SimSun" w:hAnsiTheme="majorBidi" w:cstheme="majorBidi" w:hint="cs"/>
          <w:spacing w:val="-6"/>
          <w:sz w:val="22"/>
          <w:szCs w:val="22"/>
          <w:cs/>
          <w:lang w:val="en-US"/>
        </w:rPr>
        <w:t>ม</w:t>
      </w:r>
      <w:r w:rsidRPr="002B4D05">
        <w:rPr>
          <w:rFonts w:asciiTheme="majorBidi" w:eastAsia="SimSun" w:hAnsiTheme="majorBidi" w:cstheme="majorBidi"/>
          <w:spacing w:val="-6"/>
          <w:sz w:val="22"/>
          <w:szCs w:val="22"/>
          <w:cs/>
          <w:lang w:val="en-US"/>
        </w:rPr>
        <w:t>บริษัทพิจารณาไม่ตั้งผลขาดทุนด้านเครดิตที่คาดว่าจะเกิดขึ้นเนื่องจากคาดว่าจะได้ชำระยอดลูกหนี้ดังกล่าวทั้งจำนวน</w:t>
      </w:r>
    </w:p>
    <w:p w14:paraId="46A6F1AC" w14:textId="50D1C744" w:rsidR="00E23770" w:rsidRPr="002B4D05" w:rsidRDefault="00B61D37" w:rsidP="000B2CE1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7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2B4D05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2B4D05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2B4D05" w:rsidRDefault="009909C3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2B4D05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2B4D05" w:rsidRDefault="00E23770" w:rsidP="00E23770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E23770" w:rsidRPr="002B4D05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2B4D05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2B4D05" w:rsidRDefault="00E23770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3770" w:rsidRPr="002B4D05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2B4D05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4AC345E7" w:rsidR="00E23770" w:rsidRPr="002B4D05" w:rsidRDefault="00B61D37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5366373" w14:textId="77777777" w:rsidR="00E23770" w:rsidRPr="002B4D05" w:rsidRDefault="00E23770" w:rsidP="003E5EB5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2A46768F" w:rsidR="00E23770" w:rsidRPr="002B4D05" w:rsidRDefault="00B61D37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D072E2" w:rsidRPr="002B4D05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3E120A64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1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A205" w14:textId="5FCA26D8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315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50" w:type="dxa"/>
          </w:tcPr>
          <w:p w14:paraId="118E7C33" w14:textId="77777777" w:rsidR="00D072E2" w:rsidRPr="002B4D05" w:rsidRDefault="00D072E2" w:rsidP="00D072E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01F74FB5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806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614</w:t>
            </w:r>
          </w:p>
        </w:tc>
      </w:tr>
      <w:tr w:rsidR="00D072E2" w:rsidRPr="002B4D05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3B12" w14:textId="729EBFC5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536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533</w:t>
            </w:r>
          </w:p>
        </w:tc>
        <w:tc>
          <w:tcPr>
            <w:tcW w:w="150" w:type="dxa"/>
          </w:tcPr>
          <w:p w14:paraId="3CEBF29D" w14:textId="77777777" w:rsidR="00D072E2" w:rsidRPr="002B4D05" w:rsidRDefault="00D072E2" w:rsidP="00D072E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077312E5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153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506</w:t>
            </w:r>
          </w:p>
        </w:tc>
      </w:tr>
      <w:tr w:rsidR="00D072E2" w:rsidRPr="002B4D05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21CA" w14:textId="2841518D" w:rsidR="00D072E2" w:rsidRPr="002B4D05" w:rsidRDefault="00D91AB2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D072E2" w:rsidRPr="002B4D05" w:rsidRDefault="00D072E2" w:rsidP="00D072E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4C49372F" w:rsidR="00D072E2" w:rsidRPr="002B4D05" w:rsidRDefault="00D072E2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072E2" w:rsidRPr="002B4D05" w14:paraId="5379AC99" w14:textId="77777777" w:rsidTr="00FD5F7D">
        <w:trPr>
          <w:cantSplit/>
          <w:trHeight w:val="144"/>
        </w:trPr>
        <w:tc>
          <w:tcPr>
            <w:tcW w:w="6012" w:type="dxa"/>
          </w:tcPr>
          <w:p w14:paraId="3F02392E" w14:textId="4468F966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31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Cs w:val="28"/>
                <w:cs/>
              </w:rPr>
              <w:t>มีนาคม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406C5146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733</w:t>
            </w:r>
          </w:p>
        </w:tc>
        <w:tc>
          <w:tcPr>
            <w:tcW w:w="150" w:type="dxa"/>
          </w:tcPr>
          <w:p w14:paraId="0113F3E5" w14:textId="77777777" w:rsidR="00D072E2" w:rsidRPr="002B4D05" w:rsidRDefault="00D072E2" w:rsidP="00D072E2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03B8E" w14:textId="675405B7" w:rsidR="00D072E2" w:rsidRPr="002B4D05" w:rsidRDefault="00B61D37" w:rsidP="00D072E2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944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415</w:t>
            </w:r>
          </w:p>
        </w:tc>
      </w:tr>
    </w:tbl>
    <w:p w14:paraId="7DDF5241" w14:textId="55947F99" w:rsidR="00E23770" w:rsidRPr="002B4D05" w:rsidRDefault="00430EFA" w:rsidP="00430EFA">
      <w:pPr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B61D37"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8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 xml:space="preserve">. 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2B4D05" w:rsidRDefault="00E23770" w:rsidP="00E23770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2B4D05" w:rsidRDefault="00E23770" w:rsidP="002B2C9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CD076C" w:rsidRPr="002B4D05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2B4D05" w:rsidRDefault="00CD076C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2B4D05" w:rsidRDefault="00CD076C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2B4D05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2B4D05" w:rsidRDefault="00CD076C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2B4D05" w:rsidRDefault="00CD076C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2B4D05" w:rsidRDefault="00CD076C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2B4D05" w:rsidRDefault="00CD076C" w:rsidP="00AF3E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2B4D05" w:rsidRDefault="00CD076C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04570594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3BA5187D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05798E38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0D80BA3E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09B9F41A" w14:textId="77777777" w:rsidR="00AF3EE7" w:rsidRPr="002B4D05" w:rsidRDefault="00AF3EE7" w:rsidP="00AF3E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20FF4C35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5D42C8E9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5DDC5959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596E0529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0EE924F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53F02877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54BF4BA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7103D7E0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91AB2" w:rsidRPr="002B4D05" w14:paraId="1A04DEBD" w14:textId="77777777" w:rsidTr="001E2943">
        <w:trPr>
          <w:trHeight w:val="144"/>
        </w:trPr>
        <w:tc>
          <w:tcPr>
            <w:tcW w:w="3477" w:type="dxa"/>
          </w:tcPr>
          <w:p w14:paraId="6335F9BB" w14:textId="77777777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6E06" w14:textId="455F73CB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453FF7BA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AB1B3" w14:textId="48643D33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167E91AD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</w:tr>
      <w:tr w:rsidR="00D91AB2" w:rsidRPr="002B4D05" w14:paraId="5FA29288" w14:textId="77777777" w:rsidTr="001E2943">
        <w:trPr>
          <w:trHeight w:val="144"/>
        </w:trPr>
        <w:tc>
          <w:tcPr>
            <w:tcW w:w="3477" w:type="dxa"/>
          </w:tcPr>
          <w:p w14:paraId="47E1A6D1" w14:textId="0E042488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7592" w14:textId="38A5CE61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559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986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144" w:type="dxa"/>
          </w:tcPr>
          <w:p w14:paraId="69B02D1D" w14:textId="77777777" w:rsidR="00D91AB2" w:rsidRPr="002B4D05" w:rsidRDefault="00D91AB2" w:rsidP="00D91AB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544481CF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658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44" w:type="dxa"/>
          </w:tcPr>
          <w:p w14:paraId="23183113" w14:textId="77777777" w:rsidR="00D91AB2" w:rsidRPr="002B4D05" w:rsidRDefault="00D91AB2" w:rsidP="00D91AB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F770C" w14:textId="79AB76F7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265</w:t>
            </w:r>
          </w:p>
        </w:tc>
        <w:tc>
          <w:tcPr>
            <w:tcW w:w="144" w:type="dxa"/>
          </w:tcPr>
          <w:p w14:paraId="3C26FCB3" w14:textId="77777777" w:rsidR="00D91AB2" w:rsidRPr="002B4D05" w:rsidRDefault="00D91AB2" w:rsidP="00D91AB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0EF611E2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265</w:t>
            </w:r>
          </w:p>
        </w:tc>
      </w:tr>
      <w:tr w:rsidR="00D91AB2" w:rsidRPr="002B4D05" w14:paraId="4C46F851" w14:textId="77777777" w:rsidTr="001E2943">
        <w:trPr>
          <w:trHeight w:val="144"/>
        </w:trPr>
        <w:tc>
          <w:tcPr>
            <w:tcW w:w="3477" w:type="dxa"/>
          </w:tcPr>
          <w:p w14:paraId="7ADC47CA" w14:textId="77777777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0F29" w14:textId="19304EFE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244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309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844</w:t>
            </w:r>
          </w:p>
        </w:tc>
        <w:tc>
          <w:tcPr>
            <w:tcW w:w="144" w:type="dxa"/>
          </w:tcPr>
          <w:p w14:paraId="76417E9E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2AFB0ACC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44" w:type="dxa"/>
          </w:tcPr>
          <w:p w14:paraId="1EC4AAA0" w14:textId="77777777" w:rsidR="00D91AB2" w:rsidRPr="002B4D05" w:rsidRDefault="00D91AB2" w:rsidP="00D91AB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80E8" w14:textId="4D8C7832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4" w:type="dxa"/>
          </w:tcPr>
          <w:p w14:paraId="1BA83ABF" w14:textId="77777777" w:rsidR="00D91AB2" w:rsidRPr="002B4D05" w:rsidRDefault="00D91AB2" w:rsidP="00D91AB2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77B1F0CF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456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</w:tr>
      <w:tr w:rsidR="00D91AB2" w:rsidRPr="002B4D05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10E2A" w14:textId="77777777" w:rsidR="00D91AB2" w:rsidRPr="002B4D05" w:rsidRDefault="00D91AB2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D91AB2" w:rsidRPr="002B4D05" w:rsidRDefault="00D91AB2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BDB80" w14:textId="77777777" w:rsidR="00D91AB2" w:rsidRPr="002B4D05" w:rsidRDefault="00D91AB2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D91AB2" w:rsidRPr="002B4D05" w:rsidRDefault="00D91AB2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91AB2" w:rsidRPr="002B4D05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99C01C" w14:textId="22ED3213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358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067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144" w:type="dxa"/>
          </w:tcPr>
          <w:p w14:paraId="7A6BCDA8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20BC09BD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474</w:t>
            </w:r>
          </w:p>
        </w:tc>
        <w:tc>
          <w:tcPr>
            <w:tcW w:w="144" w:type="dxa"/>
          </w:tcPr>
          <w:p w14:paraId="49600BD3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27420" w14:textId="692E1FA6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743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024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4" w:type="dxa"/>
          </w:tcPr>
          <w:p w14:paraId="4D1D9444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584AC5BC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741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439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015</w:t>
            </w:r>
          </w:p>
        </w:tc>
      </w:tr>
    </w:tbl>
    <w:p w14:paraId="1895B2F7" w14:textId="77777777" w:rsidR="00E23770" w:rsidRPr="002B4D05" w:rsidRDefault="00E23770" w:rsidP="00F21FDF">
      <w:pPr>
        <w:spacing w:before="20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00A98" w:rsidRPr="002B4D05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2B4D05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2B4D05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2B4D05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2B4D05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8" w:rsidRPr="002B4D05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2B4D05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3731B152" w:rsidR="00000A98" w:rsidRPr="002B4D05" w:rsidRDefault="00000A98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="00305D25"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000A98" w:rsidRPr="002B4D05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2B4D05" w:rsidRDefault="00000A98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18C0611E" w:rsidR="00000A98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020C4BCB" w14:textId="77777777" w:rsidR="00000A98" w:rsidRPr="002B4D05" w:rsidRDefault="00000A98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6B297CE6" w:rsidR="00000A98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43A2411" w14:textId="77777777" w:rsidR="00000A98" w:rsidRPr="002B4D05" w:rsidRDefault="00000A98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54B7444E" w:rsidR="00000A98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D2D0060" w14:textId="77777777" w:rsidR="00000A98" w:rsidRPr="002B4D05" w:rsidRDefault="00000A98" w:rsidP="00AF3EE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4C399D5D" w:rsidR="00000A98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00A98" w:rsidRPr="002B4D05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2B4D05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75F35B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2B4D05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2B4D05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7EEF16A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2B4D05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2B4D05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2B4D05" w:rsidRDefault="00724F7C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</w:t>
            </w:r>
            <w:r w:rsidR="00000A98"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4259F1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2B4D05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2B4D05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8430E12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2B4D05" w:rsidRDefault="00000A98" w:rsidP="00AF3EE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2B4D05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2B4D05" w:rsidRDefault="00000A98" w:rsidP="00AF3E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3958470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2B4D05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2B4D05" w:rsidRDefault="00000A98" w:rsidP="00AF3EE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C462459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2B4D05" w:rsidRDefault="00000A98" w:rsidP="00AF3EE7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2B4D05" w:rsidRDefault="00000A98" w:rsidP="00AF3EE7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91AB2" w:rsidRPr="002B4D05" w14:paraId="455B300B" w14:textId="77777777" w:rsidTr="00D769B5">
        <w:trPr>
          <w:trHeight w:val="144"/>
        </w:trPr>
        <w:tc>
          <w:tcPr>
            <w:tcW w:w="3477" w:type="dxa"/>
          </w:tcPr>
          <w:p w14:paraId="602CBD22" w14:textId="77777777" w:rsidR="00D91AB2" w:rsidRPr="002B4D05" w:rsidRDefault="00D91AB2" w:rsidP="00D91A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09C8A" w14:textId="4D5ECCFF" w:rsidR="00D91AB2" w:rsidRPr="002B4D05" w:rsidRDefault="00D91AB2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 xml:space="preserve">  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129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615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795</w:t>
            </w:r>
          </w:p>
        </w:tc>
        <w:tc>
          <w:tcPr>
            <w:tcW w:w="144" w:type="dxa"/>
            <w:vAlign w:val="center"/>
          </w:tcPr>
          <w:p w14:paraId="28623626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044C3102" w:rsidR="00D91AB2" w:rsidRPr="002B4D05" w:rsidRDefault="00B61D37" w:rsidP="00D91AB2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489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856</w:t>
            </w:r>
            <w:r w:rsidR="00D91AB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376</w:t>
            </w:r>
          </w:p>
        </w:tc>
        <w:tc>
          <w:tcPr>
            <w:tcW w:w="144" w:type="dxa"/>
          </w:tcPr>
          <w:p w14:paraId="2D0F2F35" w14:textId="77777777" w:rsidR="00D91AB2" w:rsidRPr="002B4D05" w:rsidRDefault="00D91AB2" w:rsidP="00D91AB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92DD58" w14:textId="38A06BD2" w:rsidR="00D91AB2" w:rsidRPr="002B4D05" w:rsidRDefault="00D91AB2" w:rsidP="00D91AB2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D91AB2" w:rsidRPr="002B4D05" w:rsidRDefault="00D91AB2" w:rsidP="00D91AB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5EDE5737" w:rsidR="00D91AB2" w:rsidRPr="002B4D05" w:rsidRDefault="00D91AB2" w:rsidP="00D91AB2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426B46C7" w:rsidR="00E23770" w:rsidRPr="002B4D05" w:rsidRDefault="00E23770" w:rsidP="0062586B">
      <w:pPr>
        <w:spacing w:before="24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790285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</w:t>
      </w:r>
      <w:r w:rsidR="008A1148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="00460C32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และข้อ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17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โดยมีมูลค่าตามบัญชีสุทธิ</w:t>
      </w:r>
      <w:r w:rsidR="00F43924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2B4D05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E23770" w:rsidRPr="002B4D05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2B4D05" w:rsidRDefault="00E23770" w:rsidP="00AF3EE7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2B4D05" w:rsidRDefault="00E23770" w:rsidP="00AF3EE7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2B4D05" w:rsidRDefault="00E23770" w:rsidP="00AF3EE7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2B4D05" w:rsidRDefault="00E23770" w:rsidP="00AF3EE7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2B4D05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2B4D05" w:rsidRDefault="00E23770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2B4D05" w:rsidRDefault="00E23770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2B4D05" w:rsidRDefault="00E23770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2B4D05" w:rsidRDefault="00E23770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2B4D05" w:rsidRDefault="00E23770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2B4D05" w:rsidRDefault="00E23770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2B4D05" w:rsidRDefault="00E23770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2B4D05" w:rsidRDefault="00E23770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F3EE7" w:rsidRPr="002B4D05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559A4A36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9381551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613D8D12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40F7F23B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3F53887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490898EE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F3EE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F3EE7" w:rsidRPr="002B4D05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AF3EE7" w:rsidRPr="002B4D05" w:rsidRDefault="00AF3EE7" w:rsidP="00AF3EE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49FC54A6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5BB779F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60601ECD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4A6E1DE" w14:textId="77777777" w:rsidR="00AF3EE7" w:rsidRPr="002B4D05" w:rsidRDefault="00AF3EE7" w:rsidP="00AF3EE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203F8F33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19F184B1" w14:textId="77777777" w:rsidR="00AF3EE7" w:rsidRPr="002B4D05" w:rsidRDefault="00AF3EE7" w:rsidP="00AF3EE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783E83D0" w:rsidR="00AF3EE7" w:rsidRPr="002B4D05" w:rsidRDefault="00B61D37" w:rsidP="00AF3EE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072E2" w:rsidRPr="002B4D05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5E32F" w14:textId="74FD51A5" w:rsidR="00D072E2" w:rsidRPr="002B4D05" w:rsidRDefault="00B61D37" w:rsidP="00D072E2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346</w:t>
            </w:r>
          </w:p>
        </w:tc>
        <w:tc>
          <w:tcPr>
            <w:tcW w:w="90" w:type="dxa"/>
          </w:tcPr>
          <w:p w14:paraId="78B936D2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5CAAAF80" w:rsidR="00D072E2" w:rsidRPr="002B4D05" w:rsidRDefault="00B61D37" w:rsidP="00D072E2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2E2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90" w:type="dxa"/>
          </w:tcPr>
          <w:p w14:paraId="63A8B9CC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CA2BF" w14:textId="554CABFC" w:rsidR="00D072E2" w:rsidRPr="002B4D05" w:rsidRDefault="00B61D37" w:rsidP="00D072E2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731</w:t>
            </w:r>
          </w:p>
        </w:tc>
        <w:tc>
          <w:tcPr>
            <w:tcW w:w="90" w:type="dxa"/>
          </w:tcPr>
          <w:p w14:paraId="432C58D8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0D5403FA" w:rsidR="00D072E2" w:rsidRPr="002B4D05" w:rsidRDefault="00B61D37" w:rsidP="00D072E2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729</w:t>
            </w:r>
          </w:p>
        </w:tc>
      </w:tr>
    </w:tbl>
    <w:p w14:paraId="0C44FB09" w14:textId="77777777" w:rsidR="007B26F3" w:rsidRPr="002B4D05" w:rsidRDefault="007B26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F39AAF2" w14:textId="2AEE38EF" w:rsidR="00017239" w:rsidRPr="002B4D05" w:rsidRDefault="00B61D37" w:rsidP="00F21FDF">
      <w:pPr>
        <w:spacing w:before="28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9</w:t>
      </w:r>
      <w:r w:rsidR="00E23770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bookmarkStart w:id="4" w:name="_Hlk69809523"/>
      <w:r w:rsidR="00017239" w:rsidRPr="002B4D05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4"/>
    </w:p>
    <w:p w14:paraId="325FAFBA" w14:textId="77777777" w:rsidR="00017239" w:rsidRPr="002B4D05" w:rsidRDefault="00017239" w:rsidP="00017239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2B4D05" w:rsidRDefault="00017239" w:rsidP="00272DA6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BE1592" w:rsidRPr="002B4D05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2B4D05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2B4D05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2B4D05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2B4D05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2B4D05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2B4D05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2B4D05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A30F68" w:rsidRPr="002B4D05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A30F68" w:rsidRPr="002B4D05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7CE0CF5A" w:rsidR="00A30F68" w:rsidRPr="002B4D05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0E6E0B2" w14:textId="77777777" w:rsidR="00A30F68" w:rsidRPr="002B4D05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561C1870" w:rsidR="00A30F68" w:rsidRPr="002B4D05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2B4D05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A30F68" w:rsidRPr="002B4D05" w:rsidRDefault="00A30F68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688A998C" w:rsidR="00A30F68" w:rsidRPr="002B4D05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1C8DDAD" w14:textId="77777777" w:rsidR="00A30F68" w:rsidRPr="002B4D05" w:rsidRDefault="00A30F68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5398D472" w:rsidR="00A30F68" w:rsidRPr="002B4D05" w:rsidRDefault="00B61D37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E1592" w:rsidRPr="002B4D05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2B4D05" w:rsidRDefault="00BE1592" w:rsidP="00A30F68">
            <w:pPr>
              <w:spacing w:line="36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1592" w:rsidRPr="002B4D05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2B4D05" w:rsidRDefault="00B2138C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2B4D05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2B4D05" w:rsidRDefault="00BE1592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2B4D05" w:rsidRDefault="00BE1592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30EFA" w:rsidRPr="002B4D05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2B4D05" w:rsidRDefault="00430EFA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2B4D05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2B4D05" w:rsidRDefault="00430EFA" w:rsidP="00A30F68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2B4D05" w:rsidRDefault="00430EFA" w:rsidP="00A30F68">
            <w:pPr>
              <w:tabs>
                <w:tab w:val="decimal" w:pos="1126"/>
              </w:tabs>
              <w:spacing w:line="36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93E7D" w:rsidRPr="002B4D05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2B4D05" w:rsidRDefault="005113AB" w:rsidP="00A30F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2B4D05" w:rsidRDefault="00D93E7D" w:rsidP="00A30F68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2B4D05" w:rsidRDefault="00D93E7D" w:rsidP="00A30F68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2B4D05" w:rsidRDefault="00D93E7D" w:rsidP="00A30F68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072E2" w:rsidRPr="002B4D05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7CDAA5F4" w:rsidR="00D072E2" w:rsidRPr="002B4D05" w:rsidRDefault="00B61D3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68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877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35" w:type="dxa"/>
          </w:tcPr>
          <w:p w14:paraId="49E6854C" w14:textId="77777777" w:rsidR="00D072E2" w:rsidRPr="002B4D05" w:rsidRDefault="00D072E2" w:rsidP="00D072E2">
            <w:pPr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671C2101" w:rsidR="00D072E2" w:rsidRPr="002B4D05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104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082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  <w:tr w:rsidR="00D072E2" w:rsidRPr="002B4D05" w14:paraId="55E5AD0F" w14:textId="77777777" w:rsidTr="00FD5F7D">
        <w:trPr>
          <w:cantSplit/>
          <w:trHeight w:val="270"/>
        </w:trPr>
        <w:tc>
          <w:tcPr>
            <w:tcW w:w="6171" w:type="dxa"/>
          </w:tcPr>
          <w:p w14:paraId="101151F8" w14:textId="77777777" w:rsidR="00D072E2" w:rsidRPr="002B4D05" w:rsidRDefault="00D072E2" w:rsidP="00D072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bottom"/>
          </w:tcPr>
          <w:p w14:paraId="03825B0F" w14:textId="48FD7886" w:rsidR="00D072E2" w:rsidRPr="002B4D05" w:rsidRDefault="00B61D3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550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14:paraId="3AEBF843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53E67864" w:rsidR="00D072E2" w:rsidRPr="002B4D05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072E2" w:rsidRPr="002B4D05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D072E2" w:rsidRPr="002B4D05" w:rsidRDefault="00D072E2" w:rsidP="00D072E2">
            <w:pPr>
              <w:spacing w:line="36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361AFBBC" w:rsidR="00D072E2" w:rsidRPr="002B4D05" w:rsidRDefault="00B61D3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427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35" w:type="dxa"/>
          </w:tcPr>
          <w:p w14:paraId="3BD2127C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5BCE6B09" w:rsidR="00D072E2" w:rsidRPr="002B4D05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108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024</w:t>
            </w:r>
          </w:p>
        </w:tc>
      </w:tr>
    </w:tbl>
    <w:p w14:paraId="35AD268E" w14:textId="208632E0" w:rsidR="00017239" w:rsidRPr="002B4D05" w:rsidRDefault="00017239" w:rsidP="0062586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A30F68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สาม</w:t>
      </w:r>
      <w:r w:rsidR="00C24D1D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A30F68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มีนาคม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2B4D05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BE1592" w:rsidRPr="002B4D05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2B4D05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2B4D05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2B4D05" w:rsidRDefault="00BE1592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2B4D05" w14:paraId="5153872E" w14:textId="77777777" w:rsidTr="00BE1592">
        <w:trPr>
          <w:cantSplit/>
        </w:trPr>
        <w:tc>
          <w:tcPr>
            <w:tcW w:w="6174" w:type="dxa"/>
          </w:tcPr>
          <w:p w14:paraId="054E5595" w14:textId="77777777" w:rsidR="00BE1592" w:rsidRPr="002B4D05" w:rsidRDefault="00BE1592" w:rsidP="00A30F68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59471491" w:rsidR="00BE1592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</w:tcPr>
          <w:p w14:paraId="16683A1E" w14:textId="77777777" w:rsidR="00BE1592" w:rsidRPr="002B4D05" w:rsidRDefault="00BE1592" w:rsidP="00A30F68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39A21F01" w:rsidR="00BE1592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D072E2" w:rsidRPr="002B4D05" w14:paraId="00AB5D7A" w14:textId="77777777" w:rsidTr="00BE1592">
        <w:trPr>
          <w:cantSplit/>
        </w:trPr>
        <w:tc>
          <w:tcPr>
            <w:tcW w:w="6174" w:type="dxa"/>
          </w:tcPr>
          <w:p w14:paraId="0C75D40B" w14:textId="73B93122" w:rsidR="00D072E2" w:rsidRPr="002B4D05" w:rsidRDefault="00D072E2" w:rsidP="00D072E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4064B1CB" w:rsidR="00D072E2" w:rsidRPr="002B4D05" w:rsidRDefault="00B61D3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108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582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024</w:t>
            </w:r>
          </w:p>
        </w:tc>
        <w:tc>
          <w:tcPr>
            <w:tcW w:w="146" w:type="dxa"/>
          </w:tcPr>
          <w:p w14:paraId="03D1CE47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520CE970" w:rsidR="00D072E2" w:rsidRPr="002B4D05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  <w:tr w:rsidR="00D072E2" w:rsidRPr="002B4D05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D072E2" w:rsidRPr="002B4D05" w:rsidRDefault="00D072E2" w:rsidP="00D072E2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7B3654CE" w:rsidR="00D072E2" w:rsidRPr="002B4D05" w:rsidRDefault="007341E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154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214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58CFED71" w:rsidR="00D072E2" w:rsidRPr="002B4D05" w:rsidRDefault="00D072E2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072E2" w:rsidRPr="002B4D05" w14:paraId="7F215262" w14:textId="77777777" w:rsidTr="00BE1592">
        <w:trPr>
          <w:cantSplit/>
        </w:trPr>
        <w:tc>
          <w:tcPr>
            <w:tcW w:w="6174" w:type="dxa"/>
          </w:tcPr>
          <w:p w14:paraId="14F2D272" w14:textId="0286EC6C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72CDA3C5" w:rsidR="00D072E2" w:rsidRPr="002B4D05" w:rsidRDefault="00B61D37" w:rsidP="00D072E2">
            <w:pPr>
              <w:tabs>
                <w:tab w:val="decimal" w:pos="1073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74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427</w:t>
            </w:r>
            <w:r w:rsidR="007341E7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46" w:type="dxa"/>
          </w:tcPr>
          <w:p w14:paraId="47BA76FB" w14:textId="77777777" w:rsidR="00D072E2" w:rsidRPr="002B4D05" w:rsidRDefault="00D072E2" w:rsidP="00D072E2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11160992" w:rsidR="00D072E2" w:rsidRPr="002B4D05" w:rsidRDefault="00B61D37" w:rsidP="00D072E2">
            <w:pPr>
              <w:tabs>
                <w:tab w:val="decimal" w:pos="1066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110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409</w:t>
            </w:r>
            <w:r w:rsidR="00D072E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552</w:t>
            </w:r>
          </w:p>
        </w:tc>
      </w:tr>
    </w:tbl>
    <w:p w14:paraId="3C626B1E" w14:textId="77777777" w:rsidR="00017239" w:rsidRPr="002B4D05" w:rsidRDefault="00017239" w:rsidP="00017239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26B43EEF" w14:textId="330663B6" w:rsidR="00B829FA" w:rsidRPr="002B4D05" w:rsidRDefault="001E6C8A" w:rsidP="0062586B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5" w:name="OLE_LINK5"/>
      <w:r w:rsidR="00B61D37" w:rsidRPr="00B61D37">
        <w:rPr>
          <w:rFonts w:asciiTheme="majorBidi" w:hAnsiTheme="majorBidi" w:cstheme="majorBidi"/>
          <w:spacing w:val="4"/>
          <w:lang w:val="en-US"/>
        </w:rPr>
        <w:t>31</w:t>
      </w:r>
      <w:r w:rsidR="00C56972"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="00C56972" w:rsidRPr="002B4D05">
        <w:rPr>
          <w:rFonts w:asciiTheme="majorBidi" w:hAnsiTheme="majorBidi" w:cstheme="majorBidi" w:hint="cs"/>
          <w:spacing w:val="4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</w:t>
      </w:r>
      <w:bookmarkEnd w:id="5"/>
      <w:r w:rsidR="00B61D37" w:rsidRPr="00B61D37">
        <w:rPr>
          <w:rFonts w:asciiTheme="majorBidi" w:hAnsiTheme="majorBidi" w:cstheme="majorBidi"/>
          <w:snapToGrid w:val="0"/>
          <w:lang w:val="en-US"/>
        </w:rPr>
        <w:t>8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2B4D05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มีมูลค่าตามบัญชี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ทั้งหมดจำนวน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34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80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ล้านบาท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และ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48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70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 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ล้านบาท ตามลำดับ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 xml:space="preserve">เพื่อเป็นหลักทรัพย์ค้ำประกันการออกหุ้นกู้ระยะยาว </w:t>
      </w:r>
      <w:r w:rsidR="00B25C34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(</w:t>
      </w:r>
      <w:r w:rsidR="00B25C34" w:rsidRPr="002B4D05">
        <w:rPr>
          <w:rFonts w:ascii="Angsana New" w:hAnsi="Angsana New" w:cs="Angsana New" w:hint="cs"/>
          <w:snapToGrid w:val="0"/>
          <w:color w:val="000000" w:themeColor="text1"/>
          <w:spacing w:val="-8"/>
          <w:cs/>
          <w:lang w:val="en-US"/>
        </w:rPr>
        <w:t xml:space="preserve">ดูหมายเหตุข้อ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>17</w:t>
      </w:r>
      <w:r w:rsidR="00B25C34" w:rsidRPr="002B4D05">
        <w:rPr>
          <w:rFonts w:ascii="Angsana New" w:hAnsi="Angsana New" w:cs="Angsana New"/>
          <w:snapToGrid w:val="0"/>
          <w:color w:val="000000" w:themeColor="text1"/>
          <w:spacing w:val="-8"/>
          <w:lang w:val="en-US"/>
        </w:rPr>
        <w:t xml:space="preserve">)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8"/>
          <w:cs/>
          <w:lang w:val="en-US"/>
        </w:rPr>
        <w:t>และได้จำนำเงินลงทุน</w:t>
      </w:r>
      <w:r w:rsidR="00C56972" w:rsidRPr="002B4D05">
        <w:rPr>
          <w:rFonts w:ascii="Angsana New" w:hAnsi="Angsana New" w:cs="Angsana New"/>
          <w:snapToGrid w:val="0"/>
          <w:color w:val="000000" w:themeColor="text1"/>
          <w:cs/>
          <w:lang w:val="en-US"/>
        </w:rPr>
        <w:t>ในหุ้นสามัญบางส่วน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cs/>
          <w:lang w:val="en-US"/>
        </w:rPr>
        <w:t>มีมูลค่า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>ตามบัญชี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 xml:space="preserve">จำนวน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36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00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ล้านบาท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และ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54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40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 xml:space="preserve"> </w:t>
      </w:r>
      <w:r w:rsidR="00C56972" w:rsidRPr="002B4D05">
        <w:rPr>
          <w:rFonts w:ascii="Angsana New" w:hAnsi="Angsana New" w:cs="Angsana New" w:hint="cs"/>
          <w:snapToGrid w:val="0"/>
          <w:color w:val="000000" w:themeColor="text1"/>
          <w:spacing w:val="-4"/>
          <w:cs/>
          <w:lang w:val="en-US"/>
        </w:rPr>
        <w:t xml:space="preserve">ล้านบาท ตามลำดับ </w:t>
      </w:r>
      <w:r w:rsidR="00C56972" w:rsidRPr="002B4D05">
        <w:rPr>
          <w:rFonts w:ascii="Angsana New" w:hAnsi="Angsana New" w:cs="Angsana New"/>
          <w:snapToGrid w:val="0"/>
          <w:color w:val="000000" w:themeColor="text1"/>
          <w:spacing w:val="-4"/>
          <w:cs/>
          <w:lang w:val="en-US"/>
        </w:rPr>
        <w:t>เป็นหลักทรัพย์ค้ำประกันเงินกู้ยืมระยะสั้น</w:t>
      </w:r>
      <w:r w:rsidR="00C56972" w:rsidRPr="002B4D05">
        <w:rPr>
          <w:rFonts w:ascii="Angsana New" w:hAnsi="Angsana New" w:cs="Angsana New"/>
          <w:snapToGrid w:val="0"/>
          <w:color w:val="000000" w:themeColor="text1"/>
          <w:lang w:val="en-US"/>
        </w:rPr>
        <w:t xml:space="preserve"> </w:t>
      </w:r>
      <w:r w:rsidR="00C56972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56972" w:rsidRPr="002B4D05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C56972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C56972" w:rsidRPr="002B4D05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6BDF12EA" w14:textId="51824BD0" w:rsidR="001B45D6" w:rsidRPr="002B4D05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B61D37"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1B45D6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B45D6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1B45D6" w:rsidRPr="002B4D05">
        <w:rPr>
          <w:rFonts w:asciiTheme="majorBidi" w:hAnsiTheme="majorBidi" w:cstheme="majorBidi"/>
          <w:b/>
          <w:bCs/>
          <w:cs/>
          <w:lang w:val="en-US"/>
        </w:rPr>
        <w:t>อสังหาริมทรัพย์เพื่อการลงทุน</w:t>
      </w:r>
    </w:p>
    <w:p w14:paraId="73EDC30B" w14:textId="1D0C45E4" w:rsidR="00FB6573" w:rsidRPr="002B4D05" w:rsidRDefault="00555A4E" w:rsidP="00A61692">
      <w:pPr>
        <w:tabs>
          <w:tab w:val="left" w:pos="540"/>
        </w:tabs>
        <w:spacing w:after="120"/>
        <w:ind w:left="54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ในเดือนกันยายน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เป็นการถือครองเพื่อหาประโยชน์จาก</w:t>
      </w:r>
      <w:r w:rsidRPr="002B4D05">
        <w:rPr>
          <w:rFonts w:asciiTheme="majorBidi" w:hAnsiTheme="majorBidi" w:cstheme="majorBidi"/>
          <w:snapToGrid w:val="0"/>
          <w:spacing w:val="-12"/>
          <w:cs/>
          <w:lang w:val="en-US"/>
        </w:rPr>
        <w:t>การเพิ่มขึ้นของมูลค่าของสินทรัพย์ ดังนั้น</w:t>
      </w:r>
      <w:r w:rsidR="003D41F0" w:rsidRPr="002B4D05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12"/>
          <w:cs/>
          <w:lang w:val="en-US"/>
        </w:rPr>
        <w:t>บริษัทจึงได้โอนเปลี่ยนประเภทที่ดินแปลงดังกล่าวจาก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ที่ดิน อาคารและอุปกรณ์ เป็น</w:t>
      </w:r>
      <w:r w:rsidRPr="0062586B">
        <w:rPr>
          <w:rFonts w:asciiTheme="majorBidi" w:hAnsiTheme="majorBidi" w:cstheme="majorBidi"/>
          <w:snapToGrid w:val="0"/>
          <w:spacing w:val="-12"/>
          <w:cs/>
          <w:lang w:val="en-US"/>
        </w:rPr>
        <w:t>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62586B">
        <w:rPr>
          <w:rFonts w:asciiTheme="majorBidi" w:hAnsiTheme="majorBidi" w:cstheme="majorBidi"/>
          <w:spacing w:val="-12"/>
          <w:cs/>
        </w:rPr>
        <w:t xml:space="preserve"> </w:t>
      </w:r>
      <w:r w:rsidRPr="0062586B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จำนวน </w:t>
      </w:r>
      <w:r w:rsidR="00B61D37" w:rsidRPr="00B61D37">
        <w:rPr>
          <w:rFonts w:asciiTheme="majorBidi" w:hAnsiTheme="majorBidi" w:cstheme="majorBidi"/>
          <w:snapToGrid w:val="0"/>
          <w:spacing w:val="-12"/>
          <w:lang w:val="en-US"/>
        </w:rPr>
        <w:t>655</w:t>
      </w:r>
      <w:r w:rsidRPr="0062586B">
        <w:rPr>
          <w:rFonts w:asciiTheme="majorBidi" w:hAnsiTheme="majorBidi" w:cstheme="majorBidi"/>
          <w:snapToGrid w:val="0"/>
          <w:spacing w:val="-12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12"/>
          <w:lang w:val="en-US"/>
        </w:rPr>
        <w:t>55</w:t>
      </w:r>
      <w:r w:rsidRPr="0062586B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62586B">
        <w:rPr>
          <w:rFonts w:asciiTheme="majorBidi" w:hAnsiTheme="majorBidi" w:cstheme="majorBidi"/>
          <w:snapToGrid w:val="0"/>
          <w:spacing w:val="-12"/>
          <w:cs/>
          <w:lang w:val="en-US"/>
        </w:rPr>
        <w:t>ล้าน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บาท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เป็นส่วนเกินทุนจากการตีราคาสินทรัพย์ในส่วนของ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ผู้ถือหุ้น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03607988" w14:textId="010D1270" w:rsidR="0061581E" w:rsidRPr="002B4D05" w:rsidRDefault="005266C8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="0062586B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</w:t>
      </w:r>
      <w:r w:rsidRPr="00D5156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278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52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5156F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272305B0" w14:textId="23731725" w:rsidR="00882B03" w:rsidRPr="002B4D05" w:rsidRDefault="00882B03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2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ต่อมาวันที่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12</w:t>
      </w:r>
      <w:r w:rsidRPr="002B4D05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พฤษภาคม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2566</w:t>
      </w:r>
      <w:r w:rsidRPr="002B4D05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อสังหาริมทรัพย์เพื่อการลงทุนดังกล่าวได้มีการประเมินราคาใหม่โดย</w:t>
      </w:r>
      <w:r w:rsidR="0062586B">
        <w:rPr>
          <w:rFonts w:asciiTheme="majorBidi" w:hAnsiTheme="majorBidi" w:cstheme="majorBidi"/>
          <w:snapToGrid w:val="0"/>
          <w:spacing w:val="-2"/>
          <w:lang w:val="en-US"/>
        </w:rPr>
        <w:t xml:space="preserve">              </w:t>
      </w:r>
      <w:r w:rsidRPr="00D5156F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358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43</w:t>
      </w:r>
      <w:r w:rsidRPr="00D5156F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D5156F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บาท</w:t>
      </w:r>
    </w:p>
    <w:p w14:paraId="059DFC05" w14:textId="41DF476C" w:rsidR="00847A13" w:rsidRPr="002B4D05" w:rsidRDefault="00E17BA2" w:rsidP="00A61692">
      <w:pPr>
        <w:spacing w:after="120"/>
        <w:ind w:left="54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7C0239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0239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มีนาคม</w:t>
      </w:r>
      <w:r w:rsidR="00512AD2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512AD2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บริษัทได้จดจำนองที่ดิน</w:t>
      </w:r>
      <w:r w:rsidR="003D41F0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ซึ่งมีมูลค่าตาม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บัญชี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882B03" w:rsidRPr="002B4D05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6901AC" w:rsidRPr="002B4D05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358</w:t>
      </w:r>
      <w:r w:rsidR="006901AC" w:rsidRPr="002B4D05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43</w:t>
      </w:r>
      <w:r w:rsidR="00882B03"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F627C" w:rsidRPr="002B4D05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5266C8"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>ระยะยาว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2B4D05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จำนวน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000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34620" w:rsidRPr="002B4D05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10"/>
          <w:lang w:val="en-US"/>
        </w:rPr>
        <w:t>(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>ดูหมายเหตุ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ข้อ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17</w:t>
      </w:r>
      <w:r w:rsidRPr="002B4D05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8D9FF72" w14:textId="0B46E72A" w:rsidR="001B45D6" w:rsidRPr="002B4D05" w:rsidRDefault="001B45D6" w:rsidP="00000A98">
      <w:pPr>
        <w:ind w:firstLine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A30F68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สาม</w:t>
      </w:r>
      <w:r w:rsidR="00A5220F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สิ้นสุดวันที่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A30F68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มีนาคม</w:t>
      </w:r>
      <w:r w:rsidR="001F4FA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มีดังนี้</w:t>
      </w:r>
    </w:p>
    <w:p w14:paraId="7E2971A8" w14:textId="77777777" w:rsidR="001B45D6" w:rsidRPr="002B4D05" w:rsidRDefault="001B45D6" w:rsidP="00F068AF">
      <w:pPr>
        <w:ind w:left="7920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80"/>
        <w:gridCol w:w="1620"/>
      </w:tblGrid>
      <w:tr w:rsidR="00E87D9F" w:rsidRPr="002B4D05" w14:paraId="44297689" w14:textId="77777777" w:rsidTr="00756952">
        <w:trPr>
          <w:cantSplit/>
          <w:trHeight w:val="144"/>
        </w:trPr>
        <w:tc>
          <w:tcPr>
            <w:tcW w:w="5490" w:type="dxa"/>
            <w:shd w:val="clear" w:color="auto" w:fill="auto"/>
          </w:tcPr>
          <w:p w14:paraId="16FA318B" w14:textId="77777777" w:rsidR="00E87D9F" w:rsidRPr="002B4D05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174B708C" w14:textId="7FD5F897" w:rsidR="00E87D9F" w:rsidRPr="002B4D05" w:rsidRDefault="00E87D9F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756952" w:rsidRPr="002B4D05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  <w:r w:rsidR="00756952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D9F" w:rsidRPr="002B4D05" w14:paraId="2669DD8E" w14:textId="77777777" w:rsidTr="00756952">
        <w:trPr>
          <w:cantSplit/>
          <w:trHeight w:val="144"/>
        </w:trPr>
        <w:tc>
          <w:tcPr>
            <w:tcW w:w="5490" w:type="dxa"/>
            <w:shd w:val="clear" w:color="auto" w:fill="auto"/>
          </w:tcPr>
          <w:p w14:paraId="05B55125" w14:textId="77777777" w:rsidR="00E87D9F" w:rsidRPr="002B4D05" w:rsidRDefault="00E87D9F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7F6B716" w14:textId="4A80E789" w:rsidR="00E87D9F" w:rsidRPr="002B4D05" w:rsidRDefault="00B61D37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6EDA74C5" w14:textId="77777777" w:rsidR="00E87D9F" w:rsidRPr="002B4D05" w:rsidRDefault="00E87D9F" w:rsidP="0062586B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DBEA918" w14:textId="1FFDB706" w:rsidR="00E87D9F" w:rsidRPr="002B4D05" w:rsidRDefault="00B61D37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</w:tr>
      <w:tr w:rsidR="00756952" w:rsidRPr="002B4D05" w14:paraId="19CC70E9" w14:textId="77777777" w:rsidTr="00756952">
        <w:trPr>
          <w:cantSplit/>
          <w:trHeight w:val="144"/>
        </w:trPr>
        <w:tc>
          <w:tcPr>
            <w:tcW w:w="5490" w:type="dxa"/>
            <w:shd w:val="clear" w:color="auto" w:fill="auto"/>
          </w:tcPr>
          <w:p w14:paraId="46655046" w14:textId="2B2933C3" w:rsidR="00756952" w:rsidRPr="002B4D05" w:rsidRDefault="00756952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(แสดงด้วยมูลค่ายุติธรรม)</w:t>
            </w:r>
          </w:p>
        </w:tc>
        <w:tc>
          <w:tcPr>
            <w:tcW w:w="1440" w:type="dxa"/>
            <w:shd w:val="clear" w:color="auto" w:fill="auto"/>
          </w:tcPr>
          <w:p w14:paraId="37C57668" w14:textId="6BCFC0D6" w:rsidR="00756952" w:rsidRPr="002B4D05" w:rsidRDefault="00B61D37" w:rsidP="0062586B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2D5C399E" w14:textId="77777777" w:rsidR="00756952" w:rsidRPr="002B4D05" w:rsidRDefault="00756952" w:rsidP="0062586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61B20F7" w14:textId="6E36CDCC" w:rsidR="00756952" w:rsidRPr="002B4D05" w:rsidRDefault="00B61D37" w:rsidP="0062586B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tr w:rsidR="008055C2" w:rsidRPr="002B4D05" w14:paraId="0EC5D8C6" w14:textId="77777777" w:rsidTr="00756952">
        <w:trPr>
          <w:cantSplit/>
          <w:trHeight w:val="144"/>
        </w:trPr>
        <w:tc>
          <w:tcPr>
            <w:tcW w:w="5490" w:type="dxa"/>
            <w:shd w:val="clear" w:color="auto" w:fill="auto"/>
          </w:tcPr>
          <w:p w14:paraId="7FA9D45D" w14:textId="56A99EC3" w:rsidR="008055C2" w:rsidRPr="002B4D05" w:rsidRDefault="00EB6E58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2B4D0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การเปลี่ยนแปลงในระหว่างงวด</w:t>
            </w:r>
          </w:p>
        </w:tc>
        <w:tc>
          <w:tcPr>
            <w:tcW w:w="1440" w:type="dxa"/>
            <w:shd w:val="clear" w:color="auto" w:fill="auto"/>
          </w:tcPr>
          <w:p w14:paraId="31450286" w14:textId="7E7BC661" w:rsidR="008055C2" w:rsidRPr="002B4D05" w:rsidRDefault="004F1DC8" w:rsidP="0062586B">
            <w:pPr>
              <w:spacing w:line="320" w:lineRule="exact"/>
              <w:ind w:left="-648" w:right="-7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7EA991" w14:textId="77777777" w:rsidR="008055C2" w:rsidRPr="002B4D05" w:rsidRDefault="008055C2" w:rsidP="0062586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3C062D" w14:textId="64F3149C" w:rsidR="008055C2" w:rsidRPr="002B4D05" w:rsidRDefault="004F1DC8" w:rsidP="0062586B">
            <w:pPr>
              <w:spacing w:line="320" w:lineRule="exact"/>
              <w:ind w:left="-648" w:right="-718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56952" w:rsidRPr="002B4D05" w14:paraId="25BBF9F3" w14:textId="77777777" w:rsidTr="00756952">
        <w:trPr>
          <w:cantSplit/>
          <w:trHeight w:val="144"/>
        </w:trPr>
        <w:tc>
          <w:tcPr>
            <w:tcW w:w="5490" w:type="dxa"/>
            <w:shd w:val="clear" w:color="auto" w:fill="auto"/>
          </w:tcPr>
          <w:p w14:paraId="4CC3A0B4" w14:textId="2309C54B" w:rsidR="00756952" w:rsidRPr="002B4D05" w:rsidRDefault="00756952" w:rsidP="0062586B">
            <w:pPr>
              <w:spacing w:line="32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bookmarkStart w:id="6" w:name="_Hlk145511449"/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(แสดงด้วยมูลค่ายุติธรรม)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90152" w14:textId="63ADE5BC" w:rsidR="00756952" w:rsidRPr="002B4D05" w:rsidRDefault="00B61D37" w:rsidP="0062586B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76B457CA" w14:textId="77777777" w:rsidR="00756952" w:rsidRPr="002B4D05" w:rsidRDefault="00756952" w:rsidP="0062586B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D8A4" w14:textId="13D284B9" w:rsidR="00756952" w:rsidRPr="002B4D05" w:rsidRDefault="00B61D37" w:rsidP="0062586B">
            <w:pPr>
              <w:tabs>
                <w:tab w:val="decimal" w:pos="1168"/>
              </w:tabs>
              <w:spacing w:line="320" w:lineRule="exact"/>
              <w:ind w:left="-648" w:right="-1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358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00756952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500</w:t>
            </w:r>
          </w:p>
        </w:tc>
      </w:tr>
      <w:bookmarkEnd w:id="6"/>
    </w:tbl>
    <w:p w14:paraId="05757AF2" w14:textId="77777777" w:rsidR="002C73CC" w:rsidRDefault="002C7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5D7B3F5B" w14:textId="21B35175" w:rsidR="00A43C9B" w:rsidRPr="002B4D05" w:rsidRDefault="00B61D37" w:rsidP="0062586B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11</w:t>
      </w:r>
      <w:r w:rsidR="00A43C9B" w:rsidRPr="002B4D05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2B4D05">
        <w:rPr>
          <w:rFonts w:asciiTheme="majorBidi" w:hAnsiTheme="majorBidi" w:cstheme="majorBidi"/>
          <w:b/>
          <w:bCs/>
          <w:snapToGrid w:val="0"/>
          <w:cs/>
        </w:rPr>
        <w:tab/>
      </w:r>
      <w:bookmarkStart w:id="7" w:name="OLE_LINK11"/>
      <w:r w:rsidR="00A43C9B" w:rsidRPr="002B4D05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7"/>
    </w:p>
    <w:p w14:paraId="5C3A8031" w14:textId="6FDB53E9" w:rsidR="00A43C9B" w:rsidRPr="002B4D05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2B4D05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A30F68" w:rsidRPr="002B4D05">
        <w:rPr>
          <w:rFonts w:asciiTheme="majorBidi" w:hAnsiTheme="majorBidi" w:cstheme="majorBidi" w:hint="cs"/>
          <w:snapToGrid w:val="0"/>
          <w:cs/>
        </w:rPr>
        <w:t>สาม</w:t>
      </w:r>
      <w:r w:rsidRPr="002B4D05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BC14A2" w:rsidRPr="002B4D05">
        <w:rPr>
          <w:rFonts w:asciiTheme="majorBidi" w:hAnsiTheme="majorBidi" w:cstheme="majorBidi" w:hint="cs"/>
          <w:snapToGrid w:val="0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2568</w:t>
      </w:r>
      <w:r w:rsidRPr="002B4D05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2B4D05" w:rsidRDefault="00A43C9B" w:rsidP="00760A4E">
      <w:pPr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2B4D05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A43C9B" w:rsidRPr="002B4D05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2B4D05" w:rsidRDefault="00A43C9B" w:rsidP="006258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2B4D05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2B4D05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2B4D05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A43C9B" w:rsidRPr="002B4D05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2B4D05" w:rsidRDefault="00A43C9B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080703" w14:textId="77777777" w:rsidR="00A43C9B" w:rsidRPr="002B4D05" w:rsidRDefault="00A43C9B" w:rsidP="0062586B">
            <w:pPr>
              <w:spacing w:line="32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2B4D05" w:rsidRDefault="00A43C9B" w:rsidP="006258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2B4D05" w:rsidRDefault="00B93C09" w:rsidP="0062586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778B7" w:rsidRPr="002B4D05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401DD995" w:rsidR="004778B7" w:rsidRPr="002B4D05" w:rsidRDefault="004778B7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6322" w14:textId="3A45E762" w:rsidR="004778B7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034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764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4778B7" w:rsidRPr="002B4D05" w:rsidRDefault="004778B7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7F724E73" w:rsidR="004778B7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052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830</w:t>
            </w:r>
            <w:r w:rsidR="001E2943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788</w:t>
            </w:r>
          </w:p>
        </w:tc>
      </w:tr>
      <w:tr w:rsidR="001E2943" w:rsidRPr="002B4D05" w14:paraId="19CA8E0F" w14:textId="77777777" w:rsidTr="001E2943">
        <w:trPr>
          <w:trHeight w:val="20"/>
        </w:trPr>
        <w:tc>
          <w:tcPr>
            <w:tcW w:w="5400" w:type="dxa"/>
          </w:tcPr>
          <w:p w14:paraId="1B936E5B" w14:textId="77777777" w:rsidR="001E2943" w:rsidRPr="002B4D05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D5A1A" w14:textId="16C3ED43" w:rsidR="001E2943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167</w:t>
            </w:r>
            <w:r w:rsidR="00C123FB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585</w:t>
            </w:r>
            <w:r w:rsidR="00C123FB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216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1E2943" w:rsidRPr="002B4D05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36A7A8" w14:textId="24A62028" w:rsidR="001E2943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183</w:t>
            </w:r>
            <w:r w:rsidR="00C123FB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811</w:t>
            </w:r>
            <w:r w:rsidR="00C123FB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</w:tr>
      <w:tr w:rsidR="001E2943" w:rsidRPr="002B4D05" w14:paraId="6E43772C" w14:textId="77777777" w:rsidTr="001E2943">
        <w:trPr>
          <w:trHeight w:val="20"/>
        </w:trPr>
        <w:tc>
          <w:tcPr>
            <w:tcW w:w="5400" w:type="dxa"/>
          </w:tcPr>
          <w:p w14:paraId="0AB88781" w14:textId="77777777" w:rsidR="001E2943" w:rsidRPr="002B4D05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203A" w14:textId="045041B3" w:rsidR="001E2943" w:rsidRPr="002B4D05" w:rsidRDefault="00C123FB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508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949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1E2943" w:rsidRPr="002B4D05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E1C60" w14:textId="7A20495B" w:rsidR="001E2943" w:rsidRPr="002B4D05" w:rsidRDefault="00C123FB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(</w:t>
            </w:r>
            <w:r w:rsidR="00B61D37"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448</w:t>
            </w:r>
            <w:r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341</w:t>
            </w:r>
            <w:r w:rsidRPr="002B4D0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E2943" w:rsidRPr="002B4D05" w14:paraId="3669F2E1" w14:textId="77777777" w:rsidTr="001E2943">
        <w:trPr>
          <w:trHeight w:val="20"/>
        </w:trPr>
        <w:tc>
          <w:tcPr>
            <w:tcW w:w="5400" w:type="dxa"/>
          </w:tcPr>
          <w:p w14:paraId="41D5A74C" w14:textId="596BD127" w:rsidR="001E2943" w:rsidRPr="002B4D05" w:rsidRDefault="001E2943" w:rsidP="0062586B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en-US" w:eastAsia="en-US"/>
              </w:rPr>
              <w:t>มีนาคม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DE7C" w14:textId="198794D4" w:rsidR="001E2943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C123FB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191</w:t>
            </w:r>
            <w:r w:rsidR="00C123FB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840</w:t>
            </w:r>
            <w:r w:rsidR="00C123FB"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357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1E2943" w:rsidRPr="002B4D05" w:rsidRDefault="001E2943" w:rsidP="0062586B">
            <w:pPr>
              <w:tabs>
                <w:tab w:val="decimal" w:pos="1080"/>
                <w:tab w:val="decimal" w:pos="1143"/>
              </w:tabs>
              <w:spacing w:line="32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6F2B6" w14:textId="26A5BEBA" w:rsidR="001E2943" w:rsidRPr="002B4D05" w:rsidRDefault="00B61D37" w:rsidP="0062586B">
            <w:pPr>
              <w:tabs>
                <w:tab w:val="decimal" w:pos="1440"/>
              </w:tabs>
              <w:spacing w:line="32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C123FB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  <w:r w:rsidR="00C123FB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C123FB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074</w:t>
            </w:r>
          </w:p>
        </w:tc>
      </w:tr>
    </w:tbl>
    <w:p w14:paraId="38AA4E97" w14:textId="24ABCC15" w:rsidR="00576A30" w:rsidRPr="0095343B" w:rsidRDefault="00FA0195" w:rsidP="007C747D">
      <w:pPr>
        <w:tabs>
          <w:tab w:val="left" w:pos="720"/>
        </w:tabs>
        <w:overflowPunct/>
        <w:autoSpaceDE/>
        <w:autoSpaceDN/>
        <w:adjustRightInd/>
        <w:spacing w:before="240"/>
        <w:ind w:left="549"/>
        <w:jc w:val="thaiDistribute"/>
        <w:textAlignment w:val="auto"/>
        <w:rPr>
          <w:rFonts w:asciiTheme="majorBidi" w:hAnsiTheme="majorBidi" w:cstheme="majorBidi"/>
          <w:snapToGrid w:val="0"/>
          <w:spacing w:val="-2"/>
          <w:lang w:val="en-US"/>
        </w:rPr>
      </w:pPr>
      <w:r w:rsidRPr="004D638B">
        <w:rPr>
          <w:rFonts w:asciiTheme="majorBidi" w:hAnsiTheme="majorBidi" w:cstheme="majorBidi"/>
          <w:sz w:val="22"/>
          <w:szCs w:val="22"/>
          <w:lang w:val="en-US"/>
        </w:rPr>
        <w:t>*</w:t>
      </w:r>
      <w:r w:rsidR="002C5DEA" w:rsidRPr="004D638B">
        <w:rPr>
          <w:rFonts w:asciiTheme="majorBidi" w:hAnsiTheme="majorBidi" w:cstheme="majorBidi"/>
          <w:sz w:val="22"/>
          <w:szCs w:val="22"/>
          <w:lang w:val="en-US"/>
        </w:rPr>
        <w:tab/>
      </w:r>
      <w:r w:rsidRPr="004D638B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ยอด</w:t>
      </w:r>
      <w:r w:rsidR="00793F90" w:rsidRPr="004D638B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ที่เพิ่มขึ้นระหว่างงวดโดยหลักเกิดจาก</w:t>
      </w:r>
      <w:r w:rsidRPr="004D638B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59174E" w:rsidRPr="004D638B">
        <w:rPr>
          <w:rFonts w:asciiTheme="majorBidi" w:hAnsiTheme="majorBidi" w:cstheme="majorBidi" w:hint="cs"/>
          <w:spacing w:val="-4"/>
          <w:sz w:val="22"/>
          <w:szCs w:val="22"/>
          <w:cs/>
          <w:lang w:val="en-US"/>
        </w:rPr>
        <w:t>นานาชาติ</w:t>
      </w:r>
      <w:r w:rsidRPr="004D638B">
        <w:rPr>
          <w:rFonts w:asciiTheme="majorBidi" w:hAnsiTheme="majorBidi" w:cstheme="majorBidi"/>
          <w:spacing w:val="-4"/>
          <w:sz w:val="22"/>
          <w:szCs w:val="22"/>
          <w:cs/>
          <w:lang w:val="en-US"/>
        </w:rPr>
        <w:t xml:space="preserve">พระราม </w:t>
      </w:r>
      <w:r w:rsidR="00B61D37" w:rsidRPr="00B61D37">
        <w:rPr>
          <w:rFonts w:asciiTheme="majorBidi" w:hAnsiTheme="majorBidi" w:cstheme="majorBidi"/>
          <w:spacing w:val="-4"/>
          <w:sz w:val="22"/>
          <w:szCs w:val="22"/>
          <w:lang w:val="en-US"/>
        </w:rPr>
        <w:t>3</w:t>
      </w:r>
      <w:r w:rsidR="00A61DD7">
        <w:rPr>
          <w:rFonts w:asciiTheme="majorBidi" w:hAnsiTheme="majorBidi" w:cstheme="majorBidi"/>
          <w:spacing w:val="-4"/>
          <w:sz w:val="22"/>
          <w:szCs w:val="22"/>
          <w:lang w:val="en-US"/>
        </w:rPr>
        <w:t xml:space="preserve"> </w:t>
      </w:r>
      <w:r w:rsidR="00A61DD7" w:rsidRPr="00A61DD7">
        <w:rPr>
          <w:rFonts w:asciiTheme="majorBidi" w:hAnsiTheme="majorBidi" w:cs="Angsana New"/>
          <w:spacing w:val="-4"/>
          <w:sz w:val="22"/>
          <w:szCs w:val="22"/>
          <w:cs/>
          <w:lang w:val="en-US"/>
        </w:rPr>
        <w:t>และต้นทุนการกู้ยืมจากแหล่งเงินทุนที่เกี่ยวข้องเข้าเป็นราคาทุนของอาคารระหว่างก่อสร้าง</w:t>
      </w:r>
      <w:r w:rsidR="002C73CC">
        <w:rPr>
          <w:rFonts w:asciiTheme="majorBidi" w:hAnsiTheme="majorBidi" w:cstheme="majorBidi"/>
          <w:spacing w:val="-4"/>
          <w:sz w:val="27"/>
          <w:szCs w:val="27"/>
          <w:lang w:val="en-US"/>
        </w:rPr>
        <w:br/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 xml:space="preserve">ณ วันที่ </w:t>
      </w:r>
      <w:r w:rsidR="00B61D37" w:rsidRPr="00B61D37">
        <w:rPr>
          <w:rFonts w:asciiTheme="majorBidi" w:hAnsiTheme="majorBidi" w:cstheme="majorBidi"/>
          <w:spacing w:val="-2"/>
          <w:lang w:val="en-US"/>
        </w:rPr>
        <w:t>31</w:t>
      </w:r>
      <w:r w:rsidR="00933B7F" w:rsidRPr="00E2475D">
        <w:rPr>
          <w:rFonts w:asciiTheme="majorBidi" w:hAnsiTheme="majorBidi" w:cstheme="majorBidi"/>
          <w:spacing w:val="-2"/>
          <w:cs/>
        </w:rPr>
        <w:t xml:space="preserve"> </w:t>
      </w:r>
      <w:r w:rsidR="001E2943" w:rsidRPr="00E2475D">
        <w:rPr>
          <w:rFonts w:asciiTheme="majorBidi" w:hAnsiTheme="majorBidi" w:cstheme="majorBidi" w:hint="cs"/>
          <w:spacing w:val="-2"/>
          <w:cs/>
        </w:rPr>
        <w:t>มีนาคม</w:t>
      </w:r>
      <w:r w:rsidR="00272860" w:rsidRPr="00E2475D">
        <w:rPr>
          <w:rFonts w:asciiTheme="majorBidi" w:hAnsiTheme="majorBidi" w:cstheme="majorBidi"/>
          <w:spacing w:val="-2"/>
          <w:cs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2568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 xml:space="preserve"> และ</w:t>
      </w:r>
      <w:r w:rsidR="0081229A" w:rsidRPr="00E2475D">
        <w:rPr>
          <w:rFonts w:asciiTheme="majorBidi" w:hAnsiTheme="majorBidi" w:cstheme="majorBidi"/>
          <w:snapToGrid w:val="0"/>
          <w:spacing w:val="-2"/>
          <w:cs/>
        </w:rPr>
        <w:t xml:space="preserve">วันที่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81229A" w:rsidRPr="00E2475D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1229A" w:rsidRPr="00E2475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2567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 xml:space="preserve"> บริษัทได้จดจำนองที่ดินซึ่งมีมูลค่าตามบัญชีจำนวน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432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37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 xml:space="preserve"> ล้านบาท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17</w:t>
      </w:r>
      <w:r w:rsidR="00786EFB" w:rsidRPr="00E2475D">
        <w:rPr>
          <w:rFonts w:asciiTheme="majorBidi" w:hAnsiTheme="majorBidi" w:cstheme="majorBidi"/>
          <w:snapToGrid w:val="0"/>
          <w:spacing w:val="-2"/>
          <w:cs/>
        </w:rPr>
        <w:t>)</w:t>
      </w:r>
    </w:p>
    <w:p w14:paraId="6D9D7098" w14:textId="7AAF28DC" w:rsidR="00950B64" w:rsidRPr="00113744" w:rsidRDefault="00EA1D58" w:rsidP="00D5156F">
      <w:pPr>
        <w:spacing w:before="240" w:after="360"/>
        <w:ind w:left="547"/>
        <w:jc w:val="thaiDistribute"/>
        <w:rPr>
          <w:rFonts w:asciiTheme="majorBidi" w:hAnsiTheme="majorBidi" w:cs="Angsana New"/>
          <w:spacing w:val="-12"/>
          <w:cs/>
          <w:lang w:val="en-US" w:eastAsia="x-none"/>
        </w:rPr>
      </w:pPr>
      <w:r w:rsidRPr="00E2475D">
        <w:rPr>
          <w:rFonts w:asciiTheme="majorBidi" w:hAnsiTheme="majorBidi" w:cs="Angsana New" w:hint="cs"/>
          <w:spacing w:val="-12"/>
          <w:cs/>
          <w:lang w:eastAsia="x-none"/>
        </w:rPr>
        <w:t>เมื่อ</w:t>
      </w:r>
      <w:r w:rsidR="00D14F33" w:rsidRPr="00E2475D">
        <w:rPr>
          <w:rFonts w:asciiTheme="majorBidi" w:hAnsiTheme="majorBidi" w:cs="Angsana New" w:hint="cs"/>
          <w:spacing w:val="-12"/>
          <w:cs/>
          <w:lang w:eastAsia="x-none"/>
        </w:rPr>
        <w:t xml:space="preserve">วันที่ </w:t>
      </w:r>
      <w:r w:rsidR="00B61D37" w:rsidRPr="00B61D37">
        <w:rPr>
          <w:rFonts w:asciiTheme="majorBidi" w:hAnsiTheme="majorBidi" w:cs="Angsana New"/>
          <w:spacing w:val="-12"/>
          <w:lang w:val="en-US" w:eastAsia="x-none"/>
        </w:rPr>
        <w:t>9</w:t>
      </w:r>
      <w:r w:rsidR="00D14F33" w:rsidRPr="00E2475D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D14F33" w:rsidRPr="00E2475D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พฤษภาคม </w:t>
      </w:r>
      <w:r w:rsidR="00B61D37" w:rsidRPr="00B61D37">
        <w:rPr>
          <w:rFonts w:asciiTheme="majorBidi" w:hAnsiTheme="majorBidi" w:cs="Angsana New"/>
          <w:spacing w:val="-12"/>
          <w:lang w:val="en-US" w:eastAsia="x-none"/>
        </w:rPr>
        <w:t>2568</w:t>
      </w:r>
      <w:r w:rsidR="00D14F33" w:rsidRPr="00E2475D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736EF0">
        <w:rPr>
          <w:rFonts w:asciiTheme="majorBidi" w:hAnsiTheme="majorBidi" w:cs="Angsana New" w:hint="cs"/>
          <w:spacing w:val="-12"/>
          <w:cs/>
          <w:lang w:val="en-US" w:eastAsia="x-none"/>
        </w:rPr>
        <w:t>บริษัทได้รับอนุมัติจาก</w:t>
      </w:r>
      <w:r w:rsidR="00D14F33" w:rsidRPr="00E2475D">
        <w:rPr>
          <w:rFonts w:asciiTheme="majorBidi" w:hAnsiTheme="majorBidi" w:cs="Angsana New" w:hint="cs"/>
          <w:spacing w:val="-12"/>
          <w:cs/>
          <w:lang w:val="en-US" w:eastAsia="x-none"/>
        </w:rPr>
        <w:t>ที่ประชุมคณะกรรมการบริษัท</w:t>
      </w:r>
      <w:r w:rsidR="00723866" w:rsidRPr="00E2475D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ครั้งที่ </w:t>
      </w:r>
      <w:r w:rsidR="00B61D37" w:rsidRPr="00B61D37">
        <w:rPr>
          <w:rFonts w:asciiTheme="majorBidi" w:hAnsiTheme="majorBidi" w:cs="Angsana New"/>
          <w:spacing w:val="-12"/>
          <w:lang w:val="en-US" w:eastAsia="x-none"/>
        </w:rPr>
        <w:t>4</w:t>
      </w:r>
      <w:r w:rsidR="00723866" w:rsidRPr="00E2475D">
        <w:rPr>
          <w:rFonts w:asciiTheme="majorBidi" w:hAnsiTheme="majorBidi" w:cs="Angsana New"/>
          <w:spacing w:val="-12"/>
          <w:lang w:val="en-US" w:eastAsia="x-none"/>
        </w:rPr>
        <w:t>/</w:t>
      </w:r>
      <w:r w:rsidR="00B61D37" w:rsidRPr="00B61D37">
        <w:rPr>
          <w:rFonts w:asciiTheme="majorBidi" w:hAnsiTheme="majorBidi" w:cs="Angsana New"/>
          <w:spacing w:val="-12"/>
          <w:lang w:val="en-US" w:eastAsia="x-none"/>
        </w:rPr>
        <w:t>2568</w:t>
      </w:r>
      <w:r w:rsidR="00736EF0">
        <w:rPr>
          <w:rFonts w:asciiTheme="majorBidi" w:hAnsiTheme="majorBidi" w:cs="Angsana New" w:hint="cs"/>
          <w:spacing w:val="-12"/>
          <w:cs/>
          <w:lang w:val="en-US" w:eastAsia="x-none"/>
        </w:rPr>
        <w:t xml:space="preserve"> </w:t>
      </w:r>
      <w:r w:rsidR="00950B64" w:rsidRPr="00E2475D">
        <w:rPr>
          <w:rFonts w:asciiTheme="majorBidi" w:hAnsiTheme="majorBidi" w:cs="Angsana New" w:hint="cs"/>
          <w:spacing w:val="-12"/>
          <w:cs/>
          <w:lang w:eastAsia="x-none"/>
        </w:rPr>
        <w:t>ให้จำหน่ายที่ดินโครงการโรงเรียนนานาชาติพระราม</w:t>
      </w:r>
      <w:r w:rsidR="00950B64" w:rsidRPr="00E2475D">
        <w:rPr>
          <w:rFonts w:asciiTheme="majorBidi" w:hAnsiTheme="majorBidi" w:cs="Angsana New"/>
          <w:spacing w:val="-12"/>
          <w:cs/>
          <w:lang w:eastAsia="x-none"/>
        </w:rPr>
        <w:t xml:space="preserve"> </w:t>
      </w:r>
      <w:r w:rsidR="00B61D37" w:rsidRPr="00B61D37">
        <w:rPr>
          <w:rFonts w:asciiTheme="majorBidi" w:hAnsiTheme="majorBidi" w:cs="Angsana New"/>
          <w:spacing w:val="-12"/>
          <w:lang w:val="en-US" w:eastAsia="x-none"/>
        </w:rPr>
        <w:t>3</w:t>
      </w:r>
      <w:r w:rsidR="00950B64" w:rsidRPr="00E2475D">
        <w:rPr>
          <w:rFonts w:asciiTheme="majorBidi" w:hAnsiTheme="majorBidi" w:cs="Angsana New"/>
          <w:spacing w:val="-12"/>
          <w:cs/>
          <w:lang w:eastAsia="x-none"/>
        </w:rPr>
        <w:t xml:space="preserve"> ให้แก่ บริษัท ซีจีดี อินดัสเทรียล ริง โรด จำกัด</w:t>
      </w:r>
      <w:r w:rsidR="00950B64" w:rsidRPr="00E2475D">
        <w:rPr>
          <w:rFonts w:asciiTheme="majorBidi" w:hAnsiTheme="majorBidi" w:cs="Angsana New"/>
          <w:spacing w:val="-12"/>
          <w:lang w:eastAsia="x-none"/>
        </w:rPr>
        <w:t xml:space="preserve"> </w:t>
      </w:r>
      <w:r w:rsidR="00950B64" w:rsidRPr="00E2475D">
        <w:rPr>
          <w:rFonts w:asciiTheme="majorBidi" w:hAnsiTheme="majorBidi" w:cs="Angsana New" w:hint="cs"/>
          <w:spacing w:val="-12"/>
          <w:cs/>
          <w:lang w:eastAsia="x-none"/>
        </w:rPr>
        <w:t>ซึ่งเป็นบริษัทย่อยแห่งใหม่</w:t>
      </w:r>
      <w:r w:rsidR="007C747D">
        <w:rPr>
          <w:rFonts w:asciiTheme="majorBidi" w:hAnsiTheme="majorBidi" w:cs="Angsana New"/>
          <w:spacing w:val="-12"/>
          <w:lang w:val="en-US" w:eastAsia="x-none"/>
        </w:rPr>
        <w:t xml:space="preserve"> </w:t>
      </w:r>
      <w:r w:rsidR="007C747D" w:rsidRPr="00E2475D">
        <w:rPr>
          <w:rFonts w:asciiTheme="majorBidi" w:hAnsiTheme="majorBidi" w:cstheme="majorBidi"/>
          <w:snapToGrid w:val="0"/>
          <w:spacing w:val="-2"/>
          <w:cs/>
        </w:rPr>
        <w:t xml:space="preserve">(ดูหมายเหตุข้อ 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26</w:t>
      </w:r>
      <w:r w:rsidR="007C747D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="007C747D" w:rsidRPr="00E2475D">
        <w:rPr>
          <w:rFonts w:asciiTheme="majorBidi" w:hAnsiTheme="majorBidi" w:cstheme="majorBidi"/>
          <w:snapToGrid w:val="0"/>
          <w:spacing w:val="-2"/>
          <w:cs/>
        </w:rPr>
        <w:t>)</w:t>
      </w:r>
    </w:p>
    <w:p w14:paraId="772556EE" w14:textId="4D68991B" w:rsidR="004024B3" w:rsidRPr="002B4D05" w:rsidRDefault="00B61D37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t>12</w:t>
      </w:r>
      <w:r w:rsidR="004024B3" w:rsidRPr="002B4D05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2B4D05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2B4D05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2B4D05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2B4D05" w:rsidRDefault="004024B3" w:rsidP="004024B3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61581E" w:rsidRPr="002B4D05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2B4D05" w:rsidRDefault="0061581E" w:rsidP="0055393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2B4D05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2B4D05" w:rsidRDefault="0061581E" w:rsidP="0055393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2B4D05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DB" w:rsidRPr="002B4D05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3E27DB" w:rsidRPr="002B4D05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4DAFB864" w:rsidR="003E27DB" w:rsidRPr="002B4D05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3E27DB" w:rsidRPr="002B4D05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3E27DB" w:rsidRPr="002B4D05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3E27DB" w:rsidRPr="002B4D05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3E27DB" w:rsidRPr="002B4D05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3E27DB" w:rsidRPr="002B4D05" w:rsidRDefault="003E27DB" w:rsidP="003E27D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3E27DB" w:rsidRPr="002B4D05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E27DB" w:rsidRPr="002B4D05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3E27DB" w:rsidRPr="002B4D05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12B04C84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6CAC021" w14:textId="77777777" w:rsidR="003E27DB" w:rsidRPr="002B4D05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5190FEAD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3E27DB" w:rsidRPr="002B4D05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505DC05C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02A0ACF0" w14:textId="77777777" w:rsidR="003E27DB" w:rsidRPr="002B4D05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7B908DA2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E27DB" w:rsidRPr="002B4D05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3E27DB" w:rsidRPr="002B4D05" w:rsidRDefault="003E27DB" w:rsidP="003E27DB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64BED715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A05F921" w14:textId="77777777" w:rsidR="003E27DB" w:rsidRPr="002B4D05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226A44C3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04FFC309" w14:textId="77777777" w:rsidR="003E27DB" w:rsidRPr="002B4D05" w:rsidRDefault="003E27DB" w:rsidP="003E27DB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37827D75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3FDED58E" w14:textId="77777777" w:rsidR="003E27DB" w:rsidRPr="002B4D05" w:rsidRDefault="003E27DB" w:rsidP="003E27DB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699182FD" w:rsidR="003E27DB" w:rsidRPr="002B4D05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1581E" w:rsidRPr="002B4D05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2B4D05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2B4D05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2B4D05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2B4D05" w:rsidRDefault="0061581E" w:rsidP="0061581E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2B4D05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2B4D05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2B4D05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2B4D05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123FB" w:rsidRPr="002B4D05" w14:paraId="4C3DCCBE" w14:textId="77777777" w:rsidTr="00711709">
        <w:trPr>
          <w:trHeight w:val="144"/>
        </w:trPr>
        <w:tc>
          <w:tcPr>
            <w:tcW w:w="4018" w:type="dxa"/>
          </w:tcPr>
          <w:p w14:paraId="53A60267" w14:textId="30F81543" w:rsidR="00C123FB" w:rsidRPr="002B4D05" w:rsidRDefault="00C123FB" w:rsidP="00C12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15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FD7D" w14:textId="2375E2C9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651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54423ECA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</w:tcPr>
          <w:p w14:paraId="47BDBC47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253F22C0" w:rsidR="00C123FB" w:rsidRPr="002B4D05" w:rsidRDefault="00C123FB" w:rsidP="00C123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52F0DE82" w:rsidR="00C123FB" w:rsidRPr="002B4D05" w:rsidRDefault="00C123FB" w:rsidP="00C123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123FB" w:rsidRPr="002B4D05" w14:paraId="694898EC" w14:textId="77777777" w:rsidTr="00B2010D">
        <w:trPr>
          <w:trHeight w:val="144"/>
        </w:trPr>
        <w:tc>
          <w:tcPr>
            <w:tcW w:w="4018" w:type="dxa"/>
          </w:tcPr>
          <w:p w14:paraId="79E4627F" w14:textId="77777777" w:rsidR="00C123FB" w:rsidRPr="002B4D05" w:rsidRDefault="00C123FB" w:rsidP="00C12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9B4C" w14:textId="1C5272E6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715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</w:p>
        </w:tc>
        <w:tc>
          <w:tcPr>
            <w:tcW w:w="90" w:type="dxa"/>
            <w:vAlign w:val="center"/>
          </w:tcPr>
          <w:p w14:paraId="24898183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486F8B22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110" w:type="dxa"/>
          </w:tcPr>
          <w:p w14:paraId="37295621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7DA143E" w14:textId="315ED62D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98" w:type="dxa"/>
            <w:vAlign w:val="center"/>
          </w:tcPr>
          <w:p w14:paraId="144769B7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5FC1FB82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C123FB" w:rsidRPr="002B4D05" w14:paraId="6A443793" w14:textId="77777777" w:rsidTr="00B2010D">
        <w:trPr>
          <w:trHeight w:val="144"/>
        </w:trPr>
        <w:tc>
          <w:tcPr>
            <w:tcW w:w="4018" w:type="dxa"/>
          </w:tcPr>
          <w:p w14:paraId="211F9112" w14:textId="77777777" w:rsidR="00C123FB" w:rsidRPr="002B4D05" w:rsidRDefault="00C123FB" w:rsidP="00C12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1244" w14:textId="71EE9975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  <w:vAlign w:val="center"/>
          </w:tcPr>
          <w:p w14:paraId="3782936B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2E79026A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110" w:type="dxa"/>
          </w:tcPr>
          <w:p w14:paraId="679A98A6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0DF0746" w14:textId="00AFCD87" w:rsidR="00C123FB" w:rsidRPr="002B4D05" w:rsidRDefault="00C123FB" w:rsidP="003365A6">
            <w:pPr>
              <w:tabs>
                <w:tab w:val="decimal" w:pos="64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726E2A4" w14:textId="77777777" w:rsidR="00C123FB" w:rsidRPr="002B4D05" w:rsidRDefault="00C123FB" w:rsidP="00C123FB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49AEF162" w:rsidR="00C123FB" w:rsidRPr="002B4D05" w:rsidRDefault="00C123FB" w:rsidP="00C123F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123FB" w:rsidRPr="002B4D05" w14:paraId="798AD0C0" w14:textId="77777777" w:rsidTr="00B2010D">
        <w:trPr>
          <w:trHeight w:val="144"/>
        </w:trPr>
        <w:tc>
          <w:tcPr>
            <w:tcW w:w="4018" w:type="dxa"/>
          </w:tcPr>
          <w:p w14:paraId="5614FFD5" w14:textId="77777777" w:rsidR="00C123FB" w:rsidRPr="002B4D05" w:rsidRDefault="00C123FB" w:rsidP="00C12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6AC3" w14:textId="68A20122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505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674</w:t>
            </w:r>
            <w:r w:rsidR="00C123F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  <w:vAlign w:val="center"/>
          </w:tcPr>
          <w:p w14:paraId="77B7B99E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409AB06A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</w:p>
        </w:tc>
        <w:tc>
          <w:tcPr>
            <w:tcW w:w="110" w:type="dxa"/>
          </w:tcPr>
          <w:p w14:paraId="0F28ABAB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E66D6" w14:textId="398C892E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810</w:t>
            </w:r>
          </w:p>
        </w:tc>
        <w:tc>
          <w:tcPr>
            <w:tcW w:w="98" w:type="dxa"/>
          </w:tcPr>
          <w:p w14:paraId="28CBDD8F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54719BCB" w:rsidR="00C123FB" w:rsidRPr="002B4D05" w:rsidRDefault="00B61D37" w:rsidP="00C123F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  <w:r w:rsidR="00C123F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</w:tr>
      <w:tr w:rsidR="00C123FB" w:rsidRPr="002B4D05" w14:paraId="1AEF71E4" w14:textId="77777777" w:rsidTr="0082738A">
        <w:trPr>
          <w:trHeight w:val="144"/>
        </w:trPr>
        <w:tc>
          <w:tcPr>
            <w:tcW w:w="4018" w:type="dxa"/>
          </w:tcPr>
          <w:p w14:paraId="5D7757AD" w14:textId="77777777" w:rsidR="00C123FB" w:rsidRPr="002B4D05" w:rsidRDefault="00C123FB" w:rsidP="00C123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B607D" w14:textId="77777777" w:rsidR="00C123FB" w:rsidRPr="002B4D05" w:rsidRDefault="00C123FB" w:rsidP="00C123FB">
            <w:pPr>
              <w:tabs>
                <w:tab w:val="decimal" w:pos="1047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6170AE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52C91CF" w14:textId="77777777" w:rsidR="00C123FB" w:rsidRPr="002B4D05" w:rsidRDefault="00C123FB" w:rsidP="00C123FB">
            <w:pPr>
              <w:tabs>
                <w:tab w:val="decimal" w:pos="1047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9E2A0CC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63F697A" w14:textId="77777777" w:rsidR="00C123FB" w:rsidRPr="002B4D05" w:rsidRDefault="00C123FB" w:rsidP="00C123F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BE7670" w14:textId="77777777" w:rsidR="00C123FB" w:rsidRPr="002B4D05" w:rsidRDefault="00C123FB" w:rsidP="00C123F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AD2901D" w14:textId="77777777" w:rsidR="00C123FB" w:rsidRPr="002B4D05" w:rsidRDefault="00C123FB" w:rsidP="00C123FB">
            <w:pPr>
              <w:tabs>
                <w:tab w:val="decimal" w:pos="1063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1F1F33B1" w14:textId="77777777" w:rsidR="00202B30" w:rsidRDefault="00202B30">
      <w:r>
        <w:rPr>
          <w:rFonts w:cs="Angsana New"/>
          <w:cs/>
        </w:rPr>
        <w:br w:type="page"/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3E27DB" w:rsidRPr="002B4D05" w14:paraId="707AB1C2" w14:textId="77777777" w:rsidTr="000F2F90">
        <w:trPr>
          <w:trHeight w:val="144"/>
        </w:trPr>
        <w:tc>
          <w:tcPr>
            <w:tcW w:w="4018" w:type="dxa"/>
          </w:tcPr>
          <w:p w14:paraId="3FD58636" w14:textId="44E84EAE" w:rsidR="00576A30" w:rsidRPr="002B4D05" w:rsidRDefault="00576A30" w:rsidP="007C747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2425" w:type="dxa"/>
            <w:gridSpan w:val="3"/>
            <w:vAlign w:val="center"/>
          </w:tcPr>
          <w:p w14:paraId="5CDF9D45" w14:textId="1E48464A" w:rsidR="003E27DB" w:rsidRPr="00B25C41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vAlign w:val="center"/>
          </w:tcPr>
          <w:p w14:paraId="09A158B4" w14:textId="77777777" w:rsidR="003E27DB" w:rsidRPr="002B4D05" w:rsidRDefault="003E27DB" w:rsidP="003E27DB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614D6077" w14:textId="5A7ACCD0" w:rsidR="003E27DB" w:rsidRPr="00B25C41" w:rsidRDefault="003E27DB" w:rsidP="003E27DB">
            <w:pPr>
              <w:tabs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7DB" w:rsidRPr="002B4D05" w14:paraId="65109AA5" w14:textId="77777777" w:rsidTr="00525FEB">
        <w:trPr>
          <w:trHeight w:val="144"/>
        </w:trPr>
        <w:tc>
          <w:tcPr>
            <w:tcW w:w="4018" w:type="dxa"/>
          </w:tcPr>
          <w:p w14:paraId="6E498BC0" w14:textId="77777777" w:rsidR="003E27DB" w:rsidRPr="002B4D05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69" w:type="dxa"/>
          </w:tcPr>
          <w:p w14:paraId="16833525" w14:textId="3BE7B00D" w:rsidR="003E27DB" w:rsidRPr="003E27DB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29A919A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3ED08D86" w14:textId="06DA0B16" w:rsidR="003E27DB" w:rsidRPr="003E27DB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1D21995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430B" w14:textId="75E80B21" w:rsidR="003E27DB" w:rsidRPr="003E27DB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114D5A3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754A37B" w14:textId="61FFDD68" w:rsidR="003E27DB" w:rsidRPr="003E27DB" w:rsidRDefault="003E27DB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E27DB" w:rsidRPr="002B4D05" w14:paraId="3CFE6E3E" w14:textId="77777777" w:rsidTr="00525FEB">
        <w:trPr>
          <w:trHeight w:val="144"/>
        </w:trPr>
        <w:tc>
          <w:tcPr>
            <w:tcW w:w="4018" w:type="dxa"/>
          </w:tcPr>
          <w:p w14:paraId="68102B8B" w14:textId="77777777" w:rsidR="003E27DB" w:rsidRPr="002B4D05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69" w:type="dxa"/>
          </w:tcPr>
          <w:p w14:paraId="4F636FA7" w14:textId="5037045E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34BF32AF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26083553" w14:textId="0AB53A67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23F26B26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5AE9" w14:textId="1AFD6D76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8" w:type="dxa"/>
          </w:tcPr>
          <w:p w14:paraId="367D68C6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04293C64" w14:textId="17D231BC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E27DB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3E27DB" w:rsidRPr="002B4D05" w14:paraId="1888442F" w14:textId="77777777" w:rsidTr="00525FEB">
        <w:trPr>
          <w:trHeight w:val="144"/>
        </w:trPr>
        <w:tc>
          <w:tcPr>
            <w:tcW w:w="4018" w:type="dxa"/>
          </w:tcPr>
          <w:p w14:paraId="3EADD15A" w14:textId="77777777" w:rsidR="003E27DB" w:rsidRPr="002B4D05" w:rsidRDefault="003E27DB" w:rsidP="003E27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</w:p>
        </w:tc>
        <w:tc>
          <w:tcPr>
            <w:tcW w:w="1169" w:type="dxa"/>
          </w:tcPr>
          <w:p w14:paraId="2D454303" w14:textId="0754C605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vAlign w:val="center"/>
          </w:tcPr>
          <w:p w14:paraId="55289158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105CD335" w14:textId="7EA6C865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" w:type="dxa"/>
          </w:tcPr>
          <w:p w14:paraId="541F63DB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6ACF6" w14:textId="7E715B6F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8" w:type="dxa"/>
          </w:tcPr>
          <w:p w14:paraId="5966427E" w14:textId="77777777" w:rsidR="003E27DB" w:rsidRPr="003E27DB" w:rsidRDefault="003E27DB" w:rsidP="003E27D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311AF8B" w14:textId="6CC39CDD" w:rsidR="003E27DB" w:rsidRPr="003E27DB" w:rsidRDefault="00B61D37" w:rsidP="003E27D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76F6C" w:rsidRPr="002B4D05" w14:paraId="59A08EEF" w14:textId="77777777" w:rsidTr="00525FEB">
        <w:trPr>
          <w:trHeight w:val="144"/>
        </w:trPr>
        <w:tc>
          <w:tcPr>
            <w:tcW w:w="4018" w:type="dxa"/>
          </w:tcPr>
          <w:p w14:paraId="57DD0914" w14:textId="4C255D11" w:rsidR="00876F6C" w:rsidRPr="002B4D05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</w:tcPr>
          <w:p w14:paraId="55B22E5D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FA9876B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15BCE15A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0A1DE622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4ED0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1665EB3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3F4BCA66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76F6C" w:rsidRPr="002B4D05" w14:paraId="2BB794CD" w14:textId="77777777" w:rsidTr="00F6792B">
        <w:trPr>
          <w:trHeight w:val="144"/>
        </w:trPr>
        <w:tc>
          <w:tcPr>
            <w:tcW w:w="4018" w:type="dxa"/>
          </w:tcPr>
          <w:p w14:paraId="53B59655" w14:textId="50703801" w:rsidR="00876F6C" w:rsidRPr="002B4D05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2B4D05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2B4D05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69" w:type="dxa"/>
            <w:vAlign w:val="center"/>
          </w:tcPr>
          <w:p w14:paraId="7855293F" w14:textId="0D706CFC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61C4514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592FF63" w14:textId="6C756E18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</w:tcPr>
          <w:p w14:paraId="635C3AD3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9A3E4" w14:textId="366E21CF" w:rsidR="00876F6C" w:rsidRPr="00876F6C" w:rsidRDefault="00B61D37" w:rsidP="00876F6C">
            <w:pPr>
              <w:spacing w:line="32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76F6C" w:rsidRPr="00876F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876F6C" w:rsidRPr="00876F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876F6C" w:rsidRPr="00876F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98" w:type="dxa"/>
          </w:tcPr>
          <w:p w14:paraId="7821499A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01188BD" w14:textId="36AFBC31" w:rsidR="00876F6C" w:rsidRPr="00876F6C" w:rsidRDefault="00B61D37" w:rsidP="00876F6C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876F6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945</w:t>
            </w:r>
            <w:r w:rsidR="00876F6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676</w:t>
            </w:r>
            <w:r w:rsidR="00876F6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</w:p>
        </w:tc>
      </w:tr>
      <w:tr w:rsidR="00876F6C" w:rsidRPr="002B4D05" w14:paraId="773AB295" w14:textId="77777777" w:rsidTr="00F6792B">
        <w:trPr>
          <w:trHeight w:val="144"/>
        </w:trPr>
        <w:tc>
          <w:tcPr>
            <w:tcW w:w="4018" w:type="dxa"/>
          </w:tcPr>
          <w:p w14:paraId="411891C2" w14:textId="7C57CEA6" w:rsidR="00876F6C" w:rsidRPr="002B4D05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669C98DD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A14AE0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6C23F20" w14:textId="77777777" w:rsidR="00876F6C" w:rsidRPr="00B25C41" w:rsidRDefault="00876F6C" w:rsidP="00876F6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44FCA0F7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049D" w14:textId="77777777" w:rsidR="00876F6C" w:rsidRPr="00876F6C" w:rsidRDefault="00876F6C" w:rsidP="00876F6C">
            <w:pPr>
              <w:spacing w:line="32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095CF8D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E48503B" w14:textId="77777777" w:rsidR="00876F6C" w:rsidRPr="00876F6C" w:rsidRDefault="00876F6C" w:rsidP="00876F6C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76F6C" w:rsidRPr="002B4D05" w14:paraId="47ACBE31" w14:textId="77777777" w:rsidTr="00F6792B">
        <w:trPr>
          <w:trHeight w:val="144"/>
        </w:trPr>
        <w:tc>
          <w:tcPr>
            <w:tcW w:w="4018" w:type="dxa"/>
          </w:tcPr>
          <w:p w14:paraId="1372F1C2" w14:textId="299D0DE5" w:rsidR="00876F6C" w:rsidRPr="002B4D05" w:rsidRDefault="00876F6C" w:rsidP="00876F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2B4D05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2B4D05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2B4D05">
              <w:rPr>
                <w:rFonts w:asciiTheme="majorBidi" w:hAnsiTheme="majorBidi" w:cstheme="majorBidi"/>
                <w:spacing w:val="-4"/>
                <w:szCs w:val="28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3BB1513B" w14:textId="2E56E614" w:rsidR="00876F6C" w:rsidRPr="00876F6C" w:rsidRDefault="00876F6C" w:rsidP="00876F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C860F4A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E054EF7" w14:textId="1513A969" w:rsidR="00876F6C" w:rsidRPr="00876F6C" w:rsidRDefault="00876F6C" w:rsidP="00876F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0CB345B5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5DA6A" w14:textId="152DB208" w:rsidR="00876F6C" w:rsidRPr="00876F6C" w:rsidRDefault="00876F6C" w:rsidP="00876F6C">
            <w:pPr>
              <w:spacing w:line="32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E18EE0C" w14:textId="77777777" w:rsidR="00876F6C" w:rsidRPr="003E27DB" w:rsidRDefault="00876F6C" w:rsidP="00876F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D711E86" w14:textId="27D4437C" w:rsidR="00876F6C" w:rsidRPr="00876F6C" w:rsidRDefault="00876F6C" w:rsidP="00876F6C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7317B" w:rsidRPr="002B4D05" w14:paraId="159BBBCA" w14:textId="77777777" w:rsidTr="007D3887">
        <w:trPr>
          <w:trHeight w:val="144"/>
        </w:trPr>
        <w:tc>
          <w:tcPr>
            <w:tcW w:w="4018" w:type="dxa"/>
          </w:tcPr>
          <w:p w14:paraId="540327A3" w14:textId="3ACAE630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181476B4" w14:textId="25F3288F" w:rsidR="0027317B" w:rsidRPr="00876F6C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638</w:t>
            </w:r>
          </w:p>
        </w:tc>
        <w:tc>
          <w:tcPr>
            <w:tcW w:w="90" w:type="dxa"/>
            <w:vAlign w:val="center"/>
          </w:tcPr>
          <w:p w14:paraId="641A8CBD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9961516" w14:textId="35642546" w:rsidR="0027317B" w:rsidRPr="00876F6C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110" w:type="dxa"/>
          </w:tcPr>
          <w:p w14:paraId="3DB3D272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3702" w14:textId="1F22F83A" w:rsidR="0027317B" w:rsidRPr="00876F6C" w:rsidRDefault="00B61D37" w:rsidP="0027317B">
            <w:pPr>
              <w:spacing w:line="32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27317B" w:rsidRPr="00876F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</w:p>
        </w:tc>
        <w:tc>
          <w:tcPr>
            <w:tcW w:w="98" w:type="dxa"/>
          </w:tcPr>
          <w:p w14:paraId="4854082A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ACA1530" w14:textId="5E70DC1E" w:rsidR="0027317B" w:rsidRPr="00876F6C" w:rsidRDefault="00B61D37" w:rsidP="0027317B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084</w:t>
            </w:r>
          </w:p>
        </w:tc>
      </w:tr>
      <w:tr w:rsidR="0027317B" w:rsidRPr="002B4D05" w14:paraId="6EC80E09" w14:textId="77777777" w:rsidTr="00B6677E">
        <w:trPr>
          <w:trHeight w:val="144"/>
        </w:trPr>
        <w:tc>
          <w:tcPr>
            <w:tcW w:w="4018" w:type="dxa"/>
          </w:tcPr>
          <w:p w14:paraId="657A4090" w14:textId="0EAC3260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Cs w:val="28"/>
              </w:rPr>
              <w:t>-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1E0BAE9A" w14:textId="62682FAC" w:rsidR="0027317B" w:rsidRPr="00876F6C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</w:t>
            </w:r>
            <w:r w:rsidR="0027317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579</w:t>
            </w:r>
            <w:r w:rsidR="0027317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713</w:t>
            </w:r>
          </w:p>
        </w:tc>
        <w:tc>
          <w:tcPr>
            <w:tcW w:w="90" w:type="dxa"/>
            <w:vAlign w:val="center"/>
          </w:tcPr>
          <w:p w14:paraId="41361F10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4528FD7" w14:textId="745B5D92" w:rsidR="0027317B" w:rsidRPr="00876F6C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110" w:type="dxa"/>
          </w:tcPr>
          <w:p w14:paraId="7E64FB93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39C1" w14:textId="3F9AFBFE" w:rsidR="0027317B" w:rsidRPr="00B25C41" w:rsidRDefault="00B61D37" w:rsidP="0027317B">
            <w:pPr>
              <w:spacing w:line="320" w:lineRule="exact"/>
              <w:ind w:right="-2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98" w:type="dxa"/>
          </w:tcPr>
          <w:p w14:paraId="39F864A0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9391ADC" w14:textId="547ED5DC" w:rsidR="0027317B" w:rsidRPr="00B25C41" w:rsidRDefault="00B61D37" w:rsidP="0027317B">
            <w:pPr>
              <w:spacing w:line="320" w:lineRule="exact"/>
              <w:ind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519</w:t>
            </w:r>
          </w:p>
        </w:tc>
      </w:tr>
      <w:tr w:rsidR="0027317B" w:rsidRPr="002B4D05" w14:paraId="2D2D3CD4" w14:textId="77777777" w:rsidTr="00525FEB">
        <w:trPr>
          <w:trHeight w:val="144"/>
        </w:trPr>
        <w:tc>
          <w:tcPr>
            <w:tcW w:w="4018" w:type="dxa"/>
          </w:tcPr>
          <w:p w14:paraId="3E55C8FC" w14:textId="40E5BE63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69" w:type="dxa"/>
          </w:tcPr>
          <w:p w14:paraId="7C0C35A6" w14:textId="1BE294BB" w:rsidR="0027317B" w:rsidRPr="00B25C41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27317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27317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123</w:t>
            </w:r>
          </w:p>
        </w:tc>
        <w:tc>
          <w:tcPr>
            <w:tcW w:w="90" w:type="dxa"/>
            <w:vAlign w:val="center"/>
          </w:tcPr>
          <w:p w14:paraId="7B7313CB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08CB4192" w14:textId="29CF9039" w:rsidR="0027317B" w:rsidRPr="00B25C41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10" w:type="dxa"/>
          </w:tcPr>
          <w:p w14:paraId="789F2406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5FDE8" w14:textId="1D6DEC79" w:rsidR="0027317B" w:rsidRPr="00B25C41" w:rsidRDefault="00B61D37" w:rsidP="0027317B">
            <w:pPr>
              <w:spacing w:line="320" w:lineRule="exact"/>
              <w:ind w:right="-2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98" w:type="dxa"/>
          </w:tcPr>
          <w:p w14:paraId="0E5A6D59" w14:textId="77777777" w:rsidR="0027317B" w:rsidRPr="003E27DB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3E21AE6C" w14:textId="75486CEF" w:rsidR="0027317B" w:rsidRPr="00B25C41" w:rsidRDefault="00B61D37" w:rsidP="0027317B">
            <w:pPr>
              <w:spacing w:line="320" w:lineRule="exact"/>
              <w:ind w:right="-104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608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455</w:t>
            </w:r>
          </w:p>
        </w:tc>
      </w:tr>
      <w:tr w:rsidR="0027317B" w:rsidRPr="002B4D05" w14:paraId="2EC66D55" w14:textId="77777777" w:rsidTr="00B2010D">
        <w:trPr>
          <w:trHeight w:val="144"/>
        </w:trPr>
        <w:tc>
          <w:tcPr>
            <w:tcW w:w="4018" w:type="dxa"/>
          </w:tcPr>
          <w:p w14:paraId="07A3779A" w14:textId="3568AAF2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530165B" w14:textId="717CE6F9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263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885</w:t>
            </w:r>
          </w:p>
        </w:tc>
        <w:tc>
          <w:tcPr>
            <w:tcW w:w="90" w:type="dxa"/>
            <w:vAlign w:val="center"/>
          </w:tcPr>
          <w:p w14:paraId="40D66F8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D8052E8" w14:textId="61BDC6DF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10" w:type="dxa"/>
            <w:vAlign w:val="center"/>
          </w:tcPr>
          <w:p w14:paraId="3EF988DD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666C" w14:textId="604579DA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8" w:type="dxa"/>
          </w:tcPr>
          <w:p w14:paraId="71D9F26E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513664D0" w14:textId="43E7D732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438</w:t>
            </w:r>
          </w:p>
        </w:tc>
      </w:tr>
      <w:tr w:rsidR="0027317B" w:rsidRPr="002B4D05" w14:paraId="4E630451" w14:textId="77777777" w:rsidTr="00B2010D">
        <w:trPr>
          <w:trHeight w:val="144"/>
        </w:trPr>
        <w:tc>
          <w:tcPr>
            <w:tcW w:w="4018" w:type="dxa"/>
          </w:tcPr>
          <w:p w14:paraId="0D5D33B1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4B94D0A9" w14:textId="5A355FAE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644</w:t>
            </w:r>
          </w:p>
        </w:tc>
        <w:tc>
          <w:tcPr>
            <w:tcW w:w="90" w:type="dxa"/>
            <w:vAlign w:val="center"/>
          </w:tcPr>
          <w:p w14:paraId="2715C88D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BB84F2" w14:textId="6DEC13B9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10" w:type="dxa"/>
            <w:vAlign w:val="center"/>
          </w:tcPr>
          <w:p w14:paraId="79E7E278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81C64" w14:textId="4A43E7F1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98" w:type="dxa"/>
          </w:tcPr>
          <w:p w14:paraId="1695F97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2908C4C" w14:textId="0BBB38DF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980</w:t>
            </w:r>
          </w:p>
        </w:tc>
      </w:tr>
      <w:tr w:rsidR="0027317B" w:rsidRPr="002B4D05" w14:paraId="02F635A8" w14:textId="77777777" w:rsidTr="00B2010D">
        <w:trPr>
          <w:trHeight w:val="144"/>
        </w:trPr>
        <w:tc>
          <w:tcPr>
            <w:tcW w:w="4018" w:type="dxa"/>
          </w:tcPr>
          <w:p w14:paraId="47A986EB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CA00" w14:textId="0CA11ED4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90" w:type="dxa"/>
            <w:vAlign w:val="center"/>
          </w:tcPr>
          <w:p w14:paraId="05B739AC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2C1C87" w14:textId="2A359EE9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10" w:type="dxa"/>
            <w:vAlign w:val="center"/>
          </w:tcPr>
          <w:p w14:paraId="744F44D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201148EC" w14:textId="5FFD2DB7" w:rsidR="0027317B" w:rsidRPr="002B4D05" w:rsidRDefault="0027317B" w:rsidP="0027317B">
            <w:pPr>
              <w:tabs>
                <w:tab w:val="decimal" w:pos="735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2274499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77F8AA2" w14:textId="33FCEE7B" w:rsidR="0027317B" w:rsidRPr="002B4D05" w:rsidRDefault="0027317B" w:rsidP="0027317B">
            <w:pPr>
              <w:tabs>
                <w:tab w:val="decimal" w:pos="609"/>
              </w:tabs>
              <w:spacing w:line="320" w:lineRule="exact"/>
              <w:ind w:right="-2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317B" w:rsidRPr="002B4D05" w14:paraId="5DCE71CC" w14:textId="77777777" w:rsidTr="00711709">
        <w:trPr>
          <w:trHeight w:val="144"/>
        </w:trPr>
        <w:tc>
          <w:tcPr>
            <w:tcW w:w="4018" w:type="dxa"/>
          </w:tcPr>
          <w:p w14:paraId="3A75287A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9DE0" w14:textId="50125F5F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075</w:t>
            </w:r>
          </w:p>
        </w:tc>
        <w:tc>
          <w:tcPr>
            <w:tcW w:w="90" w:type="dxa"/>
            <w:vAlign w:val="center"/>
          </w:tcPr>
          <w:p w14:paraId="4F1B64C7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8F60E4B" w14:textId="0C156F48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0" w:type="dxa"/>
            <w:vAlign w:val="center"/>
          </w:tcPr>
          <w:p w14:paraId="428F3195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A6DEEE8" w14:textId="49DBB6D3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745</w:t>
            </w:r>
          </w:p>
        </w:tc>
        <w:tc>
          <w:tcPr>
            <w:tcW w:w="98" w:type="dxa"/>
          </w:tcPr>
          <w:p w14:paraId="36730297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5371931" w14:textId="0E7ECDE6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</w:tr>
      <w:tr w:rsidR="0027317B" w:rsidRPr="002B4D05" w14:paraId="4D509627" w14:textId="77777777" w:rsidTr="00B40B6C">
        <w:trPr>
          <w:trHeight w:val="144"/>
        </w:trPr>
        <w:tc>
          <w:tcPr>
            <w:tcW w:w="4018" w:type="dxa"/>
          </w:tcPr>
          <w:p w14:paraId="699F2FF8" w14:textId="72A08376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1C08" w14:textId="77777777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E4017B3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A2218" w14:textId="78744649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A5AB421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34BD45C8" w14:textId="77777777" w:rsidR="0027317B" w:rsidRPr="002B4D05" w:rsidRDefault="0027317B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C2AE3CB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471D04A" w14:textId="50877A86" w:rsidR="0027317B" w:rsidRPr="002B4D05" w:rsidRDefault="0027317B" w:rsidP="0027317B">
            <w:pPr>
              <w:tabs>
                <w:tab w:val="decimal" w:pos="609"/>
              </w:tabs>
              <w:spacing w:line="320" w:lineRule="exact"/>
              <w:ind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7317B" w:rsidRPr="002B4D05" w14:paraId="2BD20DB2" w14:textId="77777777" w:rsidTr="00B2010D">
        <w:trPr>
          <w:trHeight w:val="144"/>
        </w:trPr>
        <w:tc>
          <w:tcPr>
            <w:tcW w:w="4018" w:type="dxa"/>
          </w:tcPr>
          <w:p w14:paraId="26B2174D" w14:textId="3801D7D4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9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23</w:t>
            </w:r>
            <w:r w:rsidRPr="002B4D05">
              <w:rPr>
                <w:rFonts w:asciiTheme="majorBidi" w:hAnsiTheme="majorBidi" w:cstheme="majorBidi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4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B0F4" w14:textId="0F648FA4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200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397</w:t>
            </w:r>
          </w:p>
        </w:tc>
        <w:tc>
          <w:tcPr>
            <w:tcW w:w="90" w:type="dxa"/>
            <w:vAlign w:val="center"/>
          </w:tcPr>
          <w:p w14:paraId="15753B2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D6B686A" w14:textId="0412A39E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0" w:type="dxa"/>
            <w:vAlign w:val="center"/>
          </w:tcPr>
          <w:p w14:paraId="2C918027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4EE233F" w14:textId="7FA0A1E1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ECB01E1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D13CDFB" w14:textId="7091087E" w:rsidR="0027317B" w:rsidRPr="002B4D05" w:rsidRDefault="0027317B" w:rsidP="0027317B">
            <w:pPr>
              <w:tabs>
                <w:tab w:val="decimal" w:pos="64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317B" w:rsidRPr="002B4D05" w14:paraId="44BD2A63" w14:textId="77777777" w:rsidTr="00711709">
        <w:trPr>
          <w:trHeight w:val="144"/>
        </w:trPr>
        <w:tc>
          <w:tcPr>
            <w:tcW w:w="4018" w:type="dxa"/>
          </w:tcPr>
          <w:p w14:paraId="53F088D5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E3888" w14:textId="57AA66FF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  <w:vAlign w:val="center"/>
          </w:tcPr>
          <w:p w14:paraId="158B9B7E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7D8DB56" w14:textId="1D81DE58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110" w:type="dxa"/>
            <w:vAlign w:val="center"/>
          </w:tcPr>
          <w:p w14:paraId="45632C5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8A7CA23" w14:textId="20FEC3E6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98" w:type="dxa"/>
          </w:tcPr>
          <w:p w14:paraId="280268B9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F784A09" w14:textId="7AFA6BC0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</w:tr>
      <w:tr w:rsidR="0027317B" w:rsidRPr="002B4D05" w14:paraId="7B9A7E60" w14:textId="77777777" w:rsidTr="0061581E">
        <w:trPr>
          <w:trHeight w:val="144"/>
        </w:trPr>
        <w:tc>
          <w:tcPr>
            <w:tcW w:w="4018" w:type="dxa"/>
          </w:tcPr>
          <w:p w14:paraId="28100031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2B4D05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08E424AE" w14:textId="77777777" w:rsidR="0027317B" w:rsidRPr="002B4D05" w:rsidRDefault="0027317B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35FE8A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16C0B8F" w14:textId="77777777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90420B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E6846C1" w14:textId="77777777" w:rsidR="0027317B" w:rsidRPr="002B4D05" w:rsidRDefault="0027317B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216F2E86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15882B0" w14:textId="77777777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27317B" w:rsidRPr="002B4D05" w14:paraId="09487FD9" w14:textId="77777777" w:rsidTr="00811B23">
        <w:trPr>
          <w:trHeight w:val="234"/>
        </w:trPr>
        <w:tc>
          <w:tcPr>
            <w:tcW w:w="4018" w:type="dxa"/>
          </w:tcPr>
          <w:p w14:paraId="70EF28B3" w14:textId="25748EBD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1F956BC" w14:textId="2BFB80E4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813FF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A7ECBA0" w14:textId="6A80D5F1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D56B9A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31C1CBF" w14:textId="1C49C3B9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98" w:type="dxa"/>
          </w:tcPr>
          <w:p w14:paraId="58879B56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55F04D0" w14:textId="22EFE908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</w:tr>
      <w:tr w:rsidR="0027317B" w:rsidRPr="002B4D05" w14:paraId="7E203498" w14:textId="77777777" w:rsidTr="00711709">
        <w:trPr>
          <w:trHeight w:val="144"/>
        </w:trPr>
        <w:tc>
          <w:tcPr>
            <w:tcW w:w="4018" w:type="dxa"/>
          </w:tcPr>
          <w:p w14:paraId="3D5D6AF8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2B4D05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3DD7C58" w14:textId="37764776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vAlign w:val="center"/>
          </w:tcPr>
          <w:p w14:paraId="22F8040D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FC03686" w14:textId="6FE8A597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110" w:type="dxa"/>
            <w:vAlign w:val="center"/>
          </w:tcPr>
          <w:p w14:paraId="2BF87751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062096" w14:textId="7AEE205E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</w:p>
        </w:tc>
        <w:tc>
          <w:tcPr>
            <w:tcW w:w="98" w:type="dxa"/>
          </w:tcPr>
          <w:p w14:paraId="641D033D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81238F7" w14:textId="7739D06F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27317B" w:rsidRPr="002B4D05" w14:paraId="595377B5" w14:textId="77777777" w:rsidTr="00B2010D">
        <w:trPr>
          <w:trHeight w:val="144"/>
        </w:trPr>
        <w:tc>
          <w:tcPr>
            <w:tcW w:w="4018" w:type="dxa"/>
          </w:tcPr>
          <w:p w14:paraId="348E9565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5D060600" w14:textId="77678BD7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</w:p>
        </w:tc>
        <w:tc>
          <w:tcPr>
            <w:tcW w:w="90" w:type="dxa"/>
            <w:vAlign w:val="center"/>
          </w:tcPr>
          <w:p w14:paraId="4B2124B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18942FC" w14:textId="2ECC67C9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</w:p>
        </w:tc>
        <w:tc>
          <w:tcPr>
            <w:tcW w:w="110" w:type="dxa"/>
            <w:vAlign w:val="center"/>
          </w:tcPr>
          <w:p w14:paraId="19DBAF97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BEBF8DE" w14:textId="2880681B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6B71B4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99EBA06" w14:textId="473D3BA2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317B" w:rsidRPr="002B4D05" w14:paraId="3DE614F3" w14:textId="77777777" w:rsidTr="00B2010D">
        <w:trPr>
          <w:trHeight w:val="144"/>
        </w:trPr>
        <w:tc>
          <w:tcPr>
            <w:tcW w:w="4018" w:type="dxa"/>
          </w:tcPr>
          <w:p w14:paraId="72243A96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72E8728B" w14:textId="77777777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A7F279F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B1FD29B" w14:textId="545F4F64" w:rsidR="0027317B" w:rsidRPr="002B4D05" w:rsidRDefault="0027317B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EDF67F6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BA4388A" w14:textId="596009A8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</w:tcPr>
          <w:p w14:paraId="3619B676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379ACC7" w14:textId="2D2401A6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7317B" w:rsidRPr="002B4D05" w14:paraId="187DA393" w14:textId="77777777" w:rsidTr="007C083D">
        <w:trPr>
          <w:trHeight w:val="144"/>
        </w:trPr>
        <w:tc>
          <w:tcPr>
            <w:tcW w:w="4018" w:type="dxa"/>
          </w:tcPr>
          <w:p w14:paraId="3EBE9322" w14:textId="75B5FA6C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</w:rPr>
              <w:t>(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21</w:t>
            </w:r>
            <w:r w:rsidRPr="002B4D05">
              <w:rPr>
                <w:rFonts w:asciiTheme="majorBidi" w:hAnsiTheme="majorBidi" w:cstheme="majorBidi"/>
                <w:szCs w:val="28"/>
              </w:rPr>
              <w:t>.</w:t>
            </w:r>
            <w:r w:rsidR="00B61D37" w:rsidRPr="00B61D37">
              <w:rPr>
                <w:rFonts w:asciiTheme="majorBidi" w:hAnsiTheme="majorBidi" w:cstheme="majorBidi"/>
                <w:szCs w:val="28"/>
              </w:rPr>
              <w:t>5</w:t>
            </w:r>
            <w:r w:rsidRPr="002B4D05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01F4590" w14:textId="587B339A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  <w:vAlign w:val="center"/>
          </w:tcPr>
          <w:p w14:paraId="3ABC605B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7C961FE" w14:textId="4B45E0F6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10" w:type="dxa"/>
            <w:vAlign w:val="center"/>
          </w:tcPr>
          <w:p w14:paraId="33C12C6F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4D26C07" w14:textId="6897E909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678709E1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292E590" w14:textId="26D3F9D4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317B" w:rsidRPr="002B4D05" w14:paraId="5060BCB5" w14:textId="77777777" w:rsidTr="007C083D">
        <w:trPr>
          <w:trHeight w:val="144"/>
        </w:trPr>
        <w:tc>
          <w:tcPr>
            <w:tcW w:w="4018" w:type="dxa"/>
          </w:tcPr>
          <w:p w14:paraId="28D79337" w14:textId="3ED8B00E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="Angsana New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69" w:type="dxa"/>
            <w:vAlign w:val="center"/>
          </w:tcPr>
          <w:p w14:paraId="7137747A" w14:textId="2DA7DCA2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Times New Roman" w:hAnsi="Times New Roman" w:cs="Angsana New"/>
                <w:sz w:val="18"/>
                <w:szCs w:val="18"/>
                <w:lang w:val="en-US"/>
              </w:rPr>
              <w:t>86</w:t>
            </w:r>
            <w:r w:rsidR="0027317B" w:rsidRPr="002B4D05">
              <w:rPr>
                <w:rFonts w:ascii="Times New Roman" w:hAnsi="Times New Roman" w:cs="Angsana New"/>
                <w:sz w:val="18"/>
                <w:szCs w:val="18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8"/>
                <w:szCs w:val="18"/>
                <w:lang w:val="en-US"/>
              </w:rPr>
              <w:t>028</w:t>
            </w:r>
            <w:r w:rsidR="0027317B" w:rsidRPr="002B4D05">
              <w:rPr>
                <w:rFonts w:ascii="Times New Roman" w:hAnsi="Times New Roman" w:cs="Angsana New"/>
                <w:sz w:val="18"/>
                <w:szCs w:val="18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8"/>
                <w:szCs w:val="18"/>
                <w:lang w:val="en-US"/>
              </w:rPr>
              <w:t>903</w:t>
            </w:r>
          </w:p>
        </w:tc>
        <w:tc>
          <w:tcPr>
            <w:tcW w:w="90" w:type="dxa"/>
            <w:vAlign w:val="center"/>
          </w:tcPr>
          <w:p w14:paraId="777C61CE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9C114D8" w14:textId="1231B90A" w:rsidR="0027317B" w:rsidRPr="002B4D05" w:rsidRDefault="0027317B" w:rsidP="0027317B">
            <w:pPr>
              <w:tabs>
                <w:tab w:val="left" w:pos="482"/>
                <w:tab w:val="decimal" w:pos="1110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F4989CB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3381D2B" w14:textId="1842B009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5AC3CE2A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4C90F68" w14:textId="516819D1" w:rsidR="0027317B" w:rsidRPr="002B4D05" w:rsidRDefault="0027317B" w:rsidP="0027317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317B" w:rsidRPr="002B4D05" w14:paraId="608952C4" w14:textId="77777777" w:rsidTr="007C083D">
        <w:trPr>
          <w:trHeight w:val="144"/>
        </w:trPr>
        <w:tc>
          <w:tcPr>
            <w:tcW w:w="4018" w:type="dxa"/>
          </w:tcPr>
          <w:p w14:paraId="26F90536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A49B50B" w14:textId="5AECDCF8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136</w:t>
            </w:r>
          </w:p>
        </w:tc>
        <w:tc>
          <w:tcPr>
            <w:tcW w:w="90" w:type="dxa"/>
            <w:vAlign w:val="center"/>
          </w:tcPr>
          <w:p w14:paraId="38B34B53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15D914F" w14:textId="5BC4FA22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110" w:type="dxa"/>
            <w:vAlign w:val="center"/>
          </w:tcPr>
          <w:p w14:paraId="0D9C5B98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2728C2B" w14:textId="4DF1E9C6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</w:p>
        </w:tc>
        <w:tc>
          <w:tcPr>
            <w:tcW w:w="98" w:type="dxa"/>
          </w:tcPr>
          <w:p w14:paraId="3F781F12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E4CBA05" w14:textId="6F94139A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733</w:t>
            </w:r>
            <w:r w:rsidR="002731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</w:tr>
      <w:tr w:rsidR="0027317B" w:rsidRPr="002B4D05" w14:paraId="7FC83BAA" w14:textId="77777777" w:rsidTr="00711709">
        <w:trPr>
          <w:trHeight w:val="144"/>
        </w:trPr>
        <w:tc>
          <w:tcPr>
            <w:tcW w:w="4018" w:type="dxa"/>
          </w:tcPr>
          <w:p w14:paraId="0F391A46" w14:textId="77777777" w:rsidR="0027317B" w:rsidRPr="002B4D05" w:rsidRDefault="0027317B" w:rsidP="00273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28121E50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980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502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918</w:t>
            </w:r>
          </w:p>
        </w:tc>
        <w:tc>
          <w:tcPr>
            <w:tcW w:w="90" w:type="dxa"/>
            <w:vAlign w:val="center"/>
          </w:tcPr>
          <w:p w14:paraId="6650499D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3E87C1F9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929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343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815</w:t>
            </w:r>
          </w:p>
        </w:tc>
        <w:tc>
          <w:tcPr>
            <w:tcW w:w="110" w:type="dxa"/>
            <w:vAlign w:val="center"/>
          </w:tcPr>
          <w:p w14:paraId="73BE0410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63E3E3FF" w:rsidR="0027317B" w:rsidRPr="002B4D05" w:rsidRDefault="00B61D37" w:rsidP="0027317B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530</w:t>
            </w:r>
          </w:p>
        </w:tc>
        <w:tc>
          <w:tcPr>
            <w:tcW w:w="98" w:type="dxa"/>
          </w:tcPr>
          <w:p w14:paraId="5EB4F433" w14:textId="77777777" w:rsidR="0027317B" w:rsidRPr="002B4D05" w:rsidRDefault="0027317B" w:rsidP="0027317B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62044BF3" w:rsidR="0027317B" w:rsidRPr="002B4D05" w:rsidRDefault="00B61D37" w:rsidP="0027317B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="0027317B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626</w:t>
            </w:r>
          </w:p>
        </w:tc>
      </w:tr>
    </w:tbl>
    <w:p w14:paraId="3FA5F46D" w14:textId="482549C3" w:rsidR="004024B3" w:rsidRPr="002B4D05" w:rsidRDefault="00B61D37" w:rsidP="00D5156F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t>13</w:t>
      </w:r>
      <w:r w:rsidR="004024B3" w:rsidRPr="002B4D05">
        <w:rPr>
          <w:rFonts w:asciiTheme="majorBidi" w:hAnsiTheme="majorBidi" w:cstheme="majorBidi"/>
          <w:b/>
          <w:bCs/>
          <w:lang w:val="en-US"/>
        </w:rPr>
        <w:t>.</w:t>
      </w:r>
      <w:r w:rsidR="004024B3" w:rsidRPr="002B4D05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2B4D05" w:rsidRDefault="003E2BCE" w:rsidP="00234A48">
      <w:pPr>
        <w:ind w:left="547" w:hanging="25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61581E" w:rsidRPr="002B4D05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2B4D05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2B4D05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2B4D05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2B4D05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626DE054" w:rsidR="0061581E" w:rsidRPr="002B4D05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" w:type="dxa"/>
          </w:tcPr>
          <w:p w14:paraId="4B8045B4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1F898BB4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1581E" w:rsidRPr="002B4D05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2B4D05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1581E" w:rsidRPr="002B4D05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2B4D05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2B4D05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5B2E60" w:rsidRPr="002B4D05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5B2E60" w:rsidRPr="002B4D05" w:rsidRDefault="005B2E60" w:rsidP="005B2E60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  <w:shd w:val="clear" w:color="auto" w:fill="auto"/>
          </w:tcPr>
          <w:p w14:paraId="613FDA62" w14:textId="3FFCFC25" w:rsidR="005B2E60" w:rsidRPr="002B4D05" w:rsidRDefault="00B61D37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  <w:shd w:val="clear" w:color="auto" w:fill="auto"/>
          </w:tcPr>
          <w:p w14:paraId="69A9C0AF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51E6AC" w14:textId="6209FACF" w:rsidR="005B2E60" w:rsidRPr="002B4D05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75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5B2E60" w:rsidRPr="002B4D05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30E2C651" w:rsidR="005B2E60" w:rsidRPr="002B4D05" w:rsidRDefault="00B61D37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66BD0DE5" w:rsidR="005B2E60" w:rsidRPr="002B4D05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110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5B2E60" w:rsidRPr="002B4D05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5B2E60" w:rsidRPr="002B4D05" w:rsidRDefault="005B2E60" w:rsidP="005B2E60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  <w:shd w:val="clear" w:color="auto" w:fill="auto"/>
          </w:tcPr>
          <w:p w14:paraId="1AA0D47E" w14:textId="77777777" w:rsidR="005B2E60" w:rsidRPr="002B4D05" w:rsidRDefault="005B2E60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7049BE0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DC9964" w14:textId="1CC4B616" w:rsidR="005B2E60" w:rsidRPr="002B4D05" w:rsidRDefault="00F244EC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510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616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1" w:type="dxa"/>
          </w:tcPr>
          <w:p w14:paraId="07F59A4D" w14:textId="77777777" w:rsidR="005B2E60" w:rsidRPr="002B4D05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5B2E60" w:rsidRPr="002B4D05" w:rsidRDefault="005B2E60" w:rsidP="005B2E60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12E9C8AA" w:rsidR="005B2E60" w:rsidRPr="002B4D05" w:rsidRDefault="005B2E60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506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E60" w:rsidRPr="002B4D05" w14:paraId="23ED5079" w14:textId="77777777" w:rsidTr="00B2010D">
        <w:trPr>
          <w:trHeight w:val="20"/>
          <w:jc w:val="center"/>
        </w:trPr>
        <w:tc>
          <w:tcPr>
            <w:tcW w:w="4014" w:type="dxa"/>
          </w:tcPr>
          <w:p w14:paraId="784CF7BE" w14:textId="77777777" w:rsidR="005B2E60" w:rsidRPr="002B4D05" w:rsidRDefault="005B2E60" w:rsidP="005B2E60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  <w:shd w:val="clear" w:color="auto" w:fill="auto"/>
          </w:tcPr>
          <w:p w14:paraId="3BC93101" w14:textId="77777777" w:rsidR="005B2E60" w:rsidRPr="002B4D05" w:rsidRDefault="005B2E60" w:rsidP="005B2E60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3069CC4E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F971D" w14:textId="2DF7C3C7" w:rsidR="005B2E60" w:rsidRPr="002B4D05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5B2E60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  <w:r w:rsidR="005B2E60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151" w:type="dxa"/>
          </w:tcPr>
          <w:p w14:paraId="67E51803" w14:textId="77777777" w:rsidR="005B2E60" w:rsidRPr="002B4D05" w:rsidRDefault="005B2E60" w:rsidP="005B2E60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5B2E60" w:rsidRPr="002B4D05" w:rsidRDefault="005B2E60" w:rsidP="005B2E60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5B2E60" w:rsidRPr="002B4D05" w:rsidRDefault="005B2E60" w:rsidP="005B2E60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4C159DFE" w:rsidR="005B2E60" w:rsidRPr="002B4D05" w:rsidRDefault="00B61D37" w:rsidP="005B2E60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108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493</w:t>
            </w:r>
            <w:r w:rsidR="005B2E6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836</w:t>
            </w:r>
          </w:p>
        </w:tc>
      </w:tr>
    </w:tbl>
    <w:p w14:paraId="6234F398" w14:textId="60782DD8" w:rsidR="002C73CC" w:rsidRDefault="004A572A" w:rsidP="005225C3">
      <w:pPr>
        <w:shd w:val="clear" w:color="auto" w:fill="FFFFFF"/>
        <w:spacing w:before="120" w:line="400" w:lineRule="exact"/>
        <w:ind w:left="547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s/>
        </w:rPr>
        <w:t xml:space="preserve">ณ 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="005B2E60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="005B2E60" w:rsidRPr="002B4D05">
        <w:rPr>
          <w:rFonts w:asciiTheme="majorBidi" w:hAnsiTheme="majorBidi" w:cstheme="majorBidi" w:hint="cs"/>
          <w:snapToGrid w:val="0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2568</w:t>
      </w:r>
      <w:r w:rsidRPr="002B4D05">
        <w:rPr>
          <w:rFonts w:asciiTheme="majorBidi" w:hAnsiTheme="majorBidi" w:cstheme="majorBidi"/>
          <w:snapToGrid w:val="0"/>
          <w:cs/>
        </w:rPr>
        <w:t xml:space="preserve"> และวันที่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cs/>
        </w:rPr>
        <w:t xml:space="preserve"> ธันวาคม</w:t>
      </w:r>
      <w:r w:rsidR="001133C4" w:rsidRPr="002B4D05">
        <w:rPr>
          <w:rFonts w:asciiTheme="majorBidi" w:hAnsiTheme="majorBidi" w:cstheme="majorBidi"/>
          <w:snapToGrid w:val="0"/>
          <w:cs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จํานวน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36</w:t>
      </w:r>
      <w:r w:rsidR="005B2E60"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00</w:t>
      </w:r>
      <w:r w:rsidR="005B2E60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ล้านบาท และ 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54</w:t>
      </w:r>
      <w:r w:rsidR="005B2E60" w:rsidRPr="002B4D05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color w:val="000000" w:themeColor="text1"/>
          <w:spacing w:val="-4"/>
          <w:lang w:val="en-US"/>
        </w:rPr>
        <w:t>40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ล้านบาท ตามลําดับ เพื่อเป็นหลักประกันเงินกู้ยืมระยะสั้น</w:t>
      </w:r>
      <w:r w:rsidR="000A1468" w:rsidRPr="002B4D05">
        <w:rPr>
          <w:rFonts w:asciiTheme="majorBidi" w:hAnsiTheme="majorBidi" w:cstheme="majorBidi"/>
          <w:snapToGrid w:val="0"/>
          <w:cs/>
          <w:lang w:val="en-US"/>
        </w:rPr>
        <w:t xml:space="preserve">               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สกุลเงินบาท (ดูหมายเหตุข้อ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)</w:t>
      </w:r>
    </w:p>
    <w:p w14:paraId="1E473F5C" w14:textId="77777777" w:rsidR="002C73CC" w:rsidRDefault="002C7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418CD15D" w14:textId="19C64365" w:rsidR="00774F63" w:rsidRPr="002B4D05" w:rsidRDefault="00B61D37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lastRenderedPageBreak/>
        <w:t>14</w:t>
      </w:r>
      <w:r w:rsidR="00774F63" w:rsidRPr="002B4D05">
        <w:rPr>
          <w:rFonts w:asciiTheme="majorBidi" w:hAnsiTheme="majorBidi" w:cstheme="majorBidi"/>
          <w:b/>
          <w:bCs/>
          <w:lang w:val="en-US"/>
        </w:rPr>
        <w:t>.</w:t>
      </w:r>
      <w:r w:rsidR="00774F63" w:rsidRPr="002B4D05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2B4D05" w:rsidRDefault="00774F63" w:rsidP="00774F63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2B4D05" w:rsidRDefault="00774F63" w:rsidP="00774F63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2B4D05" w14:paraId="2426EAFB" w14:textId="77777777" w:rsidTr="00E87D9F">
        <w:tc>
          <w:tcPr>
            <w:tcW w:w="5814" w:type="dxa"/>
          </w:tcPr>
          <w:p w14:paraId="34C34616" w14:textId="77777777" w:rsidR="00774F63" w:rsidRPr="002B4D05" w:rsidRDefault="00774F63" w:rsidP="00731920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2B4D05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2B4D05" w14:paraId="5DEE7886" w14:textId="77777777" w:rsidTr="00E87D9F">
        <w:tc>
          <w:tcPr>
            <w:tcW w:w="5814" w:type="dxa"/>
          </w:tcPr>
          <w:p w14:paraId="04115F07" w14:textId="77777777" w:rsidR="00774F63" w:rsidRPr="002B4D05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2B4D05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2B4D05" w14:paraId="60997F64" w14:textId="77777777" w:rsidTr="00E87D9F">
        <w:tc>
          <w:tcPr>
            <w:tcW w:w="5814" w:type="dxa"/>
          </w:tcPr>
          <w:p w14:paraId="3086A1DE" w14:textId="77777777" w:rsidR="00774F63" w:rsidRPr="002B4D05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2B4D05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2B4D05" w:rsidRDefault="00774F63" w:rsidP="007319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2B4D05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2B4D05" w14:paraId="6C38464E" w14:textId="77777777" w:rsidTr="00E87D9F">
        <w:tc>
          <w:tcPr>
            <w:tcW w:w="5814" w:type="dxa"/>
          </w:tcPr>
          <w:p w14:paraId="7BB91244" w14:textId="77777777" w:rsidR="00A30F68" w:rsidRPr="002B4D05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3A10FB8A" w:rsidR="00A30F68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63E8016" w14:textId="77777777" w:rsidR="00A30F68" w:rsidRPr="002B4D05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55F4614B" w:rsidR="00A30F68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2B4D05" w14:paraId="5517EE81" w14:textId="77777777" w:rsidTr="00E87D9F">
        <w:tc>
          <w:tcPr>
            <w:tcW w:w="5814" w:type="dxa"/>
          </w:tcPr>
          <w:p w14:paraId="45EE13C0" w14:textId="77777777" w:rsidR="00A30F68" w:rsidRPr="002B4D05" w:rsidRDefault="00A30F68" w:rsidP="00A30F6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337855A7" w:rsidR="00A30F68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7DB3B8D6" w14:textId="77777777" w:rsidR="00A30F68" w:rsidRPr="002B4D05" w:rsidRDefault="00A30F68" w:rsidP="00A30F6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694604C2" w:rsidR="00A30F68" w:rsidRPr="002B4D05" w:rsidRDefault="00B61D37" w:rsidP="00A30F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F3336" w:rsidRPr="002B4D05" w14:paraId="62B429AC" w14:textId="77777777" w:rsidTr="00B40B6C">
        <w:tc>
          <w:tcPr>
            <w:tcW w:w="5814" w:type="dxa"/>
          </w:tcPr>
          <w:p w14:paraId="1225A78D" w14:textId="77777777" w:rsidR="002F3336" w:rsidRPr="002B4D05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99A26" w14:textId="77BF18EC" w:rsidR="002F3336" w:rsidRPr="002B4D05" w:rsidRDefault="0002700E" w:rsidP="002A5020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C16AE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C16AE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2F3336" w:rsidRPr="002B4D05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45FAD2" w14:textId="27E2D183" w:rsidR="002F3336" w:rsidRPr="002B4D05" w:rsidRDefault="00B61D37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2F3336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2F3336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F3336" w:rsidRPr="002B4D05" w14:paraId="65A6FAA1" w14:textId="77777777" w:rsidTr="00B40B6C">
        <w:tc>
          <w:tcPr>
            <w:tcW w:w="5814" w:type="dxa"/>
          </w:tcPr>
          <w:p w14:paraId="34AF8E17" w14:textId="77777777" w:rsidR="002F3336" w:rsidRPr="002B4D05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ค่าใช้จ่ายทางตรงในการออก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AE3B1" w14:textId="770E9500" w:rsidR="002F3336" w:rsidRPr="002B4D05" w:rsidRDefault="00C16AE0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2F3336" w:rsidRPr="002B4D05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70D55F2" w14:textId="3E78F6C6" w:rsidR="002F3336" w:rsidRPr="002B4D05" w:rsidRDefault="002F3336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F3336" w:rsidRPr="002B4D05" w14:paraId="364129D4" w14:textId="77777777" w:rsidTr="00B40B6C">
        <w:trPr>
          <w:trHeight w:val="243"/>
        </w:trPr>
        <w:tc>
          <w:tcPr>
            <w:tcW w:w="5814" w:type="dxa"/>
          </w:tcPr>
          <w:p w14:paraId="51E9EAE6" w14:textId="77777777" w:rsidR="002F3336" w:rsidRPr="002B4D05" w:rsidRDefault="002F3336" w:rsidP="002F33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2B4D05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54F6D" w14:textId="3CDBE1D2" w:rsidR="002F3336" w:rsidRPr="002B4D05" w:rsidRDefault="00C16AE0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2F3336" w:rsidRPr="002B4D05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3BABF8" w14:textId="6EBF0BD9" w:rsidR="002F3336" w:rsidRPr="002B4D05" w:rsidRDefault="002F3336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F3336" w:rsidRPr="002B4D05" w14:paraId="4DC9458D" w14:textId="77777777" w:rsidTr="00EB4A8C">
        <w:tc>
          <w:tcPr>
            <w:tcW w:w="5814" w:type="dxa"/>
          </w:tcPr>
          <w:p w14:paraId="7CEE7098" w14:textId="77777777" w:rsidR="002F3336" w:rsidRPr="002B4D05" w:rsidRDefault="002F3336" w:rsidP="002F3336">
            <w:pPr>
              <w:pStyle w:val="MacroText"/>
              <w:spacing w:line="360" w:lineRule="exact"/>
              <w:ind w:right="-74" w:firstLine="36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627B77" w14:textId="181BD830" w:rsidR="002F3336" w:rsidRPr="002B4D05" w:rsidRDefault="00B61D37" w:rsidP="002A5020">
            <w:pPr>
              <w:tabs>
                <w:tab w:val="decimal" w:pos="118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  <w:r w:rsidR="00C16AE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384</w:t>
            </w:r>
            <w:r w:rsidR="00C16AE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840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2F3336" w:rsidRPr="002B4D05" w:rsidRDefault="002F3336" w:rsidP="002F333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0998FA76" w:rsidR="002F3336" w:rsidRPr="002B4D05" w:rsidRDefault="00B61D37" w:rsidP="002F3336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="002F3336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</w:t>
            </w:r>
            <w:r w:rsidR="002F3336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</w:p>
        </w:tc>
      </w:tr>
    </w:tbl>
    <w:p w14:paraId="21418745" w14:textId="0B8D580D" w:rsidR="009E58F2" w:rsidRPr="002B4D05" w:rsidRDefault="00774F63" w:rsidP="0062586B">
      <w:pPr>
        <w:spacing w:before="240"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2B4D05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="00931854"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A30F68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มีนาคม</w:t>
      </w:r>
      <w:r w:rsidR="00931854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pacing w:val="-6"/>
          <w:lang w:val="en-US"/>
        </w:rPr>
        <w:t>2568</w:t>
      </w:r>
      <w:r w:rsidRPr="002B4D05">
        <w:rPr>
          <w:rFonts w:asciiTheme="majorBidi" w:hAnsiTheme="majorBidi" w:cstheme="majorBidi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B61D37" w:rsidRPr="00B61D37">
        <w:rPr>
          <w:rFonts w:asciiTheme="majorBidi" w:hAnsiTheme="majorBidi" w:cstheme="majorBidi"/>
          <w:spacing w:val="-6"/>
          <w:lang w:val="en-US"/>
        </w:rPr>
        <w:t>31</w:t>
      </w:r>
      <w:r w:rsidRPr="002B4D05">
        <w:rPr>
          <w:rFonts w:asciiTheme="majorBidi" w:hAnsiTheme="majorBidi" w:cstheme="majorBidi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pacing w:val="-6"/>
          <w:lang w:val="en-US"/>
        </w:rPr>
        <w:t>2567</w:t>
      </w:r>
      <w:r w:rsidRPr="002B4D05">
        <w:rPr>
          <w:rFonts w:asciiTheme="majorBidi" w:hAnsiTheme="majorBidi" w:cstheme="majorBidi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2B4D05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742789" w:rsidRPr="002B4D05">
        <w:rPr>
          <w:rFonts w:asciiTheme="majorBidi" w:hAnsiTheme="majorBidi" w:cstheme="majorBidi"/>
          <w:spacing w:val="4"/>
          <w:cs/>
          <w:lang w:val="en-US"/>
        </w:rPr>
        <w:br/>
      </w:r>
      <w:r w:rsidRPr="002B4D05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2B4D05">
        <w:rPr>
          <w:rFonts w:asciiTheme="majorBidi" w:hAnsiTheme="majorBidi" w:cstheme="majorBidi"/>
          <w:spacing w:val="4"/>
          <w:cs/>
          <w:lang w:val="en-US"/>
        </w:rPr>
        <w:t xml:space="preserve"> ดังนี้</w:t>
      </w:r>
    </w:p>
    <w:p w14:paraId="69EF255A" w14:textId="77777777" w:rsidR="00774F63" w:rsidRPr="002B4D05" w:rsidRDefault="00774F63" w:rsidP="009E58F2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2B4D05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8CBE2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25CF1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2B4D05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E5D95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9002F" w14:textId="31168F8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116C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9116C7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74F63" w:rsidRPr="002B4D05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006E25" w14:textId="015DC3DB" w:rsidR="00774F63" w:rsidRPr="002B4D05" w:rsidRDefault="004C05BD" w:rsidP="004C05BD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2B4D05" w:rsidRDefault="0043666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318F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977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B0D4B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2B4D05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156A3E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9C24F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61E30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DEEC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2B4D05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2B4D05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DA84F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FA8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6269" w14:textId="77777777" w:rsidR="00774F63" w:rsidRPr="002B4D05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16AE0" w:rsidRPr="002B4D05" w14:paraId="07C55EF0" w14:textId="77777777" w:rsidTr="00B2010D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3E780" w14:textId="2719A31A" w:rsidR="00C16AE0" w:rsidRPr="002B4D05" w:rsidRDefault="00B61D37" w:rsidP="00C16AE0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C13" w14:textId="7E4497F4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C16AE0" w:rsidRPr="002B4D05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C16AE0" w:rsidRPr="002B4D05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2827B567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B7CA" w14:textId="3C89C870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165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C90A2" w14:textId="3F5ADE78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C16AE0" w:rsidRPr="002B4D05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C6A0" w14:textId="7D167B0C" w:rsidR="00C16AE0" w:rsidRPr="002B4D05" w:rsidRDefault="00B61D37" w:rsidP="00C16AE0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ACC3" w14:textId="77777777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23C0" w14:textId="77777777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9540B" w14:textId="36121721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ตุลาคม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1DA22322" w14:textId="2E4D9ACF" w:rsidR="0062586B" w:rsidRDefault="006258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14:paraId="0465FC9D" w14:textId="77777777" w:rsidR="00774F63" w:rsidRPr="0062586B" w:rsidRDefault="00774F63" w:rsidP="00774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2B4D05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43DBA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064D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2B4D05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AB7AF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5948E" w14:textId="6079E0BF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2B4D05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798B22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44D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1378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B9D43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2B4D05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CE6083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4D6B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AAFD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65B43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2B4D05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2B4D05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1554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351E6" w14:textId="77777777" w:rsidR="00774F63" w:rsidRPr="002B4D05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9A7FE" w14:textId="77777777" w:rsidR="00774F63" w:rsidRPr="002B4D05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16AE0" w:rsidRPr="002B4D05" w14:paraId="0DFB4EE4" w14:textId="77777777" w:rsidTr="00B2010D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8EDDD" w14:textId="7BC890C1" w:rsidR="00C16AE0" w:rsidRPr="002B4D05" w:rsidRDefault="00B61D37" w:rsidP="00C16AE0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เมษายน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2EF3" w14:textId="5619AAF6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160</w:t>
            </w:r>
            <w:r w:rsidR="00C16AE0" w:rsidRPr="002B4D05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  <w:r w:rsidR="00C16AE0" w:rsidRPr="002B4D05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6638B4C1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1F5B" w14:textId="1CF32E8A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BABD0" w14:textId="0C508C10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</w:p>
        </w:tc>
      </w:tr>
      <w:tr w:rsidR="00C16AE0" w:rsidRPr="002B4D05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E2BE9" w14:textId="73DE73A9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17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747F" w14:textId="6298D154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DA28" w14:textId="00C25BED" w:rsidR="00C16AE0" w:rsidRPr="002B4D05" w:rsidRDefault="00C16AE0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ED4" w14:textId="448AA20E" w:rsidR="00C16AE0" w:rsidRPr="002B4D05" w:rsidRDefault="00B61D37" w:rsidP="00C16A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C16AE0" w:rsidRPr="002B4D0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16AE0" w:rsidRPr="002B4D05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B61D3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</w:tr>
    </w:tbl>
    <w:p w14:paraId="7569214C" w14:textId="1209F077" w:rsidR="002C73CC" w:rsidRDefault="00774F63" w:rsidP="000A1468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2B4D05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225AB064" w14:textId="77777777" w:rsidR="002C73CC" w:rsidRDefault="002C7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</w:rPr>
      </w:pPr>
      <w:r>
        <w:rPr>
          <w:rFonts w:asciiTheme="majorBidi" w:hAnsiTheme="majorBidi" w:cstheme="majorBidi"/>
          <w:snapToGrid w:val="0"/>
          <w:cs/>
        </w:rPr>
        <w:br w:type="page"/>
      </w:r>
    </w:p>
    <w:p w14:paraId="5D2F683A" w14:textId="7910B201" w:rsidR="00E142AA" w:rsidRPr="002B4D05" w:rsidRDefault="00B61D37" w:rsidP="0062586B">
      <w:pPr>
        <w:snapToGrid w:val="0"/>
        <w:spacing w:before="36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lastRenderedPageBreak/>
        <w:t>15</w:t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5536DE29" w:rsidR="0004508D" w:rsidRPr="002B4D05" w:rsidRDefault="0004508D" w:rsidP="00923DF9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10"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26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สิงหาคม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2559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กันยายน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2563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ดังนี้</w:t>
      </w:r>
    </w:p>
    <w:p w14:paraId="6AF1D31A" w14:textId="77777777" w:rsidR="0004508D" w:rsidRPr="002B4D05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5A3C77AB" w14:textId="2E9901CF" w:rsidR="0004508D" w:rsidRPr="002B4D05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สิทธิในการสวมสิทธิการเช่าที่ดิน และการจดจำนองสิ่งปลูกสร้างของโครงการ เจ้าพระยา เอสเตท </w:t>
      </w:r>
      <w:r w:rsidRPr="002B4D05">
        <w:rPr>
          <w:rFonts w:asciiTheme="majorBidi" w:hAnsiTheme="majorBidi" w:cstheme="majorBidi"/>
          <w:snapToGrid w:val="0"/>
          <w:color w:val="000000"/>
          <w:lang w:val="en-US"/>
        </w:rPr>
        <w:t xml:space="preserve">     </w:t>
      </w:r>
      <w:r w:rsidRPr="002B4D05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(ดูหมายเหตุข้อ </w:t>
      </w:r>
      <w:r w:rsidR="00B61D37" w:rsidRPr="00B61D37">
        <w:rPr>
          <w:rFonts w:asciiTheme="majorBidi" w:hAnsiTheme="majorBidi" w:cstheme="majorBidi"/>
          <w:snapToGrid w:val="0"/>
          <w:color w:val="000000"/>
          <w:lang w:val="en-US"/>
        </w:rPr>
        <w:t>8</w:t>
      </w:r>
      <w:r w:rsidRPr="002B4D05">
        <w:rPr>
          <w:rFonts w:asciiTheme="majorBidi" w:hAnsiTheme="majorBidi" w:cstheme="majorBidi"/>
          <w:snapToGrid w:val="0"/>
          <w:color w:val="000000"/>
          <w:lang w:val="en-US"/>
        </w:rPr>
        <w:t>)</w:t>
      </w:r>
      <w:bookmarkStart w:id="8" w:name="_Hlk61872588"/>
    </w:p>
    <w:p w14:paraId="167ACF0A" w14:textId="501C4231" w:rsidR="0062586B" w:rsidRDefault="0004508D" w:rsidP="0062586B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เมื่อ</w:t>
      </w:r>
      <w:bookmarkEnd w:id="8"/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วันที่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16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กันยายน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2563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375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11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,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754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45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50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ล้าน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ดอลลาร์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สหรัฐ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2B4D05">
        <w:rPr>
          <w:rFonts w:asciiTheme="majorBidi" w:hAnsiTheme="majorBidi" w:cstheme="majorBidi"/>
          <w:snapToGrid w:val="0"/>
          <w:color w:val="000000"/>
          <w:cs/>
          <w:lang w:val="en-US"/>
        </w:rPr>
        <w:t>บริษัทย่อย</w:t>
      </w:r>
      <w:r w:rsidRPr="002B4D05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329</w:t>
      </w:r>
      <w:r w:rsidRPr="002B4D05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50</w:t>
      </w:r>
      <w:r w:rsidRPr="002B4D05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ส่งผลให้ผู้รับ</w:t>
      </w:r>
      <w:r w:rsidR="004678D9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เหมา</w:t>
      </w:r>
      <w:r w:rsidR="00735CF4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โครงการ</w:t>
      </w:r>
      <w:r w:rsidRPr="002B4D05">
        <w:rPr>
          <w:rFonts w:asciiTheme="majorBidi" w:hAnsiTheme="majorBidi" w:cstheme="majorBidi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โดยบริษัทย่อยและผู้รับ</w:t>
      </w:r>
      <w:r w:rsidR="004678D9" w:rsidRPr="002B4D05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เหมา</w:t>
      </w:r>
      <w:r w:rsidR="008003EC" w:rsidRPr="002B4D05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โครงการ</w:t>
      </w:r>
      <w:r w:rsidRPr="002B4D05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70FE8C02" w:rsidR="0004508D" w:rsidRPr="002B4D05" w:rsidRDefault="0004508D" w:rsidP="00923DF9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369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54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6EDE5BF5" w14:textId="7E4369B5" w:rsidR="0004508D" w:rsidRPr="002B4D05" w:rsidRDefault="0004508D" w:rsidP="00923DF9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200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169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54</w:t>
      </w:r>
      <w:bookmarkStart w:id="9" w:name="_Hlk61872572"/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30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pacing w:val="-4"/>
          <w:cs/>
        </w:rPr>
        <w:t xml:space="preserve">มิถุนายน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149CBC62" w:rsidR="00D5156F" w:rsidRDefault="00025DDB" w:rsidP="00923DF9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B61D37"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</w:p>
    <w:p w14:paraId="0FBB924F" w14:textId="77777777" w:rsidR="00D5156F" w:rsidRDefault="00D515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olor w:val="000000"/>
          <w:spacing w:val="-6"/>
          <w:cs/>
          <w:lang w:val="en-US" w:eastAsia="x-none"/>
        </w:rPr>
      </w:pPr>
      <w:r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br w:type="page"/>
      </w:r>
    </w:p>
    <w:bookmarkEnd w:id="9"/>
    <w:p w14:paraId="397E892C" w14:textId="2DAE6749" w:rsidR="000A1792" w:rsidRPr="002B4D05" w:rsidRDefault="000A1792" w:rsidP="000A1792">
      <w:pPr>
        <w:spacing w:after="240"/>
        <w:ind w:left="540"/>
        <w:jc w:val="thaiDistribute"/>
        <w:rPr>
          <w:rFonts w:asciiTheme="majorBidi" w:hAnsiTheme="majorBidi" w:cstheme="majorBidi"/>
          <w:cs/>
          <w:lang w:eastAsia="x-none"/>
        </w:rPr>
      </w:pPr>
      <w:r w:rsidRPr="002B4D05">
        <w:rPr>
          <w:rFonts w:asciiTheme="majorBidi" w:hAnsiTheme="majorBidi" w:cstheme="majorBidi" w:hint="cs"/>
          <w:cs/>
          <w:lang w:eastAsia="x-none"/>
        </w:rPr>
        <w:lastRenderedPageBreak/>
        <w:t>ณ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วันที่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B61D37">
        <w:rPr>
          <w:rFonts w:asciiTheme="majorBidi" w:hAnsiTheme="majorBidi" w:cstheme="majorBidi"/>
          <w:lang w:val="en-US" w:eastAsia="x-none"/>
        </w:rPr>
        <w:t>31</w:t>
      </w:r>
      <w:r w:rsidRPr="002B4D05">
        <w:rPr>
          <w:rFonts w:asciiTheme="majorBidi" w:hAnsiTheme="majorBidi" w:cstheme="majorBidi"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มีนาคม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B61D37">
        <w:rPr>
          <w:rFonts w:asciiTheme="majorBidi" w:hAnsiTheme="majorBidi" w:cstheme="majorBidi"/>
          <w:lang w:val="en-US" w:eastAsia="x-none"/>
        </w:rPr>
        <w:t>2568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="00B61D37" w:rsidRPr="00B61D37">
        <w:rPr>
          <w:rFonts w:asciiTheme="majorBidi" w:hAnsiTheme="majorBidi" w:cstheme="majorBidi" w:hint="cs"/>
          <w:lang w:val="en-US" w:eastAsia="x-none"/>
        </w:rPr>
        <w:t>5</w:t>
      </w:r>
      <w:r w:rsidRPr="002B4D05">
        <w:rPr>
          <w:rFonts w:asciiTheme="majorBidi" w:hAnsiTheme="majorBidi" w:cstheme="majorBidi" w:hint="cs"/>
          <w:cs/>
          <w:lang w:eastAsia="x-none"/>
        </w:rPr>
        <w:t>,</w:t>
      </w:r>
      <w:r w:rsidR="00B61D37" w:rsidRPr="00B61D37">
        <w:rPr>
          <w:rFonts w:asciiTheme="majorBidi" w:hAnsiTheme="majorBidi" w:cstheme="majorBidi" w:hint="cs"/>
          <w:lang w:val="en-US" w:eastAsia="x-none"/>
        </w:rPr>
        <w:t>484</w:t>
      </w:r>
      <w:r w:rsidRPr="002B4D05">
        <w:rPr>
          <w:rFonts w:asciiTheme="majorBidi" w:hAnsiTheme="majorBidi" w:cstheme="majorBidi" w:hint="cs"/>
          <w:cs/>
          <w:lang w:eastAsia="x-none"/>
        </w:rPr>
        <w:t>.</w:t>
      </w:r>
      <w:r w:rsidR="00B61D37" w:rsidRPr="00B61D37">
        <w:rPr>
          <w:rFonts w:asciiTheme="majorBidi" w:hAnsiTheme="majorBidi" w:cstheme="majorBidi" w:hint="cs"/>
          <w:lang w:val="en-US" w:eastAsia="x-none"/>
        </w:rPr>
        <w:t>65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ล้านบาท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 xml:space="preserve">และ </w:t>
      </w:r>
      <w:r w:rsidR="00B61D37" w:rsidRPr="00B61D37">
        <w:rPr>
          <w:rFonts w:asciiTheme="majorBidi" w:hAnsiTheme="majorBidi" w:cstheme="majorBidi"/>
          <w:lang w:val="en-US" w:eastAsia="x-none"/>
        </w:rPr>
        <w:t>1</w:t>
      </w:r>
      <w:r w:rsidRPr="002B4D05">
        <w:rPr>
          <w:rFonts w:asciiTheme="majorBidi" w:hAnsiTheme="majorBidi" w:cstheme="majorBidi"/>
          <w:lang w:eastAsia="x-none"/>
        </w:rPr>
        <w:t>,</w:t>
      </w:r>
      <w:r w:rsidR="00B61D37" w:rsidRPr="00B61D37">
        <w:rPr>
          <w:rFonts w:asciiTheme="majorBidi" w:hAnsiTheme="majorBidi" w:cstheme="majorBidi"/>
          <w:lang w:val="en-US" w:eastAsia="x-none"/>
        </w:rPr>
        <w:t>093</w:t>
      </w:r>
      <w:r w:rsidRPr="002B4D05">
        <w:rPr>
          <w:rFonts w:asciiTheme="majorBidi" w:hAnsiTheme="majorBidi" w:cstheme="majorBidi"/>
          <w:lang w:eastAsia="x-none"/>
        </w:rPr>
        <w:t>.</w:t>
      </w:r>
      <w:r w:rsidR="00B61D37" w:rsidRPr="00B61D37">
        <w:rPr>
          <w:rFonts w:asciiTheme="majorBidi" w:hAnsiTheme="majorBidi" w:cstheme="majorBidi"/>
          <w:lang w:val="en-US" w:eastAsia="x-none"/>
        </w:rPr>
        <w:t>65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ล้านบาท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ซึ่งตามสัญญาชำระหนี้คืน ยอดหนี้ดังกล่าวมีกำหนดชำระภายในวันที่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B61D37">
        <w:rPr>
          <w:rFonts w:asciiTheme="majorBidi" w:hAnsiTheme="majorBidi" w:cstheme="majorBidi"/>
          <w:lang w:val="en-US" w:eastAsia="x-none"/>
        </w:rPr>
        <w:t>30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2B4D05">
        <w:rPr>
          <w:rFonts w:asciiTheme="majorBidi" w:hAnsiTheme="majorBidi" w:cstheme="majorBidi" w:hint="cs"/>
          <w:cs/>
          <w:lang w:eastAsia="x-none"/>
        </w:rPr>
        <w:t>มิถุนายน</w:t>
      </w:r>
      <w:r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B61D37" w:rsidRPr="00B61D37">
        <w:rPr>
          <w:rFonts w:asciiTheme="majorBidi" w:hAnsiTheme="majorBidi" w:cstheme="majorBidi"/>
          <w:lang w:val="en-US" w:eastAsia="x-none"/>
        </w:rPr>
        <w:t>2565</w:t>
      </w:r>
    </w:p>
    <w:p w14:paraId="2B486A8D" w14:textId="6FE947CE" w:rsidR="00B10A2E" w:rsidRPr="002B4D05" w:rsidRDefault="000A1792" w:rsidP="000A1792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2B4D05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2B4D05">
        <w:rPr>
          <w:rFonts w:ascii="Angsana New" w:hAnsi="Angsana New" w:cs="Angsana New" w:hint="cs"/>
          <w:spacing w:val="-6"/>
          <w:cs/>
        </w:rPr>
        <w:t xml:space="preserve"> </w:t>
      </w:r>
      <w:r w:rsidRPr="002B4D05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2B4D05">
        <w:rPr>
          <w:rFonts w:ascii="Angsana New" w:hAnsi="Angsana New" w:cs="Angsana New" w:hint="cs"/>
          <w:spacing w:val="-6"/>
          <w:cs/>
        </w:rPr>
        <w:t xml:space="preserve"> 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ตุลาคม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ตามที่ก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2B4D05">
        <w:rPr>
          <w:rFonts w:ascii="Angsana New" w:hAnsi="Angsana New" w:cs="Angsana New" w:hint="cs"/>
          <w:cs/>
        </w:rPr>
        <w:t>โครงการ</w:t>
      </w:r>
      <w:r w:rsidRPr="002B4D05">
        <w:rPr>
          <w:rFonts w:ascii="Angsana New" w:hAnsi="Angsana New" w:cs="Angsana New"/>
          <w:cs/>
        </w:rPr>
        <w:t>แต่ละฝ่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B61D37" w:rsidRPr="00B61D37">
        <w:rPr>
          <w:rFonts w:ascii="Angsana New" w:hAnsi="Angsana New" w:cs="Angsana New"/>
          <w:lang w:val="en-US"/>
        </w:rPr>
        <w:t>20</w:t>
      </w:r>
      <w:r w:rsidRPr="002B4D05">
        <w:rPr>
          <w:rFonts w:ascii="Angsana New" w:hAnsi="Angsana New" w:cs="Angsana New"/>
          <w:cs/>
        </w:rPr>
        <w:t xml:space="preserve"> เมษายน </w:t>
      </w:r>
      <w:r w:rsidR="00B61D37" w:rsidRPr="00B61D37">
        <w:rPr>
          <w:rFonts w:ascii="Angsana New" w:hAnsi="Angsana New" w:cs="Angsana New"/>
          <w:lang w:val="en-US"/>
        </w:rPr>
        <w:t>2566</w:t>
      </w:r>
      <w:r w:rsidRPr="002B4D05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2B4D05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กล่าวคือวันที่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ตุลาคม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5</w:t>
      </w:r>
      <w:r w:rsidRPr="002B4D05">
        <w:rPr>
          <w:rFonts w:ascii="Angsana New" w:hAnsi="Angsana New" w:cs="Angsana New"/>
          <w:cs/>
        </w:rPr>
        <w:t>,</w:t>
      </w:r>
      <w:r w:rsidR="00B61D37" w:rsidRPr="00B61D37">
        <w:rPr>
          <w:rFonts w:ascii="Angsana New" w:hAnsi="Angsana New" w:cs="Angsana New"/>
          <w:lang w:val="en-US"/>
        </w:rPr>
        <w:t>380</w:t>
      </w:r>
      <w:r w:rsidRPr="002B4D05">
        <w:rPr>
          <w:rFonts w:ascii="Angsana New" w:hAnsi="Angsana New" w:cs="Angsana New"/>
          <w:cs/>
        </w:rPr>
        <w:t>.</w:t>
      </w:r>
      <w:r w:rsidR="00B61D37" w:rsidRPr="00B61D37">
        <w:rPr>
          <w:rFonts w:ascii="Angsana New" w:hAnsi="Angsana New" w:cs="Angsana New"/>
          <w:lang w:val="en-US"/>
        </w:rPr>
        <w:t>22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ล้านบาท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="00B61D37">
        <w:rPr>
          <w:rFonts w:ascii="Angsana New" w:hAnsi="Angsana New" w:cs="Angsana New" w:hint="cs"/>
          <w:cs/>
        </w:rPr>
        <w:t xml:space="preserve"> </w:t>
      </w:r>
      <w:r w:rsidR="00B61D37" w:rsidRPr="00B61D37">
        <w:rPr>
          <w:rFonts w:ascii="Angsana New" w:hAnsi="Angsana New" w:cs="Angsana New"/>
          <w:cs/>
        </w:rPr>
        <w:t>และค่าความเสียหายจากความล่าช้าจะดำเนินต่อจนถึงวันที่งานก่อสร้างแล้วเสร็จขั้นสุดท้าย (</w:t>
      </w:r>
      <w:r w:rsidR="00B61D37" w:rsidRPr="00B61D37">
        <w:rPr>
          <w:rFonts w:ascii="Angsana New" w:hAnsi="Angsana New" w:cs="Angsana New"/>
        </w:rPr>
        <w:t xml:space="preserve">Practical Completion) </w:t>
      </w:r>
      <w:r w:rsidR="00B61D37" w:rsidRPr="00B61D37">
        <w:rPr>
          <w:rFonts w:ascii="Angsana New" w:hAnsi="Angsana New" w:cs="Angsana New"/>
          <w:cs/>
        </w:rPr>
        <w:t xml:space="preserve">โดยวิศวกรได้ออกหนังสือรับรองว่างานก่อสร้างแล้วเสร็จขั้นสุดท้ายให้แก่ผู้รับเหมาโครงการเมื่อวันที่ </w:t>
      </w:r>
      <w:r w:rsidR="00B61D37" w:rsidRPr="00B61D37">
        <w:rPr>
          <w:rFonts w:ascii="Angsana New" w:hAnsi="Angsana New" w:cs="Angsana New"/>
          <w:lang w:val="en-US"/>
        </w:rPr>
        <w:t>29</w:t>
      </w:r>
      <w:r w:rsidR="00B61D37" w:rsidRPr="00B61D37">
        <w:rPr>
          <w:rFonts w:ascii="Angsana New" w:hAnsi="Angsana New" w:cs="Angsana New"/>
          <w:cs/>
        </w:rPr>
        <w:t xml:space="preserve"> มีนาคม </w:t>
      </w:r>
      <w:r w:rsidR="00B61D37" w:rsidRPr="00B61D37">
        <w:rPr>
          <w:rFonts w:ascii="Angsana New" w:hAnsi="Angsana New" w:cs="Angsana New"/>
          <w:lang w:val="en-US"/>
        </w:rPr>
        <w:t>2567</w:t>
      </w:r>
    </w:p>
    <w:p w14:paraId="51F7AD62" w14:textId="240B6A39" w:rsidR="000A1792" w:rsidRPr="002B4D05" w:rsidRDefault="000A1792" w:rsidP="000A1792">
      <w:pPr>
        <w:spacing w:after="240"/>
        <w:ind w:left="540"/>
        <w:jc w:val="thaiDistribute"/>
        <w:rPr>
          <w:rFonts w:ascii="Angsana New" w:hAnsi="Angsana New" w:cs="Angsana New"/>
          <w:cs/>
        </w:rPr>
      </w:pPr>
      <w:r w:rsidRPr="002B4D05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นวนรวมของ</w:t>
      </w:r>
      <w:r w:rsidRPr="002B4D05">
        <w:rPr>
          <w:rFonts w:ascii="Angsana New" w:hAnsi="Angsana New" w:cs="Angsana New" w:hint="cs"/>
          <w:cs/>
        </w:rPr>
        <w:t>เจ้า</w:t>
      </w:r>
      <w:r w:rsidRPr="002B4D05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B61D37">
        <w:rPr>
          <w:rFonts w:ascii="Angsana New" w:hAnsi="Angsana New" w:cs="Angsana New"/>
          <w:lang w:val="en-US"/>
        </w:rPr>
        <w:t>205</w:t>
      </w:r>
      <w:r w:rsidRPr="002B4D05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3B3E47EA" w14:textId="09A141F1" w:rsidR="0007566C" w:rsidRPr="003E27DB" w:rsidRDefault="000F581C" w:rsidP="00B61D37">
      <w:pPr>
        <w:pStyle w:val="BodyTextIndent"/>
        <w:tabs>
          <w:tab w:val="decimal" w:pos="1008"/>
        </w:tabs>
        <w:spacing w:before="120"/>
        <w:ind w:left="547" w:firstLine="0"/>
        <w:jc w:val="thaiDistribute"/>
        <w:textAlignment w:val="auto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="Angsana New" w:hint="cs"/>
          <w:cs/>
        </w:rPr>
        <w:t xml:space="preserve">ต่อมา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29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12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A1792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A1792" w:rsidRPr="002B4D05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9E15B6"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04508D" w:rsidRPr="002B4D05">
        <w:rPr>
          <w:rFonts w:asciiTheme="majorBidi" w:hAnsiTheme="majorBidi" w:cstheme="majorBidi"/>
          <w:spacing w:val="2"/>
          <w:cs/>
        </w:rPr>
        <w:t>ปัจจุบันผู้รับเหมาโครงการ บริษัทและบริษัทย่อย อยู่ระหว่างการดำเนินคดีทางกฎหมายและการระงับ</w:t>
      </w:r>
      <w:r w:rsidR="0004508D" w:rsidRPr="002B4D05">
        <w:rPr>
          <w:rFonts w:asciiTheme="majorBidi" w:hAnsiTheme="majorBidi" w:cstheme="majorBidi"/>
          <w:cs/>
        </w:rPr>
        <w:t xml:space="preserve">ข้อพิพาทด้วยวิธีทางอนุญาโตตุลาการ ที่เกี่ยวข้องกับการผิดสัญญาก่อสร้างและสัญญาอื่นที่เกี่ยวข้อง (ดูหมายเหตุข้อ </w:t>
      </w:r>
      <w:r w:rsidR="00B61D37" w:rsidRPr="00B61D37">
        <w:rPr>
          <w:rFonts w:asciiTheme="majorBidi" w:hAnsiTheme="majorBidi" w:cstheme="majorBidi"/>
          <w:bCs/>
          <w:lang w:val="en-US"/>
        </w:rPr>
        <w:t>24</w:t>
      </w:r>
      <w:r w:rsidR="005225C3" w:rsidRPr="002B4D05">
        <w:rPr>
          <w:rFonts w:asciiTheme="majorBidi" w:hAnsiTheme="majorBidi" w:cstheme="majorBidi"/>
          <w:bCs/>
          <w:lang w:val="en-US"/>
        </w:rPr>
        <w:t>.</w:t>
      </w:r>
      <w:r w:rsidR="00B61D37" w:rsidRPr="00B61D37">
        <w:rPr>
          <w:rFonts w:asciiTheme="majorBidi" w:hAnsiTheme="majorBidi" w:cstheme="majorBidi"/>
          <w:bCs/>
          <w:lang w:val="en-US"/>
        </w:rPr>
        <w:t>2</w:t>
      </w:r>
      <w:r w:rsidR="0004508D" w:rsidRPr="002B4D05">
        <w:rPr>
          <w:rFonts w:asciiTheme="majorBidi" w:hAnsiTheme="majorBidi" w:cstheme="majorBidi"/>
          <w:cs/>
        </w:rPr>
        <w:t>)</w:t>
      </w:r>
      <w:r w:rsidR="003E27DB">
        <w:rPr>
          <w:rFonts w:asciiTheme="majorBidi" w:hAnsiTheme="majorBidi" w:cstheme="majorBidi"/>
          <w:cs/>
        </w:rPr>
        <w:br w:type="page"/>
      </w:r>
    </w:p>
    <w:p w14:paraId="5DCFECB0" w14:textId="276CB2E3" w:rsidR="004024B3" w:rsidRPr="002B4D05" w:rsidRDefault="00B61D37" w:rsidP="00EB4A8C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16</w:t>
      </w:r>
      <w:r w:rsidR="004024B3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2B4D05" w:rsidRDefault="004024B3" w:rsidP="004024B3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2B4D05" w:rsidRDefault="004024B3" w:rsidP="00A45C1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2B4D05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2B4D05" w:rsidRDefault="00A45C14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2B4D05" w:rsidRDefault="00A45C14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2B4D05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2B4D05" w:rsidRDefault="004024B3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2B4D05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2B4D05" w:rsidRDefault="004024B3" w:rsidP="007470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2B4D05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0F68" w:rsidRPr="002B4D05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A30F68" w:rsidRPr="002B4D05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3A46EA8A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6F3F66F" w14:textId="77777777" w:rsidR="00A30F68" w:rsidRPr="002B4D05" w:rsidRDefault="00A30F68" w:rsidP="00A30F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20C61F0E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2B4D05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A30F68" w:rsidRPr="002B4D05" w:rsidRDefault="00A30F68" w:rsidP="00A30F68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385AB1DB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4C1EA5D" w14:textId="77777777" w:rsidR="00A30F68" w:rsidRPr="002B4D05" w:rsidRDefault="00A30F68" w:rsidP="00A30F68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4F10257E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2B4D05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609984C6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180" w:type="dxa"/>
          </w:tcPr>
          <w:p w14:paraId="64318D26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557FFEB0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192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</w:p>
        </w:tc>
      </w:tr>
      <w:tr w:rsidR="005F04C2" w:rsidRPr="002B4D05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46580126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2B4D05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370C7A18" w:rsidR="005F04C2" w:rsidRPr="002B4D05" w:rsidRDefault="00FC36D0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75DEE09A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2B4D05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5F04C2" w:rsidRPr="002B4D05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70DB794F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375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179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518</w:t>
            </w:r>
          </w:p>
        </w:tc>
        <w:tc>
          <w:tcPr>
            <w:tcW w:w="180" w:type="dxa"/>
          </w:tcPr>
          <w:p w14:paraId="718C1EF6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1ACB79FE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371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309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893</w:t>
            </w:r>
          </w:p>
        </w:tc>
      </w:tr>
      <w:tr w:rsidR="005F04C2" w:rsidRPr="002B4D05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0A79A3B5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90AE" w14:textId="3D3287AD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25489D5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5F04C2" w:rsidRPr="002B4D05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7D8B1E30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0EABCCB5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164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979</w:t>
            </w:r>
          </w:p>
        </w:tc>
        <w:tc>
          <w:tcPr>
            <w:tcW w:w="180" w:type="dxa"/>
          </w:tcPr>
          <w:p w14:paraId="14B76945" w14:textId="77777777" w:rsidR="005F04C2" w:rsidRPr="002B4D05" w:rsidRDefault="005F04C2" w:rsidP="005F04C2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715890DA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588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FC36D0" w:rsidRPr="002B4D05" w14:paraId="4FC45AAE" w14:textId="77777777" w:rsidTr="00FC36D0">
        <w:trPr>
          <w:trHeight w:hRule="exact" w:val="360"/>
        </w:trPr>
        <w:tc>
          <w:tcPr>
            <w:tcW w:w="5850" w:type="dxa"/>
          </w:tcPr>
          <w:p w14:paraId="4884F6F0" w14:textId="6BF6C02C" w:rsidR="00FC36D0" w:rsidRPr="002B4D05" w:rsidRDefault="00FC36D0" w:rsidP="00FC36D0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22D87" w14:textId="55C3C721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</w:t>
            </w:r>
            <w:r w:rsidR="00FC36D0" w:rsidRPr="002B4D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61D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747</w:t>
            </w:r>
            <w:r w:rsidR="00FC36D0" w:rsidRPr="002B4D0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B61D3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434</w:t>
            </w:r>
            <w:r w:rsidR="00FC36D0" w:rsidRPr="002B4D0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9973CD" w14:textId="77777777" w:rsidR="00FC36D0" w:rsidRPr="002B4D05" w:rsidRDefault="00FC36D0" w:rsidP="00FC36D0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10E32158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506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974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FC36D0" w:rsidRPr="002B4D05" w14:paraId="42482BBE" w14:textId="77777777" w:rsidTr="00FC36D0">
        <w:trPr>
          <w:trHeight w:hRule="exact" w:val="360"/>
        </w:trPr>
        <w:tc>
          <w:tcPr>
            <w:tcW w:w="5850" w:type="dxa"/>
          </w:tcPr>
          <w:p w14:paraId="3AD7B109" w14:textId="49FA42E6" w:rsidR="00FC36D0" w:rsidRPr="002B4D05" w:rsidRDefault="00FC36D0" w:rsidP="00FC36D0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85A" w14:textId="5A511973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940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7434CD8" w14:textId="77777777" w:rsidR="00FC36D0" w:rsidRPr="002B4D05" w:rsidRDefault="00FC36D0" w:rsidP="00FC36D0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5DB63108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940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FC36D0" w:rsidRPr="002B4D05" w14:paraId="0D4A33BE" w14:textId="77777777" w:rsidTr="00FC36D0">
        <w:trPr>
          <w:trHeight w:hRule="exact" w:val="360"/>
        </w:trPr>
        <w:tc>
          <w:tcPr>
            <w:tcW w:w="5850" w:type="dxa"/>
          </w:tcPr>
          <w:p w14:paraId="65C2E379" w14:textId="77777777" w:rsidR="00FC36D0" w:rsidRPr="002B4D05" w:rsidRDefault="00FC36D0" w:rsidP="00FC36D0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9D95CB" w14:textId="0A922679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38883163" w14:textId="77777777" w:rsidR="00FC36D0" w:rsidRPr="002B4D05" w:rsidRDefault="00FC36D0" w:rsidP="00FC36D0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2E221992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230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FC36D0" w:rsidRPr="002B4D05" w14:paraId="59FA1AC6" w14:textId="77777777" w:rsidTr="00672E04">
        <w:trPr>
          <w:trHeight w:hRule="exact" w:val="360"/>
        </w:trPr>
        <w:tc>
          <w:tcPr>
            <w:tcW w:w="5850" w:type="dxa"/>
          </w:tcPr>
          <w:p w14:paraId="72AFC8C7" w14:textId="77777777" w:rsidR="00FC36D0" w:rsidRPr="002B4D05" w:rsidRDefault="00FC36D0" w:rsidP="00FC36D0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66271" w14:textId="6D836415" w:rsidR="00FC36D0" w:rsidRPr="002B4D05" w:rsidRDefault="00FC36D0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FC36D0" w:rsidRPr="002B4D05" w:rsidRDefault="00FC36D0" w:rsidP="00FC36D0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1D5547C0" w:rsidR="00FC36D0" w:rsidRPr="002B4D05" w:rsidRDefault="00FC36D0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FC36D0" w:rsidRPr="002B4D05" w14:paraId="3B96E25B" w14:textId="77777777" w:rsidTr="00672E04">
        <w:trPr>
          <w:trHeight w:hRule="exact" w:val="360"/>
        </w:trPr>
        <w:tc>
          <w:tcPr>
            <w:tcW w:w="5850" w:type="dxa"/>
          </w:tcPr>
          <w:p w14:paraId="6AE1FC69" w14:textId="77777777" w:rsidR="00FC36D0" w:rsidRPr="002B4D05" w:rsidRDefault="00FC36D0" w:rsidP="00FC36D0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9D4A37" w14:textId="649E3FED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381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783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F352CC4" w14:textId="77777777" w:rsidR="00FC36D0" w:rsidRPr="002B4D05" w:rsidRDefault="00FC36D0" w:rsidP="00FC36D0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6DAE1BBF" w:rsidR="00FC36D0" w:rsidRPr="002B4D05" w:rsidRDefault="00B61D37" w:rsidP="00FC36D0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192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  <w:r w:rsidR="00FC36D0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1285460" w14:textId="114B7BB2" w:rsidR="003D0F56" w:rsidRPr="002B4D05" w:rsidRDefault="003D0F56" w:rsidP="00FC6714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2B4D05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2B4D05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2B4D05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30F68" w:rsidRPr="002B4D05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A30F68" w:rsidRPr="002B4D05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0FA66BEE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9F57396" w14:textId="77777777" w:rsidR="00A30F68" w:rsidRPr="002B4D05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28C5EBFE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30F68"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30F68" w:rsidRPr="002B4D05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A30F68" w:rsidRPr="002B4D05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02AB2C4E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6E20F03" w14:textId="77777777" w:rsidR="00A30F68" w:rsidRPr="002B4D05" w:rsidRDefault="00A30F68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48CA2DBD" w:rsidR="00A30F68" w:rsidRPr="002B4D05" w:rsidRDefault="00B61D37" w:rsidP="00A30F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F04C2" w:rsidRPr="002B4D05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73C085B3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964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80" w:type="dxa"/>
          </w:tcPr>
          <w:p w14:paraId="2B730F86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5D5F22F3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5F04C2" w:rsidRPr="002B4D05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4D109242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2B4D05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5F04C2" w:rsidRPr="002B4D05" w:rsidRDefault="005F04C2" w:rsidP="005F04C2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0CFED0E7" w:rsidR="005F04C2" w:rsidRPr="002B4D05" w:rsidRDefault="00EC4F01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603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540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3A3519C8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F04C2" w:rsidRPr="002B4D05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5F04C2" w:rsidRPr="002B4D05" w:rsidRDefault="005F04C2" w:rsidP="005F04C2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7A7240A6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361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016</w:t>
            </w:r>
          </w:p>
        </w:tc>
        <w:tc>
          <w:tcPr>
            <w:tcW w:w="180" w:type="dxa"/>
          </w:tcPr>
          <w:p w14:paraId="4E1FE9A4" w14:textId="77777777" w:rsidR="005F04C2" w:rsidRPr="002B4D05" w:rsidRDefault="005F04C2" w:rsidP="005F04C2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20896525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983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</w:p>
        </w:tc>
      </w:tr>
      <w:tr w:rsidR="005F04C2" w:rsidRPr="002B4D05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F04C2" w:rsidRPr="002B4D05" w14:paraId="25FCCAA4" w14:textId="77777777" w:rsidTr="00B40B6C">
        <w:trPr>
          <w:trHeight w:hRule="exact" w:val="360"/>
        </w:trPr>
        <w:tc>
          <w:tcPr>
            <w:tcW w:w="5850" w:type="dxa"/>
          </w:tcPr>
          <w:p w14:paraId="32C23DA1" w14:textId="29D572A0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01A8C02B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357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539</w:t>
            </w:r>
          </w:p>
        </w:tc>
        <w:tc>
          <w:tcPr>
            <w:tcW w:w="180" w:type="dxa"/>
          </w:tcPr>
          <w:p w14:paraId="39FB3602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553AC10" w14:textId="1FF836A6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781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004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2B4D05" w14:paraId="5B91BB2C" w14:textId="77777777" w:rsidTr="00B40B6C">
        <w:trPr>
          <w:trHeight w:hRule="exact" w:val="360"/>
        </w:trPr>
        <w:tc>
          <w:tcPr>
            <w:tcW w:w="5850" w:type="dxa"/>
          </w:tcPr>
          <w:p w14:paraId="38D422CD" w14:textId="1ACF71FB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39642CE4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625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0" w:type="dxa"/>
          </w:tcPr>
          <w:p w14:paraId="0A7B33A9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3799D3B" w14:textId="6D349112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294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2B4D05" w14:paraId="7027BEE6" w14:textId="77777777" w:rsidTr="00B40B6C">
        <w:trPr>
          <w:trHeight w:hRule="exact" w:val="360"/>
        </w:trPr>
        <w:tc>
          <w:tcPr>
            <w:tcW w:w="5850" w:type="dxa"/>
          </w:tcPr>
          <w:p w14:paraId="00C65F8E" w14:textId="77777777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75367924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983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80" w:type="dxa"/>
          </w:tcPr>
          <w:p w14:paraId="70D25166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89AFBD" w14:textId="30C77A86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166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5F04C2" w:rsidRPr="002B4D05" w14:paraId="4F30C7A8" w14:textId="77777777" w:rsidTr="00B40B6C">
        <w:trPr>
          <w:trHeight w:hRule="exact" w:val="360"/>
        </w:trPr>
        <w:tc>
          <w:tcPr>
            <w:tcW w:w="5850" w:type="dxa"/>
          </w:tcPr>
          <w:p w14:paraId="3FD36435" w14:textId="77777777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14965FCB" w:rsidR="005F04C2" w:rsidRPr="002B4D05" w:rsidRDefault="00EC4F01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737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65A3F08" w14:textId="20DC620C" w:rsidR="005F04C2" w:rsidRPr="002B4D05" w:rsidRDefault="005F04C2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299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988</w:t>
            </w: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F04C2" w:rsidRPr="002B4D05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77777777" w:rsidR="005F04C2" w:rsidRPr="002B4D05" w:rsidRDefault="005F04C2" w:rsidP="005F04C2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374BE5CB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964</w:t>
            </w:r>
            <w:r w:rsidR="00EC4F0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80" w:type="dxa"/>
          </w:tcPr>
          <w:p w14:paraId="476085DA" w14:textId="77777777" w:rsidR="005F04C2" w:rsidRPr="002B4D05" w:rsidRDefault="005F04C2" w:rsidP="005F04C2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3393F4B5" w:rsidR="005F04C2" w:rsidRPr="002B4D05" w:rsidRDefault="00B61D37" w:rsidP="005F04C2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F04C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</w:tbl>
    <w:p w14:paraId="46BEDED1" w14:textId="77777777" w:rsidR="004D638B" w:rsidRDefault="004D63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BAD6738" w14:textId="07320D4D" w:rsidR="00E142AA" w:rsidRPr="002B4D05" w:rsidRDefault="00B61D37" w:rsidP="0062586B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B61D37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17</w:t>
      </w:r>
      <w:r w:rsidR="00E142AA" w:rsidRPr="002B4D05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2B4D05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2B4D05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242886AB" w:rsidR="005B26C1" w:rsidRPr="002B4D05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2B4D05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27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2560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2B4D05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5</w:t>
      </w:r>
      <w:r w:rsidRPr="002B4D05">
        <w:rPr>
          <w:rFonts w:asciiTheme="majorBidi" w:eastAsia="SimSun" w:hAnsiTheme="majorBidi" w:cstheme="majorBidi"/>
          <w:spacing w:val="-2"/>
          <w:cs/>
        </w:rPr>
        <w:t>,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000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2B4D05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24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2563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2</w:t>
      </w:r>
      <w:r w:rsidRPr="002B4D05">
        <w:rPr>
          <w:rFonts w:asciiTheme="majorBidi" w:eastAsia="SimSun" w:hAnsiTheme="majorBidi" w:cstheme="majorBidi"/>
          <w:spacing w:val="-2"/>
          <w:cs/>
        </w:rPr>
        <w:t>,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000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7</w:t>
      </w:r>
      <w:r w:rsidRPr="002B4D05">
        <w:rPr>
          <w:rFonts w:asciiTheme="majorBidi" w:eastAsia="SimSun" w:hAnsiTheme="majorBidi" w:cstheme="majorBidi"/>
          <w:spacing w:val="-2"/>
          <w:cs/>
        </w:rPr>
        <w:t>,</w:t>
      </w:r>
      <w:r w:rsidR="00B61D37" w:rsidRPr="00B61D37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2B4D05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2B4D05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5F9A638E" w14:textId="79845B06" w:rsidR="00873497" w:rsidRPr="002B4D05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2B4D05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2B4D05">
        <w:rPr>
          <w:rFonts w:asciiTheme="majorBidi" w:eastAsia="SimSun" w:hAnsiTheme="majorBidi" w:cstheme="majorBidi"/>
          <w:spacing w:val="-4"/>
          <w:cs/>
        </w:rPr>
        <w:t>และมีผู้แทนผู้ถือหุ้นกู้ โดยมีรายละเอียด</w:t>
      </w:r>
      <w:r w:rsidRPr="002B4D05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2B4D05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2B4D05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89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23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2B4D05" w14:paraId="43F5CCE3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2C75857A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238" w:type="dxa"/>
            <w:shd w:val="clear" w:color="auto" w:fill="auto"/>
          </w:tcPr>
          <w:p w14:paraId="338E6646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  <w:shd w:val="clear" w:color="auto" w:fill="auto"/>
          </w:tcPr>
          <w:p w14:paraId="78F653CF" w14:textId="365FB800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  <w:shd w:val="clear" w:color="auto" w:fill="auto"/>
          </w:tcPr>
          <w:p w14:paraId="1CFA17E0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  <w:shd w:val="clear" w:color="auto" w:fill="auto"/>
          </w:tcPr>
          <w:p w14:paraId="6587FE92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2D3E23F2" w14:textId="100AC70C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2B4D05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2B4D05" w14:paraId="75C80066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47C1EF5D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7608A6E3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F74614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485198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BA38C4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4D209384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2B4D05" w14:paraId="74551AA1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14C433E8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4607FFA8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E7A899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3BC3E2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257182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5B8B0C" w14:textId="7576E56F" w:rsidR="00873497" w:rsidRPr="002B4D05" w:rsidRDefault="00B61D3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73497" w:rsidRPr="002B4D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20D76" w:rsidRPr="002B4D05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="00873497" w:rsidRPr="002B4D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F20C67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036C7F1D" w14:textId="37E2CDCA" w:rsidR="00873497" w:rsidRPr="002B4D05" w:rsidRDefault="00B61D3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73497" w:rsidRPr="002B4D05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</w:tc>
      </w:tr>
      <w:tr w:rsidR="00320D76" w:rsidRPr="002B4D05" w14:paraId="48960930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4B0C6FCD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3729E862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C4DA6E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FC9E34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6D4E0E79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8E3323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4CB73A" w14:textId="2EAE393A" w:rsidR="00320D76" w:rsidRPr="002B4D05" w:rsidRDefault="00B61D3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21E3364" w14:textId="77777777" w:rsidR="00320D76" w:rsidRPr="002B4D05" w:rsidRDefault="00320D76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4BA65EF7" w14:textId="7493948C" w:rsidR="00320D76" w:rsidRPr="002B4D05" w:rsidRDefault="00B61D3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873497" w:rsidRPr="002B4D05" w14:paraId="533669E8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7FEB7AEF" w14:textId="69288CD0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D5F99"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238" w:type="dxa"/>
            <w:shd w:val="clear" w:color="auto" w:fill="auto"/>
          </w:tcPr>
          <w:p w14:paraId="07D82B1F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FB0753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54C46E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67E477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497C1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2E7785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79ABE9D4" w14:textId="77777777" w:rsidR="00873497" w:rsidRPr="002B4D05" w:rsidRDefault="00873497" w:rsidP="00320D76">
            <w:pPr>
              <w:overflowPunct/>
              <w:autoSpaceDE/>
              <w:autoSpaceDN/>
              <w:adjustRightInd/>
              <w:spacing w:line="36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C4F01" w:rsidRPr="002B4D05" w14:paraId="42BD9474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6989DC98" w14:textId="2BB96984" w:rsidR="00EC4F01" w:rsidRPr="002B4D05" w:rsidRDefault="00EC4F01" w:rsidP="00EC4F0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proofErr w:type="gramStart"/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8E0A1F6" w14:textId="58D6B004" w:rsidR="00EC4F01" w:rsidRPr="002B4D05" w:rsidRDefault="00B61D37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CB2460B" w14:textId="712B0D27" w:rsidR="00EC4F01" w:rsidRPr="002B4D05" w:rsidRDefault="00B61D37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35C826" w14:textId="69DAF9D6" w:rsidR="00EC4F01" w:rsidRPr="002B4D05" w:rsidRDefault="00B61D37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</w:tcPr>
          <w:p w14:paraId="604C1D77" w14:textId="60E93487" w:rsidR="00EC4F01" w:rsidRPr="002B4D05" w:rsidRDefault="00EC4F01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631338E4" w14:textId="77777777" w:rsidR="00EC4F01" w:rsidRPr="002B4D05" w:rsidRDefault="00EC4F01" w:rsidP="00EC4F0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37A7AC9" w14:textId="1072DD67" w:rsidR="00EC4F01" w:rsidRPr="002B4D05" w:rsidRDefault="00B61D37" w:rsidP="00EC4F0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C569CE" w14:textId="77777777" w:rsidR="00EC4F01" w:rsidRPr="002B4D05" w:rsidRDefault="00EC4F01" w:rsidP="00EC4F01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C78D62E" w14:textId="3ED6FED1" w:rsidR="00EC4F01" w:rsidRPr="002B4D05" w:rsidRDefault="00B61D37" w:rsidP="00EC4F0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EC4F01" w:rsidRPr="002B4D05" w14:paraId="0F20136E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7DF4F5C9" w14:textId="7BA31B14" w:rsidR="00EC4F01" w:rsidRPr="002B4D05" w:rsidRDefault="00EC4F01" w:rsidP="00EC4F01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proofErr w:type="gramStart"/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39862372" w14:textId="151CDB87" w:rsidR="00EC4F01" w:rsidRPr="002B4D05" w:rsidRDefault="00B61D37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A0A96F7" w14:textId="30FE09FB" w:rsidR="00EC4F01" w:rsidRPr="002B4D05" w:rsidRDefault="00B61D37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EC4F01" w:rsidRPr="002B4D05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กันยายน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</w:t>
            </w:r>
            <w:r w:rsidRPr="00B61D37">
              <w:rPr>
                <w:rFonts w:asciiTheme="majorBidi" w:eastAsia="SimSun" w:hAnsiTheme="majorBidi" w:cstheme="majorBidi" w:hint="cs"/>
                <w:sz w:val="22"/>
                <w:szCs w:val="22"/>
                <w:lang w:val="en-US"/>
              </w:rPr>
              <w:t>9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4E77AB" w14:textId="1A362606" w:rsidR="00EC4F01" w:rsidRPr="002B4D05" w:rsidRDefault="00B61D37" w:rsidP="00EC4F01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14:paraId="6451B136" w14:textId="1E08E211" w:rsidR="00EC4F01" w:rsidRPr="002B4D05" w:rsidRDefault="00EC4F01" w:rsidP="00EC4F01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D085982" w14:textId="77777777" w:rsidR="00EC4F01" w:rsidRPr="002B4D05" w:rsidRDefault="00EC4F01" w:rsidP="00EC4F01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5E917D" w14:textId="31C8AAA7" w:rsidR="00EC4F01" w:rsidRPr="002B4D05" w:rsidRDefault="00B61D37" w:rsidP="00EC4F01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004A45" w14:textId="77777777" w:rsidR="00EC4F01" w:rsidRPr="002B4D05" w:rsidRDefault="00EC4F01" w:rsidP="00EC4F01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452DF515" w14:textId="24AE9AE4" w:rsidR="00EC4F01" w:rsidRPr="002B4D05" w:rsidRDefault="00B61D37" w:rsidP="00EC4F01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EC4F01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8145C5" w:rsidRPr="002B4D05" w14:paraId="00E8BA9D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31BF3D13" w14:textId="36594F45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2B4D05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238" w:type="dxa"/>
            <w:shd w:val="clear" w:color="auto" w:fill="auto"/>
          </w:tcPr>
          <w:p w14:paraId="1096BFCC" w14:textId="77777777" w:rsidR="008145C5" w:rsidRPr="00B25C41" w:rsidRDefault="008145C5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48A9F0" w14:textId="77777777" w:rsidR="008145C5" w:rsidRPr="00B25C41" w:rsidRDefault="008145C5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AC11D6" w14:textId="77777777" w:rsidR="008145C5" w:rsidRPr="00B25C41" w:rsidRDefault="008145C5" w:rsidP="008145C5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C351AAF" w14:textId="77777777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4D712E" w14:textId="77777777" w:rsidR="008145C5" w:rsidRPr="002B4D05" w:rsidRDefault="008145C5" w:rsidP="008145C5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FBE81A" w14:textId="77777777" w:rsidR="008145C5" w:rsidRPr="00B25C41" w:rsidRDefault="008145C5" w:rsidP="008145C5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03E09F" w14:textId="77777777" w:rsidR="008145C5" w:rsidRPr="002B4D05" w:rsidRDefault="008145C5" w:rsidP="008145C5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27CD0FED" w14:textId="77777777" w:rsidR="008145C5" w:rsidRPr="00B25C41" w:rsidRDefault="008145C5" w:rsidP="008145C5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8145C5" w:rsidRPr="002B4D05" w14:paraId="4C4A1B13" w14:textId="77777777" w:rsidTr="00320D76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4E966D68" w14:textId="1736DBDF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238" w:type="dxa"/>
            <w:shd w:val="clear" w:color="auto" w:fill="auto"/>
          </w:tcPr>
          <w:p w14:paraId="7BF0161B" w14:textId="0BD906A1" w:rsidR="008145C5" w:rsidRPr="00B25C41" w:rsidRDefault="00B61D37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448CF628" w14:textId="72CBCEF7" w:rsidR="008145C5" w:rsidRPr="00B25C41" w:rsidRDefault="00B61D37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ECC292E" w14:textId="3806FE6F" w:rsidR="008145C5" w:rsidRPr="00B25C41" w:rsidRDefault="00B61D37" w:rsidP="008145C5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2954C2F2" w14:textId="76F99506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33C793DC" w14:textId="77777777" w:rsidR="008145C5" w:rsidRPr="002B4D05" w:rsidRDefault="008145C5" w:rsidP="008145C5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801F83" w14:textId="287CF180" w:rsidR="008145C5" w:rsidRPr="00B25C41" w:rsidRDefault="00B61D37" w:rsidP="008145C5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045AE18" w14:textId="77777777" w:rsidR="008145C5" w:rsidRPr="002B4D05" w:rsidRDefault="008145C5" w:rsidP="008145C5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3C34AFD4" w14:textId="096C9066" w:rsidR="008145C5" w:rsidRPr="00B25C41" w:rsidRDefault="00B61D37" w:rsidP="008145C5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212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160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8145C5" w:rsidRPr="002B4D05" w14:paraId="00BC60A6" w14:textId="77777777" w:rsidTr="005A4EE0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51E0AA61" w14:textId="3159150F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238" w:type="dxa"/>
            <w:shd w:val="clear" w:color="auto" w:fill="auto"/>
          </w:tcPr>
          <w:p w14:paraId="32F51EB6" w14:textId="764DC740" w:rsidR="008145C5" w:rsidRPr="00B25C41" w:rsidRDefault="00B61D37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0A7ECEF" w14:textId="6ED0C059" w:rsidR="008145C5" w:rsidRPr="00B25C41" w:rsidRDefault="00B61D37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53944DF" w14:textId="45E03254" w:rsidR="008145C5" w:rsidRPr="00B25C41" w:rsidRDefault="00B61D37" w:rsidP="008145C5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4113F3C2" w14:textId="56125A0E" w:rsidR="008145C5" w:rsidRPr="002B4D05" w:rsidRDefault="008145C5" w:rsidP="008145C5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357B2920" w14:textId="77777777" w:rsidR="008145C5" w:rsidRPr="002B4D05" w:rsidRDefault="008145C5" w:rsidP="008145C5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E58DAF" w14:textId="70D93995" w:rsidR="008145C5" w:rsidRPr="00B25C41" w:rsidRDefault="00B61D37" w:rsidP="008145C5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1796358" w14:textId="77777777" w:rsidR="008145C5" w:rsidRPr="002B4D05" w:rsidRDefault="008145C5" w:rsidP="008145C5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8E4E89A" w14:textId="34018B1C" w:rsidR="008145C5" w:rsidRPr="00B25C41" w:rsidRDefault="00B61D37" w:rsidP="008145C5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8145C5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5A4EE0" w:rsidRPr="002B4D05" w14:paraId="53FD73C9" w14:textId="77777777" w:rsidTr="005A4EE0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15939258" w14:textId="2BA6EC6D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238" w:type="dxa"/>
            <w:shd w:val="clear" w:color="auto" w:fill="auto"/>
          </w:tcPr>
          <w:p w14:paraId="5961FAA1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D8E954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BF224" w14:textId="77777777" w:rsidR="005A4EE0" w:rsidRPr="00B25C41" w:rsidRDefault="005A4EE0" w:rsidP="005A4EE0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051283" w14:textId="77777777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A417B7" w14:textId="77777777" w:rsidR="005A4EE0" w:rsidRPr="002B4D05" w:rsidRDefault="005A4EE0" w:rsidP="005A4EE0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2E9615" w14:textId="3CBB707B" w:rsidR="005A4EE0" w:rsidRPr="00B25C41" w:rsidRDefault="00B61D37" w:rsidP="005A4EE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D406BDC" w14:textId="77777777" w:rsidR="005A4EE0" w:rsidRPr="002B4D05" w:rsidRDefault="005A4EE0" w:rsidP="005A4EE0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B76B4A8" w14:textId="37D5C336" w:rsidR="005A4EE0" w:rsidRPr="00B25C41" w:rsidRDefault="00B61D37" w:rsidP="005A4EE0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510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817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5A4EE0" w:rsidRPr="002B4D05" w14:paraId="10CD0AF6" w14:textId="77777777" w:rsidTr="00896B23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051C62DA" w14:textId="3DC8EC30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238" w:type="dxa"/>
            <w:shd w:val="clear" w:color="auto" w:fill="auto"/>
          </w:tcPr>
          <w:p w14:paraId="2D090B2E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EFEB036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BAF2EB" w14:textId="77777777" w:rsidR="005A4EE0" w:rsidRPr="00B25C41" w:rsidRDefault="005A4EE0" w:rsidP="005A4EE0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E05D90A" w14:textId="77777777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645342" w14:textId="77777777" w:rsidR="005A4EE0" w:rsidRPr="002B4D05" w:rsidRDefault="005A4EE0" w:rsidP="005A4EE0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B0A48" w14:textId="30085C4D" w:rsidR="005A4EE0" w:rsidRPr="00B25C41" w:rsidRDefault="005A4EE0" w:rsidP="005A4EE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126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784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263702" w14:textId="77777777" w:rsidR="005A4EE0" w:rsidRPr="002B4D05" w:rsidRDefault="005A4EE0" w:rsidP="005A4EE0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B19332C" w14:textId="166A44EE" w:rsidR="005A4EE0" w:rsidRPr="00B25C41" w:rsidRDefault="005A4EE0" w:rsidP="005A4EE0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804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070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5A4EE0" w:rsidRPr="002B4D05" w14:paraId="10E3FC90" w14:textId="77777777" w:rsidTr="00896B23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5CED5E56" w14:textId="6019B810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238" w:type="dxa"/>
            <w:shd w:val="clear" w:color="auto" w:fill="auto"/>
          </w:tcPr>
          <w:p w14:paraId="1948F36B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F121C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568587" w14:textId="77777777" w:rsidR="005A4EE0" w:rsidRPr="00B25C41" w:rsidRDefault="005A4EE0" w:rsidP="005A4EE0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B4D5F37" w14:textId="77777777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A8C49" w14:textId="77777777" w:rsidR="005A4EE0" w:rsidRPr="002B4D05" w:rsidRDefault="005A4EE0" w:rsidP="005A4EE0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F4950D" w14:textId="59CB30ED" w:rsidR="005A4EE0" w:rsidRPr="00B25C41" w:rsidRDefault="00B61D37" w:rsidP="005A4EE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507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690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6206E6F7" w14:textId="77777777" w:rsidR="005A4EE0" w:rsidRPr="002B4D05" w:rsidRDefault="005A4EE0" w:rsidP="005A4EE0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3DD78A5E" w14:textId="7FD37BF7" w:rsidR="005A4EE0" w:rsidRPr="00B25C41" w:rsidRDefault="00B61D37" w:rsidP="005A4EE0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</w:p>
        </w:tc>
      </w:tr>
      <w:tr w:rsidR="005A4EE0" w:rsidRPr="002B4D05" w14:paraId="783011B4" w14:textId="77777777" w:rsidTr="00896B23">
        <w:trPr>
          <w:cantSplit/>
          <w:trHeight w:val="144"/>
        </w:trPr>
        <w:tc>
          <w:tcPr>
            <w:tcW w:w="3492" w:type="dxa"/>
            <w:gridSpan w:val="2"/>
            <w:shd w:val="clear" w:color="auto" w:fill="auto"/>
          </w:tcPr>
          <w:p w14:paraId="2CDA8E50" w14:textId="535A5C7E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</w:t>
            </w:r>
            <w:r w:rsidRPr="002B4D05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ของหุ้นกู้ระยะยาว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5792669B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773674" w14:textId="77777777" w:rsidR="005A4EE0" w:rsidRPr="00B25C41" w:rsidRDefault="005A4EE0" w:rsidP="005A4EE0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670DA6E" w14:textId="77777777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788314" w14:textId="77777777" w:rsidR="005A4EE0" w:rsidRPr="002B4D05" w:rsidRDefault="005A4EE0" w:rsidP="005A4EE0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97D4C" w14:textId="29DC8CDA" w:rsidR="005A4EE0" w:rsidRPr="00B25C41" w:rsidRDefault="005A4EE0" w:rsidP="005A4EE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710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439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886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5876CB" w14:textId="77777777" w:rsidR="005A4EE0" w:rsidRPr="002B4D05" w:rsidRDefault="005A4EE0" w:rsidP="005A4EE0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2DB3" w14:textId="5CB1236E" w:rsidR="005A4EE0" w:rsidRPr="00B25C41" w:rsidRDefault="005A4EE0" w:rsidP="005A4EE0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504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012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B61D37"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930</w:t>
            </w: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5A4EE0" w:rsidRPr="005A4EE0" w14:paraId="7D12EE7C" w14:textId="77777777" w:rsidTr="005A4EE0">
        <w:trPr>
          <w:cantSplit/>
          <w:trHeight w:val="144"/>
        </w:trPr>
        <w:tc>
          <w:tcPr>
            <w:tcW w:w="2254" w:type="dxa"/>
            <w:shd w:val="clear" w:color="auto" w:fill="auto"/>
          </w:tcPr>
          <w:p w14:paraId="685BBA48" w14:textId="715476D0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2B4D05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238" w:type="dxa"/>
            <w:shd w:val="clear" w:color="auto" w:fill="auto"/>
          </w:tcPr>
          <w:p w14:paraId="22064788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F2EB0B" w14:textId="77777777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2FFF81" w14:textId="77777777" w:rsidR="005A4EE0" w:rsidRPr="00B25C41" w:rsidRDefault="005A4EE0" w:rsidP="005A4EE0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5369D107" w14:textId="77777777" w:rsidR="005A4EE0" w:rsidRPr="002B4D05" w:rsidRDefault="005A4EE0" w:rsidP="005A4EE0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84D93B" w14:textId="77777777" w:rsidR="005A4EE0" w:rsidRPr="002B4D05" w:rsidRDefault="005A4EE0" w:rsidP="005A4EE0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E5E30" w14:textId="7CAD0B80" w:rsidR="005A4EE0" w:rsidRPr="00B25C41" w:rsidRDefault="00B61D37" w:rsidP="005A4EE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6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250</w:t>
            </w:r>
            <w:r w:rsidR="005A4EE0"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B61D37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4CC0224A" w14:textId="77777777" w:rsidR="005A4EE0" w:rsidRPr="002B4D05" w:rsidRDefault="005A4EE0" w:rsidP="005A4EE0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6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05C56" w14:textId="68511EE2" w:rsidR="005A4EE0" w:rsidRPr="00B25C41" w:rsidRDefault="005A4EE0" w:rsidP="005A4EE0">
            <w:pPr>
              <w:overflowPunct/>
              <w:autoSpaceDE/>
              <w:autoSpaceDN/>
              <w:adjustRightInd/>
              <w:spacing w:line="360" w:lineRule="exact"/>
              <w:ind w:left="3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2B4D05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0FF20643" w14:textId="15DA2D74" w:rsidR="00873497" w:rsidRPr="002B4D05" w:rsidRDefault="00873497" w:rsidP="005A4EE0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z w:val="24"/>
          <w:szCs w:val="24"/>
        </w:rPr>
        <w:t>,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000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2B4D05">
        <w:rPr>
          <w:rFonts w:asciiTheme="majorBidi" w:eastAsia="SimSun" w:hAnsiTheme="majorBidi" w:cstheme="majorBidi"/>
          <w:sz w:val="24"/>
          <w:szCs w:val="24"/>
        </w:rPr>
        <w:t>(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10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2B4D05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</w:t>
      </w:r>
      <w:r w:rsidR="00896B23">
        <w:rPr>
          <w:rFonts w:asciiTheme="majorBidi" w:eastAsia="SimSun" w:hAnsiTheme="majorBidi" w:cstheme="majorBidi"/>
          <w:spacing w:val="2"/>
          <w:sz w:val="24"/>
          <w:szCs w:val="24"/>
        </w:rPr>
        <w:t xml:space="preserve">             </w:t>
      </w:r>
      <w:r w:rsidRPr="002B4D05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(ดูหมายเหตุข้อ </w:t>
      </w:r>
      <w:r w:rsidR="00B61D37" w:rsidRPr="00B61D37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2B4D05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08846F0A" w:rsidR="00873497" w:rsidRPr="002B4D05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</w:t>
      </w:r>
      <w:r w:rsidRPr="002B4D05">
        <w:rPr>
          <w:rFonts w:asciiTheme="majorBidi" w:eastAsia="SimSun" w:hAnsiTheme="majorBidi" w:cstheme="majorBidi"/>
          <w:sz w:val="24"/>
          <w:szCs w:val="24"/>
        </w:rPr>
        <w:t>,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000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เพื่อเป็นหลักทรัพย์ค้ำประกันการออกหุ้นกู้ระยะยาว </w:t>
      </w:r>
    </w:p>
    <w:p w14:paraId="02D1617F" w14:textId="151C9F89" w:rsidR="00873497" w:rsidRPr="002B4D05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B12B8"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3972F3" w:rsidRPr="002B4D05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มีนาคม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บริษัทสามารถปฏิบัติตามเงื่อนไขที่ต้องดำรงอัตราส่วนดังกล่าวได้</w:t>
      </w:r>
    </w:p>
    <w:p w14:paraId="088E4780" w14:textId="3D89A8BF" w:rsidR="00D5156F" w:rsidRDefault="0085699F" w:rsidP="00837222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  <w:cs/>
        </w:rPr>
      </w:pPr>
      <w:r w:rsidRPr="002B4D05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B61D37" w:rsidRPr="00B61D37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B61D37" w:rsidRPr="00B61D37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B61D37" w:rsidRPr="00B61D37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</w:t>
      </w:r>
      <w:r w:rsidR="005B284C">
        <w:rPr>
          <w:rFonts w:asciiTheme="majorBidi" w:eastAsia="SimSun" w:hAnsiTheme="majorBidi" w:cstheme="majorBidi" w:hint="cs"/>
          <w:spacing w:val="6"/>
          <w:sz w:val="24"/>
          <w:szCs w:val="24"/>
          <w:cs/>
        </w:rPr>
        <w:t xml:space="preserve"> วันที่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B253C"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="003B253C" w:rsidRPr="002B4D05">
        <w:rPr>
          <w:rFonts w:asciiTheme="majorBidi" w:eastAsia="SimSun" w:hAnsiTheme="majorBidi" w:cstheme="majorBidi" w:hint="cs"/>
          <w:spacing w:val="4"/>
          <w:sz w:val="24"/>
          <w:szCs w:val="24"/>
          <w:cs/>
        </w:rPr>
        <w:t xml:space="preserve">มีนาคม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2568</w:t>
      </w:r>
      <w:r w:rsidR="003B253C"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="003B253C"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B61D37" w:rsidRPr="00B61D37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="003B253C" w:rsidRPr="002B4D05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</w:t>
      </w:r>
      <w:r w:rsidRPr="002B4D05">
        <w:rPr>
          <w:rFonts w:asciiTheme="majorBidi" w:eastAsia="SimSun" w:hAnsiTheme="majorBidi" w:cstheme="majorBidi"/>
          <w:spacing w:val="6"/>
          <w:sz w:val="24"/>
          <w:szCs w:val="24"/>
          <w:cs/>
        </w:rPr>
        <w:t>บริษัทสามารถปฏิบัติตามเงื่อนไขที่ต้องดำรงอัตราส่วนดังกล่าวได้</w:t>
      </w:r>
    </w:p>
    <w:p w14:paraId="4A19BA68" w14:textId="77777777" w:rsidR="00D5156F" w:rsidRDefault="00D5156F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pacing w:val="6"/>
          <w:sz w:val="24"/>
          <w:szCs w:val="24"/>
          <w:cs/>
          <w:lang w:val="en-US"/>
        </w:rPr>
      </w:pPr>
      <w:r>
        <w:rPr>
          <w:rFonts w:asciiTheme="majorBidi" w:eastAsia="SimSun" w:hAnsiTheme="majorBidi" w:cstheme="majorBidi"/>
          <w:spacing w:val="6"/>
          <w:sz w:val="24"/>
          <w:szCs w:val="24"/>
          <w:cs/>
        </w:rPr>
        <w:br w:type="page"/>
      </w:r>
    </w:p>
    <w:p w14:paraId="118FFFF4" w14:textId="3A299B68" w:rsidR="00153AD9" w:rsidRPr="00153AD9" w:rsidRDefault="00153AD9" w:rsidP="00153AD9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2B4D05">
        <w:rPr>
          <w:rFonts w:asciiTheme="majorBidi" w:eastAsia="SimSun" w:hAnsiTheme="majorBidi" w:cstheme="majorBidi"/>
          <w:sz w:val="24"/>
          <w:szCs w:val="24"/>
          <w:cs/>
        </w:rPr>
        <w:lastRenderedPageBreak/>
        <w:t xml:space="preserve">เมื่อวันที่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10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2568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ปี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6</w:t>
      </w:r>
      <w:r w:rsidRPr="002B4D05">
        <w:rPr>
          <w:rFonts w:asciiTheme="majorBidi" w:eastAsia="SimSun" w:hAnsiTheme="majorBidi" w:cstheme="majorBidi" w:hint="cs"/>
          <w:sz w:val="24"/>
          <w:szCs w:val="24"/>
          <w:cs/>
        </w:rPr>
        <w:t xml:space="preserve"> เดือน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โดยหุ้นกู้จะครบกำหนดชำระคืนในวันที่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23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 w:hint="cs"/>
          <w:sz w:val="24"/>
          <w:szCs w:val="24"/>
          <w:cs/>
        </w:rPr>
        <w:t>กันยายน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2569</w:t>
      </w:r>
      <w:r w:rsidRPr="002B4D05">
        <w:rPr>
          <w:rFonts w:asciiTheme="majorBidi" w:eastAsia="SimSun" w:hAnsiTheme="majorBidi" w:cstheme="majorBidi" w:hint="cs"/>
          <w:sz w:val="24"/>
          <w:szCs w:val="24"/>
          <w:cs/>
        </w:rPr>
        <w:t xml:space="preserve"> นอกจากนี้ ที่ประชุมผู้ถือหุ้นกู้ได้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 xml:space="preserve">อนุมัติให้แก้ไขเปลี่ยนแปลงอัตราดอกเบี้ยของหุ้นกู้จากเดิมร้อยละ </w:t>
      </w:r>
      <w:r w:rsidR="00B61D37" w:rsidRPr="00B61D37">
        <w:rPr>
          <w:rFonts w:asciiTheme="majorBidi" w:eastAsia="SimSun" w:hAnsiTheme="majorBidi" w:cs="Angsana New"/>
          <w:sz w:val="24"/>
          <w:szCs w:val="24"/>
        </w:rPr>
        <w:t>7</w:t>
      </w:r>
      <w:r w:rsidRPr="002B4D05">
        <w:rPr>
          <w:rFonts w:asciiTheme="majorBidi" w:eastAsia="SimSun" w:hAnsiTheme="majorBidi" w:cs="Angsana New"/>
          <w:sz w:val="24"/>
          <w:szCs w:val="24"/>
        </w:rPr>
        <w:t>.</w:t>
      </w:r>
      <w:r w:rsidR="00B61D37" w:rsidRPr="00B61D37">
        <w:rPr>
          <w:rFonts w:asciiTheme="majorBidi" w:eastAsia="SimSun" w:hAnsiTheme="majorBidi" w:cs="Angsana New"/>
          <w:sz w:val="24"/>
          <w:szCs w:val="24"/>
        </w:rPr>
        <w:t>75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 xml:space="preserve"> ต่อปี เป็น ร้อยละ </w:t>
      </w:r>
      <w:r w:rsidR="00B61D37" w:rsidRPr="00B61D37">
        <w:rPr>
          <w:rFonts w:asciiTheme="majorBidi" w:eastAsia="SimSun" w:hAnsiTheme="majorBidi" w:cs="Angsana New"/>
          <w:sz w:val="24"/>
          <w:szCs w:val="24"/>
        </w:rPr>
        <w:t>8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 xml:space="preserve"> ต่อป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ี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>และ</w:t>
      </w:r>
      <w:r w:rsidRPr="002B4D05">
        <w:rPr>
          <w:rFonts w:asciiTheme="majorBidi" w:eastAsia="SimSun" w:hAnsiTheme="majorBidi" w:cstheme="majorBidi" w:hint="cs"/>
          <w:sz w:val="24"/>
          <w:szCs w:val="24"/>
          <w:cs/>
        </w:rPr>
        <w:t xml:space="preserve">แบ่งชำระดอกเบี้ยหุ้นกู้บางส่วนในอัตราร้อยละ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5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 w:hint="cs"/>
          <w:sz w:val="24"/>
          <w:szCs w:val="24"/>
          <w:cs/>
        </w:rPr>
        <w:t xml:space="preserve">ต่อปี 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และให้พักการช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ระดอกเบี้ยส่วนที่เหลือตามข้อก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 xml:space="preserve">หนดสิทธิ (ร้อยละ </w:t>
      </w:r>
      <w:r w:rsidR="00B61D37" w:rsidRPr="00B61D37">
        <w:rPr>
          <w:rFonts w:asciiTheme="majorBidi" w:eastAsia="SimSun" w:hAnsiTheme="majorBidi" w:cs="Angsana New"/>
          <w:sz w:val="24"/>
          <w:szCs w:val="24"/>
        </w:rPr>
        <w:t>3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 xml:space="preserve"> ต่อปี) แล้วน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ดอกเบี้ยส่วนที่พักช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ระไว้ไปรวมค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นวณช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ระในวันครบก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หนดไถ่ถอน หรือวันที่มีการไถ่ถอนหุ้นกู้ก่อนครบก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หนดไถ่ถอนทั้งจ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>ำ</w:t>
      </w:r>
      <w:r w:rsidRPr="002B4D05">
        <w:rPr>
          <w:rFonts w:asciiTheme="majorBidi" w:eastAsia="SimSun" w:hAnsiTheme="majorBidi" w:cs="Angsana New"/>
          <w:sz w:val="24"/>
          <w:szCs w:val="24"/>
          <w:cs/>
        </w:rPr>
        <w:t>นวน (แล้วแต่กรณี)</w:t>
      </w:r>
      <w:r w:rsidRPr="002B4D05">
        <w:rPr>
          <w:rFonts w:asciiTheme="majorBidi" w:eastAsia="SimSun" w:hAnsiTheme="majorBidi" w:cs="Angsana New" w:hint="cs"/>
          <w:sz w:val="24"/>
          <w:szCs w:val="24"/>
          <w:cs/>
        </w:rPr>
        <w:t xml:space="preserve"> </w:t>
      </w:r>
    </w:p>
    <w:p w14:paraId="16E94F3A" w14:textId="35825A9F" w:rsidR="0066524F" w:rsidRPr="002B4D05" w:rsidRDefault="00D24CBF" w:rsidP="00010C85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2B4D05">
        <w:rPr>
          <w:rFonts w:asciiTheme="majorBidi" w:eastAsia="SimSun" w:hAnsiTheme="majorBidi" w:cstheme="majorBidi"/>
          <w:sz w:val="24"/>
          <w:szCs w:val="24"/>
          <w:cs/>
        </w:rPr>
        <w:t>เมื่อวันที่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9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พฤษภาคม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2568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C06C7">
        <w:rPr>
          <w:rFonts w:asciiTheme="majorBidi" w:eastAsia="SimSun" w:hAnsiTheme="majorBidi" w:cstheme="majorBidi" w:hint="cs"/>
          <w:sz w:val="24"/>
          <w:szCs w:val="24"/>
          <w:cs/>
        </w:rPr>
        <w:t>บริษัทได้รับอนุมัติจาก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>ที่ประชุม</w:t>
      </w:r>
      <w:r w:rsidR="001363B2">
        <w:rPr>
          <w:rFonts w:asciiTheme="majorBidi" w:eastAsia="SimSun" w:hAnsiTheme="majorBidi" w:cstheme="majorBidi" w:hint="cs"/>
          <w:sz w:val="24"/>
          <w:szCs w:val="24"/>
          <w:cs/>
        </w:rPr>
        <w:t>คณะกรรมการ</w:t>
      </w:r>
      <w:r w:rsidR="009F36E9">
        <w:rPr>
          <w:rFonts w:asciiTheme="majorBidi" w:eastAsia="SimSun" w:hAnsiTheme="majorBidi" w:cstheme="majorBidi" w:hint="cs"/>
          <w:sz w:val="24"/>
          <w:szCs w:val="24"/>
          <w:cs/>
        </w:rPr>
        <w:t>บริษัท</w:t>
      </w:r>
      <w:r w:rsidR="00973162">
        <w:rPr>
          <w:rFonts w:asciiTheme="majorBidi" w:eastAsia="SimSun" w:hAnsiTheme="majorBidi" w:cstheme="majorBidi" w:hint="cs"/>
          <w:sz w:val="24"/>
          <w:szCs w:val="24"/>
          <w:cs/>
        </w:rPr>
        <w:t xml:space="preserve">ครั้งที่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4</w:t>
      </w:r>
      <w:r w:rsidR="00973162">
        <w:rPr>
          <w:rFonts w:asciiTheme="majorBidi" w:eastAsia="SimSun" w:hAnsiTheme="majorBidi" w:cstheme="majorBidi"/>
          <w:sz w:val="24"/>
          <w:szCs w:val="24"/>
        </w:rPr>
        <w:t>/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2568</w:t>
      </w:r>
      <w:r w:rsidR="00973162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EA4505">
        <w:rPr>
          <w:rFonts w:asciiTheme="majorBidi" w:eastAsia="SimSun" w:hAnsiTheme="majorBidi" w:cstheme="majorBidi" w:hint="cs"/>
          <w:sz w:val="24"/>
          <w:szCs w:val="24"/>
          <w:cs/>
        </w:rPr>
        <w:t>ให้</w:t>
      </w:r>
      <w:r w:rsidR="00973162">
        <w:rPr>
          <w:rFonts w:asciiTheme="majorBidi" w:eastAsia="SimSun" w:hAnsiTheme="majorBidi" w:cstheme="majorBidi" w:hint="cs"/>
          <w:sz w:val="24"/>
          <w:szCs w:val="24"/>
          <w:cs/>
        </w:rPr>
        <w:t>มีมติ</w:t>
      </w:r>
      <w:r w:rsidR="00642B5B">
        <w:rPr>
          <w:rFonts w:asciiTheme="majorBidi" w:eastAsia="SimSun" w:hAnsiTheme="majorBidi" w:cstheme="majorBidi" w:hint="cs"/>
          <w:sz w:val="24"/>
          <w:szCs w:val="24"/>
          <w:cs/>
        </w:rPr>
        <w:t>ขยายระยะเวลา</w:t>
      </w:r>
      <w:r w:rsidR="00C66861">
        <w:rPr>
          <w:rFonts w:asciiTheme="majorBidi" w:eastAsia="SimSun" w:hAnsiTheme="majorBidi" w:cstheme="majorBidi" w:hint="cs"/>
          <w:sz w:val="24"/>
          <w:szCs w:val="24"/>
          <w:cs/>
        </w:rPr>
        <w:t>ครบกำหนดชำระคืน</w:t>
      </w:r>
      <w:r w:rsidR="00261EB9">
        <w:rPr>
          <w:rFonts w:asciiTheme="majorBidi" w:eastAsia="SimSun" w:hAnsiTheme="majorBidi" w:cstheme="majorBidi" w:hint="cs"/>
          <w:sz w:val="24"/>
          <w:szCs w:val="24"/>
          <w:cs/>
        </w:rPr>
        <w:t>หุ้น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 xml:space="preserve">ออกไปอีก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1</w:t>
      </w:r>
      <w:r w:rsidRPr="002B4D05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2B4D05">
        <w:rPr>
          <w:rFonts w:asciiTheme="majorBidi" w:eastAsia="SimSun" w:hAnsiTheme="majorBidi" w:cstheme="majorBidi"/>
          <w:sz w:val="24"/>
          <w:szCs w:val="24"/>
          <w:cs/>
        </w:rPr>
        <w:t>ปี</w:t>
      </w:r>
      <w:r w:rsidR="00926259">
        <w:rPr>
          <w:rFonts w:asciiTheme="majorBidi" w:eastAsia="SimSun" w:hAnsiTheme="majorBidi" w:cstheme="majorBidi" w:hint="cs"/>
          <w:sz w:val="24"/>
          <w:szCs w:val="24"/>
          <w:cs/>
        </w:rPr>
        <w:t xml:space="preserve"> </w:t>
      </w:r>
      <w:r w:rsidR="00B61D37" w:rsidRPr="00B61D37">
        <w:rPr>
          <w:rFonts w:asciiTheme="majorBidi" w:eastAsia="SimSun" w:hAnsiTheme="majorBidi" w:cstheme="majorBidi"/>
          <w:sz w:val="24"/>
          <w:szCs w:val="24"/>
        </w:rPr>
        <w:t>6</w:t>
      </w:r>
      <w:r w:rsidR="00926259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926259">
        <w:rPr>
          <w:rFonts w:asciiTheme="majorBidi" w:eastAsia="SimSun" w:hAnsiTheme="majorBidi" w:cstheme="majorBidi" w:hint="cs"/>
          <w:sz w:val="24"/>
          <w:szCs w:val="24"/>
          <w:cs/>
        </w:rPr>
        <w:t>เดือน ทั้งนี้แผนดังกล่าวขึ้นอยู่กับ</w:t>
      </w:r>
      <w:r w:rsidR="00904F2E">
        <w:rPr>
          <w:rFonts w:asciiTheme="majorBidi" w:eastAsia="SimSun" w:hAnsiTheme="majorBidi" w:cstheme="majorBidi" w:hint="cs"/>
          <w:sz w:val="24"/>
          <w:szCs w:val="24"/>
          <w:cs/>
        </w:rPr>
        <w:t>การ</w:t>
      </w:r>
      <w:r w:rsidR="00926259">
        <w:rPr>
          <w:rFonts w:asciiTheme="majorBidi" w:eastAsia="SimSun" w:hAnsiTheme="majorBidi" w:cstheme="majorBidi" w:hint="cs"/>
          <w:sz w:val="24"/>
          <w:szCs w:val="24"/>
          <w:cs/>
        </w:rPr>
        <w:t>พิจารณา</w:t>
      </w:r>
      <w:r w:rsidR="000664C7">
        <w:rPr>
          <w:rFonts w:asciiTheme="majorBidi" w:eastAsia="SimSun" w:hAnsiTheme="majorBidi" w:cstheme="majorBidi" w:hint="cs"/>
          <w:sz w:val="24"/>
          <w:szCs w:val="24"/>
          <w:cs/>
        </w:rPr>
        <w:t>อนุมัติของที่ประชุมผู้ถือหุ้นกู้</w:t>
      </w:r>
    </w:p>
    <w:p w14:paraId="533360CB" w14:textId="774C55D2" w:rsidR="00873497" w:rsidRPr="002B4D05" w:rsidRDefault="00873497" w:rsidP="00873497">
      <w:pPr>
        <w:ind w:left="547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320D76" w:rsidRPr="002B4D05">
        <w:rPr>
          <w:rFonts w:asciiTheme="majorBidi" w:hAnsiTheme="majorBidi" w:cstheme="majorBidi" w:hint="cs"/>
          <w:cs/>
          <w:lang w:val="en-US"/>
        </w:rPr>
        <w:t>สาม</w:t>
      </w:r>
      <w:r w:rsidRPr="002B4D05">
        <w:rPr>
          <w:rFonts w:asciiTheme="majorBidi" w:hAnsiTheme="majorBidi" w:cstheme="majorBidi"/>
          <w:cs/>
        </w:rPr>
        <w:t xml:space="preserve">เดือนสิ้นสุดวันที่ </w:t>
      </w:r>
      <w:r w:rsidR="00B61D37" w:rsidRPr="00B61D37">
        <w:rPr>
          <w:rFonts w:asciiTheme="majorBidi" w:hAnsiTheme="majorBidi" w:cstheme="majorBidi"/>
          <w:lang w:val="en-US"/>
        </w:rPr>
        <w:t>31</w:t>
      </w:r>
      <w:r w:rsidRPr="002B4D05">
        <w:rPr>
          <w:rFonts w:asciiTheme="majorBidi" w:hAnsiTheme="majorBidi" w:cstheme="majorBidi"/>
          <w:cs/>
        </w:rPr>
        <w:t xml:space="preserve"> </w:t>
      </w:r>
      <w:r w:rsidR="00320D76" w:rsidRPr="002B4D05">
        <w:rPr>
          <w:rFonts w:asciiTheme="majorBidi" w:hAnsiTheme="majorBidi" w:cstheme="majorBidi" w:hint="cs"/>
          <w:cs/>
        </w:rPr>
        <w:t>มีนาคม</w:t>
      </w:r>
      <w:r w:rsidRPr="002B4D05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2B4D05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2B4D05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2B4D05" w14:paraId="6BB7FF88" w14:textId="77777777" w:rsidTr="00873497">
        <w:tc>
          <w:tcPr>
            <w:tcW w:w="5382" w:type="dxa"/>
            <w:shd w:val="clear" w:color="auto" w:fill="auto"/>
          </w:tcPr>
          <w:p w14:paraId="1A9F2989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70931ED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6CD4409" w14:textId="6C48C331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2B4D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2B4D05" w14:paraId="11C682DA" w14:textId="77777777" w:rsidTr="00873497">
        <w:tc>
          <w:tcPr>
            <w:tcW w:w="5382" w:type="dxa"/>
            <w:shd w:val="clear" w:color="auto" w:fill="auto"/>
          </w:tcPr>
          <w:p w14:paraId="0CD304B0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16678638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C94C140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2B4D05" w14:paraId="43740153" w14:textId="77777777" w:rsidTr="00873497">
        <w:trPr>
          <w:trHeight w:val="270"/>
        </w:trPr>
        <w:tc>
          <w:tcPr>
            <w:tcW w:w="5382" w:type="dxa"/>
            <w:shd w:val="clear" w:color="auto" w:fill="auto"/>
          </w:tcPr>
          <w:p w14:paraId="0796AD6E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A880C55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104DFBA3" w14:textId="63F1F381" w:rsidR="00873497" w:rsidRPr="002B4D05" w:rsidRDefault="00B61D3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" w:type="dxa"/>
            <w:shd w:val="clear" w:color="auto" w:fill="auto"/>
          </w:tcPr>
          <w:p w14:paraId="1ABB5F21" w14:textId="77777777" w:rsidR="00873497" w:rsidRPr="002B4D05" w:rsidRDefault="0087349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213D3055" w14:textId="6CE1FE23" w:rsidR="00873497" w:rsidRPr="002B4D05" w:rsidRDefault="00B61D37" w:rsidP="00D5156F">
            <w:pPr>
              <w:overflowPunct/>
              <w:autoSpaceDE/>
              <w:autoSpaceDN/>
              <w:adjustRightInd/>
              <w:spacing w:line="34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62201" w:rsidRPr="002B4D05" w14:paraId="075F253F" w14:textId="77777777" w:rsidTr="00873497">
        <w:tc>
          <w:tcPr>
            <w:tcW w:w="5382" w:type="dxa"/>
            <w:shd w:val="clear" w:color="auto" w:fill="auto"/>
            <w:vAlign w:val="bottom"/>
          </w:tcPr>
          <w:p w14:paraId="54639BD3" w14:textId="0392D429" w:rsidR="00D62201" w:rsidRPr="002B4D05" w:rsidRDefault="00D62201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0C5DE338" w14:textId="77777777" w:rsidR="00D62201" w:rsidRPr="002B4D05" w:rsidRDefault="00D62201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08E28E99" w14:textId="4F11E711" w:rsidR="00D62201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504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012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dxa"/>
            <w:shd w:val="clear" w:color="auto" w:fill="auto"/>
          </w:tcPr>
          <w:p w14:paraId="76854059" w14:textId="77777777" w:rsidR="00D62201" w:rsidRPr="002B4D05" w:rsidRDefault="00D62201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71027C15" w14:textId="236D07AB" w:rsidR="00D62201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  <w:tr w:rsidR="0059183A" w:rsidRPr="002B4D05" w14:paraId="5F0D1F01" w14:textId="77777777" w:rsidTr="00FD5F7D">
        <w:tc>
          <w:tcPr>
            <w:tcW w:w="5382" w:type="dxa"/>
            <w:shd w:val="clear" w:color="auto" w:fill="auto"/>
            <w:vAlign w:val="bottom"/>
          </w:tcPr>
          <w:p w14:paraId="68249FDA" w14:textId="309E92A8" w:rsidR="0059183A" w:rsidRPr="002B4D05" w:rsidRDefault="0059183A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  <w:shd w:val="clear" w:color="auto" w:fill="auto"/>
          </w:tcPr>
          <w:p w14:paraId="6015505A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2CB86496" w14:textId="67DC3D2D" w:rsidR="0059183A" w:rsidRPr="002B4D05" w:rsidRDefault="003D3F75" w:rsidP="00D5156F">
            <w:pPr>
              <w:tabs>
                <w:tab w:val="decimal" w:pos="756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38F7AACE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10607249" w14:textId="5CA82C0A" w:rsidR="0059183A" w:rsidRPr="002B4D05" w:rsidRDefault="003D3F75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159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9183A" w:rsidRPr="002B4D05" w14:paraId="2C59F937" w14:textId="77777777" w:rsidTr="00FD5F7D">
        <w:tc>
          <w:tcPr>
            <w:tcW w:w="5382" w:type="dxa"/>
            <w:shd w:val="clear" w:color="auto" w:fill="auto"/>
            <w:vAlign w:val="bottom"/>
          </w:tcPr>
          <w:p w14:paraId="156B43F4" w14:textId="4E6D14EA" w:rsidR="0059183A" w:rsidRPr="002B4D05" w:rsidRDefault="0059183A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4F1AB245" w14:textId="77777777" w:rsidR="0059183A" w:rsidRPr="002B4D05" w:rsidRDefault="0059183A" w:rsidP="00D5156F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E35D79C" w14:textId="501FB174" w:rsidR="0059183A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010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143" w:type="dxa"/>
            <w:shd w:val="clear" w:color="auto" w:fill="auto"/>
          </w:tcPr>
          <w:p w14:paraId="029D4DA6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B881D7" w14:textId="4E2BA61E" w:rsidR="0059183A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091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59183A" w:rsidRPr="002B4D05" w14:paraId="3F370F51" w14:textId="77777777" w:rsidTr="00FD5F7D">
        <w:tc>
          <w:tcPr>
            <w:tcW w:w="5382" w:type="dxa"/>
            <w:shd w:val="clear" w:color="auto" w:fill="auto"/>
            <w:vAlign w:val="bottom"/>
          </w:tcPr>
          <w:p w14:paraId="12BA70E0" w14:textId="49C845B3" w:rsidR="0059183A" w:rsidRPr="002B4D05" w:rsidRDefault="0059183A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1588F634" w14:textId="77777777" w:rsidR="0059183A" w:rsidRPr="002B4D05" w:rsidRDefault="0059183A" w:rsidP="00D5156F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259DE8A" w14:textId="7B7CD9D3" w:rsidR="0059183A" w:rsidRPr="002B4D05" w:rsidRDefault="003D3F75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333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700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0CBB3013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42FF783" w14:textId="4370FF77" w:rsidR="0059183A" w:rsidRPr="002B4D05" w:rsidRDefault="003D3F75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544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506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9183A" w:rsidRPr="002B4D05" w14:paraId="2B49C83C" w14:textId="77777777" w:rsidTr="00FD5F7D">
        <w:tc>
          <w:tcPr>
            <w:tcW w:w="5382" w:type="dxa"/>
            <w:shd w:val="clear" w:color="auto" w:fill="auto"/>
            <w:vAlign w:val="bottom"/>
          </w:tcPr>
          <w:p w14:paraId="3E536F24" w14:textId="0C5404B2" w:rsidR="0059183A" w:rsidRPr="002B4D05" w:rsidRDefault="0059183A" w:rsidP="00D5156F">
            <w:pPr>
              <w:overflowPunct/>
              <w:autoSpaceDE/>
              <w:autoSpaceDN/>
              <w:adjustRightInd/>
              <w:spacing w:line="34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B61D37"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20D76" w:rsidRPr="002B4D0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2B4D0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1DB9451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5B1E7" w14:textId="756B0893" w:rsidR="0059183A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507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690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143" w:type="dxa"/>
            <w:shd w:val="clear" w:color="auto" w:fill="auto"/>
          </w:tcPr>
          <w:p w14:paraId="4416D9E3" w14:textId="77777777" w:rsidR="0059183A" w:rsidRPr="002B4D05" w:rsidRDefault="0059183A" w:rsidP="00D5156F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4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1B3C1" w14:textId="1E59345E" w:rsidR="0059183A" w:rsidRPr="002B4D05" w:rsidRDefault="00B61D37" w:rsidP="00D5156F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4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970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292</w:t>
            </w:r>
            <w:r w:rsidR="003D3F75" w:rsidRPr="002B4D0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</w:p>
        </w:tc>
      </w:tr>
    </w:tbl>
    <w:p w14:paraId="76A774B9" w14:textId="2344588F" w:rsidR="00E142AA" w:rsidRPr="002B4D05" w:rsidRDefault="00B61D37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B61D37">
        <w:rPr>
          <w:rStyle w:val="PageNumber"/>
          <w:rFonts w:asciiTheme="majorBidi" w:hAnsiTheme="majorBidi" w:cstheme="majorBidi"/>
          <w:b/>
          <w:bCs/>
          <w:lang w:val="en-US"/>
        </w:rPr>
        <w:t>18</w:t>
      </w:r>
      <w:r w:rsidR="00E142AA" w:rsidRPr="002B4D05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2B4D05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2B4D05" w14:paraId="545438EE" w14:textId="77777777" w:rsidTr="00167D7B">
        <w:tc>
          <w:tcPr>
            <w:tcW w:w="2948" w:type="dxa"/>
            <w:shd w:val="clear" w:color="auto" w:fill="auto"/>
          </w:tcPr>
          <w:p w14:paraId="1135D29F" w14:textId="77777777" w:rsidR="00167D7B" w:rsidRPr="002B4D05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58DDE983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2B4D05" w14:paraId="517289CA" w14:textId="77777777" w:rsidTr="00636A16">
        <w:tc>
          <w:tcPr>
            <w:tcW w:w="2948" w:type="dxa"/>
            <w:shd w:val="clear" w:color="auto" w:fill="auto"/>
          </w:tcPr>
          <w:p w14:paraId="3E18E358" w14:textId="77777777" w:rsidR="00167D7B" w:rsidRPr="002B4D05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BD67B7D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4E4C400D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E42242A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A723940" w14:textId="77777777" w:rsidR="00167D7B" w:rsidRPr="002B4D05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7B0B057E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70DEAA48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9378192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2B4D05" w14:paraId="3040EC2A" w14:textId="77777777" w:rsidTr="00636A16">
        <w:tc>
          <w:tcPr>
            <w:tcW w:w="2948" w:type="dxa"/>
            <w:shd w:val="clear" w:color="auto" w:fill="auto"/>
          </w:tcPr>
          <w:p w14:paraId="321CFCB9" w14:textId="77777777" w:rsidR="00167D7B" w:rsidRPr="002B4D05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D182617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427A14E0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07FAB04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  <w:shd w:val="clear" w:color="auto" w:fill="auto"/>
          </w:tcPr>
          <w:p w14:paraId="1CD0A9E6" w14:textId="77777777" w:rsidR="00167D7B" w:rsidRPr="002B4D05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0C12902F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3F321452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F425EEF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2B4D05" w14:paraId="14E0AFCC" w14:textId="77777777" w:rsidTr="00636A16">
        <w:tc>
          <w:tcPr>
            <w:tcW w:w="2948" w:type="dxa"/>
            <w:shd w:val="clear" w:color="auto" w:fill="auto"/>
          </w:tcPr>
          <w:p w14:paraId="45B0CC1E" w14:textId="77777777" w:rsidR="00167D7B" w:rsidRPr="002B4D05" w:rsidRDefault="00167D7B" w:rsidP="00D5156F">
            <w:pPr>
              <w:spacing w:line="34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A9371F7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7587ED1D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AA07050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780193C9" w14:textId="77777777" w:rsidR="00167D7B" w:rsidRPr="002B4D05" w:rsidRDefault="00167D7B" w:rsidP="00D5156F">
            <w:pPr>
              <w:spacing w:line="34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F8F876B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704B0862" w14:textId="77777777" w:rsidR="00167D7B" w:rsidRPr="002B4D05" w:rsidRDefault="00167D7B" w:rsidP="00D5156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98D82D4" w14:textId="77777777" w:rsidR="00167D7B" w:rsidRPr="002B4D05" w:rsidRDefault="00167D7B" w:rsidP="00D515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2B4D05" w14:paraId="56D18B15" w14:textId="77777777" w:rsidTr="00636A16">
        <w:tc>
          <w:tcPr>
            <w:tcW w:w="2948" w:type="dxa"/>
            <w:shd w:val="clear" w:color="auto" w:fill="auto"/>
          </w:tcPr>
          <w:p w14:paraId="0AC4E21B" w14:textId="77777777" w:rsidR="00167D7B" w:rsidRPr="002B4D05" w:rsidRDefault="00167D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D3BD" w14:textId="77777777" w:rsidR="00167D7B" w:rsidRPr="002B4D05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5921E0C3" w14:textId="77777777" w:rsidR="00167D7B" w:rsidRPr="002B4D05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B87049" w14:textId="77777777" w:rsidR="00167D7B" w:rsidRPr="002B4D05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5B85305" w14:textId="77777777" w:rsidR="00167D7B" w:rsidRPr="002B4D05" w:rsidRDefault="00167D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D0FE" w14:textId="77777777" w:rsidR="00167D7B" w:rsidRPr="002B4D05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463F6283" w14:textId="77777777" w:rsidR="00167D7B" w:rsidRPr="002B4D05" w:rsidRDefault="00167D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8B304F3" w14:textId="77777777" w:rsidR="00167D7B" w:rsidRPr="002B4D05" w:rsidRDefault="00167D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2B4D05" w14:paraId="169E019B" w14:textId="77777777" w:rsidTr="00B2010D">
        <w:tc>
          <w:tcPr>
            <w:tcW w:w="2948" w:type="dxa"/>
            <w:shd w:val="clear" w:color="auto" w:fill="auto"/>
          </w:tcPr>
          <w:p w14:paraId="3FD1964C" w14:textId="2993B51D" w:rsidR="00E0787B" w:rsidRPr="002B4D05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AA23" w14:textId="2287B380" w:rsidR="00E0787B" w:rsidRPr="002B4D05" w:rsidRDefault="00B61D37" w:rsidP="00D5156F">
            <w:pPr>
              <w:tabs>
                <w:tab w:val="left" w:pos="1282"/>
              </w:tabs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4AAEFA53" w14:textId="77777777" w:rsidR="00E0787B" w:rsidRPr="002B4D05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5C6146D" w14:textId="394A73C6" w:rsidR="00E0787B" w:rsidRPr="002B4D05" w:rsidRDefault="00B61D37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B0A5E03" w14:textId="77777777" w:rsidR="00E0787B" w:rsidRPr="002B4D05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54659" w14:textId="39DCCBD0" w:rsidR="00E0787B" w:rsidRPr="002B4D05" w:rsidRDefault="00B61D37" w:rsidP="00D5156F">
            <w:pPr>
              <w:spacing w:line="340" w:lineRule="exact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56289315" w14:textId="77777777" w:rsidR="00E0787B" w:rsidRPr="002B4D05" w:rsidRDefault="00E0787B" w:rsidP="00D5156F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D9F62CB" w14:textId="77777777" w:rsidR="00E0787B" w:rsidRPr="002B4D05" w:rsidRDefault="00E0787B" w:rsidP="00D5156F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787B" w:rsidRPr="002B4D05" w14:paraId="20775976" w14:textId="77777777" w:rsidTr="00B2010D">
        <w:tc>
          <w:tcPr>
            <w:tcW w:w="2948" w:type="dxa"/>
            <w:shd w:val="clear" w:color="auto" w:fill="auto"/>
            <w:vAlign w:val="bottom"/>
          </w:tcPr>
          <w:p w14:paraId="46B05486" w14:textId="51ACE924" w:rsidR="00E0787B" w:rsidRPr="002B4D05" w:rsidRDefault="00E0787B" w:rsidP="00D5156F">
            <w:pPr>
              <w:spacing w:line="340" w:lineRule="exact"/>
              <w:ind w:right="-36" w:firstLine="2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2B4D05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B61D37" w:rsidRPr="00B61D37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81E0" w14:textId="0C0D3768" w:rsidR="00E0787B" w:rsidRPr="002B4D05" w:rsidRDefault="00E0787B" w:rsidP="00D5156F">
            <w:pPr>
              <w:tabs>
                <w:tab w:val="left" w:pos="1282"/>
              </w:tabs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62E6F7A" w14:textId="77777777" w:rsidR="00E0787B" w:rsidRPr="002B4D05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E7773F6" w14:textId="022D498F" w:rsidR="00E0787B" w:rsidRPr="002B4D05" w:rsidRDefault="00B61D37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7A879A3" w14:textId="77777777" w:rsidR="00E0787B" w:rsidRPr="002B4D05" w:rsidRDefault="00E0787B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F30D0" w14:textId="1808316F" w:rsidR="00E0787B" w:rsidRPr="002B4D05" w:rsidRDefault="00E0787B" w:rsidP="00D5156F">
            <w:pPr>
              <w:spacing w:line="340" w:lineRule="exact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A108A28" w14:textId="77777777" w:rsidR="00E0787B" w:rsidRPr="002B4D05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790FE44" w14:textId="66240B55" w:rsidR="00E0787B" w:rsidRPr="002B4D05" w:rsidRDefault="00B61D37" w:rsidP="00D5156F">
            <w:pPr>
              <w:tabs>
                <w:tab w:val="decimal" w:pos="1080"/>
              </w:tabs>
              <w:spacing w:line="340" w:lineRule="exact"/>
              <w:ind w:right="1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E0787B" w:rsidRPr="002B4D05" w14:paraId="24FE8007" w14:textId="77777777" w:rsidTr="00B2010D">
        <w:tc>
          <w:tcPr>
            <w:tcW w:w="2948" w:type="dxa"/>
            <w:shd w:val="clear" w:color="auto" w:fill="auto"/>
          </w:tcPr>
          <w:p w14:paraId="1DAFC6C8" w14:textId="45CFA6BC" w:rsidR="00E0787B" w:rsidRPr="002B4D05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69A1FF" w14:textId="6908DFD1" w:rsidR="00E0787B" w:rsidRPr="002B4D05" w:rsidRDefault="00B61D37" w:rsidP="00D5156F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  <w:shd w:val="clear" w:color="auto" w:fill="auto"/>
          </w:tcPr>
          <w:p w14:paraId="1E78AE72" w14:textId="77777777" w:rsidR="00E0787B" w:rsidRPr="002B4D05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16C91A2B" w14:textId="606DE824" w:rsidR="00E0787B" w:rsidRPr="002B4D05" w:rsidRDefault="00E0787B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BFD936D" w14:textId="77777777" w:rsidR="00E0787B" w:rsidRPr="002B4D05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9218" w14:textId="185DEFA7" w:rsidR="00E0787B" w:rsidRPr="002B4D05" w:rsidRDefault="00B61D37" w:rsidP="00D5156F">
            <w:pPr>
              <w:tabs>
                <w:tab w:val="decimal" w:pos="1373"/>
              </w:tabs>
              <w:spacing w:line="340" w:lineRule="exact"/>
              <w:ind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  <w:shd w:val="clear" w:color="auto" w:fill="auto"/>
          </w:tcPr>
          <w:p w14:paraId="45AA5FDC" w14:textId="77777777" w:rsidR="00E0787B" w:rsidRPr="002B4D05" w:rsidRDefault="00E0787B" w:rsidP="00D5156F">
            <w:pPr>
              <w:tabs>
                <w:tab w:val="decimal" w:pos="-138"/>
                <w:tab w:val="left" w:pos="1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42C5D27" w14:textId="77777777" w:rsidR="00E0787B" w:rsidRPr="002B4D05" w:rsidRDefault="00E0787B" w:rsidP="00D5156F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2B4D05" w14:paraId="7EEC5B68" w14:textId="77777777" w:rsidTr="00942703">
        <w:tc>
          <w:tcPr>
            <w:tcW w:w="2948" w:type="dxa"/>
            <w:shd w:val="clear" w:color="auto" w:fill="auto"/>
          </w:tcPr>
          <w:p w14:paraId="528264BC" w14:textId="60B5B229" w:rsidR="00E0787B" w:rsidRPr="002B4D05" w:rsidRDefault="00E0787B" w:rsidP="00D5156F">
            <w:pPr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F521E" w14:textId="72F4B00A" w:rsidR="00E0787B" w:rsidRPr="002B4D05" w:rsidRDefault="00B61D37" w:rsidP="00D5156F">
            <w:pPr>
              <w:spacing w:line="34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  <w:shd w:val="clear" w:color="auto" w:fill="auto"/>
          </w:tcPr>
          <w:p w14:paraId="36DE303A" w14:textId="77777777" w:rsidR="00E0787B" w:rsidRPr="002B4D05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4ECE722" w14:textId="0BA63B80" w:rsidR="00E0787B" w:rsidRPr="002B4D05" w:rsidRDefault="00E0787B" w:rsidP="00D5156F">
            <w:pPr>
              <w:tabs>
                <w:tab w:val="decimal" w:pos="273"/>
              </w:tabs>
              <w:spacing w:line="34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F6BB076" w14:textId="77777777" w:rsidR="00E0787B" w:rsidRPr="002B4D05" w:rsidRDefault="00E0787B" w:rsidP="00D5156F">
            <w:pPr>
              <w:tabs>
                <w:tab w:val="decimal" w:pos="842"/>
                <w:tab w:val="decimal" w:pos="10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5D5FAE" w14:textId="1B8B7440" w:rsidR="00E0787B" w:rsidRPr="002B4D05" w:rsidRDefault="00B61D37" w:rsidP="00D5156F">
            <w:pPr>
              <w:tabs>
                <w:tab w:val="decimal" w:pos="1373"/>
              </w:tabs>
              <w:spacing w:line="340" w:lineRule="exact"/>
              <w:ind w:right="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  <w:shd w:val="clear" w:color="auto" w:fill="auto"/>
          </w:tcPr>
          <w:p w14:paraId="662C749E" w14:textId="77777777" w:rsidR="00E0787B" w:rsidRPr="002B4D05" w:rsidRDefault="00E0787B" w:rsidP="00D5156F">
            <w:pPr>
              <w:tabs>
                <w:tab w:val="decimal" w:pos="842"/>
              </w:tabs>
              <w:spacing w:line="34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82CC81" w14:textId="77777777" w:rsidR="00E0787B" w:rsidRPr="002B4D05" w:rsidRDefault="00E0787B" w:rsidP="00D5156F">
            <w:pPr>
              <w:tabs>
                <w:tab w:val="decimal" w:pos="1080"/>
              </w:tabs>
              <w:spacing w:line="34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27D03C0" w14:textId="4B231B7A" w:rsidR="00E14842" w:rsidRDefault="00E0787B" w:rsidP="0062586B">
      <w:pPr>
        <w:pStyle w:val="ListParagraph"/>
        <w:numPr>
          <w:ilvl w:val="0"/>
          <w:numId w:val="26"/>
        </w:numPr>
        <w:spacing w:before="240" w:after="120" w:line="240" w:lineRule="auto"/>
        <w:contextualSpacing w:val="0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24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2567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ที่ประชุมสามัญผู้ถือหุ้นได้อนุมัติการลดทุนจดทะเบียนของบริษัทจำนวน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032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825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543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693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156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628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0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6"/>
          <w:sz w:val="24"/>
          <w:szCs w:val="24"/>
        </w:rPr>
        <w:t>61</w:t>
      </w:r>
      <w:r w:rsidRPr="002B4D05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บาท 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2B4D05" w14:paraId="73B1E5FB" w14:textId="77777777" w:rsidTr="00EC5594">
        <w:tc>
          <w:tcPr>
            <w:tcW w:w="2889" w:type="dxa"/>
            <w:shd w:val="clear" w:color="auto" w:fill="auto"/>
          </w:tcPr>
          <w:p w14:paraId="4D000E34" w14:textId="77777777" w:rsidR="00EC5594" w:rsidRPr="002B4D05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162DBCD5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2B4D05" w14:paraId="6CA03585" w14:textId="77777777" w:rsidTr="00EC5594">
        <w:tc>
          <w:tcPr>
            <w:tcW w:w="2889" w:type="dxa"/>
            <w:shd w:val="clear" w:color="auto" w:fill="auto"/>
          </w:tcPr>
          <w:p w14:paraId="0AD0CDA4" w14:textId="77777777" w:rsidR="00EC5594" w:rsidRPr="002B4D05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76DBF02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8456C92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A62E366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EBA8908" w14:textId="77777777" w:rsidR="00EC5594" w:rsidRPr="002B4D05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5527F4F6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8ED6159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5BC8752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2B4D05" w14:paraId="30990CB0" w14:textId="77777777" w:rsidTr="00EC5594">
        <w:tc>
          <w:tcPr>
            <w:tcW w:w="2889" w:type="dxa"/>
            <w:shd w:val="clear" w:color="auto" w:fill="auto"/>
          </w:tcPr>
          <w:p w14:paraId="59321C43" w14:textId="77777777" w:rsidR="00EC5594" w:rsidRPr="002B4D05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273145F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43E17F24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CD76105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  <w:shd w:val="clear" w:color="auto" w:fill="auto"/>
          </w:tcPr>
          <w:p w14:paraId="2DB1C799" w14:textId="77777777" w:rsidR="00EC5594" w:rsidRPr="002B4D05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1842F6B3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5BFEFAC1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E6B420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2B4D05" w14:paraId="4CBEF460" w14:textId="77777777" w:rsidTr="00E0787B">
        <w:tc>
          <w:tcPr>
            <w:tcW w:w="2889" w:type="dxa"/>
            <w:shd w:val="clear" w:color="auto" w:fill="auto"/>
          </w:tcPr>
          <w:p w14:paraId="7A888657" w14:textId="77777777" w:rsidR="00EC5594" w:rsidRPr="002B4D05" w:rsidRDefault="00EC5594" w:rsidP="00D5156F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2969F9B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4775DBA5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F7816B8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0D0C5927" w14:textId="77777777" w:rsidR="00EC5594" w:rsidRPr="002B4D05" w:rsidRDefault="00EC5594" w:rsidP="00D5156F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2DC4EB82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768BB8DC" w14:textId="77777777" w:rsidR="00EC5594" w:rsidRPr="002B4D05" w:rsidRDefault="00EC5594" w:rsidP="00D5156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93FB992" w14:textId="77777777" w:rsidR="00EC5594" w:rsidRPr="002B4D05" w:rsidRDefault="00EC5594" w:rsidP="00D5156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2B4D05" w14:paraId="3DB5FA10" w14:textId="77777777" w:rsidTr="00E0787B">
        <w:tc>
          <w:tcPr>
            <w:tcW w:w="2889" w:type="dxa"/>
            <w:shd w:val="clear" w:color="auto" w:fill="auto"/>
          </w:tcPr>
          <w:p w14:paraId="54B1D4A6" w14:textId="77777777" w:rsidR="00EC5594" w:rsidRPr="002B4D05" w:rsidRDefault="00EC5594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537D2F9" w14:textId="77777777" w:rsidR="00EC5594" w:rsidRPr="002B4D05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tcBorders>
              <w:left w:val="nil"/>
            </w:tcBorders>
            <w:shd w:val="clear" w:color="auto" w:fill="auto"/>
          </w:tcPr>
          <w:p w14:paraId="09A57F2A" w14:textId="77777777" w:rsidR="00EC5594" w:rsidRPr="002B4D05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D0C2688" w14:textId="77777777" w:rsidR="00EC5594" w:rsidRPr="002B4D05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62EF2B1" w14:textId="77777777" w:rsidR="00EC5594" w:rsidRPr="002B4D05" w:rsidRDefault="00EC5594" w:rsidP="00D5156F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2214E7D" w14:textId="77777777" w:rsidR="00EC5594" w:rsidRPr="002B4D05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22CCD140" w14:textId="77777777" w:rsidR="00EC5594" w:rsidRPr="002B4D05" w:rsidRDefault="00EC5594" w:rsidP="00D5156F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268454CD" w14:textId="77777777" w:rsidR="00EC5594" w:rsidRPr="002B4D05" w:rsidRDefault="00EC5594" w:rsidP="00D5156F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0787B" w:rsidRPr="002B4D05" w14:paraId="56585B0B" w14:textId="77777777" w:rsidTr="00E0787B">
        <w:tc>
          <w:tcPr>
            <w:tcW w:w="2889" w:type="dxa"/>
            <w:shd w:val="clear" w:color="auto" w:fill="auto"/>
          </w:tcPr>
          <w:p w14:paraId="47C56286" w14:textId="10998869" w:rsidR="00E0787B" w:rsidRPr="002B4D05" w:rsidRDefault="00E0787B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617B07" w14:textId="224F6AAE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08B9BF45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8EB7A21" w14:textId="4ACB3210" w:rsidR="00E0787B" w:rsidRPr="002B4D05" w:rsidRDefault="00B61D37" w:rsidP="00D5156F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668D6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5CB92971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77ABA4" w14:textId="2F29BED4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78009960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4A09002B" w14:textId="21A0FD8B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E0787B" w:rsidRPr="002B4D05" w14:paraId="0331602F" w14:textId="77777777" w:rsidTr="00FA668B">
        <w:tc>
          <w:tcPr>
            <w:tcW w:w="2889" w:type="dxa"/>
            <w:shd w:val="clear" w:color="auto" w:fill="auto"/>
          </w:tcPr>
          <w:p w14:paraId="16A9A4A4" w14:textId="344DBDF5" w:rsidR="00E0787B" w:rsidRPr="002B4D05" w:rsidRDefault="00E0787B" w:rsidP="00D5156F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DF3C9" w14:textId="6664BE3F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691E0F14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13560C9" w14:textId="09002D2F" w:rsidR="00E0787B" w:rsidRPr="002B4D05" w:rsidRDefault="00E0787B" w:rsidP="00D5156F">
            <w:pPr>
              <w:spacing w:line="360" w:lineRule="exac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7CED5CA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C66E6" w14:textId="6B747105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4C344817" w14:textId="77777777" w:rsidR="00E0787B" w:rsidRPr="002B4D05" w:rsidRDefault="00E0787B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BE7F96" w14:textId="18066774" w:rsidR="00E0787B" w:rsidRPr="002B4D05" w:rsidRDefault="00B61D37" w:rsidP="00D5156F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87B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2BEB89F1" w14:textId="77777777" w:rsidR="00D5156F" w:rsidRDefault="00D515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69A719EB" w14:textId="4C87F41B" w:rsidR="00F00339" w:rsidRPr="002B4D05" w:rsidRDefault="00B61D37" w:rsidP="0062586B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lastRenderedPageBreak/>
        <w:t>19</w:t>
      </w:r>
      <w:r w:rsidR="00F00339" w:rsidRPr="002B4D05">
        <w:rPr>
          <w:rFonts w:asciiTheme="majorBidi" w:hAnsiTheme="majorBidi" w:cstheme="majorBidi"/>
          <w:b/>
          <w:bCs/>
          <w:lang w:val="en-US"/>
        </w:rPr>
        <w:t>.</w:t>
      </w:r>
      <w:r w:rsidR="0062586B">
        <w:rPr>
          <w:rFonts w:asciiTheme="majorBidi" w:hAnsiTheme="majorBidi" w:cstheme="majorBidi"/>
          <w:b/>
          <w:bCs/>
          <w:lang w:val="en-US"/>
        </w:rPr>
        <w:tab/>
      </w:r>
      <w:r w:rsidR="00D52D2C" w:rsidRPr="002B4D05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3DD9E9F6" w:rsidR="00F00339" w:rsidRPr="002B4D05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t>รายได้อื่น</w:t>
      </w:r>
      <w:r w:rsidR="00D52D2C" w:rsidRPr="002B4D05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B61D37" w:rsidRPr="00B61D37">
        <w:rPr>
          <w:rFonts w:asciiTheme="majorBidi" w:hAnsiTheme="majorBidi" w:cstheme="majorBidi"/>
          <w:lang w:val="en-US"/>
        </w:rPr>
        <w:t>31</w:t>
      </w:r>
      <w:r w:rsidR="00D52D2C" w:rsidRPr="002B4D05">
        <w:rPr>
          <w:rFonts w:asciiTheme="majorBidi" w:hAnsiTheme="majorBidi" w:cstheme="majorBidi"/>
          <w:cs/>
        </w:rPr>
        <w:t xml:space="preserve"> </w:t>
      </w:r>
      <w:r w:rsidR="00320D76" w:rsidRPr="002B4D05">
        <w:rPr>
          <w:rFonts w:asciiTheme="majorBidi" w:hAnsiTheme="majorBidi" w:cstheme="majorBidi" w:hint="cs"/>
          <w:cs/>
        </w:rPr>
        <w:t>มีนาคม</w:t>
      </w:r>
      <w:r w:rsidR="00D52D2C" w:rsidRPr="002B4D05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2B4D05" w:rsidRDefault="00727EA0" w:rsidP="00776C77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2B4D05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2B4D05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2B4D05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2B4D05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2B4D05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2B4D05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2B4D05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2B4D05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2B4D05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2B4D05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2B4D05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25BEA22E" w:rsidR="00D52D2C" w:rsidRPr="002B4D05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320D76" w:rsidRPr="002B4D0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320D76" w:rsidRPr="002B4D05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320D76" w:rsidRPr="002B4D05" w:rsidRDefault="00320D76" w:rsidP="00320D76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1B4CAE42" w:rsidR="00320D76" w:rsidRPr="002B4D05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7F07243D" w14:textId="77777777" w:rsidR="00320D76" w:rsidRPr="002B4D05" w:rsidRDefault="00320D76" w:rsidP="00320D76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25745094" w:rsidR="00320D76" w:rsidRPr="002B4D05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BF77F27" w14:textId="77777777" w:rsidR="00320D76" w:rsidRPr="002B4D05" w:rsidRDefault="00320D76" w:rsidP="00320D76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2F1EF67F" w:rsidR="00320D76" w:rsidRPr="002B4D05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221250AC" w14:textId="77777777" w:rsidR="00320D76" w:rsidRPr="002B4D05" w:rsidRDefault="00320D76" w:rsidP="00320D7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1C42A0EC" w:rsidR="00320D76" w:rsidRPr="002B4D05" w:rsidRDefault="00B61D37" w:rsidP="00320D7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4286F" w:rsidRPr="002B4D05" w14:paraId="62558E13" w14:textId="77777777" w:rsidTr="00B40B6C">
        <w:trPr>
          <w:trHeight w:val="144"/>
        </w:trPr>
        <w:tc>
          <w:tcPr>
            <w:tcW w:w="3477" w:type="dxa"/>
          </w:tcPr>
          <w:p w14:paraId="4D33B7E4" w14:textId="10A782DB" w:rsidR="00B4286F" w:rsidRPr="002B4D05" w:rsidRDefault="00B4286F" w:rsidP="00B42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228AB8" w14:textId="770675FF" w:rsidR="00B4286F" w:rsidRPr="002B4D05" w:rsidRDefault="00B61D37" w:rsidP="00B4286F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32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364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44" w:type="dxa"/>
            <w:vAlign w:val="center"/>
          </w:tcPr>
          <w:p w14:paraId="4C3091C1" w14:textId="77777777" w:rsidR="00B4286F" w:rsidRPr="002B4D05" w:rsidRDefault="00B4286F" w:rsidP="00B4286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E547BF1" w14:textId="17EB7F8D" w:rsidR="00B4286F" w:rsidRPr="002B4D05" w:rsidRDefault="00B61D37" w:rsidP="00B4286F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</w:t>
            </w:r>
            <w:r w:rsidR="00B4286F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106</w:t>
            </w:r>
            <w:r w:rsidR="00B4286F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957</w:t>
            </w:r>
          </w:p>
        </w:tc>
        <w:tc>
          <w:tcPr>
            <w:tcW w:w="144" w:type="dxa"/>
          </w:tcPr>
          <w:p w14:paraId="0A23BCCC" w14:textId="77777777" w:rsidR="00B4286F" w:rsidRPr="002B4D05" w:rsidRDefault="00B4286F" w:rsidP="00B4286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80E957C" w14:textId="751EB3CF" w:rsidR="00B4286F" w:rsidRPr="002B4D05" w:rsidRDefault="00B4286F" w:rsidP="00B4286F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B4286F" w:rsidRPr="002B4D05" w:rsidRDefault="00B4286F" w:rsidP="00B4286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6DF81BF6" w14:textId="6E9139F0" w:rsidR="00B4286F" w:rsidRPr="002B4D05" w:rsidRDefault="00B4286F" w:rsidP="00B4286F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4286F" w:rsidRPr="002B4D05" w14:paraId="3782AC34" w14:textId="77777777" w:rsidTr="00B40B6C">
        <w:trPr>
          <w:trHeight w:val="144"/>
        </w:trPr>
        <w:tc>
          <w:tcPr>
            <w:tcW w:w="3477" w:type="dxa"/>
          </w:tcPr>
          <w:p w14:paraId="07385A6E" w14:textId="7C4D2645" w:rsidR="00B4286F" w:rsidRPr="002B4D05" w:rsidRDefault="00B4286F" w:rsidP="00B42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7F1D42D" w14:textId="49B92DD2" w:rsidR="00B4286F" w:rsidRPr="002B4D05" w:rsidRDefault="00B61D37" w:rsidP="00B4286F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33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072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514</w:t>
            </w:r>
          </w:p>
        </w:tc>
        <w:tc>
          <w:tcPr>
            <w:tcW w:w="144" w:type="dxa"/>
            <w:vAlign w:val="center"/>
          </w:tcPr>
          <w:p w14:paraId="33658E40" w14:textId="77777777" w:rsidR="00B4286F" w:rsidRPr="002B4D05" w:rsidRDefault="00B4286F" w:rsidP="00B4286F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A0F072A" w14:textId="155C7408" w:rsidR="00B4286F" w:rsidRPr="002B4D05" w:rsidRDefault="00B61D37" w:rsidP="00B4286F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CE126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483</w:t>
            </w:r>
            <w:r w:rsidR="00CE1262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177</w:t>
            </w:r>
          </w:p>
        </w:tc>
        <w:tc>
          <w:tcPr>
            <w:tcW w:w="144" w:type="dxa"/>
          </w:tcPr>
          <w:p w14:paraId="0D92AEE7" w14:textId="77777777" w:rsidR="00B4286F" w:rsidRPr="002B4D05" w:rsidRDefault="00B4286F" w:rsidP="00B4286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F4C82D3" w14:textId="35E4FCD1" w:rsidR="00B4286F" w:rsidRPr="002B4D05" w:rsidRDefault="00B4286F" w:rsidP="00B4286F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B4286F" w:rsidRPr="002B4D05" w:rsidRDefault="00B4286F" w:rsidP="00B4286F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F7430D8" w14:textId="4BA7ECBC" w:rsidR="00B4286F" w:rsidRPr="002B4D05" w:rsidRDefault="00B4286F" w:rsidP="00B4286F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C7E4C" w:rsidRPr="002B4D05" w14:paraId="7149B3F3" w14:textId="77777777" w:rsidTr="00B2010D">
        <w:trPr>
          <w:trHeight w:val="144"/>
        </w:trPr>
        <w:tc>
          <w:tcPr>
            <w:tcW w:w="3477" w:type="dxa"/>
          </w:tcPr>
          <w:p w14:paraId="087A6D2E" w14:textId="255A862E" w:rsidR="00FC7E4C" w:rsidRPr="002B4D05" w:rsidRDefault="00FC7E4C" w:rsidP="00FC7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BBB25F2" w14:textId="6AC76447" w:rsidR="00FC7E4C" w:rsidRPr="002B4D05" w:rsidRDefault="00FC7E4C" w:rsidP="00FC7E4C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FC7E4C" w:rsidRPr="002B4D05" w:rsidRDefault="00FC7E4C" w:rsidP="00FC7E4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center"/>
          </w:tcPr>
          <w:p w14:paraId="14AC8FF7" w14:textId="0431C091" w:rsidR="00FC7E4C" w:rsidRPr="002B4D05" w:rsidRDefault="00FC7E4C" w:rsidP="00FC7E4C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B3958A" w14:textId="6F1436C3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FC7E4C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FC7E4C" w:rsidRPr="002B4D0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747C8A79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8D93EC3" w14:textId="12FA1E1A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557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780</w:t>
            </w:r>
          </w:p>
        </w:tc>
      </w:tr>
      <w:tr w:rsidR="00FC7E4C" w:rsidRPr="002B4D05" w14:paraId="1330DE22" w14:textId="77777777" w:rsidTr="00B2010D">
        <w:trPr>
          <w:trHeight w:val="144"/>
        </w:trPr>
        <w:tc>
          <w:tcPr>
            <w:tcW w:w="3477" w:type="dxa"/>
          </w:tcPr>
          <w:p w14:paraId="1B54297E" w14:textId="63A144A0" w:rsidR="00FC7E4C" w:rsidRPr="002B4D05" w:rsidRDefault="00FC7E4C" w:rsidP="00FC7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  <w:shd w:val="clear" w:color="auto" w:fill="auto"/>
          </w:tcPr>
          <w:p w14:paraId="06C88378" w14:textId="62DDF0D3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16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970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44" w:type="dxa"/>
            <w:vAlign w:val="center"/>
          </w:tcPr>
          <w:p w14:paraId="55684B04" w14:textId="77777777" w:rsidR="00FC7E4C" w:rsidRPr="002B4D05" w:rsidRDefault="00FC7E4C" w:rsidP="00FC7E4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D12A9AE" w14:textId="06ADA7D6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392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44" w:type="dxa"/>
          </w:tcPr>
          <w:p w14:paraId="700427CA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6A775755" w14:textId="6B792B5B" w:rsidR="00FC7E4C" w:rsidRPr="002B4D05" w:rsidRDefault="00FC7E4C" w:rsidP="00FC7E4C">
            <w:pPr>
              <w:tabs>
                <w:tab w:val="decimal" w:pos="655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7F5E47E5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5EF90B3C" w14:textId="2C67CA07" w:rsidR="00FC7E4C" w:rsidRPr="002B4D05" w:rsidRDefault="00FC7E4C" w:rsidP="00FC7E4C">
            <w:pPr>
              <w:tabs>
                <w:tab w:val="decimal" w:pos="643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C7E4C" w:rsidRPr="002B4D05" w14:paraId="1B30FB5B" w14:textId="77777777" w:rsidTr="00B2010D">
        <w:trPr>
          <w:trHeight w:val="144"/>
        </w:trPr>
        <w:tc>
          <w:tcPr>
            <w:tcW w:w="3477" w:type="dxa"/>
          </w:tcPr>
          <w:p w14:paraId="68B372B7" w14:textId="0A1364D1" w:rsidR="00FC7E4C" w:rsidRPr="002B4D05" w:rsidRDefault="00FC7E4C" w:rsidP="00FC7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4B38B" w14:textId="25C7898C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3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786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4" w:type="dxa"/>
          </w:tcPr>
          <w:p w14:paraId="31A8B44A" w14:textId="77777777" w:rsidR="00FC7E4C" w:rsidRPr="002B4D05" w:rsidRDefault="00FC7E4C" w:rsidP="00FC7E4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01937BA" w14:textId="29797A31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A65D5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416</w:t>
            </w:r>
            <w:r w:rsidR="00A65D51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44" w:type="dxa"/>
          </w:tcPr>
          <w:p w14:paraId="527BA0ED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99370" w14:textId="282A2E35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44" w:type="dxa"/>
          </w:tcPr>
          <w:p w14:paraId="14FA2CBF" w14:textId="77777777" w:rsidR="00FC7E4C" w:rsidRPr="002B4D05" w:rsidRDefault="00FC7E4C" w:rsidP="00FC7E4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C935501" w14:textId="032F5773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884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432</w:t>
            </w:r>
          </w:p>
        </w:tc>
      </w:tr>
      <w:tr w:rsidR="00FC7E4C" w:rsidRPr="002B4D05" w14:paraId="215E974A" w14:textId="77777777" w:rsidTr="00B40B6C">
        <w:trPr>
          <w:trHeight w:val="144"/>
        </w:trPr>
        <w:tc>
          <w:tcPr>
            <w:tcW w:w="3477" w:type="dxa"/>
          </w:tcPr>
          <w:p w14:paraId="1295134D" w14:textId="3D30BF21" w:rsidR="00FC7E4C" w:rsidRPr="002B4D05" w:rsidRDefault="00FC7E4C" w:rsidP="00FC7E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21E13" w14:textId="03094A00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193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949</w:t>
            </w:r>
          </w:p>
        </w:tc>
        <w:tc>
          <w:tcPr>
            <w:tcW w:w="144" w:type="dxa"/>
            <w:vAlign w:val="center"/>
          </w:tcPr>
          <w:p w14:paraId="5E18CC71" w14:textId="77777777" w:rsidR="00FC7E4C" w:rsidRPr="002B4D05" w:rsidRDefault="00FC7E4C" w:rsidP="00FC7E4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867E988" w14:textId="2FD6290F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155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399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695</w:t>
            </w:r>
          </w:p>
        </w:tc>
        <w:tc>
          <w:tcPr>
            <w:tcW w:w="144" w:type="dxa"/>
          </w:tcPr>
          <w:p w14:paraId="4577087B" w14:textId="77777777" w:rsidR="00FC7E4C" w:rsidRPr="002B4D05" w:rsidRDefault="00FC7E4C" w:rsidP="00FC7E4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D3D1D" w14:textId="7C695E2B" w:rsidR="00FC7E4C" w:rsidRPr="002B4D05" w:rsidRDefault="00FC7E4C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cs/>
                <w:lang w:val="en-US"/>
              </w:rPr>
              <w:t xml:space="preserve">     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10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500</w:t>
            </w:r>
            <w:r w:rsidRPr="002B4D05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,</w:t>
            </w:r>
            <w:r w:rsidR="00B61D37" w:rsidRPr="00B61D37">
              <w:rPr>
                <w:rFonts w:asciiTheme="majorBidi" w:hAnsiTheme="majorBidi" w:cs="Angsana New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44" w:type="dxa"/>
            <w:vAlign w:val="center"/>
          </w:tcPr>
          <w:p w14:paraId="7F6E409F" w14:textId="77777777" w:rsidR="00FC7E4C" w:rsidRPr="002B4D05" w:rsidRDefault="00FC7E4C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211B8" w14:textId="591D59E2" w:rsidR="00FC7E4C" w:rsidRPr="002B4D05" w:rsidRDefault="00B61D37" w:rsidP="00FC7E4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442</w:t>
            </w:r>
            <w:r w:rsidR="00FC7E4C" w:rsidRPr="002B4D05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212</w:t>
            </w:r>
          </w:p>
        </w:tc>
      </w:tr>
    </w:tbl>
    <w:p w14:paraId="0EA05F39" w14:textId="077DAF1A" w:rsidR="00E142AA" w:rsidRPr="002B4D05" w:rsidRDefault="00B61D37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B61D37">
        <w:rPr>
          <w:rStyle w:val="PageNumber"/>
          <w:rFonts w:asciiTheme="majorBidi" w:hAnsiTheme="majorBidi" w:cstheme="majorBidi"/>
          <w:b/>
          <w:bCs/>
          <w:lang w:val="en-US"/>
        </w:rPr>
        <w:t>20</w:t>
      </w:r>
      <w:r w:rsidR="00E142AA" w:rsidRPr="002B4D05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2B4D05">
        <w:rPr>
          <w:rStyle w:val="PageNumber"/>
          <w:rFonts w:asciiTheme="majorBidi" w:hAnsiTheme="majorBidi" w:cstheme="majorBidi"/>
          <w:b/>
          <w:bCs/>
          <w:cs/>
        </w:rPr>
        <w:tab/>
        <w:t>ค่าตอบแทนกรรมการและผู้บริหาร</w:t>
      </w:r>
    </w:p>
    <w:p w14:paraId="3971D976" w14:textId="6F257505" w:rsidR="00E142AA" w:rsidRPr="002B4D05" w:rsidRDefault="00B61D37" w:rsidP="00FB6573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B61D37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2B4D05">
        <w:rPr>
          <w:rStyle w:val="PageNumber"/>
          <w:rFonts w:asciiTheme="majorBidi" w:hAnsiTheme="majorBidi" w:cstheme="majorBidi"/>
          <w:cs/>
        </w:rPr>
        <w:t>.</w:t>
      </w:r>
      <w:r w:rsidRPr="00B61D37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2B4D05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B61D37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2B4D05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1A7D2986" w14:textId="74B1641B" w:rsidR="00320D76" w:rsidRPr="002B4D05" w:rsidRDefault="00B61D37" w:rsidP="00320D76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B61D37">
        <w:rPr>
          <w:rStyle w:val="PageNumber"/>
          <w:rFonts w:asciiTheme="majorBidi" w:hAnsiTheme="majorBidi" w:cstheme="majorBidi"/>
          <w:lang w:val="en-US"/>
        </w:rPr>
        <w:t>20</w:t>
      </w:r>
      <w:r w:rsidR="00E142AA" w:rsidRPr="002B4D05">
        <w:rPr>
          <w:rStyle w:val="PageNumber"/>
          <w:rFonts w:asciiTheme="majorBidi" w:hAnsiTheme="majorBidi" w:cstheme="majorBidi"/>
          <w:cs/>
        </w:rPr>
        <w:t>.</w:t>
      </w:r>
      <w:r w:rsidRPr="00B61D37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2B4D05">
        <w:rPr>
          <w:rStyle w:val="PageNumber"/>
          <w:rFonts w:asciiTheme="majorBidi" w:hAnsiTheme="majorBidi" w:cstheme="majorBidi"/>
          <w:cs/>
        </w:rPr>
        <w:tab/>
      </w:r>
      <w:r w:rsidR="00E142AA" w:rsidRPr="002B4D05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2B4D05">
        <w:rPr>
          <w:rFonts w:asciiTheme="majorBidi" w:hAnsiTheme="majorBidi" w:cstheme="majorBidi"/>
          <w:cs/>
          <w:lang w:val="en-US"/>
        </w:rPr>
        <w:t>บริษัท</w:t>
      </w:r>
      <w:r w:rsidR="00E142AA" w:rsidRPr="002B4D05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B61D37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2B4D05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2B4D05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2B4D05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2B4D05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2B4D05" w:rsidRDefault="000B3504" w:rsidP="00A86372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6EA53B36" w14:textId="49D3138B" w:rsidR="00E142AA" w:rsidRPr="002B4D05" w:rsidRDefault="00E142AA" w:rsidP="0062586B">
      <w:pPr>
        <w:spacing w:before="240"/>
        <w:ind w:left="533"/>
        <w:rPr>
          <w:rStyle w:val="PageNumber"/>
          <w:rFonts w:asciiTheme="majorBidi" w:hAnsiTheme="majorBidi" w:cstheme="majorBidi"/>
          <w:snapToGrid w:val="0"/>
          <w:spacing w:val="-2"/>
          <w:cs/>
        </w:rPr>
      </w:pPr>
      <w:r w:rsidRPr="002B4D05">
        <w:rPr>
          <w:rStyle w:val="PageNumber"/>
          <w:rFonts w:asciiTheme="majorBidi" w:hAnsiTheme="majorBidi" w:cstheme="majorBidi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B135D6" w:rsidRPr="002B4D05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B61D37" w:rsidRPr="00B61D37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31</w:t>
      </w:r>
      <w:r w:rsidR="00B135D6" w:rsidRPr="002B4D05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320D76" w:rsidRPr="002B4D05">
        <w:rPr>
          <w:rStyle w:val="PageNumber"/>
          <w:rFonts w:asciiTheme="majorBidi" w:hAnsiTheme="majorBidi" w:cstheme="majorBidi" w:hint="cs"/>
          <w:snapToGrid w:val="0"/>
          <w:spacing w:val="-2"/>
          <w:cs/>
          <w:lang w:val="en-US"/>
        </w:rPr>
        <w:t>มีนาคม</w:t>
      </w:r>
      <w:r w:rsidR="00B135D6" w:rsidRPr="002B4D05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2B4D05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53DD829F" w14:textId="77777777" w:rsidR="00612E5D" w:rsidRPr="002B4D05" w:rsidRDefault="00612E5D" w:rsidP="00612E5D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2B4D05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2B4D05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2B4D05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1170"/>
        <w:gridCol w:w="90"/>
        <w:gridCol w:w="1170"/>
      </w:tblGrid>
      <w:tr w:rsidR="00320D76" w:rsidRPr="002B4D05" w14:paraId="71A91925" w14:textId="77777777" w:rsidTr="00320D76">
        <w:trPr>
          <w:trHeight w:val="144"/>
        </w:trPr>
        <w:tc>
          <w:tcPr>
            <w:tcW w:w="6300" w:type="dxa"/>
          </w:tcPr>
          <w:p w14:paraId="02CCB988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2F6507B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20D76" w:rsidRPr="002B4D05" w14:paraId="739B51F6" w14:textId="77777777" w:rsidTr="00320D76">
        <w:trPr>
          <w:trHeight w:val="144"/>
        </w:trPr>
        <w:tc>
          <w:tcPr>
            <w:tcW w:w="6300" w:type="dxa"/>
          </w:tcPr>
          <w:p w14:paraId="7F36A297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E086853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D76" w:rsidRPr="002B4D05" w14:paraId="612424AE" w14:textId="77777777" w:rsidTr="00320D76">
        <w:trPr>
          <w:trHeight w:val="144"/>
        </w:trPr>
        <w:tc>
          <w:tcPr>
            <w:tcW w:w="6300" w:type="dxa"/>
          </w:tcPr>
          <w:p w14:paraId="28A436CA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3ED6B6EE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320D76" w:rsidRPr="002B4D05" w14:paraId="54157641" w14:textId="77777777" w:rsidTr="00320D76">
        <w:trPr>
          <w:trHeight w:val="144"/>
        </w:trPr>
        <w:tc>
          <w:tcPr>
            <w:tcW w:w="6300" w:type="dxa"/>
          </w:tcPr>
          <w:p w14:paraId="42A00E3D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14F0AA3" w14:textId="6D07EBA3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B61D37" w:rsidRPr="00B61D37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B4D05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B4D05">
              <w:rPr>
                <w:rStyle w:val="PageNumber"/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320D76" w:rsidRPr="002B4D05" w14:paraId="54DDE142" w14:textId="77777777" w:rsidTr="00320D76">
        <w:trPr>
          <w:trHeight w:val="144"/>
        </w:trPr>
        <w:tc>
          <w:tcPr>
            <w:tcW w:w="6300" w:type="dxa"/>
          </w:tcPr>
          <w:p w14:paraId="56667993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452CDB3" w14:textId="6E573481" w:rsidR="00320D76" w:rsidRPr="002B4D05" w:rsidRDefault="00B61D37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67AA28F0" w14:textId="77777777" w:rsidR="00320D76" w:rsidRPr="002B4D05" w:rsidRDefault="00320D7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5F16206" w14:textId="2A5B31A6" w:rsidR="00320D76" w:rsidRPr="002B4D05" w:rsidRDefault="00B61D37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36235" w:rsidRPr="002B4D05" w14:paraId="55D0C4F5" w14:textId="77777777" w:rsidTr="00320D76">
        <w:trPr>
          <w:trHeight w:val="144"/>
        </w:trPr>
        <w:tc>
          <w:tcPr>
            <w:tcW w:w="6300" w:type="dxa"/>
            <w:hideMark/>
          </w:tcPr>
          <w:p w14:paraId="5F177C9D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2314727F" w14:textId="20D3F0B1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1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104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</w:tcPr>
          <w:p w14:paraId="62793558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06E8C" w14:textId="31C54F2C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175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A36235" w:rsidRPr="002B4D05" w14:paraId="696DE4F9" w14:textId="77777777" w:rsidTr="00320D76">
        <w:trPr>
          <w:trHeight w:val="144"/>
        </w:trPr>
        <w:tc>
          <w:tcPr>
            <w:tcW w:w="6300" w:type="dxa"/>
            <w:hideMark/>
          </w:tcPr>
          <w:p w14:paraId="4520D9E6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14:paraId="18541FCE" w14:textId="77777777" w:rsidR="00A36235" w:rsidRPr="002B4D05" w:rsidRDefault="00A36235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54CDBE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65DCCC" w14:textId="77777777" w:rsidR="00A36235" w:rsidRPr="002B4D05" w:rsidRDefault="00A36235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6235" w:rsidRPr="002B4D05" w14:paraId="34E0100F" w14:textId="77777777" w:rsidTr="00320D76">
        <w:trPr>
          <w:trHeight w:val="144"/>
        </w:trPr>
        <w:tc>
          <w:tcPr>
            <w:tcW w:w="6300" w:type="dxa"/>
            <w:hideMark/>
          </w:tcPr>
          <w:p w14:paraId="37F62662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92B5617" w14:textId="31FCD5DA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978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962</w:t>
            </w:r>
          </w:p>
        </w:tc>
        <w:tc>
          <w:tcPr>
            <w:tcW w:w="90" w:type="dxa"/>
          </w:tcPr>
          <w:p w14:paraId="0E929E0E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C62F91" w14:textId="0F61C139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582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930</w:t>
            </w:r>
          </w:p>
        </w:tc>
      </w:tr>
      <w:tr w:rsidR="00A36235" w:rsidRPr="002B4D05" w14:paraId="3653D81C" w14:textId="77777777" w:rsidTr="00320D76">
        <w:trPr>
          <w:trHeight w:val="144"/>
        </w:trPr>
        <w:tc>
          <w:tcPr>
            <w:tcW w:w="6300" w:type="dxa"/>
            <w:hideMark/>
          </w:tcPr>
          <w:p w14:paraId="12D4F222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BE4C" w14:textId="5F237606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408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90" w:type="dxa"/>
          </w:tcPr>
          <w:p w14:paraId="23E62913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291F9" w14:textId="653D1041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467</w:t>
            </w:r>
          </w:p>
        </w:tc>
      </w:tr>
      <w:tr w:rsidR="00A36235" w:rsidRPr="002B4D05" w14:paraId="22858063" w14:textId="77777777" w:rsidTr="00320D76">
        <w:trPr>
          <w:trHeight w:val="144"/>
        </w:trPr>
        <w:tc>
          <w:tcPr>
            <w:tcW w:w="6300" w:type="dxa"/>
            <w:hideMark/>
          </w:tcPr>
          <w:p w14:paraId="49966DE8" w14:textId="77777777" w:rsidR="00A36235" w:rsidRPr="002B4D05" w:rsidRDefault="00A36235" w:rsidP="00A36235">
            <w:pPr>
              <w:tabs>
                <w:tab w:val="left" w:pos="702"/>
              </w:tabs>
              <w:spacing w:line="360" w:lineRule="exact"/>
              <w:ind w:left="702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33EEA" w14:textId="5673B4CC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13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492</w:t>
            </w:r>
            <w:r w:rsidR="00A36235" w:rsidRPr="002B4D05">
              <w:rPr>
                <w:rStyle w:val="PageNumber"/>
                <w:rFonts w:asciiTheme="majorBidi" w:hAnsiTheme="majorBidi" w:cstheme="majorBidi"/>
                <w:sz w:val="28"/>
                <w:szCs w:val="28"/>
              </w:rPr>
              <w:t>,</w:t>
            </w:r>
            <w:r w:rsidRPr="00B61D37">
              <w:rPr>
                <w:rStyle w:val="PageNumber"/>
                <w:rFonts w:asciiTheme="majorBidi" w:hAnsiTheme="majorBidi" w:cs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</w:tcPr>
          <w:p w14:paraId="3691647C" w14:textId="77777777" w:rsidR="00A36235" w:rsidRPr="002B4D05" w:rsidRDefault="00A36235" w:rsidP="00A36235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8BBD9" w14:textId="0780CD54" w:rsidR="00A36235" w:rsidRPr="002B4D05" w:rsidRDefault="00B61D37" w:rsidP="00A36235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184</w:t>
            </w:r>
            <w:r w:rsidR="00A36235" w:rsidRPr="002B4D05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B61D37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397</w:t>
            </w:r>
          </w:p>
        </w:tc>
      </w:tr>
    </w:tbl>
    <w:p w14:paraId="6FDDCEEB" w14:textId="77777777" w:rsidR="00D5156F" w:rsidRDefault="00D515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203F2537" w14:textId="270258BB" w:rsidR="00E142AA" w:rsidRPr="002B4D05" w:rsidRDefault="00B61D37" w:rsidP="0066524F">
      <w:pPr>
        <w:spacing w:before="360"/>
        <w:ind w:left="562" w:hanging="562"/>
        <w:rPr>
          <w:rFonts w:asciiTheme="majorBidi" w:hAnsiTheme="majorBidi" w:cstheme="majorBidi"/>
          <w:b/>
          <w:bCs/>
          <w:cs/>
        </w:rPr>
      </w:pPr>
      <w:r w:rsidRPr="00B61D37">
        <w:rPr>
          <w:rFonts w:asciiTheme="majorBidi" w:hAnsiTheme="majorBidi" w:cstheme="majorBidi"/>
          <w:b/>
          <w:bCs/>
          <w:lang w:val="en-US"/>
        </w:rPr>
        <w:lastRenderedPageBreak/>
        <w:t>21</w:t>
      </w:r>
      <w:r w:rsidR="00E142AA" w:rsidRPr="002B4D05">
        <w:rPr>
          <w:rFonts w:asciiTheme="majorBidi" w:hAnsiTheme="majorBidi" w:cstheme="majorBidi"/>
          <w:b/>
          <w:bCs/>
          <w:cs/>
        </w:rPr>
        <w:t>.</w:t>
      </w:r>
      <w:r w:rsidR="000A1468" w:rsidRPr="002B4D05">
        <w:rPr>
          <w:rFonts w:asciiTheme="majorBidi" w:hAnsiTheme="majorBidi" w:cstheme="majorBidi"/>
          <w:b/>
          <w:bCs/>
          <w:cs/>
        </w:rPr>
        <w:tab/>
      </w:r>
      <w:r w:rsidR="00E142AA" w:rsidRPr="002B4D05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2B4D05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2B4D0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2B4D05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2B4D0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2B4D0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2B4D05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2B4D05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2B4D05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2B4D05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2B4D05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2B4D05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2B4D05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247D6A31" w14:textId="1E5824C4" w:rsidR="00E142AA" w:rsidRPr="002B4D05" w:rsidRDefault="00E142AA" w:rsidP="000A1468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2B4D0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2B4D05">
        <w:rPr>
          <w:rFonts w:asciiTheme="majorBidi" w:hAnsiTheme="majorBidi" w:cstheme="majorBidi"/>
          <w:sz w:val="32"/>
          <w:szCs w:val="32"/>
        </w:rPr>
        <w:t>/</w:t>
      </w:r>
      <w:r w:rsidRPr="002B4D05">
        <w:rPr>
          <w:rFonts w:asciiTheme="majorBidi" w:hAnsiTheme="majorBidi" w:cstheme="majorBidi"/>
          <w:sz w:val="32"/>
          <w:szCs w:val="32"/>
          <w:cs/>
        </w:rPr>
        <w:t>หรือบริษัท มีดังต่อไปนี้</w:t>
      </w:r>
    </w:p>
    <w:p w14:paraId="7A5F9CEF" w14:textId="77777777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แลนด์มาร์ค โฮลดิ้งส์ จำกัด</w:t>
      </w:r>
    </w:p>
    <w:p w14:paraId="41147370" w14:textId="77777777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489D57D8" w14:textId="77777777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573FD03C" w14:textId="22D9E1AF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0E372916" w14:textId="77777777" w:rsidR="00B81390" w:rsidRPr="002B4D05" w:rsidRDefault="00B81390" w:rsidP="00B8139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2B4D05">
        <w:rPr>
          <w:rFonts w:asciiTheme="majorBidi" w:hAnsiTheme="majorBidi" w:cstheme="majorBidi"/>
          <w:color w:val="000000"/>
          <w:cs/>
          <w:lang w:val="en-GB"/>
        </w:rPr>
        <w:t>บริษัท ลีดดิ้ง เอ็ดดูเคชั่น จำกัด</w:t>
      </w:r>
    </w:p>
    <w:p w14:paraId="462474AC" w14:textId="56FEBE3D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2E933B47" w14:textId="2285468B" w:rsidR="00BF1E5E" w:rsidRPr="002B4D05" w:rsidRDefault="00BF1E5E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="Angsana New"/>
          <w:color w:val="000000"/>
          <w:cs/>
          <w:lang w:val="en-US"/>
        </w:rPr>
        <w:t>บริษัท ซีพีอี รีเสิร์ฟ จำกัด</w:t>
      </w:r>
    </w:p>
    <w:p w14:paraId="7F9CD361" w14:textId="23676ED8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บริษัท ซีจียูเค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1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</w:p>
    <w:p w14:paraId="3E663BD5" w14:textId="77777777" w:rsidR="00DB5B29" w:rsidRPr="002B4D05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2B4D05">
        <w:rPr>
          <w:rFonts w:asciiTheme="majorBidi" w:hAnsiTheme="majorBidi" w:cstheme="majorBidi"/>
          <w:color w:val="000000"/>
          <w:cs/>
          <w:lang w:val="en-GB"/>
        </w:rPr>
        <w:t>บริษัทหลักทรัพย์ พาย จำกัด (มหาชน)</w:t>
      </w:r>
    </w:p>
    <w:p w14:paraId="0BEA8752" w14:textId="0AFC33E7" w:rsidR="00320D76" w:rsidRPr="002B4D05" w:rsidRDefault="00DB5B29" w:rsidP="00320D76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cs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18F4C1DA" w14:textId="77777777" w:rsidR="00DB5B29" w:rsidRPr="002B4D05" w:rsidRDefault="00DB5B29" w:rsidP="00DB5B29">
      <w:pPr>
        <w:overflowPunct/>
        <w:autoSpaceDE/>
        <w:adjustRightInd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</w:p>
    <w:p w14:paraId="00BD7EAC" w14:textId="77777777" w:rsidR="00DB5B29" w:rsidRPr="002B4D05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เอ็มเอฟ โฮลดิ้งส์ จำกัด</w:t>
      </w:r>
    </w:p>
    <w:p w14:paraId="00B141FD" w14:textId="77777777" w:rsidR="00DB5B29" w:rsidRPr="002B4D05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วอเตอร์ฟร้อนท์ โฮเต็ล จำกัด</w:t>
      </w:r>
    </w:p>
    <w:p w14:paraId="2B3D2E8D" w14:textId="77777777" w:rsidR="00DB5B29" w:rsidRPr="002B4D05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>บริษัท เออร์เบิน รีสอร์ทโฮเต็ล จำกัด</w:t>
      </w:r>
    </w:p>
    <w:p w14:paraId="6B7818DF" w14:textId="77777777" w:rsidR="00D5156F" w:rsidRDefault="00D515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652F9991" w14:textId="08C813D6" w:rsidR="00DB5B29" w:rsidRPr="002B4D05" w:rsidRDefault="00B61D37" w:rsidP="00320D76">
      <w:pPr>
        <w:tabs>
          <w:tab w:val="left" w:pos="1080"/>
        </w:tabs>
        <w:spacing w:before="12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B61D37">
        <w:rPr>
          <w:rFonts w:asciiTheme="majorBidi" w:hAnsiTheme="majorBidi" w:cstheme="majorBidi"/>
          <w:lang w:val="en-US"/>
        </w:rPr>
        <w:lastRenderedPageBreak/>
        <w:t>21</w:t>
      </w:r>
      <w:r w:rsidR="00DB5B29" w:rsidRPr="002B4D05">
        <w:rPr>
          <w:rFonts w:asciiTheme="majorBidi" w:hAnsiTheme="majorBidi" w:cstheme="majorBidi"/>
          <w:cs/>
          <w:lang w:val="en-US"/>
        </w:rPr>
        <w:t>.</w:t>
      </w:r>
      <w:r w:rsidRPr="00B61D37">
        <w:rPr>
          <w:rFonts w:asciiTheme="majorBidi" w:hAnsiTheme="majorBidi" w:cstheme="majorBidi"/>
          <w:lang w:val="en-US"/>
        </w:rPr>
        <w:t>1</w:t>
      </w:r>
      <w:r w:rsidR="00DB5B29" w:rsidRPr="002B4D05">
        <w:rPr>
          <w:rFonts w:asciiTheme="majorBidi" w:hAnsiTheme="majorBidi" w:cstheme="majorBidi"/>
          <w:lang w:val="en-US"/>
        </w:rPr>
        <w:tab/>
      </w:r>
      <w:r w:rsidR="00DB5B29" w:rsidRPr="002B4D05">
        <w:rPr>
          <w:rFonts w:asciiTheme="majorBidi" w:hAnsiTheme="majorBidi" w:cstheme="majorBidi"/>
          <w:snapToGrid w:val="0"/>
          <w:cs/>
        </w:rPr>
        <w:t>เงิน</w:t>
      </w:r>
      <w:r w:rsidR="00DB5B29" w:rsidRPr="002B4D05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2B4D05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2B4D05" w:rsidRDefault="00723D7A" w:rsidP="00C17FFD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2B4D05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2B4D05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2B4D05" w:rsidRDefault="00723D7A" w:rsidP="00723D7A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2B4D05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2B4D05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2B4D05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2B4D05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2B4D05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2B4D05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2B4D05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5888D93C" w:rsidR="00843DCB" w:rsidRPr="002B4D05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สาม</w:t>
            </w: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2B4D05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2B4D05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2B4D05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2B4D05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2B4D05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2B4D05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5F04C2" w:rsidRPr="002B4D05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5F04C2" w:rsidRPr="002B4D05" w:rsidRDefault="005F04C2" w:rsidP="005F04C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2EB7DFF4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2156F348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1A8E3089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09D2EC7B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1A05DCE2" w:rsidR="005F04C2" w:rsidRPr="002B4D05" w:rsidRDefault="00B61D37" w:rsidP="005F04C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4E763BF3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35ABD4FC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2A4E6F3E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2ADB09E9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205CA355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251393D6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5F04C2" w:rsidRPr="002B4D05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5F04C2" w:rsidRPr="002B4D05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มีนาคม</w:t>
            </w:r>
          </w:p>
        </w:tc>
      </w:tr>
      <w:tr w:rsidR="005F04C2" w:rsidRPr="002B4D05" w14:paraId="0C946076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5F04C2" w:rsidRPr="002B4D05" w:rsidRDefault="005F04C2" w:rsidP="005F04C2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10F13C81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74C096F2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61842092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0EF496CE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1B213746" w:rsidR="005F04C2" w:rsidRPr="002B4D05" w:rsidRDefault="00B61D37" w:rsidP="005F04C2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2DEA6D05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4295D07C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6224F8F1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305DB050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23019D40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1602AE68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4E4ADF1A" w14:textId="77777777" w:rsidR="005F04C2" w:rsidRPr="002B4D05" w:rsidRDefault="005F04C2" w:rsidP="005F04C2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166FBE70" w:rsidR="005F04C2" w:rsidRPr="002B4D05" w:rsidRDefault="00B61D37" w:rsidP="005F04C2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9873E6" w:rsidRPr="002B4D05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2B4D05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2B4D05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2B4D05" w:rsidRDefault="009873E6" w:rsidP="00EB04BF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30D5E7E9" w:rsidR="009873E6" w:rsidRPr="002B4D05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254F67" w:rsidRPr="002B4D05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254F67" w:rsidRPr="002B4D05" w:rsidRDefault="00254F67" w:rsidP="00254F67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4A9238F4" w:rsidR="00254F67" w:rsidRPr="002B4D05" w:rsidRDefault="00B61D3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1B5C0A31" w:rsidR="00254F67" w:rsidRPr="002B4D05" w:rsidRDefault="00B61D37" w:rsidP="00254F67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340838DF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254F67" w:rsidRPr="002B4D05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0A92E362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70</w:t>
            </w:r>
            <w:r w:rsidR="00254F67" w:rsidRPr="002B4D05">
              <w:rPr>
                <w:rFonts w:asciiTheme="majorBidi" w:hAnsiTheme="majorBidi" w:cstheme="majorBidi" w:hint="cs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2DDFD96C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36CF7DFA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2B75CAEA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2A3269E8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35E1A1E0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42311D1C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43F7D167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27A46517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254F67" w:rsidRPr="002B4D05" w14:paraId="750643E3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40361D83" w14:textId="635F5A70" w:rsidR="00254F67" w:rsidRPr="002B4D05" w:rsidRDefault="00254F67" w:rsidP="00254F67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</w:tc>
        <w:tc>
          <w:tcPr>
            <w:tcW w:w="34" w:type="dxa"/>
            <w:vAlign w:val="center"/>
          </w:tcPr>
          <w:p w14:paraId="7716EE52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45C1C7C9" w14:textId="79BB0166" w:rsidR="00254F67" w:rsidRPr="002B4D05" w:rsidRDefault="00B61D3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61A3792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26D2B5CE" w14:textId="06A207BC" w:rsidR="00254F67" w:rsidRPr="002B4D05" w:rsidRDefault="00B61D37" w:rsidP="00254F67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C956A89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B250DA6" w14:textId="2B0865F1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278940CB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7877B05" w14:textId="48E538EB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3874F6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78FDDB10" w14:textId="06ED23FE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3DC9DAF1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03E11936" w14:textId="266CA768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D90CEE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60F63312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6F17ED4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6B15AED0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D2AACA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92F81DA" w14:textId="127E1F4A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0E955E9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135A8AE5" w14:textId="111DF48A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138F23F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152944A5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0F744413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7A644DB6" w14:textId="192EB2EF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254F67" w:rsidRPr="002B4D05" w14:paraId="13D29C22" w14:textId="77777777" w:rsidTr="00B2010D">
        <w:trPr>
          <w:cantSplit/>
          <w:trHeight w:val="20"/>
        </w:trPr>
        <w:tc>
          <w:tcPr>
            <w:tcW w:w="1800" w:type="dxa"/>
            <w:vAlign w:val="center"/>
          </w:tcPr>
          <w:p w14:paraId="2958E8E4" w14:textId="5A115159" w:rsidR="00254F67" w:rsidRPr="002B4D05" w:rsidRDefault="00254F67" w:rsidP="00254F67">
            <w:pPr>
              <w:pStyle w:val="Heading5"/>
              <w:spacing w:line="200" w:lineRule="exact"/>
              <w:ind w:firstLine="25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จำกัด</w:t>
            </w:r>
          </w:p>
        </w:tc>
        <w:tc>
          <w:tcPr>
            <w:tcW w:w="34" w:type="dxa"/>
            <w:vAlign w:val="center"/>
          </w:tcPr>
          <w:p w14:paraId="52EB40E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2625C219" w14:textId="77777777" w:rsidR="00254F67" w:rsidRPr="002B4D05" w:rsidRDefault="00254F6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</w:tcPr>
          <w:p w14:paraId="11940D4E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7CF231A" w14:textId="77777777" w:rsidR="00254F67" w:rsidRPr="002B4D05" w:rsidRDefault="00254F67" w:rsidP="00254F67">
            <w:pPr>
              <w:tabs>
                <w:tab w:val="decimal" w:pos="556"/>
              </w:tabs>
              <w:spacing w:line="200" w:lineRule="exact"/>
              <w:ind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14:paraId="60829E5F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0E027B28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vAlign w:val="center"/>
          </w:tcPr>
          <w:p w14:paraId="103B5C71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0560349" w14:textId="5C943C9D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EC8F61E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4E969445" w14:textId="77777777" w:rsidR="00254F67" w:rsidRPr="002B4D05" w:rsidRDefault="00254F6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1C2FDD3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30904A91" w14:textId="77ECE498" w:rsidR="00254F67" w:rsidRPr="002B4D05" w:rsidRDefault="00254F6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2A89580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7202A343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6A3E2D4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6E5D262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14:paraId="068DD36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09F3EE76" w14:textId="77777777" w:rsidR="00254F67" w:rsidRPr="002B4D05" w:rsidRDefault="00254F6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14:paraId="6E0FE8C0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7360FD51" w14:textId="567DF985" w:rsidR="00254F67" w:rsidRPr="002B4D05" w:rsidRDefault="00254F6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vAlign w:val="center"/>
          </w:tcPr>
          <w:p w14:paraId="6AE2F81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2054B1AC" w14:textId="77777777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5" w:type="dxa"/>
            <w:vAlign w:val="center"/>
          </w:tcPr>
          <w:p w14:paraId="6C30DE2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29C8B4F3" w14:textId="77777777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254F67" w:rsidRPr="002B4D05" w14:paraId="1E186B8E" w14:textId="77777777" w:rsidTr="007F0690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254F67" w:rsidRPr="002B4D05" w:rsidRDefault="00254F67" w:rsidP="00254F67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06136F2C" w:rsidR="00254F67" w:rsidRPr="002B4D05" w:rsidRDefault="00B61D3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3ECB1747" w:rsidR="00254F67" w:rsidRPr="002B4D05" w:rsidRDefault="00B61D37" w:rsidP="00254F67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1743A252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3AD46D36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57777BD5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46102735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0FE94C04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5795C422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0FAEAA2D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497C01BF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6B3B3AD1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  <w:vAlign w:val="center"/>
          </w:tcPr>
          <w:p w14:paraId="38D352B3" w14:textId="2F9333C5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254F67" w:rsidRPr="002B4D05" w14:paraId="3073F5CF" w14:textId="77777777" w:rsidTr="00B2010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254F67" w:rsidRPr="002B4D05" w:rsidRDefault="00254F67" w:rsidP="00254F67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787BAF51" w14:textId="2CBEB840" w:rsidR="00254F67" w:rsidRPr="002B4D05" w:rsidRDefault="00B61D3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25DF9D32" w14:textId="7C776156" w:rsidR="00254F67" w:rsidRPr="002B4D05" w:rsidRDefault="00B61D37" w:rsidP="00254F67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bottom"/>
          </w:tcPr>
          <w:p w14:paraId="6BBD2363" w14:textId="079DBB02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bottom"/>
          </w:tcPr>
          <w:p w14:paraId="6CCA2243" w14:textId="501ECAC7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14:paraId="5D1C503F" w14:textId="6E44753C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bottom"/>
          </w:tcPr>
          <w:p w14:paraId="745FF98A" w14:textId="1F7D0DB6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bottom"/>
          </w:tcPr>
          <w:p w14:paraId="76F4D070" w14:textId="323BCDDE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bottom"/>
          </w:tcPr>
          <w:p w14:paraId="33052555" w14:textId="18789139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7760FB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bottom"/>
          </w:tcPr>
          <w:p w14:paraId="374681AE" w14:textId="28F3C589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6E9B6A5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bottom"/>
          </w:tcPr>
          <w:p w14:paraId="6F10A7E3" w14:textId="0339969A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0D1A317E" w14:textId="5A4C4BB3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531D91EC" w14:textId="3D35E834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254F67" w:rsidRPr="002B4D05" w14:paraId="4B44D435" w14:textId="77777777" w:rsidTr="00B2010D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254F67" w:rsidRPr="002B4D05" w:rsidRDefault="00254F67" w:rsidP="00254F67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bottom"/>
          </w:tcPr>
          <w:p w14:paraId="2EF3DFEA" w14:textId="67C9A5A8" w:rsidR="00254F67" w:rsidRPr="002B4D05" w:rsidRDefault="00B61D37" w:rsidP="00254F67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bottom"/>
          </w:tcPr>
          <w:p w14:paraId="5FAB4F51" w14:textId="3FAD499B" w:rsidR="00254F67" w:rsidRPr="002B4D05" w:rsidRDefault="00B61D37" w:rsidP="00254F67">
            <w:pPr>
              <w:tabs>
                <w:tab w:val="decimal" w:pos="55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254F67" w:rsidRPr="002B4D05" w:rsidRDefault="00254F6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4A826C5A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254F67" w:rsidRPr="002B4D05" w:rsidRDefault="00254F67" w:rsidP="00254F67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2913340E" w:rsidR="00254F67" w:rsidRPr="002B4D05" w:rsidRDefault="00B61D37" w:rsidP="00254F67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6EFEC72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bottom"/>
          </w:tcPr>
          <w:p w14:paraId="3D4E7C33" w14:textId="4B7519FD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6FF7F81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bottom"/>
          </w:tcPr>
          <w:p w14:paraId="12CB3C93" w14:textId="7D8E2D29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bottom"/>
          </w:tcPr>
          <w:p w14:paraId="3284F209" w14:textId="3B557E16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bottom"/>
          </w:tcPr>
          <w:p w14:paraId="69843098" w14:textId="6467FA8B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F491508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bottom"/>
          </w:tcPr>
          <w:p w14:paraId="01B89745" w14:textId="5E3F5739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18FF0D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2A17E3A5" w14:textId="45BDB8AB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center"/>
          </w:tcPr>
          <w:p w14:paraId="1458163C" w14:textId="3C0101E5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center"/>
          </w:tcPr>
          <w:p w14:paraId="147AEF8E" w14:textId="5819F259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254F67" w:rsidRPr="002B4D05" w14:paraId="4E3CBA93" w14:textId="77777777" w:rsidTr="00B40B6C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254F67" w:rsidRPr="002B4D05" w:rsidRDefault="00254F67" w:rsidP="00254F67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7D95EB55" w14:textId="63303EE9" w:rsidR="00254F67" w:rsidRPr="002B4D05" w:rsidRDefault="00254F67" w:rsidP="00254F67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46DB53F7" w:rsidR="00254F67" w:rsidRPr="002B4D05" w:rsidRDefault="00B61D37" w:rsidP="00254F67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254F67" w:rsidRPr="002B4D05" w:rsidRDefault="00254F67" w:rsidP="00254F67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5DBD0FE4" w:rsidR="00254F67" w:rsidRPr="002B4D05" w:rsidRDefault="00B61D37" w:rsidP="00254F67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737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57E0240E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7DF7D9CF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2B4D05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17FA4F30" w:rsidR="00254F67" w:rsidRPr="002B4D05" w:rsidRDefault="00B61D37" w:rsidP="00254F67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3CEABC24" w:rsidR="00254F67" w:rsidRPr="002B4D05" w:rsidRDefault="00B61D37" w:rsidP="00254F67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697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499</w:t>
            </w:r>
            <w:r w:rsidR="00254F67" w:rsidRPr="002B4D0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1D3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0DB28F4D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254F67" w:rsidRPr="002B4D05" w:rsidRDefault="00254F67" w:rsidP="00254F67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767329E7" w:rsidR="00254F67" w:rsidRPr="002B4D05" w:rsidRDefault="00254F67" w:rsidP="00254F67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0ACE721F" w14:textId="09CAFA4F" w:rsidR="00DB5B29" w:rsidRPr="002B4D05" w:rsidRDefault="00DB5B29" w:rsidP="00B25C41">
      <w:pPr>
        <w:spacing w:before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lang w:val="en-US"/>
        </w:rPr>
        <w:t>19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B61D37" w:rsidRPr="00B61D37">
        <w:rPr>
          <w:rFonts w:asciiTheme="majorBidi" w:hAnsiTheme="majorBidi" w:cstheme="majorBidi"/>
          <w:lang w:val="en-US"/>
        </w:rPr>
        <w:t>2560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10"/>
          <w:cs/>
          <w:lang w:val="en-US"/>
        </w:rPr>
        <w:t xml:space="preserve">ที่ประชุมคณะกรรมการบริษัทได้มีมติอนุมัติให้เลิกบริษัท ซีจีดี ดิจิตอล </w:t>
      </w:r>
      <w:r w:rsidRPr="002B4D05">
        <w:rPr>
          <w:rFonts w:asciiTheme="majorBidi" w:hAnsiTheme="majorBidi" w:cstheme="majorBidi"/>
          <w:spacing w:val="-2"/>
          <w:cs/>
          <w:lang w:val="en-US"/>
        </w:rPr>
        <w:t>พาร์ทเนอร์ จำกัด ซึ่งเป็นบริษัทย่อย เนื่องจากบริษัทย่อยดังกล่าวได้ยกเลิกการประกอบกิจการแล้ว</w:t>
      </w:r>
      <w:r w:rsidRPr="002B4D05">
        <w:rPr>
          <w:rFonts w:asciiTheme="majorBidi" w:hAnsiTheme="majorBidi" w:cstheme="majorBidi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eastAsia="x-none"/>
        </w:rPr>
        <w:t>โดยปัจจุบัน</w:t>
      </w:r>
      <w:r w:rsidRPr="002B4D05">
        <w:rPr>
          <w:rFonts w:asciiTheme="majorBidi" w:hAnsiTheme="majorBidi" w:cstheme="majorBidi"/>
          <w:cs/>
          <w:lang w:val="en-US"/>
        </w:rPr>
        <w:t>บริษัท ซีจีดี ดิจิตอล พาร์ทเนอร์ จำกัด ยังอยู่ระหว่างการชำระบัญชี</w:t>
      </w:r>
    </w:p>
    <w:p w14:paraId="1BD7E8B1" w14:textId="3C309107" w:rsidR="00686E88" w:rsidRPr="002B4D05" w:rsidRDefault="00686E88" w:rsidP="00B25C41">
      <w:pPr>
        <w:spacing w:before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lang w:val="en-US"/>
        </w:rPr>
        <w:t>10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B61D37" w:rsidRPr="00B61D37">
        <w:rPr>
          <w:rFonts w:asciiTheme="majorBidi" w:hAnsiTheme="majorBidi" w:cstheme="majorBidi"/>
          <w:lang w:val="en-US"/>
        </w:rPr>
        <w:t>2567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B61D37" w:rsidRPr="00B61D37">
        <w:rPr>
          <w:rFonts w:asciiTheme="majorBidi" w:hAnsiTheme="majorBidi" w:cstheme="majorBidi"/>
          <w:lang w:val="en-US"/>
        </w:rPr>
        <w:t>3</w:t>
      </w:r>
      <w:r w:rsidRPr="002B4D05">
        <w:rPr>
          <w:rFonts w:asciiTheme="majorBidi" w:hAnsiTheme="majorBidi" w:cstheme="majorBidi"/>
          <w:lang w:val="en-US"/>
        </w:rPr>
        <w:t>/</w:t>
      </w:r>
      <w:r w:rsidR="00B61D37" w:rsidRPr="00B61D37">
        <w:rPr>
          <w:rFonts w:asciiTheme="majorBidi" w:hAnsiTheme="majorBidi" w:cstheme="majorBidi"/>
          <w:lang w:val="en-US"/>
        </w:rPr>
        <w:t>2567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10"/>
          <w:cs/>
          <w:lang w:val="en-US"/>
        </w:rPr>
        <w:t>มีมติอนุมัติ</w:t>
      </w:r>
      <w:r w:rsidRPr="002B4D05">
        <w:rPr>
          <w:rFonts w:asciiTheme="majorBidi" w:hAnsiTheme="majorBidi" w:cstheme="majorBidi"/>
          <w:cs/>
          <w:lang w:val="en-US"/>
        </w:rPr>
        <w:t>ให้เลิก</w:t>
      </w:r>
      <w:r w:rsidRPr="002B4D05">
        <w:rPr>
          <w:rFonts w:asciiTheme="majorBidi" w:hAnsiTheme="majorBidi" w:cstheme="majorBidi"/>
          <w:spacing w:val="-4"/>
          <w:cs/>
          <w:lang w:val="en-US"/>
        </w:rPr>
        <w:t xml:space="preserve">กิจการบริษัท ซีจียูเค </w:t>
      </w:r>
      <w:r w:rsidR="00B61D37" w:rsidRPr="00B61D37">
        <w:rPr>
          <w:rFonts w:asciiTheme="majorBidi" w:hAnsiTheme="majorBidi" w:cstheme="majorBidi"/>
          <w:spacing w:val="-4"/>
          <w:lang w:val="en-US"/>
        </w:rPr>
        <w:t>1</w:t>
      </w:r>
      <w:r w:rsidRPr="002B4D05">
        <w:rPr>
          <w:rFonts w:asciiTheme="majorBidi" w:hAnsiTheme="majorBidi" w:cstheme="majorBidi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4"/>
          <w:cs/>
          <w:lang w:val="en-US"/>
        </w:rPr>
        <w:t>จำกัด (บริษัทย่อยทางอ้อม</w:t>
      </w:r>
      <w:r w:rsidR="004D58FC" w:rsidRPr="002B4D05">
        <w:rPr>
          <w:rFonts w:asciiTheme="majorBidi" w:hAnsiTheme="majorBidi" w:cstheme="majorBidi"/>
          <w:spacing w:val="-4"/>
          <w:cs/>
          <w:lang w:val="en-US"/>
        </w:rPr>
        <w:t>โดยผ่านบริษัท ลีดดิ้ง สคูล พาร์ทเนอร์ชิพ จำกัด</w:t>
      </w:r>
      <w:r w:rsidRPr="002B4D05">
        <w:rPr>
          <w:rFonts w:asciiTheme="majorBidi" w:hAnsiTheme="majorBidi" w:cstheme="majorBidi"/>
          <w:spacing w:val="-4"/>
          <w:cs/>
          <w:lang w:val="en-US"/>
        </w:rPr>
        <w:t>)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eastAsia="x-none"/>
        </w:rPr>
        <w:t>โดย</w:t>
      </w:r>
      <w:r w:rsidR="00413226" w:rsidRPr="002B4D05">
        <w:rPr>
          <w:rFonts w:asciiTheme="majorBidi" w:hAnsiTheme="majorBidi" w:cs="Angsana New" w:hint="cs"/>
          <w:cs/>
          <w:lang w:val="en-US" w:eastAsia="x-none"/>
        </w:rPr>
        <w:t>เมื่อ</w:t>
      </w:r>
      <w:r w:rsidR="00F50032" w:rsidRPr="002B4D05">
        <w:rPr>
          <w:rFonts w:asciiTheme="majorBidi" w:hAnsiTheme="majorBidi" w:cs="Angsana New"/>
          <w:cs/>
          <w:lang w:eastAsia="x-none"/>
        </w:rPr>
        <w:t xml:space="preserve">วันที่ </w:t>
      </w:r>
      <w:r w:rsidR="00B61D37" w:rsidRPr="00B61D37">
        <w:rPr>
          <w:rFonts w:asciiTheme="majorBidi" w:hAnsiTheme="majorBidi" w:cstheme="majorBidi"/>
          <w:lang w:val="en-US"/>
        </w:rPr>
        <w:t>21</w:t>
      </w:r>
      <w:r w:rsidR="00F50032" w:rsidRPr="002B4D05">
        <w:rPr>
          <w:rFonts w:asciiTheme="majorBidi" w:hAnsiTheme="majorBidi" w:cs="Angsana New"/>
          <w:cs/>
          <w:lang w:eastAsia="x-none"/>
        </w:rPr>
        <w:t xml:space="preserve"> มีนาคม </w:t>
      </w:r>
      <w:r w:rsidR="00B61D37" w:rsidRPr="00B61D37">
        <w:rPr>
          <w:rFonts w:asciiTheme="majorBidi" w:hAnsiTheme="majorBidi" w:cstheme="majorBidi"/>
          <w:lang w:val="en-US"/>
        </w:rPr>
        <w:t>2568</w:t>
      </w:r>
      <w:r w:rsidR="00F50032" w:rsidRPr="002B4D05">
        <w:rPr>
          <w:rFonts w:asciiTheme="majorBidi" w:hAnsiTheme="majorBidi" w:cstheme="majorBidi"/>
          <w:lang w:val="en-US"/>
        </w:rPr>
        <w:t xml:space="preserve"> </w:t>
      </w:r>
      <w:r w:rsidR="00F50032" w:rsidRPr="002B4D05">
        <w:rPr>
          <w:rFonts w:asciiTheme="majorBidi" w:hAnsiTheme="majorBidi" w:cs="Angsana New"/>
          <w:cs/>
          <w:lang w:eastAsia="x-none"/>
        </w:rPr>
        <w:t xml:space="preserve">บริษัท ซีจียูเค </w:t>
      </w:r>
      <w:r w:rsidR="00B61D37" w:rsidRPr="00B61D37">
        <w:rPr>
          <w:rFonts w:asciiTheme="majorBidi" w:hAnsiTheme="majorBidi" w:cstheme="majorBidi"/>
          <w:lang w:val="en-US"/>
        </w:rPr>
        <w:t>1</w:t>
      </w:r>
      <w:r w:rsidR="00F50032" w:rsidRPr="002B4D05">
        <w:rPr>
          <w:rFonts w:asciiTheme="majorBidi" w:hAnsiTheme="majorBidi" w:cs="Angsana New"/>
          <w:cs/>
          <w:lang w:eastAsia="x-none"/>
        </w:rPr>
        <w:t xml:space="preserve"> จำกัด ได้ดำเนินการชำระบัญชีเสร็จสิ้นแล้ว</w:t>
      </w:r>
    </w:p>
    <w:p w14:paraId="2CFCC523" w14:textId="4458F00E" w:rsidR="00E142AA" w:rsidRPr="002B4D05" w:rsidRDefault="00B61D37" w:rsidP="00B25C41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B61D37">
        <w:rPr>
          <w:rFonts w:asciiTheme="majorBidi" w:hAnsiTheme="majorBidi" w:cstheme="majorBidi"/>
          <w:lang w:val="en-US"/>
        </w:rPr>
        <w:t>21</w:t>
      </w:r>
      <w:r w:rsidR="00E142AA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2</w:t>
      </w:r>
      <w:r w:rsidR="00E142AA" w:rsidRPr="002B4D05">
        <w:rPr>
          <w:rFonts w:asciiTheme="majorBidi" w:hAnsiTheme="majorBidi" w:cstheme="majorBidi"/>
          <w:cs/>
        </w:rPr>
        <w:tab/>
      </w:r>
      <w:r w:rsidR="00E142AA" w:rsidRPr="002B4D05">
        <w:rPr>
          <w:rFonts w:asciiTheme="majorBidi" w:hAnsiTheme="majorBidi" w:cstheme="majorBidi"/>
          <w:snapToGrid w:val="0"/>
          <w:cs/>
        </w:rPr>
        <w:t>เงิน</w:t>
      </w:r>
      <w:r w:rsidR="0070257E" w:rsidRPr="002B4D05">
        <w:rPr>
          <w:rFonts w:asciiTheme="majorBidi" w:hAnsiTheme="majorBidi" w:cstheme="majorBidi"/>
          <w:snapToGrid w:val="0"/>
          <w:cs/>
        </w:rPr>
        <w:t>ให้</w:t>
      </w:r>
      <w:r w:rsidR="00E142AA" w:rsidRPr="002B4D05">
        <w:rPr>
          <w:rFonts w:asciiTheme="majorBidi" w:hAnsiTheme="majorBidi" w:cstheme="majorBidi"/>
          <w:snapToGrid w:val="0"/>
          <w:cs/>
        </w:rPr>
        <w:t>กู้ยืมระยะสั้นแ</w:t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>ก่</w:t>
      </w:r>
      <w:r w:rsidR="00E142AA" w:rsidRPr="002B4D05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</w:p>
    <w:p w14:paraId="78239A31" w14:textId="77777777" w:rsidR="00DB5B29" w:rsidRPr="002B4D05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972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B5B29" w:rsidRPr="002B4D05" w14:paraId="76E3D0DF" w14:textId="77777777" w:rsidTr="00F244B7">
        <w:trPr>
          <w:cantSplit/>
          <w:trHeight w:val="144"/>
        </w:trPr>
        <w:tc>
          <w:tcPr>
            <w:tcW w:w="1800" w:type="dxa"/>
          </w:tcPr>
          <w:p w14:paraId="08DF38C6" w14:textId="77777777" w:rsidR="00DB5B29" w:rsidRPr="002B4D05" w:rsidRDefault="00DB5B29" w:rsidP="00BB1254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7691B7DA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F4721AD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DB5B29" w:rsidRPr="002B4D05" w14:paraId="383C4ABA" w14:textId="77777777" w:rsidTr="00F244B7">
        <w:trPr>
          <w:cantSplit/>
          <w:trHeight w:val="144"/>
        </w:trPr>
        <w:tc>
          <w:tcPr>
            <w:tcW w:w="1800" w:type="dxa"/>
          </w:tcPr>
          <w:p w14:paraId="257B89D9" w14:textId="77777777" w:rsidR="00DB5B29" w:rsidRPr="002B4D05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0F641BE2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E8E5C9C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0683864C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C3B8DE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59823BF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01D0C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18713DA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115867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7948D2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EBA596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2B4D05" w14:paraId="0F813679" w14:textId="77777777" w:rsidTr="00F244B7">
        <w:trPr>
          <w:cantSplit/>
          <w:trHeight w:val="144"/>
        </w:trPr>
        <w:tc>
          <w:tcPr>
            <w:tcW w:w="1800" w:type="dxa"/>
          </w:tcPr>
          <w:p w14:paraId="7C0B963C" w14:textId="77777777" w:rsidR="00DB5B29" w:rsidRPr="002B4D05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38F85BD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40A8CF0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CD8E87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E1CBDA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5638F3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37214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CC6520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5039D7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8C7D64D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754913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9873E6" w:rsidRPr="002B4D05" w14:paraId="17046799" w14:textId="77777777" w:rsidTr="00F244B7">
        <w:trPr>
          <w:cantSplit/>
          <w:trHeight w:val="144"/>
        </w:trPr>
        <w:tc>
          <w:tcPr>
            <w:tcW w:w="1800" w:type="dxa"/>
          </w:tcPr>
          <w:p w14:paraId="6B1367E4" w14:textId="77777777" w:rsidR="009873E6" w:rsidRPr="002B4D05" w:rsidRDefault="009873E6" w:rsidP="009873E6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2858EE9" w14:textId="77777777" w:rsidR="009873E6" w:rsidRPr="002B4D05" w:rsidRDefault="009873E6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C86EDD" w14:textId="61A33AF3" w:rsidR="009873E6" w:rsidRPr="002B4D05" w:rsidRDefault="00B61D37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9873E6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C51F58A" w14:textId="77777777" w:rsidR="009873E6" w:rsidRPr="002B4D05" w:rsidRDefault="009873E6" w:rsidP="009873E6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45A67E" w14:textId="77777777" w:rsidR="009873E6" w:rsidRPr="002B4D05" w:rsidRDefault="009873E6" w:rsidP="009873E6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11173F" w14:textId="77777777" w:rsidR="009873E6" w:rsidRPr="002B4D05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B5C63E" w14:textId="77777777" w:rsidR="009873E6" w:rsidRPr="002B4D05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832A1D" w14:textId="77777777" w:rsidR="009873E6" w:rsidRPr="002B4D05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F38277" w14:textId="380800F9" w:rsidR="009873E6" w:rsidRPr="002B4D05" w:rsidRDefault="00B61D37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9873E6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20D76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AE0C03C" w14:textId="77777777" w:rsidR="009873E6" w:rsidRPr="002B4D05" w:rsidRDefault="009873E6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B3B8FB1" w14:textId="77777777" w:rsidR="009873E6" w:rsidRPr="002B4D05" w:rsidRDefault="009873E6" w:rsidP="009873E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2B4D05" w14:paraId="3C2F5FEA" w14:textId="77777777" w:rsidTr="00F244B7">
        <w:trPr>
          <w:cantSplit/>
          <w:trHeight w:val="144"/>
        </w:trPr>
        <w:tc>
          <w:tcPr>
            <w:tcW w:w="1800" w:type="dxa"/>
          </w:tcPr>
          <w:p w14:paraId="1F071A72" w14:textId="77777777" w:rsidR="00DB5B29" w:rsidRPr="002B4D05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E8E544A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482A8" w14:textId="4B022DB4" w:rsidR="00DB5B29" w:rsidRPr="002B4D05" w:rsidRDefault="00B61D37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05556E7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F396AA" w14:textId="77777777" w:rsidR="00DB5B29" w:rsidRPr="002B4D05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E7BAD1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F6D391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1F5464" w14:textId="77777777" w:rsidR="00DB5B29" w:rsidRPr="002B4D05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3F55DC3" w14:textId="77AD83FF" w:rsidR="00DB5B29" w:rsidRPr="002B4D05" w:rsidRDefault="00B61D37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71AEF16" w14:textId="77777777" w:rsidR="00DB5B29" w:rsidRPr="002B4D05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52F289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2B4D05" w14:paraId="5ACD4947" w14:textId="77777777" w:rsidTr="00F244B7">
        <w:trPr>
          <w:cantSplit/>
          <w:trHeight w:val="144"/>
        </w:trPr>
        <w:tc>
          <w:tcPr>
            <w:tcW w:w="1800" w:type="dxa"/>
          </w:tcPr>
          <w:p w14:paraId="007F6E4D" w14:textId="77777777" w:rsidR="00DB5B29" w:rsidRPr="002B4D05" w:rsidRDefault="00DB5B29" w:rsidP="00A534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แลนด์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มาร์ค</w:t>
            </w:r>
          </w:p>
        </w:tc>
        <w:tc>
          <w:tcPr>
            <w:tcW w:w="972" w:type="dxa"/>
          </w:tcPr>
          <w:p w14:paraId="33B72EBB" w14:textId="77777777" w:rsidR="00DB5B29" w:rsidRPr="002B4D05" w:rsidRDefault="00DB5B29" w:rsidP="00A26751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87C9A" w14:textId="77777777" w:rsidR="00DB5B29" w:rsidRPr="002B4D05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0D58F" w14:textId="77777777" w:rsidR="00DB5B29" w:rsidRPr="002B4D05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AD9438" w14:textId="77777777" w:rsidR="00DB5B29" w:rsidRPr="002B4D05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C128D" w14:textId="77777777" w:rsidR="00DB5B29" w:rsidRPr="002B4D05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00AA86" w14:textId="77777777" w:rsidR="00DB5B29" w:rsidRPr="002B4D05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9AC7E6" w14:textId="77777777" w:rsidR="00DB5B29" w:rsidRPr="002B4D05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F387A3" w14:textId="77777777" w:rsidR="00DB5B29" w:rsidRPr="002B4D05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A7642F" w14:textId="77777777" w:rsidR="00DB5B29" w:rsidRPr="002B4D05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1BB558A" w14:textId="77777777" w:rsidR="00DB5B29" w:rsidRPr="002B4D05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C10DEF" w:rsidRPr="002B4D05" w14:paraId="11067B27" w14:textId="77777777" w:rsidTr="00F244B7">
        <w:trPr>
          <w:cantSplit/>
          <w:trHeight w:val="144"/>
        </w:trPr>
        <w:tc>
          <w:tcPr>
            <w:tcW w:w="1800" w:type="dxa"/>
          </w:tcPr>
          <w:p w14:paraId="108100D6" w14:textId="77777777" w:rsidR="00C10DEF" w:rsidRPr="002B4D05" w:rsidRDefault="00C10DEF" w:rsidP="00C10D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โฮลดิ้งส์ จำกัด</w:t>
            </w:r>
          </w:p>
        </w:tc>
        <w:tc>
          <w:tcPr>
            <w:tcW w:w="972" w:type="dxa"/>
          </w:tcPr>
          <w:p w14:paraId="4009D5A1" w14:textId="77777777" w:rsidR="00C10DEF" w:rsidRPr="002B4D05" w:rsidRDefault="00C10DEF" w:rsidP="00C10DE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554AB1" w14:textId="267B9244" w:rsidR="00C10DEF" w:rsidRPr="002B4D05" w:rsidRDefault="00B61D37" w:rsidP="00C10DE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C10DE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C10DE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C10DE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71F53E5" w14:textId="77777777" w:rsidR="00C10DEF" w:rsidRPr="002B4D05" w:rsidRDefault="00C10DEF" w:rsidP="00C10DEF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7E2721A" w14:textId="26D708B8" w:rsidR="00C10DEF" w:rsidRPr="002B4D05" w:rsidRDefault="003E3F6A" w:rsidP="00C10DEF">
            <w:pPr>
              <w:spacing w:line="280" w:lineRule="exact"/>
              <w:ind w:left="-136" w:right="-39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40173B" w14:textId="77777777" w:rsidR="00C10DEF" w:rsidRPr="002B4D05" w:rsidRDefault="00C10DEF" w:rsidP="00C10DEF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C7E65D" w14:textId="22764746" w:rsidR="00C10DEF" w:rsidRPr="002B4D05" w:rsidRDefault="003E3F6A" w:rsidP="00C10DEF">
            <w:pPr>
              <w:spacing w:line="280" w:lineRule="exact"/>
              <w:ind w:left="-136" w:right="-39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DD2C8A" w14:textId="77777777" w:rsidR="00C10DEF" w:rsidRPr="002B4D05" w:rsidRDefault="00C10DEF" w:rsidP="00C10DEF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9029128" w14:textId="3AB84D9B" w:rsidR="00C10DEF" w:rsidRPr="002B4D05" w:rsidRDefault="00B61D37" w:rsidP="00C10DE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87A25F" w14:textId="77777777" w:rsidR="00C10DEF" w:rsidRPr="002B4D05" w:rsidRDefault="00C10DEF" w:rsidP="00C10DE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6CCD22" w14:textId="6D6062C1" w:rsidR="00C10DEF" w:rsidRPr="002B4D05" w:rsidRDefault="00C10DEF" w:rsidP="00C10DE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C10DEF" w:rsidRPr="002B4D05" w14:paraId="6E66BD9C" w14:textId="77777777" w:rsidTr="00F244B7">
        <w:trPr>
          <w:cantSplit/>
          <w:trHeight w:val="144"/>
        </w:trPr>
        <w:tc>
          <w:tcPr>
            <w:tcW w:w="1800" w:type="dxa"/>
          </w:tcPr>
          <w:p w14:paraId="40AF4CED" w14:textId="77777777" w:rsidR="00C10DEF" w:rsidRPr="002B4D05" w:rsidRDefault="00C10DEF" w:rsidP="00C10DE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บีซีอีจี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คันท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รี่ กรุ๊ป</w:t>
            </w:r>
          </w:p>
        </w:tc>
        <w:tc>
          <w:tcPr>
            <w:tcW w:w="972" w:type="dxa"/>
          </w:tcPr>
          <w:p w14:paraId="2026FE0F" w14:textId="77777777" w:rsidR="00C10DEF" w:rsidRPr="002B4D05" w:rsidRDefault="00C10DEF" w:rsidP="00C10DE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ED56C0" w14:textId="77777777" w:rsidR="00C10DEF" w:rsidRPr="002B4D05" w:rsidRDefault="00C10DEF" w:rsidP="00C10DE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25BA4C" w14:textId="77777777" w:rsidR="00C10DEF" w:rsidRPr="002B4D05" w:rsidRDefault="00C10DEF" w:rsidP="00C10DEF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068D870" w14:textId="77777777" w:rsidR="00C10DEF" w:rsidRPr="002B4D05" w:rsidRDefault="00C10DEF" w:rsidP="00C10DEF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4430EE" w14:textId="77777777" w:rsidR="00C10DEF" w:rsidRPr="002B4D05" w:rsidRDefault="00C10DEF" w:rsidP="00C10DEF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15F80C" w14:textId="77777777" w:rsidR="00C10DEF" w:rsidRPr="002B4D05" w:rsidRDefault="00C10DEF" w:rsidP="00C10DEF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D9B92F" w14:textId="77777777" w:rsidR="00C10DEF" w:rsidRPr="002B4D05" w:rsidRDefault="00C10DEF" w:rsidP="00C10DEF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CA1E4DE" w14:textId="77777777" w:rsidR="00C10DEF" w:rsidRPr="002B4D05" w:rsidRDefault="00C10DEF" w:rsidP="00C10DE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D5D33E" w14:textId="77777777" w:rsidR="00C10DEF" w:rsidRPr="002B4D05" w:rsidRDefault="00C10DEF" w:rsidP="00C10DEF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15CD02" w14:textId="77777777" w:rsidR="00C10DEF" w:rsidRPr="002B4D05" w:rsidRDefault="00C10DEF" w:rsidP="00C10DE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F244B7" w:rsidRPr="002B4D05" w14:paraId="790DA9B2" w14:textId="77777777" w:rsidTr="00896B23">
        <w:trPr>
          <w:cantSplit/>
          <w:trHeight w:val="144"/>
        </w:trPr>
        <w:tc>
          <w:tcPr>
            <w:tcW w:w="1800" w:type="dxa"/>
          </w:tcPr>
          <w:p w14:paraId="7684FB7C" w14:textId="77777777" w:rsidR="00F244B7" w:rsidRPr="002B4D05" w:rsidRDefault="00F244B7" w:rsidP="00F244B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972" w:type="dxa"/>
          </w:tcPr>
          <w:p w14:paraId="66B0C0F3" w14:textId="77777777" w:rsidR="00F244B7" w:rsidRPr="002B4D05" w:rsidRDefault="00F244B7" w:rsidP="00F244B7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E722B0" w14:textId="6CFFE9A6" w:rsidR="00F244B7" w:rsidRPr="002B4D05" w:rsidRDefault="00B61D37" w:rsidP="00F244B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143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F2A8FCF" w14:textId="77777777" w:rsidR="00F244B7" w:rsidRPr="002B4D05" w:rsidRDefault="00F244B7" w:rsidP="00F244B7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DBB1D3" w14:textId="67C1A286" w:rsidR="00F244B7" w:rsidRPr="002B4D05" w:rsidRDefault="00B61D37" w:rsidP="00F244B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500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1D4192EB" w14:textId="77777777" w:rsidR="00F244B7" w:rsidRPr="002B4D05" w:rsidRDefault="00F244B7" w:rsidP="00F244B7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DFBBD" w14:textId="1BC1B36E" w:rsidR="00F244B7" w:rsidRPr="002B4D05" w:rsidRDefault="00F244B7" w:rsidP="00F244B7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89F6E9B" w14:textId="77777777" w:rsidR="00F244B7" w:rsidRPr="002B4D05" w:rsidRDefault="00F244B7" w:rsidP="00F244B7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30E58" w14:textId="7189CF1E" w:rsidR="00F244B7" w:rsidRPr="002B4D05" w:rsidRDefault="00B61D37" w:rsidP="00F244B7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145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500</w:t>
            </w:r>
            <w:r w:rsidR="00F244B7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E2A1E3C" w14:textId="77777777" w:rsidR="00F244B7" w:rsidRPr="002B4D05" w:rsidRDefault="00F244B7" w:rsidP="00F244B7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D6BC96" w14:textId="2E82CEFD" w:rsidR="00F244B7" w:rsidRPr="002B4D05" w:rsidRDefault="00F244B7" w:rsidP="00F244B7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9E15B6" w:rsidRPr="002B4D05" w14:paraId="0F6727F7" w14:textId="77777777" w:rsidTr="00896B23">
        <w:trPr>
          <w:cantSplit/>
          <w:trHeight w:val="144"/>
        </w:trPr>
        <w:tc>
          <w:tcPr>
            <w:tcW w:w="1800" w:type="dxa"/>
          </w:tcPr>
          <w:p w14:paraId="52160109" w14:textId="40D22A01" w:rsidR="009E15B6" w:rsidRPr="002B4D05" w:rsidRDefault="009E15B6" w:rsidP="009E1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972" w:type="dxa"/>
          </w:tcPr>
          <w:p w14:paraId="3132A4CA" w14:textId="77777777" w:rsidR="009E15B6" w:rsidRPr="002B4D05" w:rsidRDefault="009E15B6" w:rsidP="009E1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8B025" w14:textId="58267166" w:rsidR="009E15B6" w:rsidRPr="002B4D05" w:rsidRDefault="00B61D37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511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3FBA88AE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1A642F" w14:textId="4182D83C" w:rsidR="009E15B6" w:rsidRPr="002B4D05" w:rsidRDefault="00B61D37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500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9824B44" w14:textId="77777777" w:rsidR="009E15B6" w:rsidRPr="002B4D05" w:rsidRDefault="009E15B6" w:rsidP="009E1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8E7AFF" w14:textId="7E948B32" w:rsidR="009E15B6" w:rsidRPr="002B4D05" w:rsidRDefault="009E15B6" w:rsidP="009E1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31155E3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8C9B7" w14:textId="07FB16C6" w:rsidR="009E15B6" w:rsidRPr="002B4D05" w:rsidRDefault="00B61D37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513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00FF732F" w14:textId="77777777" w:rsidR="009E15B6" w:rsidRPr="002B4D05" w:rsidRDefault="009E15B6" w:rsidP="009E1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F295BC" w14:textId="77777777" w:rsidR="009E15B6" w:rsidRPr="002B4D05" w:rsidRDefault="009E15B6" w:rsidP="009E1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9E15B6" w:rsidRPr="002B4D05" w14:paraId="1F541C6A" w14:textId="77777777" w:rsidTr="00066F24">
        <w:trPr>
          <w:cantSplit/>
          <w:trHeight w:val="144"/>
        </w:trPr>
        <w:tc>
          <w:tcPr>
            <w:tcW w:w="1800" w:type="dxa"/>
          </w:tcPr>
          <w:p w14:paraId="38C8AF8B" w14:textId="06CF12A6" w:rsidR="009E15B6" w:rsidRPr="002B4D05" w:rsidRDefault="00BF1E5E" w:rsidP="009E1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 w:hint="cs"/>
                <w:snapToGrid w:val="0"/>
                <w:sz w:val="20"/>
                <w:u w:val="single"/>
                <w:cs/>
              </w:rPr>
              <w:t>หัก</w:t>
            </w:r>
            <w:r w:rsidRPr="002B4D05">
              <w:rPr>
                <w:rFonts w:asciiTheme="majorBidi" w:hAnsiTheme="majorBidi" w:cstheme="majorBidi" w:hint="cs"/>
                <w:snapToGrid w:val="0"/>
                <w:sz w:val="20"/>
                <w:cs/>
              </w:rPr>
              <w:t xml:space="preserve"> 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ค่าเผื่อผลขาดทุนด้านเครดิต</w:t>
            </w:r>
          </w:p>
        </w:tc>
        <w:tc>
          <w:tcPr>
            <w:tcW w:w="972" w:type="dxa"/>
          </w:tcPr>
          <w:p w14:paraId="06034828" w14:textId="77777777" w:rsidR="009E15B6" w:rsidRPr="002B4D05" w:rsidRDefault="009E15B6" w:rsidP="009E1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6F3E625" w14:textId="77777777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D0FB73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D4B34BC" w14:textId="1C579F96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32CE7D" w14:textId="77777777" w:rsidR="009E15B6" w:rsidRPr="002B4D05" w:rsidRDefault="009E15B6" w:rsidP="009E1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D28621C" w14:textId="77777777" w:rsidR="009E15B6" w:rsidRPr="002B4D05" w:rsidRDefault="009E15B6" w:rsidP="009E1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14897B4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8F08B76" w14:textId="77777777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F231B1D" w14:textId="77777777" w:rsidR="009E15B6" w:rsidRPr="002B4D05" w:rsidRDefault="009E15B6" w:rsidP="009E1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D3FB15" w14:textId="77777777" w:rsidR="009E15B6" w:rsidRPr="002B4D05" w:rsidRDefault="009E15B6" w:rsidP="009E1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9E15B6" w:rsidRPr="002B4D05" w14:paraId="69A07943" w14:textId="77777777" w:rsidTr="00F244B7">
        <w:trPr>
          <w:cantSplit/>
          <w:trHeight w:val="144"/>
        </w:trPr>
        <w:tc>
          <w:tcPr>
            <w:tcW w:w="1800" w:type="dxa"/>
          </w:tcPr>
          <w:p w14:paraId="2A9A159B" w14:textId="7EA94DFD" w:rsidR="009E15B6" w:rsidRPr="002B4D05" w:rsidRDefault="009E15B6" w:rsidP="009E1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ที่คาดว่าจะเกิดขึ้น</w:t>
            </w:r>
          </w:p>
        </w:tc>
        <w:tc>
          <w:tcPr>
            <w:tcW w:w="972" w:type="dxa"/>
          </w:tcPr>
          <w:p w14:paraId="743B9E71" w14:textId="77777777" w:rsidR="009E15B6" w:rsidRPr="002B4D05" w:rsidRDefault="009E15B6" w:rsidP="009E15B6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3A4BAA" w14:textId="325E8969" w:rsidR="009E15B6" w:rsidRPr="002B4D05" w:rsidRDefault="009E15B6" w:rsidP="009E15B6">
            <w:pPr>
              <w:tabs>
                <w:tab w:val="decimal" w:pos="555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7580EB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FDF67C6" w14:textId="4F7EE1A7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119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818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238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89CFDCE" w14:textId="77777777" w:rsidR="009E15B6" w:rsidRPr="002B4D05" w:rsidRDefault="009E15B6" w:rsidP="009E1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9C1B0CF" w14:textId="1B48C46D" w:rsidR="009E15B6" w:rsidRPr="002B4D05" w:rsidRDefault="009E15B6" w:rsidP="009E1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6A8E165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7DBC49E" w14:textId="0E73A3AB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119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818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238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512D4F1" w14:textId="77777777" w:rsidR="009E15B6" w:rsidRPr="002B4D05" w:rsidRDefault="009E15B6" w:rsidP="009E15B6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7FD879" w14:textId="77777777" w:rsidR="009E15B6" w:rsidRPr="002B4D05" w:rsidRDefault="009E15B6" w:rsidP="009E15B6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9E15B6" w:rsidRPr="002B4D05" w14:paraId="65BEC4F3" w14:textId="77777777" w:rsidTr="00F244B7">
        <w:trPr>
          <w:cantSplit/>
          <w:trHeight w:val="144"/>
        </w:trPr>
        <w:tc>
          <w:tcPr>
            <w:tcW w:w="1800" w:type="dxa"/>
          </w:tcPr>
          <w:p w14:paraId="1C33FE63" w14:textId="77777777" w:rsidR="009E15B6" w:rsidRPr="002B4D05" w:rsidRDefault="009E15B6" w:rsidP="009E15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972" w:type="dxa"/>
          </w:tcPr>
          <w:p w14:paraId="11B2E506" w14:textId="77777777" w:rsidR="009E15B6" w:rsidRPr="002B4D05" w:rsidRDefault="009E15B6" w:rsidP="009E15B6">
            <w:pPr>
              <w:ind w:left="-76" w:right="-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8CE7B" w14:textId="7C9B0BBA" w:rsidR="009E15B6" w:rsidRPr="002B4D05" w:rsidRDefault="00B61D37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511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47E5FA1B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CB34" w14:textId="170CB775" w:rsidR="009E15B6" w:rsidRPr="002B4D05" w:rsidRDefault="009E15B6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117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318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238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8586B39" w14:textId="77777777" w:rsidR="009E15B6" w:rsidRPr="002B4D05" w:rsidRDefault="009E15B6" w:rsidP="009E15B6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641AD" w14:textId="2A6DE25A" w:rsidR="009E15B6" w:rsidRPr="002B4D05" w:rsidRDefault="009E15B6" w:rsidP="009E15B6">
            <w:pPr>
              <w:tabs>
                <w:tab w:val="decimal" w:pos="557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E246C3" w14:textId="77777777" w:rsidR="009E15B6" w:rsidRPr="002B4D05" w:rsidRDefault="009E15B6" w:rsidP="009E15B6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9A88" w14:textId="0A2F182B" w:rsidR="009E15B6" w:rsidRPr="002B4D05" w:rsidRDefault="00B61D37" w:rsidP="009E15B6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393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9E15B6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301</w:t>
            </w:r>
          </w:p>
        </w:tc>
        <w:tc>
          <w:tcPr>
            <w:tcW w:w="90" w:type="dxa"/>
          </w:tcPr>
          <w:p w14:paraId="24521844" w14:textId="77777777" w:rsidR="009E15B6" w:rsidRPr="002B4D05" w:rsidRDefault="009E15B6" w:rsidP="009E15B6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9BFC4" w14:textId="77777777" w:rsidR="009E15B6" w:rsidRPr="002B4D05" w:rsidRDefault="009E15B6" w:rsidP="009E15B6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4F21987D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br w:type="page"/>
      </w:r>
    </w:p>
    <w:p w14:paraId="62969D21" w14:textId="4C46B1D8" w:rsidR="00E142AA" w:rsidRPr="002B4D05" w:rsidRDefault="008D75F3" w:rsidP="00A26751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61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2B4D05" w14:paraId="54A00979" w14:textId="77777777" w:rsidTr="00EC5594">
        <w:trPr>
          <w:cantSplit/>
        </w:trPr>
        <w:tc>
          <w:tcPr>
            <w:tcW w:w="1620" w:type="dxa"/>
          </w:tcPr>
          <w:p w14:paraId="4716E8AF" w14:textId="77777777" w:rsidR="00E142AA" w:rsidRPr="002B4D05" w:rsidRDefault="00E142AA" w:rsidP="00727EA0">
            <w:pPr>
              <w:spacing w:line="28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54E9586A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16F1C85B" w14:textId="77777777" w:rsidR="00E142AA" w:rsidRPr="002B4D05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2B4D05" w14:paraId="2589C2C1" w14:textId="77777777" w:rsidTr="00EC5594">
        <w:trPr>
          <w:cantSplit/>
        </w:trPr>
        <w:tc>
          <w:tcPr>
            <w:tcW w:w="1620" w:type="dxa"/>
          </w:tcPr>
          <w:p w14:paraId="48E0BBC3" w14:textId="77777777" w:rsidR="00E142AA" w:rsidRPr="002B4D05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08FFED4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F3006CC" w14:textId="77777777" w:rsidR="00E142AA" w:rsidRPr="002B4D05" w:rsidRDefault="0087096F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0819CA5" w14:textId="77777777" w:rsidR="00E142AA" w:rsidRPr="002B4D05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634C4C" w14:textId="77777777" w:rsidR="00E142AA" w:rsidRPr="002B4D05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772B7BB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FF5CA5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6D920C5E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F1579B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BA86B0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CDDC4F" w14:textId="77777777" w:rsidR="00E142AA" w:rsidRPr="002B4D05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2B4D05" w14:paraId="44BE9006" w14:textId="77777777" w:rsidTr="00EC5594">
        <w:trPr>
          <w:cantSplit/>
        </w:trPr>
        <w:tc>
          <w:tcPr>
            <w:tcW w:w="1620" w:type="dxa"/>
          </w:tcPr>
          <w:p w14:paraId="310129DA" w14:textId="77777777" w:rsidR="00E142AA" w:rsidRPr="002B4D05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4AF4B77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3EEE1B5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E55AF8D" w14:textId="77777777" w:rsidR="00E142AA" w:rsidRPr="002B4D05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3C830C" w14:textId="77777777" w:rsidR="00E142AA" w:rsidRPr="002B4D05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C407F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C31982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B6741B" w14:textId="77777777" w:rsidR="00E142AA" w:rsidRPr="002B4D05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910E86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E6CE93" w14:textId="77777777" w:rsidR="00E142AA" w:rsidRPr="002B4D05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8F911B" w14:textId="77777777" w:rsidR="00E142AA" w:rsidRPr="002B4D05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843DCB" w:rsidRPr="002B4D05" w14:paraId="70D814DF" w14:textId="77777777" w:rsidTr="00EC5594">
        <w:trPr>
          <w:cantSplit/>
        </w:trPr>
        <w:tc>
          <w:tcPr>
            <w:tcW w:w="1620" w:type="dxa"/>
          </w:tcPr>
          <w:p w14:paraId="5DA82080" w14:textId="77777777" w:rsidR="00843DCB" w:rsidRPr="002B4D05" w:rsidRDefault="00843DCB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5F3C50A" w14:textId="77777777" w:rsidR="00843DCB" w:rsidRPr="002B4D05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DAD1BF" w14:textId="078C2E85" w:rsidR="00843DCB" w:rsidRPr="002B4D05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843DCB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CAD604F" w14:textId="77777777" w:rsidR="00843DCB" w:rsidRPr="002B4D05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547AF5" w14:textId="77777777" w:rsidR="00843DCB" w:rsidRPr="002B4D05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FDF50D" w14:textId="77777777" w:rsidR="00843DCB" w:rsidRPr="002B4D05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AECAB6" w14:textId="77777777" w:rsidR="00843DCB" w:rsidRPr="002B4D05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A3A3E6" w14:textId="77777777" w:rsidR="00843DCB" w:rsidRPr="002B4D05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38B17" w14:textId="0E6FAEA1" w:rsidR="00843DCB" w:rsidRPr="002B4D05" w:rsidRDefault="00B61D37" w:rsidP="00727EA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9873E6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20D76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48BD7B5" w14:textId="77777777" w:rsidR="00843DCB" w:rsidRPr="002B4D05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F193E" w14:textId="77777777" w:rsidR="00843DCB" w:rsidRPr="002B4D05" w:rsidRDefault="00843DCB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34E6D" w:rsidRPr="002B4D05" w14:paraId="7318E530" w14:textId="77777777" w:rsidTr="00EC5594">
        <w:trPr>
          <w:cantSplit/>
        </w:trPr>
        <w:tc>
          <w:tcPr>
            <w:tcW w:w="1620" w:type="dxa"/>
          </w:tcPr>
          <w:p w14:paraId="2CA59571" w14:textId="77777777" w:rsidR="00B34E6D" w:rsidRPr="002B4D05" w:rsidRDefault="00B34E6D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6762CF37" w14:textId="77777777" w:rsidR="00B34E6D" w:rsidRPr="002B4D05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B44F8A" w14:textId="0877772B" w:rsidR="00B34E6D" w:rsidRPr="002B4D05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45C43D1" w14:textId="77777777" w:rsidR="00B34E6D" w:rsidRPr="002B4D05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A264DF" w14:textId="77777777" w:rsidR="00B34E6D" w:rsidRPr="002B4D05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047E7A" w14:textId="77777777" w:rsidR="00B34E6D" w:rsidRPr="002B4D05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74E264" w14:textId="77777777" w:rsidR="00B34E6D" w:rsidRPr="002B4D05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1DFF87" w14:textId="77777777" w:rsidR="00B34E6D" w:rsidRPr="002B4D05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E0B8C7" w14:textId="6B49E3D2" w:rsidR="00B34E6D" w:rsidRPr="002B4D05" w:rsidRDefault="00B61D37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21DA939" w14:textId="77777777" w:rsidR="00B34E6D" w:rsidRPr="002B4D05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1BE28" w14:textId="77777777" w:rsidR="00B34E6D" w:rsidRPr="002B4D05" w:rsidRDefault="00B34E6D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E142AA" w:rsidRPr="002B4D05" w14:paraId="76405A03" w14:textId="77777777" w:rsidTr="004766F1">
        <w:trPr>
          <w:cantSplit/>
        </w:trPr>
        <w:tc>
          <w:tcPr>
            <w:tcW w:w="1620" w:type="dxa"/>
          </w:tcPr>
          <w:p w14:paraId="1D1D486B" w14:textId="77777777" w:rsidR="00E142AA" w:rsidRPr="002B4D05" w:rsidRDefault="00E142AA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แลนด์มาร์ค </w:t>
            </w:r>
          </w:p>
        </w:tc>
        <w:tc>
          <w:tcPr>
            <w:tcW w:w="1161" w:type="dxa"/>
          </w:tcPr>
          <w:p w14:paraId="076FEC98" w14:textId="77777777" w:rsidR="00E142AA" w:rsidRPr="002B4D05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D42DC7" w14:textId="77777777" w:rsidR="00E142AA" w:rsidRPr="002B4D05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ED0BBA" w14:textId="77777777" w:rsidR="00E142AA" w:rsidRPr="002B4D05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E7AFB8" w14:textId="77777777" w:rsidR="00E142AA" w:rsidRPr="002B4D05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CF4D2" w14:textId="77777777" w:rsidR="00E142AA" w:rsidRPr="002B4D05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58E100" w14:textId="77777777" w:rsidR="00E142AA" w:rsidRPr="002B4D05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C8621" w14:textId="77777777" w:rsidR="00E142AA" w:rsidRPr="002B4D05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2849E" w14:textId="77777777" w:rsidR="00E142AA" w:rsidRPr="002B4D05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567910" w14:textId="77777777" w:rsidR="00E142AA" w:rsidRPr="002B4D05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F4896" w14:textId="77777777" w:rsidR="00E142AA" w:rsidRPr="002B4D05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3E3F6A" w:rsidRPr="002B4D05" w14:paraId="0F4F33A0" w14:textId="77777777" w:rsidTr="004B25D6">
        <w:trPr>
          <w:cantSplit/>
        </w:trPr>
        <w:tc>
          <w:tcPr>
            <w:tcW w:w="1620" w:type="dxa"/>
          </w:tcPr>
          <w:p w14:paraId="1DCA15C9" w14:textId="77777777" w:rsidR="003E3F6A" w:rsidRPr="002B4D05" w:rsidRDefault="003E3F6A" w:rsidP="003E3F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โฮลดิ้งส์ จำกัด  </w:t>
            </w:r>
          </w:p>
        </w:tc>
        <w:tc>
          <w:tcPr>
            <w:tcW w:w="1161" w:type="dxa"/>
          </w:tcPr>
          <w:p w14:paraId="6CB27AB0" w14:textId="77777777" w:rsidR="003E3F6A" w:rsidRPr="002B4D05" w:rsidRDefault="003E3F6A" w:rsidP="003E3F6A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199465" w14:textId="74997539" w:rsidR="003E3F6A" w:rsidRPr="002B4D05" w:rsidRDefault="00B61D37" w:rsidP="003E3F6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E5EB43D" w14:textId="77777777" w:rsidR="003E3F6A" w:rsidRPr="002B4D05" w:rsidRDefault="003E3F6A" w:rsidP="003E3F6A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35884A" w14:textId="2BE6DC08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90" w:type="dxa"/>
          </w:tcPr>
          <w:p w14:paraId="1ABA49BD" w14:textId="77777777" w:rsidR="003E3F6A" w:rsidRPr="002B4D05" w:rsidRDefault="003E3F6A" w:rsidP="003E3F6A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B9CBE" w14:textId="2CACAE99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DA91100" w14:textId="77777777" w:rsidR="003E3F6A" w:rsidRPr="002B4D05" w:rsidRDefault="003E3F6A" w:rsidP="003E3F6A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FDD6BD" w14:textId="48AD0C2F" w:rsidR="003E3F6A" w:rsidRPr="002B4D05" w:rsidRDefault="00B61D37" w:rsidP="003E3F6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3E3F6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0A23CACF" w14:textId="77777777" w:rsidR="003E3F6A" w:rsidRPr="002B4D05" w:rsidRDefault="003E3F6A" w:rsidP="003E3F6A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818E1" w14:textId="2D6626E0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3E3F6A" w:rsidRPr="002B4D05" w14:paraId="24E20253" w14:textId="77777777" w:rsidTr="004B25D6">
        <w:trPr>
          <w:cantSplit/>
        </w:trPr>
        <w:tc>
          <w:tcPr>
            <w:tcW w:w="1620" w:type="dxa"/>
          </w:tcPr>
          <w:p w14:paraId="6C7C4A54" w14:textId="77777777" w:rsidR="003E3F6A" w:rsidRPr="002B4D05" w:rsidRDefault="003E3F6A" w:rsidP="003E3F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บีซีอีจี คันทรี่ กรุ๊ป</w:t>
            </w:r>
          </w:p>
        </w:tc>
        <w:tc>
          <w:tcPr>
            <w:tcW w:w="1161" w:type="dxa"/>
          </w:tcPr>
          <w:p w14:paraId="773C641C" w14:textId="77777777" w:rsidR="003E3F6A" w:rsidRPr="002B4D05" w:rsidRDefault="003E3F6A" w:rsidP="003E3F6A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D98014" w14:textId="77777777" w:rsidR="003E3F6A" w:rsidRPr="002B4D05" w:rsidRDefault="003E3F6A" w:rsidP="003E3F6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36D7C" w14:textId="77777777" w:rsidR="003E3F6A" w:rsidRPr="002B4D05" w:rsidRDefault="003E3F6A" w:rsidP="003E3F6A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5C0F4D" w14:textId="77777777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C3F455" w14:textId="77777777" w:rsidR="003E3F6A" w:rsidRPr="002B4D05" w:rsidRDefault="003E3F6A" w:rsidP="003E3F6A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81485B" w14:textId="77777777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C19EFB" w14:textId="77777777" w:rsidR="003E3F6A" w:rsidRPr="002B4D05" w:rsidRDefault="003E3F6A" w:rsidP="003E3F6A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FCC772" w14:textId="77777777" w:rsidR="003E3F6A" w:rsidRPr="002B4D05" w:rsidRDefault="003E3F6A" w:rsidP="003E3F6A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C261A" w14:textId="77777777" w:rsidR="003E3F6A" w:rsidRPr="002B4D05" w:rsidRDefault="003E3F6A" w:rsidP="003E3F6A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E6413" w14:textId="77777777" w:rsidR="003E3F6A" w:rsidRPr="002B4D05" w:rsidRDefault="003E3F6A" w:rsidP="003E3F6A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692395" w:rsidRPr="002B4D05" w14:paraId="5A0613D7" w14:textId="77777777" w:rsidTr="004B25D6">
        <w:trPr>
          <w:cantSplit/>
        </w:trPr>
        <w:tc>
          <w:tcPr>
            <w:tcW w:w="1620" w:type="dxa"/>
          </w:tcPr>
          <w:p w14:paraId="0D7FE054" w14:textId="77777777" w:rsidR="00692395" w:rsidRPr="002B4D05" w:rsidRDefault="00692395" w:rsidP="006923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61" w:type="dxa"/>
          </w:tcPr>
          <w:p w14:paraId="7DCDB680" w14:textId="77777777" w:rsidR="00692395" w:rsidRPr="002B4D05" w:rsidRDefault="00692395" w:rsidP="00692395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DF5159" w14:textId="3FCB2C07" w:rsidR="00692395" w:rsidRPr="002B4D05" w:rsidRDefault="00B61D37" w:rsidP="0069239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409F1F" w14:textId="77777777" w:rsidR="00692395" w:rsidRPr="002B4D05" w:rsidRDefault="00692395" w:rsidP="00692395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252F4C" w14:textId="3580DE8F" w:rsidR="00692395" w:rsidRPr="002B4D05" w:rsidRDefault="00692395" w:rsidP="00692395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90" w:type="dxa"/>
          </w:tcPr>
          <w:p w14:paraId="64943193" w14:textId="77777777" w:rsidR="00692395" w:rsidRPr="002B4D05" w:rsidRDefault="00692395" w:rsidP="00692395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43ED2BC" w14:textId="2FDAD962" w:rsidR="00692395" w:rsidRPr="002B4D05" w:rsidRDefault="00692395" w:rsidP="00692395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9273337" w14:textId="77777777" w:rsidR="00692395" w:rsidRPr="002B4D05" w:rsidRDefault="00692395" w:rsidP="00692395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E4924F" w14:textId="69B7F67C" w:rsidR="00692395" w:rsidRPr="002B4D05" w:rsidRDefault="00B61D37" w:rsidP="0069239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ECDA58F" w14:textId="77777777" w:rsidR="00692395" w:rsidRPr="002B4D05" w:rsidRDefault="00692395" w:rsidP="00692395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553604" w14:textId="365BF871" w:rsidR="00692395" w:rsidRPr="002B4D05" w:rsidRDefault="00692395" w:rsidP="00692395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692395" w:rsidRPr="002B4D05" w14:paraId="7661A0A8" w14:textId="77777777" w:rsidTr="004766F1">
        <w:trPr>
          <w:cantSplit/>
        </w:trPr>
        <w:tc>
          <w:tcPr>
            <w:tcW w:w="1620" w:type="dxa"/>
          </w:tcPr>
          <w:p w14:paraId="1A9EEA22" w14:textId="77777777" w:rsidR="00692395" w:rsidRPr="002B4D05" w:rsidRDefault="00692395" w:rsidP="006923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1161" w:type="dxa"/>
          </w:tcPr>
          <w:p w14:paraId="5D88C7C2" w14:textId="77777777" w:rsidR="00692395" w:rsidRPr="002B4D05" w:rsidRDefault="00692395" w:rsidP="00692395">
            <w:pPr>
              <w:spacing w:line="28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43A29" w14:textId="4777ABC4" w:rsidR="00692395" w:rsidRPr="002B4D05" w:rsidRDefault="00B61D37" w:rsidP="0069239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17182B30" w14:textId="77777777" w:rsidR="00692395" w:rsidRPr="002B4D05" w:rsidRDefault="00692395" w:rsidP="00692395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D8052" w14:textId="44A98130" w:rsidR="00692395" w:rsidRPr="002B4D05" w:rsidRDefault="00692395" w:rsidP="00692395">
            <w:pPr>
              <w:tabs>
                <w:tab w:val="decimal" w:pos="636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 xml:space="preserve">           -</w:t>
            </w:r>
          </w:p>
        </w:tc>
        <w:tc>
          <w:tcPr>
            <w:tcW w:w="90" w:type="dxa"/>
          </w:tcPr>
          <w:p w14:paraId="73707FE2" w14:textId="77777777" w:rsidR="00692395" w:rsidRPr="002B4D05" w:rsidRDefault="00692395" w:rsidP="00692395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706D9" w14:textId="0A20C938" w:rsidR="00692395" w:rsidRPr="002B4D05" w:rsidRDefault="00692395" w:rsidP="00692395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2FE9583" w14:textId="77777777" w:rsidR="00692395" w:rsidRPr="002B4D05" w:rsidRDefault="00692395" w:rsidP="00692395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AA4E5" w14:textId="48771686" w:rsidR="00692395" w:rsidRPr="002B4D05" w:rsidRDefault="00B61D37" w:rsidP="00692395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692395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54CB05" w14:textId="77777777" w:rsidR="00692395" w:rsidRPr="002B4D05" w:rsidRDefault="00692395" w:rsidP="00692395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D52E3" w14:textId="77777777" w:rsidR="00692395" w:rsidRPr="002B4D05" w:rsidRDefault="00692395" w:rsidP="00692395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38CE6801" w14:textId="37CCFE62" w:rsidR="00E17A52" w:rsidRPr="002B4D05" w:rsidRDefault="00566D40" w:rsidP="00F97F47">
      <w:pPr>
        <w:numPr>
          <w:ilvl w:val="0"/>
          <w:numId w:val="16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2557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บริษัทได้ทําสัญญาให้กู้ยืมเงินกับบริษัท แลนด์มาร์ค โฮลดิ้งส์ จํากัด ในวงเงิน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800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</w:t>
      </w:r>
      <w:r w:rsidR="009E0570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ำ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ประกันและคิดดอกเบี้ยในอัตราร้อยละ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ระหว่างปี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2560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และ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B61D37" w:rsidRPr="00B61D37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2B4D05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บาท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43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และ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63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79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ตามลําดับ</w:t>
      </w:r>
    </w:p>
    <w:p w14:paraId="16E58811" w14:textId="56A63823" w:rsidR="00692AD7" w:rsidRPr="002B4D05" w:rsidRDefault="00E142AA" w:rsidP="00692AD7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16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กันยายน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จำกัด </w:t>
      </w:r>
      <w:r w:rsidRPr="002B4D05">
        <w:rPr>
          <w:rFonts w:asciiTheme="majorBidi" w:hAnsiTheme="majorBidi" w:cstheme="majorBidi"/>
          <w:snapToGrid w:val="0"/>
          <w:spacing w:val="4"/>
          <w:lang w:val="en-US"/>
        </w:rPr>
        <w:t>(“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</w:t>
      </w:r>
      <w:r w:rsidRPr="002B4D05">
        <w:rPr>
          <w:rFonts w:asciiTheme="majorBidi" w:hAnsiTheme="majorBidi" w:cstheme="majorBidi"/>
          <w:snapToGrid w:val="0"/>
          <w:spacing w:val="4"/>
          <w:lang w:val="en-US"/>
        </w:rPr>
        <w:t>”)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เพิ่มเติมจำนวน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500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ล้านบาท เงินกู้ดังกล่าวไม่มีหลักทรัพย์ค้ำประกัน</w:t>
      </w:r>
    </w:p>
    <w:p w14:paraId="09E71746" w14:textId="353884DA" w:rsidR="00A26751" w:rsidRPr="002B4D05" w:rsidRDefault="00E142AA" w:rsidP="00A53472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และคิดดอกเบี้ยในอัตราร้อยละ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ต่อปี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เดือน โดยบริษัทย่อย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ของบริษัทเพียงฝ่ายเดียว</w:t>
      </w:r>
      <w:r w:rsidR="00A26751" w:rsidRPr="002B4D05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01748072" w14:textId="390F9820" w:rsidR="00262D0C" w:rsidRPr="002B4D05" w:rsidRDefault="00DB5B29" w:rsidP="00A26751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13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พฤศจิกายน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แลนด์มาร์ค โฮลดิ้งส์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จำกัด </w:t>
      </w:r>
      <w:r w:rsidRPr="002B4D05">
        <w:rPr>
          <w:rFonts w:asciiTheme="majorBidi" w:hAnsiTheme="majorBidi" w:cstheme="majorBidi"/>
          <w:snapToGrid w:val="0"/>
          <w:lang w:val="en-US"/>
        </w:rPr>
        <w:t>(“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2B4D05">
        <w:rPr>
          <w:rFonts w:asciiTheme="majorBidi" w:hAnsiTheme="majorBidi" w:cstheme="majorBidi"/>
          <w:snapToGrid w:val="0"/>
          <w:lang w:val="en-US"/>
        </w:rPr>
        <w:t>”)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เพิ่มเติมในวงเงิน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500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>โดยมีระยะเวลาในการเบิกเงินกู้ยืม</w:t>
      </w:r>
      <w:r w:rsidRPr="002B4D05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12</w:t>
      </w:r>
      <w:r w:rsidRPr="002B4D05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พฤศจิกายน</w:t>
      </w:r>
      <w:r w:rsidRPr="002B4D05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4"/>
          <w:lang w:val="en-US"/>
        </w:rPr>
        <w:t>2563</w:t>
      </w:r>
      <w:r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2B4D05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B61D37" w:rsidRPr="00B61D37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2B4D05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2B4D05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2B4D05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เดือน 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2B4D05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โดย ณ วันที่ </w:t>
      </w:r>
      <w:r w:rsidR="00B61D37" w:rsidRPr="00B61D37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A03649" w:rsidRPr="002B4D05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4D4CE0" w:rsidRPr="002B4D05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มีนาคม</w:t>
      </w:r>
      <w:r w:rsidR="00A03649" w:rsidRPr="002B4D05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B61D37">
        <w:rPr>
          <w:rFonts w:asciiTheme="majorBidi" w:hAnsiTheme="majorBidi" w:cstheme="majorBidi" w:hint="cs"/>
          <w:snapToGrid w:val="0"/>
          <w:spacing w:val="-8"/>
          <w:lang w:val="en-US"/>
        </w:rPr>
        <w:t>8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และวันที่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F75F53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B61D37">
        <w:rPr>
          <w:rFonts w:asciiTheme="majorBidi" w:hAnsiTheme="majorBidi" w:cstheme="majorBidi" w:hint="cs"/>
          <w:snapToGrid w:val="0"/>
          <w:spacing w:val="-8"/>
          <w:lang w:val="en-US"/>
        </w:rPr>
        <w:t>7</w:t>
      </w:r>
      <w:r w:rsidR="00F75F53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บริษัทย่อยเบิกเงินก</w:t>
      </w:r>
      <w:r w:rsidR="00240CE2"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ู้ยืมจากวงเงินดังกล่าวแล้วจำนวน</w:t>
      </w:r>
      <w:r w:rsidR="00240CE2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375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125</w:t>
      </w:r>
      <w:r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</w:p>
    <w:p w14:paraId="7C46D417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br w:type="page"/>
      </w:r>
    </w:p>
    <w:p w14:paraId="77008F29" w14:textId="4189670B" w:rsidR="00CD2024" w:rsidRPr="002B4D05" w:rsidRDefault="00497B8D" w:rsidP="00331D49">
      <w:pPr>
        <w:numPr>
          <w:ilvl w:val="0"/>
          <w:numId w:val="16"/>
        </w:numPr>
        <w:overflowPunct/>
        <w:autoSpaceDE/>
        <w:autoSpaceDN/>
        <w:adjustRightInd/>
        <w:spacing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2B4D05">
        <w:rPr>
          <w:rFonts w:asciiTheme="majorBidi" w:hAnsiTheme="majorBidi" w:cstheme="majorBidi"/>
          <w:snapToGrid w:val="0"/>
          <w:spacing w:val="-4"/>
          <w:cs/>
        </w:rPr>
        <w:lastRenderedPageBreak/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2563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8808D1" w:rsidRPr="002B4D05">
        <w:rPr>
          <w:rFonts w:asciiTheme="majorBidi" w:hAnsiTheme="majorBidi" w:cstheme="majorBidi"/>
          <w:snapToGrid w:val="0"/>
          <w:spacing w:val="-4"/>
          <w:cs/>
        </w:rPr>
        <w:t xml:space="preserve">            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เอ็นจิเนียริ่ง จำกัด (“บริษัทย่อย”) ในวงเงิน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50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="001433CA" w:rsidRPr="002B4D05">
        <w:rPr>
          <w:rFonts w:asciiTheme="majorBidi" w:hAnsiTheme="majorBidi" w:cstheme="majorBidi"/>
          <w:snapToGrid w:val="0"/>
          <w:spacing w:val="-4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ต่อปี และกำหนดชำระคืนภายใน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8808D1" w:rsidRPr="002B4D05">
        <w:rPr>
          <w:rFonts w:asciiTheme="majorBidi" w:hAnsiTheme="majorBidi" w:cstheme="majorBidi"/>
          <w:snapToGrid w:val="0"/>
          <w:spacing w:val="-4"/>
          <w:cs/>
        </w:rPr>
        <w:t xml:space="preserve">   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2B4D05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 xml:space="preserve">กันยายน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2B4D05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>บริษัทได้ทำสัญญาแก้ไขเงื่อนไขกำหนดชำระคืนเป็นชำระคืนเมื่อทวงถาม</w:t>
      </w:r>
    </w:p>
    <w:p w14:paraId="5E754C08" w14:textId="4D864297" w:rsidR="00CD2024" w:rsidRPr="002B4D05" w:rsidRDefault="00CD2024" w:rsidP="00331D49">
      <w:pPr>
        <w:overflowPunct/>
        <w:autoSpaceDE/>
        <w:autoSpaceDN/>
        <w:adjustRightInd/>
        <w:spacing w:after="24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บริษัทย่อยเบิกเงินกู้ยืมจากวงเงินดังกล่าวแล้วทั้งจำนวน และระหว่างปี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บริษัทได้รับชำระคืนเงินกู้ยืมจำนวน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17</w:t>
      </w:r>
      <w:r w:rsidRPr="002B4D05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</w:p>
    <w:p w14:paraId="51B16B3E" w14:textId="0276DEF8" w:rsidR="00561202" w:rsidRPr="002B4D05" w:rsidRDefault="00CD2024" w:rsidP="00331D49">
      <w:pPr>
        <w:overflowPunct/>
        <w:autoSpaceDE/>
        <w:adjustRightInd/>
        <w:spacing w:after="240"/>
        <w:ind w:left="1440"/>
        <w:jc w:val="thaiDistribute"/>
        <w:rPr>
          <w:rFonts w:asciiTheme="majorBidi" w:hAnsiTheme="majorBidi" w:cstheme="majorBidi"/>
          <w:snapToGrid w:val="0"/>
          <w:spacing w:val="-4"/>
          <w:cs/>
        </w:rPr>
      </w:pP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2563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9E14AB" w:rsidRPr="002B4D05">
        <w:rPr>
          <w:rFonts w:asciiTheme="majorBidi" w:hAnsiTheme="majorBidi" w:cstheme="majorBidi" w:hint="cs"/>
          <w:snapToGrid w:val="0"/>
          <w:spacing w:val="-8"/>
          <w:cs/>
        </w:rPr>
        <w:t xml:space="preserve">          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เอ็นจิเนียริ่ง จำกัด (“บริษัทย่อย”) เพิ่มเติมในวงเงิน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200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F300D" w:rsidRPr="002B4D05">
        <w:rPr>
          <w:rFonts w:asciiTheme="majorBidi" w:hAnsiTheme="majorBidi" w:cstheme="majorBidi"/>
          <w:snapToGrid w:val="0"/>
          <w:spacing w:val="-8"/>
          <w:cs/>
        </w:rPr>
        <w:t>ต่อมา</w:t>
      </w:r>
      <w:r w:rsidR="005F300D" w:rsidRPr="002B4D05">
        <w:rPr>
          <w:rFonts w:asciiTheme="majorBidi" w:hAnsiTheme="majorBidi" w:cstheme="majorBidi"/>
          <w:snapToGrid w:val="0"/>
          <w:spacing w:val="-6"/>
          <w:cs/>
        </w:rPr>
        <w:t xml:space="preserve">บริษัทได้แก้ไขสัญญาเพื่อขยายระยะเวลาในการเบิกเงินกู้ยืมออกไปจนถึงวันที่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27</w:t>
      </w:r>
      <w:r w:rsidR="005F300D" w:rsidRPr="002B4D05">
        <w:rPr>
          <w:rFonts w:asciiTheme="majorBidi" w:hAnsiTheme="majorBidi" w:cstheme="majorBidi"/>
          <w:snapToGrid w:val="0"/>
          <w:spacing w:val="-6"/>
          <w:cs/>
        </w:rPr>
        <w:t xml:space="preserve"> พฤศจิกายน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เงินกู้ดังกล่าวไม่มีหลักทรัพย์ค้ำประกันและ คิดดอกเบี้ยในอัตรา ร้อยละ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ต่อปี และกำหนดชำระคืนภายใน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2B4D05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บริษัทได้ทำสัญญาแก้ไขเงื่อนไขกำหนดชำระคืนเป็นชำระคืนเมื่อทวงถาม</w:t>
      </w:r>
    </w:p>
    <w:p w14:paraId="59EF6A03" w14:textId="47EC0ADC" w:rsidR="00873497" w:rsidRPr="002B4D05" w:rsidRDefault="00CD2024" w:rsidP="00331D4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</w:rPr>
      </w:pP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ณ วันที่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110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Pr="002B4D05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90</w:t>
      </w:r>
      <w:r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301E2230" w14:textId="3425C514" w:rsidR="00BE0829" w:rsidRPr="002B4D05" w:rsidRDefault="001D1CA5" w:rsidP="00BE082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ต่อมาใน</w:t>
      </w:r>
      <w:r w:rsidR="00BE0829" w:rsidRPr="002B4D05">
        <w:rPr>
          <w:rFonts w:asciiTheme="majorBidi" w:hAnsiTheme="majorBidi" w:cstheme="majorBidi"/>
          <w:snapToGrid w:val="0"/>
          <w:spacing w:val="-4"/>
          <w:cs/>
        </w:rPr>
        <w:t>ระหว่าง</w:t>
      </w:r>
      <w:r w:rsidR="00BF7B74" w:rsidRPr="002B4D05">
        <w:rPr>
          <w:rFonts w:asciiTheme="majorBidi" w:hAnsiTheme="majorBidi" w:cstheme="majorBidi" w:hint="cs"/>
          <w:snapToGrid w:val="0"/>
          <w:spacing w:val="-4"/>
          <w:cs/>
        </w:rPr>
        <w:t xml:space="preserve">งวดสามเดือนสิ้นสุดวันที่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BF7B74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F7B74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BE0829" w:rsidRPr="002B4D05">
        <w:rPr>
          <w:rFonts w:asciiTheme="majorBidi" w:hAnsiTheme="majorBidi" w:cstheme="majorBidi"/>
          <w:snapToGrid w:val="0"/>
          <w:spacing w:val="-4"/>
          <w:cs/>
        </w:rPr>
        <w:t xml:space="preserve"> บริษัท</w:t>
      </w:r>
      <w:r w:rsidR="00D2101D" w:rsidRPr="002B4D05">
        <w:rPr>
          <w:rFonts w:asciiTheme="majorBidi" w:hAnsiTheme="majorBidi" w:cstheme="majorBidi" w:hint="cs"/>
          <w:snapToGrid w:val="0"/>
          <w:spacing w:val="-4"/>
          <w:cs/>
        </w:rPr>
        <w:t>ย่อย</w:t>
      </w:r>
      <w:r w:rsidR="00BE0829" w:rsidRPr="002B4D05">
        <w:rPr>
          <w:rFonts w:asciiTheme="majorBidi" w:hAnsiTheme="majorBidi" w:cstheme="majorBidi"/>
          <w:snapToGrid w:val="0"/>
          <w:spacing w:val="-4"/>
          <w:cs/>
        </w:rPr>
        <w:t>ได้</w:t>
      </w:r>
      <w:r w:rsidR="00BE0829" w:rsidRPr="002B4D05">
        <w:rPr>
          <w:rFonts w:asciiTheme="majorBidi" w:hAnsiTheme="majorBidi" w:cstheme="majorBidi" w:hint="cs"/>
          <w:snapToGrid w:val="0"/>
          <w:spacing w:val="-4"/>
          <w:cs/>
        </w:rPr>
        <w:t>เบิก</w:t>
      </w:r>
      <w:r w:rsidR="00BE0829" w:rsidRPr="002B4D05">
        <w:rPr>
          <w:rFonts w:asciiTheme="majorBidi" w:hAnsiTheme="majorBidi" w:cstheme="majorBidi"/>
          <w:snapToGrid w:val="0"/>
          <w:spacing w:val="-4"/>
          <w:cs/>
        </w:rPr>
        <w:t xml:space="preserve">เงินกู้ยืมจำนวน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</w:t>
      </w:r>
      <w:r w:rsidR="00BE0829" w:rsidRPr="002B4D05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BE0829" w:rsidRPr="002B4D05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  <w:r w:rsidR="00BE0829" w:rsidRPr="002B4D05">
        <w:rPr>
          <w:rFonts w:asciiTheme="majorBidi" w:hAnsiTheme="majorBidi" w:cstheme="majorBidi" w:hint="cs"/>
          <w:snapToGrid w:val="0"/>
          <w:spacing w:val="-4"/>
          <w:cs/>
        </w:rPr>
        <w:t xml:space="preserve"> ทำให้ </w:t>
      </w:r>
      <w:r w:rsidR="00BE0829"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>ณ</w:t>
      </w:r>
      <w:r w:rsidR="00BE0829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E0829" w:rsidRPr="002B4D05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วันที่ </w:t>
      </w:r>
      <w:r w:rsidR="00B61D37" w:rsidRPr="00B61D37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="00BE0829" w:rsidRPr="002B4D05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BE0829" w:rsidRPr="002B4D05">
        <w:rPr>
          <w:rFonts w:asciiTheme="majorBidi" w:hAnsiTheme="majorBidi" w:cstheme="majorBidi" w:hint="cs"/>
          <w:snapToGrid w:val="0"/>
          <w:spacing w:val="-12"/>
          <w:cs/>
          <w:lang w:val="en-US"/>
        </w:rPr>
        <w:t>มีนาคม</w:t>
      </w:r>
      <w:r w:rsidR="00BE0829" w:rsidRPr="002B4D05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8"/>
          <w:lang w:val="en-US"/>
        </w:rPr>
        <w:t>256</w:t>
      </w:r>
      <w:r w:rsidR="00B61D37" w:rsidRPr="00B61D37">
        <w:rPr>
          <w:rFonts w:asciiTheme="majorBidi" w:hAnsiTheme="majorBidi" w:cstheme="majorBidi" w:hint="cs"/>
          <w:snapToGrid w:val="0"/>
          <w:spacing w:val="-8"/>
          <w:lang w:val="en-US"/>
        </w:rPr>
        <w:t>8</w:t>
      </w:r>
      <w:r w:rsidR="00BE0829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BE0829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บริษัทย่อยเบิกเงินกู้ยืมจากวงเงินดังกล่าวแล้วจำนวน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112</w:t>
      </w:r>
      <w:r w:rsidR="00BE0829" w:rsidRPr="002B4D05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BE0829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="00BE0829" w:rsidRPr="002B4D05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87</w:t>
      </w:r>
      <w:r w:rsidR="00BE0829" w:rsidRPr="002B4D05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BE0829"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BE0829" w:rsidRPr="002B4D05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7FC3DF61" w14:textId="4DB191AC" w:rsidR="00262D0C" w:rsidRPr="002B4D05" w:rsidRDefault="00C67922" w:rsidP="00BE0829">
      <w:pPr>
        <w:overflowPunct/>
        <w:autoSpaceDE/>
        <w:adjustRightInd/>
        <w:spacing w:after="240" w:line="400" w:lineRule="exact"/>
        <w:ind w:left="1440"/>
        <w:jc w:val="thaiDistribute"/>
        <w:rPr>
          <w:rFonts w:asciiTheme="majorBidi" w:hAnsiTheme="majorBidi" w:cs="Angsana New"/>
          <w:snapToGrid w:val="0"/>
          <w:spacing w:val="-4"/>
          <w:cs/>
          <w:lang w:val="en-US"/>
        </w:rPr>
      </w:pPr>
      <w:r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ณ 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="00620B04"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620B04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="00620B04" w:rsidRPr="002B4D05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620B04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>บริษัทได้</w:t>
      </w:r>
      <w:r w:rsidR="00E57336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>ตั้งค่าเผื่อผลขาดทุนด้านเครดิตที่คาดว่าจะเกิดขึ้นของเงินให้กู้ยืม</w:t>
      </w:r>
      <w:r w:rsidR="00E57336" w:rsidRPr="002B4D05">
        <w:rPr>
          <w:rFonts w:asciiTheme="majorBidi" w:hAnsiTheme="majorBidi" w:cstheme="majorBidi" w:hint="cs"/>
          <w:snapToGrid w:val="0"/>
          <w:spacing w:val="-4"/>
          <w:cs/>
        </w:rPr>
        <w:t>ดังกล่าว</w:t>
      </w:r>
      <w:r w:rsidR="00C90F8A" w:rsidRPr="002B4D05">
        <w:rPr>
          <w:rFonts w:asciiTheme="majorBidi" w:hAnsiTheme="majorBidi" w:cstheme="majorBidi" w:hint="cs"/>
          <w:snapToGrid w:val="0"/>
          <w:spacing w:val="-4"/>
          <w:cs/>
        </w:rPr>
        <w:t>เป็น</w:t>
      </w:r>
      <w:r w:rsidR="00E57336" w:rsidRPr="002B4D05">
        <w:rPr>
          <w:rFonts w:asciiTheme="majorBidi" w:hAnsiTheme="majorBidi" w:cstheme="majorBidi" w:hint="cs"/>
          <w:snapToGrid w:val="0"/>
          <w:spacing w:val="-4"/>
          <w:cs/>
        </w:rPr>
        <w:t xml:space="preserve">จำนวน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119</w:t>
      </w:r>
      <w:r w:rsidR="00C90F8A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82</w:t>
      </w:r>
      <w:r w:rsidR="00C90F8A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ล้านบาท และรับรู้</w:t>
      </w:r>
      <w:r w:rsidR="00C90F8A" w:rsidRPr="002B4D05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ขาดทุนจากการด้อยค่าซึ่งเป็นไปตาม </w:t>
      </w:r>
      <w:r w:rsidR="00C90F8A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TFRS </w:t>
      </w:r>
      <w:r w:rsidR="00B61D37" w:rsidRPr="00B61D37">
        <w:rPr>
          <w:rFonts w:asciiTheme="majorBidi" w:hAnsiTheme="majorBidi" w:cs="Angsana New"/>
          <w:snapToGrid w:val="0"/>
          <w:spacing w:val="-4"/>
          <w:lang w:val="en-US"/>
        </w:rPr>
        <w:t>9</w:t>
      </w:r>
      <w:r w:rsidR="005F4D7D" w:rsidRPr="002B4D05">
        <w:rPr>
          <w:rFonts w:asciiTheme="majorBidi" w:hAnsiTheme="majorBidi" w:cs="Angsana New" w:hint="cs"/>
          <w:snapToGrid w:val="0"/>
          <w:spacing w:val="-4"/>
          <w:cs/>
          <w:lang w:val="en-US"/>
        </w:rPr>
        <w:t>ใน</w:t>
      </w:r>
      <w:r w:rsidR="00887AD3" w:rsidRPr="002B4D05">
        <w:rPr>
          <w:rFonts w:asciiTheme="majorBidi" w:hAnsiTheme="majorBidi" w:cs="Angsana New"/>
          <w:snapToGrid w:val="0"/>
          <w:spacing w:val="-4"/>
          <w:cs/>
          <w:lang w:val="en-US"/>
        </w:rPr>
        <w:t>งบกำไรขาดทุนและกำไรขาดทุนเบ็ดเสร็จอื่น</w:t>
      </w:r>
      <w:r w:rsidR="00A80853" w:rsidRPr="002B4D05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สำหรับงวดสามเดือนสิ้นสุดวันที่ </w:t>
      </w:r>
      <w:r w:rsidR="00B61D37" w:rsidRPr="00B61D37">
        <w:rPr>
          <w:rFonts w:asciiTheme="majorBidi" w:hAnsiTheme="majorBidi" w:cs="Angsana New"/>
          <w:snapToGrid w:val="0"/>
          <w:spacing w:val="-4"/>
          <w:lang w:val="en-US"/>
        </w:rPr>
        <w:t>31</w:t>
      </w:r>
      <w:r w:rsidR="00A80853" w:rsidRPr="002B4D05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A80853" w:rsidRPr="002B4D05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มีนาคม </w:t>
      </w:r>
      <w:r w:rsidR="00B61D37" w:rsidRPr="00B61D37">
        <w:rPr>
          <w:rFonts w:asciiTheme="majorBidi" w:hAnsiTheme="majorBidi" w:cs="Angsana New"/>
          <w:snapToGrid w:val="0"/>
          <w:spacing w:val="-4"/>
          <w:lang w:val="en-US"/>
        </w:rPr>
        <w:t>2568</w:t>
      </w:r>
      <w:r w:rsidR="00A80853" w:rsidRPr="002B4D05">
        <w:rPr>
          <w:rFonts w:asciiTheme="majorBidi" w:hAnsiTheme="majorBidi" w:cs="Angsana New"/>
          <w:snapToGrid w:val="0"/>
          <w:spacing w:val="-4"/>
          <w:lang w:val="en-US"/>
        </w:rPr>
        <w:t xml:space="preserve"> </w:t>
      </w:r>
      <w:r w:rsidR="002D4B42" w:rsidRPr="002B4D05">
        <w:rPr>
          <w:rFonts w:asciiTheme="majorBidi" w:hAnsiTheme="majorBidi" w:cs="Angsana New" w:hint="cs"/>
          <w:snapToGrid w:val="0"/>
          <w:spacing w:val="-4"/>
          <w:cs/>
          <w:lang w:val="en-US"/>
        </w:rPr>
        <w:t>ด้วยจำนวน</w:t>
      </w:r>
      <w:r w:rsidR="00540352" w:rsidRPr="002B4D05">
        <w:rPr>
          <w:rFonts w:asciiTheme="majorBidi" w:hAnsiTheme="majorBidi" w:cs="Angsana New" w:hint="cs"/>
          <w:snapToGrid w:val="0"/>
          <w:spacing w:val="-4"/>
          <w:cs/>
          <w:lang w:val="en-US"/>
        </w:rPr>
        <w:t>เดียวกัน</w:t>
      </w:r>
    </w:p>
    <w:p w14:paraId="35E715D2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4"/>
          <w:cs/>
          <w:lang w:val="en-US"/>
        </w:rPr>
      </w:pPr>
      <w:r w:rsidRPr="002B4D05">
        <w:rPr>
          <w:rFonts w:asciiTheme="majorBidi" w:hAnsiTheme="majorBidi" w:cs="Angsana New"/>
          <w:snapToGrid w:val="0"/>
          <w:spacing w:val="-4"/>
          <w:cs/>
          <w:lang w:val="en-US"/>
        </w:rPr>
        <w:br w:type="page"/>
      </w:r>
    </w:p>
    <w:p w14:paraId="7DEA9991" w14:textId="4D285BE8" w:rsidR="00DB5B29" w:rsidRPr="002B4D05" w:rsidRDefault="00B61D37" w:rsidP="004F11EB">
      <w:pPr>
        <w:spacing w:line="400" w:lineRule="exact"/>
        <w:ind w:left="1095" w:hanging="562"/>
        <w:jc w:val="thaiDistribute"/>
        <w:rPr>
          <w:rFonts w:asciiTheme="majorBidi" w:hAnsiTheme="majorBidi" w:cstheme="majorBidi"/>
          <w:cs/>
        </w:rPr>
      </w:pPr>
      <w:r w:rsidRPr="00B61D37">
        <w:rPr>
          <w:rFonts w:asciiTheme="majorBidi" w:hAnsiTheme="majorBidi" w:cstheme="majorBidi"/>
          <w:lang w:val="en-US"/>
        </w:rPr>
        <w:lastRenderedPageBreak/>
        <w:t>21</w:t>
      </w:r>
      <w:r w:rsidR="000A4308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3</w:t>
      </w:r>
      <w:r w:rsidR="000A4308" w:rsidRPr="002B4D05">
        <w:rPr>
          <w:rFonts w:asciiTheme="majorBidi" w:hAnsiTheme="majorBidi" w:cstheme="majorBidi"/>
          <w:cs/>
        </w:rPr>
        <w:tab/>
      </w:r>
      <w:bookmarkStart w:id="10" w:name="_Hlk132643333"/>
      <w:r w:rsidR="00DB5B29" w:rsidRPr="002B4D05">
        <w:rPr>
          <w:rFonts w:asciiTheme="majorBidi" w:hAnsiTheme="majorBidi" w:cstheme="majorBidi"/>
          <w:cs/>
        </w:rPr>
        <w:t>เงินให้กู้ยืมระยะยาวแก่บริษัทที่เกี่ยวข้องกัน</w:t>
      </w:r>
    </w:p>
    <w:p w14:paraId="2C1254E6" w14:textId="77777777" w:rsidR="00DB5B29" w:rsidRPr="002B4D05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1" w:name="OLE_LINK3"/>
      <w:r w:rsidRPr="002B4D05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1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DB5B29" w:rsidRPr="002B4D05" w14:paraId="40BC0A8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64FD3E5" w14:textId="77777777" w:rsidR="00DB5B29" w:rsidRPr="002B4D05" w:rsidRDefault="00DB5B29" w:rsidP="00EC5594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0D7F3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1CE9645D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5B29" w:rsidRPr="002B4D05" w14:paraId="0F2FAE7B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56030BA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3A048B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2ACD3272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151343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0AEA1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8846A7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0B71A6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A13C63F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929AA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BB0433D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1044E4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2B4D05" w14:paraId="3CA8B7E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455B62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CF8902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62C7D35D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04751F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DF409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57EBF0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033AF8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F9FB56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BD168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60D6156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C2948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B5B29" w:rsidRPr="002B4D05" w14:paraId="4D9CBB8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A3DF6D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F2F84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8EA968" w14:textId="2FAD59C2" w:rsidR="00DB5B29" w:rsidRPr="002B4D05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B5B29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505B514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07FE1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6BCBF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3B558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80AF29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C8898" w14:textId="5079DDE6" w:rsidR="00DB5B29" w:rsidRPr="002B4D05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9873E6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7A0FABF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C04ED2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2B4D05" w14:paraId="6A007CA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D34A2B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D10D78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FE70C3" w14:textId="78BA3687" w:rsidR="00DB5B29" w:rsidRPr="002B4D05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638BD35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BF8853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DDAB79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081A32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E1D6D2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AE3ED" w14:textId="72A11BC5" w:rsidR="00DB5B29" w:rsidRPr="002B4D05" w:rsidRDefault="00B61D37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9069FF6" w14:textId="77777777" w:rsidR="00DB5B29" w:rsidRPr="002B4D05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3884C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2B4D05" w14:paraId="31A2BCDC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BC44CE" w14:textId="77777777" w:rsidR="00DB5B29" w:rsidRPr="002B4D05" w:rsidRDefault="00DB5B29" w:rsidP="00EC5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4A856A5" w14:textId="77777777" w:rsidR="00DB5B29" w:rsidRPr="002B4D05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0E08B" w14:textId="77777777" w:rsidR="00DB5B29" w:rsidRPr="002B4D05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82FDDB" w14:textId="77777777" w:rsidR="00DB5B29" w:rsidRPr="002B4D05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1675E" w14:textId="77777777" w:rsidR="00DB5B29" w:rsidRPr="002B4D05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F74C74" w14:textId="77777777" w:rsidR="00DB5B29" w:rsidRPr="002B4D05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CC6AB" w14:textId="77777777" w:rsidR="00DB5B29" w:rsidRPr="002B4D05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9E87BB" w14:textId="77777777" w:rsidR="00DB5B29" w:rsidRPr="002B4D05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9E334" w14:textId="77777777" w:rsidR="00DB5B29" w:rsidRPr="002B4D05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E2CAB" w14:textId="77777777" w:rsidR="00DB5B29" w:rsidRPr="002B4D05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4974" w14:textId="77777777" w:rsidR="00DB5B29" w:rsidRPr="002B4D05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bookmarkEnd w:id="10"/>
      <w:tr w:rsidR="00513AAA" w:rsidRPr="002B4D05" w14:paraId="23EF608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B3415F8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83BA0F7" w14:textId="77777777" w:rsidR="00513AAA" w:rsidRPr="002B4D05" w:rsidRDefault="00513AAA" w:rsidP="00513AA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129ADD5A" w14:textId="7DF41CD1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2A9352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629186" w14:textId="6EB6AE23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58844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9503A" w14:textId="71435F8F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78B66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BA916" w14:textId="100F4557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929373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2F702D" w14:textId="36FD8AEA" w:rsidR="00513AAA" w:rsidRPr="002B4D05" w:rsidRDefault="00513AAA" w:rsidP="00513AAA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513AAA" w:rsidRPr="002B4D05" w14:paraId="14983D7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1576114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00341908" w14:textId="77777777" w:rsidR="00513AAA" w:rsidRPr="002B4D05" w:rsidRDefault="00513AAA" w:rsidP="00513AA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0F66F" w14:textId="77777777" w:rsidR="00513AAA" w:rsidRPr="002B4D05" w:rsidRDefault="00513AAA" w:rsidP="00513AAA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EAF8CF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8086D" w14:textId="77777777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47EE4E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DDC5B" w14:textId="77777777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4B8DD6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D3178" w14:textId="77777777" w:rsidR="00513AAA" w:rsidRPr="002B4D05" w:rsidRDefault="00513AAA" w:rsidP="00513AAA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AFA38E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26C0F" w14:textId="77777777" w:rsidR="00513AAA" w:rsidRPr="002B4D05" w:rsidRDefault="00513AAA" w:rsidP="00513AAA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513AAA" w:rsidRPr="002B4D05" w14:paraId="7C75AF8E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7AB2AE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11259CBF" w14:textId="77777777" w:rsidR="00513AAA" w:rsidRPr="002B4D05" w:rsidRDefault="00513AAA" w:rsidP="00513AAA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AFB1590" w14:textId="4B251F50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772EC6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4A2657" w14:textId="5221860E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DAB39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E9ED2" w14:textId="6B2095AF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6FB475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AC1FF" w14:textId="2DED0E7A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A13725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D4250" w14:textId="53BB9670" w:rsidR="00513AAA" w:rsidRPr="002B4D05" w:rsidRDefault="00513AAA" w:rsidP="00513AAA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513AAA" w:rsidRPr="002B4D05" w14:paraId="0B968C7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9DCD924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830BFA" w14:textId="77777777" w:rsidR="00513AAA" w:rsidRPr="002B4D05" w:rsidRDefault="00513AAA" w:rsidP="00513AAA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F3DC1" w14:textId="3D014244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A0D6FA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401B2" w14:textId="3C2989D1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1F171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8457B" w14:textId="2098D9D7" w:rsidR="00513AAA" w:rsidRPr="002B4D05" w:rsidRDefault="00513AAA" w:rsidP="00513AAA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E59D2" w14:textId="77777777" w:rsidR="00513AAA" w:rsidRPr="002B4D05" w:rsidRDefault="00513AAA" w:rsidP="00513AAA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8BAD5" w14:textId="6F8ADBFA" w:rsidR="00513AAA" w:rsidRPr="002B4D05" w:rsidRDefault="00B61D37" w:rsidP="00513AAA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846CA5" w14:textId="77777777" w:rsidR="00513AAA" w:rsidRPr="002B4D05" w:rsidRDefault="00513AAA" w:rsidP="00513AAA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8EC1A" w14:textId="77777777" w:rsidR="00513AAA" w:rsidRPr="002B4D05" w:rsidRDefault="00513AAA" w:rsidP="00513AAA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1909381" w14:textId="50C2EB8D" w:rsidR="00727EA0" w:rsidRPr="00B25C41" w:rsidRDefault="00727E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698E4A1D" w14:textId="77777777" w:rsidR="00A8559F" w:rsidRPr="002B4D05" w:rsidRDefault="00A8559F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B5386D" w:rsidRPr="002B4D05" w14:paraId="642D45D1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CDD6A76" w14:textId="77777777" w:rsidR="00B5386D" w:rsidRPr="002B4D05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49FBCB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24D8D2A" w14:textId="77777777" w:rsidR="00B5386D" w:rsidRPr="002B4D05" w:rsidRDefault="00816480" w:rsidP="00D07F9E">
            <w:pPr>
              <w:ind w:left="1080" w:right="65" w:hanging="53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(หน่วย : บาท</w:t>
            </w:r>
            <w:r w:rsidR="00D07F9E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)</w:t>
            </w:r>
          </w:p>
        </w:tc>
      </w:tr>
      <w:tr w:rsidR="00B5386D" w:rsidRPr="002B4D05" w14:paraId="6E499C8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7DC60A8" w14:textId="77777777" w:rsidR="00B5386D" w:rsidRPr="002B4D05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4DEEE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4A991864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5386D" w:rsidRPr="002B4D05" w14:paraId="08C5997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907C077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F56CB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1F61811D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</w:tcPr>
          <w:p w14:paraId="7AA3076E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60F541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1ADA6D7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E652FB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0A4EF6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83FCDE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888D81F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D7E053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B5386D" w:rsidRPr="002B4D05" w14:paraId="11841D16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F9C0387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402178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A50C0C1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6FF5C85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D1AD5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B1FEB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14393C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49BDA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3BA0C9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940767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ECBFBA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331D49" w:rsidRPr="002B4D05" w14:paraId="1B77689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45C98A8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591955" w14:textId="77777777" w:rsidR="00331D49" w:rsidRPr="002B4D05" w:rsidRDefault="00331D49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2DA37A" w14:textId="6A3F8E8E" w:rsidR="00331D49" w:rsidRPr="002B4D05" w:rsidRDefault="00B61D37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331D49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9E551BD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DB85F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16DFE3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97FD54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DE4EB7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E9C18" w14:textId="0F8DFF4F" w:rsidR="00331D49" w:rsidRPr="002B4D05" w:rsidRDefault="00B61D37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F3727DA" w14:textId="77777777" w:rsidR="00331D49" w:rsidRPr="002B4D05" w:rsidRDefault="00331D49" w:rsidP="00331D49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009595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5386D" w:rsidRPr="002B4D05" w14:paraId="1CA712E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EF4659C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EAFC13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D515AF" w14:textId="16B3C7CA" w:rsidR="00B5386D" w:rsidRPr="002B4D05" w:rsidRDefault="00B61D37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6AD9792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69F8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9A3632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DF39B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175A2D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B3428" w14:textId="605024BB" w:rsidR="00B5386D" w:rsidRPr="002B4D05" w:rsidRDefault="00B61D37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E3CCB22" w14:textId="77777777" w:rsidR="00B5386D" w:rsidRPr="002B4D05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49A0B5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B5386D" w:rsidRPr="002B4D05" w14:paraId="3370324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08DD966" w14:textId="77777777" w:rsidR="00B5386D" w:rsidRPr="002B4D05" w:rsidRDefault="00B5386D" w:rsidP="00B538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CDA0CF2" w14:textId="77777777" w:rsidR="00B5386D" w:rsidRPr="002B4D05" w:rsidRDefault="00B5386D" w:rsidP="00B538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2F9987" w14:textId="77777777" w:rsidR="00B5386D" w:rsidRPr="002B4D05" w:rsidRDefault="00B5386D" w:rsidP="00B5386D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17C07" w14:textId="77777777" w:rsidR="00B5386D" w:rsidRPr="002B4D05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9FE3EB" w14:textId="77777777" w:rsidR="00B5386D" w:rsidRPr="002B4D05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A43C" w14:textId="77777777" w:rsidR="00B5386D" w:rsidRPr="002B4D05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460FF" w14:textId="77777777" w:rsidR="00B5386D" w:rsidRPr="002B4D05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E9F040" w14:textId="77777777" w:rsidR="00B5386D" w:rsidRPr="002B4D05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2AA61" w14:textId="77777777" w:rsidR="00B5386D" w:rsidRPr="002B4D05" w:rsidRDefault="00B5386D" w:rsidP="00B5386D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F30FD" w14:textId="77777777" w:rsidR="00B5386D" w:rsidRPr="002B4D05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74D5F" w14:textId="77777777" w:rsidR="00B5386D" w:rsidRPr="002B4D05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B04BF" w:rsidRPr="002B4D05" w14:paraId="45E310E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245452C" w14:textId="77777777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7BAD75" w14:textId="77777777" w:rsidR="00EB04BF" w:rsidRPr="002B4D05" w:rsidRDefault="00EB04BF" w:rsidP="00EB04B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1BA40BD" w14:textId="255F8B08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526754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2E518" w14:textId="3627DD4D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2BB2EB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7BBC1C" w14:textId="3261A698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EC56BD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85EF5" w14:textId="18EEAFBF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FD617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F4F835" w14:textId="351C1EB2" w:rsidR="00EB04BF" w:rsidRPr="002B4D05" w:rsidRDefault="00EB04BF" w:rsidP="00EB04B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B04BF" w:rsidRPr="002B4D05" w14:paraId="471F318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0B3286" w14:textId="77777777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4F9E0DA7" w14:textId="77777777" w:rsidR="00EB04BF" w:rsidRPr="002B4D05" w:rsidRDefault="00EB04BF" w:rsidP="00EB04B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EAABD" w14:textId="77777777" w:rsidR="00EB04BF" w:rsidRPr="002B4D05" w:rsidRDefault="00EB04BF" w:rsidP="00EB04BF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690426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D130CB" w14:textId="77777777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49D9DA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74EA6" w14:textId="77777777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0F099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B0390" w14:textId="77777777" w:rsidR="00EB04BF" w:rsidRPr="002B4D05" w:rsidRDefault="00EB04BF" w:rsidP="00EB04BF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466F5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E8EF4" w14:textId="77777777" w:rsidR="00EB04BF" w:rsidRPr="002B4D05" w:rsidRDefault="00EB04BF" w:rsidP="00EB04B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EB04BF" w:rsidRPr="002B4D05" w14:paraId="7A43A90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2BD0BCD" w14:textId="77777777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797A6A92" w14:textId="77777777" w:rsidR="00EB04BF" w:rsidRPr="002B4D05" w:rsidRDefault="00EB04BF" w:rsidP="00EB04B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8575E98" w14:textId="32106869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D4DB49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D7934" w14:textId="3ECA1AD5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F9920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B26DA4" w14:textId="6A7440E2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2500B9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9925F" w14:textId="33E3FAAC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912633" w14:textId="77777777" w:rsidR="00EB04BF" w:rsidRPr="002B4D05" w:rsidRDefault="00EB04BF" w:rsidP="00EB04B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732448" w14:textId="641F8820" w:rsidR="00EB04BF" w:rsidRPr="002B4D05" w:rsidRDefault="00EB04BF" w:rsidP="00EB04B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B61D37"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EB04BF" w:rsidRPr="002B4D05" w14:paraId="1FFB957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B79D2D" w14:textId="77777777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158D1A" w14:textId="77777777" w:rsidR="00EB04BF" w:rsidRPr="002B4D05" w:rsidRDefault="00EB04BF" w:rsidP="00EB04B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322C5" w14:textId="609BE04E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9B103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8AAF1" w14:textId="023279DB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293C7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C03ED" w14:textId="65797204" w:rsidR="00EB04BF" w:rsidRPr="002B4D05" w:rsidRDefault="00EB04BF" w:rsidP="00EB04B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5F4B47" w14:textId="77777777" w:rsidR="00EB04BF" w:rsidRPr="002B4D05" w:rsidRDefault="00EB04BF" w:rsidP="00EB04B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4C3" w14:textId="2B83953D" w:rsidR="00EB04BF" w:rsidRPr="002B4D05" w:rsidRDefault="00B61D37" w:rsidP="00EB04B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3E921A" w14:textId="77777777" w:rsidR="00EB04BF" w:rsidRPr="002B4D05" w:rsidRDefault="00EB04BF" w:rsidP="00EB04BF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7D38D" w14:textId="77777777" w:rsidR="00EB04BF" w:rsidRPr="002B4D05" w:rsidRDefault="00EB04BF" w:rsidP="00EB04BF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A8F04D0" w14:textId="17F290E7" w:rsidR="00561202" w:rsidRPr="002B4D05" w:rsidRDefault="00DB5B29" w:rsidP="00B25C41">
      <w:pPr>
        <w:tabs>
          <w:tab w:val="left" w:pos="1080"/>
        </w:tabs>
        <w:spacing w:before="240" w:after="240" w:line="400" w:lineRule="exact"/>
        <w:ind w:left="1296"/>
        <w:jc w:val="thaiDistribute"/>
        <w:rPr>
          <w:rFonts w:asciiTheme="majorBidi" w:hAnsiTheme="majorBidi" w:cstheme="majorBidi"/>
          <w:snapToGrid w:val="0"/>
          <w:spacing w:val="-8"/>
          <w:cs/>
        </w:rPr>
      </w:pP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26</w:t>
      </w:r>
      <w:r w:rsidRPr="002B4D05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2564</w:t>
      </w:r>
      <w:r w:rsidRPr="002B4D05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บริษัท แลนด์มาร์ค โฮลดิ้งส์ จำกัด </w:t>
      </w:r>
      <w:r w:rsidRPr="002B4D05">
        <w:rPr>
          <w:rFonts w:asciiTheme="majorBidi" w:hAnsiTheme="majorBidi" w:cstheme="majorBidi"/>
          <w:color w:val="000000"/>
          <w:lang w:val="en-US"/>
        </w:rPr>
        <w:t>(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>ผู้ให้กู้</w:t>
      </w:r>
      <w:r w:rsidRPr="002B4D05">
        <w:rPr>
          <w:rFonts w:asciiTheme="majorBidi" w:hAnsiTheme="majorBidi" w:cstheme="majorBidi"/>
          <w:color w:val="000000"/>
          <w:lang w:val="en-US"/>
        </w:rPr>
        <w:t>)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 ได้ทำสัญญาให้กู้ยืมเงินแก่</w:t>
      </w:r>
      <w:r w:rsidRPr="002B4D05">
        <w:rPr>
          <w:rFonts w:asciiTheme="majorBidi" w:hAnsiTheme="majorBidi" w:cstheme="majorBidi"/>
          <w:color w:val="000000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2B4D05">
        <w:rPr>
          <w:rFonts w:asciiTheme="majorBidi" w:hAnsiTheme="majorBidi" w:cstheme="majorBidi"/>
          <w:color w:val="000000"/>
          <w:spacing w:val="-12"/>
          <w:lang w:val="en-US"/>
        </w:rPr>
        <w:t xml:space="preserve"> (</w:t>
      </w:r>
      <w:r w:rsidRPr="002B4D05">
        <w:rPr>
          <w:rFonts w:asciiTheme="majorBidi" w:hAnsiTheme="majorBidi" w:cstheme="majorBidi"/>
          <w:color w:val="000000"/>
          <w:spacing w:val="-12"/>
          <w:cs/>
          <w:lang w:val="en-US"/>
        </w:rPr>
        <w:t>ผู้กู้</w:t>
      </w:r>
      <w:r w:rsidRPr="002B4D05">
        <w:rPr>
          <w:rFonts w:asciiTheme="majorBidi" w:hAnsiTheme="majorBidi" w:cstheme="majorBidi"/>
          <w:color w:val="000000"/>
          <w:spacing w:val="-12"/>
          <w:lang w:val="en-US"/>
        </w:rPr>
        <w:t>)</w:t>
      </w:r>
      <w:r w:rsidRPr="002B4D05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จำนวน </w:t>
      </w:r>
      <w:r w:rsidR="002608DF" w:rsidRPr="002B4D05">
        <w:rPr>
          <w:rFonts w:asciiTheme="majorBidi" w:hAnsiTheme="majorBidi" w:cstheme="majorBidi"/>
          <w:color w:val="000000"/>
          <w:spacing w:val="-12"/>
          <w:lang w:val="en-US"/>
        </w:rPr>
        <w:t xml:space="preserve">                 </w:t>
      </w:r>
      <w:r w:rsidR="00B61D37" w:rsidRPr="00B61D37">
        <w:rPr>
          <w:rFonts w:asciiTheme="majorBidi" w:hAnsiTheme="majorBidi" w:cstheme="majorBidi"/>
          <w:color w:val="000000"/>
          <w:spacing w:val="-12"/>
          <w:lang w:val="en-US"/>
        </w:rPr>
        <w:t>290</w:t>
      </w:r>
      <w:r w:rsidRPr="002B4D05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pacing w:val="-12"/>
          <w:cs/>
          <w:lang w:val="en-US"/>
        </w:rPr>
        <w:t>ล้านบาท</w:t>
      </w:r>
      <w:r w:rsidRPr="002B4D05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1</w:t>
      </w:r>
      <w:r w:rsidRPr="002B4D05">
        <w:rPr>
          <w:rFonts w:asciiTheme="majorBidi" w:hAnsiTheme="majorBidi" w:cstheme="majorBidi"/>
          <w:color w:val="000000"/>
          <w:lang w:val="en-US"/>
        </w:rPr>
        <w:t>,</w:t>
      </w:r>
      <w:r w:rsidR="00B61D37" w:rsidRPr="00B61D37">
        <w:rPr>
          <w:rFonts w:asciiTheme="majorBidi" w:hAnsiTheme="majorBidi" w:cstheme="majorBidi"/>
          <w:color w:val="000000"/>
          <w:lang w:val="en-US"/>
        </w:rPr>
        <w:t>710</w:t>
      </w:r>
      <w:r w:rsidRPr="002B4D05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</w:t>
      </w:r>
      <w:r w:rsidRPr="002B4D05">
        <w:rPr>
          <w:rFonts w:asciiTheme="majorBidi" w:hAnsiTheme="majorBidi" w:cstheme="majorBidi"/>
          <w:snapToGrid w:val="0"/>
          <w:spacing w:val="4"/>
          <w:cs/>
        </w:rPr>
        <w:t xml:space="preserve">เงินกู้ยืมดังกล่าวค้ำประกันโดย </w:t>
      </w:r>
      <w:r w:rsidRPr="002B4D05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  <w:r w:rsidRPr="002B4D05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2B4D05">
        <w:rPr>
          <w:rFonts w:asciiTheme="majorBidi" w:hAnsiTheme="majorBidi" w:cstheme="majorBidi"/>
          <w:spacing w:val="4"/>
          <w:cs/>
        </w:rPr>
        <w:t xml:space="preserve">คิดดอกเบี้ยในอัตราร้อยละ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5</w:t>
      </w:r>
      <w:r w:rsidRPr="002B4D05">
        <w:rPr>
          <w:rFonts w:asciiTheme="majorBidi" w:hAnsiTheme="majorBidi" w:cstheme="majorBidi"/>
          <w:spacing w:val="4"/>
          <w:lang w:val="en-US"/>
        </w:rPr>
        <w:t>.</w:t>
      </w:r>
      <w:r w:rsidR="00B61D37" w:rsidRPr="00B61D37">
        <w:rPr>
          <w:rFonts w:asciiTheme="majorBidi" w:hAnsiTheme="majorBidi" w:cstheme="majorBidi"/>
          <w:spacing w:val="4"/>
          <w:lang w:val="en-US"/>
        </w:rPr>
        <w:t>50</w:t>
      </w:r>
      <w:r w:rsidRPr="002B4D05">
        <w:rPr>
          <w:rFonts w:asciiTheme="majorBidi" w:hAnsiTheme="majorBidi" w:cstheme="majorBidi"/>
          <w:spacing w:val="4"/>
          <w:cs/>
        </w:rPr>
        <w:t xml:space="preserve"> ต่อปี</w:t>
      </w:r>
      <w:r w:rsidR="00950E36" w:rsidRPr="002B4D05">
        <w:rPr>
          <w:rFonts w:asciiTheme="majorBidi" w:hAnsiTheme="majorBidi" w:cstheme="majorBidi"/>
          <w:spacing w:val="4"/>
          <w:cs/>
        </w:rPr>
        <w:t xml:space="preserve"> </w:t>
      </w:r>
      <w:r w:rsidRPr="002B4D05">
        <w:rPr>
          <w:rFonts w:asciiTheme="majorBidi" w:hAnsiTheme="majorBidi" w:cstheme="majorBidi"/>
          <w:spacing w:val="4"/>
          <w:cs/>
        </w:rPr>
        <w:t xml:space="preserve">และมีกำหนดชำระคืนในวันที่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26</w:t>
      </w:r>
      <w:r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4"/>
          <w:cs/>
          <w:lang w:val="en-US"/>
        </w:rPr>
        <w:t>สิงหาค</w:t>
      </w:r>
      <w:r w:rsidR="00950E36" w:rsidRPr="002B4D05">
        <w:rPr>
          <w:rFonts w:asciiTheme="majorBidi" w:hAnsiTheme="majorBidi" w:cstheme="majorBidi"/>
          <w:spacing w:val="4"/>
          <w:cs/>
          <w:lang w:val="en-US"/>
        </w:rPr>
        <w:t>ม</w:t>
      </w:r>
      <w:r w:rsidR="0066652E"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2569</w:t>
      </w:r>
      <w:r w:rsidRPr="002B4D05">
        <w:rPr>
          <w:rFonts w:asciiTheme="majorBidi" w:hAnsiTheme="majorBidi" w:cstheme="majorBidi"/>
          <w:spacing w:val="4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4"/>
          <w:cs/>
          <w:lang w:val="en-US"/>
        </w:rPr>
        <w:t>โดย</w:t>
      </w:r>
      <w:r w:rsidRPr="002B4D05">
        <w:rPr>
          <w:rFonts w:asciiTheme="majorBidi" w:hAnsiTheme="majorBidi" w:cstheme="majorBidi"/>
          <w:snapToGrid w:val="0"/>
          <w:spacing w:val="-8"/>
          <w:cs/>
        </w:rPr>
        <w:t xml:space="preserve"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 </w:t>
      </w:r>
    </w:p>
    <w:p w14:paraId="14C71DCF" w14:textId="33CE4A3C" w:rsidR="00E142AA" w:rsidRPr="002B4D05" w:rsidRDefault="00B61D37" w:rsidP="0066524F">
      <w:pPr>
        <w:ind w:left="1095" w:hanging="562"/>
        <w:jc w:val="thaiDistribute"/>
        <w:rPr>
          <w:rFonts w:asciiTheme="majorBidi" w:hAnsiTheme="majorBidi" w:cstheme="majorBidi"/>
          <w:cs/>
        </w:rPr>
      </w:pPr>
      <w:r w:rsidRPr="00B61D37">
        <w:rPr>
          <w:rFonts w:asciiTheme="majorBidi" w:hAnsiTheme="majorBidi" w:cstheme="majorBidi"/>
          <w:lang w:val="en-US"/>
        </w:rPr>
        <w:t>21</w:t>
      </w:r>
      <w:r w:rsidR="00E142AA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4</w:t>
      </w:r>
      <w:r w:rsidR="00E142AA" w:rsidRPr="002B4D05">
        <w:rPr>
          <w:rFonts w:asciiTheme="majorBidi" w:hAnsiTheme="majorBidi" w:cstheme="majorBidi"/>
          <w:cs/>
        </w:rPr>
        <w:tab/>
        <w:t>เงินกู้ยืมระยะสั้นจากบริษัทที่เกี่ยวข้องกัน</w:t>
      </w:r>
    </w:p>
    <w:p w14:paraId="35CF43D9" w14:textId="77777777" w:rsidR="00E142AA" w:rsidRPr="002B4D05" w:rsidRDefault="00E142AA" w:rsidP="00E142AA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2" w:name="OLE_LINK1"/>
      <w:r w:rsidRPr="002B4D05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2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2B4D05" w14:paraId="7653AD73" w14:textId="77777777" w:rsidTr="00731920">
        <w:trPr>
          <w:cantSplit/>
        </w:trPr>
        <w:tc>
          <w:tcPr>
            <w:tcW w:w="1620" w:type="dxa"/>
          </w:tcPr>
          <w:p w14:paraId="6B6AB7C4" w14:textId="77777777" w:rsidR="00E142AA" w:rsidRPr="002B4D05" w:rsidRDefault="00E142AA" w:rsidP="00727EA0">
            <w:pPr>
              <w:spacing w:line="24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18D588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BC4C202" w14:textId="77777777" w:rsidR="00E142AA" w:rsidRPr="002B4D05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2B4D05" w14:paraId="689E2367" w14:textId="77777777" w:rsidTr="00731920">
        <w:trPr>
          <w:cantSplit/>
        </w:trPr>
        <w:tc>
          <w:tcPr>
            <w:tcW w:w="1620" w:type="dxa"/>
          </w:tcPr>
          <w:p w14:paraId="1F8AD6D3" w14:textId="77777777" w:rsidR="00E142AA" w:rsidRPr="002B4D05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602EA0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0E97F07" w14:textId="77777777" w:rsidR="00E142AA" w:rsidRPr="002B4D05" w:rsidRDefault="00E6524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8BAED49" w14:textId="77777777" w:rsidR="00E142AA" w:rsidRPr="002B4D05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DD6C5" w14:textId="77777777" w:rsidR="00E142AA" w:rsidRPr="002B4D05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7953353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DEBA96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08A8F89E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567D12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08F3CD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7DFEA0" w14:textId="77777777" w:rsidR="00E142AA" w:rsidRPr="002B4D05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2B4D05" w14:paraId="52ED2645" w14:textId="77777777" w:rsidTr="00731920">
        <w:trPr>
          <w:cantSplit/>
        </w:trPr>
        <w:tc>
          <w:tcPr>
            <w:tcW w:w="1620" w:type="dxa"/>
          </w:tcPr>
          <w:p w14:paraId="15C11A1C" w14:textId="77777777" w:rsidR="00E142AA" w:rsidRPr="002B4D05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136908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7FB12EF8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63E2D8" w14:textId="77777777" w:rsidR="00E142AA" w:rsidRPr="002B4D05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0250F5" w14:textId="77777777" w:rsidR="00E142AA" w:rsidRPr="002B4D05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DE8B4B3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690DDF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45EB7F" w14:textId="77777777" w:rsidR="00E142AA" w:rsidRPr="002B4D05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8258D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77577D3" w14:textId="77777777" w:rsidR="00E142AA" w:rsidRPr="002B4D05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82BF2F" w14:textId="77777777" w:rsidR="00E142AA" w:rsidRPr="002B4D05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34E6D" w:rsidRPr="002B4D05" w14:paraId="1C7C17E7" w14:textId="77777777" w:rsidTr="00731920">
        <w:trPr>
          <w:cantSplit/>
        </w:trPr>
        <w:tc>
          <w:tcPr>
            <w:tcW w:w="1620" w:type="dxa"/>
          </w:tcPr>
          <w:p w14:paraId="6EE207BF" w14:textId="77777777" w:rsidR="00B34E6D" w:rsidRPr="002B4D05" w:rsidRDefault="00B34E6D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500CB1" w14:textId="77777777" w:rsidR="00B34E6D" w:rsidRPr="002B4D05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03C821" w14:textId="4EC5DF58" w:rsidR="00B34E6D" w:rsidRPr="002B4D05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34E6D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216E23" w14:textId="77777777" w:rsidR="00B34E6D" w:rsidRPr="002B4D05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AE784" w14:textId="77777777" w:rsidR="00B34E6D" w:rsidRPr="002B4D05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E092A2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664F55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FE3ABB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200362" w14:textId="675EC4CE" w:rsidR="00B34E6D" w:rsidRPr="002B4D05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B34E6D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E2E8C5C" w14:textId="77777777" w:rsidR="00B34E6D" w:rsidRPr="002B4D05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CB8361" w14:textId="77777777" w:rsidR="00B34E6D" w:rsidRPr="002B4D05" w:rsidRDefault="00B34E6D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2B4D05" w14:paraId="23742E2B" w14:textId="77777777" w:rsidTr="00731920">
        <w:trPr>
          <w:cantSplit/>
        </w:trPr>
        <w:tc>
          <w:tcPr>
            <w:tcW w:w="1620" w:type="dxa"/>
          </w:tcPr>
          <w:p w14:paraId="5FADAF8A" w14:textId="77777777" w:rsidR="00B34E6D" w:rsidRPr="002B4D05" w:rsidRDefault="00B34E6D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2AEF" w14:textId="77777777" w:rsidR="00B34E6D" w:rsidRPr="002B4D05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5FD895" w14:textId="5D861562" w:rsidR="00B34E6D" w:rsidRPr="002B4D05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104AA17" w14:textId="77777777" w:rsidR="00B34E6D" w:rsidRPr="002B4D05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E05A6" w14:textId="77777777" w:rsidR="00B34E6D" w:rsidRPr="002B4D05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2BB495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BB7498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74DB75" w14:textId="77777777" w:rsidR="00B34E6D" w:rsidRPr="002B4D05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141B74" w14:textId="20E8A67A" w:rsidR="00B34E6D" w:rsidRPr="002B4D05" w:rsidRDefault="00B61D37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76E060A" w14:textId="77777777" w:rsidR="00B34E6D" w:rsidRPr="002B4D05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EA5963" w14:textId="77777777" w:rsidR="00B34E6D" w:rsidRPr="002B4D05" w:rsidRDefault="00B34E6D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AC5DEB" w:rsidRPr="002B4D05" w14:paraId="53B66D97" w14:textId="77777777" w:rsidTr="00731920">
        <w:trPr>
          <w:cantSplit/>
        </w:trPr>
        <w:tc>
          <w:tcPr>
            <w:tcW w:w="1620" w:type="dxa"/>
          </w:tcPr>
          <w:p w14:paraId="3B1BDD32" w14:textId="77777777" w:rsidR="00AC5DEB" w:rsidRPr="002B4D05" w:rsidRDefault="00AC5DEB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37019C22" w14:textId="77777777" w:rsidR="00AC5DEB" w:rsidRPr="002B4D05" w:rsidRDefault="00AC5DEB" w:rsidP="00727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9D71" w14:textId="77777777" w:rsidR="00AC5DEB" w:rsidRPr="002B4D05" w:rsidRDefault="00AC5DEB" w:rsidP="00727EA0">
            <w:pPr>
              <w:tabs>
                <w:tab w:val="decimal" w:pos="990"/>
              </w:tabs>
              <w:spacing w:line="240" w:lineRule="exact"/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D7D0C4" w14:textId="77777777" w:rsidR="00AC5DEB" w:rsidRPr="002B4D05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0CB71" w14:textId="77777777" w:rsidR="00AC5DEB" w:rsidRPr="002B4D05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397888" w14:textId="77777777" w:rsidR="00AC5DEB" w:rsidRPr="002B4D05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9D1C203" w14:textId="77777777" w:rsidR="00AC5DEB" w:rsidRPr="002B4D05" w:rsidRDefault="00AC5DEB" w:rsidP="00727EA0">
            <w:pPr>
              <w:spacing w:line="24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CC74F" w14:textId="77777777" w:rsidR="00AC5DEB" w:rsidRPr="002B4D05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46C97C" w14:textId="77777777" w:rsidR="00AC5DEB" w:rsidRPr="002B4D05" w:rsidRDefault="00AC5DEB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AC8532" w14:textId="77777777" w:rsidR="00AC5DEB" w:rsidRPr="002B4D05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B7E9F69" w14:textId="77777777" w:rsidR="00AC5DEB" w:rsidRPr="002B4D05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513AAA" w:rsidRPr="002B4D05" w14:paraId="6FFEE790" w14:textId="77777777" w:rsidTr="00731920">
        <w:trPr>
          <w:cantSplit/>
        </w:trPr>
        <w:tc>
          <w:tcPr>
            <w:tcW w:w="1620" w:type="dxa"/>
          </w:tcPr>
          <w:p w14:paraId="189709A8" w14:textId="1B2D2915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0"/>
                <w:vertAlign w:val="superscript"/>
              </w:rPr>
              <w:t>1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755A36AA" w14:textId="77777777" w:rsidR="00513AAA" w:rsidRPr="002B4D05" w:rsidRDefault="00513AAA" w:rsidP="00513AAA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F00049" w14:textId="3A2A0BFF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454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673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675</w:t>
            </w:r>
          </w:p>
        </w:tc>
        <w:tc>
          <w:tcPr>
            <w:tcW w:w="90" w:type="dxa"/>
          </w:tcPr>
          <w:p w14:paraId="3247B2FB" w14:textId="77777777" w:rsidR="00513AAA" w:rsidRPr="002B4D05" w:rsidRDefault="00513AAA" w:rsidP="00513AAA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3AA2573" w14:textId="028221CD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12</w:t>
            </w:r>
            <w:r w:rsidR="00D2101D" w:rsidRPr="002B4D05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170</w:t>
            </w:r>
            <w:r w:rsidR="00D2101D" w:rsidRPr="002B4D05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842</w:t>
            </w:r>
          </w:p>
        </w:tc>
        <w:tc>
          <w:tcPr>
            <w:tcW w:w="90" w:type="dxa"/>
          </w:tcPr>
          <w:p w14:paraId="316B4D39" w14:textId="77777777" w:rsidR="00513AAA" w:rsidRPr="002B4D05" w:rsidRDefault="00513AAA" w:rsidP="00513AAA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C7E5021" w14:textId="18970A88" w:rsidR="00513AAA" w:rsidRPr="002B4D05" w:rsidRDefault="00513AAA" w:rsidP="00513AAA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D50CAF" w14:textId="77777777" w:rsidR="00513AAA" w:rsidRPr="002B4D05" w:rsidRDefault="00513AAA" w:rsidP="00513AAA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C545171" w14:textId="1675F78A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466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844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517</w:t>
            </w:r>
          </w:p>
        </w:tc>
        <w:tc>
          <w:tcPr>
            <w:tcW w:w="90" w:type="dxa"/>
          </w:tcPr>
          <w:p w14:paraId="59C53AE9" w14:textId="77777777" w:rsidR="00513AAA" w:rsidRPr="002B4D05" w:rsidRDefault="00513AAA" w:rsidP="00513AAA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1D4D5" w14:textId="4BEC6AD8" w:rsidR="00513AAA" w:rsidRPr="002B4D05" w:rsidRDefault="00513AAA" w:rsidP="00513AAA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513AAA" w:rsidRPr="002B4D05" w14:paraId="4B404213" w14:textId="77777777" w:rsidTr="00731920">
        <w:trPr>
          <w:cantSplit/>
        </w:trPr>
        <w:tc>
          <w:tcPr>
            <w:tcW w:w="1620" w:type="dxa"/>
          </w:tcPr>
          <w:p w14:paraId="210666A4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0D9C67A4" w14:textId="77777777" w:rsidR="00513AAA" w:rsidRPr="002B4D05" w:rsidRDefault="00513AAA" w:rsidP="00513AAA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40ABAF" w14:textId="77777777" w:rsidR="00513AAA" w:rsidRPr="002B4D05" w:rsidRDefault="00513AAA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073FC1" w14:textId="77777777" w:rsidR="00513AAA" w:rsidRPr="002B4D05" w:rsidRDefault="00513AAA" w:rsidP="00513AA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258729" w14:textId="77777777" w:rsidR="00513AAA" w:rsidRPr="002B4D05" w:rsidRDefault="00513AAA" w:rsidP="00513AAA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BF04A5" w14:textId="77777777" w:rsidR="00513AAA" w:rsidRPr="002B4D05" w:rsidRDefault="00513AAA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621D966" w14:textId="77777777" w:rsidR="00513AAA" w:rsidRPr="002B4D05" w:rsidRDefault="00513AAA" w:rsidP="00513AAA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9E0562" w14:textId="77777777" w:rsidR="00513AAA" w:rsidRPr="002B4D05" w:rsidRDefault="00513AAA" w:rsidP="00513AA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8414696" w14:textId="77777777" w:rsidR="00513AAA" w:rsidRPr="002B4D05" w:rsidRDefault="00513AAA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DB4FF" w14:textId="77777777" w:rsidR="00513AAA" w:rsidRPr="002B4D05" w:rsidRDefault="00513AAA" w:rsidP="00513AAA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9555F93" w14:textId="77777777" w:rsidR="00513AAA" w:rsidRPr="002B4D05" w:rsidRDefault="00513AAA" w:rsidP="00513AAA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13AAA" w:rsidRPr="002B4D05" w14:paraId="3EC3E5A0" w14:textId="77777777" w:rsidTr="00731920">
        <w:trPr>
          <w:cantSplit/>
        </w:trPr>
        <w:tc>
          <w:tcPr>
            <w:tcW w:w="1620" w:type="dxa"/>
          </w:tcPr>
          <w:p w14:paraId="7B33AB2A" w14:textId="47AF972E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0"/>
                <w:vertAlign w:val="superscript"/>
              </w:rPr>
              <w:t>2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083A696A" w14:textId="77777777" w:rsidR="00513AAA" w:rsidRPr="002B4D05" w:rsidRDefault="00513AAA" w:rsidP="00513AAA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EAC46D" w14:textId="31A6E5A0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217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267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744</w:t>
            </w:r>
          </w:p>
        </w:tc>
        <w:tc>
          <w:tcPr>
            <w:tcW w:w="90" w:type="dxa"/>
          </w:tcPr>
          <w:p w14:paraId="207E56ED" w14:textId="77777777" w:rsidR="00513AAA" w:rsidRPr="002B4D05" w:rsidRDefault="00513AAA" w:rsidP="00513AAA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D986F5" w14:textId="5670EAB2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="00D2101D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815</w:t>
            </w:r>
            <w:r w:rsidR="00D2101D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889</w:t>
            </w:r>
          </w:p>
        </w:tc>
        <w:tc>
          <w:tcPr>
            <w:tcW w:w="90" w:type="dxa"/>
          </w:tcPr>
          <w:p w14:paraId="191B3C13" w14:textId="77777777" w:rsidR="00513AAA" w:rsidRPr="002B4D05" w:rsidRDefault="00513AAA" w:rsidP="00513AAA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4DC5AED" w14:textId="757BC6FD" w:rsidR="00513AAA" w:rsidRPr="002B4D05" w:rsidRDefault="00513AAA" w:rsidP="00513AAA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990E83" w14:textId="77777777" w:rsidR="00513AAA" w:rsidRPr="002B4D05" w:rsidRDefault="00513AAA" w:rsidP="00513AAA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CE9E52" w14:textId="1748971A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223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083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633</w:t>
            </w:r>
          </w:p>
        </w:tc>
        <w:tc>
          <w:tcPr>
            <w:tcW w:w="90" w:type="dxa"/>
          </w:tcPr>
          <w:p w14:paraId="279C6464" w14:textId="77777777" w:rsidR="00513AAA" w:rsidRPr="002B4D05" w:rsidRDefault="00513AAA" w:rsidP="00513AAA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5C41770" w14:textId="746A1155" w:rsidR="00513AAA" w:rsidRPr="002B4D05" w:rsidRDefault="00513AAA" w:rsidP="00513AAA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513AAA" w:rsidRPr="002B4D05" w14:paraId="61114AC5" w14:textId="77777777" w:rsidTr="00731920">
        <w:trPr>
          <w:cantSplit/>
        </w:trPr>
        <w:tc>
          <w:tcPr>
            <w:tcW w:w="1620" w:type="dxa"/>
          </w:tcPr>
          <w:p w14:paraId="7C4CFEF7" w14:textId="77777777" w:rsidR="00513AAA" w:rsidRPr="002B4D05" w:rsidRDefault="00513AAA" w:rsidP="00513A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0DE53C0" w14:textId="77777777" w:rsidR="00513AAA" w:rsidRPr="002B4D05" w:rsidRDefault="00513AAA" w:rsidP="00513AAA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FB6B4" w14:textId="0AB6B08A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671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941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419</w:t>
            </w:r>
          </w:p>
        </w:tc>
        <w:tc>
          <w:tcPr>
            <w:tcW w:w="90" w:type="dxa"/>
          </w:tcPr>
          <w:p w14:paraId="1350FBF3" w14:textId="77777777" w:rsidR="00513AAA" w:rsidRPr="002B4D05" w:rsidRDefault="00513AAA" w:rsidP="00513AA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E439D" w14:textId="02CB8DB4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17</w:t>
            </w:r>
            <w:r w:rsidR="00513AAA" w:rsidRPr="002B4D05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986</w:t>
            </w:r>
            <w:r w:rsidR="00513AAA" w:rsidRPr="002B4D05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,</w:t>
            </w:r>
            <w:r w:rsidRPr="00B61D37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/>
              </w:rPr>
              <w:t>731</w:t>
            </w:r>
          </w:p>
        </w:tc>
        <w:tc>
          <w:tcPr>
            <w:tcW w:w="90" w:type="dxa"/>
          </w:tcPr>
          <w:p w14:paraId="7DD4A98F" w14:textId="77777777" w:rsidR="00513AAA" w:rsidRPr="002B4D05" w:rsidRDefault="00513AAA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9D6BF" w14:textId="288DD1F8" w:rsidR="00513AAA" w:rsidRPr="002B4D05" w:rsidRDefault="00513AAA" w:rsidP="00513AAA">
            <w:pPr>
              <w:spacing w:line="260" w:lineRule="exact"/>
              <w:ind w:left="-76" w:right="-1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304AB4" w14:textId="77777777" w:rsidR="00513AAA" w:rsidRPr="002B4D05" w:rsidRDefault="00513AAA" w:rsidP="00513AA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C1F" w14:textId="7CEC881B" w:rsidR="00513AAA" w:rsidRPr="002B4D05" w:rsidRDefault="00B61D37" w:rsidP="00513AA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689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928</w:t>
            </w:r>
            <w:r w:rsidR="00513AAA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napToGrid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90" w:type="dxa"/>
          </w:tcPr>
          <w:p w14:paraId="593F4722" w14:textId="77777777" w:rsidR="00513AAA" w:rsidRPr="002B4D05" w:rsidRDefault="00513AAA" w:rsidP="00513AAA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B98D431" w14:textId="77777777" w:rsidR="00513AAA" w:rsidRPr="002B4D05" w:rsidRDefault="00513AAA" w:rsidP="00513AAA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</w:tbl>
    <w:p w14:paraId="4DE83092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</w:pPr>
      <w:r w:rsidRPr="002B4D05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br w:type="page"/>
      </w:r>
    </w:p>
    <w:p w14:paraId="6F6E41DA" w14:textId="706AD7DD" w:rsidR="00E142AA" w:rsidRPr="002B4D05" w:rsidRDefault="00E142AA" w:rsidP="00727EA0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2B4D05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lastRenderedPageBreak/>
        <w:t>(หน่วย : บาท)</w:t>
      </w:r>
    </w:p>
    <w:tbl>
      <w:tblPr>
        <w:tblW w:w="873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2B4D05" w14:paraId="3E7078B0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3E143AD" w14:textId="77777777" w:rsidR="00E142AA" w:rsidRPr="002B4D05" w:rsidRDefault="00E142AA" w:rsidP="00DA5A8D">
            <w:pPr>
              <w:spacing w:line="26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E2AE0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2EFA3ED" w14:textId="77777777" w:rsidR="00E142AA" w:rsidRPr="002B4D05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2B4D05" w14:paraId="23D1066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09CC399E" w14:textId="77777777" w:rsidR="00E142AA" w:rsidRPr="002B4D05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CB0816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A021BD7" w14:textId="77777777" w:rsidR="00E142AA" w:rsidRPr="002B4D05" w:rsidRDefault="00591CC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F2FE05" w14:textId="77777777" w:rsidR="00E142AA" w:rsidRPr="002B4D05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07C369" w14:textId="77777777" w:rsidR="00E142AA" w:rsidRPr="002B4D05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E05275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83EFF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1F25BD71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E154D2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307FBBAE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FCF50" w14:textId="77777777" w:rsidR="00E142AA" w:rsidRPr="002B4D05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2B4D05" w14:paraId="0402E5DB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24EE9AAC" w14:textId="77777777" w:rsidR="00E142AA" w:rsidRPr="002B4D05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6D62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B612B95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D1CB06" w14:textId="77777777" w:rsidR="00E142AA" w:rsidRPr="002B4D05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65B21" w14:textId="77777777" w:rsidR="00E142AA" w:rsidRPr="002B4D05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2D270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FD72B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BE8D92" w14:textId="77777777" w:rsidR="00E142AA" w:rsidRPr="002B4D05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4A0B1B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98E852" w14:textId="77777777" w:rsidR="00E142AA" w:rsidRPr="002B4D05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155FA4" w14:textId="77777777" w:rsidR="00E142AA" w:rsidRPr="002B4D05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331D49" w:rsidRPr="002B4D05" w14:paraId="35F65448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E38BCC6" w14:textId="77777777" w:rsidR="00331D49" w:rsidRPr="002B4D05" w:rsidRDefault="00331D49" w:rsidP="00331D49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AEFD4D" w14:textId="77777777" w:rsidR="00331D49" w:rsidRPr="002B4D05" w:rsidRDefault="00331D49" w:rsidP="00331D4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38591A" w14:textId="2830E8A6" w:rsidR="00331D49" w:rsidRPr="002B4D05" w:rsidRDefault="00B61D37" w:rsidP="00331D4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331D49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9BF0407" w14:textId="77777777" w:rsidR="00331D49" w:rsidRPr="002B4D05" w:rsidRDefault="00331D49" w:rsidP="00331D4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0A4241" w14:textId="77777777" w:rsidR="00331D49" w:rsidRPr="002B4D05" w:rsidRDefault="00331D49" w:rsidP="00331D49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C9CEA" w14:textId="77777777" w:rsidR="00331D49" w:rsidRPr="002B4D05" w:rsidRDefault="00331D49" w:rsidP="00331D4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CAD07" w14:textId="77777777" w:rsidR="00331D49" w:rsidRPr="002B4D05" w:rsidRDefault="00331D49" w:rsidP="00331D4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C6AE3A" w14:textId="77777777" w:rsidR="00331D49" w:rsidRPr="002B4D05" w:rsidRDefault="00331D49" w:rsidP="00331D49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16A1E4" w14:textId="1B70A469" w:rsidR="00331D49" w:rsidRPr="002B4D05" w:rsidRDefault="00B61D37" w:rsidP="00331D4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14D71DB" w14:textId="77777777" w:rsidR="00331D49" w:rsidRPr="002B4D05" w:rsidRDefault="00331D49" w:rsidP="00331D49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15CA15" w14:textId="77777777" w:rsidR="00331D49" w:rsidRPr="002B4D05" w:rsidRDefault="00331D49" w:rsidP="00331D4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2B4D05" w14:paraId="66AE4E0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60C2107" w14:textId="77777777" w:rsidR="00B34E6D" w:rsidRPr="002B4D05" w:rsidRDefault="00B34E6D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5BDF56" w14:textId="77777777" w:rsidR="00B34E6D" w:rsidRPr="002B4D05" w:rsidRDefault="00B34E6D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93BF43" w14:textId="5126AB96" w:rsidR="00B34E6D" w:rsidRPr="002B4D05" w:rsidRDefault="00B61D37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C1D18B9" w14:textId="77777777" w:rsidR="00B34E6D" w:rsidRPr="002B4D05" w:rsidRDefault="00B34E6D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A5191" w14:textId="77777777" w:rsidR="00B34E6D" w:rsidRPr="002B4D05" w:rsidRDefault="00B34E6D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27F1EE" w14:textId="77777777" w:rsidR="00B34E6D" w:rsidRPr="002B4D05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791187" w14:textId="77777777" w:rsidR="00B34E6D" w:rsidRPr="002B4D05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22842" w14:textId="77777777" w:rsidR="00B34E6D" w:rsidRPr="002B4D05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EF3901" w14:textId="0FE25FF5" w:rsidR="00B34E6D" w:rsidRPr="002B4D05" w:rsidRDefault="00B61D37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E6AAAB7" w14:textId="77777777" w:rsidR="00B34E6D" w:rsidRPr="002B4D05" w:rsidRDefault="00B34E6D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23EFAA" w14:textId="77777777" w:rsidR="00B34E6D" w:rsidRPr="002B4D05" w:rsidRDefault="00B34E6D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2B4D05" w14:paraId="4E16073E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7F3894E" w14:textId="77777777" w:rsidR="00DB5B29" w:rsidRPr="002B4D05" w:rsidRDefault="00DB5B29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  <w:shd w:val="clear" w:color="auto" w:fill="auto"/>
          </w:tcPr>
          <w:p w14:paraId="64E7425C" w14:textId="77777777" w:rsidR="00DB5B29" w:rsidRPr="002B4D05" w:rsidRDefault="00DB5B29" w:rsidP="00DA5A8D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E9B923" w14:textId="77777777" w:rsidR="00DB5B29" w:rsidRPr="002B4D05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034E8" w14:textId="77777777" w:rsidR="00DB5B29" w:rsidRPr="002B4D05" w:rsidRDefault="00DB5B29" w:rsidP="00DA5A8D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AA5CCF" w14:textId="77777777" w:rsidR="00DB5B29" w:rsidRPr="002B4D05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B73156" w14:textId="77777777" w:rsidR="00DB5B29" w:rsidRPr="002B4D05" w:rsidRDefault="00DB5B29" w:rsidP="00DA5A8D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EC9CAB" w14:textId="77777777" w:rsidR="00DB5B29" w:rsidRPr="002B4D05" w:rsidRDefault="00DB5B29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42F93A" w14:textId="77777777" w:rsidR="00DB5B29" w:rsidRPr="002B4D05" w:rsidRDefault="00DB5B29" w:rsidP="00DA5A8D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00D40" w14:textId="77777777" w:rsidR="00DB5B29" w:rsidRPr="002B4D05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E9084C" w14:textId="77777777" w:rsidR="00DB5B29" w:rsidRPr="002B4D05" w:rsidRDefault="00DB5B29" w:rsidP="00DA5A8D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F0205B" w14:textId="77777777" w:rsidR="00DB5B29" w:rsidRPr="002B4D05" w:rsidRDefault="00DB5B29" w:rsidP="00DA5A8D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EB04BF" w:rsidRPr="002B4D05" w14:paraId="42BF6862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3E20BA9A" w14:textId="679EBDEA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0"/>
                <w:vertAlign w:val="superscript"/>
              </w:rPr>
              <w:t>1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A38110" w14:textId="77777777" w:rsidR="00EB04BF" w:rsidRPr="002B4D05" w:rsidRDefault="00EB04BF" w:rsidP="00EB04B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39AF17F" w14:textId="0062E0B2" w:rsidR="00EB04BF" w:rsidRPr="002B4D05" w:rsidRDefault="00B61D37" w:rsidP="00EB04BF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466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212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6A2F4ED4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015F9" w14:textId="24E93710" w:rsidR="00EB04BF" w:rsidRPr="002B4D05" w:rsidRDefault="00B61D37" w:rsidP="00EB04B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1C87CE12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F94F80" w14:textId="4513211A" w:rsidR="00EB04BF" w:rsidRPr="002B4D05" w:rsidRDefault="00EB04BF" w:rsidP="00EB04BF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B9581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32B97" w14:textId="64ACCB3E" w:rsidR="00EB04BF" w:rsidRPr="002B4D05" w:rsidRDefault="00B61D37" w:rsidP="00EB04BF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489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115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778</w:t>
            </w:r>
          </w:p>
        </w:tc>
        <w:tc>
          <w:tcPr>
            <w:tcW w:w="90" w:type="dxa"/>
            <w:shd w:val="clear" w:color="auto" w:fill="auto"/>
          </w:tcPr>
          <w:p w14:paraId="32BBFC66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CEA5E6" w14:textId="1E492F51" w:rsidR="00EB04BF" w:rsidRPr="002B4D05" w:rsidRDefault="00EB04BF" w:rsidP="00EB04BF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EB04BF" w:rsidRPr="002B4D05" w14:paraId="51CF5BD9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4035BDB9" w14:textId="30C76FBD" w:rsidR="00EB04BF" w:rsidRPr="002B4D05" w:rsidRDefault="00EB04BF" w:rsidP="0083722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right="-180" w:firstLine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  <w:shd w:val="clear" w:color="auto" w:fill="auto"/>
          </w:tcPr>
          <w:p w14:paraId="68BC2651" w14:textId="77777777" w:rsidR="00EB04BF" w:rsidRPr="002B4D05" w:rsidRDefault="00EB04BF" w:rsidP="00EB04B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16CF8A" w14:textId="77777777" w:rsidR="00EB04BF" w:rsidRPr="002B4D05" w:rsidRDefault="00EB04BF" w:rsidP="00EB04BF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249A01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34ED08" w14:textId="77777777" w:rsidR="00EB04BF" w:rsidRPr="002B4D05" w:rsidRDefault="00EB04BF" w:rsidP="00EB04B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762F7D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08913E" w14:textId="77777777" w:rsidR="00EB04BF" w:rsidRPr="002B4D05" w:rsidRDefault="00EB04BF" w:rsidP="00EB04BF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B8F8A0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26EAB0" w14:textId="77777777" w:rsidR="00EB04BF" w:rsidRPr="002B4D05" w:rsidRDefault="00EB04BF" w:rsidP="00EB04BF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065699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3524BE" w14:textId="77777777" w:rsidR="00EB04BF" w:rsidRPr="002B4D05" w:rsidRDefault="00EB04BF" w:rsidP="00EB04BF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EB04BF" w:rsidRPr="002B4D05" w14:paraId="647607C3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719CFD10" w14:textId="4294BF0C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B61D37" w:rsidRPr="00B61D37">
              <w:rPr>
                <w:rFonts w:asciiTheme="majorBidi" w:eastAsia="SimSun" w:hAnsiTheme="majorBidi" w:cstheme="majorBidi"/>
                <w:sz w:val="20"/>
                <w:vertAlign w:val="superscript"/>
              </w:rPr>
              <w:t>2</w:t>
            </w:r>
            <w:r w:rsidRPr="002B4D05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EA54E32" w14:textId="6D014761" w:rsidR="00EB04BF" w:rsidRPr="002B4D05" w:rsidRDefault="00EB04BF" w:rsidP="00EB04B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B58DF0" w14:textId="5249A771" w:rsidR="00EB04BF" w:rsidRPr="002B4D05" w:rsidRDefault="00B61D37" w:rsidP="00CB5E3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222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781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  <w:shd w:val="clear" w:color="auto" w:fill="auto"/>
          </w:tcPr>
          <w:p w14:paraId="4E12E563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F6DF75" w14:textId="77651143" w:rsidR="00EB04BF" w:rsidRPr="002B4D05" w:rsidRDefault="00B61D37" w:rsidP="00EB04BF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944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2AE752D6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61B296" w14:textId="3D21494E" w:rsidR="00EB04BF" w:rsidRPr="002B4D05" w:rsidRDefault="00EB04BF" w:rsidP="00EB04BF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0CEBF9" w14:textId="77777777" w:rsidR="00EB04BF" w:rsidRPr="002B4D05" w:rsidRDefault="00EB04BF" w:rsidP="00EB04BF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5943C" w14:textId="66CDC37A" w:rsidR="00EB04BF" w:rsidRPr="002B4D05" w:rsidRDefault="00B61D37" w:rsidP="00EB04BF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233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726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72D4A766" w14:textId="77777777" w:rsidR="00EB04BF" w:rsidRPr="002B4D05" w:rsidRDefault="00EB04BF" w:rsidP="00EB04BF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26D995" w14:textId="43552A4E" w:rsidR="00EB04BF" w:rsidRPr="002B4D05" w:rsidRDefault="00EB04BF" w:rsidP="00EB04BF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EB04BF" w:rsidRPr="002B4D05" w14:paraId="334F4347" w14:textId="77777777" w:rsidTr="00BA0FDF">
        <w:tblPrEx>
          <w:shd w:val="clear" w:color="auto" w:fill="auto"/>
        </w:tblPrEx>
        <w:trPr>
          <w:cantSplit/>
        </w:trPr>
        <w:tc>
          <w:tcPr>
            <w:tcW w:w="1620" w:type="dxa"/>
          </w:tcPr>
          <w:p w14:paraId="676E99C4" w14:textId="77777777" w:rsidR="00EB04BF" w:rsidRPr="002B4D05" w:rsidRDefault="00EB04BF" w:rsidP="00EB04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190DF35C" w14:textId="77777777" w:rsidR="00EB04BF" w:rsidRPr="002B4D05" w:rsidRDefault="00EB04BF" w:rsidP="00EB04BF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3DCD43" w14:textId="3C3822DB" w:rsidR="00EB04BF" w:rsidRPr="002B4D05" w:rsidRDefault="00B61D37" w:rsidP="00CB5E3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688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994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28F87010" w14:textId="77777777" w:rsidR="00EB04BF" w:rsidRPr="002B4D05" w:rsidRDefault="00EB04BF" w:rsidP="00EB04BF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FDECB" w14:textId="6F2BC6B5" w:rsidR="00EB04BF" w:rsidRPr="002B4D05" w:rsidRDefault="00B61D37" w:rsidP="00EB04BF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  <w:r w:rsidR="00EB04B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488</w:t>
            </w:r>
          </w:p>
        </w:tc>
        <w:tc>
          <w:tcPr>
            <w:tcW w:w="90" w:type="dxa"/>
          </w:tcPr>
          <w:p w14:paraId="5642E870" w14:textId="77777777" w:rsidR="00EB04BF" w:rsidRPr="002B4D05" w:rsidRDefault="00EB04BF" w:rsidP="00EB04BF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F098" w14:textId="528D1E64" w:rsidR="00EB04BF" w:rsidRPr="002B4D05" w:rsidRDefault="00EB04BF" w:rsidP="00EB04BF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A9E43E" w14:textId="77777777" w:rsidR="00EB04BF" w:rsidRPr="002B4D05" w:rsidRDefault="00EB04BF" w:rsidP="00EB04BF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A5DD03" w14:textId="2D98DFBC" w:rsidR="00EB04BF" w:rsidRPr="002B4D05" w:rsidRDefault="00B61D37" w:rsidP="00EB04BF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722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841</w:t>
            </w:r>
            <w:r w:rsidR="00EB04BF"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828</w:t>
            </w:r>
          </w:p>
        </w:tc>
        <w:tc>
          <w:tcPr>
            <w:tcW w:w="90" w:type="dxa"/>
          </w:tcPr>
          <w:p w14:paraId="311CA8AA" w14:textId="77777777" w:rsidR="00EB04BF" w:rsidRPr="002B4D05" w:rsidRDefault="00EB04BF" w:rsidP="00EB04BF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7F3CE1" w14:textId="77777777" w:rsidR="00EB04BF" w:rsidRPr="002B4D05" w:rsidRDefault="00EB04BF" w:rsidP="00EB04BF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2B32F07C" w14:textId="4C119A05" w:rsidR="00C76C9C" w:rsidRPr="002B4D05" w:rsidRDefault="00DB5B29" w:rsidP="00F97F47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15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และไม่คิดดอกเบี้ย</w:t>
      </w:r>
      <w:r w:rsidRPr="002B4D05">
        <w:rPr>
          <w:rFonts w:asciiTheme="majorBidi" w:hAnsiTheme="majorBidi" w:cstheme="majorBidi"/>
          <w:spacing w:val="-8"/>
          <w:cs/>
          <w:lang w:val="en-US"/>
        </w:rPr>
        <w:t>ระหว่างกัน กำหนดชำระคืนเมื่อทวงถาม</w:t>
      </w:r>
      <w:r w:rsidRPr="002B4D05">
        <w:rPr>
          <w:rFonts w:asciiTheme="majorBidi" w:hAnsiTheme="majorBidi" w:cstheme="majorBidi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8"/>
          <w:cs/>
          <w:lang w:val="en-US"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pacing w:val="-8"/>
          <w:lang w:val="en-US"/>
        </w:rPr>
        <w:t>30</w:t>
      </w:r>
      <w:r w:rsidRPr="002B4D05">
        <w:rPr>
          <w:rFonts w:asciiTheme="majorBidi" w:hAnsiTheme="majorBidi" w:cstheme="majorBidi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B61D37" w:rsidRPr="00B61D37">
        <w:rPr>
          <w:rFonts w:asciiTheme="majorBidi" w:hAnsiTheme="majorBidi" w:cstheme="majorBidi"/>
          <w:spacing w:val="-8"/>
          <w:lang w:val="en-US"/>
        </w:rPr>
        <w:t>2559</w:t>
      </w:r>
      <w:r w:rsidRPr="002B4D05">
        <w:rPr>
          <w:rFonts w:asciiTheme="majorBidi" w:hAnsiTheme="majorBidi" w:cstheme="majorBidi"/>
          <w:spacing w:val="-8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8"/>
          <w:cs/>
          <w:lang w:val="en-US"/>
        </w:rPr>
        <w:t>บริษัทได้ชำระคืนเงินกู้ยืม</w:t>
      </w:r>
      <w:r w:rsidRPr="002B4D05">
        <w:rPr>
          <w:rFonts w:asciiTheme="majorBidi" w:hAnsiTheme="majorBidi" w:cstheme="majorBidi"/>
          <w:spacing w:val="-2"/>
          <w:cs/>
          <w:lang w:val="en-US"/>
        </w:rPr>
        <w:t xml:space="preserve">ดังกล่าว จำนวน </w:t>
      </w:r>
      <w:r w:rsidR="00B61D37" w:rsidRPr="00B61D37">
        <w:rPr>
          <w:rFonts w:asciiTheme="majorBidi" w:hAnsiTheme="majorBidi" w:cstheme="majorBidi"/>
          <w:spacing w:val="-2"/>
          <w:lang w:val="en-US"/>
        </w:rPr>
        <w:t>4</w:t>
      </w:r>
      <w:r w:rsidRPr="002B4D05">
        <w:rPr>
          <w:rFonts w:asciiTheme="majorBidi" w:hAnsiTheme="majorBidi" w:cstheme="majorBidi"/>
          <w:spacing w:val="-2"/>
          <w:lang w:val="en-US"/>
        </w:rPr>
        <w:t>.</w:t>
      </w:r>
      <w:r w:rsidR="00B61D37" w:rsidRPr="00B61D37">
        <w:rPr>
          <w:rFonts w:asciiTheme="majorBidi" w:hAnsiTheme="majorBidi" w:cstheme="majorBidi"/>
          <w:spacing w:val="-2"/>
          <w:lang w:val="en-US"/>
        </w:rPr>
        <w:t>85</w:t>
      </w:r>
      <w:r w:rsidRPr="002B4D05">
        <w:rPr>
          <w:rFonts w:asciiTheme="majorBidi" w:hAnsiTheme="majorBidi" w:cstheme="majorBidi"/>
          <w:spacing w:val="-2"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บริษัท</w:t>
      </w:r>
      <w:r w:rsidRPr="002B4D05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2"/>
          <w:cs/>
          <w:lang w:val="en-US"/>
        </w:rPr>
        <w:t>ซีจีดี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7DFCA184" w14:textId="0F3C57E3" w:rsidR="00B543ED" w:rsidRPr="002B4D05" w:rsidRDefault="00B543ED" w:rsidP="00527481">
      <w:pPr>
        <w:spacing w:before="200"/>
        <w:ind w:left="1080" w:right="-29"/>
        <w:jc w:val="thaiDistribute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2560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จำกัด เพิ่มเติม จำนวน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0</w:t>
      </w:r>
      <w:r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38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2B4D05">
        <w:rPr>
          <w:rFonts w:asciiTheme="majorBidi" w:hAnsiTheme="majorBidi" w:cstheme="majorBidi"/>
          <w:lang w:val="en-US"/>
        </w:rPr>
        <w:t xml:space="preserve"> </w:t>
      </w:r>
    </w:p>
    <w:p w14:paraId="5FCD4E12" w14:textId="7277A357" w:rsidR="00B543ED" w:rsidRPr="002B4D05" w:rsidRDefault="00B543ED" w:rsidP="00F97F47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Theme="majorBidi" w:hAnsiTheme="majorBidi" w:cstheme="majorBidi"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lang w:val="en-US"/>
        </w:rPr>
        <w:t>21</w:t>
      </w:r>
      <w:r w:rsidRPr="002B4D05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B61D37" w:rsidRPr="00B61D37">
        <w:rPr>
          <w:rFonts w:asciiTheme="majorBidi" w:hAnsiTheme="majorBidi" w:cstheme="majorBidi"/>
          <w:lang w:val="en-US"/>
        </w:rPr>
        <w:t>2566</w:t>
      </w:r>
      <w:r w:rsidRPr="002B4D05">
        <w:rPr>
          <w:rFonts w:asciiTheme="majorBidi" w:hAnsiTheme="majorBidi" w:cstheme="majorBidi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B61D37" w:rsidRPr="00B61D37">
        <w:rPr>
          <w:rFonts w:asciiTheme="majorBidi" w:hAnsiTheme="majorBidi" w:cstheme="majorBidi"/>
          <w:lang w:val="en-US"/>
        </w:rPr>
        <w:t>4</w:t>
      </w:r>
      <w:r w:rsidRPr="002B4D05">
        <w:rPr>
          <w:rFonts w:asciiTheme="majorBidi" w:hAnsiTheme="majorBidi" w:cstheme="majorBidi"/>
          <w:lang w:val="en-US"/>
        </w:rPr>
        <w:t>.</w:t>
      </w:r>
      <w:r w:rsidR="00B61D37" w:rsidRPr="00B61D37">
        <w:rPr>
          <w:rFonts w:asciiTheme="majorBidi" w:hAnsiTheme="majorBidi" w:cstheme="majorBidi"/>
          <w:lang w:val="en-US"/>
        </w:rPr>
        <w:t>72</w:t>
      </w:r>
      <w:r w:rsidRPr="002B4D05">
        <w:rPr>
          <w:rFonts w:asciiTheme="majorBidi" w:hAnsiTheme="majorBidi" w:cstheme="majorBidi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E2AA18E" w14:textId="04991D45" w:rsidR="00323DAE" w:rsidRPr="002B4D05" w:rsidRDefault="00B543ED" w:rsidP="00331D49">
      <w:pPr>
        <w:overflowPunct/>
        <w:autoSpaceDE/>
        <w:autoSpaceDN/>
        <w:adjustRightInd/>
        <w:spacing w:before="200" w:after="200"/>
        <w:ind w:left="1080"/>
        <w:jc w:val="thaiDistribute"/>
        <w:textAlignment w:val="auto"/>
        <w:rPr>
          <w:rFonts w:asciiTheme="majorBidi" w:hAnsiTheme="majorBidi" w:cstheme="majorBidi"/>
          <w:cs/>
          <w:lang w:val="en-US"/>
        </w:rPr>
      </w:pPr>
      <w:r w:rsidRPr="002B4D05">
        <w:rPr>
          <w:rFonts w:asciiTheme="majorBidi" w:hAnsiTheme="majorBidi" w:cstheme="majorBidi"/>
          <w:cs/>
          <w:lang w:val="en-US"/>
        </w:rPr>
        <w:t>ต่อมา</w:t>
      </w:r>
      <w:r w:rsidR="00FD169D" w:rsidRPr="002B4D0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lang w:val="en-US"/>
        </w:rPr>
        <w:t>22</w:t>
      </w:r>
      <w:r w:rsidR="00FD169D"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B61D37" w:rsidRPr="00B61D37">
        <w:rPr>
          <w:rFonts w:asciiTheme="majorBidi" w:hAnsiTheme="majorBidi" w:cstheme="majorBidi"/>
          <w:lang w:val="en-US"/>
        </w:rPr>
        <w:t>2566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B61D37" w:rsidRPr="00B61D37">
        <w:rPr>
          <w:rFonts w:asciiTheme="majorBidi" w:hAnsiTheme="majorBidi" w:cstheme="majorBidi"/>
          <w:lang w:val="en-US"/>
        </w:rPr>
        <w:t>0</w:t>
      </w:r>
      <w:r w:rsidRPr="002B4D05">
        <w:rPr>
          <w:rFonts w:asciiTheme="majorBidi" w:hAnsiTheme="majorBidi" w:cstheme="majorBidi"/>
          <w:lang w:val="en-US"/>
        </w:rPr>
        <w:t>.</w:t>
      </w:r>
      <w:r w:rsidR="00B61D37" w:rsidRPr="00B61D37">
        <w:rPr>
          <w:rFonts w:asciiTheme="majorBidi" w:hAnsiTheme="majorBidi" w:cstheme="majorBidi"/>
          <w:lang w:val="en-US"/>
        </w:rPr>
        <w:t>32</w:t>
      </w:r>
      <w:r w:rsidRPr="002B4D05">
        <w:rPr>
          <w:rFonts w:asciiTheme="majorBidi" w:hAnsiTheme="majorBidi" w:cstheme="majorBidi"/>
          <w:lang w:val="en-US"/>
        </w:rPr>
        <w:t xml:space="preserve"> </w:t>
      </w:r>
      <w:r w:rsidRPr="002B4D05">
        <w:rPr>
          <w:rFonts w:asciiTheme="majorBidi" w:hAnsiTheme="majorBidi" w:cstheme="majorBidi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3DA75A03" w14:textId="336F4064" w:rsidR="00E142AA" w:rsidRPr="002B4D05" w:rsidRDefault="00B61D37" w:rsidP="00C76C9C">
      <w:pPr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B61D37">
        <w:rPr>
          <w:rFonts w:asciiTheme="majorBidi" w:hAnsiTheme="majorBidi" w:cstheme="majorBidi"/>
          <w:lang w:val="en-US"/>
        </w:rPr>
        <w:t>21</w:t>
      </w:r>
      <w:r w:rsidR="00E142AA" w:rsidRPr="002B4D05">
        <w:rPr>
          <w:rFonts w:asciiTheme="majorBidi" w:hAnsiTheme="majorBidi" w:cstheme="majorBidi"/>
          <w:cs/>
        </w:rPr>
        <w:t>.</w:t>
      </w:r>
      <w:r w:rsidRPr="00B61D37">
        <w:rPr>
          <w:rFonts w:asciiTheme="majorBidi" w:hAnsiTheme="majorBidi" w:cstheme="majorBidi"/>
          <w:lang w:val="en-US"/>
        </w:rPr>
        <w:t>5</w:t>
      </w:r>
      <w:r w:rsidR="00E142AA" w:rsidRPr="002B4D05">
        <w:rPr>
          <w:rFonts w:asciiTheme="majorBidi" w:hAnsiTheme="majorBidi" w:cstheme="majorBidi"/>
          <w:lang w:val="en-US"/>
        </w:rPr>
        <w:tab/>
      </w:r>
      <w:r w:rsidR="00E142AA" w:rsidRPr="002B4D05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2B4D05">
        <w:rPr>
          <w:rFonts w:asciiTheme="majorBidi" w:hAnsiTheme="majorBidi" w:cstheme="majorBidi"/>
          <w:lang w:val="en-US"/>
        </w:rPr>
        <w:t xml:space="preserve"> </w:t>
      </w:r>
      <w:r w:rsidR="00E142AA" w:rsidRPr="002B4D05">
        <w:rPr>
          <w:rFonts w:asciiTheme="majorBidi" w:hAnsiTheme="majorBidi" w:cstheme="majorBidi"/>
          <w:cs/>
          <w:lang w:val="en-US"/>
        </w:rPr>
        <w:t>ๆ</w:t>
      </w:r>
      <w:r w:rsidR="00E142AA" w:rsidRPr="002B4D05">
        <w:rPr>
          <w:rFonts w:asciiTheme="majorBidi" w:hAnsiTheme="majorBidi" w:cstheme="majorBidi"/>
          <w:lang w:val="en-US"/>
        </w:rPr>
        <w:t xml:space="preserve"> </w:t>
      </w:r>
      <w:r w:rsidR="00E142AA" w:rsidRPr="002B4D05">
        <w:rPr>
          <w:rFonts w:asciiTheme="majorBidi" w:hAnsiTheme="majorBidi" w:cstheme="majorBidi"/>
          <w:cs/>
          <w:lang w:val="en-US"/>
        </w:rPr>
        <w:t>และ</w:t>
      </w:r>
      <w:r w:rsidR="00E142AA" w:rsidRPr="002B4D05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2B4D05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2B4D05">
        <w:rPr>
          <w:rFonts w:asciiTheme="majorBidi" w:hAnsiTheme="majorBidi" w:cstheme="majorBidi"/>
          <w:cs/>
          <w:lang w:val="en-US"/>
        </w:rPr>
        <w:t>และบริษัท</w:t>
      </w:r>
      <w:r w:rsidRPr="002B4D05">
        <w:rPr>
          <w:rFonts w:asciiTheme="majorBidi" w:hAnsiTheme="majorBidi" w:cstheme="majorBidi"/>
          <w:cs/>
        </w:rPr>
        <w:t>เกิดจากรายการกับบุคคล</w:t>
      </w:r>
      <w:r w:rsidRPr="002B4D05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2B4D05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2B4D05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2B4D05">
        <w:rPr>
          <w:rFonts w:asciiTheme="majorBidi" w:hAnsiTheme="majorBidi" w:cstheme="majorBidi"/>
          <w:spacing w:val="-8"/>
          <w:cs/>
        </w:rPr>
        <w:t>ทั้งทางตรง</w:t>
      </w:r>
      <w:r w:rsidRPr="002B4D05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CE2675" w:rsidRPr="002B4D05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2B4D05" w:rsidRDefault="00CE2675" w:rsidP="00D619E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2B4D05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2675" w:rsidRPr="002B4D05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2B4D05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2B4D05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D0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750AB11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br w:type="page"/>
      </w:r>
    </w:p>
    <w:p w14:paraId="320CCF2F" w14:textId="54896E13" w:rsidR="00DB5B29" w:rsidRPr="002B4D05" w:rsidRDefault="00DB5B29" w:rsidP="00CF5008">
      <w:pPr>
        <w:tabs>
          <w:tab w:val="left" w:pos="993"/>
        </w:tabs>
        <w:spacing w:before="240" w:after="120"/>
        <w:ind w:left="1080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lastRenderedPageBreak/>
        <w:t>รายการกับบุคคลหรือกิจการที่เกี</w:t>
      </w:r>
      <w:r w:rsidR="00D27EF4" w:rsidRPr="002B4D05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2B4D05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2B4D05" w14:paraId="4219C06C" w14:textId="77777777" w:rsidTr="00C824BE">
        <w:trPr>
          <w:trHeight w:val="144"/>
        </w:trPr>
        <w:tc>
          <w:tcPr>
            <w:tcW w:w="4309" w:type="dxa"/>
          </w:tcPr>
          <w:p w14:paraId="3074FCA4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2B4D05" w:rsidRDefault="00DB5B29" w:rsidP="00BB125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2B4D05" w14:paraId="5FCE7EA5" w14:textId="77777777" w:rsidTr="00C824BE">
        <w:trPr>
          <w:trHeight w:val="144"/>
        </w:trPr>
        <w:tc>
          <w:tcPr>
            <w:tcW w:w="4309" w:type="dxa"/>
          </w:tcPr>
          <w:p w14:paraId="70F7CEB1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2B4D05" w14:paraId="1E29639B" w14:textId="77777777" w:rsidTr="00C824BE">
        <w:trPr>
          <w:trHeight w:val="144"/>
        </w:trPr>
        <w:tc>
          <w:tcPr>
            <w:tcW w:w="4309" w:type="dxa"/>
          </w:tcPr>
          <w:p w14:paraId="68BE26B1" w14:textId="77777777" w:rsidR="00DB5B29" w:rsidRPr="002B4D05" w:rsidRDefault="00DB5B29" w:rsidP="00BB125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2B4D05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2B4D05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2B4D05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2B4D05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2B4D05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331D49" w:rsidRPr="002B4D05" w14:paraId="4480E447" w14:textId="77777777" w:rsidTr="00C824BE">
        <w:trPr>
          <w:trHeight w:val="144"/>
        </w:trPr>
        <w:tc>
          <w:tcPr>
            <w:tcW w:w="4309" w:type="dxa"/>
          </w:tcPr>
          <w:p w14:paraId="34DEE5AF" w14:textId="77777777" w:rsidR="00331D49" w:rsidRPr="002B4D05" w:rsidRDefault="00331D49" w:rsidP="00331D4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3D79C07F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2028A61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173FF41C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331D49" w:rsidRPr="002B4D05" w:rsidRDefault="00331D49" w:rsidP="00331D4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775C6592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E0B1BA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6BF0F587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31D49" w:rsidRPr="002B4D05" w14:paraId="752220ED" w14:textId="77777777" w:rsidTr="00C824BE">
        <w:trPr>
          <w:trHeight w:val="144"/>
        </w:trPr>
        <w:tc>
          <w:tcPr>
            <w:tcW w:w="4309" w:type="dxa"/>
          </w:tcPr>
          <w:p w14:paraId="1FC2626B" w14:textId="77777777" w:rsidR="00331D49" w:rsidRPr="002B4D05" w:rsidRDefault="00331D49" w:rsidP="00331D4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55258246" w:rsidR="00331D49" w:rsidRPr="002B4D05" w:rsidRDefault="00B61D37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B25E694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21319777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ED0747B" w14:textId="77777777" w:rsidR="00331D49" w:rsidRPr="002B4D05" w:rsidRDefault="00331D49" w:rsidP="00331D49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75D4341C" w:rsidR="00331D49" w:rsidRPr="002B4D05" w:rsidRDefault="00B61D37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5EBF13DE" w14:textId="77777777" w:rsidR="00331D49" w:rsidRPr="002B4D05" w:rsidRDefault="00331D49" w:rsidP="00331D4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564F4098" w:rsidR="00331D49" w:rsidRPr="002B4D05" w:rsidRDefault="00B61D37" w:rsidP="00331D49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B5B29" w:rsidRPr="002B4D05" w14:paraId="3E79A2C9" w14:textId="77777777" w:rsidTr="00C824BE">
        <w:trPr>
          <w:trHeight w:val="144"/>
        </w:trPr>
        <w:tc>
          <w:tcPr>
            <w:tcW w:w="4309" w:type="dxa"/>
          </w:tcPr>
          <w:p w14:paraId="39560B6D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2B4D05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6687281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2B4D05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2B4D05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4393378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2B4D05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2B4D05" w14:paraId="026CB6CD" w14:textId="77777777" w:rsidTr="00C824BE">
        <w:trPr>
          <w:trHeight w:val="144"/>
        </w:trPr>
        <w:tc>
          <w:tcPr>
            <w:tcW w:w="4309" w:type="dxa"/>
          </w:tcPr>
          <w:p w14:paraId="5B66CE70" w14:textId="77777777" w:rsidR="00DB5B29" w:rsidRPr="002B4D05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2B4D05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726200F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2B4D05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2B4D05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B4169F" w14:textId="77777777" w:rsidR="00DB5B29" w:rsidRPr="002B4D05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2B4D05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2010D" w:rsidRPr="002B4D05" w14:paraId="4C92D009" w14:textId="77777777" w:rsidTr="00C824BE">
        <w:trPr>
          <w:trHeight w:val="144"/>
        </w:trPr>
        <w:tc>
          <w:tcPr>
            <w:tcW w:w="4309" w:type="dxa"/>
          </w:tcPr>
          <w:p w14:paraId="1FAD7D5D" w14:textId="7ACE8D61" w:rsidR="00B2010D" w:rsidRPr="002B4D05" w:rsidRDefault="00B2010D" w:rsidP="00B2010D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4786EE19" w:rsidR="00B2010D" w:rsidRPr="002B4D05" w:rsidRDefault="00B2010D" w:rsidP="00B2010D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05DD0A" w14:textId="77777777" w:rsidR="00B2010D" w:rsidRPr="002B4D05" w:rsidRDefault="00B2010D" w:rsidP="00B2010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4B12ED96" w:rsidR="00B2010D" w:rsidRPr="002B4D05" w:rsidRDefault="00B2010D" w:rsidP="00B2010D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B2010D" w:rsidRPr="002B4D05" w:rsidRDefault="00B2010D" w:rsidP="00B2010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142DA83D" w:rsidR="00B2010D" w:rsidRPr="002B4D05" w:rsidRDefault="00B61D37" w:rsidP="00B2010D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61</w:t>
            </w:r>
            <w:r w:rsidR="00B9070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972</w:t>
            </w:r>
            <w:r w:rsidR="00B9070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</w:tcPr>
          <w:p w14:paraId="4063DD0D" w14:textId="77777777" w:rsidR="00B2010D" w:rsidRPr="002B4D05" w:rsidRDefault="00B2010D" w:rsidP="00B2010D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15C5378B" w:rsidR="00B2010D" w:rsidRPr="002B4D05" w:rsidRDefault="00B61D37" w:rsidP="00B2010D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B2010D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B2010D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613</w:t>
            </w:r>
          </w:p>
        </w:tc>
      </w:tr>
      <w:tr w:rsidR="00B2010D" w:rsidRPr="002B4D05" w14:paraId="535D7C78" w14:textId="77777777" w:rsidTr="00C824BE">
        <w:trPr>
          <w:trHeight w:val="144"/>
        </w:trPr>
        <w:tc>
          <w:tcPr>
            <w:tcW w:w="4309" w:type="dxa"/>
          </w:tcPr>
          <w:p w14:paraId="3743D697" w14:textId="3FAB82CB" w:rsidR="00B2010D" w:rsidRPr="002B4D05" w:rsidRDefault="00B2010D" w:rsidP="00B2010D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1E691AE9" w:rsidR="00B2010D" w:rsidRPr="002B4D05" w:rsidRDefault="00B2010D" w:rsidP="00B2010D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E7BF56E" w14:textId="77777777" w:rsidR="00B2010D" w:rsidRPr="002B4D05" w:rsidRDefault="00B2010D" w:rsidP="00B2010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62A65CB" w:rsidR="00B2010D" w:rsidRPr="002B4D05" w:rsidRDefault="00B2010D" w:rsidP="00B2010D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B2010D" w:rsidRPr="002B4D05" w:rsidRDefault="00B2010D" w:rsidP="00B2010D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67A49B6C" w:rsidR="00B2010D" w:rsidRPr="002B4D05" w:rsidRDefault="00B61D37" w:rsidP="00B2010D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383</w:t>
            </w:r>
            <w:r w:rsidR="00B9070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597</w:t>
            </w:r>
            <w:r w:rsidR="00B9070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90" w:type="dxa"/>
          </w:tcPr>
          <w:p w14:paraId="4E96FE23" w14:textId="77777777" w:rsidR="00B2010D" w:rsidRPr="002B4D05" w:rsidRDefault="00B2010D" w:rsidP="00B2010D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5022DCA0" w:rsidR="00B2010D" w:rsidRPr="002B4D05" w:rsidRDefault="00B61D37" w:rsidP="00B2010D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00B2010D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B2010D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</w:p>
        </w:tc>
      </w:tr>
      <w:tr w:rsidR="00776A65" w:rsidRPr="002B4D05" w14:paraId="628CA668" w14:textId="77777777" w:rsidTr="00C824BE">
        <w:trPr>
          <w:trHeight w:val="144"/>
        </w:trPr>
        <w:tc>
          <w:tcPr>
            <w:tcW w:w="4309" w:type="dxa"/>
          </w:tcPr>
          <w:p w14:paraId="640F5976" w14:textId="3FAB9319" w:rsidR="00776A65" w:rsidRPr="002B4D05" w:rsidRDefault="00776A65" w:rsidP="00776A65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โครงการระหว่างก่อสร้างและสาธารณูปโภค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900" w:type="dxa"/>
          </w:tcPr>
          <w:p w14:paraId="3BE7DE88" w14:textId="77777777" w:rsidR="00776A65" w:rsidRPr="002B4D05" w:rsidRDefault="00776A65" w:rsidP="00776A65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950D901" w14:textId="77777777" w:rsidR="00776A65" w:rsidRPr="002B4D05" w:rsidRDefault="00776A65" w:rsidP="00776A6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A1CDC9" w14:textId="77777777" w:rsidR="00776A65" w:rsidRPr="002B4D05" w:rsidRDefault="00776A65" w:rsidP="00776A65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606A5F" w14:textId="77777777" w:rsidR="00776A65" w:rsidRPr="002B4D05" w:rsidRDefault="00776A65" w:rsidP="00776A65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4DD6387" w14:textId="77777777" w:rsidR="00776A65" w:rsidRPr="002B4D05" w:rsidRDefault="00776A65" w:rsidP="00776A65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40018A" w14:textId="77777777" w:rsidR="00776A65" w:rsidRPr="002B4D05" w:rsidRDefault="00776A65" w:rsidP="00776A65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E88009F" w14:textId="77777777" w:rsidR="00776A65" w:rsidRPr="002B4D05" w:rsidRDefault="00776A65" w:rsidP="00776A65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8605F" w:rsidRPr="002B4D05" w14:paraId="20DE34D4" w14:textId="77777777" w:rsidTr="00C824BE">
        <w:trPr>
          <w:trHeight w:val="144"/>
        </w:trPr>
        <w:tc>
          <w:tcPr>
            <w:tcW w:w="4309" w:type="dxa"/>
          </w:tcPr>
          <w:p w14:paraId="20C72679" w14:textId="7224A720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131BA5FC" w14:textId="1A9E538A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6BB74FD" w14:textId="77777777" w:rsidR="0058605F" w:rsidRPr="002B4D05" w:rsidRDefault="0058605F" w:rsidP="0058605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083C97B" w14:textId="46F79C77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AD536AB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09F26CC" w14:textId="2E34784B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959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90" w:type="dxa"/>
          </w:tcPr>
          <w:p w14:paraId="34A03BE6" w14:textId="77777777" w:rsidR="0058605F" w:rsidRPr="002B4D05" w:rsidRDefault="0058605F" w:rsidP="0058605F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0226AD97" w14:textId="435D313B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373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273</w:t>
            </w:r>
          </w:p>
        </w:tc>
      </w:tr>
      <w:tr w:rsidR="0058605F" w:rsidRPr="002B4D05" w14:paraId="483BD489" w14:textId="77777777" w:rsidTr="00C824BE">
        <w:trPr>
          <w:trHeight w:val="144"/>
        </w:trPr>
        <w:tc>
          <w:tcPr>
            <w:tcW w:w="4309" w:type="dxa"/>
          </w:tcPr>
          <w:p w14:paraId="5493DB3B" w14:textId="6BD1F3BF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อาคารระหว่างก่อสร้าง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ต้นทุนการกู้ยืม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(ดูหมายเหตุข้อ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11</w:t>
            </w:r>
            <w:r w:rsidRPr="002B4D05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74E4C90" w14:textId="40BE1F94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DBF9E5" w14:textId="77777777" w:rsidR="0058605F" w:rsidRPr="002B4D05" w:rsidRDefault="0058605F" w:rsidP="0058605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F0E87E8" w14:textId="58CE522C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808E39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DDCEA5C" w14:textId="550449F9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48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475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90" w:type="dxa"/>
          </w:tcPr>
          <w:p w14:paraId="2F17BA78" w14:textId="77777777" w:rsidR="0058605F" w:rsidRPr="002B4D05" w:rsidRDefault="0058605F" w:rsidP="0058605F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C59486A" w14:textId="6D5FD54C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505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612</w:t>
            </w:r>
          </w:p>
        </w:tc>
      </w:tr>
      <w:tr w:rsidR="0058605F" w:rsidRPr="002B4D05" w14:paraId="286F63CF" w14:textId="77777777" w:rsidTr="00C824BE">
        <w:trPr>
          <w:trHeight w:val="144"/>
        </w:trPr>
        <w:tc>
          <w:tcPr>
            <w:tcW w:w="4309" w:type="dxa"/>
          </w:tcPr>
          <w:p w14:paraId="447CE4F4" w14:textId="2F9A5EDD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) *</w:t>
            </w:r>
          </w:p>
        </w:tc>
        <w:tc>
          <w:tcPr>
            <w:tcW w:w="900" w:type="dxa"/>
          </w:tcPr>
          <w:p w14:paraId="06684AEC" w14:textId="413A30B7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0EF0E3" w14:textId="77777777" w:rsidR="0058605F" w:rsidRPr="002B4D05" w:rsidRDefault="0058605F" w:rsidP="0058605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5A6B8B55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4F59F90C" w:rsidR="0058605F" w:rsidRPr="002B4D05" w:rsidRDefault="00B61D37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177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801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616</w:t>
            </w:r>
          </w:p>
        </w:tc>
        <w:tc>
          <w:tcPr>
            <w:tcW w:w="90" w:type="dxa"/>
            <w:vAlign w:val="center"/>
          </w:tcPr>
          <w:p w14:paraId="7EA98357" w14:textId="77777777" w:rsidR="0058605F" w:rsidRPr="002B4D05" w:rsidRDefault="0058605F" w:rsidP="0058605F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0EBD566E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58605F" w:rsidRPr="002B4D05" w14:paraId="2C1CFE20" w14:textId="77777777" w:rsidTr="00C824BE">
        <w:trPr>
          <w:trHeight w:val="144"/>
        </w:trPr>
        <w:tc>
          <w:tcPr>
            <w:tcW w:w="4309" w:type="dxa"/>
          </w:tcPr>
          <w:p w14:paraId="5454BA17" w14:textId="38B5460B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706BAEAD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553B382" w14:textId="77777777" w:rsidR="0058605F" w:rsidRPr="002B4D05" w:rsidRDefault="0058605F" w:rsidP="0058605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58FDA30F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58605F" w:rsidRPr="002B4D05" w:rsidRDefault="0058605F" w:rsidP="0058605F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01000EA9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358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751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90" w:type="dxa"/>
            <w:vAlign w:val="center"/>
          </w:tcPr>
          <w:p w14:paraId="2BFA159C" w14:textId="77777777" w:rsidR="0058605F" w:rsidRPr="002B4D05" w:rsidRDefault="0058605F" w:rsidP="0058605F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624EE82A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</w:p>
        </w:tc>
      </w:tr>
      <w:tr w:rsidR="0058605F" w:rsidRPr="002B4D05" w14:paraId="0EA0CCEB" w14:textId="77777777" w:rsidTr="00C824BE">
        <w:trPr>
          <w:trHeight w:hRule="exact" w:val="72"/>
        </w:trPr>
        <w:tc>
          <w:tcPr>
            <w:tcW w:w="4309" w:type="dxa"/>
          </w:tcPr>
          <w:p w14:paraId="6F4DDA3A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B9E3A6" w14:textId="77777777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E5F2575" w14:textId="77777777" w:rsidR="0058605F" w:rsidRPr="002B4D05" w:rsidRDefault="0058605F" w:rsidP="0058605F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2CBE4B" w14:textId="77777777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8CECFB" w14:textId="77777777" w:rsidR="0058605F" w:rsidRPr="002B4D05" w:rsidRDefault="0058605F" w:rsidP="0058605F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6C39B1" w14:textId="77777777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DEE1357" w14:textId="77777777" w:rsidR="0058605F" w:rsidRPr="002B4D05" w:rsidRDefault="0058605F" w:rsidP="0058605F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168DADA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58605F" w:rsidRPr="002B4D05" w14:paraId="4B1D46E4" w14:textId="77777777" w:rsidTr="00C824BE">
        <w:trPr>
          <w:trHeight w:val="144"/>
        </w:trPr>
        <w:tc>
          <w:tcPr>
            <w:tcW w:w="4309" w:type="dxa"/>
          </w:tcPr>
          <w:p w14:paraId="49E2002E" w14:textId="77777777" w:rsidR="0058605F" w:rsidRPr="002B4D05" w:rsidRDefault="0058605F" w:rsidP="0058605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58605F" w:rsidRPr="002B4D05" w:rsidRDefault="0058605F" w:rsidP="0058605F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9C651FC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58605F" w:rsidRPr="002B4D05" w:rsidRDefault="0058605F" w:rsidP="0058605F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8FC35B1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58605F" w:rsidRPr="002B4D05" w:rsidRDefault="0058605F" w:rsidP="0058605F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605F" w:rsidRPr="002B4D05" w14:paraId="12CF19B2" w14:textId="77777777" w:rsidTr="00C824BE">
        <w:trPr>
          <w:trHeight w:val="144"/>
        </w:trPr>
        <w:tc>
          <w:tcPr>
            <w:tcW w:w="4309" w:type="dxa"/>
          </w:tcPr>
          <w:p w14:paraId="3D356E52" w14:textId="3F6AD70E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เงินมัดจำจ่ายล่วงหน้า (ดูหมายเหตุข้อ </w:t>
            </w:r>
            <w:r w:rsidR="00B61D37"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5D6234B" w14:textId="659A7BA8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517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314D67A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56AFF0D9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</w:tcPr>
          <w:p w14:paraId="4C88EDE7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40896EB3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759A1FD" w14:textId="77777777" w:rsidR="0058605F" w:rsidRPr="002B4D05" w:rsidRDefault="0058605F" w:rsidP="0058605F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0676DEC6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8605F" w:rsidRPr="002B4D05" w14:paraId="16934F57" w14:textId="77777777" w:rsidTr="00C824BE">
        <w:trPr>
          <w:trHeight w:val="144"/>
        </w:trPr>
        <w:tc>
          <w:tcPr>
            <w:tcW w:w="4309" w:type="dxa"/>
          </w:tcPr>
          <w:p w14:paraId="185FD919" w14:textId="39C6AA30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0184529" w14:textId="50E35BD2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="Angsana New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17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731</w:t>
            </w:r>
            <w:r w:rsidR="0058605F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398</w:t>
            </w:r>
          </w:p>
        </w:tc>
        <w:tc>
          <w:tcPr>
            <w:tcW w:w="90" w:type="dxa"/>
          </w:tcPr>
          <w:p w14:paraId="2E220EC3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B9D12A6" w14:textId="016816AB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90" w:type="dxa"/>
          </w:tcPr>
          <w:p w14:paraId="03E152E9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3657A2" w14:textId="57383380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CCDB63" w14:textId="77777777" w:rsidR="0058605F" w:rsidRPr="002B4D05" w:rsidRDefault="0058605F" w:rsidP="0058605F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09306B" w14:textId="221CA166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8605F" w:rsidRPr="002B4D05" w14:paraId="28F4F709" w14:textId="77777777" w:rsidTr="00C824BE">
        <w:trPr>
          <w:trHeight w:val="144"/>
        </w:trPr>
        <w:tc>
          <w:tcPr>
            <w:tcW w:w="4309" w:type="dxa"/>
          </w:tcPr>
          <w:p w14:paraId="2E198699" w14:textId="482049B5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**</w:t>
            </w:r>
          </w:p>
        </w:tc>
        <w:tc>
          <w:tcPr>
            <w:tcW w:w="900" w:type="dxa"/>
          </w:tcPr>
          <w:p w14:paraId="244D799E" w14:textId="028E4F8E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140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250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B3F7AAA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03D557B5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7368B1A0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D139CBF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012DF439" w:rsidR="0058605F" w:rsidRPr="002B4D05" w:rsidRDefault="0058605F" w:rsidP="0058605F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8605F" w:rsidRPr="002B4D05" w14:paraId="74D39EF7" w14:textId="77777777" w:rsidTr="00C824BE">
        <w:trPr>
          <w:trHeight w:val="144"/>
        </w:trPr>
        <w:tc>
          <w:tcPr>
            <w:tcW w:w="4309" w:type="dxa"/>
          </w:tcPr>
          <w:p w14:paraId="2D27C0F3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52129B41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68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877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90" w:type="dxa"/>
          </w:tcPr>
          <w:p w14:paraId="58FC24F5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208DED62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90" w:type="dxa"/>
          </w:tcPr>
          <w:p w14:paraId="39E3CF94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674DFAEB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68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877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810</w:t>
            </w:r>
          </w:p>
        </w:tc>
        <w:tc>
          <w:tcPr>
            <w:tcW w:w="90" w:type="dxa"/>
          </w:tcPr>
          <w:p w14:paraId="3E11040F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52DF14A6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</w:tr>
      <w:tr w:rsidR="0058605F" w:rsidRPr="002B4D05" w14:paraId="7E6EDD63" w14:textId="77777777" w:rsidTr="00C824BE">
        <w:trPr>
          <w:trHeight w:val="144"/>
        </w:trPr>
        <w:tc>
          <w:tcPr>
            <w:tcW w:w="4309" w:type="dxa"/>
          </w:tcPr>
          <w:p w14:paraId="758663C9" w14:textId="75B9D951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B61D37" w:rsidRPr="00B61D3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Pr="002B4D0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42250DE7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12</w:t>
            </w:r>
            <w:r w:rsidR="0058605F" w:rsidRPr="002B4D0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124</w:t>
            </w:r>
            <w:r w:rsidR="0058605F" w:rsidRPr="002B4D0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638</w:t>
            </w:r>
          </w:p>
        </w:tc>
        <w:tc>
          <w:tcPr>
            <w:tcW w:w="90" w:type="dxa"/>
          </w:tcPr>
          <w:p w14:paraId="3A592170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3BAE45EA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386</w:t>
            </w:r>
          </w:p>
        </w:tc>
        <w:tc>
          <w:tcPr>
            <w:tcW w:w="90" w:type="dxa"/>
          </w:tcPr>
          <w:p w14:paraId="171DB1A8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49C25408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53</w:t>
            </w:r>
            <w:r w:rsidR="0058605F" w:rsidRPr="002B4D0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color w:val="000000"/>
                <w:sz w:val="20"/>
                <w:szCs w:val="20"/>
                <w:lang w:val="en-US"/>
              </w:rPr>
              <w:t>677</w:t>
            </w:r>
          </w:p>
        </w:tc>
        <w:tc>
          <w:tcPr>
            <w:tcW w:w="90" w:type="dxa"/>
          </w:tcPr>
          <w:p w14:paraId="3B921E32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193038D5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084</w:t>
            </w:r>
          </w:p>
        </w:tc>
      </w:tr>
      <w:tr w:rsidR="0058605F" w:rsidRPr="002B4D05" w14:paraId="20AA7AD6" w14:textId="77777777" w:rsidTr="00C824BE">
        <w:trPr>
          <w:trHeight w:val="144"/>
        </w:trPr>
        <w:tc>
          <w:tcPr>
            <w:tcW w:w="4309" w:type="dxa"/>
          </w:tcPr>
          <w:p w14:paraId="7E300A2F" w14:textId="7A7EABE0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05C0BE99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14:paraId="6BB3D331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55BA2A8C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14:paraId="36AF38BB" w14:textId="77777777" w:rsidR="0058605F" w:rsidRPr="002B4D05" w:rsidRDefault="0058605F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59CB5531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14A620" w14:textId="77777777" w:rsidR="0058605F" w:rsidRPr="002B4D05" w:rsidRDefault="0058605F" w:rsidP="0058605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2474F4FC" w:rsidR="0058605F" w:rsidRPr="002B4D05" w:rsidRDefault="0058605F" w:rsidP="0058605F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58605F" w:rsidRPr="002B4D05" w14:paraId="32B905C5" w14:textId="77777777" w:rsidTr="00C824BE">
        <w:trPr>
          <w:trHeight w:val="144"/>
        </w:trPr>
        <w:tc>
          <w:tcPr>
            <w:tcW w:w="4309" w:type="dxa"/>
          </w:tcPr>
          <w:p w14:paraId="4737333E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0F40699B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1E0D2F3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29106B1E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A06F92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3349D7C7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0075A43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7CBEA3D6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58605F" w:rsidRPr="002B4D05" w14:paraId="5B898DC8" w14:textId="77777777" w:rsidTr="00C824BE">
        <w:trPr>
          <w:trHeight w:val="144"/>
        </w:trPr>
        <w:tc>
          <w:tcPr>
            <w:tcW w:w="4309" w:type="dxa"/>
          </w:tcPr>
          <w:p w14:paraId="7F1F2AB5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6DE815BA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580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538</w:t>
            </w:r>
          </w:p>
        </w:tc>
        <w:tc>
          <w:tcPr>
            <w:tcW w:w="90" w:type="dxa"/>
          </w:tcPr>
          <w:p w14:paraId="14BEE6FE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7E39E918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  <w:tc>
          <w:tcPr>
            <w:tcW w:w="90" w:type="dxa"/>
          </w:tcPr>
          <w:p w14:paraId="5B118F57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796EB5FB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580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538</w:t>
            </w:r>
          </w:p>
        </w:tc>
        <w:tc>
          <w:tcPr>
            <w:tcW w:w="90" w:type="dxa"/>
          </w:tcPr>
          <w:p w14:paraId="7656C545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7751BE88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441</w:t>
            </w:r>
          </w:p>
        </w:tc>
      </w:tr>
      <w:tr w:rsidR="0058605F" w:rsidRPr="002B4D05" w14:paraId="12AFEBD3" w14:textId="77777777" w:rsidTr="00C824BE">
        <w:trPr>
          <w:trHeight w:val="144"/>
        </w:trPr>
        <w:tc>
          <w:tcPr>
            <w:tcW w:w="4309" w:type="dxa"/>
          </w:tcPr>
          <w:p w14:paraId="71758133" w14:textId="11CD2F4A" w:rsidR="00AC53A6" w:rsidRPr="002B4D05" w:rsidRDefault="0058605F" w:rsidP="00B25C41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="Angsana New"/>
                <w:sz w:val="20"/>
                <w:szCs w:val="20"/>
                <w:cs/>
              </w:rPr>
              <w:t>เงินมัดจำรับล่วงหน้า</w:t>
            </w:r>
          </w:p>
        </w:tc>
        <w:tc>
          <w:tcPr>
            <w:tcW w:w="900" w:type="dxa"/>
          </w:tcPr>
          <w:p w14:paraId="43EA790A" w14:textId="1E5F8D75" w:rsidR="0058605F" w:rsidRPr="002B4D05" w:rsidRDefault="00B61D37" w:rsidP="0058605F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710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153243AF" w14:textId="77777777" w:rsidR="0058605F" w:rsidRPr="002B4D05" w:rsidRDefault="0058605F" w:rsidP="0058605F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5B5C40" w14:textId="08CC75D5" w:rsidR="0058605F" w:rsidRPr="002B4D05" w:rsidRDefault="00B61D37" w:rsidP="0058605F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710</w:t>
            </w:r>
            <w:r w:rsidR="0058605F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280</w:t>
            </w:r>
          </w:p>
        </w:tc>
        <w:tc>
          <w:tcPr>
            <w:tcW w:w="90" w:type="dxa"/>
          </w:tcPr>
          <w:p w14:paraId="7FEEEE9E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C452EC5" w14:textId="4DEB24B9" w:rsidR="0058605F" w:rsidRPr="002B4D05" w:rsidRDefault="0058605F" w:rsidP="0058605F">
            <w:pPr>
              <w:tabs>
                <w:tab w:val="decimal" w:pos="464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1FE959" w14:textId="77777777" w:rsidR="0058605F" w:rsidRPr="002B4D05" w:rsidRDefault="0058605F" w:rsidP="0058605F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47D47F" w14:textId="50ECB3A2" w:rsidR="0058605F" w:rsidRPr="002B4D05" w:rsidRDefault="0058605F" w:rsidP="00B25C41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824BE" w:rsidRPr="002B4D05" w14:paraId="0C068912" w14:textId="77777777" w:rsidTr="00C824BE">
        <w:trPr>
          <w:trHeight w:val="144"/>
        </w:trPr>
        <w:tc>
          <w:tcPr>
            <w:tcW w:w="4309" w:type="dxa"/>
          </w:tcPr>
          <w:p w14:paraId="7F9BBA5C" w14:textId="331C6136" w:rsidR="00C824BE" w:rsidRPr="002B4D05" w:rsidRDefault="00C824BE" w:rsidP="00C824B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C824BE" w:rsidRPr="002B4D05" w:rsidRDefault="00C824BE" w:rsidP="00C824BE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C83A3EC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C824BE" w:rsidRPr="002B4D05" w:rsidRDefault="00C824BE" w:rsidP="00C824BE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C824BE" w:rsidRPr="002B4D05" w:rsidRDefault="00C824BE" w:rsidP="00C824BE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5F9D40D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C824BE" w:rsidRPr="002B4D05" w:rsidRDefault="00C824BE" w:rsidP="00C824BE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824BE" w:rsidRPr="002B4D05" w14:paraId="6C3147E9" w14:textId="77777777" w:rsidTr="00C824BE">
        <w:trPr>
          <w:trHeight w:val="144"/>
        </w:trPr>
        <w:tc>
          <w:tcPr>
            <w:tcW w:w="4309" w:type="dxa"/>
            <w:shd w:val="clear" w:color="auto" w:fill="auto"/>
          </w:tcPr>
          <w:p w14:paraId="2E4F9C35" w14:textId="776345EF" w:rsidR="00C824BE" w:rsidRPr="002B4D05" w:rsidRDefault="00C824BE" w:rsidP="00C824BE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bookmarkStart w:id="13" w:name="OLE_LINK7"/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ลูกหนี้การค้าหมุนเวียน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900" w:type="dxa"/>
            <w:shd w:val="clear" w:color="auto" w:fill="auto"/>
          </w:tcPr>
          <w:p w14:paraId="3F2873A6" w14:textId="3B0CE6E8" w:rsidR="00C824BE" w:rsidRPr="002B4D05" w:rsidRDefault="00B61D37" w:rsidP="00C824BE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56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399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790</w:t>
            </w:r>
          </w:p>
        </w:tc>
        <w:tc>
          <w:tcPr>
            <w:tcW w:w="90" w:type="dxa"/>
            <w:shd w:val="clear" w:color="auto" w:fill="auto"/>
          </w:tcPr>
          <w:p w14:paraId="0DE96B58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EC7BFBF" w14:textId="0A3EED3F" w:rsidR="00C824BE" w:rsidRPr="002B4D05" w:rsidRDefault="00B61D37" w:rsidP="00C824BE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6013E5BD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617E51" w14:textId="1E95DF9B" w:rsidR="00C824BE" w:rsidRPr="002B4D05" w:rsidRDefault="00C824BE" w:rsidP="00C824BE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37D088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1947A27D" w14:textId="24B3871C" w:rsidR="00C824BE" w:rsidRPr="002B4D05" w:rsidRDefault="00C824BE" w:rsidP="00C824BE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824BE" w:rsidRPr="002B4D05" w14:paraId="08D3E13B" w14:textId="77777777" w:rsidTr="00C824BE">
        <w:trPr>
          <w:trHeight w:val="144"/>
        </w:trPr>
        <w:tc>
          <w:tcPr>
            <w:tcW w:w="4309" w:type="dxa"/>
            <w:shd w:val="clear" w:color="auto" w:fill="auto"/>
          </w:tcPr>
          <w:p w14:paraId="24349082" w14:textId="373B130D" w:rsidR="00C824BE" w:rsidRPr="002B4D05" w:rsidRDefault="00C824BE" w:rsidP="00C824BE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เงิ</w:t>
            </w:r>
            <w:r w:rsidR="004C0117"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นมัดจำ</w:t>
            </w:r>
            <w:r w:rsidR="0054703D"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และเงินรับล่วงหน้าจากลูกค้าที่เกิดจากสัญญา</w:t>
            </w:r>
          </w:p>
        </w:tc>
        <w:tc>
          <w:tcPr>
            <w:tcW w:w="900" w:type="dxa"/>
            <w:shd w:val="clear" w:color="auto" w:fill="auto"/>
          </w:tcPr>
          <w:p w14:paraId="0F989E8D" w14:textId="1065D8DF" w:rsidR="00C824BE" w:rsidRPr="002B4D05" w:rsidRDefault="00B61D37" w:rsidP="00C824BE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00D20B3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00D20B3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6D073A19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94CB7BC" w14:textId="2ECC3AD4" w:rsidR="00C824BE" w:rsidRPr="002B4D05" w:rsidRDefault="00B61D37" w:rsidP="00C824BE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C824BE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317B72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8597737" w14:textId="576A388B" w:rsidR="00C824BE" w:rsidRPr="002B4D05" w:rsidRDefault="00C824BE" w:rsidP="00C824BE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F58AA" w14:textId="77777777" w:rsidR="00C824BE" w:rsidRPr="002B4D05" w:rsidRDefault="00C824BE" w:rsidP="00C824B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83949E0" w14:textId="0C211391" w:rsidR="00C824BE" w:rsidRPr="002B4D05" w:rsidRDefault="00C824BE" w:rsidP="00C824BE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3745985" w14:textId="54773ACC" w:rsidR="006E5604" w:rsidRPr="002B4D05" w:rsidRDefault="006E5604" w:rsidP="006E53CE">
      <w:pPr>
        <w:spacing w:before="120" w:after="120"/>
        <w:ind w:left="1325" w:hanging="331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2B4D05">
        <w:rPr>
          <w:rFonts w:asciiTheme="majorBidi" w:hAnsiTheme="majorBidi" w:cstheme="majorBidi"/>
          <w:color w:val="000000"/>
          <w:sz w:val="20"/>
          <w:szCs w:val="20"/>
          <w:cs/>
        </w:rPr>
        <w:t>*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</w:rPr>
        <w:tab/>
        <w:t xml:space="preserve">เจ้าหนี้อื่น 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>-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เงินทดรองรับ เป็นเงินทดรองรับจากบริษัทย่อย  โดยเริ่มคิดดอกเบี้ยระหว่างกันตั้งแต่วันที่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ตุลาคม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2566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ต่อปี</w:t>
      </w:r>
    </w:p>
    <w:p w14:paraId="619B08EC" w14:textId="0DF0B1FF" w:rsidR="00262D0C" w:rsidRPr="002B4D05" w:rsidRDefault="006E5604" w:rsidP="006E53CE">
      <w:pPr>
        <w:spacing w:before="120" w:after="120"/>
        <w:ind w:left="1325" w:hanging="331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** 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ab/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ในระหว่างปี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-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2565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กลุ่มบริษัทได้ดำเนินการขายหุ้นสามัญทั้งหมดของ บริษัท วอเตอร์ฟร้อนท์ โฮเต็ล จำกัด และ บริษัท เออร์เบิน รีสอร์ทโฮเต็ล จำกัด ซึ่งเป็นบริษัทย่อยที่มีการจัดตั้งขึ้นเพื่อรองรับการทำรายการขายธุรกิจโรงแรม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ซึ่งคิดเป็นมูลค่ารวม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>,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500</w:t>
      </w:r>
      <w:r w:rsidR="006E53CE"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ล้านบาท โดยได้รับชำระเงินค่าหุ้นแล้วจำนวน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>,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359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75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สำหรับส่วนที่เหลืออีก 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140</w:t>
      </w:r>
      <w:r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B61D37" w:rsidRPr="00B61D37">
        <w:rPr>
          <w:rFonts w:asciiTheme="majorBidi" w:hAnsiTheme="majorBidi" w:cstheme="majorBidi"/>
          <w:color w:val="000000"/>
          <w:sz w:val="20"/>
          <w:szCs w:val="20"/>
          <w:lang w:val="en-US"/>
        </w:rPr>
        <w:t>25</w:t>
      </w:r>
      <w:r w:rsidR="006E53CE" w:rsidRPr="002B4D05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ล้านบาท จะได้รับชำระหลังจากบรรลุเงื่อนไขตามสัญญาภายในระยะเวลาอันใกล้</w:t>
      </w:r>
    </w:p>
    <w:p w14:paraId="514C9841" w14:textId="77777777" w:rsidR="00262D0C" w:rsidRPr="002B4D05" w:rsidRDefault="00262D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</w:pPr>
      <w:r w:rsidRPr="002B4D05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p w14:paraId="019D3C0E" w14:textId="77777777" w:rsidR="006A36CA" w:rsidRPr="002B4D05" w:rsidRDefault="006A36CA" w:rsidP="00527481">
      <w:pPr>
        <w:ind w:left="1325" w:hanging="331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A7776A2" w14:textId="66D56CA4" w:rsidR="00EC5594" w:rsidRPr="002B4D05" w:rsidRDefault="00EC559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2B4D05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07F305A8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4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2B4D05" w:rsidRDefault="00811DA7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2B4D05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2B4D05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2B4D05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2B4D05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2F814F51" w:rsidR="00811DA7" w:rsidRPr="002B4D05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1B7C88" w:rsidRPr="002B4D05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napToGrid w:val="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331D49" w:rsidRPr="002B4D05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331D49" w:rsidRPr="002B4D05" w:rsidRDefault="00331D49" w:rsidP="00331D49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05B49288" w:rsidR="00331D49" w:rsidRPr="002B4D05" w:rsidRDefault="00B61D37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E8B5071" w14:textId="77777777" w:rsidR="00331D49" w:rsidRPr="002B4D05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75DD91E1" w:rsidR="00331D49" w:rsidRPr="002B4D05" w:rsidRDefault="00B61D37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743F8A39" w14:textId="77777777" w:rsidR="00331D49" w:rsidRPr="002B4D05" w:rsidRDefault="00331D49" w:rsidP="00331D49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181791A3" w:rsidR="00331D49" w:rsidRPr="002B4D05" w:rsidRDefault="00B61D37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977F610" w14:textId="77777777" w:rsidR="00331D49" w:rsidRPr="002B4D05" w:rsidRDefault="00331D49" w:rsidP="00331D4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39AA740A" w:rsidR="00331D49" w:rsidRPr="002B4D05" w:rsidRDefault="00B61D37" w:rsidP="00331D49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811DA7" w:rsidRPr="002B4D05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2B4D05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2B4D05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2B4D05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2B4D05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2B4D05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2B4D05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2B4D05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2B4D05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2B4D05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E91DF9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2B4D05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556F4" w:rsidRPr="002B4D05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077506E5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3556F4" w:rsidRPr="002B4D05" w:rsidRDefault="003556F4" w:rsidP="003556F4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687260C8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3FCE9B61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34</w:t>
            </w:r>
            <w:r w:rsidR="003556F4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017</w:t>
            </w:r>
            <w:r w:rsidR="003556F4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950</w:t>
            </w:r>
          </w:p>
        </w:tc>
        <w:tc>
          <w:tcPr>
            <w:tcW w:w="90" w:type="dxa"/>
          </w:tcPr>
          <w:p w14:paraId="1D328AD9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361D18B8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</w:tr>
      <w:tr w:rsidR="003556F4" w:rsidRPr="002B4D05" w14:paraId="47DF3CC4" w14:textId="77777777" w:rsidTr="008F6758">
        <w:trPr>
          <w:trHeight w:val="144"/>
        </w:trPr>
        <w:tc>
          <w:tcPr>
            <w:tcW w:w="4309" w:type="dxa"/>
          </w:tcPr>
          <w:p w14:paraId="039B90CA" w14:textId="4CCEED1A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020E384E" w14:textId="2F96355E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92AE2C" w14:textId="77777777" w:rsidR="003556F4" w:rsidRPr="002B4D05" w:rsidRDefault="003556F4" w:rsidP="003556F4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430C3C5" w14:textId="68BB15F8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D3622B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169BA01" w14:textId="54EFCD0C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10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500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0117C8C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9E3EBF0" w14:textId="7D222C3E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557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</w:p>
        </w:tc>
      </w:tr>
      <w:tr w:rsidR="003556F4" w:rsidRPr="002B4D05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308A1723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3556F4" w:rsidRPr="002B4D05" w:rsidRDefault="003556F4" w:rsidP="003556F4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700975C6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00E10131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73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584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5C24E1D4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444</w:t>
            </w:r>
          </w:p>
        </w:tc>
      </w:tr>
      <w:tr w:rsidR="003556F4" w:rsidRPr="002B4D05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3556F4" w:rsidRPr="002B4D05" w:rsidRDefault="003556F4" w:rsidP="003556F4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556F4" w:rsidRPr="002B4D05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556F4" w:rsidRPr="002B4D05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5" w:name="OLE_LINK16"/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5"/>
          </w:p>
        </w:tc>
        <w:tc>
          <w:tcPr>
            <w:tcW w:w="900" w:type="dxa"/>
          </w:tcPr>
          <w:p w14:paraId="123898BE" w14:textId="4A58C694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30</w:t>
            </w:r>
            <w:r w:rsidR="003556F4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722</w:t>
            </w:r>
            <w:r w:rsidR="003556F4" w:rsidRPr="002B4D05">
              <w:rPr>
                <w:rFonts w:asciiTheme="majorBidi" w:hAnsiTheme="majorBidi" w:cs="Angsana New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029</w:t>
            </w:r>
          </w:p>
        </w:tc>
        <w:tc>
          <w:tcPr>
            <w:tcW w:w="90" w:type="dxa"/>
          </w:tcPr>
          <w:p w14:paraId="2048633A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5A23BE7B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530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</w:p>
        </w:tc>
        <w:tc>
          <w:tcPr>
            <w:tcW w:w="90" w:type="dxa"/>
          </w:tcPr>
          <w:p w14:paraId="49B0ED3B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319DAEBF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6AFB40EF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556F4" w:rsidRPr="002B4D05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6CF43F8F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27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123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288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6F8215BF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90" w:type="dxa"/>
          </w:tcPr>
          <w:p w14:paraId="01CE765E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0945A8DC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7655624F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3556F4" w:rsidRPr="002B4D05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6" w:name="_Hlk132639276"/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4BCF23BE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5B179EDF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</w:p>
        </w:tc>
        <w:tc>
          <w:tcPr>
            <w:tcW w:w="90" w:type="dxa"/>
          </w:tcPr>
          <w:p w14:paraId="1D74F044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2A3AFBF1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590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3556F4" w:rsidRPr="002B4D05" w:rsidRDefault="003556F4" w:rsidP="003556F4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433B141B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</w:p>
        </w:tc>
      </w:tr>
      <w:bookmarkEnd w:id="16"/>
      <w:tr w:rsidR="003556F4" w:rsidRPr="002B4D05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37F729F8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714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90" w:type="dxa"/>
          </w:tcPr>
          <w:p w14:paraId="7422D655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70E4B5AF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</w:tcPr>
          <w:p w14:paraId="5479C146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528F3BFD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714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90" w:type="dxa"/>
          </w:tcPr>
          <w:p w14:paraId="22882A99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020314E9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</w:tr>
      <w:tr w:rsidR="003556F4" w:rsidRPr="002B4D05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554DD66C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594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" w:type="dxa"/>
          </w:tcPr>
          <w:p w14:paraId="08CD9BC4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72324739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301</w:t>
            </w:r>
          </w:p>
        </w:tc>
        <w:tc>
          <w:tcPr>
            <w:tcW w:w="90" w:type="dxa"/>
          </w:tcPr>
          <w:p w14:paraId="10301673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624E9011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69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233</w:t>
            </w:r>
          </w:p>
        </w:tc>
        <w:tc>
          <w:tcPr>
            <w:tcW w:w="90" w:type="dxa"/>
          </w:tcPr>
          <w:p w14:paraId="06D443C3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655DDDA6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</w:p>
        </w:tc>
      </w:tr>
      <w:tr w:rsidR="003556F4" w:rsidRPr="002B4D05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3556F4" w:rsidRPr="002B4D05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3556F4" w:rsidRPr="002B4D05" w:rsidRDefault="003556F4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3556F4" w:rsidRPr="002B4D05" w:rsidRDefault="003556F4" w:rsidP="003556F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3556F4" w:rsidRPr="002B4D05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3556F4" w:rsidRPr="002B4D05" w:rsidRDefault="003556F4" w:rsidP="003556F4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6482A2CF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869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="Angsana New"/>
                <w:sz w:val="20"/>
                <w:szCs w:val="20"/>
                <w:lang w:val="en-US"/>
              </w:rPr>
              <w:t>95</w:t>
            </w:r>
            <w:r w:rsidRPr="00B61D37">
              <w:rPr>
                <w:rFonts w:asciiTheme="majorBidi" w:hAnsiTheme="majorBidi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6CB1820A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2F1BEB45" w:rsidR="003556F4" w:rsidRPr="002B4D05" w:rsidRDefault="00B61D37" w:rsidP="003556F4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003556F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  <w:tc>
          <w:tcPr>
            <w:tcW w:w="90" w:type="dxa"/>
          </w:tcPr>
          <w:p w14:paraId="748AE7C4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492A75D2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48F38645" w:rsidR="003556F4" w:rsidRPr="002B4D05" w:rsidRDefault="003556F4" w:rsidP="003556F4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14"/>
    </w:tbl>
    <w:p w14:paraId="5A1AC327" w14:textId="77777777" w:rsidR="00A53472" w:rsidRPr="002B4D05" w:rsidRDefault="00A53472" w:rsidP="00844C24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4FBD839D" w14:textId="2C2F4A28" w:rsidR="00E142AA" w:rsidRPr="002B4D05" w:rsidRDefault="00B61D37" w:rsidP="00B25C41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t>22</w:t>
      </w:r>
      <w:r w:rsidR="00E142AA" w:rsidRPr="002B4D05">
        <w:rPr>
          <w:rFonts w:asciiTheme="majorBidi" w:hAnsiTheme="majorBidi" w:cstheme="majorBidi"/>
          <w:b/>
          <w:bCs/>
          <w:lang w:val="en-US"/>
        </w:rPr>
        <w:t>.</w:t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20418A11" w14:textId="77777777" w:rsidR="00B25C41" w:rsidRDefault="00E142AA" w:rsidP="00B569E2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F02342" w:rsidRPr="002B4D05">
        <w:rPr>
          <w:rFonts w:asciiTheme="majorBidi" w:hAnsiTheme="majorBidi" w:cstheme="majorBidi"/>
          <w:snapToGrid w:val="0"/>
          <w:cs/>
          <w:lang w:val="en-US"/>
        </w:rPr>
        <w:t>สอง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ส่วนงาน คือธุรกิจลงทุนถือหุ้นในบริษัทอื่น 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4F9166B3" w:rsidR="00E142AA" w:rsidRPr="002B4D05" w:rsidRDefault="00E142AA" w:rsidP="00B25C41">
      <w:pPr>
        <w:spacing w:before="120"/>
        <w:ind w:left="562"/>
        <w:jc w:val="thaiDistribute"/>
        <w:rPr>
          <w:rFonts w:asciiTheme="majorBidi" w:hAnsiTheme="majorBidi" w:cstheme="majorBidi"/>
          <w:b/>
          <w:bCs/>
          <w:lang w:val="en-US"/>
        </w:rPr>
      </w:pP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A445DA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งวดสามเดือนสิ้นสุดวันที่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="00A445DA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331D49" w:rsidRPr="002B4D05">
        <w:rPr>
          <w:rFonts w:asciiTheme="majorBidi" w:hAnsiTheme="majorBidi" w:cstheme="majorBidi" w:hint="cs"/>
          <w:snapToGrid w:val="0"/>
          <w:spacing w:val="-6"/>
          <w:cs/>
          <w:lang w:val="en-US"/>
        </w:rPr>
        <w:t>มีนาคม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2568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2B4D05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EA0B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64C3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298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FE7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25DA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1F5D105" w14:textId="77777777" w:rsidR="00E142AA" w:rsidRPr="002B4D05" w:rsidRDefault="00E142AA" w:rsidP="00B25C41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2B4D05" w14:paraId="636032C3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08F4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05A4D9C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2B4D05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B8D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16192D3" w14:textId="45D63C7F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</w:tr>
      <w:tr w:rsidR="00E142AA" w:rsidRPr="002B4D05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87D4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A61B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4EB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3DEA4B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3351FABE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B0D070A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2B4D05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06E8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EB4A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5D36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A69A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2E73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72B6B6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5AD84227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56EAA6F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64BD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9361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DF94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B2DF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7104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A5F6BD6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9B8D23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65BA9B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8D45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54DB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FF4B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C0C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B2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FD92EB6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9E1EC8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B3B22C0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71E6B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6C8C9" w14:textId="77777777" w:rsidR="00E142AA" w:rsidRPr="002B4D05" w:rsidRDefault="00E142AA" w:rsidP="00B25C41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19FA9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6EBAB" w14:textId="77777777" w:rsidR="00E142AA" w:rsidRPr="002B4D05" w:rsidRDefault="00E142AA" w:rsidP="00B25C4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A75B" w14:textId="77777777" w:rsidR="00E142AA" w:rsidRPr="002B4D05" w:rsidRDefault="00E142A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4003CA7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823B068" w14:textId="77777777" w:rsidR="00E142AA" w:rsidRPr="002B4D05" w:rsidRDefault="00E142A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C33422C" w14:textId="77777777" w:rsidR="00E142AA" w:rsidRPr="002B4D05" w:rsidRDefault="00E142AA" w:rsidP="00B25C4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142AA" w:rsidRPr="002B4D05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4AF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83204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B87F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98920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51D0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CA57374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24AE947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EE43536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142AA" w:rsidRPr="002B4D05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ED1B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9EACB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13A40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46E2F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DF1C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4530D6F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1375A7A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96DD87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2AA" w:rsidRPr="002B4D05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1A67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91E6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EC0A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5FA0C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83F7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A3159E6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25284C0" w14:textId="77777777" w:rsidR="00E142AA" w:rsidRPr="002B4D05" w:rsidRDefault="00E142A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BB9C6E" w14:textId="77777777" w:rsidR="00E142AA" w:rsidRPr="002B4D05" w:rsidRDefault="00E142A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8309F" w:rsidRPr="002B4D05" w14:paraId="1CFE2F7F" w14:textId="77777777" w:rsidTr="005652B2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B888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vAlign w:val="bottom"/>
          </w:tcPr>
          <w:p w14:paraId="5DC70D79" w14:textId="3B31990B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215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687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905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D384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2C2" w14:textId="6F761972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B439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99896B8" w14:textId="3B0B5059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DDAEA89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644D81" w14:textId="51B066C4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215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687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905</w:t>
            </w:r>
          </w:p>
        </w:tc>
      </w:tr>
      <w:tr w:rsidR="0028309F" w:rsidRPr="002B4D05" w14:paraId="57053A78" w14:textId="77777777" w:rsidTr="005652B2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E89C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vAlign w:val="center"/>
          </w:tcPr>
          <w:p w14:paraId="2C98A1D5" w14:textId="13D272CD" w:rsidR="0028309F" w:rsidRPr="002B4D05" w:rsidRDefault="00B61D37" w:rsidP="00B25C41">
            <w:pPr>
              <w:tabs>
                <w:tab w:val="decimal" w:pos="99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92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208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896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3733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3A306" w14:textId="73C51144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214FD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1DC18D6" w14:textId="39642F4A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3B18503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489192" w14:textId="06F49DB3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92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208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896</w:t>
            </w:r>
          </w:p>
        </w:tc>
      </w:tr>
      <w:tr w:rsidR="0028309F" w:rsidRPr="002B4D05" w14:paraId="6589639E" w14:textId="77777777" w:rsidTr="00FD51B6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02C7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48FCC" w14:textId="08FBC6A8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307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896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801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3032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EB2A7" w14:textId="7874745F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7BE6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E81D" w14:textId="1943B175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7E69E44" w14:textId="77777777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68C0" w14:textId="41BF8EB9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Angsana New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307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896</w:t>
            </w:r>
            <w:r w:rsidR="0028309F" w:rsidRPr="002B4D05">
              <w:rPr>
                <w:rFonts w:ascii="Times New Roman" w:hAnsi="Times New Roman" w:cs="Angsana New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801</w:t>
            </w:r>
          </w:p>
        </w:tc>
      </w:tr>
      <w:tr w:rsidR="0031761B" w:rsidRPr="002B4D05" w14:paraId="7F603600" w14:textId="77777777" w:rsidTr="00013894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D20E" w14:textId="77777777" w:rsidR="0031761B" w:rsidRPr="002B4D05" w:rsidRDefault="0031761B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73234491" w14:textId="77777777" w:rsidR="0031761B" w:rsidRPr="002B4D05" w:rsidRDefault="0031761B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</w:tcPr>
          <w:p w14:paraId="2B0A5494" w14:textId="77777777" w:rsidR="0031761B" w:rsidRPr="002B4D05" w:rsidRDefault="0031761B" w:rsidP="00B25C41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5B8CCE" w14:textId="77777777" w:rsidR="0031761B" w:rsidRPr="002B4D05" w:rsidRDefault="0031761B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</w:tcPr>
          <w:p w14:paraId="413588E9" w14:textId="77777777" w:rsidR="0031761B" w:rsidRPr="002B4D05" w:rsidRDefault="0031761B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DD236D3" w14:textId="77777777" w:rsidR="0031761B" w:rsidRPr="002B4D05" w:rsidRDefault="0031761B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48E10DF" w14:textId="77777777" w:rsidR="0031761B" w:rsidRPr="002B4D05" w:rsidRDefault="0031761B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92A1B26" w14:textId="77777777" w:rsidR="0031761B" w:rsidRPr="002B4D05" w:rsidRDefault="0031761B" w:rsidP="00B25C41">
            <w:pPr>
              <w:tabs>
                <w:tab w:val="decimal" w:pos="880"/>
              </w:tabs>
              <w:spacing w:line="260" w:lineRule="exact"/>
              <w:ind w:right="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5127A" w:rsidRPr="002B4D05" w14:paraId="0009A7B2" w14:textId="77777777" w:rsidTr="00AE75A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9CDB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310244F7" w14:textId="586F60D6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129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615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C958B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A1B8DB" w14:textId="567E5400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8EB6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598BE32" w14:textId="6C79B28B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C57B74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DCB36" w14:textId="02C7CBB1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129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615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795</w:t>
            </w:r>
          </w:p>
        </w:tc>
      </w:tr>
      <w:tr w:rsidR="0045127A" w:rsidRPr="002B4D05" w14:paraId="67CF187D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F94F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vAlign w:val="center"/>
          </w:tcPr>
          <w:p w14:paraId="0ED31489" w14:textId="63C4A800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23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221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442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7BD1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9E5E37A" w14:textId="3252BAFC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8BD3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D84E296" w14:textId="23798166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DF57287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C377D4F" w14:textId="3BC7862A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23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221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442</w:t>
            </w:r>
          </w:p>
        </w:tc>
      </w:tr>
      <w:tr w:rsidR="0045127A" w:rsidRPr="002B4D05" w14:paraId="4DCD9F50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569E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vAlign w:val="center"/>
          </w:tcPr>
          <w:p w14:paraId="7566B1C1" w14:textId="267B2A2A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118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780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186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874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2E759" w14:textId="3495A862" w:rsidR="0045127A" w:rsidRPr="002B4D05" w:rsidRDefault="00B61D37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566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208E3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1EBD836" w14:textId="7D6A26B7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D2713F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74F71CD" w14:textId="6318A0FC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118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806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752</w:t>
            </w:r>
          </w:p>
        </w:tc>
      </w:tr>
      <w:tr w:rsidR="0045127A" w:rsidRPr="002B4D05" w14:paraId="5B6BA908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91BC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vAlign w:val="center"/>
          </w:tcPr>
          <w:p w14:paraId="2794B2B0" w14:textId="6C845FA9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492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046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7D82A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24C8F02" w14:textId="4373CFD5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73210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AE89735" w14:textId="12C6603B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FDAEC9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A272963" w14:textId="730F8FD1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492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046</w:t>
            </w:r>
          </w:p>
        </w:tc>
      </w:tr>
      <w:tr w:rsidR="0045127A" w:rsidRPr="002B4D05" w14:paraId="231BF0A0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FFE5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C5C2F0" w14:textId="19B3A004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285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109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469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46DB7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2017E" w14:textId="721CDE4C" w:rsidR="0045127A" w:rsidRPr="002B4D05" w:rsidRDefault="00B61D37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566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FE390" w14:textId="77777777" w:rsidR="0045127A" w:rsidRPr="002B4D05" w:rsidRDefault="004512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9EC45" w14:textId="221EEDB3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F9EE8E" w14:textId="77777777" w:rsidR="0045127A" w:rsidRPr="002B4D05" w:rsidRDefault="004512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18F1C" w14:textId="4BADB8D7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285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136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035</w:t>
            </w:r>
          </w:p>
        </w:tc>
      </w:tr>
      <w:tr w:rsidR="0028309F" w:rsidRPr="002B4D05" w14:paraId="425D8224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0099" w14:textId="1121E966" w:rsidR="0028309F" w:rsidRPr="002B4D05" w:rsidRDefault="0028309F" w:rsidP="00B25C41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vAlign w:val="bottom"/>
          </w:tcPr>
          <w:p w14:paraId="2F829239" w14:textId="1D1D7411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22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787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332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067BB" w14:textId="77777777" w:rsidR="0028309F" w:rsidRPr="002B4D05" w:rsidRDefault="0028309F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08454E" w14:textId="34471756" w:rsidR="0028309F" w:rsidRPr="002B4D05" w:rsidRDefault="0028309F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566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7890B" w14:textId="77777777" w:rsidR="0028309F" w:rsidRPr="002B4D05" w:rsidRDefault="0028309F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8313E51" w14:textId="5FC9328E" w:rsidR="0028309F" w:rsidRPr="002B4D05" w:rsidRDefault="0028309F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3082AB" w14:textId="77777777" w:rsidR="0028309F" w:rsidRPr="002B4D05" w:rsidRDefault="0028309F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19A69" w14:textId="446A64B3" w:rsidR="0028309F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22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760</w:t>
            </w:r>
            <w:r w:rsidR="0028309F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766</w:t>
            </w:r>
          </w:p>
        </w:tc>
      </w:tr>
      <w:tr w:rsidR="0045127A" w:rsidRPr="002B4D05" w14:paraId="22630DA5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6A4F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vAlign w:val="bottom"/>
          </w:tcPr>
          <w:p w14:paraId="46391A43" w14:textId="52037802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27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994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287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53B6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518A7" w14:textId="368D5ACE" w:rsidR="0045127A" w:rsidRPr="002B4D05" w:rsidRDefault="0045127A" w:rsidP="00B25C41">
            <w:pPr>
              <w:tabs>
                <w:tab w:val="decimal" w:pos="521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F8699" w14:textId="77777777" w:rsidR="0045127A" w:rsidRPr="002B4D05" w:rsidRDefault="0045127A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0B83CF" w14:textId="61F35BB9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CC6914" w14:textId="77777777" w:rsidR="0045127A" w:rsidRPr="002B4D05" w:rsidRDefault="0045127A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3E7E5AD" w14:textId="1C49BC79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27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994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287</w:t>
            </w:r>
          </w:p>
        </w:tc>
      </w:tr>
      <w:tr w:rsidR="0045127A" w:rsidRPr="002B4D05" w14:paraId="40C8C26C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26B7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2806" w14:textId="2F86483A" w:rsidR="0045127A" w:rsidRPr="002B4D05" w:rsidRDefault="0045127A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146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188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989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5D74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D480" w14:textId="4A39E963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1688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DEC338D" w14:textId="5012B7A0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9828164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EAA92A7" w14:textId="537F98CE" w:rsidR="0045127A" w:rsidRPr="002B4D05" w:rsidRDefault="0045127A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146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188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989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F9530E" w:rsidRPr="002B4D05" w14:paraId="08601411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77416" w14:textId="6D756DE0" w:rsidR="00F9530E" w:rsidRPr="002B4D05" w:rsidRDefault="00F9530E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D5B71" w14:textId="225D0769" w:rsidR="00F9530E" w:rsidRPr="002B4D05" w:rsidRDefault="0028309F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95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407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370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F9C3D0" w14:textId="77777777" w:rsidR="00F9530E" w:rsidRPr="002B4D05" w:rsidRDefault="00F9530E" w:rsidP="00B25C41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9BA29" w14:textId="563CEE94" w:rsidR="00F9530E" w:rsidRPr="002B4D05" w:rsidRDefault="00F9530E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566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78831" w14:textId="77777777" w:rsidR="00F9530E" w:rsidRPr="002B4D05" w:rsidRDefault="00F9530E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9C09CB5" w14:textId="791B52C8" w:rsidR="00F9530E" w:rsidRPr="002B4D05" w:rsidRDefault="00F9530E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48D4F2" w14:textId="77777777" w:rsidR="00F9530E" w:rsidRPr="002B4D05" w:rsidRDefault="00F9530E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383C" w14:textId="6BF93104" w:rsidR="00F9530E" w:rsidRPr="002B4D05" w:rsidRDefault="00F9530E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95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433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936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45127A" w:rsidRPr="002B4D05" w14:paraId="54EFDA34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817A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A1318" w14:textId="5476BD58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387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387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B372A" w14:textId="77777777" w:rsidR="0045127A" w:rsidRPr="002B4D05" w:rsidRDefault="0045127A" w:rsidP="00B25C41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02FFC" w14:textId="23BE2CCE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D9556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9C6E652" w14:textId="2843C4CF" w:rsidR="0045127A" w:rsidRPr="002B4D05" w:rsidRDefault="004512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E7ECF26" w14:textId="77777777" w:rsidR="0045127A" w:rsidRPr="002B4D05" w:rsidRDefault="0045127A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DCC35" w14:textId="3715A7E5" w:rsidR="0045127A" w:rsidRPr="002B4D05" w:rsidRDefault="00B61D37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1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387</w:t>
            </w:r>
            <w:r w:rsidR="0045127A"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387</w:t>
            </w:r>
          </w:p>
        </w:tc>
      </w:tr>
      <w:tr w:rsidR="00F9530E" w:rsidRPr="002B4D05" w14:paraId="18D309A0" w14:textId="77777777" w:rsidTr="002A6CDB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EBA3" w14:textId="6C40B20F" w:rsidR="00F9530E" w:rsidRPr="002B4D05" w:rsidRDefault="00F9530E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69185" w14:textId="2F237F4C" w:rsidR="00F9530E" w:rsidRPr="002B4D05" w:rsidRDefault="0028309F" w:rsidP="00B25C41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794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757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99C31" w14:textId="77777777" w:rsidR="00F9530E" w:rsidRPr="002B4D05" w:rsidRDefault="00F9530E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19EDD3" w14:textId="15CEC52E" w:rsidR="00F9530E" w:rsidRPr="002B4D05" w:rsidRDefault="00F9530E" w:rsidP="00B25C41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26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566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59251" w14:textId="77777777" w:rsidR="00F9530E" w:rsidRPr="002B4D05" w:rsidRDefault="00F9530E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AFF05" w14:textId="4AE2004E" w:rsidR="00F9530E" w:rsidRPr="002B4D05" w:rsidRDefault="00F9530E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665B9A" w14:textId="77777777" w:rsidR="00F9530E" w:rsidRPr="002B4D05" w:rsidRDefault="00F9530E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4F54B" w14:textId="035CDBCF" w:rsidR="00F9530E" w:rsidRPr="002B4D05" w:rsidRDefault="00F9530E" w:rsidP="00B25C41">
            <w:pPr>
              <w:tabs>
                <w:tab w:val="decimal" w:pos="995"/>
              </w:tabs>
              <w:spacing w:line="260" w:lineRule="exact"/>
              <w:ind w:right="43"/>
              <w:rPr>
                <w:rFonts w:ascii="Times New Roman" w:hAnsi="Times New Roman" w:cs="Times New Roman"/>
                <w:sz w:val="16"/>
                <w:szCs w:val="16"/>
                <w:cs/>
                <w:lang w:val="en-US"/>
              </w:rPr>
            </w:pP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96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821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B61D37" w:rsidRPr="00B61D37">
              <w:rPr>
                <w:rFonts w:ascii="Times New Roman" w:hAnsi="Times New Roman" w:cs="Angsana New"/>
                <w:sz w:val="16"/>
                <w:szCs w:val="16"/>
                <w:lang w:val="en-US"/>
              </w:rPr>
              <w:t>323</w:t>
            </w:r>
            <w:r w:rsidRPr="002B4D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14:paraId="40E8172F" w14:textId="77777777" w:rsidR="00B25C41" w:rsidRDefault="00B25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73250E9F" w14:textId="0D710F37" w:rsidR="00C76C9C" w:rsidRPr="002B4D05" w:rsidRDefault="00AF7E60" w:rsidP="007037EC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lastRenderedPageBreak/>
        <w:t xml:space="preserve">สำหรับงวดสามเดือนสิ้นสุดวันที่ </w:t>
      </w:r>
      <w:r w:rsidR="00B61D37" w:rsidRPr="00B61D37">
        <w:rPr>
          <w:rFonts w:asciiTheme="majorBidi" w:hAnsiTheme="majorBidi" w:cstheme="majorBidi"/>
          <w:spacing w:val="4"/>
          <w:lang w:val="en-US"/>
        </w:rPr>
        <w:t>31</w:t>
      </w:r>
      <w:r w:rsidR="00416C05" w:rsidRPr="002B4D05">
        <w:rPr>
          <w:rFonts w:asciiTheme="majorBidi" w:hAnsiTheme="majorBidi" w:cstheme="majorBidi"/>
          <w:cs/>
        </w:rPr>
        <w:t xml:space="preserve"> </w:t>
      </w:r>
      <w:r w:rsidR="00331D49" w:rsidRPr="002B4D05">
        <w:rPr>
          <w:rFonts w:asciiTheme="majorBidi" w:hAnsiTheme="majorBidi" w:cstheme="majorBidi" w:hint="cs"/>
          <w:cs/>
        </w:rPr>
        <w:t>มีนาคม</w:t>
      </w:r>
      <w:r w:rsidR="00416C05" w:rsidRPr="002B4D05">
        <w:rPr>
          <w:rFonts w:asciiTheme="majorBidi" w:hAnsiTheme="majorBidi" w:cstheme="majorBidi"/>
          <w:cs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2568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="00896B23">
        <w:rPr>
          <w:rFonts w:asciiTheme="majorBidi" w:hAnsiTheme="majorBidi" w:cstheme="majorBidi" w:hint="cs"/>
          <w:snapToGrid w:val="0"/>
          <w:cs/>
          <w:lang w:val="en-US"/>
        </w:rPr>
        <w:t xml:space="preserve">มีมูลค่าตั้งแต่ร้อยละ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10</w:t>
      </w:r>
      <w:r w:rsidR="00896B23">
        <w:rPr>
          <w:rFonts w:asciiTheme="majorBidi" w:hAnsiTheme="majorBidi" w:cstheme="majorBidi"/>
          <w:snapToGrid w:val="0"/>
          <w:lang w:val="en-US"/>
        </w:rPr>
        <w:t xml:space="preserve"> </w:t>
      </w:r>
      <w:r w:rsidR="00896B23">
        <w:rPr>
          <w:rFonts w:asciiTheme="majorBidi" w:hAnsiTheme="majorBidi" w:cstheme="majorBidi" w:hint="cs"/>
          <w:snapToGrid w:val="0"/>
          <w:cs/>
          <w:lang w:val="en-US"/>
        </w:rPr>
        <w:t>ของรายได้รวม</w:t>
      </w:r>
      <w:r w:rsidRPr="002B4D05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865AE1" w:rsidRPr="002B4D05">
        <w:rPr>
          <w:rFonts w:asciiTheme="majorBidi" w:hAnsiTheme="majorBidi" w:cstheme="majorBidi" w:hint="cs"/>
          <w:snapToGrid w:val="0"/>
          <w:spacing w:val="2"/>
          <w:cs/>
          <w:lang w:val="en-US"/>
        </w:rPr>
        <w:t>สี่</w:t>
      </w:r>
      <w:r w:rsidRPr="002B4D05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B61D37" w:rsidRPr="00B61D37">
        <w:rPr>
          <w:rFonts w:asciiTheme="majorBidi" w:hAnsiTheme="majorBidi" w:cstheme="majorBidi"/>
          <w:snapToGrid w:val="0"/>
          <w:spacing w:val="2"/>
          <w:lang w:val="en-US"/>
        </w:rPr>
        <w:t>215</w:t>
      </w:r>
      <w:r w:rsidR="00865AE1" w:rsidRPr="002B4D05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2"/>
          <w:lang w:val="en-US"/>
        </w:rPr>
        <w:t>69</w:t>
      </w:r>
      <w:r w:rsidRPr="002B4D05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  <w:r w:rsidR="007037EC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ร้อยละ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70</w:t>
      </w:r>
      <w:r w:rsidR="000B4FAA" w:rsidRPr="002B4D05">
        <w:rPr>
          <w:rFonts w:asciiTheme="majorBidi" w:hAnsiTheme="majorBidi" w:cstheme="majorBidi"/>
          <w:snapToGrid w:val="0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05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="00896B23">
        <w:rPr>
          <w:rFonts w:asciiTheme="majorBidi" w:hAnsiTheme="majorBidi" w:cstheme="majorBidi" w:hint="cs"/>
          <w:snapToGrid w:val="0"/>
          <w:cs/>
          <w:lang w:val="en-US"/>
        </w:rPr>
        <w:t>ทั้งหมด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6FAEDF3F" w14:textId="69D83AE4" w:rsidR="00F43294" w:rsidRPr="002B4D05" w:rsidRDefault="00F43294" w:rsidP="00D34D6A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22B76CE6" w14:textId="77777777" w:rsidR="00E142AA" w:rsidRPr="002B4D05" w:rsidRDefault="00E142AA" w:rsidP="00C57668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2B4D05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84D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A0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A300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66E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E2F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CC56291" w14:textId="77777777" w:rsidR="00E142AA" w:rsidRPr="002B4D05" w:rsidRDefault="00E142AA" w:rsidP="00B25C41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2B4D05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6486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27B42D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2B4D05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C9FDC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DB115" w14:textId="408C0CD6" w:rsidR="00E142AA" w:rsidRPr="002B4D05" w:rsidRDefault="001B7C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31D49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331D4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2B4D05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ABA6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E80E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3860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2C6AC2C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1AC7B9AD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2AE356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2B4D05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23E6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D093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5CB6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A3A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ECF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D8F06B0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03005F77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05AFD52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0AFC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2F80" w14:textId="77777777" w:rsidR="00E142AA" w:rsidRPr="002B4D05" w:rsidRDefault="00E142AA" w:rsidP="00B25C41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260D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B7C8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658C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865894C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A50EF7F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00882B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9DC8B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BB3A" w14:textId="77777777" w:rsidR="00E142AA" w:rsidRPr="002B4D05" w:rsidRDefault="00E142AA" w:rsidP="00B25C41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E4A" w14:textId="77777777" w:rsidR="00E142AA" w:rsidRPr="002B4D05" w:rsidRDefault="00E142AA" w:rsidP="00B25C41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8E24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CC14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D2DC4D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A5A6949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9860456" w14:textId="77777777" w:rsidR="00E142AA" w:rsidRPr="002B4D05" w:rsidRDefault="00E142A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2B4D05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1971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CAEE" w14:textId="77777777" w:rsidR="009C137A" w:rsidRPr="002B4D05" w:rsidRDefault="009C137A" w:rsidP="00B25C41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90639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072A1" w14:textId="77777777" w:rsidR="009C137A" w:rsidRPr="002B4D05" w:rsidRDefault="009C137A" w:rsidP="00B25C41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A4D9F" w14:textId="77777777" w:rsidR="009C137A" w:rsidRPr="002B4D05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B0C35F" w14:textId="77777777" w:rsidR="009C137A" w:rsidRPr="002B4D05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7440D92" w14:textId="77777777" w:rsidR="009C137A" w:rsidRPr="002B4D05" w:rsidRDefault="009C137A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8C96FC1" w14:textId="77777777" w:rsidR="009C137A" w:rsidRPr="002B4D05" w:rsidRDefault="009C137A" w:rsidP="00B25C41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C137A" w:rsidRPr="002B4D05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E5A0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EBB6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94FC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768BA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997F7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D07A3E3" w14:textId="77777777" w:rsidR="009C137A" w:rsidRPr="002B4D05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272E68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F2C17D5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C137A" w:rsidRPr="002B4D05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5DD6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8A66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329D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D766B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C85B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70A9A" w14:textId="77777777" w:rsidR="009C137A" w:rsidRPr="002B4D05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0E6A9E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31D23D6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C137A" w:rsidRPr="002B4D05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ADF5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049C6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0C7E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1643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F608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88E1D" w14:textId="77777777" w:rsidR="009C137A" w:rsidRPr="002B4D05" w:rsidRDefault="009C137A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520B618" w14:textId="77777777" w:rsidR="009C137A" w:rsidRPr="002B4D05" w:rsidRDefault="009C137A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F67C1B" w14:textId="77777777" w:rsidR="009C137A" w:rsidRPr="002B4D05" w:rsidRDefault="009C137A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D0188" w:rsidRPr="002B4D05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B400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93F09" w14:textId="490282D6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30B6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D7416" w14:textId="361D27DF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2BC9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E1B95E9" w14:textId="178F698F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352E7F6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997373" w14:textId="1B557A02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</w:p>
        </w:tc>
      </w:tr>
      <w:tr w:rsidR="006D0188" w:rsidRPr="002B4D05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EAE2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496CD" w14:textId="76694AA0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A00E1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07961" w14:textId="05DD1B60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D3635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0458364" w14:textId="3DEB8A8D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5CE8200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F86A" w14:textId="507FB8FB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</w:tr>
      <w:tr w:rsidR="006D0188" w:rsidRPr="002B4D05" w14:paraId="17DA168E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77B4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DEC97" w14:textId="24BE3C66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192D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48F4B" w14:textId="5512F649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9EFB5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ED2F" w14:textId="5854E87D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1E11CC9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A1666" w14:textId="2BB8D6F1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</w:tr>
      <w:tr w:rsidR="006D0188" w:rsidRPr="002B4D05" w14:paraId="1548E2A1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14B6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475CC4" w14:textId="77777777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BE8C17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133BC" w14:textId="77777777" w:rsidR="006D0188" w:rsidRPr="002B4D05" w:rsidRDefault="006D0188" w:rsidP="00B25C41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A83EC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4A3B94A" w14:textId="77777777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80853CD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0283CC7F" w14:textId="77777777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D0188" w:rsidRPr="002B4D05" w14:paraId="5DEFD9E0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00B3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14C6A514" w14:textId="32186CBF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9FC6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679288C" w14:textId="5A0F1335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576DA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F7D4391" w14:textId="0F60C0EF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95D842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696455D" w14:textId="1044D7EC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376</w:t>
            </w:r>
          </w:p>
        </w:tc>
      </w:tr>
      <w:tr w:rsidR="006D0188" w:rsidRPr="002B4D05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7389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3313A" w14:textId="579E2EB3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6279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82A516" w14:textId="25017E38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3EA7A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A47079E" w14:textId="4553EF81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1FBDBD6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62D9DBA" w14:textId="330E01AE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</w:p>
        </w:tc>
      </w:tr>
      <w:tr w:rsidR="006D0188" w:rsidRPr="002B4D05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B95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2F7C2" w14:textId="5001C813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7A525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43D8" w14:textId="20CEC2BC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444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2B9A5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CF8B24D" w14:textId="67927039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DD1921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19C2DC" w14:textId="1FDE9C0B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478</w:t>
            </w:r>
          </w:p>
        </w:tc>
      </w:tr>
      <w:tr w:rsidR="006D0188" w:rsidRPr="002B4D05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311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2EEA2" w14:textId="690BBE30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9A42D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BC3EB2" w14:textId="16FF0187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DFF51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9F8994B" w14:textId="4FEA5DBA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1DCE68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F841E6E" w14:textId="56D5308B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397</w:t>
            </w:r>
          </w:p>
        </w:tc>
      </w:tr>
      <w:tr w:rsidR="006D0188" w:rsidRPr="002B4D05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5083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09819C" w14:textId="5AFF0F42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E3D94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54D0CA5" w14:textId="0CCFBE79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EABA0E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2F09A0F" w14:textId="18CAE7F3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352E55F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E3668FE" w14:textId="439BF60E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</w:p>
        </w:tc>
      </w:tr>
      <w:tr w:rsidR="006D0188" w:rsidRPr="002B4D05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835E4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85793" w14:textId="445EAB45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8408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A1ABE" w14:textId="4D7ACAD5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444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E454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46DA3" w14:textId="5C879BF1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5F019F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E10D1" w14:textId="0CC7D804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008</w:t>
            </w:r>
          </w:p>
        </w:tc>
      </w:tr>
      <w:tr w:rsidR="006D0188" w:rsidRPr="002B4D05" w14:paraId="2FAC7C7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A688" w14:textId="38DD1785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77516" w14:textId="1BC3356C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3CA59" w14:textId="77777777" w:rsidR="006D0188" w:rsidRPr="002B4D05" w:rsidRDefault="006D0188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468DBF" w14:textId="3A2BF8E5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8DB49" w14:textId="77777777" w:rsidR="006D0188" w:rsidRPr="002B4D05" w:rsidRDefault="006D0188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3BC165F2" w14:textId="4DF55578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570DA5F" w14:textId="77777777" w:rsidR="006D0188" w:rsidRPr="002B4D05" w:rsidRDefault="006D0188" w:rsidP="00B25C41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61FBD" w14:textId="25AC2187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</w:tr>
      <w:tr w:rsidR="006D0188" w:rsidRPr="002B4D05" w14:paraId="7D8DF46B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9CCD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2775" w14:textId="307BDDB7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527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99C2E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96109" w14:textId="2334F591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C6551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8C7C678" w14:textId="211F2C53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15AE9A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1D82EF3" w14:textId="5B2C1345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</w:p>
        </w:tc>
      </w:tr>
      <w:tr w:rsidR="006D0188" w:rsidRPr="002B4D05" w14:paraId="3D9BEB0A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C66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0A4E4" w14:textId="31216829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7E84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C76ED" w14:textId="787C27F9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4E4C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697782D" w14:textId="4E167E22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EA2387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A8F8" w14:textId="15F440EC" w:rsidR="006D0188" w:rsidRPr="002B4D05" w:rsidRDefault="006D0188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6D0188" w:rsidRPr="002B4D05" w14:paraId="65C11CE7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BA46" w14:textId="5C0129EB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AD6E9" w14:textId="70563C6C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430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691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38D6C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E54DD6" w14:textId="68D8AA48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7F046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08F965A1" w14:textId="68CC05D8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BC8DCE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FA24" w14:textId="180A42C2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</w:tr>
      <w:tr w:rsidR="006D0188" w:rsidRPr="002B4D05" w14:paraId="3E84D149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46D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62C3" w14:textId="2AE446F2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3B287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496CC" w14:textId="4476C3E2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C9DAF6" w14:textId="77777777" w:rsidR="006D0188" w:rsidRPr="002B4D05" w:rsidRDefault="006D0188" w:rsidP="00B25C41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CE1FAD1" w14:textId="1B4580C8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5FE989" w14:textId="77777777" w:rsidR="006D0188" w:rsidRPr="002B4D05" w:rsidRDefault="006D0188" w:rsidP="00B25C41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EFCCB" w14:textId="5F937650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</w:p>
        </w:tc>
      </w:tr>
      <w:tr w:rsidR="006D0188" w:rsidRPr="002B4D05" w14:paraId="19EC8905" w14:textId="77777777" w:rsidTr="00B40B6C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B9AF" w14:textId="33B1FF94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93217" w14:textId="5CC5AC6D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342B9" w14:textId="77777777" w:rsidR="006D0188" w:rsidRPr="002B4D05" w:rsidRDefault="006D0188" w:rsidP="00B25C41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366B0" w14:textId="15387B2E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7193F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05F47" w14:textId="6A81F7B6" w:rsidR="006D0188" w:rsidRPr="002B4D05" w:rsidRDefault="006D0188" w:rsidP="00B25C41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43F505" w14:textId="77777777" w:rsidR="006D0188" w:rsidRPr="002B4D05" w:rsidRDefault="006D0188" w:rsidP="00B25C41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B8C91" w14:textId="1AE77A0B" w:rsidR="006D0188" w:rsidRPr="002B4D05" w:rsidRDefault="00B61D37" w:rsidP="00B25C41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860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</w:p>
        </w:tc>
      </w:tr>
    </w:tbl>
    <w:p w14:paraId="55AE7610" w14:textId="7D09554F" w:rsidR="00D474D9" w:rsidRPr="002B4D05" w:rsidRDefault="00D474D9" w:rsidP="001F6A3F">
      <w:pPr>
        <w:spacing w:before="240" w:after="120"/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31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="00331D49" w:rsidRPr="002B4D05">
        <w:rPr>
          <w:rFonts w:asciiTheme="majorBidi" w:hAnsiTheme="majorBidi" w:cstheme="majorBidi" w:hint="cs"/>
          <w:snapToGrid w:val="0"/>
          <w:cs/>
          <w:lang w:val="en-US"/>
        </w:rPr>
        <w:t>มีนาคม</w:t>
      </w:r>
      <w:r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B61D37" w:rsidRPr="00B61D37">
        <w:rPr>
          <w:rFonts w:asciiTheme="majorBidi" w:hAnsiTheme="majorBidi" w:cstheme="majorBidi"/>
          <w:snapToGrid w:val="0"/>
          <w:lang w:val="en-US"/>
        </w:rPr>
        <w:t>2567</w:t>
      </w:r>
      <w:r w:rsidRPr="002B4D05">
        <w:rPr>
          <w:rFonts w:asciiTheme="majorBidi" w:hAnsiTheme="majorBidi" w:cstheme="majorBidi"/>
          <w:snapToGrid w:val="0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C51CF6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มี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รายได้จากรายการกับลูกค้าภายนอก</w:t>
      </w:r>
      <w:r w:rsidR="00C66E26">
        <w:rPr>
          <w:rFonts w:asciiTheme="majorBidi" w:hAnsiTheme="majorBidi" w:cstheme="majorBidi" w:hint="cs"/>
          <w:snapToGrid w:val="0"/>
          <w:spacing w:val="-4"/>
          <w:cs/>
          <w:lang w:val="en-US"/>
        </w:rPr>
        <w:t>ที่</w:t>
      </w:r>
      <w:r w:rsidR="007037EC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มีมูลค่าตั้งแต่ร้อยละ </w:t>
      </w:r>
      <w:r w:rsidR="00B61D37" w:rsidRPr="00B61D37">
        <w:rPr>
          <w:rFonts w:asciiTheme="majorBidi" w:hAnsiTheme="majorBidi" w:cstheme="majorBidi"/>
          <w:snapToGrid w:val="0"/>
          <w:spacing w:val="2"/>
          <w:lang w:val="en-US"/>
        </w:rPr>
        <w:t>10</w:t>
      </w:r>
      <w:r w:rsidR="007037EC">
        <w:rPr>
          <w:rFonts w:asciiTheme="majorBidi" w:hAnsiTheme="majorBidi" w:cstheme="majorBidi"/>
          <w:snapToGrid w:val="0"/>
          <w:spacing w:val="2"/>
          <w:lang w:val="en-US"/>
        </w:rPr>
        <w:t xml:space="preserve"> </w:t>
      </w:r>
      <w:r w:rsidR="007037EC">
        <w:rPr>
          <w:rFonts w:asciiTheme="majorBidi" w:hAnsiTheme="majorBidi" w:cstheme="majorBidi" w:hint="cs"/>
          <w:snapToGrid w:val="0"/>
          <w:spacing w:val="2"/>
          <w:cs/>
          <w:lang w:val="en-US"/>
        </w:rPr>
        <w:t>ของรายได้รวม</w:t>
      </w:r>
      <w:r w:rsidR="00C66E26">
        <w:rPr>
          <w:rFonts w:asciiTheme="majorBidi" w:hAnsiTheme="majorBidi" w:cstheme="majorBidi" w:hint="cs"/>
          <w:snapToGrid w:val="0"/>
          <w:spacing w:val="2"/>
          <w:cs/>
          <w:lang w:val="en-US"/>
        </w:rPr>
        <w:t xml:space="preserve"> </w:t>
      </w:r>
      <w:r w:rsidR="00F91C82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จำนวนหนึ่ง</w:t>
      </w:r>
      <w:r w:rsidR="004F6962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ราย</w:t>
      </w:r>
      <w:r w:rsidR="00F91C82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ของส่วนงานพัฒนาอสังหาริมทรัพย์ภายในประเทศจำนวน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105</w:t>
      </w:r>
      <w:r w:rsidR="00F91C82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="00F91C82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ล้านบาท</w:t>
      </w:r>
      <w:r w:rsidR="001F6A3F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ซึ่งคิดเป็นร้อยละ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1F6A3F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57</w:t>
      </w:r>
      <w:r w:rsidR="001F6A3F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1F6A3F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ของ</w:t>
      </w:r>
      <w:r w:rsidR="004F6962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รายได้</w:t>
      </w:r>
      <w:r w:rsidR="001F6A3F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ทั้งหมดของกลุ่มบริษัท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2B4D05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D444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0088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345B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73D75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8666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0959C92E" w14:textId="77777777" w:rsidR="00E142AA" w:rsidRPr="002B4D05" w:rsidRDefault="00E142AA" w:rsidP="008B256D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2B4D05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06EF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BF330" w14:textId="77777777" w:rsidR="00464418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2B4D05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7983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9896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B864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BA89E95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7ED89430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5BA0260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2B4D05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AFED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D42B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2A85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134B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226C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E7C84F1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7A04E731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926343E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C28F1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6E75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4E3B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EB1A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0ABB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55A80F2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C11BC06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F67128A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AA4A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158" w14:textId="77777777" w:rsidR="00E142AA" w:rsidRPr="002B4D05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52E3" w14:textId="77777777" w:rsidR="00E142AA" w:rsidRPr="002B4D05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7E7E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922D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BED7920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04CA3FB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73BA87A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2B4D05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A01AC" w14:textId="77777777" w:rsidR="00E142AA" w:rsidRPr="002B4D05" w:rsidRDefault="00E142AA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F22B6" w14:textId="77777777" w:rsidR="00E142AA" w:rsidRPr="002B4D05" w:rsidRDefault="00E142AA" w:rsidP="008B256D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38A71" w14:textId="77777777" w:rsidR="00E142AA" w:rsidRPr="002B4D05" w:rsidRDefault="00E142AA" w:rsidP="008B256D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2E14C" w14:textId="77777777" w:rsidR="00E142AA" w:rsidRPr="002B4D05" w:rsidRDefault="00E142AA" w:rsidP="008B256D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A0F0E" w14:textId="77777777" w:rsidR="00E142AA" w:rsidRPr="002B4D05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7E05BE3" w14:textId="77777777" w:rsidR="00E142AA" w:rsidRPr="002B4D05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31D819" w14:textId="77777777" w:rsidR="00E142AA" w:rsidRPr="002B4D05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43C1F9B" w14:textId="77777777" w:rsidR="00E142AA" w:rsidRPr="002B4D05" w:rsidRDefault="00E142AA" w:rsidP="008B256D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2398C" w:rsidRPr="002B4D05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24BD" w14:textId="1E3BF186" w:rsidR="0082398C" w:rsidRPr="002B4D05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893364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893364"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8357F4" w14:textId="035B8B49" w:rsidR="0082398C" w:rsidRPr="002B4D05" w:rsidRDefault="00B61D37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F7B1" w14:textId="77777777" w:rsidR="0082398C" w:rsidRPr="002B4D05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182928" w14:textId="04D2F52A" w:rsidR="0082398C" w:rsidRPr="002B4D05" w:rsidRDefault="00B61D37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754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959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F8D91" w14:textId="77777777" w:rsidR="0082398C" w:rsidRPr="002B4D05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16C9B2" w14:textId="78957812" w:rsidR="0082398C" w:rsidRPr="002B4D05" w:rsidRDefault="000B4FAA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4486DC" w14:textId="77777777" w:rsidR="0082398C" w:rsidRPr="002B4D05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F66D8E" w14:textId="1766140A" w:rsidR="0082398C" w:rsidRPr="002B4D05" w:rsidRDefault="00B61D37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6D0188" w:rsidRPr="002B4D05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508C" w14:textId="4FA668D0" w:rsidR="006D0188" w:rsidRPr="002B4D05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16F123" w14:textId="341F6E8D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A33B" w14:textId="77777777" w:rsidR="006D0188" w:rsidRPr="002B4D05" w:rsidRDefault="006D0188" w:rsidP="006D0188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DBEE44" w14:textId="051ECA32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08CC2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4B117" w14:textId="6F9EB823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27A8530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4675D" w14:textId="611893E1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404</w:t>
            </w:r>
          </w:p>
        </w:tc>
      </w:tr>
      <w:tr w:rsidR="006D0188" w:rsidRPr="002B4D05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A397" w14:textId="77777777" w:rsidR="006D0188" w:rsidRPr="002B4D05" w:rsidRDefault="006D0188" w:rsidP="006D0188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39EBD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8C0F" w14:textId="77777777" w:rsidR="006D0188" w:rsidRPr="002B4D05" w:rsidRDefault="006D0188" w:rsidP="006D0188">
            <w:pPr>
              <w:spacing w:line="240" w:lineRule="exact"/>
              <w:ind w:left="900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2D54B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0C8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6B226AA" w14:textId="77777777" w:rsidR="006D0188" w:rsidRPr="002B4D05" w:rsidRDefault="006D0188" w:rsidP="006D018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B820F78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798328D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D0188" w:rsidRPr="002B4D05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96F5" w14:textId="75BBD106" w:rsidR="006D0188" w:rsidRPr="002B4D05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มีนาคม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2EE28F" w14:textId="3BA9B317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381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7293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563728" w14:textId="7F4160DC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EFDDB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AD8C02" w14:textId="07E92B25" w:rsidR="006D0188" w:rsidRPr="002B4D05" w:rsidRDefault="000B4FAA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853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030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E0ED35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F90B34" w14:textId="0E34ADB9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075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  <w:r w:rsidR="000B4FA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571</w:t>
            </w:r>
          </w:p>
        </w:tc>
      </w:tr>
      <w:tr w:rsidR="006D0188" w:rsidRPr="002B4D05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2683" w14:textId="15ED8805" w:rsidR="006D0188" w:rsidRPr="002B4D05" w:rsidRDefault="006D0188" w:rsidP="006D0188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E663CE" w14:textId="2FFAFA30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FA530" w14:textId="77777777" w:rsidR="006D0188" w:rsidRPr="002B4D05" w:rsidRDefault="006D0188" w:rsidP="006D0188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0E3A0" w14:textId="645A643A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359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4C04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5F597" w14:textId="557FF9FD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7B8E47" w14:textId="77777777" w:rsidR="006D0188" w:rsidRPr="002B4D05" w:rsidRDefault="006D0188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0E0D44" w14:textId="6CCCE207" w:rsidR="006D0188" w:rsidRPr="002B4D05" w:rsidRDefault="00B61D37" w:rsidP="006D0188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628</w:t>
            </w:r>
          </w:p>
        </w:tc>
      </w:tr>
    </w:tbl>
    <w:p w14:paraId="0A207B0C" w14:textId="77777777" w:rsidR="00B25C41" w:rsidRDefault="00B25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39DD685D" w14:textId="406BC0D0" w:rsidR="00E142AA" w:rsidRPr="002B4D05" w:rsidRDefault="00B61D37" w:rsidP="00C76C9C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lastRenderedPageBreak/>
        <w:t>23</w:t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2B4D05">
        <w:rPr>
          <w:rFonts w:asciiTheme="majorBidi" w:hAnsiTheme="majorBidi" w:cstheme="majorBidi"/>
          <w:b/>
          <w:bCs/>
          <w:lang w:val="en-US"/>
        </w:rPr>
        <w:tab/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7DF98C87" w14:textId="4EA44E85" w:rsidR="00E142AA" w:rsidRPr="002B4D05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D51649" w:rsidRPr="002B4D05">
        <w:rPr>
          <w:rFonts w:asciiTheme="majorBidi" w:hAnsiTheme="majorBidi" w:cstheme="majorBidi"/>
          <w:cs/>
        </w:rPr>
        <w:t xml:space="preserve"> </w:t>
      </w:r>
      <w:r w:rsidR="000B4FAA" w:rsidRPr="002B4D05">
        <w:rPr>
          <w:rFonts w:asciiTheme="majorBidi" w:hAnsiTheme="majorBidi" w:cstheme="majorBidi" w:hint="cs"/>
          <w:cs/>
        </w:rPr>
        <w:t>มีนาคม</w:t>
      </w:r>
      <w:r w:rsidR="00D51649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lang w:val="en-US"/>
        </w:rPr>
        <w:t>2568</w:t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B61D37">
        <w:rPr>
          <w:rFonts w:asciiTheme="majorBidi" w:hAnsiTheme="majorBidi" w:cstheme="majorBidi"/>
          <w:snapToGrid w:val="0"/>
          <w:lang w:val="en-US"/>
        </w:rPr>
        <w:t>31</w:t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B61D37">
        <w:rPr>
          <w:rFonts w:asciiTheme="majorBidi" w:hAnsiTheme="majorBidi" w:cstheme="majorBidi"/>
          <w:snapToGrid w:val="0"/>
          <w:lang w:val="en-US"/>
        </w:rPr>
        <w:t>2567</w:t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2B4D05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2B4D05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</w:p>
    <w:p w14:paraId="69910197" w14:textId="1A942D2B" w:rsidR="007C41BE" w:rsidRPr="002B4D05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8C24C1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วันที่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0B4FAA" w:rsidRPr="002B4D05">
        <w:rPr>
          <w:rFonts w:asciiTheme="majorBidi" w:hAnsiTheme="majorBidi" w:cstheme="majorBidi"/>
          <w:cs/>
        </w:rPr>
        <w:t xml:space="preserve"> </w:t>
      </w:r>
      <w:r w:rsidR="000B4FAA" w:rsidRPr="002B4D05">
        <w:rPr>
          <w:rFonts w:asciiTheme="majorBidi" w:hAnsiTheme="majorBidi" w:cstheme="majorBidi" w:hint="cs"/>
          <w:cs/>
        </w:rPr>
        <w:t>มีนาคม</w:t>
      </w:r>
      <w:r w:rsidR="000B4FAA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B61D37">
        <w:rPr>
          <w:rFonts w:asciiTheme="majorBidi" w:hAnsiTheme="majorBidi" w:cstheme="majorBidi"/>
          <w:snapToGrid w:val="0"/>
          <w:lang w:val="en-US"/>
        </w:rPr>
        <w:t>31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B61D37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7C41B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="000B4FAA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0B4FAA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7C41BE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0075FFB0" w:rsidR="00F4799B" w:rsidRPr="002B4D05" w:rsidRDefault="00B61D37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0B4FAA" w:rsidRPr="002B4D05">
        <w:rPr>
          <w:rFonts w:asciiTheme="majorBidi" w:hAnsiTheme="majorBidi" w:cstheme="majorBidi"/>
          <w:cs/>
        </w:rPr>
        <w:t xml:space="preserve"> </w:t>
      </w:r>
      <w:r w:rsidR="000B4FAA" w:rsidRPr="002B4D05">
        <w:rPr>
          <w:rFonts w:asciiTheme="majorBidi" w:hAnsiTheme="majorBidi" w:cstheme="majorBidi" w:hint="cs"/>
          <w:cs/>
        </w:rPr>
        <w:t>มีนาคม</w:t>
      </w:r>
      <w:r w:rsidR="000B4FAA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lang w:val="en-US"/>
        </w:rPr>
        <w:t>2568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B61D37">
        <w:rPr>
          <w:rFonts w:asciiTheme="majorBidi" w:hAnsiTheme="majorBidi" w:cstheme="majorBidi"/>
          <w:snapToGrid w:val="0"/>
          <w:lang w:val="en-US"/>
        </w:rPr>
        <w:t>31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B61D37">
        <w:rPr>
          <w:rFonts w:asciiTheme="majorBidi" w:hAnsiTheme="majorBidi" w:cstheme="majorBidi"/>
          <w:snapToGrid w:val="0"/>
          <w:lang w:val="en-US"/>
        </w:rPr>
        <w:t>2567</w:t>
      </w:r>
      <w:r w:rsidR="000B4FAA" w:rsidRPr="002B4D05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681F0A" w:rsidRPr="002B4D05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009</w:t>
      </w:r>
      <w:r w:rsidR="00CA23DC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33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D2963" w:rsidRPr="002B4D05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180</w:t>
      </w:r>
      <w:r w:rsidR="00FD2963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99</w:t>
      </w:r>
      <w:r w:rsidR="00FD2963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6C7285AD" w14:textId="00704D87" w:rsidR="003B7379" w:rsidRPr="002B4D05" w:rsidRDefault="00B61D37" w:rsidP="001154E8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7C41BE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7C41BE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2B4D05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ถึง</w:t>
      </w:r>
      <w:r w:rsidR="003165A4" w:rsidRPr="002B4D05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75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</w:t>
      </w:r>
      <w:r w:rsidR="00B36DDB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DB0CED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</w:t>
      </w:r>
      <w:r w:rsidR="00C933A7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ท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ย่อยเองจำนวน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350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2B4D05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</w:t>
      </w:r>
      <w:r w:rsidR="003165A4" w:rsidRPr="002B4D05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3165A4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       </w:t>
      </w:r>
      <w:r w:rsidR="003165A4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ร้อยละ 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3165A4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E67128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ต่อปี</w:t>
      </w:r>
      <w:r w:rsidR="003165A4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5E2AB3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ทั้งนี้</w:t>
      </w:r>
      <w:r w:rsidR="00EC5594"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ณ วันที่</w:t>
      </w:r>
      <w:r w:rsidR="00FE7EAD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B61D37">
        <w:rPr>
          <w:rFonts w:asciiTheme="majorBidi" w:hAnsiTheme="majorBidi" w:cstheme="majorBidi"/>
          <w:spacing w:val="4"/>
          <w:lang w:val="en-US"/>
        </w:rPr>
        <w:t>31</w:t>
      </w:r>
      <w:r w:rsidR="00D51649" w:rsidRPr="002B4D05">
        <w:rPr>
          <w:rFonts w:asciiTheme="majorBidi" w:hAnsiTheme="majorBidi" w:cstheme="majorBidi"/>
          <w:cs/>
        </w:rPr>
        <w:t xml:space="preserve"> </w:t>
      </w:r>
      <w:r w:rsidR="000B4FAA" w:rsidRPr="002B4D05">
        <w:rPr>
          <w:rFonts w:asciiTheme="majorBidi" w:hAnsiTheme="majorBidi" w:cstheme="majorBidi" w:hint="cs"/>
          <w:cs/>
        </w:rPr>
        <w:t>มีนาคม</w:t>
      </w:r>
      <w:r w:rsidR="004F6962" w:rsidRPr="002B4D05">
        <w:rPr>
          <w:rFonts w:asciiTheme="majorBidi" w:hAnsiTheme="majorBidi" w:cstheme="majorBidi"/>
          <w:cs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2568</w:t>
      </w:r>
      <w:r w:rsidR="00FE7EAD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และวันที่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CF7E29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CF7E29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E7EAD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</w:t>
      </w:r>
      <w:r w:rsidR="00FE7EAD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จัดการบัญชี</w:t>
      </w:r>
      <w:r w:rsidR="00CF7E29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ทุน</w:t>
      </w:r>
      <w:r w:rsidR="00FE7EAD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สำรองดังกล่าวแล้วจำนวน 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200</w:t>
      </w:r>
      <w:r w:rsidR="0087316B" w:rsidRPr="002B4D05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4"/>
          <w:lang w:val="en-US"/>
        </w:rPr>
        <w:t>03</w:t>
      </w:r>
      <w:r w:rsidR="00FE7EAD"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</w:t>
      </w:r>
      <w:r w:rsidR="00CF7E29" w:rsidRPr="002B4D05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CF7E29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และ 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197</w:t>
      </w:r>
      <w:r w:rsidR="000B4FAA" w:rsidRPr="002B4D05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8"/>
          <w:lang w:val="en-US"/>
        </w:rPr>
        <w:t>44</w:t>
      </w:r>
      <w:r w:rsidR="000B4FAA" w:rsidRPr="002B4D05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CF7E29" w:rsidRPr="002B4D05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 ตามลำดับ</w:t>
      </w:r>
      <w:r w:rsidR="001154E8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1154E8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(ดูหมายเหตุข้อ </w:t>
      </w:r>
      <w:r w:rsidRPr="00B61D37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12</w:t>
      </w:r>
      <w:r w:rsidR="001154E8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</w:p>
    <w:p w14:paraId="781B2DC8" w14:textId="3AEED193" w:rsidR="002B0A29" w:rsidRPr="002B4D05" w:rsidRDefault="00B61D37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lang w:val="en-US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="00DB462E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73118B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83C2C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>ในเดือนตุลาคม</w:t>
      </w:r>
      <w:r w:rsidR="00103212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B61D37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="00F83C2C"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ของตน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ในบริษัทย่อยแห่งหนึ่งให้กับบริษัทในมูลค่า 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120</w:t>
      </w:r>
      <w:r w:rsidR="003748C1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ล้านเหรียญสหรัฐ เนื่องจากผู้รับเหมา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โครงการ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ยังไม่ได้ปฏิบัติตามภาระผูกพันตามข้อกําหนดเบื้องต้น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อย่างครบถ้วน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เพื่อการใช้สิทธิในการขายภายใต้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สัญญา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สิทธิซื้อหุ้นและสัญญาอื่นที่เกี่ยวข้อง ดังนั้นภาระผูกพันในการซื้อหุ้นดังกล่าว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จึง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ยังคงเป็นข้อพิพาทเนื่องจากสิทธิตามสัญญาสิทธิซื้อหุ้นอาจสิ้นสุดลงพร้อมกับการเลิกสัญญา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ผู้ถือหุ้น แม้จะมีข้อพิพาทนี้ บริษัทได้ประเมินเบื้องต้นแล้วเชื่อว่าค่าเสียหายอันเป็นผลจากการ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ผิด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สัญญา ก่อสร้างและสัญญา</w:t>
      </w:r>
      <w:r w:rsidR="004716B7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>ระหว่าง</w:t>
      </w:r>
      <w:r w:rsidR="00F83C2C"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(ดูหมายเหตุ</w:t>
      </w:r>
      <w:r w:rsidR="0074710D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ข้อ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</w:t>
      </w:r>
      <w:r w:rsidRPr="00B61D37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24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  <w:r w:rsidR="009F66BA" w:rsidRPr="002B4D05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 xml:space="preserve"> </w:t>
      </w:r>
    </w:p>
    <w:p w14:paraId="007F312B" w14:textId="56769951" w:rsidR="009F66BA" w:rsidRPr="002B4D05" w:rsidRDefault="002B0A29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B36DDB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โดย</w:t>
      </w:r>
      <w:r w:rsidR="009F66BA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มีนาคม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380A9ED4" w14:textId="77777777" w:rsidR="009F66BA" w:rsidRPr="002B4D05" w:rsidRDefault="009F66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br w:type="page"/>
      </w:r>
    </w:p>
    <w:p w14:paraId="2A8DE0B7" w14:textId="25ADC8C5" w:rsidR="00F4799B" w:rsidRPr="002B4D05" w:rsidRDefault="00B61D37" w:rsidP="00F4799B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B61D37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24</w:t>
      </w:r>
      <w:r w:rsidR="00F4799B" w:rsidRPr="002B4D05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F4799B" w:rsidRPr="002B4D05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F4799B" w:rsidRPr="002B4D05">
        <w:rPr>
          <w:rFonts w:asciiTheme="majorBidi" w:hAnsiTheme="majorBidi" w:cstheme="majorBidi"/>
          <w:b/>
          <w:bCs/>
          <w:color w:val="000000"/>
          <w:cs/>
          <w:lang w:val="en-US"/>
        </w:rPr>
        <w:t>คดีฟ้องร้อง</w:t>
      </w:r>
    </w:p>
    <w:p w14:paraId="35AEA28C" w14:textId="03337D06" w:rsidR="00C76C9C" w:rsidRPr="002B4D05" w:rsidRDefault="00B61D37" w:rsidP="00B25C41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B61D37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24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</w:t>
      </w:r>
      <w:r w:rsidR="00F4799B" w:rsidRPr="002B4D05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4A2CDD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B61D37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4A2CDD"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4A2CDD" w:rsidRPr="002B4D05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B61D37">
        <w:rPr>
          <w:rFonts w:ascii="Angsana New" w:hAnsi="Angsana New" w:cs="Angsana New"/>
          <w:snapToGrid w:val="0"/>
          <w:spacing w:val="-4"/>
          <w:lang w:val="en-US"/>
        </w:rPr>
        <w:t>2568</w:t>
      </w:r>
      <w:r w:rsidR="004A2CDD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4</w:t>
      </w:r>
      <w:r w:rsidR="004A2CDD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โดยถูกฟ้องร่วมกับบริษัทเป็นจำเลยในคดีแพ่งเป็นจำนวน </w:t>
      </w:r>
      <w:r w:rsidRPr="00B61D37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</w:t>
      </w:r>
      <w:r w:rsidR="004A2CDD" w:rsidRPr="002B4D05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</w:t>
      </w:r>
      <w:r w:rsidR="004A2CDD" w:rsidRPr="002B4D05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โดยกลุ่มบริษัทเชื่อว่า ผลของคดีไม่น่ามีผลกระทบอย่างมีนัยสำคัญต่องบการเงินรวมของกลุ่มบริษัท 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8DB2C5F" w14:textId="0FDAAF30" w:rsidR="00F4799B" w:rsidRPr="002B4D05" w:rsidRDefault="00B61D37" w:rsidP="00B25C41">
      <w:pPr>
        <w:spacing w:after="120"/>
        <w:ind w:left="1166" w:hanging="626"/>
        <w:jc w:val="thaiDistribute"/>
        <w:rPr>
          <w:rFonts w:asciiTheme="majorBidi" w:hAnsiTheme="majorBidi" w:cstheme="majorBidi"/>
          <w:lang w:eastAsia="x-none"/>
        </w:rPr>
      </w:pP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B61D37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D2963" w:rsidRPr="002B4D05">
        <w:rPr>
          <w:rFonts w:asciiTheme="majorBidi" w:hAnsiTheme="majorBidi" w:cstheme="majorBidi" w:hint="cs"/>
          <w:cs/>
          <w:lang w:eastAsia="x-none"/>
        </w:rPr>
        <w:t>ณ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วันที่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B61D37">
        <w:rPr>
          <w:rFonts w:asciiTheme="majorBidi" w:hAnsiTheme="majorBidi" w:cstheme="majorBidi"/>
          <w:lang w:val="en-US" w:eastAsia="x-none"/>
        </w:rPr>
        <w:t>31</w:t>
      </w:r>
      <w:r w:rsidR="00FD2963" w:rsidRPr="002B4D05">
        <w:rPr>
          <w:rFonts w:asciiTheme="majorBidi" w:hAnsiTheme="majorBidi" w:cstheme="majorBidi"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มีนาคม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B61D37">
        <w:rPr>
          <w:rFonts w:asciiTheme="majorBidi" w:hAnsiTheme="majorBidi" w:cstheme="majorBidi"/>
          <w:lang w:val="en-US" w:eastAsia="x-none"/>
        </w:rPr>
        <w:t>2568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 xml:space="preserve">เจ้าหนี้ค่าก่อสร้างและดอกเบี้ยค้างจ่ายระหว่างบริษัทย่อยและผู้รับเหมาโครงการมียอดคงเหลือจำนวน </w:t>
      </w:r>
      <w:r w:rsidRPr="00B61D37">
        <w:rPr>
          <w:rFonts w:asciiTheme="majorBidi" w:hAnsiTheme="majorBidi" w:cstheme="majorBidi" w:hint="cs"/>
          <w:lang w:val="en-US" w:eastAsia="x-none"/>
        </w:rPr>
        <w:t>5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,</w:t>
      </w:r>
      <w:r w:rsidRPr="00B61D37">
        <w:rPr>
          <w:rFonts w:asciiTheme="majorBidi" w:hAnsiTheme="majorBidi" w:cstheme="majorBidi" w:hint="cs"/>
          <w:lang w:val="en-US" w:eastAsia="x-none"/>
        </w:rPr>
        <w:t>484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.</w:t>
      </w:r>
      <w:r w:rsidRPr="00B61D37">
        <w:rPr>
          <w:rFonts w:asciiTheme="majorBidi" w:hAnsiTheme="majorBidi" w:cstheme="majorBidi" w:hint="cs"/>
          <w:lang w:val="en-US" w:eastAsia="x-none"/>
        </w:rPr>
        <w:t>65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 xml:space="preserve">และ </w:t>
      </w:r>
      <w:bookmarkStart w:id="17" w:name="_Hlk196927796"/>
      <w:r w:rsidRPr="00B61D37">
        <w:rPr>
          <w:rFonts w:asciiTheme="majorBidi" w:hAnsiTheme="majorBidi" w:cstheme="majorBidi"/>
          <w:lang w:val="en-US" w:eastAsia="x-none"/>
        </w:rPr>
        <w:t>1</w:t>
      </w:r>
      <w:r w:rsidR="00FD2963" w:rsidRPr="002B4D05">
        <w:rPr>
          <w:rFonts w:asciiTheme="majorBidi" w:hAnsiTheme="majorBidi" w:cstheme="majorBidi"/>
          <w:lang w:eastAsia="x-none"/>
        </w:rPr>
        <w:t>,</w:t>
      </w:r>
      <w:r w:rsidRPr="00B61D37">
        <w:rPr>
          <w:rFonts w:asciiTheme="majorBidi" w:hAnsiTheme="majorBidi" w:cstheme="majorBidi"/>
          <w:lang w:val="en-US" w:eastAsia="x-none"/>
        </w:rPr>
        <w:t>093</w:t>
      </w:r>
      <w:r w:rsidR="00FD2963" w:rsidRPr="002B4D05">
        <w:rPr>
          <w:rFonts w:asciiTheme="majorBidi" w:hAnsiTheme="majorBidi" w:cstheme="majorBidi"/>
          <w:lang w:eastAsia="x-none"/>
        </w:rPr>
        <w:t>.</w:t>
      </w:r>
      <w:r w:rsidRPr="00B61D37">
        <w:rPr>
          <w:rFonts w:asciiTheme="majorBidi" w:hAnsiTheme="majorBidi" w:cstheme="majorBidi"/>
          <w:lang w:val="en-US" w:eastAsia="x-none"/>
        </w:rPr>
        <w:t>65</w:t>
      </w:r>
      <w:bookmarkEnd w:id="17"/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ล้านบาท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ตามลำดับ ซึ่งตามสัญญาชำระหนี้คืน ยอดหนี้ดังกล่าวมีกำหนดชำระภายในวันที่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B61D37">
        <w:rPr>
          <w:rFonts w:asciiTheme="majorBidi" w:hAnsiTheme="majorBidi" w:cstheme="majorBidi"/>
          <w:lang w:val="en-US" w:eastAsia="x-none"/>
        </w:rPr>
        <w:t>30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="00FD2963" w:rsidRPr="002B4D05">
        <w:rPr>
          <w:rFonts w:asciiTheme="majorBidi" w:hAnsiTheme="majorBidi" w:cstheme="majorBidi" w:hint="cs"/>
          <w:cs/>
          <w:lang w:eastAsia="x-none"/>
        </w:rPr>
        <w:t>มิถุนายน</w:t>
      </w:r>
      <w:r w:rsidR="00FD2963" w:rsidRPr="002B4D05">
        <w:rPr>
          <w:rFonts w:asciiTheme="majorBidi" w:hAnsiTheme="majorBidi" w:cstheme="majorBidi"/>
          <w:cs/>
          <w:lang w:eastAsia="x-none"/>
        </w:rPr>
        <w:t xml:space="preserve"> </w:t>
      </w:r>
      <w:r w:rsidRPr="00B61D37">
        <w:rPr>
          <w:rFonts w:asciiTheme="majorBidi" w:hAnsiTheme="majorBidi" w:cstheme="majorBidi"/>
          <w:lang w:val="en-US" w:eastAsia="x-none"/>
        </w:rPr>
        <w:t>2565</w:t>
      </w:r>
    </w:p>
    <w:p w14:paraId="4A3C7C4A" w14:textId="5D4790BF" w:rsidR="00FD2963" w:rsidRPr="00B61D37" w:rsidRDefault="00FD2963" w:rsidP="00B25C41">
      <w:pPr>
        <w:spacing w:after="120"/>
        <w:ind w:left="1166"/>
        <w:jc w:val="thaiDistribute"/>
        <w:rPr>
          <w:rFonts w:ascii="Angsana New" w:hAnsi="Angsana New" w:cs="Angsana New"/>
          <w:cs/>
          <w:lang w:val="en-US"/>
        </w:rPr>
      </w:pPr>
      <w:r w:rsidRPr="002B4D05">
        <w:rPr>
          <w:rFonts w:ascii="Angsana New" w:hAnsi="Angsana New" w:cs="Angsana New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2B4D05">
        <w:rPr>
          <w:rFonts w:ascii="Angsana New" w:hAnsi="Angsana New" w:cs="Angsana New" w:hint="cs"/>
          <w:spacing w:val="-6"/>
          <w:cs/>
        </w:rPr>
        <w:t xml:space="preserve"> </w:t>
      </w:r>
      <w:r w:rsidRPr="002B4D05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2B4D05">
        <w:rPr>
          <w:rFonts w:ascii="Angsana New" w:hAnsi="Angsana New" w:cs="Angsana New" w:hint="cs"/>
          <w:spacing w:val="-6"/>
          <w:cs/>
        </w:rPr>
        <w:t xml:space="preserve">  </w:t>
      </w:r>
      <w:r w:rsidR="00B822E6">
        <w:rPr>
          <w:rFonts w:ascii="Angsana New" w:hAnsi="Angsana New" w:cs="Angsana New"/>
          <w:spacing w:val="-6"/>
          <w:lang w:val="en-US"/>
        </w:rPr>
        <w:t xml:space="preserve">              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ตุลาคม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ตามที่ก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2B4D05">
        <w:rPr>
          <w:rFonts w:ascii="Angsana New" w:hAnsi="Angsana New" w:cs="Angsana New" w:hint="cs"/>
          <w:cs/>
        </w:rPr>
        <w:t>โครงการ</w:t>
      </w:r>
      <w:r w:rsidRPr="002B4D05">
        <w:rPr>
          <w:rFonts w:ascii="Angsana New" w:hAnsi="Angsana New" w:cs="Angsana New"/>
          <w:cs/>
        </w:rPr>
        <w:t>แต่ละฝ่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2B4D05">
        <w:rPr>
          <w:rFonts w:ascii="Angsana New" w:hAnsi="Angsana New" w:cs="Angsana New" w:hint="cs"/>
          <w:cs/>
        </w:rPr>
        <w:t>า</w:t>
      </w:r>
      <w:r w:rsidRPr="002B4D05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จะต้องชี้ขาดประเด็นดังกล่าวซึ่งจะมีผลผูกพันคู่สัญญา โดยเมื่อวันที่ </w:t>
      </w:r>
      <w:r w:rsidR="00B61D37" w:rsidRPr="00B61D37">
        <w:rPr>
          <w:rFonts w:ascii="Angsana New" w:hAnsi="Angsana New" w:cs="Angsana New"/>
          <w:lang w:val="en-US"/>
        </w:rPr>
        <w:t>20</w:t>
      </w:r>
      <w:r w:rsidRPr="002B4D05">
        <w:rPr>
          <w:rFonts w:ascii="Angsana New" w:hAnsi="Angsana New" w:cs="Angsana New"/>
          <w:cs/>
        </w:rPr>
        <w:t xml:space="preserve"> เมษายน </w:t>
      </w:r>
      <w:r w:rsidR="00B61D37" w:rsidRPr="00B61D37">
        <w:rPr>
          <w:rFonts w:ascii="Angsana New" w:hAnsi="Angsana New" w:cs="Angsana New"/>
          <w:lang w:val="en-US"/>
        </w:rPr>
        <w:t>2566</w:t>
      </w:r>
      <w:r w:rsidRPr="002B4D05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2B4D05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ดังนั้นกำหนดเวลาแล้วเสร็จของงานจึงยังคงไม่เปลี่ยนแปลง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กล่าวคือวันที่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31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ตุลาคม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2561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2B4D05">
        <w:rPr>
          <w:rFonts w:ascii="Angsana New" w:hAnsi="Angsana New" w:cs="Angsana New"/>
          <w:cs/>
        </w:rPr>
        <w:t xml:space="preserve"> </w:t>
      </w:r>
      <w:r w:rsidR="00B61D37" w:rsidRPr="00B61D37">
        <w:rPr>
          <w:rFonts w:ascii="Angsana New" w:hAnsi="Angsana New" w:cs="Angsana New"/>
          <w:lang w:val="en-US"/>
        </w:rPr>
        <w:t>5</w:t>
      </w:r>
      <w:r w:rsidRPr="002B4D05">
        <w:rPr>
          <w:rFonts w:ascii="Angsana New" w:hAnsi="Angsana New" w:cs="Angsana New"/>
          <w:cs/>
        </w:rPr>
        <w:t>,</w:t>
      </w:r>
      <w:r w:rsidR="00B61D37" w:rsidRPr="00B61D37">
        <w:rPr>
          <w:rFonts w:ascii="Angsana New" w:hAnsi="Angsana New" w:cs="Angsana New"/>
          <w:lang w:val="en-US"/>
        </w:rPr>
        <w:t>380</w:t>
      </w:r>
      <w:r w:rsidRPr="002B4D05">
        <w:rPr>
          <w:rFonts w:ascii="Angsana New" w:hAnsi="Angsana New" w:cs="Angsana New"/>
          <w:cs/>
        </w:rPr>
        <w:t>.</w:t>
      </w:r>
      <w:r w:rsidR="00B61D37" w:rsidRPr="00B61D37">
        <w:rPr>
          <w:rFonts w:ascii="Angsana New" w:hAnsi="Angsana New" w:cs="Angsana New"/>
          <w:lang w:val="en-US"/>
        </w:rPr>
        <w:t>22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ล้านบาท</w:t>
      </w:r>
      <w:r w:rsidRPr="002B4D05">
        <w:rPr>
          <w:rFonts w:ascii="Angsana New" w:hAnsi="Angsana New" w:cs="Angsana New"/>
          <w:cs/>
        </w:rPr>
        <w:t xml:space="preserve"> </w:t>
      </w:r>
      <w:r w:rsidRPr="002B4D05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  <w:r w:rsidR="00B61D37">
        <w:rPr>
          <w:rFonts w:ascii="Angsana New" w:hAnsi="Angsana New" w:cs="Angsana New" w:hint="cs"/>
          <w:cs/>
        </w:rPr>
        <w:t xml:space="preserve"> </w:t>
      </w:r>
      <w:r w:rsidR="00B61D37" w:rsidRPr="00B61D37">
        <w:rPr>
          <w:rFonts w:ascii="Angsana New" w:hAnsi="Angsana New" w:cs="Angsana New"/>
          <w:cs/>
        </w:rPr>
        <w:t>และค่าความเสียหายจากความล่าช้า</w:t>
      </w:r>
      <w:r w:rsidR="00B61D37" w:rsidRPr="00BE229C">
        <w:rPr>
          <w:rFonts w:ascii="Angsana New" w:hAnsi="Angsana New" w:cs="Angsana New"/>
          <w:spacing w:val="4"/>
          <w:cs/>
        </w:rPr>
        <w:t>จะดำเนินต่อจนถึงวันที่งานก่อสร้างแล้วเสร็จขั้นสุดท้าย (</w:t>
      </w:r>
      <w:r w:rsidR="00B61D37" w:rsidRPr="00BE229C">
        <w:rPr>
          <w:rFonts w:ascii="Angsana New" w:hAnsi="Angsana New" w:cs="Angsana New"/>
          <w:spacing w:val="4"/>
        </w:rPr>
        <w:t xml:space="preserve">Practical Completion) </w:t>
      </w:r>
      <w:r w:rsidR="00B61D37" w:rsidRPr="00BE229C">
        <w:rPr>
          <w:rFonts w:ascii="Angsana New" w:hAnsi="Angsana New" w:cs="Angsana New"/>
          <w:spacing w:val="4"/>
          <w:cs/>
        </w:rPr>
        <w:t>โดยวิศวกร</w:t>
      </w:r>
      <w:r w:rsidR="00B61D37" w:rsidRPr="00BE229C">
        <w:rPr>
          <w:rFonts w:ascii="Angsana New" w:hAnsi="Angsana New" w:cs="Angsana New"/>
          <w:spacing w:val="6"/>
          <w:cs/>
        </w:rPr>
        <w:t xml:space="preserve">ได้ออกหนังสือรับรองว่างานก่อสร้างแล้วเสร็จขั้นสุดท้ายให้แก่ผู้รับเหมาโครงการเมื่อวันที่ </w:t>
      </w:r>
      <w:r w:rsidR="00B61D37" w:rsidRPr="00BE229C">
        <w:rPr>
          <w:rFonts w:ascii="Angsana New" w:hAnsi="Angsana New" w:cs="Angsana New"/>
          <w:spacing w:val="6"/>
          <w:lang w:val="en-US"/>
        </w:rPr>
        <w:t>29</w:t>
      </w:r>
      <w:r w:rsidR="00B61D37" w:rsidRPr="00B61D37">
        <w:rPr>
          <w:rFonts w:ascii="Angsana New" w:hAnsi="Angsana New" w:cs="Angsana New"/>
          <w:cs/>
        </w:rPr>
        <w:t xml:space="preserve"> มีนาคม </w:t>
      </w:r>
      <w:r w:rsidR="00B61D37" w:rsidRPr="00B61D37">
        <w:rPr>
          <w:rFonts w:ascii="Angsana New" w:hAnsi="Angsana New" w:cs="Angsana New"/>
          <w:lang w:val="en-US"/>
        </w:rPr>
        <w:t>2567</w:t>
      </w:r>
    </w:p>
    <w:p w14:paraId="2506B773" w14:textId="77777777" w:rsidR="00B61D37" w:rsidRDefault="00B61D3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10FB95A" w14:textId="1D88D2AB" w:rsidR="00B25C41" w:rsidRDefault="00FD2963" w:rsidP="00B25C41">
      <w:pPr>
        <w:spacing w:after="120"/>
        <w:ind w:left="1166"/>
        <w:jc w:val="thaiDistribute"/>
        <w:rPr>
          <w:rFonts w:ascii="Angsana New" w:hAnsi="Angsana New" w:cs="Angsana New"/>
          <w:lang w:val="en-US"/>
        </w:rPr>
      </w:pPr>
      <w:r w:rsidRPr="002B4D05">
        <w:rPr>
          <w:rFonts w:ascii="Angsana New" w:hAnsi="Angsana New" w:cs="Angsana New"/>
          <w:cs/>
        </w:rPr>
        <w:lastRenderedPageBreak/>
        <w:t xml:space="preserve">การชี้ขาดในเรื่องค่าเสียหายจากความล่าช้าดังกล่าวซึ่งสนับสนุนข้อเรียกร้องของบริษัทย่อย </w:t>
      </w:r>
      <w:r w:rsidR="0013106E">
        <w:rPr>
          <w:rFonts w:ascii="Angsana New" w:hAnsi="Angsana New" w:cs="Angsana New"/>
          <w:lang w:val="en-US"/>
        </w:rPr>
        <w:t xml:space="preserve">      </w:t>
      </w:r>
      <w:r w:rsidRPr="002B4D05">
        <w:rPr>
          <w:rFonts w:ascii="Angsana New" w:hAnsi="Angsana New" w:cs="Angsana New"/>
          <w:cs/>
        </w:rPr>
        <w:t>ยังไม่รวมถึงค่าเสียหายอื่น ๆ ซึ่ง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2B4D05">
        <w:rPr>
          <w:rFonts w:ascii="Angsana New" w:hAnsi="Angsana New" w:cs="Angsana New" w:hint="cs"/>
          <w:cs/>
        </w:rPr>
        <w:t>ำ</w:t>
      </w:r>
      <w:r w:rsidRPr="002B4D05">
        <w:rPr>
          <w:rFonts w:ascii="Angsana New" w:hAnsi="Angsana New" w:cs="Angsana New"/>
          <w:cs/>
        </w:rPr>
        <w:t>นวนรวมของ</w:t>
      </w:r>
      <w:r w:rsidRPr="002B4D05">
        <w:rPr>
          <w:rFonts w:ascii="Angsana New" w:hAnsi="Angsana New" w:cs="Angsana New" w:hint="cs"/>
          <w:cs/>
        </w:rPr>
        <w:t>เจ้า</w:t>
      </w:r>
      <w:r w:rsidRPr="002B4D05">
        <w:rPr>
          <w:rFonts w:ascii="Angsana New" w:hAnsi="Angsana New" w:cs="Angsana New"/>
          <w:cs/>
        </w:rPr>
        <w:t xml:space="preserve">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</w:t>
      </w:r>
    </w:p>
    <w:p w14:paraId="3132837F" w14:textId="0DB87BA4" w:rsidR="00B25C41" w:rsidRDefault="00FD2963" w:rsidP="00B25C41">
      <w:pPr>
        <w:ind w:left="1166"/>
        <w:jc w:val="thaiDistribute"/>
        <w:rPr>
          <w:rFonts w:ascii="Angsana New" w:hAnsi="Angsana New" w:cs="Angsana New"/>
          <w:cs/>
        </w:rPr>
      </w:pPr>
      <w:r w:rsidRPr="002B4D05">
        <w:rPr>
          <w:rFonts w:ascii="Angsana New" w:hAnsi="Angsana New" w:cs="Angsana New"/>
          <w:cs/>
        </w:rPr>
        <w:t xml:space="preserve">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B61D37" w:rsidRPr="00B61D37">
        <w:rPr>
          <w:rFonts w:ascii="Angsana New" w:hAnsi="Angsana New" w:cs="Angsana New"/>
          <w:lang w:val="en-US"/>
        </w:rPr>
        <w:t>205</w:t>
      </w:r>
      <w:r w:rsidRPr="002B4D05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1AB77672" w14:textId="11C818CA" w:rsidR="009F52F0" w:rsidRPr="002B4D05" w:rsidRDefault="009F52F0" w:rsidP="009F52F0">
      <w:pPr>
        <w:overflowPunct/>
        <w:autoSpaceDE/>
        <w:autoSpaceDN/>
        <w:adjustRightInd/>
        <w:spacing w:before="120" w:after="120"/>
        <w:ind w:left="1166"/>
        <w:jc w:val="thaiDistribute"/>
        <w:textAlignment w:val="auto"/>
        <w:rPr>
          <w:rFonts w:ascii="Angsana New" w:hAnsi="Angsana New" w:cs="Angsana New"/>
          <w:snapToGrid w:val="0"/>
          <w:spacing w:val="-4"/>
          <w:lang w:val="en-US"/>
        </w:rPr>
      </w:pP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26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เมษายน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สืบเนื่องจากหนังสือชี้ขาดอย่างเป็นทางการจากวิศวกรดังกล่าว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ต่างๆ ที่เกิดขึ้นในเบื้องต้นที่เกี่ยวข้องกับการผิดสัญญาก่อสร้าง (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Demand Notice)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ให้กับผู้รับเหมาโครงการ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2F528519" w14:textId="31836C5C" w:rsidR="00C76C9C" w:rsidRPr="002B4D05" w:rsidRDefault="00F4799B" w:rsidP="00893364">
      <w:pPr>
        <w:tabs>
          <w:tab w:val="left" w:pos="1170"/>
        </w:tabs>
        <w:spacing w:after="200"/>
        <w:ind w:left="1166"/>
        <w:jc w:val="thaiDistribute"/>
        <w:rPr>
          <w:rFonts w:asciiTheme="majorBidi" w:hAnsiTheme="majorBidi" w:cstheme="majorBidi"/>
          <w:spacing w:val="-8"/>
        </w:rPr>
      </w:pPr>
      <w:r w:rsidRPr="002B4D05">
        <w:rPr>
          <w:rFonts w:asciiTheme="majorBidi" w:hAnsiTheme="majorBidi" w:cstheme="majorBidi"/>
          <w:spacing w:val="-8"/>
          <w:cs/>
        </w:rPr>
        <w:t>สืบเนื่องจากที่กล่าวมาข้างต้น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12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2B4D05">
        <w:rPr>
          <w:rFonts w:asciiTheme="majorBidi" w:hAnsiTheme="majorBidi" w:cstheme="majorBidi"/>
          <w:spacing w:val="-8"/>
          <w:cs/>
        </w:rPr>
        <w:t>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</w:t>
      </w:r>
      <w:r w:rsidR="00FD2963" w:rsidRPr="002B4D05">
        <w:rPr>
          <w:rFonts w:asciiTheme="majorBidi" w:hAnsiTheme="majorBidi" w:cstheme="majorBidi" w:hint="cs"/>
          <w:spacing w:val="-8"/>
          <w:cs/>
        </w:rPr>
        <w:t>ข้างน้อย</w:t>
      </w:r>
      <w:r w:rsidRPr="002B4D05">
        <w:rPr>
          <w:rFonts w:asciiTheme="majorBidi" w:hAnsiTheme="majorBidi" w:cstheme="majorBidi"/>
          <w:spacing w:val="-8"/>
          <w:cs/>
        </w:rPr>
        <w:t>ในบริษัทย่อยโดยการออกหนังสือบอกเลิกสัญญาอย่างเป็นทางการ</w:t>
      </w:r>
    </w:p>
    <w:p w14:paraId="398041E6" w14:textId="040EA216" w:rsidR="00FD2963" w:rsidRPr="002B4D05" w:rsidRDefault="00FD2963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ab/>
        <w:t xml:space="preserve">เมื่อวันที่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29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Certificate of Practical Completion)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ลงวันที่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เมษายน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2567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13106E">
        <w:rPr>
          <w:rFonts w:ascii="Angsana New" w:hAnsi="Angsana New" w:cs="Angsana New"/>
          <w:snapToGrid w:val="0"/>
          <w:spacing w:val="-4"/>
          <w:lang w:val="en-US"/>
        </w:rPr>
        <w:t xml:space="preserve">  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B61D37" w:rsidRPr="00B61D37">
        <w:rPr>
          <w:rFonts w:ascii="Angsana New" w:hAnsi="Angsana New" w:cs="Angsana New"/>
          <w:snapToGrid w:val="0"/>
          <w:spacing w:val="-4"/>
          <w:lang w:val="en-US"/>
        </w:rPr>
        <w:t>5</w:t>
      </w:r>
      <w:r w:rsidRPr="002B4D05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</w:p>
    <w:p w14:paraId="54410055" w14:textId="6649D514" w:rsidR="00F4799B" w:rsidRPr="002B4D05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2B4D05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283C20A9" w:rsidR="00F4799B" w:rsidRPr="002B4D05" w:rsidRDefault="00F4799B" w:rsidP="00893364">
      <w:pPr>
        <w:numPr>
          <w:ilvl w:val="0"/>
          <w:numId w:val="21"/>
        </w:numPr>
        <w:tabs>
          <w:tab w:val="left" w:pos="1170"/>
        </w:tabs>
        <w:spacing w:after="200"/>
        <w:ind w:left="1627" w:hanging="45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bookmarkStart w:id="18" w:name="_Hlk159225155"/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B61D37" w:rsidRPr="00B61D37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ผู้รับเหมาโครงการได้ยื่นคำร้องต่อศาลขอให้เพิกถอนมติที่ประชุมวิสามัญผู้ถือหุ้น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ครั้งที่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C76C9C"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         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 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B61D37" w:rsidRPr="00B61D37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2B4D05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2B4D05">
        <w:rPr>
          <w:rFonts w:asciiTheme="majorBidi" w:hAnsiTheme="majorBidi" w:cstheme="majorBidi"/>
          <w:snapToGrid w:val="0"/>
          <w:spacing w:val="-4"/>
          <w:cs/>
          <w:lang w:val="en-US"/>
        </w:rPr>
        <w:t>นั้นไม่มีมูล จึงเป็นเหตุให้ยกคำร้องเพิกถอนทั้งหมดและขอให้ผู้รับเหมาโครงการเป็นผู้ชำระค่าธรรมเนียมศาล</w:t>
      </w:r>
      <w:r w:rsidR="002562F8" w:rsidRPr="002B4D05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="002562F8" w:rsidRPr="002B4D05">
        <w:rPr>
          <w:rFonts w:asciiTheme="majorBidi" w:hAnsiTheme="majorBidi" w:cs="Angsana New"/>
          <w:snapToGrid w:val="0"/>
          <w:spacing w:val="-4"/>
          <w:cs/>
          <w:lang w:val="en-US"/>
        </w:rPr>
        <w:t>ปัจจุบันคดีอยู่ระหว่างรอคำพิพากษาของศาลอุทธรณ์</w:t>
      </w:r>
    </w:p>
    <w:p w14:paraId="3D60ED8B" w14:textId="77777777" w:rsidR="00B61D37" w:rsidRDefault="00B61D37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452099CC" w14:textId="796BF347" w:rsidR="00C50B33" w:rsidRPr="002B4D05" w:rsidRDefault="00C50B33" w:rsidP="00852E80">
      <w:pPr>
        <w:pStyle w:val="ListParagraph"/>
        <w:numPr>
          <w:ilvl w:val="0"/>
          <w:numId w:val="21"/>
        </w:numPr>
        <w:spacing w:before="120" w:after="120" w:line="240" w:lineRule="auto"/>
        <w:ind w:left="1620" w:hanging="453"/>
        <w:jc w:val="thaiDistribute"/>
        <w:rPr>
          <w:rFonts w:asciiTheme="majorBidi" w:eastAsia="Wingdings" w:hAnsiTheme="majorBidi" w:cstheme="majorBidi"/>
          <w:snapToGrid w:val="0"/>
          <w:sz w:val="32"/>
          <w:szCs w:val="32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31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ตุลาคม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โดยกล่าวหาว่าบริษัทได้ฝ่าฝืนเงื่อนไขในสัญญาระหว่างผู้ถือหุ้น ข้อบังคับของบริษัท และกระทำ</w:t>
      </w:r>
      <w:r w:rsidRPr="002B4D05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การละเมิด โดยเรียกร้องค่าเสียหายเป็นจำนวน </w:t>
      </w:r>
      <w:r w:rsidR="00B61D37" w:rsidRPr="00B61D37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1</w:t>
      </w:r>
      <w:r w:rsidRPr="002B4D05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>,</w:t>
      </w:r>
      <w:r w:rsidR="00B61D37" w:rsidRPr="00B61D37">
        <w:rPr>
          <w:rFonts w:asciiTheme="majorBidi" w:eastAsia="Wingdings" w:hAnsiTheme="majorBidi" w:cs="Angsana New"/>
          <w:snapToGrid w:val="0"/>
          <w:spacing w:val="4"/>
          <w:sz w:val="32"/>
          <w:szCs w:val="32"/>
        </w:rPr>
        <w:t>204</w:t>
      </w:r>
      <w:r w:rsidRPr="002B4D05">
        <w:rPr>
          <w:rFonts w:asciiTheme="majorBidi" w:eastAsia="Wingdings" w:hAnsiTheme="majorBidi" w:cs="Angsana New"/>
          <w:snapToGrid w:val="0"/>
          <w:spacing w:val="4"/>
          <w:sz w:val="32"/>
          <w:szCs w:val="32"/>
          <w:cs/>
        </w:rPr>
        <w:t xml:space="preserve"> ล้านบาท 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>ก่อสร้างของผู้รับเหมาโครงการ ศาล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จึงมีคำ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>สั่ง</w:t>
      </w:r>
      <w:r w:rsidR="00C824BE" w:rsidRPr="002B4D05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="00C824BE"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14</w:t>
      </w:r>
      <w:r w:rsidR="00C824BE"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มีนาคม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>ให้เลื่อนการพิจารณาคดีนี้ออกไปเพื่อรอ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ฟังผลคำพิพากษาศาลชั้นต้นในคดีก่อสร้าง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>ปัจจุบัน คดีนี้อยู่ในระหว่างการจำหน่ายคดีชั่วคราว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และศาลได้กำหนดนัดถัดไปวันที่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 xml:space="preserve">กันยายน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2719B4C1" w14:textId="6CAA6FFE" w:rsidR="00C50B33" w:rsidRPr="002B4D05" w:rsidRDefault="00C50B33" w:rsidP="00C50B33">
      <w:pPr>
        <w:pStyle w:val="ListParagraph"/>
        <w:spacing w:before="240" w:after="120" w:line="240" w:lineRule="auto"/>
        <w:ind w:left="1527"/>
        <w:contextualSpacing w:val="0"/>
        <w:jc w:val="thaiDistribute"/>
        <w:rPr>
          <w:rFonts w:asciiTheme="majorBidi" w:eastAsia="Wingdings" w:hAnsiTheme="majorBidi" w:cstheme="majorBidi"/>
          <w:snapToGrid w:val="0"/>
          <w:spacing w:val="-8"/>
          <w:sz w:val="32"/>
          <w:szCs w:val="32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กว่า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ปี ประกอบกับคำชี้ขาดของวิศวกรที่ระบุว่าผู้รับเหมาโครงการผิดสัญญาก่อสร้างและการก่อสร้างโครงการยังไม่แล้วเสร็จ ณ วันที่มีคำชี้ขาดจากวิศวกร จึงทำให้เกิดสิทธิในการบอกเลิกสัญญาตามสัญญาระหว่างผู้ถือหุ้น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28D00009" w14:textId="24982F4A" w:rsidR="00C50B33" w:rsidRPr="002B4D05" w:rsidRDefault="00C50B33" w:rsidP="00C50B33">
      <w:pPr>
        <w:pStyle w:val="ListParagraph"/>
        <w:numPr>
          <w:ilvl w:val="0"/>
          <w:numId w:val="21"/>
        </w:numPr>
        <w:spacing w:before="120"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4"/>
          <w:sz w:val="32"/>
          <w:szCs w:val="32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10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โดยผู้รับเหมาโครงการกล่าวหาว่าบริษัทได้ละเมิดเงื่อนไขในสัญญาระหว่างผู้ถือหุ้น ข้อบังคับของบริษัท และอ้างว่ามติของที่ประชุมวิสามัญผู้ถือหุ้น ครั้งที่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/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สมควรถูกเพิกถอน 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เนื่องจากประเด็นกฎหมายหลักในคดีนี้มีที่มาจากการผิดสัญญาก่อสร้างของผู้รับเหมาโครงการ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ศาลจึงมีคำสั่ง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14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2568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ให้เลื่อนการพิจารณาคดีนี้ออกไปเพื่อรอ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ฟังผลคำพิพากษาศาลชั้นต้นในคดีก่อสร้าง </w:t>
      </w:r>
      <w:r w:rsidRPr="002B4D05">
        <w:rPr>
          <w:rFonts w:asciiTheme="majorBidi" w:eastAsia="Wingdings" w:hAnsiTheme="majorBidi" w:cs="Angsana New" w:hint="cs"/>
          <w:snapToGrid w:val="0"/>
          <w:spacing w:val="-4"/>
          <w:sz w:val="32"/>
          <w:szCs w:val="32"/>
          <w:cs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 คดีนี้อยู่ในระหว่างการจำหน่ายคดีชั่วคราวและศาลได้กำหนดนัดถัดไปวันที่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กันยายน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4E9E125D" w14:textId="3F590EEC" w:rsidR="00C50B33" w:rsidRPr="002B4D05" w:rsidRDefault="00C50B33" w:rsidP="00C50B33">
      <w:pPr>
        <w:pStyle w:val="ListParagraph"/>
        <w:spacing w:before="120" w:after="120" w:line="240" w:lineRule="auto"/>
        <w:ind w:left="1526"/>
        <w:contextualSpacing w:val="0"/>
        <w:jc w:val="thaiDistribute"/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1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/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น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รวมของกลุ่มบริษัท</w:t>
      </w:r>
    </w:p>
    <w:bookmarkEnd w:id="18"/>
    <w:p w14:paraId="433F1B5E" w14:textId="77777777" w:rsidR="00B61D37" w:rsidRDefault="00B61D37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  <w:lang w:val="en-US"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69AD294B" w14:textId="0909423F" w:rsidR="00C50B33" w:rsidRPr="002B4D05" w:rsidRDefault="00C50B33" w:rsidP="00B61D37">
      <w:pPr>
        <w:pStyle w:val="ListParagraph"/>
        <w:numPr>
          <w:ilvl w:val="0"/>
          <w:numId w:val="21"/>
        </w:numPr>
        <w:tabs>
          <w:tab w:val="left" w:pos="1170"/>
        </w:tabs>
        <w:spacing w:before="120" w:after="240" w:line="240" w:lineRule="auto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lastRenderedPageBreak/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21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โดยกล่าวหาว่าบริษัทย่อยได้ละเมิดเงื่อนไขในสัญญาชำระหนี้คืนและเรียกร้องค่าเสียหายเป็นจำนวน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949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ซึ่งเป็นหนี้ที่มาจากสัญญาก่อสร้าง 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27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กุมภาพันธ์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บริษัทและบริษัทย่อยได้ยื่นคำให้การเพื่อโต้แย้งคำฟ้องของผู้รับเหมาโครงการ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5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389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ล้านบาท 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เนื่องจาก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ประเด็นกฎหมายหลักในคดีนี้มีที่มาจากการผิดสัญญาก่อสร้างของผู้รับเหมาโครงการ ศาลจึงมีคำสั่ง</w:t>
      </w:r>
      <w:r w:rsidR="005C4FDD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    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14</w:t>
      </w:r>
      <w:r w:rsidR="00C824BE"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มีนาคม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  <w:r w:rsidR="005C4FDD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ให้เลื่อนการพิจารณาคดี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  <w:cs/>
        </w:rPr>
        <w:t>นี้ออกไป เพื่อรอฟังผลคำพิพากษาศาลชั้นต้นในคดีก่อสร้าง</w:t>
      </w:r>
      <w:r w:rsidR="000A18D0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 คดีนี้อยู่ในระหว่างการจำหน่ายคดีชั่วคราวและศาลได้กำหนดนัดถัดไปวันที่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กันยายน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33161257" w14:textId="0D039D87" w:rsidR="00C50B33" w:rsidRPr="002B4D05" w:rsidRDefault="00C50B33" w:rsidP="00B25C41">
      <w:pPr>
        <w:pStyle w:val="ListParagraph"/>
        <w:tabs>
          <w:tab w:val="left" w:pos="1170"/>
        </w:tabs>
        <w:spacing w:after="240" w:line="240" w:lineRule="auto"/>
        <w:ind w:left="1527"/>
        <w:contextualSpacing w:val="0"/>
        <w:jc w:val="thaiDistribute"/>
        <w:rPr>
          <w:rFonts w:asciiTheme="majorBidi" w:hAnsiTheme="majorBidi" w:cs="Angsana New"/>
          <w:snapToGrid w:val="0"/>
          <w:spacing w:val="-8"/>
          <w:sz w:val="32"/>
          <w:szCs w:val="32"/>
        </w:rPr>
      </w:pP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แม้คดีดังกล่าวยังไม่ถึงที่สุด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สัญญาชำระหนี้คืน </w:t>
      </w:r>
      <w:r w:rsidRPr="002B4D05">
        <w:rPr>
          <w:rFonts w:asciiTheme="majorBidi" w:hAnsiTheme="majorBidi" w:cs="Angsana New" w:hint="cs"/>
          <w:snapToGrid w:val="0"/>
          <w:spacing w:val="-8"/>
          <w:sz w:val="32"/>
          <w:szCs w:val="32"/>
          <w:cs/>
        </w:rPr>
        <w:t>จากการ</w:t>
      </w: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ที่มีคำชี้ขาดจากวิศวกรที่ระบุให้บริษัทย่อยมีสิทธิได้รับการชดใช้ค่าเสียหายจากความล่าช้าจำนวน </w:t>
      </w:r>
      <w:r w:rsidR="00B61D37" w:rsidRPr="00B61D37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,</w:t>
      </w:r>
      <w:r w:rsidR="00B61D37" w:rsidRPr="00B61D37">
        <w:rPr>
          <w:rFonts w:asciiTheme="majorBidi" w:hAnsiTheme="majorBidi" w:cs="Angsana New"/>
          <w:snapToGrid w:val="0"/>
          <w:spacing w:val="-8"/>
          <w:sz w:val="32"/>
          <w:szCs w:val="32"/>
        </w:rPr>
        <w:t>380</w:t>
      </w: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>.</w:t>
      </w:r>
      <w:r w:rsidR="00B61D37" w:rsidRPr="00B61D37">
        <w:rPr>
          <w:rFonts w:asciiTheme="majorBidi" w:hAnsiTheme="majorBidi" w:cs="Angsana New"/>
          <w:snapToGrid w:val="0"/>
          <w:spacing w:val="-8"/>
          <w:sz w:val="32"/>
          <w:szCs w:val="32"/>
        </w:rPr>
        <w:t>22</w:t>
      </w: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ล้านบาท และบริษัทย่อยได้ประเมินเบื้องต้นแล้วพบว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แทนผู้รับเหมาโครงการที่ไม่สามารถก่อสร้างโครงการให้แล้วเสร็จเป็นเวลาเกินกว่า </w:t>
      </w:r>
      <w:r w:rsidR="00B61D37" w:rsidRPr="00B61D37">
        <w:rPr>
          <w:rFonts w:asciiTheme="majorBidi" w:hAnsiTheme="majorBidi" w:cs="Angsana New"/>
          <w:snapToGrid w:val="0"/>
          <w:spacing w:val="-8"/>
          <w:sz w:val="32"/>
          <w:szCs w:val="32"/>
        </w:rPr>
        <w:t>5</w:t>
      </w:r>
      <w:r w:rsidRPr="002B4D05">
        <w:rPr>
          <w:rFonts w:asciiTheme="majorBidi" w:hAnsiTheme="majorBidi" w:cs="Angsana New"/>
          <w:snapToGrid w:val="0"/>
          <w:spacing w:val="-8"/>
          <w:sz w:val="32"/>
          <w:szCs w:val="32"/>
          <w:cs/>
        </w:rPr>
        <w:t xml:space="preserve"> ปี ทั้งนี้ บริษัทย่อยได้ยื่นฟ้องผู้รับเหมาโครงการ (ดู “คดีความโดยบริษัท/บริษัทย่อย” ด้านล่าง) โดยเรียกร้องค่าเสียหายเป็นจำนวนเกินกว่ายอดหนี้ค้างชำระที่ถึงกำหนดแล้วตามสัญญาชำระหนี้คืน </w:t>
      </w:r>
    </w:p>
    <w:p w14:paraId="2E343DD5" w14:textId="73A35804" w:rsidR="00461190" w:rsidRPr="002B4D05" w:rsidRDefault="00C50B33" w:rsidP="00B25C41">
      <w:pPr>
        <w:pStyle w:val="ListParagraph"/>
        <w:numPr>
          <w:ilvl w:val="0"/>
          <w:numId w:val="21"/>
        </w:numPr>
        <w:spacing w:after="240" w:line="240" w:lineRule="auto"/>
        <w:ind w:left="1526"/>
        <w:contextualSpacing w:val="0"/>
        <w:jc w:val="thaiDistribute"/>
        <w:rPr>
          <w:rFonts w:asciiTheme="majorBidi" w:hAnsiTheme="majorBidi" w:cs="Angsana New"/>
          <w:snapToGrid w:val="0"/>
          <w:spacing w:val="-8"/>
        </w:rPr>
      </w:pP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24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พฤศจิกายน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2566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 xml:space="preserve">International Chamber of Commerce or “ICC”)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โดยผู้รับเหมาโครงการกล่าวหาว่าบริษัท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>ย่อย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/หรือโดยความผิดของบริษัทย่อย เป็นจำนวน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227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>.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ล้านดอลล่าร์สหรัฐ โดยเมื่อวันที่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ธันวาคม </w:t>
      </w:r>
      <w:r w:rsidR="00B61D37" w:rsidRPr="00B61D37">
        <w:rPr>
          <w:rFonts w:asciiTheme="majorBidi" w:eastAsia="Wingdings" w:hAnsiTheme="majorBidi" w:cs="Angsana New"/>
          <w:snapToGrid w:val="0"/>
          <w:spacing w:val="-8"/>
          <w:sz w:val="32"/>
          <w:szCs w:val="32"/>
        </w:rPr>
        <w:t>2567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 ผู้รับเหมาโครงการได้แถลงเพื่อให้ศาลในคดีก่อสร้างรับคำฟ้องแย้งว่า หากคณะอนุญาโตตุลาการวินิจฉัยว่ายังมีเขตอำนาจพิจารณาคดี ผู้รับเหมาโครงการจะขอให้คณะอนุญาโตตุลาการหยุดการพิจารณาคดีในชั้นอนุญาโตตุลาการไว้ชั่วคราวก่อน</w:t>
      </w:r>
      <w:r w:rsidRPr="002B4D05">
        <w:rPr>
          <w:rFonts w:asciiTheme="majorBidi" w:eastAsia="Wingdings" w:hAnsiTheme="majorBidi" w:cs="Angsana New" w:hint="cs"/>
          <w:snapToGrid w:val="0"/>
          <w:spacing w:val="-8"/>
          <w:sz w:val="32"/>
          <w:szCs w:val="32"/>
          <w:cs/>
        </w:rPr>
        <w:t xml:space="preserve"> </w:t>
      </w:r>
      <w:r w:rsidRPr="002B4D05">
        <w:rPr>
          <w:rFonts w:asciiTheme="majorBidi" w:eastAsia="Wingdings" w:hAnsiTheme="majorBidi" w:cs="Angsana New"/>
          <w:snapToGrid w:val="0"/>
          <w:spacing w:val="-8"/>
          <w:sz w:val="32"/>
          <w:szCs w:val="32"/>
          <w:cs/>
        </w:rPr>
        <w:t xml:space="preserve">ปัจจุบัน คดีอยู่ระหว่างรอคำวินิจฉัยของคณะอนุญาโตตุลาการในประเด็นอำนาจการพิจารณาคดีของคณะอนุญาโตตุลาการ  </w:t>
      </w:r>
    </w:p>
    <w:p w14:paraId="663C3EF9" w14:textId="77777777" w:rsidR="00B25C41" w:rsidRDefault="00B25C41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snapToGrid w:val="0"/>
          <w:spacing w:val="-8"/>
          <w:cs/>
        </w:rPr>
      </w:pPr>
      <w:r>
        <w:rPr>
          <w:rFonts w:asciiTheme="majorBidi" w:hAnsiTheme="majorBidi" w:cs="Angsana New"/>
          <w:snapToGrid w:val="0"/>
          <w:spacing w:val="-8"/>
          <w:cs/>
        </w:rPr>
        <w:br w:type="page"/>
      </w:r>
    </w:p>
    <w:p w14:paraId="1F4E91AD" w14:textId="5BCE4423" w:rsidR="00C50B33" w:rsidRPr="002B4D05" w:rsidRDefault="00C50B33" w:rsidP="00461190">
      <w:pPr>
        <w:spacing w:before="120" w:after="120"/>
        <w:ind w:left="1530"/>
        <w:jc w:val="thaiDistribute"/>
        <w:rPr>
          <w:rFonts w:asciiTheme="majorBidi" w:hAnsiTheme="majorBidi" w:cs="Angsana New"/>
          <w:snapToGrid w:val="0"/>
          <w:spacing w:val="-8"/>
        </w:rPr>
      </w:pPr>
      <w:r w:rsidRPr="002B4D05">
        <w:rPr>
          <w:rFonts w:asciiTheme="majorBidi" w:hAnsiTheme="majorBidi" w:cs="Angsana New" w:hint="cs"/>
          <w:snapToGrid w:val="0"/>
          <w:spacing w:val="-8"/>
          <w:cs/>
        </w:rPr>
        <w:lastRenderedPageBreak/>
        <w:t>ทั้งนี้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</w:t>
      </w:r>
      <w:r w:rsidRPr="002B4D05">
        <w:rPr>
          <w:rFonts w:asciiTheme="majorBidi" w:hAnsiTheme="majorBidi" w:cs="Angsana New" w:hint="cs"/>
          <w:snapToGrid w:val="0"/>
          <w:spacing w:val="-8"/>
          <w:cs/>
        </w:rPr>
        <w:t>คดีดังกล่าวยังไม่ถึงที่สุด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</w:t>
      </w:r>
      <w:r w:rsidRPr="002B4D05">
        <w:rPr>
          <w:rFonts w:asciiTheme="majorBidi" w:hAnsiTheme="majorBidi" w:cs="Angsana New" w:hint="cs"/>
          <w:snapToGrid w:val="0"/>
          <w:spacing w:val="-8"/>
          <w:cs/>
        </w:rPr>
        <w:t>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</w:t>
      </w:r>
      <w:r w:rsidRPr="002B4D05">
        <w:rPr>
          <w:rFonts w:asciiTheme="majorBidi" w:hAnsiTheme="majorBidi" w:cs="Angsana New" w:hint="cs"/>
          <w:snapToGrid w:val="0"/>
          <w:spacing w:val="-8"/>
          <w:cs/>
        </w:rPr>
        <w:t>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</w:t>
      </w:r>
      <w:r w:rsidRPr="002B4D05">
        <w:rPr>
          <w:rFonts w:asciiTheme="majorBidi" w:hAnsiTheme="majorBidi" w:cs="Angsana New" w:hint="cs"/>
          <w:snapToGrid w:val="0"/>
          <w:spacing w:val="-8"/>
          <w:cs/>
        </w:rPr>
        <w:t>ซึ่งมีประเด็นทาง</w:t>
      </w:r>
      <w:r w:rsidRPr="002B4D05">
        <w:rPr>
          <w:rFonts w:asciiTheme="majorBidi" w:hAnsiTheme="majorBidi" w:cs="Angsana New"/>
          <w:snapToGrid w:val="0"/>
          <w:cs/>
        </w:rPr>
        <w:t>กฎหมายที่มีลักษณะเดียวกันกับคดีนี้ อยู่ในเขตอำนาจของศาลแห่งประเทศไทย (ด้วยเหตุนี้ บริษัทย่อย</w:t>
      </w:r>
      <w:r w:rsidRPr="002B4D05">
        <w:rPr>
          <w:rFonts w:asciiTheme="majorBidi" w:hAnsiTheme="majorBidi" w:cs="Angsana New"/>
          <w:snapToGrid w:val="0"/>
          <w:spacing w:val="-8"/>
          <w:cs/>
        </w:rPr>
        <w:t>จึงยื่นฟ้องผู้รับเหมาโครงการเพื่อเรียกร้องค่าเสียหาย</w:t>
      </w:r>
      <w:r w:rsidRPr="002B4D05">
        <w:rPr>
          <w:rFonts w:asciiTheme="majorBidi" w:hAnsiTheme="majorBidi" w:cs="Angsana New" w:hint="cs"/>
          <w:snapToGrid w:val="0"/>
          <w:spacing w:val="-8"/>
          <w:cs/>
        </w:rPr>
        <w:t>ภายใต้</w:t>
      </w:r>
      <w:r w:rsidRPr="002B4D05">
        <w:rPr>
          <w:rFonts w:asciiTheme="majorBidi" w:hAnsiTheme="majorBidi" w:cs="Angsana New"/>
          <w:snapToGrid w:val="0"/>
          <w:spacing w:val="-8"/>
          <w:cs/>
        </w:rPr>
        <w:t>สัญญาก่อสร้างต่อศาลแพ่ง</w:t>
      </w:r>
      <w:r w:rsidRPr="002B4D05">
        <w:rPr>
          <w:rFonts w:asciiTheme="majorBidi" w:hAnsiTheme="majorBidi" w:cs="Angsana New"/>
          <w:snapToGrid w:val="0"/>
          <w:cs/>
        </w:rPr>
        <w:t>กรุงเทพใต้ (ดู “คดีความโดยบริษัท/บริษัทย่อย” ด้านล่าง)) และบริษัทมีข้อต่อสู้ในการโต้แย้งข้อ</w:t>
      </w:r>
      <w:r w:rsidRPr="002B4D05">
        <w:rPr>
          <w:rFonts w:asciiTheme="majorBidi" w:hAnsiTheme="majorBidi" w:cs="Angsana New"/>
          <w:snapToGrid w:val="0"/>
          <w:spacing w:val="-8"/>
          <w:cs/>
        </w:rPr>
        <w:t>เรียกร้องของผู้รับเหมาโครงการในเรื่องการผิดสัญญาก่อสร้าง จากพฤติการณ์ที่ผู้รับเหมาโครงการ</w:t>
      </w:r>
      <w:r w:rsidRPr="002B4D05">
        <w:rPr>
          <w:rFonts w:asciiTheme="majorBidi" w:hAnsiTheme="majorBidi" w:cs="Angsana New"/>
          <w:snapToGrid w:val="0"/>
          <w:cs/>
        </w:rPr>
        <w:t xml:space="preserve">ดำเนินการก่อสร้างโครงการล่าช้าเกินกว่า </w:t>
      </w:r>
      <w:r w:rsidR="00B61D37" w:rsidRPr="00B61D37">
        <w:rPr>
          <w:rFonts w:asciiTheme="majorBidi" w:hAnsiTheme="majorBidi" w:cs="Angsana New"/>
          <w:snapToGrid w:val="0"/>
          <w:lang w:val="en-US"/>
        </w:rPr>
        <w:t>5</w:t>
      </w:r>
      <w:r w:rsidRPr="002B4D05">
        <w:rPr>
          <w:rFonts w:asciiTheme="majorBidi" w:hAnsiTheme="majorBidi" w:cs="Angsana New"/>
          <w:snapToGrid w:val="0"/>
          <w:cs/>
        </w:rPr>
        <w:t xml:space="preserve"> ปี และจากการที่วิศวกรมีคำชี้ขาดอย่างเป็นทางการแล้ว ซึ่งได้สรุปผลการพิจารณาว่า ผู้รับเหมาโครงการไม่ได้สิทธิในการขอขยายเวลา</w:t>
      </w:r>
      <w:r w:rsidRPr="002B4D05">
        <w:rPr>
          <w:rFonts w:asciiTheme="majorBidi" w:hAnsiTheme="majorBidi" w:cs="Angsana New"/>
          <w:snapToGrid w:val="0"/>
          <w:spacing w:val="8"/>
          <w:cs/>
        </w:rPr>
        <w:t xml:space="preserve">ส่งมอบงาน ดังนั้นกำหนดเวลาแล้วเสร็จของงานยังคงไม่เปลี่ยนแปลง กล่าวคือวันที่ </w:t>
      </w:r>
      <w:r w:rsidR="00B61D37" w:rsidRPr="00B61D37">
        <w:rPr>
          <w:rFonts w:asciiTheme="majorBidi" w:hAnsiTheme="majorBidi" w:cs="Angsana New"/>
          <w:snapToGrid w:val="0"/>
          <w:spacing w:val="-6"/>
          <w:lang w:val="en-US"/>
        </w:rPr>
        <w:t>31</w:t>
      </w:r>
      <w:r w:rsidRPr="002B4D05">
        <w:rPr>
          <w:rFonts w:asciiTheme="majorBidi" w:hAnsiTheme="majorBidi" w:cs="Angsana New"/>
          <w:snapToGrid w:val="0"/>
          <w:spacing w:val="-6"/>
          <w:cs/>
        </w:rPr>
        <w:t xml:space="preserve"> ตุลาคม </w:t>
      </w:r>
      <w:r w:rsidR="00B61D37" w:rsidRPr="00B61D37">
        <w:rPr>
          <w:rFonts w:asciiTheme="majorBidi" w:hAnsiTheme="majorBidi" w:cs="Angsana New"/>
          <w:snapToGrid w:val="0"/>
          <w:spacing w:val="-6"/>
          <w:lang w:val="en-US"/>
        </w:rPr>
        <w:t>2561</w:t>
      </w:r>
      <w:r w:rsidRPr="002B4D05">
        <w:rPr>
          <w:rFonts w:asciiTheme="majorBidi" w:hAnsiTheme="majorBidi" w:cs="Angsana New"/>
          <w:snapToGrid w:val="0"/>
          <w:spacing w:val="-6"/>
          <w:cs/>
        </w:rPr>
        <w:t xml:space="preserve"> และผู้รับเหมาโครงการไม่สามารถปฏิบัติตามภาระที่ระบุไว้ในสัญญาก่อสร้าง</w:t>
      </w:r>
      <w:r w:rsidRPr="002B4D05">
        <w:rPr>
          <w:rFonts w:asciiTheme="majorBidi" w:hAnsiTheme="majorBidi" w:cs="Angsana New"/>
          <w:snapToGrid w:val="0"/>
          <w:cs/>
        </w:rPr>
        <w:t xml:space="preserve">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B61D37" w:rsidRPr="00B61D37">
        <w:rPr>
          <w:rFonts w:asciiTheme="majorBidi" w:hAnsiTheme="majorBidi" w:cs="Angsana New"/>
          <w:snapToGrid w:val="0"/>
          <w:lang w:val="en-US"/>
        </w:rPr>
        <w:t>5</w:t>
      </w:r>
      <w:r w:rsidRPr="002B4D05">
        <w:rPr>
          <w:rFonts w:asciiTheme="majorBidi" w:hAnsiTheme="majorBidi" w:cs="Angsana New"/>
          <w:snapToGrid w:val="0"/>
          <w:cs/>
        </w:rPr>
        <w:t>,</w:t>
      </w:r>
      <w:r w:rsidR="00B61D37" w:rsidRPr="00B61D37">
        <w:rPr>
          <w:rFonts w:asciiTheme="majorBidi" w:hAnsiTheme="majorBidi" w:cs="Angsana New"/>
          <w:snapToGrid w:val="0"/>
          <w:lang w:val="en-US"/>
        </w:rPr>
        <w:t>380</w:t>
      </w:r>
      <w:r w:rsidRPr="002B4D05">
        <w:rPr>
          <w:rFonts w:asciiTheme="majorBidi" w:hAnsiTheme="majorBidi" w:cs="Angsana New"/>
          <w:snapToGrid w:val="0"/>
          <w:cs/>
        </w:rPr>
        <w:t>.</w:t>
      </w:r>
      <w:r w:rsidR="00B61D37" w:rsidRPr="00B61D37">
        <w:rPr>
          <w:rFonts w:asciiTheme="majorBidi" w:hAnsiTheme="majorBidi" w:cs="Angsana New"/>
          <w:snapToGrid w:val="0"/>
          <w:lang w:val="en-US"/>
        </w:rPr>
        <w:t>22</w:t>
      </w:r>
      <w:r w:rsidRPr="002B4D05">
        <w:rPr>
          <w:rFonts w:asciiTheme="majorBidi" w:hAnsiTheme="majorBidi" w:cs="Angsana New"/>
          <w:snapToGrid w:val="0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 นอกจากนี้เมื่อวันที่ </w:t>
      </w:r>
      <w:r w:rsidR="00B61D37" w:rsidRPr="00B61D37">
        <w:rPr>
          <w:rFonts w:asciiTheme="majorBidi" w:hAnsiTheme="majorBidi" w:cs="Angsana New"/>
          <w:snapToGrid w:val="0"/>
          <w:lang w:val="en-US"/>
        </w:rPr>
        <w:t>29</w:t>
      </w:r>
      <w:r w:rsidRPr="002B4D05">
        <w:rPr>
          <w:rFonts w:asciiTheme="majorBidi" w:hAnsiTheme="majorBidi" w:cs="Angsana New"/>
          <w:snapToGrid w:val="0"/>
          <w:cs/>
        </w:rPr>
        <w:t xml:space="preserve"> มีนาคม </w:t>
      </w:r>
      <w:r w:rsidR="00B61D37" w:rsidRPr="00B61D37">
        <w:rPr>
          <w:rFonts w:asciiTheme="majorBidi" w:hAnsiTheme="majorBidi" w:cs="Angsana New"/>
          <w:snapToGrid w:val="0"/>
          <w:lang w:val="en-US"/>
        </w:rPr>
        <w:t>2567</w:t>
      </w:r>
      <w:r w:rsidRPr="002B4D05">
        <w:rPr>
          <w:rFonts w:asciiTheme="majorBidi" w:hAnsiTheme="majorBidi" w:cs="Angsana New"/>
          <w:snapToGrid w:val="0"/>
          <w:cs/>
        </w:rPr>
        <w:t xml:space="preserve"> ผู้รับเหมาโครงการได้ดำเนินการ</w:t>
      </w:r>
      <w:r w:rsidRPr="002B4D05">
        <w:rPr>
          <w:rFonts w:asciiTheme="majorBidi" w:hAnsiTheme="majorBidi" w:cs="Angsana New"/>
          <w:snapToGrid w:val="0"/>
          <w:spacing w:val="-8"/>
          <w:cs/>
        </w:rPr>
        <w:t>ก่อสร้างแล้วเสร็จและได้รับหนังสือรับรองการแล้วเสร็จพร้อมใช้งาน (</w:t>
      </w:r>
      <w:r w:rsidRPr="002B4D05">
        <w:rPr>
          <w:rFonts w:asciiTheme="majorBidi" w:hAnsiTheme="majorBidi" w:cs="Angsana New"/>
          <w:snapToGrid w:val="0"/>
          <w:spacing w:val="-8"/>
        </w:rPr>
        <w:t xml:space="preserve">Certificate of Practical Completion) 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ลงวันที่ </w:t>
      </w:r>
      <w:r w:rsidR="00B61D37" w:rsidRPr="00B61D37">
        <w:rPr>
          <w:rFonts w:asciiTheme="majorBidi" w:hAnsiTheme="majorBidi" w:cs="Angsana New"/>
          <w:snapToGrid w:val="0"/>
          <w:spacing w:val="-8"/>
          <w:lang w:val="en-US"/>
        </w:rPr>
        <w:t>12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เมษายน </w:t>
      </w:r>
      <w:r w:rsidR="00B61D37" w:rsidRPr="00B61D37">
        <w:rPr>
          <w:rFonts w:asciiTheme="majorBidi" w:hAnsiTheme="majorBidi" w:cs="Angsana New"/>
          <w:snapToGrid w:val="0"/>
          <w:spacing w:val="-8"/>
          <w:lang w:val="en-US"/>
        </w:rPr>
        <w:t>2567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B61D37" w:rsidRPr="00B61D37">
        <w:rPr>
          <w:rFonts w:asciiTheme="majorBidi" w:hAnsiTheme="majorBidi" w:cs="Angsana New"/>
          <w:snapToGrid w:val="0"/>
          <w:spacing w:val="-8"/>
          <w:lang w:val="en-US"/>
        </w:rPr>
        <w:t>5</w:t>
      </w:r>
      <w:r w:rsidRPr="002B4D05">
        <w:rPr>
          <w:rFonts w:asciiTheme="majorBidi" w:hAnsiTheme="majorBidi" w:cs="Angsana New"/>
          <w:snapToGrid w:val="0"/>
          <w:spacing w:val="-8"/>
          <w:cs/>
        </w:rPr>
        <w:t xml:space="preserve"> ปี</w:t>
      </w:r>
    </w:p>
    <w:p w14:paraId="3BAC93BF" w14:textId="77777777" w:rsidR="00420CEA" w:rsidRPr="002B4D05" w:rsidRDefault="00420CEA" w:rsidP="00822E41">
      <w:pPr>
        <w:tabs>
          <w:tab w:val="left" w:pos="1170"/>
        </w:tabs>
        <w:spacing w:line="400" w:lineRule="exact"/>
        <w:ind w:left="1627" w:hanging="457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2B4D05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66ACE7CB" w14:textId="62523C7F" w:rsidR="00420CEA" w:rsidRPr="002B4D05" w:rsidRDefault="00420CEA" w:rsidP="00420CEA">
      <w:pPr>
        <w:numPr>
          <w:ilvl w:val="0"/>
          <w:numId w:val="22"/>
        </w:numPr>
        <w:tabs>
          <w:tab w:val="left" w:pos="1170"/>
        </w:tabs>
        <w:spacing w:before="120" w:after="120"/>
        <w:ind w:left="153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2B4D05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B61D37" w:rsidRPr="00B61D37">
        <w:rPr>
          <w:rFonts w:ascii="Angsana New" w:hAnsi="Angsana New" w:cs="Angsana New"/>
          <w:snapToGrid w:val="0"/>
          <w:lang w:val="en-US"/>
        </w:rPr>
        <w:t>12</w:t>
      </w:r>
      <w:r w:rsidRPr="002B4D05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="00B61D37" w:rsidRPr="00B61D37">
        <w:rPr>
          <w:rFonts w:ascii="Angsana New" w:hAnsi="Angsana New" w:cs="Angsana New"/>
          <w:snapToGrid w:val="0"/>
          <w:lang w:val="en-US"/>
        </w:rPr>
        <w:t>2566</w:t>
      </w:r>
      <w:r w:rsidRPr="002B4D05">
        <w:rPr>
          <w:rFonts w:ascii="Angsana New" w:hAnsi="Angsana New" w:cs="Angsana New"/>
          <w:snapToGrid w:val="0"/>
          <w:cs/>
          <w:lang w:val="en-US"/>
        </w:rPr>
        <w:t xml:space="preserve"> บริษัทย่อย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ยื่น</w:t>
      </w:r>
      <w:r w:rsidRPr="002B4D05">
        <w:rPr>
          <w:rFonts w:ascii="Angsana New" w:hAnsi="Angsana New" w:cs="Angsana New"/>
          <w:snapToGrid w:val="0"/>
          <w:cs/>
          <w:lang w:val="en-US"/>
        </w:rPr>
        <w:t>ฟ้องผู้รับเหมา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โครงการต่อ</w:t>
      </w:r>
      <w:r w:rsidRPr="002B4D05">
        <w:rPr>
          <w:rFonts w:ascii="Angsana New" w:hAnsi="Angsana New" w:cs="Angsana New"/>
          <w:snapToGrid w:val="0"/>
          <w:cs/>
          <w:lang w:val="en-US"/>
        </w:rPr>
        <w:t xml:space="preserve">ศาลแพ่งกรุงเทพใต้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โดย</w:t>
      </w:r>
      <w:r w:rsidRPr="002B4D05">
        <w:rPr>
          <w:rFonts w:ascii="Angsana New" w:hAnsi="Angsana New" w:cs="Angsana New" w:hint="cs"/>
          <w:snapToGrid w:val="0"/>
          <w:spacing w:val="-4"/>
          <w:cs/>
          <w:lang w:val="en-US"/>
        </w:rPr>
        <w:t>กล่าวหา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2B4D05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โครงการผิด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เงื่อนไขสัญญาก่อสร้าง</w:t>
      </w:r>
      <w:r w:rsidRPr="002B4D05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2B4D05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2B4D05">
        <w:rPr>
          <w:rFonts w:ascii="Angsana New" w:hAnsi="Angsana New"/>
          <w:snapToGrid w:val="0"/>
          <w:spacing w:val="-12"/>
          <w:lang w:val="en-US"/>
        </w:rPr>
        <w:t>,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2B4D05">
        <w:rPr>
          <w:rFonts w:ascii="Angsana New" w:hAnsi="Angsana New"/>
          <w:snapToGrid w:val="0"/>
          <w:spacing w:val="-12"/>
          <w:lang w:val="en-US"/>
        </w:rPr>
        <w:t>.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  <w:r w:rsidRPr="00CE6DA2">
        <w:rPr>
          <w:rFonts w:ascii="Angsana New" w:hAnsi="Angsana New" w:cs="Angsana New"/>
          <w:snapToGrid w:val="0"/>
          <w:spacing w:val="-2"/>
          <w:cs/>
          <w:lang w:val="en-US"/>
        </w:rPr>
        <w:t>พร้อม</w:t>
      </w:r>
      <w:r w:rsidRPr="00CE6DA2">
        <w:rPr>
          <w:rFonts w:ascii="Angsana New" w:hAnsi="Angsana New" w:cs="Angsana New" w:hint="cs"/>
          <w:snapToGrid w:val="0"/>
          <w:spacing w:val="-2"/>
          <w:cs/>
          <w:lang w:val="en-US"/>
        </w:rPr>
        <w:t>กับ</w:t>
      </w:r>
      <w:r w:rsidRPr="00CE6DA2">
        <w:rPr>
          <w:rFonts w:ascii="Angsana New" w:hAnsi="Angsana New" w:cs="Angsana New"/>
          <w:snapToGrid w:val="0"/>
          <w:spacing w:val="-2"/>
          <w:cs/>
          <w:lang w:val="en-US"/>
        </w:rPr>
        <w:t xml:space="preserve">ค่าเสียหายอื่น ๆ </w:t>
      </w:r>
      <w:r w:rsidRPr="002B4D05">
        <w:rPr>
          <w:rFonts w:ascii="Angsana New" w:hAnsi="Angsana New" w:cs="Angsana New"/>
          <w:snapToGrid w:val="0"/>
          <w:spacing w:val="4"/>
          <w:cs/>
          <w:lang w:val="en-US"/>
        </w:rPr>
        <w:t>รวมถึง การสูญเสียรายได้</w:t>
      </w:r>
      <w:r w:rsidRPr="002B4D05">
        <w:rPr>
          <w:rFonts w:ascii="Angsana New" w:hAnsi="Angsana New" w:cs="Angsana New" w:hint="cs"/>
          <w:snapToGrid w:val="0"/>
          <w:spacing w:val="4"/>
          <w:cs/>
          <w:lang w:val="en-US"/>
        </w:rPr>
        <w:t>จากการ</w:t>
      </w:r>
      <w:r w:rsidRPr="002B4D05">
        <w:rPr>
          <w:rFonts w:ascii="Angsana New" w:hAnsi="Angsana New" w:cs="Angsana New"/>
          <w:snapToGrid w:val="0"/>
          <w:spacing w:val="4"/>
          <w:cs/>
          <w:lang w:val="en-US"/>
        </w:rPr>
        <w:t>ขายโครงการที่พักอาศัย ค่าใช้จ่ายในการ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>ดำเนินงาน</w:t>
      </w:r>
      <w:r w:rsidRPr="002B4D05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ดอกเบี้ยจ่าย</w:t>
      </w:r>
      <w:r w:rsidRPr="002B4D05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2B4D05">
        <w:rPr>
          <w:rFonts w:ascii="Angsana New" w:hAnsi="Angsana New"/>
          <w:snapToGrid w:val="0"/>
          <w:spacing w:val="-12"/>
          <w:lang w:val="en-US"/>
        </w:rPr>
        <w:t>,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</w:p>
    <w:p w14:paraId="40099084" w14:textId="38E51B56" w:rsidR="00B25C41" w:rsidRDefault="00420CEA" w:rsidP="00B25C41">
      <w:pPr>
        <w:tabs>
          <w:tab w:val="left" w:pos="1170"/>
        </w:tabs>
        <w:spacing w:before="120" w:after="120"/>
        <w:ind w:left="1530" w:hanging="36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2B4D05">
        <w:rPr>
          <w:rFonts w:ascii="Angsana New" w:hAnsi="Angsana New" w:cs="Angsana New"/>
          <w:snapToGrid w:val="0"/>
          <w:spacing w:val="-12"/>
          <w:cs/>
          <w:lang w:val="en-US"/>
        </w:rPr>
        <w:tab/>
      </w:r>
      <w:r w:rsidRPr="002B4D05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เมื่อวันที่ 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19</w:t>
      </w:r>
      <w:r w:rsidRPr="002B4D05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มกราคม </w:t>
      </w:r>
      <w:r w:rsidR="00B61D37" w:rsidRPr="00B61D37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Pr="002B4D05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ผู้รับเหมาโครงการได้ยื่นคำร้องขอให้จำหน่ายคดี โดยอ้างว่าการระงับ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ข้อพิพาทตามสัญญาก่อสร้างจะต้องดำเนินการโดยวิธีการอนุญาโตตุลาการ </w:t>
      </w:r>
      <w:r w:rsidRPr="002B4D05">
        <w:rPr>
          <w:rFonts w:ascii="Angsana New" w:hAnsi="Angsana New" w:cs="Angsana New"/>
          <w:snapToGrid w:val="0"/>
          <w:cs/>
          <w:lang w:val="en-US"/>
        </w:rPr>
        <w:t>ศาลยุติธรรม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ในประเทศไทยไม่มีเขตอำนาจในการพิจารณาคดีนี้ ต่อมาศาลได้มีการไต่สวนคำร้องในวันที่</w:t>
      </w:r>
      <w:r w:rsidR="0077369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61D37" w:rsidRPr="00B61D37">
        <w:rPr>
          <w:rFonts w:ascii="Angsana New" w:hAnsi="Angsana New" w:cs="Angsana New"/>
          <w:snapToGrid w:val="0"/>
          <w:lang w:val="en-US"/>
        </w:rPr>
        <w:t>13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 สิงหาคม </w:t>
      </w:r>
      <w:r w:rsidR="00B61D37" w:rsidRPr="00B61D37">
        <w:rPr>
          <w:rFonts w:ascii="Angsana New" w:hAnsi="Angsana New" w:cs="Angsana New"/>
          <w:snapToGrid w:val="0"/>
          <w:lang w:val="en-US"/>
        </w:rPr>
        <w:t>2567</w:t>
      </w:r>
      <w:r w:rsidRPr="002B4D05">
        <w:rPr>
          <w:rFonts w:ascii="Angsana New" w:hAnsi="Angsana New" w:cs="Angsana New"/>
          <w:snapToGrid w:val="0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เห็นว่าคดีนี้ควรอยู่ในเขตอำนาจของ</w:t>
      </w:r>
      <w:r w:rsidRPr="002B4D05">
        <w:rPr>
          <w:rFonts w:ascii="Angsana New" w:hAnsi="Angsana New" w:cs="Angsana New"/>
          <w:snapToGrid w:val="0"/>
          <w:cs/>
          <w:lang w:val="en-US"/>
        </w:rPr>
        <w:t>ศาลยุติธรรม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B61D37" w:rsidRPr="00B61D37">
        <w:rPr>
          <w:rFonts w:ascii="Angsana New" w:hAnsi="Angsana New" w:cs="Angsana New"/>
          <w:snapToGrid w:val="0"/>
          <w:lang w:val="en-US"/>
        </w:rPr>
        <w:t>25</w:t>
      </w:r>
      <w:r w:rsidRPr="002B4D05">
        <w:rPr>
          <w:rFonts w:ascii="Angsana New" w:hAnsi="Angsana New" w:cs="Angsana New"/>
          <w:snapToGrid w:val="0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กันยายน </w:t>
      </w:r>
      <w:r w:rsidR="00B61D37" w:rsidRPr="00B61D37">
        <w:rPr>
          <w:rFonts w:ascii="Angsana New" w:hAnsi="Angsana New" w:cs="Angsana New"/>
          <w:snapToGrid w:val="0"/>
          <w:lang w:val="en-US"/>
        </w:rPr>
        <w:t>2567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 เมื่อวันที่ </w:t>
      </w:r>
      <w:r w:rsidR="00B61D37" w:rsidRPr="00B61D37">
        <w:rPr>
          <w:rFonts w:ascii="Angsana New" w:hAnsi="Angsana New" w:cs="Angsana New"/>
          <w:snapToGrid w:val="0"/>
          <w:lang w:val="en-US"/>
        </w:rPr>
        <w:t>14</w:t>
      </w:r>
      <w:r w:rsidRPr="002B4D05">
        <w:rPr>
          <w:rFonts w:ascii="Angsana New" w:hAnsi="Angsana New" w:cs="Angsana New"/>
          <w:snapToGrid w:val="0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มีนาคม </w:t>
      </w:r>
      <w:r w:rsidR="00B61D37" w:rsidRPr="00B61D37">
        <w:rPr>
          <w:rFonts w:ascii="Angsana New" w:hAnsi="Angsana New" w:cs="Angsana New"/>
          <w:snapToGrid w:val="0"/>
          <w:lang w:val="en-US"/>
        </w:rPr>
        <w:t>2568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 xml:space="preserve"> ศาลได้กำหนดประเด็นข้อพิพาทและกำหนดวันนัดสืบพยาน</w:t>
      </w:r>
      <w:r w:rsidRPr="002B4D05">
        <w:rPr>
          <w:rFonts w:ascii="Angsana New" w:hAnsi="Angsana New" w:cs="Angsana New"/>
          <w:snapToGrid w:val="0"/>
          <w:cs/>
          <w:lang w:val="en-US"/>
        </w:rPr>
        <w:t xml:space="preserve">ในเดือนกรกฎาคม </w:t>
      </w:r>
      <w:r w:rsidR="00B61D37" w:rsidRPr="00B61D37">
        <w:rPr>
          <w:rFonts w:ascii="Angsana New" w:hAnsi="Angsana New" w:cs="Angsana New"/>
          <w:snapToGrid w:val="0"/>
          <w:lang w:val="en-US"/>
        </w:rPr>
        <w:t>2568</w:t>
      </w:r>
      <w:r w:rsidRPr="002B4D05">
        <w:rPr>
          <w:rFonts w:ascii="Angsana New" w:hAnsi="Angsana New" w:cs="Angsana New"/>
          <w:snapToGrid w:val="0"/>
          <w:lang w:val="en-US"/>
        </w:rPr>
        <w:t xml:space="preserve"> </w:t>
      </w:r>
      <w:r w:rsidRPr="002B4D05">
        <w:rPr>
          <w:rFonts w:ascii="Angsana New" w:hAnsi="Angsana New" w:cs="Angsana New" w:hint="cs"/>
          <w:snapToGrid w:val="0"/>
          <w:cs/>
          <w:lang w:val="en-US"/>
        </w:rPr>
        <w:t>ปัจจุบัน คดีนี้อยู่ระหว่างรอการสืบพยาน</w:t>
      </w:r>
      <w:r w:rsidR="00B25C41">
        <w:rPr>
          <w:rFonts w:ascii="Angsana New" w:hAnsi="Angsana New" w:cs="Angsana New"/>
          <w:snapToGrid w:val="0"/>
          <w:cs/>
          <w:lang w:val="en-US"/>
        </w:rPr>
        <w:br w:type="page"/>
      </w:r>
    </w:p>
    <w:p w14:paraId="04293360" w14:textId="187D72D8" w:rsidR="00420CEA" w:rsidRPr="002B4D05" w:rsidRDefault="00420CEA" w:rsidP="00420CEA">
      <w:pPr>
        <w:pStyle w:val="ListParagraph"/>
        <w:numPr>
          <w:ilvl w:val="0"/>
          <w:numId w:val="22"/>
        </w:numPr>
        <w:spacing w:before="120" w:after="120" w:line="240" w:lineRule="auto"/>
        <w:ind w:left="1526"/>
        <w:jc w:val="thaiDistribute"/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</w:pP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lastRenderedPageBreak/>
        <w:t xml:space="preserve">เมื่อวันที่ 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21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กุมภาพันธ์ 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2567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13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,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153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 ล้านบาท </w:t>
      </w:r>
      <w:r w:rsidRPr="002B4D05">
        <w:rPr>
          <w:rFonts w:ascii="Angsana New" w:eastAsia="Wingdings" w:hAnsi="Angsana New" w:cs="Angsana New" w:hint="cs"/>
          <w:snapToGrid w:val="0"/>
          <w:spacing w:val="-12"/>
          <w:sz w:val="32"/>
          <w:szCs w:val="32"/>
          <w:cs/>
        </w:rPr>
        <w:t>เนื่องจาก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ประเด็นกฎหมายหลักในคดีนี้มี</w:t>
      </w:r>
      <w:r w:rsidRPr="002B4D05">
        <w:rPr>
          <w:rFonts w:ascii="Angsana New" w:eastAsia="Wingdings" w:hAnsi="Angsana New" w:cs="Angsana New" w:hint="cs"/>
          <w:snapToGrid w:val="0"/>
          <w:spacing w:val="-12"/>
          <w:sz w:val="32"/>
          <w:szCs w:val="32"/>
          <w:cs/>
        </w:rPr>
        <w:t>ที่มา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มาจากการผิดสัญญาก่อสร้างของผู้รับเหมาโครงการ ศาล</w:t>
      </w:r>
      <w:r w:rsidRPr="002B4D05">
        <w:rPr>
          <w:rFonts w:ascii="Angsana New" w:eastAsia="Wingdings" w:hAnsi="Angsana New" w:cs="Angsana New" w:hint="cs"/>
          <w:snapToGrid w:val="0"/>
          <w:spacing w:val="-12"/>
          <w:sz w:val="32"/>
          <w:szCs w:val="32"/>
          <w:cs/>
        </w:rPr>
        <w:t>จึงมีคำ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สั่ง</w:t>
      </w:r>
      <w:r w:rsidR="00C824BE"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 xml:space="preserve"> </w:t>
      </w:r>
      <w:r w:rsidR="00C824BE"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เมื่อวันที่ 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14</w:t>
      </w:r>
      <w:r w:rsidR="00C824BE"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 xml:space="preserve"> </w:t>
      </w:r>
      <w:r w:rsidR="00C824BE"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 xml:space="preserve">มีนาคม </w:t>
      </w:r>
      <w:r w:rsidR="00B61D37" w:rsidRPr="00B61D37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>2568</w:t>
      </w:r>
      <w:r w:rsidR="00C824BE"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</w:rPr>
        <w:t xml:space="preserve"> </w:t>
      </w:r>
      <w:r w:rsidRPr="002B4D05">
        <w:rPr>
          <w:rFonts w:ascii="Angsana New" w:eastAsia="Wingdings" w:hAnsi="Angsana New" w:cs="Angsana New"/>
          <w:snapToGrid w:val="0"/>
          <w:spacing w:val="-12"/>
          <w:sz w:val="32"/>
          <w:szCs w:val="32"/>
          <w:cs/>
        </w:rPr>
        <w:t>ให้เลื่อนการพิจารณาคดีนี้ออกไป เพื่อรอ</w:t>
      </w:r>
      <w:r w:rsidRPr="002B4D05">
        <w:rPr>
          <w:rFonts w:ascii="Angsana New" w:eastAsia="Wingdings" w:hAnsi="Angsana New" w:cs="Angsana New" w:hint="cs"/>
          <w:snapToGrid w:val="0"/>
          <w:spacing w:val="-12"/>
          <w:sz w:val="32"/>
          <w:szCs w:val="32"/>
          <w:cs/>
        </w:rPr>
        <w:t xml:space="preserve">ฟังผลคำพิพากษาศาลชั้นต้นในคดีก่อสร้าง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ปัจจุบัน คดีนี้อยู่ในระหว่างการจำหน่ายคดีชั่วคราวและศาลได้กำหนดนัดถัดไปวันที่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22</w:t>
      </w:r>
      <w:r w:rsidRPr="002B4D05">
        <w:rPr>
          <w:rFonts w:asciiTheme="majorBidi" w:eastAsia="Wingdings" w:hAnsiTheme="majorBidi" w:cs="Angsana New"/>
          <w:snapToGrid w:val="0"/>
          <w:sz w:val="32"/>
          <w:szCs w:val="32"/>
        </w:rPr>
        <w:t xml:space="preserve"> </w:t>
      </w:r>
      <w:r w:rsidRPr="002B4D05">
        <w:rPr>
          <w:rFonts w:asciiTheme="majorBidi" w:eastAsia="Wingdings" w:hAnsiTheme="majorBidi" w:cs="Angsana New" w:hint="cs"/>
          <w:snapToGrid w:val="0"/>
          <w:sz w:val="32"/>
          <w:szCs w:val="32"/>
          <w:cs/>
        </w:rPr>
        <w:t xml:space="preserve">กันยายน </w:t>
      </w:r>
      <w:r w:rsidR="00B61D37" w:rsidRPr="00B61D37">
        <w:rPr>
          <w:rFonts w:asciiTheme="majorBidi" w:eastAsia="Wingdings" w:hAnsiTheme="majorBidi" w:cs="Angsana New"/>
          <w:snapToGrid w:val="0"/>
          <w:sz w:val="32"/>
          <w:szCs w:val="32"/>
        </w:rPr>
        <w:t>2568</w:t>
      </w:r>
    </w:p>
    <w:p w14:paraId="47D9A3C2" w14:textId="02F825D5" w:rsidR="00E142AA" w:rsidRPr="002B4D05" w:rsidRDefault="00B61D37" w:rsidP="00B25C4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t>25</w:t>
      </w:r>
      <w:r w:rsidR="00E142AA" w:rsidRPr="002B4D05">
        <w:rPr>
          <w:rFonts w:asciiTheme="majorBidi" w:hAnsiTheme="majorBidi" w:cstheme="majorBidi"/>
          <w:b/>
          <w:bCs/>
          <w:lang w:val="en-US"/>
        </w:rPr>
        <w:t>.</w:t>
      </w:r>
      <w:r w:rsidR="00067FF1" w:rsidRPr="002B4D05">
        <w:rPr>
          <w:rFonts w:asciiTheme="majorBidi" w:hAnsiTheme="majorBidi" w:cstheme="majorBidi"/>
          <w:b/>
          <w:bCs/>
          <w:lang w:val="en-US"/>
        </w:rPr>
        <w:tab/>
      </w:r>
      <w:r w:rsidR="00E142AA" w:rsidRPr="002B4D05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2B4D05" w:rsidRDefault="00655518" w:rsidP="008E5342">
      <w:pPr>
        <w:ind w:left="1267" w:hanging="720"/>
        <w:jc w:val="both"/>
        <w:rPr>
          <w:rFonts w:asciiTheme="majorBidi" w:hAnsiTheme="majorBidi" w:cstheme="majorBidi"/>
          <w:cs/>
        </w:rPr>
      </w:pPr>
      <w:r w:rsidRPr="002B4D05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4F50B0C0" w:rsidR="004D64D6" w:rsidRPr="002B4D05" w:rsidRDefault="0073118B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0"/>
          <w:cs/>
        </w:rPr>
      </w:pPr>
      <w:r w:rsidRPr="002B4D05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2B4D05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2B4D05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2B4D05">
        <w:rPr>
          <w:rFonts w:asciiTheme="majorBidi" w:hAnsiTheme="majorBidi" w:cstheme="majorBidi"/>
          <w:spacing w:val="-12"/>
          <w:cs/>
        </w:rPr>
        <w:t xml:space="preserve"> </w:t>
      </w:r>
      <w:r w:rsidRPr="002B4D05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2B4D05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2B4D05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2B4D05">
        <w:rPr>
          <w:rFonts w:asciiTheme="majorBidi" w:hAnsiTheme="majorBidi" w:cstheme="majorBidi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2B4D05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2B4D05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2B4D05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2B4D05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2B4D05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2B4D05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2B4D05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2B4D05">
        <w:rPr>
          <w:rFonts w:asciiTheme="majorBidi" w:hAnsiTheme="majorBidi" w:cstheme="majorBidi"/>
          <w:spacing w:val="-10"/>
          <w:cs/>
        </w:rPr>
        <w:t>และ</w:t>
      </w:r>
      <w:r w:rsidRPr="002B4D05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2B4D05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2B4D05">
        <w:rPr>
          <w:rFonts w:asciiTheme="majorBidi" w:hAnsiTheme="majorBidi" w:cstheme="majorBidi"/>
          <w:spacing w:val="-10"/>
          <w:cs/>
        </w:rPr>
        <w:t xml:space="preserve"> </w:t>
      </w:r>
      <w:r w:rsidRPr="002B4D05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2B4D05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2B4D05">
        <w:rPr>
          <w:rFonts w:asciiTheme="majorBidi" w:hAnsiTheme="majorBidi" w:cstheme="majorBidi"/>
          <w:spacing w:val="-12"/>
          <w:cs/>
        </w:rPr>
        <w:t xml:space="preserve"> </w:t>
      </w:r>
      <w:r w:rsidRPr="002B4D05">
        <w:rPr>
          <w:rFonts w:asciiTheme="majorBidi" w:hAnsiTheme="majorBidi" w:cstheme="majorBidi"/>
          <w:spacing w:val="-12"/>
          <w:cs/>
        </w:rPr>
        <w:t>ได้แก่</w:t>
      </w:r>
      <w:r w:rsidR="003A2447" w:rsidRPr="002B4D05">
        <w:rPr>
          <w:rFonts w:asciiTheme="majorBidi" w:hAnsiTheme="majorBidi" w:cstheme="majorBidi"/>
          <w:spacing w:val="-12"/>
          <w:cs/>
        </w:rPr>
        <w:t xml:space="preserve"> เงินให้กู้ยืมระยะยาวแก่บริษัทที่เกี่ยวข้องกัน</w:t>
      </w:r>
      <w:r w:rsidRPr="002B4D05">
        <w:rPr>
          <w:rFonts w:asciiTheme="majorBidi" w:hAnsiTheme="majorBidi" w:cstheme="majorBidi"/>
          <w:spacing w:val="-12"/>
          <w:cs/>
        </w:rPr>
        <w:t xml:space="preserve"> </w:t>
      </w:r>
      <w:r w:rsidR="007C378C" w:rsidRPr="002B4D05">
        <w:rPr>
          <w:rFonts w:asciiTheme="majorBidi" w:hAnsiTheme="majorBidi" w:cstheme="majorBidi"/>
          <w:spacing w:val="-12"/>
          <w:cs/>
        </w:rPr>
        <w:t>ลูกหนี้การค้า</w:t>
      </w:r>
      <w:r w:rsidR="00267EA6" w:rsidRPr="002B4D05">
        <w:rPr>
          <w:rFonts w:asciiTheme="majorBidi" w:hAnsiTheme="majorBidi" w:cstheme="majorBidi"/>
          <w:spacing w:val="-12"/>
          <w:cs/>
        </w:rPr>
        <w:t>และลูกหนี้</w:t>
      </w:r>
      <w:r w:rsidR="0033354C" w:rsidRPr="002B4D05">
        <w:rPr>
          <w:rFonts w:asciiTheme="majorBidi" w:hAnsiTheme="majorBidi" w:cstheme="majorBidi"/>
          <w:spacing w:val="-12"/>
          <w:cs/>
        </w:rPr>
        <w:t>ไม่</w:t>
      </w:r>
      <w:r w:rsidR="0033354C" w:rsidRPr="002B4D05">
        <w:rPr>
          <w:rFonts w:asciiTheme="majorBidi" w:hAnsiTheme="majorBidi" w:cstheme="majorBidi"/>
          <w:spacing w:val="-10"/>
          <w:cs/>
        </w:rPr>
        <w:t>หมุนเวียน</w:t>
      </w:r>
      <w:r w:rsidR="00267EA6" w:rsidRPr="002B4D05">
        <w:rPr>
          <w:rFonts w:asciiTheme="majorBidi" w:hAnsiTheme="majorBidi" w:cstheme="majorBidi"/>
          <w:spacing w:val="-10"/>
          <w:cs/>
        </w:rPr>
        <w:t>อื่น</w:t>
      </w:r>
      <w:r w:rsidR="001075BA" w:rsidRPr="002B4D05">
        <w:rPr>
          <w:rFonts w:asciiTheme="majorBidi" w:hAnsiTheme="majorBidi" w:cstheme="majorBidi" w:hint="cs"/>
          <w:spacing w:val="-10"/>
          <w:cs/>
        </w:rPr>
        <w:t xml:space="preserve"> หุ้นกู้ระยะยาว</w:t>
      </w:r>
      <w:r w:rsidRPr="002B4D05">
        <w:rPr>
          <w:rFonts w:asciiTheme="majorBidi" w:hAnsiTheme="majorBidi" w:cstheme="majorBidi"/>
          <w:spacing w:val="-10"/>
          <w:cs/>
        </w:rPr>
        <w:t xml:space="preserve"> </w:t>
      </w:r>
      <w:r w:rsidR="008A1128" w:rsidRPr="002B4D05">
        <w:rPr>
          <w:rFonts w:asciiTheme="majorBidi" w:hAnsiTheme="majorBidi" w:cstheme="majorBidi"/>
          <w:spacing w:val="-10"/>
          <w:cs/>
        </w:rPr>
        <w:t xml:space="preserve">และหนี้สินตามสัญญาเช่า </w:t>
      </w:r>
      <w:r w:rsidRPr="002B4D05">
        <w:rPr>
          <w:rFonts w:asciiTheme="majorBidi" w:hAnsiTheme="majorBidi" w:cstheme="majorBidi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3948A37E" w14:textId="77777777" w:rsidR="00B25C41" w:rsidRDefault="00B25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cs/>
        </w:rPr>
      </w:pPr>
      <w:r>
        <w:rPr>
          <w:rFonts w:asciiTheme="majorBidi" w:hAnsiTheme="majorBidi" w:cstheme="majorBidi"/>
          <w:spacing w:val="-12"/>
          <w:cs/>
        </w:rPr>
        <w:br w:type="page"/>
      </w:r>
    </w:p>
    <w:p w14:paraId="323440A3" w14:textId="72AEDC5C" w:rsidR="003B7379" w:rsidRPr="002B4D05" w:rsidRDefault="00655518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2"/>
          <w:cs/>
        </w:rPr>
      </w:pPr>
      <w:r w:rsidRPr="002B4D05">
        <w:rPr>
          <w:rFonts w:asciiTheme="majorBidi" w:hAnsiTheme="majorBidi" w:cstheme="majorBidi"/>
          <w:spacing w:val="-12"/>
          <w:cs/>
        </w:rPr>
        <w:lastRenderedPageBreak/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77777777" w:rsidR="00655518" w:rsidRPr="002B4D05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2B4D0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2B4D0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2B4D05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2B4D05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2B4D05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77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969"/>
        <w:gridCol w:w="942"/>
        <w:gridCol w:w="810"/>
        <w:gridCol w:w="3509"/>
      </w:tblGrid>
      <w:tr w:rsidR="00E142AA" w:rsidRPr="002B4D05" w14:paraId="2B8B1C99" w14:textId="77777777" w:rsidTr="00B25C41">
        <w:tc>
          <w:tcPr>
            <w:tcW w:w="5000" w:type="pct"/>
            <w:gridSpan w:val="5"/>
          </w:tcPr>
          <w:p w14:paraId="3D6A2145" w14:textId="77777777" w:rsidR="00E142AA" w:rsidRPr="002B4D05" w:rsidRDefault="00E142A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075BA" w:rsidRPr="002B4D05" w14:paraId="241535B0" w14:textId="77777777" w:rsidTr="00B25C41">
        <w:trPr>
          <w:trHeight w:val="1439"/>
        </w:trPr>
        <w:tc>
          <w:tcPr>
            <w:tcW w:w="1469" w:type="pct"/>
            <w:shd w:val="clear" w:color="auto" w:fill="auto"/>
          </w:tcPr>
          <w:p w14:paraId="12D4ECD5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9" w:type="pct"/>
            <w:shd w:val="clear" w:color="auto" w:fill="auto"/>
          </w:tcPr>
          <w:p w14:paraId="0D8E534A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24ACADE" w14:textId="034EB662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557566" w14:textId="0359B202" w:rsidR="001075BA" w:rsidRPr="002B4D05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93364" w:rsidRPr="002B4D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  <w:p w14:paraId="2B85A039" w14:textId="115CDD7A" w:rsidR="001075BA" w:rsidRPr="002B4D05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534" w:type="pct"/>
          </w:tcPr>
          <w:p w14:paraId="40608033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47F7FD23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7A9CFFD3" w:rsidR="001075BA" w:rsidRPr="002B4D05" w:rsidRDefault="00B61D37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B61D3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459" w:type="pct"/>
            <w:shd w:val="clear" w:color="auto" w:fill="auto"/>
          </w:tcPr>
          <w:p w14:paraId="7B840D97" w14:textId="77777777" w:rsidR="001075BA" w:rsidRPr="002B4D05" w:rsidRDefault="001075BA" w:rsidP="005274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2B4D05" w:rsidRDefault="001075BA" w:rsidP="005274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988" w:type="pct"/>
            <w:shd w:val="clear" w:color="auto" w:fill="auto"/>
          </w:tcPr>
          <w:p w14:paraId="6AFA30F5" w14:textId="77777777" w:rsidR="001075BA" w:rsidRPr="002B4D05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6D0188" w:rsidRPr="002B4D05" w14:paraId="1B846219" w14:textId="77777777" w:rsidTr="00B25C41">
        <w:trPr>
          <w:trHeight w:val="891"/>
        </w:trPr>
        <w:tc>
          <w:tcPr>
            <w:tcW w:w="1469" w:type="pct"/>
            <w:shd w:val="clear" w:color="auto" w:fill="auto"/>
          </w:tcPr>
          <w:p w14:paraId="5CB95396" w14:textId="77777777" w:rsidR="006D0188" w:rsidRPr="002B4D05" w:rsidRDefault="006D0188" w:rsidP="006D0188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2B4D05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6D0188" w:rsidRPr="002B4D05" w:rsidRDefault="006D0188" w:rsidP="006D0188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49" w:type="pct"/>
            <w:shd w:val="clear" w:color="auto" w:fill="auto"/>
          </w:tcPr>
          <w:p w14:paraId="46B9894E" w14:textId="399F2D07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420CE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  <w:r w:rsidR="00420CE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</w:p>
        </w:tc>
        <w:tc>
          <w:tcPr>
            <w:tcW w:w="534" w:type="pct"/>
          </w:tcPr>
          <w:p w14:paraId="56D53F70" w14:textId="559077FD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</w:p>
        </w:tc>
        <w:tc>
          <w:tcPr>
            <w:tcW w:w="459" w:type="pct"/>
            <w:shd w:val="clear" w:color="auto" w:fill="auto"/>
          </w:tcPr>
          <w:p w14:paraId="4DEF9E2D" w14:textId="022498A7" w:rsidR="006D0188" w:rsidRPr="002B4D05" w:rsidRDefault="006D0188" w:rsidP="006D0188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  <w:shd w:val="clear" w:color="auto" w:fill="auto"/>
          </w:tcPr>
          <w:p w14:paraId="7C94132A" w14:textId="35A36D75" w:rsidR="006D0188" w:rsidRPr="002B4D05" w:rsidRDefault="006D0188" w:rsidP="006D0188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  <w:r w:rsidRPr="002B4D05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2B4D0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6D0188" w:rsidRPr="002B4D05" w14:paraId="3D0141D7" w14:textId="77777777" w:rsidTr="00B25C41">
        <w:trPr>
          <w:trHeight w:val="720"/>
        </w:trPr>
        <w:tc>
          <w:tcPr>
            <w:tcW w:w="1469" w:type="pct"/>
            <w:shd w:val="clear" w:color="auto" w:fill="auto"/>
          </w:tcPr>
          <w:p w14:paraId="40B42B0E" w14:textId="77777777" w:rsidR="006D0188" w:rsidRPr="002B4D05" w:rsidRDefault="006D0188" w:rsidP="006D018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6D0188" w:rsidRPr="002B4D05" w:rsidRDefault="006D0188" w:rsidP="006D0188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49" w:type="pct"/>
            <w:shd w:val="clear" w:color="auto" w:fill="auto"/>
          </w:tcPr>
          <w:p w14:paraId="0C1B55A8" w14:textId="4B1B0F19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420CE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  <w:r w:rsidR="00420CEA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4" w:type="pct"/>
          </w:tcPr>
          <w:p w14:paraId="0FB1B4EC" w14:textId="0C46D552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9" w:type="pct"/>
            <w:shd w:val="clear" w:color="auto" w:fill="auto"/>
          </w:tcPr>
          <w:p w14:paraId="2F767FA0" w14:textId="2EC8EAED" w:rsidR="006D0188" w:rsidRPr="002B4D05" w:rsidRDefault="006D0188" w:rsidP="006D0188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8" w:type="pct"/>
            <w:shd w:val="clear" w:color="auto" w:fill="auto"/>
          </w:tcPr>
          <w:p w14:paraId="700AF84F" w14:textId="570F2559" w:rsidR="006D0188" w:rsidRPr="002B4D05" w:rsidRDefault="006D0188" w:rsidP="006D0188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Pr="002B4D05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2B4D0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6D0188" w:rsidRPr="002B4D05" w14:paraId="4C0FB2EF" w14:textId="77777777" w:rsidTr="00B25C41">
        <w:tc>
          <w:tcPr>
            <w:tcW w:w="1469" w:type="pct"/>
            <w:shd w:val="clear" w:color="auto" w:fill="auto"/>
          </w:tcPr>
          <w:p w14:paraId="7447AA25" w14:textId="77777777" w:rsidR="006D0188" w:rsidRPr="002B4D05" w:rsidRDefault="006D0188" w:rsidP="006D018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49" w:type="pct"/>
            <w:shd w:val="clear" w:color="auto" w:fill="auto"/>
          </w:tcPr>
          <w:p w14:paraId="7C5753DC" w14:textId="2395CBC7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C7E4C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FC7E4C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FC7E4C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534" w:type="pct"/>
          </w:tcPr>
          <w:p w14:paraId="3D391A08" w14:textId="4B146ED8" w:rsidR="006D0188" w:rsidRPr="002B4D05" w:rsidRDefault="00B61D37" w:rsidP="006D0188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6D0188" w:rsidRPr="002B4D0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59" w:type="pct"/>
            <w:shd w:val="clear" w:color="auto" w:fill="auto"/>
          </w:tcPr>
          <w:p w14:paraId="52A8692A" w14:textId="4E2D2D37" w:rsidR="006D0188" w:rsidRPr="002B4D05" w:rsidRDefault="006D0188" w:rsidP="006D0188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B4D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B61D37" w:rsidRPr="00B61D3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8" w:type="pct"/>
            <w:shd w:val="clear" w:color="auto" w:fill="auto"/>
          </w:tcPr>
          <w:p w14:paraId="21D75C4E" w14:textId="77777777" w:rsidR="006D0188" w:rsidRPr="002B4D05" w:rsidRDefault="006D0188" w:rsidP="006D0188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2B4D05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3B256C6A" w14:textId="1E307569" w:rsidR="00B74B0D" w:rsidRPr="002B4D05" w:rsidRDefault="00B61D37" w:rsidP="00B25C41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t>26</w:t>
      </w:r>
      <w:r w:rsidR="00DE418B" w:rsidRPr="002B4D05">
        <w:rPr>
          <w:rFonts w:asciiTheme="majorBidi" w:hAnsiTheme="majorBidi" w:cstheme="majorBidi"/>
          <w:b/>
          <w:bCs/>
          <w:lang w:val="en-US"/>
        </w:rPr>
        <w:t>.</w:t>
      </w:r>
      <w:r w:rsidR="00433351" w:rsidRPr="002B4D05">
        <w:rPr>
          <w:rFonts w:asciiTheme="majorBidi" w:hAnsiTheme="majorBidi" w:cstheme="majorBidi"/>
          <w:cs/>
          <w:lang w:eastAsia="x-none"/>
        </w:rPr>
        <w:tab/>
      </w:r>
      <w:r w:rsidR="00530FB1" w:rsidRPr="002B4D05">
        <w:rPr>
          <w:rFonts w:asciiTheme="majorBidi" w:hAnsiTheme="majorBidi" w:cstheme="majorBidi"/>
          <w:b/>
          <w:bCs/>
          <w:cs/>
          <w:lang w:val="en-US"/>
        </w:rPr>
        <w:t>เหตุการณ์ภายหลังรอบระยะเวลารายงาน</w:t>
      </w:r>
    </w:p>
    <w:p w14:paraId="79A0BB1E" w14:textId="77EDFBAA" w:rsidR="00A16721" w:rsidRPr="002B4D05" w:rsidRDefault="00B61D37" w:rsidP="00B25C41">
      <w:pPr>
        <w:spacing w:after="240"/>
        <w:ind w:left="1267" w:right="38" w:hanging="720"/>
        <w:jc w:val="thaiDistribute"/>
        <w:rPr>
          <w:rStyle w:val="PageNumber"/>
          <w:rFonts w:ascii="Angsana New" w:hAnsi="Angsana New" w:cs="Angsana New"/>
          <w:lang w:val="en-US"/>
        </w:rPr>
      </w:pPr>
      <w:r w:rsidRPr="00B61D37">
        <w:rPr>
          <w:rStyle w:val="PageNumber"/>
          <w:rFonts w:ascii="Angsana New" w:hAnsi="Angsana New" w:cs="Angsana New" w:hint="cs"/>
          <w:lang w:val="en-US"/>
        </w:rPr>
        <w:t>2</w:t>
      </w:r>
      <w:r w:rsidRPr="00B61D37">
        <w:rPr>
          <w:rStyle w:val="PageNumber"/>
          <w:rFonts w:ascii="Angsana New" w:hAnsi="Angsana New" w:cs="Angsana New"/>
          <w:lang w:val="en-US"/>
        </w:rPr>
        <w:t>6</w:t>
      </w:r>
      <w:r w:rsidR="00740566" w:rsidRPr="002B4D05">
        <w:rPr>
          <w:rStyle w:val="PageNumber"/>
          <w:rFonts w:ascii="Angsana New" w:hAnsi="Angsana New" w:cs="Angsana New" w:hint="cs"/>
          <w:cs/>
          <w:lang w:val="en-US"/>
        </w:rPr>
        <w:t>.</w:t>
      </w:r>
      <w:r w:rsidRPr="00B61D37">
        <w:rPr>
          <w:rStyle w:val="PageNumber"/>
          <w:rFonts w:ascii="Angsana New" w:hAnsi="Angsana New" w:cs="Angsana New" w:hint="cs"/>
          <w:lang w:val="en-US"/>
        </w:rPr>
        <w:t>1</w:t>
      </w:r>
      <w:r w:rsidR="00740566" w:rsidRPr="002B4D05">
        <w:rPr>
          <w:rStyle w:val="PageNumber"/>
          <w:rFonts w:ascii="Angsana New" w:hAnsi="Angsana New" w:cs="Angsana New" w:hint="cs"/>
          <w:cs/>
          <w:lang w:val="en-US"/>
        </w:rPr>
        <w:t xml:space="preserve"> </w:t>
      </w:r>
      <w:r w:rsidR="00740566" w:rsidRPr="002B4D05">
        <w:rPr>
          <w:rStyle w:val="PageNumber"/>
          <w:rFonts w:ascii="Angsana New" w:hAnsi="Angsana New" w:cs="Angsana New"/>
          <w:cs/>
          <w:lang w:val="en-US"/>
        </w:rPr>
        <w:tab/>
      </w:r>
      <w:r w:rsidR="00A16721" w:rsidRPr="002B4D05">
        <w:rPr>
          <w:rFonts w:ascii="Angsana New" w:hAnsi="Angsana New" w:cs="Angsana New"/>
          <w:cs/>
          <w:lang w:val="en-US"/>
        </w:rPr>
        <w:t>เมื่อวันที่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</w:t>
      </w:r>
      <w:r w:rsidRPr="00B61D37">
        <w:rPr>
          <w:rFonts w:ascii="Angsana New" w:hAnsi="Angsana New" w:cs="Angsana New"/>
          <w:lang w:val="en-US"/>
        </w:rPr>
        <w:t>20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มีนาคม </w:t>
      </w:r>
      <w:r w:rsidRPr="00B61D37">
        <w:rPr>
          <w:rFonts w:ascii="Angsana New" w:hAnsi="Angsana New" w:cs="Angsana New"/>
          <w:lang w:val="en-US"/>
        </w:rPr>
        <w:t>2568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ที่ประชุม</w:t>
      </w:r>
      <w:r w:rsidR="00A16721" w:rsidRPr="002B4D05">
        <w:rPr>
          <w:rFonts w:ascii="Angsana New" w:hAnsi="Angsana New" w:cs="Angsana New"/>
          <w:cs/>
          <w:lang w:val="en-US"/>
        </w:rPr>
        <w:t>คณะกรรมการ</w:t>
      </w:r>
      <w:r w:rsidR="002D281B" w:rsidRPr="002B4D05">
        <w:rPr>
          <w:rFonts w:ascii="Angsana New" w:hAnsi="Angsana New" w:cs="Angsana New" w:hint="cs"/>
          <w:cs/>
          <w:lang w:val="en-US"/>
        </w:rPr>
        <w:t>บริษัท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ครั้งที่ </w:t>
      </w:r>
      <w:r w:rsidRPr="00B61D37">
        <w:rPr>
          <w:rFonts w:ascii="Angsana New" w:hAnsi="Angsana New" w:cs="Angsana New"/>
          <w:lang w:val="en-US"/>
        </w:rPr>
        <w:t>1</w:t>
      </w:r>
      <w:r w:rsidR="00A16721" w:rsidRPr="002B4D05">
        <w:rPr>
          <w:rFonts w:ascii="Angsana New" w:hAnsi="Angsana New" w:cs="Angsana New"/>
          <w:lang w:val="en-US"/>
        </w:rPr>
        <w:t>/</w:t>
      </w:r>
      <w:r w:rsidRPr="00B61D37">
        <w:rPr>
          <w:rFonts w:ascii="Angsana New" w:hAnsi="Angsana New" w:cs="Angsana New"/>
          <w:lang w:val="en-US"/>
        </w:rPr>
        <w:t>2568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มีมติอนุมัติให้จัดตั้งบริษัทย่อยแห่งใหม่เพื่อ</w:t>
      </w:r>
      <w:r w:rsidR="00A16721" w:rsidRPr="002B4D05">
        <w:rPr>
          <w:rFonts w:ascii="Angsana New" w:hAnsi="Angsana New" w:cs="Angsana New"/>
          <w:cs/>
          <w:lang w:val="en-US"/>
        </w:rPr>
        <w:t>ประกอบกิจการ ซื้อขาย เช่า ให้เช่า อสังหาริมทรัพย์</w:t>
      </w:r>
      <w:r w:rsidR="00A16721" w:rsidRPr="002B4D05">
        <w:rPr>
          <w:rFonts w:ascii="Angsana New" w:hAnsi="Angsana New" w:cs="Angsana New"/>
          <w:lang w:val="en-US"/>
        </w:rPr>
        <w:t xml:space="preserve"> </w:t>
      </w:r>
      <w:r w:rsidR="00A16721" w:rsidRPr="002B4D05">
        <w:rPr>
          <w:rFonts w:ascii="Angsana New" w:hAnsi="Angsana New" w:cs="Angsana New" w:hint="cs"/>
          <w:cs/>
          <w:lang w:val="en-US"/>
        </w:rPr>
        <w:t>ภายใต้ชื่อ “</w:t>
      </w:r>
      <w:r w:rsidR="00A16721" w:rsidRPr="002B4D05">
        <w:rPr>
          <w:rFonts w:ascii="Angsana New" w:hAnsi="Angsana New" w:cs="Angsana New"/>
          <w:cs/>
          <w:lang w:val="en-US"/>
        </w:rPr>
        <w:t>บริษัท ซีจีดี อินดัสเทรียล ริง โรด จำกั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ด” โดยเมื่อวันที่ </w:t>
      </w:r>
      <w:r w:rsidRPr="00B61D37">
        <w:rPr>
          <w:rFonts w:ascii="Angsana New" w:hAnsi="Angsana New" w:cs="Angsana New"/>
          <w:lang w:val="en-US"/>
        </w:rPr>
        <w:t>2</w:t>
      </w:r>
      <w:r w:rsidR="00A16721" w:rsidRPr="002B4D05">
        <w:rPr>
          <w:rFonts w:ascii="Angsana New" w:hAnsi="Angsana New" w:cs="Angsana New"/>
          <w:lang w:val="en-US"/>
        </w:rPr>
        <w:t xml:space="preserve"> 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เมษายน </w:t>
      </w:r>
      <w:r w:rsidRPr="00B61D37">
        <w:rPr>
          <w:rFonts w:ascii="Angsana New" w:hAnsi="Angsana New" w:cs="Angsana New"/>
          <w:lang w:val="en-US"/>
        </w:rPr>
        <w:t>2568</w:t>
      </w:r>
      <w:r w:rsidR="00A16721" w:rsidRPr="002B4D05">
        <w:rPr>
          <w:rFonts w:ascii="Angsana New" w:hAnsi="Angsana New" w:cs="Angsana New"/>
          <w:lang w:val="en-US"/>
        </w:rPr>
        <w:t xml:space="preserve"> 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ตามมติดังกล่าวแล้ว โดยมีทุนจดทะเบียนเริ่มแรกจำนวน </w:t>
      </w:r>
      <w:r w:rsidRPr="00B61D37">
        <w:rPr>
          <w:rFonts w:ascii="Angsana New" w:hAnsi="Angsana New" w:cs="Angsana New"/>
          <w:lang w:val="en-US"/>
        </w:rPr>
        <w:t>1</w:t>
      </w:r>
      <w:r w:rsidR="00A16721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000</w:t>
      </w:r>
      <w:r w:rsidR="00A16721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000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บาท และได้ชำระค่าหุ้นแล้ว </w:t>
      </w:r>
      <w:r w:rsidRPr="00B61D37">
        <w:rPr>
          <w:rFonts w:ascii="Angsana New" w:hAnsi="Angsana New" w:cs="Angsana New"/>
          <w:lang w:val="en-US"/>
        </w:rPr>
        <w:t>250</w:t>
      </w:r>
      <w:r w:rsidR="00A16721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000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บาท ทั้งนี้บริษัทถือหุ้นในอัตราร้อยละ</w:t>
      </w:r>
      <w:r w:rsidR="00A16721" w:rsidRPr="002B4D05">
        <w:rPr>
          <w:rFonts w:ascii="Angsana New" w:hAnsi="Angsana New" w:cs="Angsana New"/>
          <w:lang w:val="en-US"/>
        </w:rPr>
        <w:t xml:space="preserve"> </w:t>
      </w:r>
      <w:r w:rsidRPr="00B61D37">
        <w:rPr>
          <w:rFonts w:ascii="Angsana New" w:hAnsi="Angsana New" w:cs="Angsana New"/>
          <w:lang w:val="en-US"/>
        </w:rPr>
        <w:t>99</w:t>
      </w:r>
      <w:r w:rsidR="00A16721" w:rsidRPr="002B4D05">
        <w:rPr>
          <w:rFonts w:ascii="Angsana New" w:hAnsi="Angsana New" w:cs="Angsana New"/>
          <w:lang w:val="en-US"/>
        </w:rPr>
        <w:t>.</w:t>
      </w:r>
      <w:r w:rsidRPr="00B61D37">
        <w:rPr>
          <w:rFonts w:ascii="Angsana New" w:hAnsi="Angsana New" w:cs="Angsana New"/>
          <w:lang w:val="en-US"/>
        </w:rPr>
        <w:t>99</w:t>
      </w:r>
      <w:r w:rsidR="00A16721" w:rsidRPr="002B4D05">
        <w:rPr>
          <w:rFonts w:ascii="Angsana New" w:hAnsi="Angsana New" w:cs="Angsana New" w:hint="cs"/>
          <w:cs/>
          <w:lang w:val="en-US"/>
        </w:rPr>
        <w:t xml:space="preserve"> ในบริษัทย่อยดังกล่าว</w:t>
      </w:r>
    </w:p>
    <w:p w14:paraId="42243C2B" w14:textId="22EAFF38" w:rsidR="00740566" w:rsidRPr="002B4D05" w:rsidRDefault="00B61D37" w:rsidP="00896B23">
      <w:pPr>
        <w:ind w:left="1267" w:hanging="720"/>
        <w:jc w:val="thaiDistribute"/>
        <w:rPr>
          <w:rFonts w:ascii="Angsana New" w:hAnsi="Angsana New"/>
          <w:lang w:val="en-US"/>
        </w:rPr>
      </w:pPr>
      <w:r w:rsidRPr="00B61D37">
        <w:rPr>
          <w:rStyle w:val="PageNumber"/>
          <w:rFonts w:ascii="Angsana New" w:hAnsi="Angsana New" w:cs="Angsana New"/>
          <w:lang w:val="en-US"/>
        </w:rPr>
        <w:t>26</w:t>
      </w:r>
      <w:r w:rsidR="00A16721" w:rsidRPr="002B4D05">
        <w:rPr>
          <w:rStyle w:val="PageNumber"/>
          <w:rFonts w:ascii="Angsana New" w:hAnsi="Angsana New" w:cs="Angsana New"/>
          <w:lang w:val="en-US"/>
        </w:rPr>
        <w:t>.</w:t>
      </w:r>
      <w:r w:rsidRPr="00B61D37">
        <w:rPr>
          <w:rStyle w:val="PageNumber"/>
          <w:rFonts w:ascii="Angsana New" w:hAnsi="Angsana New" w:cs="Angsana New"/>
          <w:lang w:val="en-US"/>
        </w:rPr>
        <w:t>2</w:t>
      </w:r>
      <w:r w:rsidR="00A16721" w:rsidRPr="002B4D05">
        <w:rPr>
          <w:rStyle w:val="PageNumber"/>
          <w:rFonts w:ascii="Angsana New" w:hAnsi="Angsana New" w:cs="Angsana New"/>
          <w:lang w:val="en-US"/>
        </w:rPr>
        <w:tab/>
      </w:r>
      <w:r w:rsidR="00740566" w:rsidRPr="002B4D05">
        <w:rPr>
          <w:rStyle w:val="PageNumber"/>
          <w:rFonts w:ascii="Angsana New" w:hAnsi="Angsana New" w:cs="Angsana New"/>
          <w:cs/>
          <w:lang w:val="en-US"/>
        </w:rPr>
        <w:t xml:space="preserve">เมื่อวันที่ </w:t>
      </w:r>
      <w:r w:rsidRPr="00B61D37">
        <w:rPr>
          <w:rStyle w:val="PageNumber"/>
          <w:rFonts w:ascii="Angsana New" w:hAnsi="Angsana New" w:cs="Angsana New"/>
          <w:lang w:val="en-US"/>
        </w:rPr>
        <w:t>2</w:t>
      </w:r>
      <w:r w:rsidRPr="00B61D37">
        <w:rPr>
          <w:rStyle w:val="PageNumber"/>
          <w:rFonts w:ascii="Angsana New" w:hAnsi="Angsana New" w:cs="Angsana New" w:hint="cs"/>
          <w:lang w:val="en-US"/>
        </w:rPr>
        <w:t>1</w:t>
      </w:r>
      <w:r w:rsidR="00740566" w:rsidRPr="002B4D05">
        <w:rPr>
          <w:rStyle w:val="PageNumber"/>
          <w:rFonts w:ascii="Angsana New" w:hAnsi="Angsana New" w:cs="Angsana New"/>
          <w:lang w:val="en-US"/>
        </w:rPr>
        <w:t xml:space="preserve"> </w:t>
      </w:r>
      <w:r w:rsidR="00740566" w:rsidRPr="002B4D05">
        <w:rPr>
          <w:rStyle w:val="PageNumber"/>
          <w:rFonts w:ascii="Angsana New" w:hAnsi="Angsana New" w:cs="Angsana New"/>
          <w:cs/>
          <w:lang w:val="en-US"/>
        </w:rPr>
        <w:t xml:space="preserve">เมษายน </w:t>
      </w:r>
      <w:r w:rsidRPr="00B61D37">
        <w:rPr>
          <w:rStyle w:val="PageNumber"/>
          <w:rFonts w:ascii="Angsana New" w:hAnsi="Angsana New" w:cs="Angsana New"/>
          <w:lang w:val="en-US"/>
        </w:rPr>
        <w:t>256</w:t>
      </w:r>
      <w:r w:rsidRPr="00B61D37">
        <w:rPr>
          <w:rStyle w:val="PageNumber"/>
          <w:rFonts w:ascii="Angsana New" w:hAnsi="Angsana New" w:cs="Angsana New" w:hint="cs"/>
          <w:lang w:val="en-US"/>
        </w:rPr>
        <w:t>8</w:t>
      </w:r>
      <w:r w:rsidR="00740566" w:rsidRPr="002B4D05">
        <w:rPr>
          <w:rStyle w:val="PageNumber"/>
          <w:rFonts w:ascii="Angsana New" w:hAnsi="Angsana New" w:cs="Angsana New"/>
          <w:lang w:val="en-US"/>
        </w:rPr>
        <w:t xml:space="preserve"> </w:t>
      </w:r>
      <w:r w:rsidR="00740566" w:rsidRPr="002B4D05">
        <w:rPr>
          <w:rStyle w:val="PageNumber"/>
          <w:rFonts w:ascii="Angsana New" w:hAnsi="Angsana New" w:cs="Angsana New"/>
          <w:cs/>
          <w:lang w:val="en-US"/>
        </w:rPr>
        <w:t>ที่ประชุมสามัญผู้ถือหุ้น</w:t>
      </w:r>
      <w:r w:rsidR="00740566" w:rsidRPr="002B4D05">
        <w:rPr>
          <w:rStyle w:val="PageNumber"/>
          <w:rFonts w:ascii="Angsana New" w:hAnsi="Angsana New" w:cs="Angsana New" w:hint="cs"/>
          <w:cs/>
          <w:lang w:val="en-US"/>
        </w:rPr>
        <w:t xml:space="preserve">ประจำปี </w:t>
      </w:r>
      <w:r w:rsidRPr="00B61D37">
        <w:rPr>
          <w:rStyle w:val="PageNumber"/>
          <w:rFonts w:ascii="Angsana New" w:hAnsi="Angsana New" w:cs="Angsana New"/>
          <w:lang w:val="en-US"/>
        </w:rPr>
        <w:t>2568</w:t>
      </w:r>
      <w:r w:rsidR="00740566" w:rsidRPr="002B4D05">
        <w:rPr>
          <w:rStyle w:val="PageNumber"/>
          <w:rFonts w:ascii="Angsana New" w:hAnsi="Angsana New" w:cs="Angsana New" w:hint="cs"/>
          <w:cs/>
          <w:lang w:val="en-US"/>
        </w:rPr>
        <w:t xml:space="preserve"> </w:t>
      </w:r>
      <w:r w:rsidR="00740566" w:rsidRPr="002B4D05">
        <w:rPr>
          <w:rStyle w:val="PageNumber"/>
          <w:rFonts w:ascii="Angsana New" w:hAnsi="Angsana New" w:cs="Angsana New"/>
          <w:cs/>
          <w:lang w:val="en-US"/>
        </w:rPr>
        <w:t>ของบริษัทมีมติ</w:t>
      </w:r>
      <w:r w:rsidR="00740566" w:rsidRPr="002B4D05">
        <w:rPr>
          <w:rStyle w:val="PageNumber"/>
          <w:rFonts w:ascii="Angsana New" w:hAnsi="Angsana New" w:cs="Angsana New" w:hint="cs"/>
          <w:cs/>
          <w:lang w:val="en-US"/>
        </w:rPr>
        <w:t>โดย</w:t>
      </w:r>
      <w:r w:rsidR="00740566" w:rsidRPr="002B4D05">
        <w:rPr>
          <w:rFonts w:ascii="Angsana New" w:hAnsi="Angsana New" w:cs="Angsana New"/>
          <w:cs/>
          <w:lang w:val="en-US"/>
        </w:rPr>
        <w:t>อนุมัติการ</w:t>
      </w:r>
      <w:r w:rsidR="00740566" w:rsidRPr="002B4D05">
        <w:rPr>
          <w:rFonts w:ascii="Angsana New" w:hAnsi="Angsana New" w:cs="Angsana New" w:hint="cs"/>
          <w:cs/>
          <w:lang w:val="en-US"/>
        </w:rPr>
        <w:t>เพิ่ม</w:t>
      </w:r>
      <w:r w:rsidR="00740566" w:rsidRPr="002B4D05">
        <w:rPr>
          <w:rFonts w:ascii="Angsana New" w:hAnsi="Angsana New" w:cs="Angsana New"/>
          <w:cs/>
          <w:lang w:val="en-US"/>
        </w:rPr>
        <w:t>ทุนจดทะเบียนของบริษัท จำนวน</w:t>
      </w:r>
      <w:r w:rsidR="00740566" w:rsidRPr="002B4D05">
        <w:rPr>
          <w:rFonts w:ascii="Angsana New" w:hAnsi="Angsana New" w:cs="Angsana New"/>
          <w:lang w:val="en-US"/>
        </w:rPr>
        <w:t xml:space="preserve"> </w:t>
      </w:r>
      <w:bookmarkStart w:id="19" w:name="_Hlk196928554"/>
      <w:r w:rsidRPr="00B61D37">
        <w:rPr>
          <w:rFonts w:ascii="Angsana New" w:hAnsi="Angsana New" w:cs="Angsana New"/>
          <w:lang w:val="en-US"/>
        </w:rPr>
        <w:t>504</w:t>
      </w:r>
      <w:r w:rsidR="00740566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233</w:t>
      </w:r>
      <w:r w:rsidR="00740566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872</w:t>
      </w:r>
      <w:r w:rsidR="00740566" w:rsidRPr="002B4D05">
        <w:rPr>
          <w:rFonts w:ascii="Angsana New" w:hAnsi="Angsana New" w:cs="Angsana New"/>
          <w:lang w:val="en-US"/>
        </w:rPr>
        <w:t>.</w:t>
      </w:r>
      <w:r w:rsidRPr="00B61D37">
        <w:rPr>
          <w:rFonts w:ascii="Angsana New" w:hAnsi="Angsana New" w:cs="Angsana New"/>
          <w:lang w:val="en-US"/>
        </w:rPr>
        <w:t>05</w:t>
      </w:r>
      <w:bookmarkEnd w:id="19"/>
      <w:r w:rsidR="00740566" w:rsidRPr="002B4D05">
        <w:rPr>
          <w:rFonts w:ascii="Angsana New" w:hAnsi="Angsana New" w:cs="Angsana New"/>
          <w:lang w:val="en-US"/>
        </w:rPr>
        <w:t xml:space="preserve"> </w:t>
      </w:r>
      <w:r w:rsidR="00740566" w:rsidRPr="002B4D05">
        <w:rPr>
          <w:rFonts w:ascii="Angsana New" w:hAnsi="Angsana New" w:cs="Angsana New" w:hint="cs"/>
          <w:cs/>
          <w:lang w:val="en-US"/>
        </w:rPr>
        <w:t xml:space="preserve">บาท จากทุนจดทะเบียนเดิมจำนวน </w:t>
      </w:r>
      <w:r w:rsidRPr="00B61D37">
        <w:rPr>
          <w:rFonts w:ascii="Angsana New" w:hAnsi="Angsana New" w:cs="Angsana New"/>
          <w:lang w:val="en-US"/>
        </w:rPr>
        <w:t>5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042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338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720</w:t>
      </w:r>
      <w:r w:rsidR="00740566" w:rsidRPr="00B25C41">
        <w:rPr>
          <w:rFonts w:ascii="Angsana New" w:hAnsi="Angsana New" w:cs="Angsana New"/>
          <w:spacing w:val="-6"/>
          <w:lang w:val="en-US"/>
        </w:rPr>
        <w:t>.</w:t>
      </w:r>
      <w:r w:rsidRPr="00B61D37">
        <w:rPr>
          <w:rFonts w:ascii="Angsana New" w:hAnsi="Angsana New" w:cs="Angsana New"/>
          <w:spacing w:val="-6"/>
          <w:lang w:val="en-US"/>
        </w:rPr>
        <w:t>50</w:t>
      </w:r>
      <w:r w:rsidR="00740566" w:rsidRPr="00B25C41">
        <w:rPr>
          <w:rFonts w:ascii="Angsana New" w:hAnsi="Angsana New" w:cs="Angsana New"/>
          <w:spacing w:val="-6"/>
          <w:lang w:val="en-US"/>
        </w:rPr>
        <w:t xml:space="preserve"> </w:t>
      </w:r>
      <w:r w:rsidR="00740566" w:rsidRPr="00B25C41">
        <w:rPr>
          <w:rFonts w:ascii="Angsana New" w:hAnsi="Angsana New" w:cs="Angsana New" w:hint="cs"/>
          <w:spacing w:val="-6"/>
          <w:cs/>
          <w:lang w:val="en-US"/>
        </w:rPr>
        <w:t>บาท เป็นทุนจดทะเบียนจำนวน</w:t>
      </w:r>
      <w:r w:rsidR="00740566" w:rsidRPr="00B25C41">
        <w:rPr>
          <w:rFonts w:ascii="Angsana New" w:hAnsi="Angsana New" w:cs="Angsana New"/>
          <w:spacing w:val="-6"/>
          <w:lang w:val="en-US"/>
        </w:rPr>
        <w:t xml:space="preserve"> </w:t>
      </w:r>
      <w:bookmarkStart w:id="20" w:name="_Hlk196928542"/>
      <w:r w:rsidRPr="00B61D37">
        <w:rPr>
          <w:rFonts w:ascii="Angsana New" w:hAnsi="Angsana New" w:cs="Angsana New"/>
          <w:spacing w:val="-6"/>
          <w:lang w:val="en-US"/>
        </w:rPr>
        <w:t>5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546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572</w:t>
      </w:r>
      <w:r w:rsidR="00740566" w:rsidRPr="00B25C41">
        <w:rPr>
          <w:rFonts w:ascii="Angsana New" w:hAnsi="Angsana New" w:cs="Angsana New"/>
          <w:spacing w:val="-6"/>
          <w:lang w:val="en-US"/>
        </w:rPr>
        <w:t>,</w:t>
      </w:r>
      <w:r w:rsidRPr="00B61D37">
        <w:rPr>
          <w:rFonts w:ascii="Angsana New" w:hAnsi="Angsana New" w:cs="Angsana New"/>
          <w:spacing w:val="-6"/>
          <w:lang w:val="en-US"/>
        </w:rPr>
        <w:t>592</w:t>
      </w:r>
      <w:r w:rsidR="00740566" w:rsidRPr="00B25C41">
        <w:rPr>
          <w:rFonts w:ascii="Angsana New" w:hAnsi="Angsana New" w:cs="Angsana New"/>
          <w:spacing w:val="-6"/>
          <w:lang w:val="en-US"/>
        </w:rPr>
        <w:t>.</w:t>
      </w:r>
      <w:r w:rsidRPr="00B61D37">
        <w:rPr>
          <w:rFonts w:ascii="Angsana New" w:hAnsi="Angsana New" w:cs="Angsana New"/>
          <w:spacing w:val="-6"/>
          <w:lang w:val="en-US"/>
        </w:rPr>
        <w:t>55</w:t>
      </w:r>
      <w:bookmarkEnd w:id="20"/>
      <w:r w:rsidR="00740566" w:rsidRPr="00B25C41">
        <w:rPr>
          <w:rFonts w:ascii="Angsana New" w:hAnsi="Angsana New" w:cs="Angsana New"/>
          <w:spacing w:val="-6"/>
          <w:lang w:val="en-US"/>
        </w:rPr>
        <w:t xml:space="preserve"> </w:t>
      </w:r>
      <w:r w:rsidR="00740566" w:rsidRPr="00B25C41">
        <w:rPr>
          <w:rFonts w:ascii="Angsana New" w:hAnsi="Angsana New" w:cs="Angsana New" w:hint="cs"/>
          <w:spacing w:val="-6"/>
          <w:cs/>
          <w:lang w:val="en-US"/>
        </w:rPr>
        <w:t xml:space="preserve">บาท </w:t>
      </w:r>
      <w:r w:rsidR="00740566" w:rsidRPr="00B25C41">
        <w:rPr>
          <w:rFonts w:ascii="Angsana New" w:hAnsi="Angsana New" w:cs="Angsana New"/>
          <w:spacing w:val="-6"/>
          <w:cs/>
          <w:lang w:val="en-US"/>
        </w:rPr>
        <w:t>โดยการออกหุ้น</w:t>
      </w:r>
      <w:r w:rsidR="00740566" w:rsidRPr="002B4D05">
        <w:rPr>
          <w:rFonts w:ascii="Angsana New" w:hAnsi="Angsana New" w:cs="Angsana New"/>
          <w:cs/>
          <w:lang w:val="en-US"/>
        </w:rPr>
        <w:t>สามัญเพิ่มทุนจ</w:t>
      </w:r>
      <w:r w:rsidR="00740566" w:rsidRPr="002B4D05">
        <w:rPr>
          <w:rFonts w:ascii="Angsana New" w:hAnsi="Angsana New" w:cs="Angsana New" w:hint="cs"/>
          <w:cs/>
          <w:lang w:val="en-US"/>
        </w:rPr>
        <w:t>ำ</w:t>
      </w:r>
      <w:r w:rsidR="00740566" w:rsidRPr="002B4D05">
        <w:rPr>
          <w:rFonts w:ascii="Angsana New" w:hAnsi="Angsana New" w:cs="Angsana New"/>
          <w:cs/>
          <w:lang w:val="en-US"/>
        </w:rPr>
        <w:t>นวนไม่เกิน</w:t>
      </w:r>
      <w:r w:rsidR="00740566" w:rsidRPr="002B4D05">
        <w:rPr>
          <w:rFonts w:ascii="Angsana New" w:hAnsi="Angsana New" w:cs="Angsana New"/>
          <w:lang w:val="en-US"/>
        </w:rPr>
        <w:t xml:space="preserve"> </w:t>
      </w:r>
      <w:r w:rsidRPr="00B61D37">
        <w:rPr>
          <w:rFonts w:ascii="Angsana New" w:hAnsi="Angsana New" w:cs="Angsana New"/>
          <w:lang w:val="en-US"/>
        </w:rPr>
        <w:t>826</w:t>
      </w:r>
      <w:r w:rsidR="00740566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612</w:t>
      </w:r>
      <w:r w:rsidR="00740566" w:rsidRPr="002B4D05">
        <w:rPr>
          <w:rFonts w:ascii="Angsana New" w:hAnsi="Angsana New" w:cs="Angsana New"/>
          <w:lang w:val="en-US"/>
        </w:rPr>
        <w:t>,</w:t>
      </w:r>
      <w:r w:rsidRPr="00B61D37">
        <w:rPr>
          <w:rFonts w:ascii="Angsana New" w:hAnsi="Angsana New" w:cs="Angsana New"/>
          <w:lang w:val="en-US"/>
        </w:rPr>
        <w:t>905</w:t>
      </w:r>
      <w:r w:rsidR="00740566" w:rsidRPr="002B4D05">
        <w:rPr>
          <w:rFonts w:ascii="Angsana New" w:hAnsi="Angsana New" w:cs="Angsana New"/>
          <w:cs/>
          <w:lang w:val="en-US"/>
        </w:rPr>
        <w:t xml:space="preserve"> หุ้น มูลค่าที่ตราไว้หุ้นละ</w:t>
      </w:r>
      <w:r w:rsidR="00740566" w:rsidRPr="002B4D05">
        <w:rPr>
          <w:rFonts w:ascii="Angsana New" w:hAnsi="Angsana New" w:cs="Angsana New"/>
          <w:lang w:val="en-US"/>
        </w:rPr>
        <w:t xml:space="preserve"> </w:t>
      </w:r>
      <w:r w:rsidRPr="00B61D37">
        <w:rPr>
          <w:rFonts w:ascii="Angsana New" w:hAnsi="Angsana New" w:cs="Angsana New"/>
          <w:lang w:val="en-US"/>
        </w:rPr>
        <w:t>0</w:t>
      </w:r>
      <w:r w:rsidR="00740566" w:rsidRPr="002B4D05">
        <w:rPr>
          <w:rFonts w:ascii="Angsana New" w:hAnsi="Angsana New" w:cs="Angsana New"/>
          <w:lang w:val="en-US"/>
        </w:rPr>
        <w:t>.</w:t>
      </w:r>
      <w:r w:rsidRPr="00B61D37">
        <w:rPr>
          <w:rFonts w:ascii="Angsana New" w:hAnsi="Angsana New" w:cs="Angsana New"/>
          <w:lang w:val="en-US"/>
        </w:rPr>
        <w:t>61</w:t>
      </w:r>
      <w:r w:rsidR="00740566" w:rsidRPr="002B4D05">
        <w:rPr>
          <w:rFonts w:ascii="Angsana New" w:hAnsi="Angsana New" w:cs="Angsana New"/>
          <w:cs/>
          <w:lang w:val="en-US"/>
        </w:rPr>
        <w:t xml:space="preserve"> บาท เพื่อรองรับการจัดสรรหุ้นสามัญเพิ่มทุนแบบมอบอ</w:t>
      </w:r>
      <w:r w:rsidR="00740566" w:rsidRPr="002B4D05">
        <w:rPr>
          <w:rFonts w:ascii="Angsana New" w:hAnsi="Angsana New" w:cs="Angsana New" w:hint="cs"/>
          <w:cs/>
          <w:lang w:val="en-US"/>
        </w:rPr>
        <w:t>ำ</w:t>
      </w:r>
      <w:r w:rsidR="00740566" w:rsidRPr="002B4D05">
        <w:rPr>
          <w:rFonts w:ascii="Angsana New" w:hAnsi="Angsana New" w:cs="Angsana New"/>
          <w:cs/>
          <w:lang w:val="en-US"/>
        </w:rPr>
        <w:t>นาจทั่วไป (</w:t>
      </w:r>
      <w:r w:rsidR="00740566" w:rsidRPr="002B4D05">
        <w:rPr>
          <w:rFonts w:ascii="Angsana New" w:hAnsi="Angsana New"/>
          <w:lang w:val="en-US"/>
        </w:rPr>
        <w:t>General</w:t>
      </w:r>
      <w:r w:rsidR="00740566" w:rsidRPr="002B4D05">
        <w:rPr>
          <w:rFonts w:ascii="Angsana New" w:hAnsi="Angsana New" w:cstheme="minorBidi" w:hint="cs"/>
          <w:cs/>
          <w:lang w:val="en-US"/>
        </w:rPr>
        <w:t xml:space="preserve"> </w:t>
      </w:r>
      <w:r w:rsidR="00740566" w:rsidRPr="002B4D05">
        <w:rPr>
          <w:rFonts w:ascii="Angsana New" w:hAnsi="Angsana New"/>
          <w:lang w:val="en-US"/>
        </w:rPr>
        <w:t xml:space="preserve">Mandate) </w:t>
      </w:r>
      <w:r w:rsidR="00740566" w:rsidRPr="002B4D05">
        <w:rPr>
          <w:rFonts w:ascii="Angsana New" w:hAnsi="Angsana New" w:cs="Angsana New"/>
          <w:cs/>
          <w:lang w:val="en-US"/>
        </w:rPr>
        <w:t>เพื่อเสนอขายให้แก่บุคคลในวงจ</w:t>
      </w:r>
      <w:r w:rsidR="00952FDE" w:rsidRPr="002B4D05">
        <w:rPr>
          <w:rFonts w:ascii="Angsana New" w:hAnsi="Angsana New" w:cs="Angsana New" w:hint="cs"/>
          <w:cs/>
          <w:lang w:val="en-US"/>
        </w:rPr>
        <w:t>ำ</w:t>
      </w:r>
      <w:r w:rsidR="00740566" w:rsidRPr="002B4D05">
        <w:rPr>
          <w:rFonts w:ascii="Angsana New" w:hAnsi="Angsana New" w:cs="Angsana New"/>
          <w:cs/>
          <w:lang w:val="en-US"/>
        </w:rPr>
        <w:t>กัด (</w:t>
      </w:r>
      <w:r w:rsidR="00740566" w:rsidRPr="002B4D05">
        <w:rPr>
          <w:rFonts w:ascii="Angsana New" w:hAnsi="Angsana New"/>
          <w:lang w:val="en-US"/>
        </w:rPr>
        <w:t>Private Placement)</w:t>
      </w:r>
      <w:r w:rsidR="00740566" w:rsidRPr="002B4D05">
        <w:rPr>
          <w:rFonts w:ascii="Angsana New" w:hAnsi="Angsana New" w:cstheme="minorBidi" w:hint="cs"/>
          <w:cs/>
          <w:lang w:val="en-US"/>
        </w:rPr>
        <w:t xml:space="preserve"> </w:t>
      </w:r>
      <w:r w:rsidR="00952FDE" w:rsidRPr="002B4D05">
        <w:rPr>
          <w:rFonts w:asciiTheme="majorBidi" w:hAnsiTheme="majorBidi" w:cstheme="majorBidi"/>
          <w:spacing w:val="-4"/>
          <w:cs/>
        </w:rPr>
        <w:t>ไม่ว่าในคราวเดียว หรือ หลายคราว ซึ่งบุคคลดังกล่าวไม่เป็นบุคคลที่เกี่ยวโยง</w:t>
      </w:r>
      <w:r w:rsidR="00952FDE" w:rsidRPr="002B4D05">
        <w:rPr>
          <w:rFonts w:asciiTheme="majorBidi" w:hAnsiTheme="majorBidi" w:cstheme="majorBidi"/>
          <w:spacing w:val="-6"/>
          <w:cs/>
        </w:rPr>
        <w:t>กับบริษัท ทั้งนี้ การเสนอขายหุ้นสามัญเพิ่มทุนให้แก่บุคคลในวงจำกัดนี้จะไม่เป็นการเสนอขายหุ้น</w:t>
      </w:r>
      <w:r w:rsidR="00952FDE" w:rsidRPr="002B4D05">
        <w:rPr>
          <w:rFonts w:asciiTheme="majorBidi" w:hAnsiTheme="majorBidi" w:cstheme="majorBidi"/>
          <w:spacing w:val="-10"/>
          <w:cs/>
        </w:rPr>
        <w:t xml:space="preserve">ในราคาต่ำตามประกาศคณะกรรมการกำกับ ตามประกาศคณะกรรมการกำกับตลาดทุนที่ ทจ. </w:t>
      </w:r>
      <w:r w:rsidRPr="00B61D37">
        <w:rPr>
          <w:rFonts w:asciiTheme="majorBidi" w:hAnsiTheme="majorBidi" w:cstheme="majorBidi"/>
          <w:spacing w:val="-10"/>
          <w:lang w:val="en-US"/>
        </w:rPr>
        <w:t>21</w:t>
      </w:r>
      <w:r w:rsidR="00952FDE" w:rsidRPr="002B4D05">
        <w:rPr>
          <w:rFonts w:asciiTheme="majorBidi" w:hAnsiTheme="majorBidi" w:cstheme="majorBidi"/>
          <w:spacing w:val="-10"/>
          <w:cs/>
        </w:rPr>
        <w:t>/</w:t>
      </w:r>
      <w:r w:rsidRPr="00B61D37">
        <w:rPr>
          <w:rFonts w:asciiTheme="majorBidi" w:hAnsiTheme="majorBidi" w:cstheme="majorBidi"/>
          <w:spacing w:val="-10"/>
          <w:lang w:val="en-US"/>
        </w:rPr>
        <w:t>2551</w:t>
      </w:r>
      <w:r w:rsidR="00952FDE" w:rsidRPr="002B4D05">
        <w:rPr>
          <w:rFonts w:asciiTheme="majorBidi" w:hAnsiTheme="majorBidi" w:cstheme="majorBidi"/>
          <w:cs/>
        </w:rPr>
        <w:t xml:space="preserve"> และ ทจ. </w:t>
      </w:r>
      <w:r w:rsidRPr="00B61D37">
        <w:rPr>
          <w:rFonts w:asciiTheme="majorBidi" w:hAnsiTheme="majorBidi" w:cstheme="majorBidi"/>
          <w:lang w:val="en-US"/>
        </w:rPr>
        <w:t>28</w:t>
      </w:r>
      <w:r w:rsidR="00952FDE" w:rsidRPr="002B4D05">
        <w:rPr>
          <w:rFonts w:asciiTheme="majorBidi" w:hAnsiTheme="majorBidi" w:cstheme="majorBidi"/>
          <w:cs/>
        </w:rPr>
        <w:t>/</w:t>
      </w:r>
      <w:r w:rsidRPr="00B61D37">
        <w:rPr>
          <w:rFonts w:asciiTheme="majorBidi" w:hAnsiTheme="majorBidi" w:cstheme="majorBidi"/>
          <w:lang w:val="en-US"/>
        </w:rPr>
        <w:t>2565</w:t>
      </w:r>
      <w:r w:rsidR="00952FDE" w:rsidRPr="002B4D05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5DD81CC5" w14:textId="2BC07EFA" w:rsidR="006D067C" w:rsidRPr="002B4D05" w:rsidRDefault="00B61D37" w:rsidP="002B417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B61D37">
        <w:rPr>
          <w:rFonts w:asciiTheme="majorBidi" w:hAnsiTheme="majorBidi" w:cstheme="majorBidi"/>
          <w:b/>
          <w:bCs/>
          <w:lang w:val="en-US"/>
        </w:rPr>
        <w:t>27</w:t>
      </w:r>
      <w:r w:rsidR="006D067C" w:rsidRPr="002B4D05">
        <w:rPr>
          <w:rFonts w:asciiTheme="majorBidi" w:hAnsiTheme="majorBidi" w:cstheme="majorBidi"/>
          <w:b/>
          <w:bCs/>
          <w:lang w:val="en-US"/>
        </w:rPr>
        <w:t>.</w:t>
      </w:r>
      <w:r w:rsidR="006D067C" w:rsidRPr="002B4D05">
        <w:rPr>
          <w:rFonts w:asciiTheme="majorBidi" w:hAnsiTheme="majorBidi" w:cstheme="majorBidi"/>
          <w:b/>
          <w:bCs/>
          <w:lang w:val="en-US"/>
        </w:rPr>
        <w:tab/>
      </w:r>
      <w:r w:rsidR="006D067C" w:rsidRPr="002B4D05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46D49705" w14:textId="41CA84FF" w:rsidR="006D067C" w:rsidRPr="0003648E" w:rsidRDefault="006D067C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cs/>
          <w:lang w:eastAsia="en-US"/>
        </w:rPr>
      </w:pPr>
      <w:bookmarkStart w:id="21" w:name="_Hlk150193019"/>
      <w:r w:rsidRPr="002B4D05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</w:t>
      </w:r>
      <w:r w:rsidR="003157F1" w:rsidRPr="002B4D05">
        <w:rPr>
          <w:rFonts w:asciiTheme="majorBidi" w:hAnsiTheme="majorBidi" w:cstheme="majorBidi"/>
          <w:spacing w:val="2"/>
          <w:cs/>
          <w:lang w:eastAsia="en-US"/>
        </w:rPr>
        <w:t>การ</w:t>
      </w:r>
      <w:r w:rsidRPr="002B4D05">
        <w:rPr>
          <w:rFonts w:asciiTheme="majorBidi" w:hAnsiTheme="majorBidi" w:cstheme="majorBidi"/>
          <w:spacing w:val="2"/>
          <w:cs/>
          <w:lang w:eastAsia="en-US"/>
        </w:rPr>
        <w:t xml:space="preserve">อนุมัติให้ออกงบการเงินโดยคณะกรรมการของบริษัท เมื่อวันที่                            </w:t>
      </w:r>
      <w:r w:rsidR="00B61D37" w:rsidRPr="00B61D37">
        <w:rPr>
          <w:rFonts w:asciiTheme="majorBidi" w:hAnsiTheme="majorBidi" w:cstheme="majorBidi"/>
          <w:spacing w:val="2"/>
          <w:lang w:val="en-US" w:eastAsia="en-US"/>
        </w:rPr>
        <w:t>9</w:t>
      </w:r>
      <w:r w:rsidR="00F51CD9" w:rsidRPr="002B4D05">
        <w:rPr>
          <w:rFonts w:asciiTheme="majorBidi" w:hAnsiTheme="majorBidi" w:cstheme="majorBidi"/>
          <w:spacing w:val="2"/>
          <w:lang w:eastAsia="en-US"/>
        </w:rPr>
        <w:t xml:space="preserve"> </w:t>
      </w:r>
      <w:r w:rsidR="00EE3B16" w:rsidRPr="002B4D05">
        <w:rPr>
          <w:rFonts w:asciiTheme="majorBidi" w:hAnsiTheme="majorBidi" w:cstheme="majorBidi" w:hint="cs"/>
          <w:spacing w:val="2"/>
          <w:cs/>
          <w:lang w:val="en-US" w:eastAsia="en-US"/>
        </w:rPr>
        <w:t>พฤษภาคม</w:t>
      </w:r>
      <w:r w:rsidR="00F51CD9" w:rsidRPr="002B4D05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="00B61D37" w:rsidRPr="00B61D37">
        <w:rPr>
          <w:rFonts w:asciiTheme="majorBidi" w:hAnsiTheme="majorBidi" w:cstheme="majorBidi"/>
          <w:spacing w:val="2"/>
          <w:lang w:val="en-US" w:eastAsia="en-US"/>
        </w:rPr>
        <w:t>256</w:t>
      </w:r>
      <w:bookmarkEnd w:id="21"/>
      <w:r w:rsidR="00B61D37" w:rsidRPr="00B61D37">
        <w:rPr>
          <w:rFonts w:asciiTheme="majorBidi" w:hAnsiTheme="majorBidi" w:cstheme="majorBidi"/>
          <w:spacing w:val="2"/>
          <w:lang w:val="en-US" w:eastAsia="en-US"/>
        </w:rPr>
        <w:t>8</w:t>
      </w:r>
    </w:p>
    <w:sectPr w:rsidR="006D067C" w:rsidRPr="0003648E" w:rsidSect="0062586B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1440" w:right="1224" w:bottom="54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2DAA5" w14:textId="77777777" w:rsidR="00C27DA7" w:rsidRDefault="00C27DA7">
      <w:pPr>
        <w:rPr>
          <w:rFonts w:cs="Symbol"/>
          <w:cs/>
        </w:rPr>
      </w:pPr>
      <w:r>
        <w:separator/>
      </w:r>
    </w:p>
  </w:endnote>
  <w:endnote w:type="continuationSeparator" w:id="0">
    <w:p w14:paraId="50E886E5" w14:textId="77777777" w:rsidR="00C27DA7" w:rsidRDefault="00C27DA7">
      <w:pPr>
        <w:rPr>
          <w:rFonts w:cs="Symbol"/>
          <w:cs/>
        </w:rPr>
      </w:pPr>
      <w:r>
        <w:continuationSeparator/>
      </w:r>
    </w:p>
  </w:endnote>
  <w:endnote w:type="continuationNotice" w:id="1">
    <w:p w14:paraId="2728D88C" w14:textId="77777777" w:rsidR="00C27DA7" w:rsidRDefault="00C27DA7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Next Pro Light">
    <w:altName w:val="Calibri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74A" w14:textId="60AF0820" w:rsidR="00AE75A1" w:rsidRDefault="00AE75A1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="005C4FDD" w:rsidRPr="005C4FD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AE75A1" w:rsidRDefault="00AE75A1">
    <w:pPr>
      <w:pStyle w:val="Footer"/>
      <w:ind w:right="360"/>
      <w:rPr>
        <w:rFonts w:cs="Symbol"/>
        <w:szCs w:val="32"/>
        <w:cs/>
      </w:rPr>
    </w:pPr>
  </w:p>
  <w:p w14:paraId="5EDA1A95" w14:textId="77777777" w:rsidR="00AE75A1" w:rsidRDefault="00AE75A1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D8E4" w14:textId="1EFDAEAE" w:rsidR="00AE75A1" w:rsidRDefault="00AE75A1" w:rsidP="005C622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302A9" w14:textId="01B7AD25" w:rsidR="00AE75A1" w:rsidRDefault="00AE75A1" w:rsidP="005C6228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504A" w14:textId="77777777" w:rsidR="00AE75A1" w:rsidRDefault="00AE75A1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AE75A1" w:rsidRDefault="00AE75A1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2FB8" w14:textId="329F41B6" w:rsidR="00AE75A1" w:rsidRPr="005C6228" w:rsidRDefault="00AE75A1" w:rsidP="00320D76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FE20" w14:textId="4118AF74" w:rsidR="00AE75A1" w:rsidRPr="00221254" w:rsidRDefault="00AE75A1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BE229C">
      <w:rPr>
        <w:rFonts w:ascii="BrowalliaUPC" w:hAnsi="BrowalliaUPC"/>
        <w:noProof/>
        <w:szCs w:val="32"/>
      </w:rPr>
      <w:t>CGD</w:t>
    </w:r>
    <w:r w:rsidR="00BE229C">
      <w:rPr>
        <w:rFonts w:ascii="BrowalliaUPC" w:hAnsi="BrowalliaUPC"/>
        <w:noProof/>
        <w:szCs w:val="32"/>
        <w:cs/>
      </w:rPr>
      <w:t>68</w:t>
    </w:r>
    <w:r w:rsidR="00BE229C">
      <w:rPr>
        <w:rFonts w:ascii="BrowalliaUPC" w:hAnsi="BrowalliaUPC"/>
        <w:noProof/>
        <w:szCs w:val="32"/>
      </w:rPr>
      <w:t>Q</w:t>
    </w:r>
    <w:r w:rsidR="00BE229C">
      <w:rPr>
        <w:rFonts w:ascii="BrowalliaUPC" w:hAnsi="BrowalliaUPC"/>
        <w:noProof/>
        <w:szCs w:val="32"/>
        <w:cs/>
      </w:rPr>
      <w:t>1.</w:t>
    </w:r>
    <w:r w:rsidR="00BE229C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BE229C">
      <w:rPr>
        <w:rFonts w:ascii="BrowalliaUPC" w:hAnsi="BrowalliaUPC"/>
        <w:noProof/>
        <w:szCs w:val="32"/>
        <w:lang w:val="en-US"/>
      </w:rPr>
      <w:t>09/05/2025 21:44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F306" w14:textId="77777777" w:rsidR="00C27DA7" w:rsidRDefault="00C27DA7">
      <w:pPr>
        <w:rPr>
          <w:rFonts w:cs="Symbol"/>
          <w:cs/>
        </w:rPr>
      </w:pPr>
      <w:r>
        <w:separator/>
      </w:r>
    </w:p>
  </w:footnote>
  <w:footnote w:type="continuationSeparator" w:id="0">
    <w:p w14:paraId="4D841436" w14:textId="77777777" w:rsidR="00C27DA7" w:rsidRDefault="00C27DA7">
      <w:pPr>
        <w:rPr>
          <w:rFonts w:cs="Symbol"/>
          <w:cs/>
        </w:rPr>
      </w:pPr>
      <w:r>
        <w:continuationSeparator/>
      </w:r>
    </w:p>
  </w:footnote>
  <w:footnote w:type="continuationNotice" w:id="1">
    <w:p w14:paraId="599E53AC" w14:textId="77777777" w:rsidR="00C27DA7" w:rsidRDefault="00C27DA7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837" w14:textId="46A0B99E" w:rsidR="00AE75A1" w:rsidRPr="00FC2EDD" w:rsidRDefault="00AE75A1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AE75A1" w:rsidRPr="00FC2EDD" w:rsidRDefault="00AE75A1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03C7" w14:textId="5DB84839" w:rsidR="00AE75A1" w:rsidRPr="00FC2EDD" w:rsidRDefault="00AE75A1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2198" w14:textId="5983DC17" w:rsidR="00AE75A1" w:rsidRPr="00AD43C6" w:rsidRDefault="00AE75A1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AE75A1" w:rsidRPr="00513CD5" w:rsidRDefault="00AE75A1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Pr="008E34D8">
      <w:rPr>
        <w:rFonts w:ascii="Times New Roman" w:hAnsi="Times New Roman" w:cs="Times New Roman"/>
        <w:noProof/>
        <w:sz w:val="21"/>
        <w:szCs w:val="21"/>
        <w:cs/>
      </w:rPr>
      <w:t>- 42 -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AE75A1" w:rsidRPr="00B974E7" w:rsidRDefault="00AE75A1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6523" w14:textId="77777777" w:rsidR="00AE75A1" w:rsidRPr="00071C47" w:rsidRDefault="00AE75A1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1AE6114C"/>
    <w:multiLevelType w:val="hybridMultilevel"/>
    <w:tmpl w:val="63B6C5B4"/>
    <w:lvl w:ilvl="0" w:tplc="56624380">
      <w:numFmt w:val="bullet"/>
      <w:lvlText w:val="-"/>
      <w:lvlJc w:val="left"/>
      <w:pPr>
        <w:ind w:left="1980" w:hanging="360"/>
      </w:pPr>
      <w:rPr>
        <w:rFonts w:ascii="Times New Roman" w:eastAsia="Frutiger Next Pro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4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6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C2AE2"/>
    <w:multiLevelType w:val="hybridMultilevel"/>
    <w:tmpl w:val="00B2E2FE"/>
    <w:lvl w:ilvl="0" w:tplc="A7D40BE2">
      <w:start w:val="1"/>
      <w:numFmt w:val="decimal"/>
      <w:lvlText w:val="%1)"/>
      <w:lvlJc w:val="left"/>
      <w:pPr>
        <w:ind w:left="1527" w:hanging="360"/>
      </w:pPr>
      <w:rPr>
        <w:rFonts w:cs="Angsana New" w:hint="default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8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9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4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5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26" w15:restartNumberingAfterBreak="0">
    <w:nsid w:val="75D82A2C"/>
    <w:multiLevelType w:val="hybridMultilevel"/>
    <w:tmpl w:val="ED2C6B60"/>
    <w:lvl w:ilvl="0" w:tplc="1B10A8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2476984">
    <w:abstractNumId w:val="7"/>
  </w:num>
  <w:num w:numId="2" w16cid:durableId="1123185046">
    <w:abstractNumId w:val="6"/>
  </w:num>
  <w:num w:numId="3" w16cid:durableId="1016276175">
    <w:abstractNumId w:val="5"/>
  </w:num>
  <w:num w:numId="4" w16cid:durableId="75441561">
    <w:abstractNumId w:val="8"/>
  </w:num>
  <w:num w:numId="5" w16cid:durableId="659306616">
    <w:abstractNumId w:val="3"/>
  </w:num>
  <w:num w:numId="6" w16cid:durableId="389620998">
    <w:abstractNumId w:val="2"/>
  </w:num>
  <w:num w:numId="7" w16cid:durableId="29847642">
    <w:abstractNumId w:val="0"/>
  </w:num>
  <w:num w:numId="8" w16cid:durableId="816341843">
    <w:abstractNumId w:val="1"/>
  </w:num>
  <w:num w:numId="9" w16cid:durableId="70396404">
    <w:abstractNumId w:val="4"/>
  </w:num>
  <w:num w:numId="10" w16cid:durableId="235632429">
    <w:abstractNumId w:val="13"/>
  </w:num>
  <w:num w:numId="11" w16cid:durableId="1294406195">
    <w:abstractNumId w:val="11"/>
  </w:num>
  <w:num w:numId="12" w16cid:durableId="656761275">
    <w:abstractNumId w:val="22"/>
  </w:num>
  <w:num w:numId="13" w16cid:durableId="1592422113">
    <w:abstractNumId w:val="15"/>
  </w:num>
  <w:num w:numId="14" w16cid:durableId="142989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6395638">
    <w:abstractNumId w:val="21"/>
  </w:num>
  <w:num w:numId="16" w16cid:durableId="1716540286">
    <w:abstractNumId w:val="14"/>
  </w:num>
  <w:num w:numId="17" w16cid:durableId="870529391">
    <w:abstractNumId w:val="19"/>
  </w:num>
  <w:num w:numId="18" w16cid:durableId="1234854711">
    <w:abstractNumId w:val="24"/>
  </w:num>
  <w:num w:numId="19" w16cid:durableId="616913502">
    <w:abstractNumId w:val="16"/>
  </w:num>
  <w:num w:numId="20" w16cid:durableId="428937069">
    <w:abstractNumId w:val="12"/>
  </w:num>
  <w:num w:numId="21" w16cid:durableId="901477142">
    <w:abstractNumId w:val="17"/>
  </w:num>
  <w:num w:numId="22" w16cid:durableId="510728590">
    <w:abstractNumId w:val="25"/>
  </w:num>
  <w:num w:numId="23" w16cid:durableId="1127115579">
    <w:abstractNumId w:val="9"/>
  </w:num>
  <w:num w:numId="24" w16cid:durableId="334307129">
    <w:abstractNumId w:val="20"/>
  </w:num>
  <w:num w:numId="25" w16cid:durableId="964315836">
    <w:abstractNumId w:val="23"/>
  </w:num>
  <w:num w:numId="26" w16cid:durableId="1310475285">
    <w:abstractNumId w:val="26"/>
  </w:num>
  <w:num w:numId="27" w16cid:durableId="39316019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A4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A1"/>
    <w:rsid w:val="000049B8"/>
    <w:rsid w:val="00004E2F"/>
    <w:rsid w:val="00004FE3"/>
    <w:rsid w:val="000055E2"/>
    <w:rsid w:val="000058AB"/>
    <w:rsid w:val="00005C57"/>
    <w:rsid w:val="00005C7D"/>
    <w:rsid w:val="00006199"/>
    <w:rsid w:val="000062F9"/>
    <w:rsid w:val="000071B8"/>
    <w:rsid w:val="000073BD"/>
    <w:rsid w:val="000075FA"/>
    <w:rsid w:val="0000769A"/>
    <w:rsid w:val="00007A50"/>
    <w:rsid w:val="00007AD9"/>
    <w:rsid w:val="00007C71"/>
    <w:rsid w:val="00007CD3"/>
    <w:rsid w:val="00010220"/>
    <w:rsid w:val="000103CF"/>
    <w:rsid w:val="000106F6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B7D"/>
    <w:rsid w:val="00014C09"/>
    <w:rsid w:val="00014E8F"/>
    <w:rsid w:val="00014F7D"/>
    <w:rsid w:val="000154B4"/>
    <w:rsid w:val="000158E8"/>
    <w:rsid w:val="00016090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7239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00E"/>
    <w:rsid w:val="000272E2"/>
    <w:rsid w:val="0002760E"/>
    <w:rsid w:val="00027617"/>
    <w:rsid w:val="0002764D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8AC"/>
    <w:rsid w:val="00030DD1"/>
    <w:rsid w:val="00030FA3"/>
    <w:rsid w:val="000318E5"/>
    <w:rsid w:val="00031B31"/>
    <w:rsid w:val="00031C6F"/>
    <w:rsid w:val="00031D25"/>
    <w:rsid w:val="00031E4A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83D"/>
    <w:rsid w:val="00034B26"/>
    <w:rsid w:val="00034D33"/>
    <w:rsid w:val="00034ED5"/>
    <w:rsid w:val="000351B0"/>
    <w:rsid w:val="000351FB"/>
    <w:rsid w:val="000353B3"/>
    <w:rsid w:val="00035706"/>
    <w:rsid w:val="000358A0"/>
    <w:rsid w:val="00035DB4"/>
    <w:rsid w:val="00035E03"/>
    <w:rsid w:val="00035FD6"/>
    <w:rsid w:val="0003648E"/>
    <w:rsid w:val="00036A4B"/>
    <w:rsid w:val="00036A4C"/>
    <w:rsid w:val="00036D60"/>
    <w:rsid w:val="00036F64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C33"/>
    <w:rsid w:val="00040D10"/>
    <w:rsid w:val="00040D76"/>
    <w:rsid w:val="000410A9"/>
    <w:rsid w:val="000414F4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B2B"/>
    <w:rsid w:val="00053C36"/>
    <w:rsid w:val="00053F98"/>
    <w:rsid w:val="0005462F"/>
    <w:rsid w:val="000546CD"/>
    <w:rsid w:val="00054C4D"/>
    <w:rsid w:val="00054CA6"/>
    <w:rsid w:val="000554EF"/>
    <w:rsid w:val="000555F5"/>
    <w:rsid w:val="00055C72"/>
    <w:rsid w:val="00055F6D"/>
    <w:rsid w:val="00055F97"/>
    <w:rsid w:val="000565BA"/>
    <w:rsid w:val="000568D5"/>
    <w:rsid w:val="00056919"/>
    <w:rsid w:val="00056C2E"/>
    <w:rsid w:val="00056FED"/>
    <w:rsid w:val="0005742A"/>
    <w:rsid w:val="000574F8"/>
    <w:rsid w:val="000576FC"/>
    <w:rsid w:val="00060509"/>
    <w:rsid w:val="0006089A"/>
    <w:rsid w:val="00060B66"/>
    <w:rsid w:val="00060DA8"/>
    <w:rsid w:val="00060E15"/>
    <w:rsid w:val="00061211"/>
    <w:rsid w:val="00061954"/>
    <w:rsid w:val="000620EB"/>
    <w:rsid w:val="000620F0"/>
    <w:rsid w:val="000622A1"/>
    <w:rsid w:val="000625A5"/>
    <w:rsid w:val="000626F1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6C2"/>
    <w:rsid w:val="00064918"/>
    <w:rsid w:val="00064B04"/>
    <w:rsid w:val="000652AF"/>
    <w:rsid w:val="00065411"/>
    <w:rsid w:val="00065610"/>
    <w:rsid w:val="00065677"/>
    <w:rsid w:val="00065894"/>
    <w:rsid w:val="0006619A"/>
    <w:rsid w:val="00066278"/>
    <w:rsid w:val="0006630F"/>
    <w:rsid w:val="00066321"/>
    <w:rsid w:val="00066449"/>
    <w:rsid w:val="000664C7"/>
    <w:rsid w:val="00066E55"/>
    <w:rsid w:val="00066F24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A91"/>
    <w:rsid w:val="000732F4"/>
    <w:rsid w:val="00073336"/>
    <w:rsid w:val="00073C21"/>
    <w:rsid w:val="00073CBA"/>
    <w:rsid w:val="00073DE9"/>
    <w:rsid w:val="00074062"/>
    <w:rsid w:val="00074321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87F"/>
    <w:rsid w:val="00075E9C"/>
    <w:rsid w:val="000762EF"/>
    <w:rsid w:val="00076421"/>
    <w:rsid w:val="0007657F"/>
    <w:rsid w:val="0007684D"/>
    <w:rsid w:val="00076AB1"/>
    <w:rsid w:val="00076C43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3FB"/>
    <w:rsid w:val="0008150B"/>
    <w:rsid w:val="000819C0"/>
    <w:rsid w:val="00081A9B"/>
    <w:rsid w:val="00081BCA"/>
    <w:rsid w:val="00082136"/>
    <w:rsid w:val="00082A37"/>
    <w:rsid w:val="00082B2C"/>
    <w:rsid w:val="00082C54"/>
    <w:rsid w:val="000832A4"/>
    <w:rsid w:val="000833BE"/>
    <w:rsid w:val="000833CA"/>
    <w:rsid w:val="0008342F"/>
    <w:rsid w:val="00083506"/>
    <w:rsid w:val="0008390D"/>
    <w:rsid w:val="00083C72"/>
    <w:rsid w:val="00083D22"/>
    <w:rsid w:val="0008417D"/>
    <w:rsid w:val="00084797"/>
    <w:rsid w:val="00084F10"/>
    <w:rsid w:val="00084F8F"/>
    <w:rsid w:val="0008555F"/>
    <w:rsid w:val="000858AD"/>
    <w:rsid w:val="00085DBB"/>
    <w:rsid w:val="00086024"/>
    <w:rsid w:val="000862F3"/>
    <w:rsid w:val="00086A26"/>
    <w:rsid w:val="00086A90"/>
    <w:rsid w:val="00086DAF"/>
    <w:rsid w:val="000870B3"/>
    <w:rsid w:val="000870CE"/>
    <w:rsid w:val="00087539"/>
    <w:rsid w:val="0008753B"/>
    <w:rsid w:val="000878D9"/>
    <w:rsid w:val="00087AB2"/>
    <w:rsid w:val="00087C05"/>
    <w:rsid w:val="00087E9C"/>
    <w:rsid w:val="00090144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6EC"/>
    <w:rsid w:val="000929B1"/>
    <w:rsid w:val="00092B8A"/>
    <w:rsid w:val="00092E39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FC6"/>
    <w:rsid w:val="000962E4"/>
    <w:rsid w:val="000964C5"/>
    <w:rsid w:val="000965D2"/>
    <w:rsid w:val="00096638"/>
    <w:rsid w:val="00096862"/>
    <w:rsid w:val="000969EC"/>
    <w:rsid w:val="00096BAB"/>
    <w:rsid w:val="0009711E"/>
    <w:rsid w:val="0009719C"/>
    <w:rsid w:val="0009785B"/>
    <w:rsid w:val="00097A0B"/>
    <w:rsid w:val="00097EC7"/>
    <w:rsid w:val="00097F91"/>
    <w:rsid w:val="000A005F"/>
    <w:rsid w:val="000A039B"/>
    <w:rsid w:val="000A0465"/>
    <w:rsid w:val="000A0670"/>
    <w:rsid w:val="000A0C34"/>
    <w:rsid w:val="000A0DA6"/>
    <w:rsid w:val="000A10BE"/>
    <w:rsid w:val="000A10C0"/>
    <w:rsid w:val="000A1289"/>
    <w:rsid w:val="000A1338"/>
    <w:rsid w:val="000A1416"/>
    <w:rsid w:val="000A143F"/>
    <w:rsid w:val="000A1468"/>
    <w:rsid w:val="000A14DB"/>
    <w:rsid w:val="000A1792"/>
    <w:rsid w:val="000A17BC"/>
    <w:rsid w:val="000A18A3"/>
    <w:rsid w:val="000A18D0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2B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A8D"/>
    <w:rsid w:val="000A5E48"/>
    <w:rsid w:val="000A6029"/>
    <w:rsid w:val="000A66CA"/>
    <w:rsid w:val="000A68B0"/>
    <w:rsid w:val="000A6C91"/>
    <w:rsid w:val="000A714F"/>
    <w:rsid w:val="000A7208"/>
    <w:rsid w:val="000A7B23"/>
    <w:rsid w:val="000B01B2"/>
    <w:rsid w:val="000B0341"/>
    <w:rsid w:val="000B06CB"/>
    <w:rsid w:val="000B0A68"/>
    <w:rsid w:val="000B0C23"/>
    <w:rsid w:val="000B1207"/>
    <w:rsid w:val="000B143E"/>
    <w:rsid w:val="000B1628"/>
    <w:rsid w:val="000B1BE5"/>
    <w:rsid w:val="000B1D05"/>
    <w:rsid w:val="000B2394"/>
    <w:rsid w:val="000B25F3"/>
    <w:rsid w:val="000B2729"/>
    <w:rsid w:val="000B279C"/>
    <w:rsid w:val="000B2B55"/>
    <w:rsid w:val="000B2CE1"/>
    <w:rsid w:val="000B3504"/>
    <w:rsid w:val="000B3569"/>
    <w:rsid w:val="000B3C6D"/>
    <w:rsid w:val="000B3F8B"/>
    <w:rsid w:val="000B40B7"/>
    <w:rsid w:val="000B43FE"/>
    <w:rsid w:val="000B4E82"/>
    <w:rsid w:val="000B4F01"/>
    <w:rsid w:val="000B4FAA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AD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377F"/>
    <w:rsid w:val="000C385B"/>
    <w:rsid w:val="000C38E7"/>
    <w:rsid w:val="000C3AAA"/>
    <w:rsid w:val="000C3B6B"/>
    <w:rsid w:val="000C3CFE"/>
    <w:rsid w:val="000C3F32"/>
    <w:rsid w:val="000C4091"/>
    <w:rsid w:val="000C4529"/>
    <w:rsid w:val="000C48B3"/>
    <w:rsid w:val="000C4EE2"/>
    <w:rsid w:val="000C5044"/>
    <w:rsid w:val="000C54CC"/>
    <w:rsid w:val="000C581D"/>
    <w:rsid w:val="000C59B7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5E"/>
    <w:rsid w:val="000D15ED"/>
    <w:rsid w:val="000D163D"/>
    <w:rsid w:val="000D180D"/>
    <w:rsid w:val="000D1BB3"/>
    <w:rsid w:val="000D1F61"/>
    <w:rsid w:val="000D1FFF"/>
    <w:rsid w:val="000D22B5"/>
    <w:rsid w:val="000D256D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916"/>
    <w:rsid w:val="000D6C61"/>
    <w:rsid w:val="000D7074"/>
    <w:rsid w:val="000D715D"/>
    <w:rsid w:val="000D74EB"/>
    <w:rsid w:val="000D773D"/>
    <w:rsid w:val="000D77EA"/>
    <w:rsid w:val="000D7898"/>
    <w:rsid w:val="000D79B7"/>
    <w:rsid w:val="000D7CD1"/>
    <w:rsid w:val="000D7F1E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FF"/>
    <w:rsid w:val="000E41A4"/>
    <w:rsid w:val="000E4375"/>
    <w:rsid w:val="000E45C6"/>
    <w:rsid w:val="000E4DCB"/>
    <w:rsid w:val="000E540A"/>
    <w:rsid w:val="000E5658"/>
    <w:rsid w:val="000E577F"/>
    <w:rsid w:val="000E589F"/>
    <w:rsid w:val="000E5DEB"/>
    <w:rsid w:val="000E5E4C"/>
    <w:rsid w:val="000E63D7"/>
    <w:rsid w:val="000E64DB"/>
    <w:rsid w:val="000E6701"/>
    <w:rsid w:val="000E68C8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E7F43"/>
    <w:rsid w:val="000F00D8"/>
    <w:rsid w:val="000F0596"/>
    <w:rsid w:val="000F05A6"/>
    <w:rsid w:val="000F0A49"/>
    <w:rsid w:val="000F0C4C"/>
    <w:rsid w:val="000F0E16"/>
    <w:rsid w:val="000F1130"/>
    <w:rsid w:val="000F14EA"/>
    <w:rsid w:val="000F15A3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342"/>
    <w:rsid w:val="000F37A6"/>
    <w:rsid w:val="000F3AF6"/>
    <w:rsid w:val="000F3B06"/>
    <w:rsid w:val="000F4363"/>
    <w:rsid w:val="000F4423"/>
    <w:rsid w:val="000F4642"/>
    <w:rsid w:val="000F547D"/>
    <w:rsid w:val="000F5603"/>
    <w:rsid w:val="000F564C"/>
    <w:rsid w:val="000F57F4"/>
    <w:rsid w:val="000F581C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06C"/>
    <w:rsid w:val="001003EA"/>
    <w:rsid w:val="00100726"/>
    <w:rsid w:val="00100832"/>
    <w:rsid w:val="00100B3A"/>
    <w:rsid w:val="00100BD0"/>
    <w:rsid w:val="00100E90"/>
    <w:rsid w:val="001010F5"/>
    <w:rsid w:val="001011AC"/>
    <w:rsid w:val="0010138C"/>
    <w:rsid w:val="001014B0"/>
    <w:rsid w:val="00101801"/>
    <w:rsid w:val="00101C6C"/>
    <w:rsid w:val="00101EAF"/>
    <w:rsid w:val="00102064"/>
    <w:rsid w:val="00102353"/>
    <w:rsid w:val="00102798"/>
    <w:rsid w:val="00102AE9"/>
    <w:rsid w:val="00102B70"/>
    <w:rsid w:val="001032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1E9"/>
    <w:rsid w:val="001133C4"/>
    <w:rsid w:val="0011340A"/>
    <w:rsid w:val="00113744"/>
    <w:rsid w:val="0011388F"/>
    <w:rsid w:val="00113CDC"/>
    <w:rsid w:val="00114710"/>
    <w:rsid w:val="001149CB"/>
    <w:rsid w:val="00114EA2"/>
    <w:rsid w:val="00115245"/>
    <w:rsid w:val="00115283"/>
    <w:rsid w:val="00115467"/>
    <w:rsid w:val="001154E8"/>
    <w:rsid w:val="0011559E"/>
    <w:rsid w:val="00115D18"/>
    <w:rsid w:val="00115DB8"/>
    <w:rsid w:val="00115E55"/>
    <w:rsid w:val="0011673C"/>
    <w:rsid w:val="0011682D"/>
    <w:rsid w:val="00116AD4"/>
    <w:rsid w:val="00116D6C"/>
    <w:rsid w:val="00117139"/>
    <w:rsid w:val="0011713E"/>
    <w:rsid w:val="00117168"/>
    <w:rsid w:val="00117B06"/>
    <w:rsid w:val="00120499"/>
    <w:rsid w:val="001207ED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1E30"/>
    <w:rsid w:val="001220F5"/>
    <w:rsid w:val="001222B1"/>
    <w:rsid w:val="00122430"/>
    <w:rsid w:val="00122763"/>
    <w:rsid w:val="00122797"/>
    <w:rsid w:val="00122D29"/>
    <w:rsid w:val="00122E8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ADD"/>
    <w:rsid w:val="0012513B"/>
    <w:rsid w:val="00125DB8"/>
    <w:rsid w:val="00126372"/>
    <w:rsid w:val="001263E5"/>
    <w:rsid w:val="00126508"/>
    <w:rsid w:val="00126919"/>
    <w:rsid w:val="00126A98"/>
    <w:rsid w:val="00126CF0"/>
    <w:rsid w:val="00126FC3"/>
    <w:rsid w:val="00126FDD"/>
    <w:rsid w:val="001270A3"/>
    <w:rsid w:val="001270E2"/>
    <w:rsid w:val="001274D1"/>
    <w:rsid w:val="00127520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6E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3BD"/>
    <w:rsid w:val="0013492E"/>
    <w:rsid w:val="00134B32"/>
    <w:rsid w:val="0013500A"/>
    <w:rsid w:val="00135167"/>
    <w:rsid w:val="0013599D"/>
    <w:rsid w:val="00135E50"/>
    <w:rsid w:val="0013638D"/>
    <w:rsid w:val="001363B2"/>
    <w:rsid w:val="00136577"/>
    <w:rsid w:val="001368B1"/>
    <w:rsid w:val="0013697D"/>
    <w:rsid w:val="00136AE7"/>
    <w:rsid w:val="00136D18"/>
    <w:rsid w:val="00137035"/>
    <w:rsid w:val="00137242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A1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151"/>
    <w:rsid w:val="00151872"/>
    <w:rsid w:val="00151889"/>
    <w:rsid w:val="00151C38"/>
    <w:rsid w:val="00152106"/>
    <w:rsid w:val="001522A1"/>
    <w:rsid w:val="00152670"/>
    <w:rsid w:val="00152E59"/>
    <w:rsid w:val="00152FBD"/>
    <w:rsid w:val="00153957"/>
    <w:rsid w:val="00153988"/>
    <w:rsid w:val="00153AD9"/>
    <w:rsid w:val="0015447A"/>
    <w:rsid w:val="0015466A"/>
    <w:rsid w:val="00154D61"/>
    <w:rsid w:val="00154F88"/>
    <w:rsid w:val="00155222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C3"/>
    <w:rsid w:val="00157FDE"/>
    <w:rsid w:val="001601F0"/>
    <w:rsid w:val="00160685"/>
    <w:rsid w:val="0016074C"/>
    <w:rsid w:val="0016093E"/>
    <w:rsid w:val="00160A9B"/>
    <w:rsid w:val="00160C3C"/>
    <w:rsid w:val="00160D14"/>
    <w:rsid w:val="001610C8"/>
    <w:rsid w:val="001613E5"/>
    <w:rsid w:val="001614DF"/>
    <w:rsid w:val="00161537"/>
    <w:rsid w:val="0016174C"/>
    <w:rsid w:val="00161751"/>
    <w:rsid w:val="00161771"/>
    <w:rsid w:val="00161833"/>
    <w:rsid w:val="00161C51"/>
    <w:rsid w:val="00162066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DD2"/>
    <w:rsid w:val="00163E52"/>
    <w:rsid w:val="00164475"/>
    <w:rsid w:val="001645A8"/>
    <w:rsid w:val="0016468D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1A5"/>
    <w:rsid w:val="0016630B"/>
    <w:rsid w:val="001663A4"/>
    <w:rsid w:val="00167030"/>
    <w:rsid w:val="001672B0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233"/>
    <w:rsid w:val="00171561"/>
    <w:rsid w:val="001716A1"/>
    <w:rsid w:val="00171960"/>
    <w:rsid w:val="001722C5"/>
    <w:rsid w:val="00172C80"/>
    <w:rsid w:val="00172D6F"/>
    <w:rsid w:val="00173092"/>
    <w:rsid w:val="001730D5"/>
    <w:rsid w:val="00173471"/>
    <w:rsid w:val="00173640"/>
    <w:rsid w:val="00173C1E"/>
    <w:rsid w:val="00173C37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6F4"/>
    <w:rsid w:val="00176ADB"/>
    <w:rsid w:val="00176BB1"/>
    <w:rsid w:val="00176FF9"/>
    <w:rsid w:val="0017712C"/>
    <w:rsid w:val="00177201"/>
    <w:rsid w:val="0017720E"/>
    <w:rsid w:val="00177355"/>
    <w:rsid w:val="001776D6"/>
    <w:rsid w:val="00177B01"/>
    <w:rsid w:val="00177D52"/>
    <w:rsid w:val="00180665"/>
    <w:rsid w:val="001808F6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998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F2C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DD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987"/>
    <w:rsid w:val="001A4A65"/>
    <w:rsid w:val="001A4DD6"/>
    <w:rsid w:val="001A5040"/>
    <w:rsid w:val="001A55F6"/>
    <w:rsid w:val="001A567C"/>
    <w:rsid w:val="001A5684"/>
    <w:rsid w:val="001A5699"/>
    <w:rsid w:val="001A5A12"/>
    <w:rsid w:val="001A5B6C"/>
    <w:rsid w:val="001A5B94"/>
    <w:rsid w:val="001A62E5"/>
    <w:rsid w:val="001A63B8"/>
    <w:rsid w:val="001A6432"/>
    <w:rsid w:val="001A6829"/>
    <w:rsid w:val="001A6EED"/>
    <w:rsid w:val="001A754F"/>
    <w:rsid w:val="001A773B"/>
    <w:rsid w:val="001A7C09"/>
    <w:rsid w:val="001A7F38"/>
    <w:rsid w:val="001B0049"/>
    <w:rsid w:val="001B01A9"/>
    <w:rsid w:val="001B08FC"/>
    <w:rsid w:val="001B0C27"/>
    <w:rsid w:val="001B0D11"/>
    <w:rsid w:val="001B0F14"/>
    <w:rsid w:val="001B1119"/>
    <w:rsid w:val="001B1470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5007"/>
    <w:rsid w:val="001B5067"/>
    <w:rsid w:val="001B51BF"/>
    <w:rsid w:val="001B53E2"/>
    <w:rsid w:val="001B5678"/>
    <w:rsid w:val="001B5D70"/>
    <w:rsid w:val="001B5F6A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12E"/>
    <w:rsid w:val="001C0797"/>
    <w:rsid w:val="001C09A5"/>
    <w:rsid w:val="001C0BF4"/>
    <w:rsid w:val="001C1091"/>
    <w:rsid w:val="001C1367"/>
    <w:rsid w:val="001C15B0"/>
    <w:rsid w:val="001C1650"/>
    <w:rsid w:val="001C1888"/>
    <w:rsid w:val="001C1983"/>
    <w:rsid w:val="001C19BD"/>
    <w:rsid w:val="001C1F27"/>
    <w:rsid w:val="001C2AE3"/>
    <w:rsid w:val="001C2E99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946"/>
    <w:rsid w:val="001C4DAE"/>
    <w:rsid w:val="001C50DF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F14"/>
    <w:rsid w:val="001D04DC"/>
    <w:rsid w:val="001D0C3F"/>
    <w:rsid w:val="001D0E78"/>
    <w:rsid w:val="001D100D"/>
    <w:rsid w:val="001D12A6"/>
    <w:rsid w:val="001D1722"/>
    <w:rsid w:val="001D1724"/>
    <w:rsid w:val="001D1AB8"/>
    <w:rsid w:val="001D1AE1"/>
    <w:rsid w:val="001D1CA5"/>
    <w:rsid w:val="001D2089"/>
    <w:rsid w:val="001D2160"/>
    <w:rsid w:val="001D270A"/>
    <w:rsid w:val="001D281E"/>
    <w:rsid w:val="001D2B00"/>
    <w:rsid w:val="001D2F5E"/>
    <w:rsid w:val="001D31CD"/>
    <w:rsid w:val="001D3AD2"/>
    <w:rsid w:val="001D3ADC"/>
    <w:rsid w:val="001D3E56"/>
    <w:rsid w:val="001D473B"/>
    <w:rsid w:val="001D4769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A88"/>
    <w:rsid w:val="001D7AC7"/>
    <w:rsid w:val="001D7BD7"/>
    <w:rsid w:val="001E02EA"/>
    <w:rsid w:val="001E05AA"/>
    <w:rsid w:val="001E0A1C"/>
    <w:rsid w:val="001E0AF1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6BD"/>
    <w:rsid w:val="001E2943"/>
    <w:rsid w:val="001E2E88"/>
    <w:rsid w:val="001E351E"/>
    <w:rsid w:val="001E361C"/>
    <w:rsid w:val="001E3B52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6C8A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2016"/>
    <w:rsid w:val="001F2136"/>
    <w:rsid w:val="001F2201"/>
    <w:rsid w:val="001F2497"/>
    <w:rsid w:val="001F27A1"/>
    <w:rsid w:val="001F2853"/>
    <w:rsid w:val="001F2C2E"/>
    <w:rsid w:val="001F300D"/>
    <w:rsid w:val="001F319F"/>
    <w:rsid w:val="001F3202"/>
    <w:rsid w:val="001F357A"/>
    <w:rsid w:val="001F35FF"/>
    <w:rsid w:val="001F3696"/>
    <w:rsid w:val="001F36E2"/>
    <w:rsid w:val="001F3B33"/>
    <w:rsid w:val="001F3F33"/>
    <w:rsid w:val="001F40DD"/>
    <w:rsid w:val="001F41E0"/>
    <w:rsid w:val="001F467A"/>
    <w:rsid w:val="001F472A"/>
    <w:rsid w:val="001F4792"/>
    <w:rsid w:val="001F4871"/>
    <w:rsid w:val="001F4AB5"/>
    <w:rsid w:val="001F4C58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A3F"/>
    <w:rsid w:val="001F6FDA"/>
    <w:rsid w:val="001F7260"/>
    <w:rsid w:val="001F742E"/>
    <w:rsid w:val="001F75FF"/>
    <w:rsid w:val="001F764D"/>
    <w:rsid w:val="001F78CA"/>
    <w:rsid w:val="001F7925"/>
    <w:rsid w:val="0020015A"/>
    <w:rsid w:val="00200261"/>
    <w:rsid w:val="00200368"/>
    <w:rsid w:val="002003D4"/>
    <w:rsid w:val="0020073E"/>
    <w:rsid w:val="0020091C"/>
    <w:rsid w:val="0020096E"/>
    <w:rsid w:val="00200B54"/>
    <w:rsid w:val="002017DC"/>
    <w:rsid w:val="0020191F"/>
    <w:rsid w:val="0020198B"/>
    <w:rsid w:val="00201BC1"/>
    <w:rsid w:val="00202B30"/>
    <w:rsid w:val="00202C30"/>
    <w:rsid w:val="00203307"/>
    <w:rsid w:val="002035F3"/>
    <w:rsid w:val="002037B0"/>
    <w:rsid w:val="002038BD"/>
    <w:rsid w:val="00203991"/>
    <w:rsid w:val="00203C9F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0EB"/>
    <w:rsid w:val="002101E0"/>
    <w:rsid w:val="00210569"/>
    <w:rsid w:val="00210B73"/>
    <w:rsid w:val="00210CAA"/>
    <w:rsid w:val="00210E6F"/>
    <w:rsid w:val="00210FDA"/>
    <w:rsid w:val="0021141C"/>
    <w:rsid w:val="00211676"/>
    <w:rsid w:val="00211E14"/>
    <w:rsid w:val="00212560"/>
    <w:rsid w:val="0021259F"/>
    <w:rsid w:val="002129B7"/>
    <w:rsid w:val="00212BBB"/>
    <w:rsid w:val="00212CBB"/>
    <w:rsid w:val="0021315E"/>
    <w:rsid w:val="0021319D"/>
    <w:rsid w:val="00213336"/>
    <w:rsid w:val="00213363"/>
    <w:rsid w:val="002133CD"/>
    <w:rsid w:val="002138F4"/>
    <w:rsid w:val="00213B45"/>
    <w:rsid w:val="00213ED6"/>
    <w:rsid w:val="0021431C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C87"/>
    <w:rsid w:val="00220C95"/>
    <w:rsid w:val="00221254"/>
    <w:rsid w:val="002213EE"/>
    <w:rsid w:val="00221454"/>
    <w:rsid w:val="002218DF"/>
    <w:rsid w:val="00221A26"/>
    <w:rsid w:val="00221B11"/>
    <w:rsid w:val="00221F38"/>
    <w:rsid w:val="00221FE4"/>
    <w:rsid w:val="00222150"/>
    <w:rsid w:val="00222843"/>
    <w:rsid w:val="00222B2B"/>
    <w:rsid w:val="00222BF9"/>
    <w:rsid w:val="00222D18"/>
    <w:rsid w:val="00222E21"/>
    <w:rsid w:val="00222E6A"/>
    <w:rsid w:val="00222EBE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5F35"/>
    <w:rsid w:val="00227BDF"/>
    <w:rsid w:val="00227E4E"/>
    <w:rsid w:val="002300D5"/>
    <w:rsid w:val="0023045F"/>
    <w:rsid w:val="00230AEF"/>
    <w:rsid w:val="00230BC6"/>
    <w:rsid w:val="00230F45"/>
    <w:rsid w:val="002312D7"/>
    <w:rsid w:val="002315C9"/>
    <w:rsid w:val="00231C43"/>
    <w:rsid w:val="002325F4"/>
    <w:rsid w:val="0023264D"/>
    <w:rsid w:val="00232776"/>
    <w:rsid w:val="0023278E"/>
    <w:rsid w:val="00232B62"/>
    <w:rsid w:val="00232C0E"/>
    <w:rsid w:val="00232CA0"/>
    <w:rsid w:val="002332FC"/>
    <w:rsid w:val="0023335C"/>
    <w:rsid w:val="0023363B"/>
    <w:rsid w:val="00233C8A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3DE"/>
    <w:rsid w:val="00236623"/>
    <w:rsid w:val="00236898"/>
    <w:rsid w:val="00236A0F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77"/>
    <w:rsid w:val="002454DA"/>
    <w:rsid w:val="00245788"/>
    <w:rsid w:val="002459B4"/>
    <w:rsid w:val="00245CCE"/>
    <w:rsid w:val="00245F2F"/>
    <w:rsid w:val="00246137"/>
    <w:rsid w:val="002462CF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0BD"/>
    <w:rsid w:val="002500FA"/>
    <w:rsid w:val="00250258"/>
    <w:rsid w:val="002502F7"/>
    <w:rsid w:val="0025049C"/>
    <w:rsid w:val="00250583"/>
    <w:rsid w:val="002506E8"/>
    <w:rsid w:val="00250815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4F67"/>
    <w:rsid w:val="002550CB"/>
    <w:rsid w:val="00255638"/>
    <w:rsid w:val="002556D8"/>
    <w:rsid w:val="00255C18"/>
    <w:rsid w:val="00255D96"/>
    <w:rsid w:val="00255ED8"/>
    <w:rsid w:val="00256089"/>
    <w:rsid w:val="002562F8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B45"/>
    <w:rsid w:val="00260B7A"/>
    <w:rsid w:val="00260D0F"/>
    <w:rsid w:val="0026168B"/>
    <w:rsid w:val="002617D0"/>
    <w:rsid w:val="00261A6F"/>
    <w:rsid w:val="00261A82"/>
    <w:rsid w:val="00261EB9"/>
    <w:rsid w:val="0026226A"/>
    <w:rsid w:val="002625BD"/>
    <w:rsid w:val="0026273C"/>
    <w:rsid w:val="002628C7"/>
    <w:rsid w:val="00262D05"/>
    <w:rsid w:val="00262D0C"/>
    <w:rsid w:val="00263615"/>
    <w:rsid w:val="002637F7"/>
    <w:rsid w:val="0026385E"/>
    <w:rsid w:val="00264057"/>
    <w:rsid w:val="00264394"/>
    <w:rsid w:val="002643FD"/>
    <w:rsid w:val="00264706"/>
    <w:rsid w:val="00264751"/>
    <w:rsid w:val="002648E9"/>
    <w:rsid w:val="00264C4D"/>
    <w:rsid w:val="00264F70"/>
    <w:rsid w:val="00264FA2"/>
    <w:rsid w:val="0026501F"/>
    <w:rsid w:val="002652C6"/>
    <w:rsid w:val="00265330"/>
    <w:rsid w:val="00265465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93"/>
    <w:rsid w:val="00272BC2"/>
    <w:rsid w:val="00272DA6"/>
    <w:rsid w:val="00272E36"/>
    <w:rsid w:val="0027317B"/>
    <w:rsid w:val="0027339B"/>
    <w:rsid w:val="002733FE"/>
    <w:rsid w:val="00273881"/>
    <w:rsid w:val="00273CA8"/>
    <w:rsid w:val="00273E20"/>
    <w:rsid w:val="00274510"/>
    <w:rsid w:val="0027473D"/>
    <w:rsid w:val="0027485D"/>
    <w:rsid w:val="00274866"/>
    <w:rsid w:val="002749EE"/>
    <w:rsid w:val="00275707"/>
    <w:rsid w:val="00275964"/>
    <w:rsid w:val="00276291"/>
    <w:rsid w:val="002765EA"/>
    <w:rsid w:val="0027686E"/>
    <w:rsid w:val="00276920"/>
    <w:rsid w:val="00276BB2"/>
    <w:rsid w:val="00276EF8"/>
    <w:rsid w:val="002771DB"/>
    <w:rsid w:val="00277501"/>
    <w:rsid w:val="00277B31"/>
    <w:rsid w:val="00277B9D"/>
    <w:rsid w:val="00277D8E"/>
    <w:rsid w:val="00277D91"/>
    <w:rsid w:val="00277FB1"/>
    <w:rsid w:val="00280101"/>
    <w:rsid w:val="002806B0"/>
    <w:rsid w:val="00281038"/>
    <w:rsid w:val="00281438"/>
    <w:rsid w:val="002814BA"/>
    <w:rsid w:val="002817F4"/>
    <w:rsid w:val="00281B5D"/>
    <w:rsid w:val="00281E7F"/>
    <w:rsid w:val="0028207E"/>
    <w:rsid w:val="002827DF"/>
    <w:rsid w:val="00282B7A"/>
    <w:rsid w:val="0028309F"/>
    <w:rsid w:val="002831FB"/>
    <w:rsid w:val="0028385A"/>
    <w:rsid w:val="00283900"/>
    <w:rsid w:val="00283DA0"/>
    <w:rsid w:val="00283E48"/>
    <w:rsid w:val="002840E3"/>
    <w:rsid w:val="00284101"/>
    <w:rsid w:val="00284140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5D2A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0B1"/>
    <w:rsid w:val="00291220"/>
    <w:rsid w:val="002912A6"/>
    <w:rsid w:val="002912AB"/>
    <w:rsid w:val="002912CF"/>
    <w:rsid w:val="00291916"/>
    <w:rsid w:val="00291C19"/>
    <w:rsid w:val="00292282"/>
    <w:rsid w:val="002923F6"/>
    <w:rsid w:val="00292498"/>
    <w:rsid w:val="0029263E"/>
    <w:rsid w:val="00292911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6394"/>
    <w:rsid w:val="0029660E"/>
    <w:rsid w:val="002969F5"/>
    <w:rsid w:val="00296B64"/>
    <w:rsid w:val="00296F7F"/>
    <w:rsid w:val="00297053"/>
    <w:rsid w:val="00297085"/>
    <w:rsid w:val="002973F6"/>
    <w:rsid w:val="0029760B"/>
    <w:rsid w:val="0029763A"/>
    <w:rsid w:val="00297740"/>
    <w:rsid w:val="00297E23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BE3"/>
    <w:rsid w:val="002A4C9D"/>
    <w:rsid w:val="002A4CD1"/>
    <w:rsid w:val="002A4E27"/>
    <w:rsid w:val="002A4F34"/>
    <w:rsid w:val="002A5020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68F3"/>
    <w:rsid w:val="002A79EF"/>
    <w:rsid w:val="002A7C22"/>
    <w:rsid w:val="002A7CA9"/>
    <w:rsid w:val="002A7CAF"/>
    <w:rsid w:val="002B0127"/>
    <w:rsid w:val="002B04D3"/>
    <w:rsid w:val="002B06D2"/>
    <w:rsid w:val="002B0A29"/>
    <w:rsid w:val="002B0E21"/>
    <w:rsid w:val="002B0FC2"/>
    <w:rsid w:val="002B10D7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95E"/>
    <w:rsid w:val="002B4971"/>
    <w:rsid w:val="002B4D05"/>
    <w:rsid w:val="002B4D8E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20AE"/>
    <w:rsid w:val="002C2A8B"/>
    <w:rsid w:val="002C2C15"/>
    <w:rsid w:val="002C3056"/>
    <w:rsid w:val="002C3335"/>
    <w:rsid w:val="002C33CF"/>
    <w:rsid w:val="002C3B67"/>
    <w:rsid w:val="002C4031"/>
    <w:rsid w:val="002C4482"/>
    <w:rsid w:val="002C4587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E0C"/>
    <w:rsid w:val="002C6F25"/>
    <w:rsid w:val="002C7019"/>
    <w:rsid w:val="002C70C2"/>
    <w:rsid w:val="002C729D"/>
    <w:rsid w:val="002C73CC"/>
    <w:rsid w:val="002C76E3"/>
    <w:rsid w:val="002C78E7"/>
    <w:rsid w:val="002C7964"/>
    <w:rsid w:val="002C7A74"/>
    <w:rsid w:val="002C7DBF"/>
    <w:rsid w:val="002C7EE5"/>
    <w:rsid w:val="002C7FA7"/>
    <w:rsid w:val="002D0039"/>
    <w:rsid w:val="002D055D"/>
    <w:rsid w:val="002D0C05"/>
    <w:rsid w:val="002D112F"/>
    <w:rsid w:val="002D1A75"/>
    <w:rsid w:val="002D1DDC"/>
    <w:rsid w:val="002D1EB6"/>
    <w:rsid w:val="002D1EDB"/>
    <w:rsid w:val="002D23C9"/>
    <w:rsid w:val="002D2608"/>
    <w:rsid w:val="002D281B"/>
    <w:rsid w:val="002D2A7C"/>
    <w:rsid w:val="002D2CAE"/>
    <w:rsid w:val="002D2FF4"/>
    <w:rsid w:val="002D309F"/>
    <w:rsid w:val="002D3C12"/>
    <w:rsid w:val="002D3F46"/>
    <w:rsid w:val="002D49AC"/>
    <w:rsid w:val="002D4B42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6089"/>
    <w:rsid w:val="002D656A"/>
    <w:rsid w:val="002D6B6E"/>
    <w:rsid w:val="002D6C01"/>
    <w:rsid w:val="002D6C71"/>
    <w:rsid w:val="002D6DB6"/>
    <w:rsid w:val="002D7181"/>
    <w:rsid w:val="002D745E"/>
    <w:rsid w:val="002D7618"/>
    <w:rsid w:val="002D7895"/>
    <w:rsid w:val="002D79C1"/>
    <w:rsid w:val="002D7BAE"/>
    <w:rsid w:val="002D7D07"/>
    <w:rsid w:val="002D7EA4"/>
    <w:rsid w:val="002E0050"/>
    <w:rsid w:val="002E00A2"/>
    <w:rsid w:val="002E040A"/>
    <w:rsid w:val="002E048D"/>
    <w:rsid w:val="002E06AB"/>
    <w:rsid w:val="002E0986"/>
    <w:rsid w:val="002E0AFC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BA"/>
    <w:rsid w:val="002F25D3"/>
    <w:rsid w:val="002F27D8"/>
    <w:rsid w:val="002F2827"/>
    <w:rsid w:val="002F28A3"/>
    <w:rsid w:val="002F2BF8"/>
    <w:rsid w:val="002F32AB"/>
    <w:rsid w:val="002F3336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764"/>
    <w:rsid w:val="002F6805"/>
    <w:rsid w:val="002F6858"/>
    <w:rsid w:val="002F75BD"/>
    <w:rsid w:val="002F75D1"/>
    <w:rsid w:val="002F784D"/>
    <w:rsid w:val="002F79D3"/>
    <w:rsid w:val="002F7BB8"/>
    <w:rsid w:val="003002D1"/>
    <w:rsid w:val="00300757"/>
    <w:rsid w:val="00300782"/>
    <w:rsid w:val="00300A8E"/>
    <w:rsid w:val="00300ACB"/>
    <w:rsid w:val="003011CE"/>
    <w:rsid w:val="00301339"/>
    <w:rsid w:val="003014BF"/>
    <w:rsid w:val="003015DD"/>
    <w:rsid w:val="0030178D"/>
    <w:rsid w:val="00301B84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D25"/>
    <w:rsid w:val="00305E57"/>
    <w:rsid w:val="00305F39"/>
    <w:rsid w:val="00306361"/>
    <w:rsid w:val="00306455"/>
    <w:rsid w:val="0030652D"/>
    <w:rsid w:val="00306945"/>
    <w:rsid w:val="00306F0B"/>
    <w:rsid w:val="00307079"/>
    <w:rsid w:val="003070A0"/>
    <w:rsid w:val="00307CD1"/>
    <w:rsid w:val="0031006D"/>
    <w:rsid w:val="00310422"/>
    <w:rsid w:val="00310689"/>
    <w:rsid w:val="0031077A"/>
    <w:rsid w:val="003108B4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A96"/>
    <w:rsid w:val="00311E05"/>
    <w:rsid w:val="00311F92"/>
    <w:rsid w:val="003123BB"/>
    <w:rsid w:val="003126E7"/>
    <w:rsid w:val="003127B7"/>
    <w:rsid w:val="00312DF1"/>
    <w:rsid w:val="00312F7F"/>
    <w:rsid w:val="00313658"/>
    <w:rsid w:val="00313711"/>
    <w:rsid w:val="0031383F"/>
    <w:rsid w:val="00313E53"/>
    <w:rsid w:val="00314092"/>
    <w:rsid w:val="003147B5"/>
    <w:rsid w:val="00314CA3"/>
    <w:rsid w:val="00314E4C"/>
    <w:rsid w:val="00315033"/>
    <w:rsid w:val="00315119"/>
    <w:rsid w:val="00315126"/>
    <w:rsid w:val="003152F6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1761B"/>
    <w:rsid w:val="003200D3"/>
    <w:rsid w:val="0032056E"/>
    <w:rsid w:val="003206A7"/>
    <w:rsid w:val="003206D6"/>
    <w:rsid w:val="00320D76"/>
    <w:rsid w:val="00320DBC"/>
    <w:rsid w:val="00320E79"/>
    <w:rsid w:val="00320F2E"/>
    <w:rsid w:val="0032107C"/>
    <w:rsid w:val="00321131"/>
    <w:rsid w:val="0032116B"/>
    <w:rsid w:val="003211F4"/>
    <w:rsid w:val="00321421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F8"/>
    <w:rsid w:val="00322D89"/>
    <w:rsid w:val="0032348E"/>
    <w:rsid w:val="003234FF"/>
    <w:rsid w:val="00323B70"/>
    <w:rsid w:val="00323C4D"/>
    <w:rsid w:val="00323DAE"/>
    <w:rsid w:val="00323E76"/>
    <w:rsid w:val="00324229"/>
    <w:rsid w:val="003243CB"/>
    <w:rsid w:val="003245BF"/>
    <w:rsid w:val="0032482E"/>
    <w:rsid w:val="0032491D"/>
    <w:rsid w:val="0032494E"/>
    <w:rsid w:val="003249E5"/>
    <w:rsid w:val="00324F52"/>
    <w:rsid w:val="00325561"/>
    <w:rsid w:val="00325637"/>
    <w:rsid w:val="0032582E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27F0D"/>
    <w:rsid w:val="00330011"/>
    <w:rsid w:val="003300D5"/>
    <w:rsid w:val="003303FD"/>
    <w:rsid w:val="00330694"/>
    <w:rsid w:val="00330923"/>
    <w:rsid w:val="00330B0D"/>
    <w:rsid w:val="00330E3F"/>
    <w:rsid w:val="00330E4E"/>
    <w:rsid w:val="00331B31"/>
    <w:rsid w:val="00331D49"/>
    <w:rsid w:val="00331EDB"/>
    <w:rsid w:val="003323A4"/>
    <w:rsid w:val="00332462"/>
    <w:rsid w:val="0033247A"/>
    <w:rsid w:val="0033248F"/>
    <w:rsid w:val="00332670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85A"/>
    <w:rsid w:val="003359BA"/>
    <w:rsid w:val="00335DE8"/>
    <w:rsid w:val="00336136"/>
    <w:rsid w:val="00336176"/>
    <w:rsid w:val="003365A6"/>
    <w:rsid w:val="00336630"/>
    <w:rsid w:val="00336980"/>
    <w:rsid w:val="00336A78"/>
    <w:rsid w:val="00336E19"/>
    <w:rsid w:val="00336F40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0FD"/>
    <w:rsid w:val="003511B8"/>
    <w:rsid w:val="00352114"/>
    <w:rsid w:val="00352307"/>
    <w:rsid w:val="00352581"/>
    <w:rsid w:val="00352E15"/>
    <w:rsid w:val="00352F31"/>
    <w:rsid w:val="00352FB5"/>
    <w:rsid w:val="00353230"/>
    <w:rsid w:val="00353647"/>
    <w:rsid w:val="00353BDC"/>
    <w:rsid w:val="00353BDF"/>
    <w:rsid w:val="003541C2"/>
    <w:rsid w:val="00354220"/>
    <w:rsid w:val="003546EA"/>
    <w:rsid w:val="00354870"/>
    <w:rsid w:val="003548B4"/>
    <w:rsid w:val="00354AC9"/>
    <w:rsid w:val="00354C3C"/>
    <w:rsid w:val="00355309"/>
    <w:rsid w:val="003556F4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967"/>
    <w:rsid w:val="003569F7"/>
    <w:rsid w:val="00356B7E"/>
    <w:rsid w:val="00356C50"/>
    <w:rsid w:val="00356DBD"/>
    <w:rsid w:val="00357EC1"/>
    <w:rsid w:val="003600D4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B71"/>
    <w:rsid w:val="00362D91"/>
    <w:rsid w:val="003636F7"/>
    <w:rsid w:val="0036398A"/>
    <w:rsid w:val="00363B66"/>
    <w:rsid w:val="00363D31"/>
    <w:rsid w:val="00363F77"/>
    <w:rsid w:val="0036405D"/>
    <w:rsid w:val="003644A0"/>
    <w:rsid w:val="00364553"/>
    <w:rsid w:val="0036471D"/>
    <w:rsid w:val="003648A8"/>
    <w:rsid w:val="003649A3"/>
    <w:rsid w:val="003649F9"/>
    <w:rsid w:val="00364B2E"/>
    <w:rsid w:val="00364BB0"/>
    <w:rsid w:val="00364C1A"/>
    <w:rsid w:val="00364DE0"/>
    <w:rsid w:val="00364E50"/>
    <w:rsid w:val="00364FBF"/>
    <w:rsid w:val="0036503D"/>
    <w:rsid w:val="0036522F"/>
    <w:rsid w:val="003652A1"/>
    <w:rsid w:val="00365369"/>
    <w:rsid w:val="00365564"/>
    <w:rsid w:val="00365982"/>
    <w:rsid w:val="00365AD2"/>
    <w:rsid w:val="00365D62"/>
    <w:rsid w:val="00366337"/>
    <w:rsid w:val="003666E2"/>
    <w:rsid w:val="003667C0"/>
    <w:rsid w:val="00366968"/>
    <w:rsid w:val="003669A1"/>
    <w:rsid w:val="00366C98"/>
    <w:rsid w:val="00366E40"/>
    <w:rsid w:val="003670E9"/>
    <w:rsid w:val="00367253"/>
    <w:rsid w:val="00367FB7"/>
    <w:rsid w:val="00370105"/>
    <w:rsid w:val="00370801"/>
    <w:rsid w:val="0037086B"/>
    <w:rsid w:val="00370933"/>
    <w:rsid w:val="00370C90"/>
    <w:rsid w:val="00370F43"/>
    <w:rsid w:val="00370FFD"/>
    <w:rsid w:val="003713EA"/>
    <w:rsid w:val="00371685"/>
    <w:rsid w:val="003717DF"/>
    <w:rsid w:val="00371AFC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CDE"/>
    <w:rsid w:val="00373DAB"/>
    <w:rsid w:val="003743DA"/>
    <w:rsid w:val="0037444D"/>
    <w:rsid w:val="003748A7"/>
    <w:rsid w:val="003748C1"/>
    <w:rsid w:val="00374EC4"/>
    <w:rsid w:val="00374EFF"/>
    <w:rsid w:val="00375206"/>
    <w:rsid w:val="003755A3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F43"/>
    <w:rsid w:val="0038028F"/>
    <w:rsid w:val="003808B2"/>
    <w:rsid w:val="00380FD0"/>
    <w:rsid w:val="0038114B"/>
    <w:rsid w:val="00381191"/>
    <w:rsid w:val="00381708"/>
    <w:rsid w:val="003819A3"/>
    <w:rsid w:val="00381ACE"/>
    <w:rsid w:val="00381C14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875"/>
    <w:rsid w:val="00386B30"/>
    <w:rsid w:val="00386D4A"/>
    <w:rsid w:val="00387691"/>
    <w:rsid w:val="003877AB"/>
    <w:rsid w:val="00387972"/>
    <w:rsid w:val="00387974"/>
    <w:rsid w:val="00387BF4"/>
    <w:rsid w:val="00387FBE"/>
    <w:rsid w:val="0039008D"/>
    <w:rsid w:val="00390363"/>
    <w:rsid w:val="0039055F"/>
    <w:rsid w:val="003905DA"/>
    <w:rsid w:val="00390778"/>
    <w:rsid w:val="00390CEA"/>
    <w:rsid w:val="00390F33"/>
    <w:rsid w:val="003916D3"/>
    <w:rsid w:val="00391806"/>
    <w:rsid w:val="00391E95"/>
    <w:rsid w:val="003921E8"/>
    <w:rsid w:val="00392284"/>
    <w:rsid w:val="00392723"/>
    <w:rsid w:val="003927C7"/>
    <w:rsid w:val="0039280D"/>
    <w:rsid w:val="00392CEE"/>
    <w:rsid w:val="00392EA9"/>
    <w:rsid w:val="00393827"/>
    <w:rsid w:val="00393B3C"/>
    <w:rsid w:val="00393CF2"/>
    <w:rsid w:val="00393F57"/>
    <w:rsid w:val="00393FE3"/>
    <w:rsid w:val="00394599"/>
    <w:rsid w:val="0039461C"/>
    <w:rsid w:val="00394741"/>
    <w:rsid w:val="003947C1"/>
    <w:rsid w:val="00394827"/>
    <w:rsid w:val="00394BA1"/>
    <w:rsid w:val="00394C84"/>
    <w:rsid w:val="00394CFB"/>
    <w:rsid w:val="0039520A"/>
    <w:rsid w:val="003952C4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2F3"/>
    <w:rsid w:val="00397328"/>
    <w:rsid w:val="00397575"/>
    <w:rsid w:val="00397A0F"/>
    <w:rsid w:val="00397CE8"/>
    <w:rsid w:val="00397D30"/>
    <w:rsid w:val="00397F68"/>
    <w:rsid w:val="003A013C"/>
    <w:rsid w:val="003A034A"/>
    <w:rsid w:val="003A04BA"/>
    <w:rsid w:val="003A0685"/>
    <w:rsid w:val="003A068C"/>
    <w:rsid w:val="003A0B4A"/>
    <w:rsid w:val="003A11AB"/>
    <w:rsid w:val="003A1A0B"/>
    <w:rsid w:val="003A1AAD"/>
    <w:rsid w:val="003A1CE5"/>
    <w:rsid w:val="003A212C"/>
    <w:rsid w:val="003A220A"/>
    <w:rsid w:val="003A2447"/>
    <w:rsid w:val="003A2C8A"/>
    <w:rsid w:val="003A2F84"/>
    <w:rsid w:val="003A2FFB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D3E"/>
    <w:rsid w:val="003B0D76"/>
    <w:rsid w:val="003B0DDC"/>
    <w:rsid w:val="003B0EF0"/>
    <w:rsid w:val="003B12B8"/>
    <w:rsid w:val="003B1A3E"/>
    <w:rsid w:val="003B2186"/>
    <w:rsid w:val="003B24C4"/>
    <w:rsid w:val="003B253C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DB7"/>
    <w:rsid w:val="003B4E00"/>
    <w:rsid w:val="003B4EAD"/>
    <w:rsid w:val="003B4F6B"/>
    <w:rsid w:val="003B5326"/>
    <w:rsid w:val="003B53C7"/>
    <w:rsid w:val="003B549F"/>
    <w:rsid w:val="003B5C70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7379"/>
    <w:rsid w:val="003B74E6"/>
    <w:rsid w:val="003B7686"/>
    <w:rsid w:val="003B7A6C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126E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512A"/>
    <w:rsid w:val="003C58C7"/>
    <w:rsid w:val="003C5951"/>
    <w:rsid w:val="003C5A89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656"/>
    <w:rsid w:val="003C783A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6F"/>
    <w:rsid w:val="003D2DDD"/>
    <w:rsid w:val="003D2EA8"/>
    <w:rsid w:val="003D374F"/>
    <w:rsid w:val="003D3D46"/>
    <w:rsid w:val="003D3F45"/>
    <w:rsid w:val="003D3F75"/>
    <w:rsid w:val="003D3F79"/>
    <w:rsid w:val="003D41F0"/>
    <w:rsid w:val="003D4377"/>
    <w:rsid w:val="003D4378"/>
    <w:rsid w:val="003D4683"/>
    <w:rsid w:val="003D4933"/>
    <w:rsid w:val="003D493A"/>
    <w:rsid w:val="003D51DB"/>
    <w:rsid w:val="003D51F8"/>
    <w:rsid w:val="003D5361"/>
    <w:rsid w:val="003D5946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0A3"/>
    <w:rsid w:val="003E0442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7DB"/>
    <w:rsid w:val="003E2B2F"/>
    <w:rsid w:val="003E2BCE"/>
    <w:rsid w:val="003E30E9"/>
    <w:rsid w:val="003E327F"/>
    <w:rsid w:val="003E33A3"/>
    <w:rsid w:val="003E34AE"/>
    <w:rsid w:val="003E3F6A"/>
    <w:rsid w:val="003E3F95"/>
    <w:rsid w:val="003E4415"/>
    <w:rsid w:val="003E4644"/>
    <w:rsid w:val="003E4773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FB"/>
    <w:rsid w:val="003E7416"/>
    <w:rsid w:val="003E747E"/>
    <w:rsid w:val="003E75EB"/>
    <w:rsid w:val="003E75F7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A5"/>
    <w:rsid w:val="003F1799"/>
    <w:rsid w:val="003F1D85"/>
    <w:rsid w:val="003F23A0"/>
    <w:rsid w:val="003F2749"/>
    <w:rsid w:val="003F2751"/>
    <w:rsid w:val="003F2766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4DE"/>
    <w:rsid w:val="003F4A5A"/>
    <w:rsid w:val="003F5111"/>
    <w:rsid w:val="003F56C7"/>
    <w:rsid w:val="003F588E"/>
    <w:rsid w:val="003F58F4"/>
    <w:rsid w:val="003F6227"/>
    <w:rsid w:val="003F6CFC"/>
    <w:rsid w:val="003F6EDC"/>
    <w:rsid w:val="003F76D2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389"/>
    <w:rsid w:val="0040463A"/>
    <w:rsid w:val="004049BE"/>
    <w:rsid w:val="00404A3F"/>
    <w:rsid w:val="00404C11"/>
    <w:rsid w:val="00404E10"/>
    <w:rsid w:val="00404E3E"/>
    <w:rsid w:val="0040532D"/>
    <w:rsid w:val="004055AE"/>
    <w:rsid w:val="00405C27"/>
    <w:rsid w:val="0040644C"/>
    <w:rsid w:val="004064BD"/>
    <w:rsid w:val="00406EBF"/>
    <w:rsid w:val="00406F2F"/>
    <w:rsid w:val="004071A2"/>
    <w:rsid w:val="00407513"/>
    <w:rsid w:val="00407945"/>
    <w:rsid w:val="00407BFF"/>
    <w:rsid w:val="00407F60"/>
    <w:rsid w:val="00407FF0"/>
    <w:rsid w:val="00410036"/>
    <w:rsid w:val="00410064"/>
    <w:rsid w:val="004104C2"/>
    <w:rsid w:val="00410940"/>
    <w:rsid w:val="00410A90"/>
    <w:rsid w:val="00410B01"/>
    <w:rsid w:val="00411294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3226"/>
    <w:rsid w:val="00413B7F"/>
    <w:rsid w:val="004141B2"/>
    <w:rsid w:val="0041486F"/>
    <w:rsid w:val="00414A4D"/>
    <w:rsid w:val="00414A8C"/>
    <w:rsid w:val="00414C20"/>
    <w:rsid w:val="00414C52"/>
    <w:rsid w:val="004151B0"/>
    <w:rsid w:val="00415259"/>
    <w:rsid w:val="004154D1"/>
    <w:rsid w:val="00415508"/>
    <w:rsid w:val="004157A5"/>
    <w:rsid w:val="00415ABD"/>
    <w:rsid w:val="00416043"/>
    <w:rsid w:val="0041646D"/>
    <w:rsid w:val="0041686E"/>
    <w:rsid w:val="004168C8"/>
    <w:rsid w:val="00416B06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0CEA"/>
    <w:rsid w:val="004219C3"/>
    <w:rsid w:val="00421C1B"/>
    <w:rsid w:val="004224AC"/>
    <w:rsid w:val="00422608"/>
    <w:rsid w:val="00422AFA"/>
    <w:rsid w:val="00422C18"/>
    <w:rsid w:val="00422E6F"/>
    <w:rsid w:val="00422EB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24"/>
    <w:rsid w:val="00427CCB"/>
    <w:rsid w:val="00427CCF"/>
    <w:rsid w:val="00427F58"/>
    <w:rsid w:val="004303C0"/>
    <w:rsid w:val="00430526"/>
    <w:rsid w:val="0043081A"/>
    <w:rsid w:val="00430AE9"/>
    <w:rsid w:val="00430DCD"/>
    <w:rsid w:val="00430EFA"/>
    <w:rsid w:val="0043126E"/>
    <w:rsid w:val="004315DC"/>
    <w:rsid w:val="00431989"/>
    <w:rsid w:val="00432062"/>
    <w:rsid w:val="004321AA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7B66"/>
    <w:rsid w:val="00437B78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1"/>
    <w:rsid w:val="00440F44"/>
    <w:rsid w:val="00441043"/>
    <w:rsid w:val="00441382"/>
    <w:rsid w:val="004414B1"/>
    <w:rsid w:val="00442555"/>
    <w:rsid w:val="0044258A"/>
    <w:rsid w:val="00442AE5"/>
    <w:rsid w:val="00442C32"/>
    <w:rsid w:val="00442CC8"/>
    <w:rsid w:val="00442FD8"/>
    <w:rsid w:val="004431DC"/>
    <w:rsid w:val="00443433"/>
    <w:rsid w:val="00443633"/>
    <w:rsid w:val="004437DE"/>
    <w:rsid w:val="0044382D"/>
    <w:rsid w:val="00443DF3"/>
    <w:rsid w:val="00444404"/>
    <w:rsid w:val="00444760"/>
    <w:rsid w:val="00444936"/>
    <w:rsid w:val="00444AC3"/>
    <w:rsid w:val="00444CE5"/>
    <w:rsid w:val="00444DF9"/>
    <w:rsid w:val="004450C9"/>
    <w:rsid w:val="00445162"/>
    <w:rsid w:val="0044530B"/>
    <w:rsid w:val="00445352"/>
    <w:rsid w:val="004456A9"/>
    <w:rsid w:val="004456C7"/>
    <w:rsid w:val="00445D5C"/>
    <w:rsid w:val="00445E73"/>
    <w:rsid w:val="004460A1"/>
    <w:rsid w:val="00446181"/>
    <w:rsid w:val="0044647D"/>
    <w:rsid w:val="004467D1"/>
    <w:rsid w:val="004467F0"/>
    <w:rsid w:val="00446A57"/>
    <w:rsid w:val="00446EB9"/>
    <w:rsid w:val="0044758F"/>
    <w:rsid w:val="004479A9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27A"/>
    <w:rsid w:val="0045142C"/>
    <w:rsid w:val="004514FC"/>
    <w:rsid w:val="00451756"/>
    <w:rsid w:val="00451844"/>
    <w:rsid w:val="00451B5C"/>
    <w:rsid w:val="00451D74"/>
    <w:rsid w:val="0045269A"/>
    <w:rsid w:val="004526AC"/>
    <w:rsid w:val="00452F3A"/>
    <w:rsid w:val="00452FA0"/>
    <w:rsid w:val="004531E0"/>
    <w:rsid w:val="004531F0"/>
    <w:rsid w:val="004532BB"/>
    <w:rsid w:val="0045337E"/>
    <w:rsid w:val="00453694"/>
    <w:rsid w:val="00453830"/>
    <w:rsid w:val="004539DD"/>
    <w:rsid w:val="00453E51"/>
    <w:rsid w:val="0045419A"/>
    <w:rsid w:val="00454836"/>
    <w:rsid w:val="0045483B"/>
    <w:rsid w:val="0045497C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543"/>
    <w:rsid w:val="00460617"/>
    <w:rsid w:val="0046078D"/>
    <w:rsid w:val="00460C32"/>
    <w:rsid w:val="00461190"/>
    <w:rsid w:val="004611A6"/>
    <w:rsid w:val="0046156F"/>
    <w:rsid w:val="004618CE"/>
    <w:rsid w:val="00461A0A"/>
    <w:rsid w:val="00461A3B"/>
    <w:rsid w:val="00461B4F"/>
    <w:rsid w:val="00461C43"/>
    <w:rsid w:val="00461F27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D08"/>
    <w:rsid w:val="00466FAD"/>
    <w:rsid w:val="004673D9"/>
    <w:rsid w:val="004674DE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7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96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3C0"/>
    <w:rsid w:val="0047666D"/>
    <w:rsid w:val="004766A3"/>
    <w:rsid w:val="004766F1"/>
    <w:rsid w:val="00476EA4"/>
    <w:rsid w:val="004772F9"/>
    <w:rsid w:val="00477381"/>
    <w:rsid w:val="00477770"/>
    <w:rsid w:val="004778B7"/>
    <w:rsid w:val="00477BAD"/>
    <w:rsid w:val="004800C3"/>
    <w:rsid w:val="0048013A"/>
    <w:rsid w:val="00480210"/>
    <w:rsid w:val="004802C0"/>
    <w:rsid w:val="004807A1"/>
    <w:rsid w:val="004809DC"/>
    <w:rsid w:val="00480A5A"/>
    <w:rsid w:val="00480B28"/>
    <w:rsid w:val="00480B2B"/>
    <w:rsid w:val="004817CF"/>
    <w:rsid w:val="004817E7"/>
    <w:rsid w:val="0048184F"/>
    <w:rsid w:val="00481896"/>
    <w:rsid w:val="00481AE5"/>
    <w:rsid w:val="00481CF0"/>
    <w:rsid w:val="00482280"/>
    <w:rsid w:val="004822B6"/>
    <w:rsid w:val="00482451"/>
    <w:rsid w:val="00482490"/>
    <w:rsid w:val="0048290E"/>
    <w:rsid w:val="004829A7"/>
    <w:rsid w:val="00482E0E"/>
    <w:rsid w:val="00482F57"/>
    <w:rsid w:val="0048300D"/>
    <w:rsid w:val="00483278"/>
    <w:rsid w:val="0048331A"/>
    <w:rsid w:val="004844A2"/>
    <w:rsid w:val="0048483C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9D"/>
    <w:rsid w:val="004876A7"/>
    <w:rsid w:val="00487928"/>
    <w:rsid w:val="00487943"/>
    <w:rsid w:val="00487946"/>
    <w:rsid w:val="00487FCF"/>
    <w:rsid w:val="004900DA"/>
    <w:rsid w:val="004901CD"/>
    <w:rsid w:val="00490310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A63"/>
    <w:rsid w:val="00491B07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746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8EB"/>
    <w:rsid w:val="004A0CE7"/>
    <w:rsid w:val="004A155C"/>
    <w:rsid w:val="004A15C0"/>
    <w:rsid w:val="004A17E7"/>
    <w:rsid w:val="004A1829"/>
    <w:rsid w:val="004A18C8"/>
    <w:rsid w:val="004A19D0"/>
    <w:rsid w:val="004A21DC"/>
    <w:rsid w:val="004A2303"/>
    <w:rsid w:val="004A27FE"/>
    <w:rsid w:val="004A2927"/>
    <w:rsid w:val="004A2931"/>
    <w:rsid w:val="004A2C6C"/>
    <w:rsid w:val="004A2CDD"/>
    <w:rsid w:val="004A2D7B"/>
    <w:rsid w:val="004A2DEE"/>
    <w:rsid w:val="004A2F5D"/>
    <w:rsid w:val="004A3196"/>
    <w:rsid w:val="004A346D"/>
    <w:rsid w:val="004A3639"/>
    <w:rsid w:val="004A3E30"/>
    <w:rsid w:val="004A40C6"/>
    <w:rsid w:val="004A41E1"/>
    <w:rsid w:val="004A4298"/>
    <w:rsid w:val="004A431D"/>
    <w:rsid w:val="004A4434"/>
    <w:rsid w:val="004A4745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5A0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E9A"/>
    <w:rsid w:val="004B52DD"/>
    <w:rsid w:val="004B5544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117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334"/>
    <w:rsid w:val="004C13AC"/>
    <w:rsid w:val="004C164B"/>
    <w:rsid w:val="004C1651"/>
    <w:rsid w:val="004C1E89"/>
    <w:rsid w:val="004C1FAC"/>
    <w:rsid w:val="004C2194"/>
    <w:rsid w:val="004C22C1"/>
    <w:rsid w:val="004C2B68"/>
    <w:rsid w:val="004C2BAB"/>
    <w:rsid w:val="004C30CD"/>
    <w:rsid w:val="004C31C6"/>
    <w:rsid w:val="004C33D8"/>
    <w:rsid w:val="004C3802"/>
    <w:rsid w:val="004C3960"/>
    <w:rsid w:val="004C3C34"/>
    <w:rsid w:val="004C4327"/>
    <w:rsid w:val="004C4346"/>
    <w:rsid w:val="004C4559"/>
    <w:rsid w:val="004C4613"/>
    <w:rsid w:val="004C4617"/>
    <w:rsid w:val="004C466F"/>
    <w:rsid w:val="004C46C9"/>
    <w:rsid w:val="004C4930"/>
    <w:rsid w:val="004C4DF3"/>
    <w:rsid w:val="004C50BD"/>
    <w:rsid w:val="004C51D4"/>
    <w:rsid w:val="004C56DE"/>
    <w:rsid w:val="004C57FD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F3"/>
    <w:rsid w:val="004D0299"/>
    <w:rsid w:val="004D0345"/>
    <w:rsid w:val="004D054F"/>
    <w:rsid w:val="004D06E0"/>
    <w:rsid w:val="004D082B"/>
    <w:rsid w:val="004D0D86"/>
    <w:rsid w:val="004D0E09"/>
    <w:rsid w:val="004D1226"/>
    <w:rsid w:val="004D13D6"/>
    <w:rsid w:val="004D1595"/>
    <w:rsid w:val="004D1CB4"/>
    <w:rsid w:val="004D1FE7"/>
    <w:rsid w:val="004D2639"/>
    <w:rsid w:val="004D2805"/>
    <w:rsid w:val="004D2D49"/>
    <w:rsid w:val="004D2E12"/>
    <w:rsid w:val="004D30B1"/>
    <w:rsid w:val="004D3209"/>
    <w:rsid w:val="004D3331"/>
    <w:rsid w:val="004D38A7"/>
    <w:rsid w:val="004D3A80"/>
    <w:rsid w:val="004D3C41"/>
    <w:rsid w:val="004D3DA2"/>
    <w:rsid w:val="004D4305"/>
    <w:rsid w:val="004D4C97"/>
    <w:rsid w:val="004D4CE0"/>
    <w:rsid w:val="004D4CE4"/>
    <w:rsid w:val="004D517C"/>
    <w:rsid w:val="004D58FC"/>
    <w:rsid w:val="004D5B03"/>
    <w:rsid w:val="004D5B70"/>
    <w:rsid w:val="004D5C73"/>
    <w:rsid w:val="004D5F11"/>
    <w:rsid w:val="004D6228"/>
    <w:rsid w:val="004D638B"/>
    <w:rsid w:val="004D64D6"/>
    <w:rsid w:val="004D65EA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2D"/>
    <w:rsid w:val="004E0CEF"/>
    <w:rsid w:val="004E0EE7"/>
    <w:rsid w:val="004E0FD5"/>
    <w:rsid w:val="004E168A"/>
    <w:rsid w:val="004E20A1"/>
    <w:rsid w:val="004E22DA"/>
    <w:rsid w:val="004E2397"/>
    <w:rsid w:val="004E2BAC"/>
    <w:rsid w:val="004E2C97"/>
    <w:rsid w:val="004E2DF5"/>
    <w:rsid w:val="004E2FE8"/>
    <w:rsid w:val="004E343E"/>
    <w:rsid w:val="004E3617"/>
    <w:rsid w:val="004E3771"/>
    <w:rsid w:val="004E3B34"/>
    <w:rsid w:val="004E3DE9"/>
    <w:rsid w:val="004E3EFE"/>
    <w:rsid w:val="004E4559"/>
    <w:rsid w:val="004E4639"/>
    <w:rsid w:val="004E4683"/>
    <w:rsid w:val="004E468D"/>
    <w:rsid w:val="004E48B5"/>
    <w:rsid w:val="004E4AC4"/>
    <w:rsid w:val="004E4CA3"/>
    <w:rsid w:val="004E5064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3AF"/>
    <w:rsid w:val="004E73C0"/>
    <w:rsid w:val="004E7AA3"/>
    <w:rsid w:val="004E7B52"/>
    <w:rsid w:val="004E7C87"/>
    <w:rsid w:val="004E7E8D"/>
    <w:rsid w:val="004E7FE5"/>
    <w:rsid w:val="004F06ED"/>
    <w:rsid w:val="004F0733"/>
    <w:rsid w:val="004F094B"/>
    <w:rsid w:val="004F0D71"/>
    <w:rsid w:val="004F0F41"/>
    <w:rsid w:val="004F114C"/>
    <w:rsid w:val="004F11D3"/>
    <w:rsid w:val="004F11EB"/>
    <w:rsid w:val="004F159D"/>
    <w:rsid w:val="004F1694"/>
    <w:rsid w:val="004F1713"/>
    <w:rsid w:val="004F188D"/>
    <w:rsid w:val="004F1B26"/>
    <w:rsid w:val="004F1C11"/>
    <w:rsid w:val="004F1DC8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D46"/>
    <w:rsid w:val="0050121C"/>
    <w:rsid w:val="00501318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027"/>
    <w:rsid w:val="005103A5"/>
    <w:rsid w:val="005106D0"/>
    <w:rsid w:val="00510B2F"/>
    <w:rsid w:val="00510C35"/>
    <w:rsid w:val="00510CC0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B6"/>
    <w:rsid w:val="00512794"/>
    <w:rsid w:val="0051281C"/>
    <w:rsid w:val="0051292C"/>
    <w:rsid w:val="00512A85"/>
    <w:rsid w:val="00512AD2"/>
    <w:rsid w:val="00512D71"/>
    <w:rsid w:val="00513628"/>
    <w:rsid w:val="0051370B"/>
    <w:rsid w:val="0051395D"/>
    <w:rsid w:val="00513AAA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863"/>
    <w:rsid w:val="005158F8"/>
    <w:rsid w:val="00515B3D"/>
    <w:rsid w:val="00515B85"/>
    <w:rsid w:val="00515E93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63"/>
    <w:rsid w:val="00520F23"/>
    <w:rsid w:val="0052150B"/>
    <w:rsid w:val="00521785"/>
    <w:rsid w:val="00521CB7"/>
    <w:rsid w:val="00521DD9"/>
    <w:rsid w:val="0052227E"/>
    <w:rsid w:val="00522334"/>
    <w:rsid w:val="005225C3"/>
    <w:rsid w:val="00522651"/>
    <w:rsid w:val="005227FB"/>
    <w:rsid w:val="00522EF4"/>
    <w:rsid w:val="0052303C"/>
    <w:rsid w:val="0052307A"/>
    <w:rsid w:val="005230C9"/>
    <w:rsid w:val="0052340A"/>
    <w:rsid w:val="00523633"/>
    <w:rsid w:val="00523977"/>
    <w:rsid w:val="00523E5F"/>
    <w:rsid w:val="005241C1"/>
    <w:rsid w:val="005241D4"/>
    <w:rsid w:val="005243FB"/>
    <w:rsid w:val="0052445F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62"/>
    <w:rsid w:val="005273C8"/>
    <w:rsid w:val="00527481"/>
    <w:rsid w:val="00527678"/>
    <w:rsid w:val="00527835"/>
    <w:rsid w:val="00527967"/>
    <w:rsid w:val="005279F5"/>
    <w:rsid w:val="005300EA"/>
    <w:rsid w:val="00530153"/>
    <w:rsid w:val="0053022C"/>
    <w:rsid w:val="00530285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CB7"/>
    <w:rsid w:val="00534D5B"/>
    <w:rsid w:val="00534E0C"/>
    <w:rsid w:val="00534EC3"/>
    <w:rsid w:val="0053539C"/>
    <w:rsid w:val="0053544C"/>
    <w:rsid w:val="00535802"/>
    <w:rsid w:val="00535926"/>
    <w:rsid w:val="00535ED8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D93"/>
    <w:rsid w:val="005400B1"/>
    <w:rsid w:val="0054010B"/>
    <w:rsid w:val="00540352"/>
    <w:rsid w:val="0054115A"/>
    <w:rsid w:val="00541201"/>
    <w:rsid w:val="0054141B"/>
    <w:rsid w:val="0054148D"/>
    <w:rsid w:val="00541492"/>
    <w:rsid w:val="00541BAA"/>
    <w:rsid w:val="00541C46"/>
    <w:rsid w:val="00541C7F"/>
    <w:rsid w:val="00541DF2"/>
    <w:rsid w:val="00541E1C"/>
    <w:rsid w:val="005421C5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F7"/>
    <w:rsid w:val="00544811"/>
    <w:rsid w:val="00544836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60F"/>
    <w:rsid w:val="00546E40"/>
    <w:rsid w:val="0054703D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721"/>
    <w:rsid w:val="00550C26"/>
    <w:rsid w:val="005514C7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3E8A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F72"/>
    <w:rsid w:val="00560597"/>
    <w:rsid w:val="005607DE"/>
    <w:rsid w:val="00560B9D"/>
    <w:rsid w:val="00560CAF"/>
    <w:rsid w:val="00561202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5EB"/>
    <w:rsid w:val="00563849"/>
    <w:rsid w:val="00563946"/>
    <w:rsid w:val="00563C0B"/>
    <w:rsid w:val="00563C48"/>
    <w:rsid w:val="00563F90"/>
    <w:rsid w:val="0056402B"/>
    <w:rsid w:val="005643B5"/>
    <w:rsid w:val="00564A56"/>
    <w:rsid w:val="00564E43"/>
    <w:rsid w:val="005652A1"/>
    <w:rsid w:val="005652D0"/>
    <w:rsid w:val="00565829"/>
    <w:rsid w:val="00565C05"/>
    <w:rsid w:val="00565C24"/>
    <w:rsid w:val="00565C70"/>
    <w:rsid w:val="00565FD1"/>
    <w:rsid w:val="00566328"/>
    <w:rsid w:val="0056660E"/>
    <w:rsid w:val="00566642"/>
    <w:rsid w:val="00566763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099"/>
    <w:rsid w:val="0057063D"/>
    <w:rsid w:val="0057077E"/>
    <w:rsid w:val="005708AF"/>
    <w:rsid w:val="005708C3"/>
    <w:rsid w:val="0057134F"/>
    <w:rsid w:val="0057147B"/>
    <w:rsid w:val="005717C9"/>
    <w:rsid w:val="00571937"/>
    <w:rsid w:val="00571B06"/>
    <w:rsid w:val="00572051"/>
    <w:rsid w:val="005720E3"/>
    <w:rsid w:val="0057245A"/>
    <w:rsid w:val="00572A9C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403"/>
    <w:rsid w:val="00576A30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95D"/>
    <w:rsid w:val="00582A31"/>
    <w:rsid w:val="00582D56"/>
    <w:rsid w:val="00582E51"/>
    <w:rsid w:val="00582F65"/>
    <w:rsid w:val="00583148"/>
    <w:rsid w:val="005832BC"/>
    <w:rsid w:val="005836E4"/>
    <w:rsid w:val="00583ACA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05F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87EB4"/>
    <w:rsid w:val="0059037A"/>
    <w:rsid w:val="005906A3"/>
    <w:rsid w:val="0059098C"/>
    <w:rsid w:val="00590D68"/>
    <w:rsid w:val="005911D8"/>
    <w:rsid w:val="0059134A"/>
    <w:rsid w:val="00591375"/>
    <w:rsid w:val="005914F1"/>
    <w:rsid w:val="0059174E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6C9"/>
    <w:rsid w:val="00594863"/>
    <w:rsid w:val="005948D5"/>
    <w:rsid w:val="00594E50"/>
    <w:rsid w:val="00594EE2"/>
    <w:rsid w:val="00595212"/>
    <w:rsid w:val="005956A3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678"/>
    <w:rsid w:val="005A1714"/>
    <w:rsid w:val="005A1797"/>
    <w:rsid w:val="005A193E"/>
    <w:rsid w:val="005A1960"/>
    <w:rsid w:val="005A1B72"/>
    <w:rsid w:val="005A1BC7"/>
    <w:rsid w:val="005A1CF1"/>
    <w:rsid w:val="005A1D64"/>
    <w:rsid w:val="005A1E67"/>
    <w:rsid w:val="005A23FD"/>
    <w:rsid w:val="005A2455"/>
    <w:rsid w:val="005A24F1"/>
    <w:rsid w:val="005A251E"/>
    <w:rsid w:val="005A2974"/>
    <w:rsid w:val="005A2BDC"/>
    <w:rsid w:val="005A2D02"/>
    <w:rsid w:val="005A2DC3"/>
    <w:rsid w:val="005A31E6"/>
    <w:rsid w:val="005A32A8"/>
    <w:rsid w:val="005A34DC"/>
    <w:rsid w:val="005A36F3"/>
    <w:rsid w:val="005A3CC8"/>
    <w:rsid w:val="005A3CD8"/>
    <w:rsid w:val="005A43B5"/>
    <w:rsid w:val="005A453D"/>
    <w:rsid w:val="005A48CD"/>
    <w:rsid w:val="005A4EE0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81"/>
    <w:rsid w:val="005A6FF1"/>
    <w:rsid w:val="005A700E"/>
    <w:rsid w:val="005A746D"/>
    <w:rsid w:val="005A748F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6C1"/>
    <w:rsid w:val="005B284C"/>
    <w:rsid w:val="005B28A5"/>
    <w:rsid w:val="005B2A47"/>
    <w:rsid w:val="005B2D9A"/>
    <w:rsid w:val="005B2E60"/>
    <w:rsid w:val="005B33F8"/>
    <w:rsid w:val="005B3466"/>
    <w:rsid w:val="005B394E"/>
    <w:rsid w:val="005B3A95"/>
    <w:rsid w:val="005B3D31"/>
    <w:rsid w:val="005B3D34"/>
    <w:rsid w:val="005B3F89"/>
    <w:rsid w:val="005B3FA1"/>
    <w:rsid w:val="005B4541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6C5"/>
    <w:rsid w:val="005B56E4"/>
    <w:rsid w:val="005B5727"/>
    <w:rsid w:val="005B58E0"/>
    <w:rsid w:val="005B5A6F"/>
    <w:rsid w:val="005B5AC1"/>
    <w:rsid w:val="005B5B20"/>
    <w:rsid w:val="005B60DB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31A9"/>
    <w:rsid w:val="005C328C"/>
    <w:rsid w:val="005C3792"/>
    <w:rsid w:val="005C383F"/>
    <w:rsid w:val="005C390A"/>
    <w:rsid w:val="005C399E"/>
    <w:rsid w:val="005C39FE"/>
    <w:rsid w:val="005C3A10"/>
    <w:rsid w:val="005C3CDC"/>
    <w:rsid w:val="005C3ED1"/>
    <w:rsid w:val="005C4415"/>
    <w:rsid w:val="005C475B"/>
    <w:rsid w:val="005C47A4"/>
    <w:rsid w:val="005C4816"/>
    <w:rsid w:val="005C4915"/>
    <w:rsid w:val="005C4B8F"/>
    <w:rsid w:val="005C4F7C"/>
    <w:rsid w:val="005C4FDD"/>
    <w:rsid w:val="005C5703"/>
    <w:rsid w:val="005C5A66"/>
    <w:rsid w:val="005C5CCF"/>
    <w:rsid w:val="005C6228"/>
    <w:rsid w:val="005C6B19"/>
    <w:rsid w:val="005C6B67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05"/>
    <w:rsid w:val="005D3512"/>
    <w:rsid w:val="005D3586"/>
    <w:rsid w:val="005D36A8"/>
    <w:rsid w:val="005D386F"/>
    <w:rsid w:val="005D3954"/>
    <w:rsid w:val="005D3BEE"/>
    <w:rsid w:val="005D3E5A"/>
    <w:rsid w:val="005D3E9A"/>
    <w:rsid w:val="005D4266"/>
    <w:rsid w:val="005D42DD"/>
    <w:rsid w:val="005D48A9"/>
    <w:rsid w:val="005D48B0"/>
    <w:rsid w:val="005D493B"/>
    <w:rsid w:val="005D495F"/>
    <w:rsid w:val="005D4DAD"/>
    <w:rsid w:val="005D4DBF"/>
    <w:rsid w:val="005D51CD"/>
    <w:rsid w:val="005D5266"/>
    <w:rsid w:val="005D5727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19D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381"/>
    <w:rsid w:val="005E33BD"/>
    <w:rsid w:val="005E34B1"/>
    <w:rsid w:val="005E3713"/>
    <w:rsid w:val="005E3CD3"/>
    <w:rsid w:val="005E3D03"/>
    <w:rsid w:val="005E3DBE"/>
    <w:rsid w:val="005E406B"/>
    <w:rsid w:val="005E41BA"/>
    <w:rsid w:val="005E4272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70B3"/>
    <w:rsid w:val="005E731D"/>
    <w:rsid w:val="005E7BD0"/>
    <w:rsid w:val="005F03DD"/>
    <w:rsid w:val="005F04C2"/>
    <w:rsid w:val="005F0708"/>
    <w:rsid w:val="005F080E"/>
    <w:rsid w:val="005F0997"/>
    <w:rsid w:val="005F0A22"/>
    <w:rsid w:val="005F0B5A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0D"/>
    <w:rsid w:val="005F3022"/>
    <w:rsid w:val="005F3141"/>
    <w:rsid w:val="005F3C4D"/>
    <w:rsid w:val="005F3EE3"/>
    <w:rsid w:val="005F3F31"/>
    <w:rsid w:val="005F40B4"/>
    <w:rsid w:val="005F41E7"/>
    <w:rsid w:val="005F440D"/>
    <w:rsid w:val="005F4C70"/>
    <w:rsid w:val="005F4D6D"/>
    <w:rsid w:val="005F4D7D"/>
    <w:rsid w:val="005F4DB6"/>
    <w:rsid w:val="005F4DD7"/>
    <w:rsid w:val="005F4EBD"/>
    <w:rsid w:val="005F515C"/>
    <w:rsid w:val="005F5A8B"/>
    <w:rsid w:val="005F5C3B"/>
    <w:rsid w:val="005F5C69"/>
    <w:rsid w:val="005F6828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DBB"/>
    <w:rsid w:val="005F7EF9"/>
    <w:rsid w:val="005F7F8A"/>
    <w:rsid w:val="00600018"/>
    <w:rsid w:val="00600226"/>
    <w:rsid w:val="00601144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47E"/>
    <w:rsid w:val="0060353C"/>
    <w:rsid w:val="00603620"/>
    <w:rsid w:val="00603ABD"/>
    <w:rsid w:val="00603CE2"/>
    <w:rsid w:val="00604368"/>
    <w:rsid w:val="006046BC"/>
    <w:rsid w:val="00604C7A"/>
    <w:rsid w:val="00604CB4"/>
    <w:rsid w:val="00604DF4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927"/>
    <w:rsid w:val="00606E08"/>
    <w:rsid w:val="00606E37"/>
    <w:rsid w:val="006073C8"/>
    <w:rsid w:val="00607E46"/>
    <w:rsid w:val="00610187"/>
    <w:rsid w:val="00610733"/>
    <w:rsid w:val="0061078B"/>
    <w:rsid w:val="006108E5"/>
    <w:rsid w:val="00610A7B"/>
    <w:rsid w:val="00610F96"/>
    <w:rsid w:val="00610FFD"/>
    <w:rsid w:val="0061139E"/>
    <w:rsid w:val="00611C0F"/>
    <w:rsid w:val="00611C9D"/>
    <w:rsid w:val="0061209C"/>
    <w:rsid w:val="00612408"/>
    <w:rsid w:val="0061253F"/>
    <w:rsid w:val="006129A6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0B04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07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5E1"/>
    <w:rsid w:val="0062586B"/>
    <w:rsid w:val="00625A1F"/>
    <w:rsid w:val="00625AFB"/>
    <w:rsid w:val="00625E35"/>
    <w:rsid w:val="00626434"/>
    <w:rsid w:val="00626631"/>
    <w:rsid w:val="00626ABF"/>
    <w:rsid w:val="00627146"/>
    <w:rsid w:val="0062716C"/>
    <w:rsid w:val="006271C3"/>
    <w:rsid w:val="00627219"/>
    <w:rsid w:val="0062736D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EEF"/>
    <w:rsid w:val="00631126"/>
    <w:rsid w:val="006312CC"/>
    <w:rsid w:val="0063135A"/>
    <w:rsid w:val="006314D3"/>
    <w:rsid w:val="0063167A"/>
    <w:rsid w:val="006316A3"/>
    <w:rsid w:val="0063187B"/>
    <w:rsid w:val="0063196F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5A7"/>
    <w:rsid w:val="0063387C"/>
    <w:rsid w:val="00633DC3"/>
    <w:rsid w:val="00634071"/>
    <w:rsid w:val="00634373"/>
    <w:rsid w:val="00634567"/>
    <w:rsid w:val="00634578"/>
    <w:rsid w:val="0063458A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7D2"/>
    <w:rsid w:val="00636964"/>
    <w:rsid w:val="00636A16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84"/>
    <w:rsid w:val="00637CDC"/>
    <w:rsid w:val="00637F4A"/>
    <w:rsid w:val="00640551"/>
    <w:rsid w:val="0064081B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5B"/>
    <w:rsid w:val="00642BAB"/>
    <w:rsid w:val="00642CFE"/>
    <w:rsid w:val="0064323C"/>
    <w:rsid w:val="006435CD"/>
    <w:rsid w:val="006437B8"/>
    <w:rsid w:val="00643CAB"/>
    <w:rsid w:val="00643CD0"/>
    <w:rsid w:val="00643FDB"/>
    <w:rsid w:val="00643FE2"/>
    <w:rsid w:val="006440AE"/>
    <w:rsid w:val="006443C0"/>
    <w:rsid w:val="006444A5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832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B7E"/>
    <w:rsid w:val="00651C23"/>
    <w:rsid w:val="00651C2A"/>
    <w:rsid w:val="00651ECD"/>
    <w:rsid w:val="00651ED4"/>
    <w:rsid w:val="0065253A"/>
    <w:rsid w:val="0065279B"/>
    <w:rsid w:val="006529CC"/>
    <w:rsid w:val="00652B35"/>
    <w:rsid w:val="00652BA7"/>
    <w:rsid w:val="00652EB6"/>
    <w:rsid w:val="006530F4"/>
    <w:rsid w:val="00653106"/>
    <w:rsid w:val="00653166"/>
    <w:rsid w:val="0065355F"/>
    <w:rsid w:val="00653B14"/>
    <w:rsid w:val="00653F7F"/>
    <w:rsid w:val="00654BF6"/>
    <w:rsid w:val="00654D71"/>
    <w:rsid w:val="00654F9D"/>
    <w:rsid w:val="006552C4"/>
    <w:rsid w:val="00655518"/>
    <w:rsid w:val="006556A6"/>
    <w:rsid w:val="00655953"/>
    <w:rsid w:val="00655E71"/>
    <w:rsid w:val="00655F26"/>
    <w:rsid w:val="006561FB"/>
    <w:rsid w:val="006569A8"/>
    <w:rsid w:val="00656D3F"/>
    <w:rsid w:val="00656DFD"/>
    <w:rsid w:val="00657048"/>
    <w:rsid w:val="0065706B"/>
    <w:rsid w:val="006570FA"/>
    <w:rsid w:val="00657107"/>
    <w:rsid w:val="006571D8"/>
    <w:rsid w:val="006578BF"/>
    <w:rsid w:val="00657AF8"/>
    <w:rsid w:val="00657BB9"/>
    <w:rsid w:val="00657C4F"/>
    <w:rsid w:val="00657E0B"/>
    <w:rsid w:val="006603C2"/>
    <w:rsid w:val="00660833"/>
    <w:rsid w:val="006608A0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5B1"/>
    <w:rsid w:val="00662A47"/>
    <w:rsid w:val="00662C07"/>
    <w:rsid w:val="00662F6C"/>
    <w:rsid w:val="006632DF"/>
    <w:rsid w:val="00663548"/>
    <w:rsid w:val="00663860"/>
    <w:rsid w:val="00663982"/>
    <w:rsid w:val="00663F3B"/>
    <w:rsid w:val="00663F3C"/>
    <w:rsid w:val="00664150"/>
    <w:rsid w:val="006643D5"/>
    <w:rsid w:val="006645F2"/>
    <w:rsid w:val="00664ABB"/>
    <w:rsid w:val="00664DC5"/>
    <w:rsid w:val="0066524F"/>
    <w:rsid w:val="006652A6"/>
    <w:rsid w:val="00665324"/>
    <w:rsid w:val="00665413"/>
    <w:rsid w:val="00665620"/>
    <w:rsid w:val="006656D3"/>
    <w:rsid w:val="0066599D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760"/>
    <w:rsid w:val="00670C9E"/>
    <w:rsid w:val="00670CB7"/>
    <w:rsid w:val="00670FEE"/>
    <w:rsid w:val="0067145E"/>
    <w:rsid w:val="0067145F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E04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99E"/>
    <w:rsid w:val="006757B4"/>
    <w:rsid w:val="00675A2A"/>
    <w:rsid w:val="00675ACD"/>
    <w:rsid w:val="0067605A"/>
    <w:rsid w:val="006760B0"/>
    <w:rsid w:val="006765F0"/>
    <w:rsid w:val="006769A8"/>
    <w:rsid w:val="00676DDC"/>
    <w:rsid w:val="00676E46"/>
    <w:rsid w:val="0067716E"/>
    <w:rsid w:val="006771E3"/>
    <w:rsid w:val="00677671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C1A"/>
    <w:rsid w:val="00685C2A"/>
    <w:rsid w:val="00685CC4"/>
    <w:rsid w:val="00685FC6"/>
    <w:rsid w:val="006862E2"/>
    <w:rsid w:val="006864D7"/>
    <w:rsid w:val="006867AA"/>
    <w:rsid w:val="00686885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1102"/>
    <w:rsid w:val="00691173"/>
    <w:rsid w:val="006911EB"/>
    <w:rsid w:val="00691462"/>
    <w:rsid w:val="00691599"/>
    <w:rsid w:val="006918B6"/>
    <w:rsid w:val="00691996"/>
    <w:rsid w:val="00691C94"/>
    <w:rsid w:val="00691F5F"/>
    <w:rsid w:val="00692056"/>
    <w:rsid w:val="00692241"/>
    <w:rsid w:val="00692395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32F4"/>
    <w:rsid w:val="00693798"/>
    <w:rsid w:val="006938A4"/>
    <w:rsid w:val="00693A25"/>
    <w:rsid w:val="00693B6B"/>
    <w:rsid w:val="00693CBE"/>
    <w:rsid w:val="00693E8B"/>
    <w:rsid w:val="00693FD5"/>
    <w:rsid w:val="006944ED"/>
    <w:rsid w:val="0069466E"/>
    <w:rsid w:val="00694978"/>
    <w:rsid w:val="00694ACC"/>
    <w:rsid w:val="00694B7B"/>
    <w:rsid w:val="00694E3D"/>
    <w:rsid w:val="0069502D"/>
    <w:rsid w:val="00696411"/>
    <w:rsid w:val="006964C7"/>
    <w:rsid w:val="00696AC2"/>
    <w:rsid w:val="00696D4A"/>
    <w:rsid w:val="00696EF3"/>
    <w:rsid w:val="00696FCA"/>
    <w:rsid w:val="0069707A"/>
    <w:rsid w:val="00697EAD"/>
    <w:rsid w:val="006A0075"/>
    <w:rsid w:val="006A0481"/>
    <w:rsid w:val="006A094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6CA"/>
    <w:rsid w:val="006A374E"/>
    <w:rsid w:val="006A37AF"/>
    <w:rsid w:val="006A3B9A"/>
    <w:rsid w:val="006A3BAE"/>
    <w:rsid w:val="006A422A"/>
    <w:rsid w:val="006A4448"/>
    <w:rsid w:val="006A4A47"/>
    <w:rsid w:val="006A4C33"/>
    <w:rsid w:val="006A4EB8"/>
    <w:rsid w:val="006A5032"/>
    <w:rsid w:val="006A5369"/>
    <w:rsid w:val="006A6044"/>
    <w:rsid w:val="006A6047"/>
    <w:rsid w:val="006A60F8"/>
    <w:rsid w:val="006A619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6"/>
    <w:rsid w:val="006B1E3A"/>
    <w:rsid w:val="006B217F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259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B90"/>
    <w:rsid w:val="006B7F2B"/>
    <w:rsid w:val="006C0093"/>
    <w:rsid w:val="006C030D"/>
    <w:rsid w:val="006C037A"/>
    <w:rsid w:val="006C0583"/>
    <w:rsid w:val="006C08EF"/>
    <w:rsid w:val="006C13CC"/>
    <w:rsid w:val="006C1427"/>
    <w:rsid w:val="006C1432"/>
    <w:rsid w:val="006C15C7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188"/>
    <w:rsid w:val="006D061A"/>
    <w:rsid w:val="006D067C"/>
    <w:rsid w:val="006D07B7"/>
    <w:rsid w:val="006D0FB9"/>
    <w:rsid w:val="006D1586"/>
    <w:rsid w:val="006D1740"/>
    <w:rsid w:val="006D182B"/>
    <w:rsid w:val="006D19EE"/>
    <w:rsid w:val="006D1ACC"/>
    <w:rsid w:val="006D1D01"/>
    <w:rsid w:val="006D1D5E"/>
    <w:rsid w:val="006D1E22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44C6"/>
    <w:rsid w:val="006D4597"/>
    <w:rsid w:val="006D47ED"/>
    <w:rsid w:val="006D4FFD"/>
    <w:rsid w:val="006D5105"/>
    <w:rsid w:val="006D568E"/>
    <w:rsid w:val="006D5961"/>
    <w:rsid w:val="006D5AD1"/>
    <w:rsid w:val="006D6211"/>
    <w:rsid w:val="006D62C7"/>
    <w:rsid w:val="006D6399"/>
    <w:rsid w:val="006D6E96"/>
    <w:rsid w:val="006D6EF9"/>
    <w:rsid w:val="006D711A"/>
    <w:rsid w:val="006D72C5"/>
    <w:rsid w:val="006D743B"/>
    <w:rsid w:val="006D7933"/>
    <w:rsid w:val="006D7C04"/>
    <w:rsid w:val="006D7C39"/>
    <w:rsid w:val="006D7E16"/>
    <w:rsid w:val="006D7E7A"/>
    <w:rsid w:val="006E026E"/>
    <w:rsid w:val="006E0644"/>
    <w:rsid w:val="006E06A1"/>
    <w:rsid w:val="006E0794"/>
    <w:rsid w:val="006E07AE"/>
    <w:rsid w:val="006E086D"/>
    <w:rsid w:val="006E0E7C"/>
    <w:rsid w:val="006E0F4E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5AF8"/>
    <w:rsid w:val="006E602F"/>
    <w:rsid w:val="006E621A"/>
    <w:rsid w:val="006E65CA"/>
    <w:rsid w:val="006E75ED"/>
    <w:rsid w:val="006E7CF6"/>
    <w:rsid w:val="006E7E57"/>
    <w:rsid w:val="006F00B1"/>
    <w:rsid w:val="006F03D6"/>
    <w:rsid w:val="006F0580"/>
    <w:rsid w:val="006F0618"/>
    <w:rsid w:val="006F0763"/>
    <w:rsid w:val="006F0CA7"/>
    <w:rsid w:val="006F0D34"/>
    <w:rsid w:val="006F13E6"/>
    <w:rsid w:val="006F14E0"/>
    <w:rsid w:val="006F1F15"/>
    <w:rsid w:val="006F2040"/>
    <w:rsid w:val="006F236D"/>
    <w:rsid w:val="006F23B5"/>
    <w:rsid w:val="006F258E"/>
    <w:rsid w:val="006F27FB"/>
    <w:rsid w:val="006F2B2E"/>
    <w:rsid w:val="006F2B44"/>
    <w:rsid w:val="006F2BFE"/>
    <w:rsid w:val="006F2C31"/>
    <w:rsid w:val="006F32A2"/>
    <w:rsid w:val="006F356E"/>
    <w:rsid w:val="006F358F"/>
    <w:rsid w:val="006F35E5"/>
    <w:rsid w:val="006F3860"/>
    <w:rsid w:val="006F390B"/>
    <w:rsid w:val="006F3C32"/>
    <w:rsid w:val="006F4008"/>
    <w:rsid w:val="006F4122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BC8"/>
    <w:rsid w:val="00700CCD"/>
    <w:rsid w:val="00700EB0"/>
    <w:rsid w:val="00700FFB"/>
    <w:rsid w:val="00701336"/>
    <w:rsid w:val="00701578"/>
    <w:rsid w:val="00701A73"/>
    <w:rsid w:val="00701EA0"/>
    <w:rsid w:val="00702347"/>
    <w:rsid w:val="0070257E"/>
    <w:rsid w:val="00702632"/>
    <w:rsid w:val="00702763"/>
    <w:rsid w:val="007037EC"/>
    <w:rsid w:val="00703829"/>
    <w:rsid w:val="00703AF7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4A0"/>
    <w:rsid w:val="00711635"/>
    <w:rsid w:val="007116E0"/>
    <w:rsid w:val="00711709"/>
    <w:rsid w:val="00711BA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3D0"/>
    <w:rsid w:val="00714574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F40"/>
    <w:rsid w:val="00721252"/>
    <w:rsid w:val="0072126A"/>
    <w:rsid w:val="0072129D"/>
    <w:rsid w:val="00721658"/>
    <w:rsid w:val="00721AC1"/>
    <w:rsid w:val="007228BF"/>
    <w:rsid w:val="00723241"/>
    <w:rsid w:val="0072360D"/>
    <w:rsid w:val="0072379D"/>
    <w:rsid w:val="007237A0"/>
    <w:rsid w:val="00723866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C29"/>
    <w:rsid w:val="00724F7C"/>
    <w:rsid w:val="00724F9B"/>
    <w:rsid w:val="00725008"/>
    <w:rsid w:val="007252DD"/>
    <w:rsid w:val="007252E6"/>
    <w:rsid w:val="00725361"/>
    <w:rsid w:val="0072564E"/>
    <w:rsid w:val="007257A8"/>
    <w:rsid w:val="007259BF"/>
    <w:rsid w:val="00725F65"/>
    <w:rsid w:val="00725FAF"/>
    <w:rsid w:val="007260FD"/>
    <w:rsid w:val="00726419"/>
    <w:rsid w:val="0072650A"/>
    <w:rsid w:val="00726C59"/>
    <w:rsid w:val="0072715C"/>
    <w:rsid w:val="0072738B"/>
    <w:rsid w:val="00727989"/>
    <w:rsid w:val="00727A5B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21BB"/>
    <w:rsid w:val="00732BC9"/>
    <w:rsid w:val="00732DA0"/>
    <w:rsid w:val="00732F37"/>
    <w:rsid w:val="00732F99"/>
    <w:rsid w:val="007335C0"/>
    <w:rsid w:val="00733828"/>
    <w:rsid w:val="007338D6"/>
    <w:rsid w:val="00733900"/>
    <w:rsid w:val="00733972"/>
    <w:rsid w:val="00733EFB"/>
    <w:rsid w:val="00734142"/>
    <w:rsid w:val="007341E7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EF0"/>
    <w:rsid w:val="00736F5D"/>
    <w:rsid w:val="007374B6"/>
    <w:rsid w:val="0073765E"/>
    <w:rsid w:val="0073780E"/>
    <w:rsid w:val="007378BF"/>
    <w:rsid w:val="00737D79"/>
    <w:rsid w:val="00737EE2"/>
    <w:rsid w:val="0074012F"/>
    <w:rsid w:val="0074018E"/>
    <w:rsid w:val="0074024D"/>
    <w:rsid w:val="00740566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2789"/>
    <w:rsid w:val="00743335"/>
    <w:rsid w:val="0074379D"/>
    <w:rsid w:val="007438E7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B05"/>
    <w:rsid w:val="00747BE2"/>
    <w:rsid w:val="0075009F"/>
    <w:rsid w:val="007505B6"/>
    <w:rsid w:val="007505D5"/>
    <w:rsid w:val="00750708"/>
    <w:rsid w:val="00750B22"/>
    <w:rsid w:val="00750EAD"/>
    <w:rsid w:val="00751695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2DA"/>
    <w:rsid w:val="00754355"/>
    <w:rsid w:val="007552DD"/>
    <w:rsid w:val="007557D8"/>
    <w:rsid w:val="007558A0"/>
    <w:rsid w:val="00755987"/>
    <w:rsid w:val="00755A09"/>
    <w:rsid w:val="00755B95"/>
    <w:rsid w:val="00756720"/>
    <w:rsid w:val="00756952"/>
    <w:rsid w:val="00756CDB"/>
    <w:rsid w:val="00756F35"/>
    <w:rsid w:val="007572CA"/>
    <w:rsid w:val="00757911"/>
    <w:rsid w:val="0075795A"/>
    <w:rsid w:val="00757A4C"/>
    <w:rsid w:val="00757BF2"/>
    <w:rsid w:val="00757D8B"/>
    <w:rsid w:val="007601B9"/>
    <w:rsid w:val="00760A4E"/>
    <w:rsid w:val="00760B3C"/>
    <w:rsid w:val="00760C0F"/>
    <w:rsid w:val="00760C27"/>
    <w:rsid w:val="00760DA2"/>
    <w:rsid w:val="00760FDB"/>
    <w:rsid w:val="0076197A"/>
    <w:rsid w:val="007619EF"/>
    <w:rsid w:val="00761AB1"/>
    <w:rsid w:val="00761AF2"/>
    <w:rsid w:val="00761E6D"/>
    <w:rsid w:val="0076200B"/>
    <w:rsid w:val="00762080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92"/>
    <w:rsid w:val="0077206D"/>
    <w:rsid w:val="007721CB"/>
    <w:rsid w:val="00772440"/>
    <w:rsid w:val="00772666"/>
    <w:rsid w:val="00772A65"/>
    <w:rsid w:val="00772A86"/>
    <w:rsid w:val="00772F92"/>
    <w:rsid w:val="00773609"/>
    <w:rsid w:val="00773694"/>
    <w:rsid w:val="007737A0"/>
    <w:rsid w:val="00773867"/>
    <w:rsid w:val="007739AD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669"/>
    <w:rsid w:val="00776704"/>
    <w:rsid w:val="00776799"/>
    <w:rsid w:val="007768CF"/>
    <w:rsid w:val="00776A65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FAC"/>
    <w:rsid w:val="00780054"/>
    <w:rsid w:val="00780814"/>
    <w:rsid w:val="00780C19"/>
    <w:rsid w:val="00780C9B"/>
    <w:rsid w:val="00780F36"/>
    <w:rsid w:val="007810C1"/>
    <w:rsid w:val="00781412"/>
    <w:rsid w:val="00781A89"/>
    <w:rsid w:val="00781AD3"/>
    <w:rsid w:val="00781C0D"/>
    <w:rsid w:val="00781C76"/>
    <w:rsid w:val="00781F79"/>
    <w:rsid w:val="007821B2"/>
    <w:rsid w:val="00782371"/>
    <w:rsid w:val="00782398"/>
    <w:rsid w:val="0078276D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117"/>
    <w:rsid w:val="007852B3"/>
    <w:rsid w:val="00785440"/>
    <w:rsid w:val="0078573A"/>
    <w:rsid w:val="00785B64"/>
    <w:rsid w:val="00785E4D"/>
    <w:rsid w:val="007860B0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FA1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F44"/>
    <w:rsid w:val="00793F90"/>
    <w:rsid w:val="00794067"/>
    <w:rsid w:val="00794149"/>
    <w:rsid w:val="00794AB3"/>
    <w:rsid w:val="007957A9"/>
    <w:rsid w:val="00795CB7"/>
    <w:rsid w:val="00796317"/>
    <w:rsid w:val="0079632A"/>
    <w:rsid w:val="007968A9"/>
    <w:rsid w:val="00796932"/>
    <w:rsid w:val="00796AC1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1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B3F"/>
    <w:rsid w:val="007A3D98"/>
    <w:rsid w:val="007A41BD"/>
    <w:rsid w:val="007A4267"/>
    <w:rsid w:val="007A4286"/>
    <w:rsid w:val="007A45D7"/>
    <w:rsid w:val="007A471E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636"/>
    <w:rsid w:val="007A793E"/>
    <w:rsid w:val="007A7C75"/>
    <w:rsid w:val="007A7F21"/>
    <w:rsid w:val="007A7FDF"/>
    <w:rsid w:val="007B0663"/>
    <w:rsid w:val="007B0A2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8E0"/>
    <w:rsid w:val="007B2A72"/>
    <w:rsid w:val="007B2B58"/>
    <w:rsid w:val="007B37E8"/>
    <w:rsid w:val="007B38D0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8"/>
    <w:rsid w:val="007C022F"/>
    <w:rsid w:val="007C0239"/>
    <w:rsid w:val="007C04C8"/>
    <w:rsid w:val="007C06A9"/>
    <w:rsid w:val="007C0780"/>
    <w:rsid w:val="007C083D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4BA"/>
    <w:rsid w:val="007C24C1"/>
    <w:rsid w:val="007C3227"/>
    <w:rsid w:val="007C32A0"/>
    <w:rsid w:val="007C35B3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7D"/>
    <w:rsid w:val="007C74F0"/>
    <w:rsid w:val="007C75E9"/>
    <w:rsid w:val="007C7648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475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104"/>
    <w:rsid w:val="007D31F1"/>
    <w:rsid w:val="007D325B"/>
    <w:rsid w:val="007D380E"/>
    <w:rsid w:val="007D3F7D"/>
    <w:rsid w:val="007D41FB"/>
    <w:rsid w:val="007D42C6"/>
    <w:rsid w:val="007D4321"/>
    <w:rsid w:val="007D47CD"/>
    <w:rsid w:val="007D4AFA"/>
    <w:rsid w:val="007D4C5B"/>
    <w:rsid w:val="007D4DD6"/>
    <w:rsid w:val="007D4EFC"/>
    <w:rsid w:val="007D51C2"/>
    <w:rsid w:val="007D522B"/>
    <w:rsid w:val="007D536C"/>
    <w:rsid w:val="007D5AFA"/>
    <w:rsid w:val="007D5B35"/>
    <w:rsid w:val="007D5B87"/>
    <w:rsid w:val="007D60CC"/>
    <w:rsid w:val="007D6116"/>
    <w:rsid w:val="007D61A7"/>
    <w:rsid w:val="007D6A10"/>
    <w:rsid w:val="007D6EF4"/>
    <w:rsid w:val="007D6F48"/>
    <w:rsid w:val="007D6FD7"/>
    <w:rsid w:val="007D7623"/>
    <w:rsid w:val="007D7A83"/>
    <w:rsid w:val="007E010E"/>
    <w:rsid w:val="007E07FA"/>
    <w:rsid w:val="007E0A50"/>
    <w:rsid w:val="007E0D03"/>
    <w:rsid w:val="007E0F27"/>
    <w:rsid w:val="007E19CE"/>
    <w:rsid w:val="007E1A6F"/>
    <w:rsid w:val="007E24BE"/>
    <w:rsid w:val="007E25AD"/>
    <w:rsid w:val="007E28B6"/>
    <w:rsid w:val="007E2D30"/>
    <w:rsid w:val="007E30D1"/>
    <w:rsid w:val="007E3332"/>
    <w:rsid w:val="007E3527"/>
    <w:rsid w:val="007E3841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4EE"/>
    <w:rsid w:val="007E76BC"/>
    <w:rsid w:val="007E77BB"/>
    <w:rsid w:val="007E7DD0"/>
    <w:rsid w:val="007E7E1A"/>
    <w:rsid w:val="007E7F16"/>
    <w:rsid w:val="007E7F35"/>
    <w:rsid w:val="007E7FCA"/>
    <w:rsid w:val="007F035B"/>
    <w:rsid w:val="007F0690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6EC"/>
    <w:rsid w:val="007F2890"/>
    <w:rsid w:val="007F29B9"/>
    <w:rsid w:val="007F2FD0"/>
    <w:rsid w:val="007F3295"/>
    <w:rsid w:val="007F32DF"/>
    <w:rsid w:val="007F33DB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B32"/>
    <w:rsid w:val="007F4B78"/>
    <w:rsid w:val="007F4CF1"/>
    <w:rsid w:val="007F4FBC"/>
    <w:rsid w:val="007F5200"/>
    <w:rsid w:val="007F54D9"/>
    <w:rsid w:val="007F55DD"/>
    <w:rsid w:val="007F564A"/>
    <w:rsid w:val="007F56B3"/>
    <w:rsid w:val="007F63B5"/>
    <w:rsid w:val="007F6575"/>
    <w:rsid w:val="007F6790"/>
    <w:rsid w:val="007F6821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F"/>
    <w:rsid w:val="008016E4"/>
    <w:rsid w:val="00801AE6"/>
    <w:rsid w:val="00801BFF"/>
    <w:rsid w:val="00801C71"/>
    <w:rsid w:val="00801E65"/>
    <w:rsid w:val="008022C0"/>
    <w:rsid w:val="00802467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5C2"/>
    <w:rsid w:val="0080564D"/>
    <w:rsid w:val="008056FD"/>
    <w:rsid w:val="00805C0D"/>
    <w:rsid w:val="008065FA"/>
    <w:rsid w:val="00807163"/>
    <w:rsid w:val="0080726D"/>
    <w:rsid w:val="008074B2"/>
    <w:rsid w:val="00807A62"/>
    <w:rsid w:val="00807EA9"/>
    <w:rsid w:val="00807F0F"/>
    <w:rsid w:val="00807F65"/>
    <w:rsid w:val="0081055D"/>
    <w:rsid w:val="008105E9"/>
    <w:rsid w:val="00810B05"/>
    <w:rsid w:val="00810F60"/>
    <w:rsid w:val="00811130"/>
    <w:rsid w:val="00811267"/>
    <w:rsid w:val="0081154D"/>
    <w:rsid w:val="008116F0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5C5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94E"/>
    <w:rsid w:val="00816A81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1ED2"/>
    <w:rsid w:val="00822265"/>
    <w:rsid w:val="00822597"/>
    <w:rsid w:val="00822AAA"/>
    <w:rsid w:val="00822BC5"/>
    <w:rsid w:val="00822C3A"/>
    <w:rsid w:val="00822E41"/>
    <w:rsid w:val="00822E7C"/>
    <w:rsid w:val="00822F1C"/>
    <w:rsid w:val="008233CA"/>
    <w:rsid w:val="0082398C"/>
    <w:rsid w:val="008239C4"/>
    <w:rsid w:val="00823D73"/>
    <w:rsid w:val="00823DDD"/>
    <w:rsid w:val="00824013"/>
    <w:rsid w:val="00824061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1187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D62"/>
    <w:rsid w:val="008340D4"/>
    <w:rsid w:val="0083436E"/>
    <w:rsid w:val="00835023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621"/>
    <w:rsid w:val="0083680E"/>
    <w:rsid w:val="00836A94"/>
    <w:rsid w:val="00836DA5"/>
    <w:rsid w:val="00836DF0"/>
    <w:rsid w:val="00837222"/>
    <w:rsid w:val="008372B5"/>
    <w:rsid w:val="00837DBB"/>
    <w:rsid w:val="008401E3"/>
    <w:rsid w:val="008401EA"/>
    <w:rsid w:val="00840B0C"/>
    <w:rsid w:val="00840DA4"/>
    <w:rsid w:val="0084100A"/>
    <w:rsid w:val="0084144C"/>
    <w:rsid w:val="008415B5"/>
    <w:rsid w:val="00841637"/>
    <w:rsid w:val="00841996"/>
    <w:rsid w:val="00842215"/>
    <w:rsid w:val="008422D7"/>
    <w:rsid w:val="008423E7"/>
    <w:rsid w:val="008427A3"/>
    <w:rsid w:val="00843DCB"/>
    <w:rsid w:val="0084430D"/>
    <w:rsid w:val="008444DB"/>
    <w:rsid w:val="00844C24"/>
    <w:rsid w:val="00844E91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2E80"/>
    <w:rsid w:val="008532B5"/>
    <w:rsid w:val="008534BD"/>
    <w:rsid w:val="00853591"/>
    <w:rsid w:val="0085392B"/>
    <w:rsid w:val="00853CA9"/>
    <w:rsid w:val="00853DD5"/>
    <w:rsid w:val="0085416C"/>
    <w:rsid w:val="0085465B"/>
    <w:rsid w:val="0085470C"/>
    <w:rsid w:val="00854D40"/>
    <w:rsid w:val="00855101"/>
    <w:rsid w:val="008553A9"/>
    <w:rsid w:val="008555F5"/>
    <w:rsid w:val="008557C8"/>
    <w:rsid w:val="00855A8B"/>
    <w:rsid w:val="00855AB4"/>
    <w:rsid w:val="00856007"/>
    <w:rsid w:val="0085617E"/>
    <w:rsid w:val="0085639B"/>
    <w:rsid w:val="008568D8"/>
    <w:rsid w:val="0085699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01"/>
    <w:rsid w:val="00863B50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E1"/>
    <w:rsid w:val="00865AFF"/>
    <w:rsid w:val="00865B34"/>
    <w:rsid w:val="00865D9E"/>
    <w:rsid w:val="008665E5"/>
    <w:rsid w:val="008666B0"/>
    <w:rsid w:val="008669D6"/>
    <w:rsid w:val="00867844"/>
    <w:rsid w:val="008679A9"/>
    <w:rsid w:val="00867B50"/>
    <w:rsid w:val="00867D57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6060"/>
    <w:rsid w:val="008769C2"/>
    <w:rsid w:val="00876C22"/>
    <w:rsid w:val="00876C7A"/>
    <w:rsid w:val="00876CE0"/>
    <w:rsid w:val="00876F6C"/>
    <w:rsid w:val="00876F6E"/>
    <w:rsid w:val="00876F73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E1B"/>
    <w:rsid w:val="00881EDC"/>
    <w:rsid w:val="00882130"/>
    <w:rsid w:val="0088215A"/>
    <w:rsid w:val="0088282B"/>
    <w:rsid w:val="00882A95"/>
    <w:rsid w:val="00882B03"/>
    <w:rsid w:val="00882D90"/>
    <w:rsid w:val="00882EDE"/>
    <w:rsid w:val="00882FA0"/>
    <w:rsid w:val="008832F0"/>
    <w:rsid w:val="0088365C"/>
    <w:rsid w:val="00883868"/>
    <w:rsid w:val="008845C2"/>
    <w:rsid w:val="00884912"/>
    <w:rsid w:val="00884FAF"/>
    <w:rsid w:val="00885317"/>
    <w:rsid w:val="008854D4"/>
    <w:rsid w:val="008859B8"/>
    <w:rsid w:val="00885E31"/>
    <w:rsid w:val="00885EE6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AD3"/>
    <w:rsid w:val="00887B28"/>
    <w:rsid w:val="00887C25"/>
    <w:rsid w:val="00887C77"/>
    <w:rsid w:val="00887D3A"/>
    <w:rsid w:val="008901CE"/>
    <w:rsid w:val="00890971"/>
    <w:rsid w:val="00890E59"/>
    <w:rsid w:val="008912CE"/>
    <w:rsid w:val="00891316"/>
    <w:rsid w:val="008915A3"/>
    <w:rsid w:val="00891839"/>
    <w:rsid w:val="00891BD3"/>
    <w:rsid w:val="00891E47"/>
    <w:rsid w:val="0089227C"/>
    <w:rsid w:val="00892619"/>
    <w:rsid w:val="00892AEE"/>
    <w:rsid w:val="00892C79"/>
    <w:rsid w:val="00892EE5"/>
    <w:rsid w:val="008930EF"/>
    <w:rsid w:val="0089334E"/>
    <w:rsid w:val="00893364"/>
    <w:rsid w:val="008936BA"/>
    <w:rsid w:val="008936DE"/>
    <w:rsid w:val="0089399B"/>
    <w:rsid w:val="00893BA7"/>
    <w:rsid w:val="00893D5C"/>
    <w:rsid w:val="00893ED6"/>
    <w:rsid w:val="00893EFB"/>
    <w:rsid w:val="00893EFE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B23"/>
    <w:rsid w:val="00896C3B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66B"/>
    <w:rsid w:val="008A0B56"/>
    <w:rsid w:val="008A1128"/>
    <w:rsid w:val="008A1148"/>
    <w:rsid w:val="008A1259"/>
    <w:rsid w:val="008A1371"/>
    <w:rsid w:val="008A13F3"/>
    <w:rsid w:val="008A1624"/>
    <w:rsid w:val="008A162E"/>
    <w:rsid w:val="008A196C"/>
    <w:rsid w:val="008A1BB1"/>
    <w:rsid w:val="008A1FF4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38F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522B"/>
    <w:rsid w:val="008A5342"/>
    <w:rsid w:val="008A5E5C"/>
    <w:rsid w:val="008A5EFB"/>
    <w:rsid w:val="008A6246"/>
    <w:rsid w:val="008A64F1"/>
    <w:rsid w:val="008A6541"/>
    <w:rsid w:val="008A680A"/>
    <w:rsid w:val="008A6CCB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10B0"/>
    <w:rsid w:val="008B1200"/>
    <w:rsid w:val="008B19B3"/>
    <w:rsid w:val="008B1B2D"/>
    <w:rsid w:val="008B1CD8"/>
    <w:rsid w:val="008B1E41"/>
    <w:rsid w:val="008B1F91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31AB"/>
    <w:rsid w:val="008B349D"/>
    <w:rsid w:val="008B355D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B94"/>
    <w:rsid w:val="008B5BA9"/>
    <w:rsid w:val="008B5DBC"/>
    <w:rsid w:val="008B5EBF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28E"/>
    <w:rsid w:val="008C0336"/>
    <w:rsid w:val="008C0357"/>
    <w:rsid w:val="008C073E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0BB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24C"/>
    <w:rsid w:val="008C73D6"/>
    <w:rsid w:val="008C74A0"/>
    <w:rsid w:val="008C764A"/>
    <w:rsid w:val="008D02C6"/>
    <w:rsid w:val="008D0E48"/>
    <w:rsid w:val="008D165B"/>
    <w:rsid w:val="008D1763"/>
    <w:rsid w:val="008D195F"/>
    <w:rsid w:val="008D19E8"/>
    <w:rsid w:val="008D1CD2"/>
    <w:rsid w:val="008D1CDC"/>
    <w:rsid w:val="008D1E3E"/>
    <w:rsid w:val="008D2140"/>
    <w:rsid w:val="008D277F"/>
    <w:rsid w:val="008D27BA"/>
    <w:rsid w:val="008D296E"/>
    <w:rsid w:val="008D2A97"/>
    <w:rsid w:val="008D2CF6"/>
    <w:rsid w:val="008D302B"/>
    <w:rsid w:val="008D31BC"/>
    <w:rsid w:val="008D3527"/>
    <w:rsid w:val="008D37BB"/>
    <w:rsid w:val="008D39F6"/>
    <w:rsid w:val="008D3CF9"/>
    <w:rsid w:val="008D3D5B"/>
    <w:rsid w:val="008D453C"/>
    <w:rsid w:val="008D4A91"/>
    <w:rsid w:val="008D4B26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5D6"/>
    <w:rsid w:val="008E17FB"/>
    <w:rsid w:val="008E1B2C"/>
    <w:rsid w:val="008E1CFF"/>
    <w:rsid w:val="008E1E25"/>
    <w:rsid w:val="008E2015"/>
    <w:rsid w:val="008E22BB"/>
    <w:rsid w:val="008E252A"/>
    <w:rsid w:val="008E2530"/>
    <w:rsid w:val="008E2703"/>
    <w:rsid w:val="008E29FA"/>
    <w:rsid w:val="008E2D7C"/>
    <w:rsid w:val="008E31CF"/>
    <w:rsid w:val="008E339A"/>
    <w:rsid w:val="008E33E5"/>
    <w:rsid w:val="008E3430"/>
    <w:rsid w:val="008E34D8"/>
    <w:rsid w:val="008E3859"/>
    <w:rsid w:val="008E386F"/>
    <w:rsid w:val="008E3D3F"/>
    <w:rsid w:val="008E3E7B"/>
    <w:rsid w:val="008E3FBD"/>
    <w:rsid w:val="008E4845"/>
    <w:rsid w:val="008E49F0"/>
    <w:rsid w:val="008E4BD4"/>
    <w:rsid w:val="008E5121"/>
    <w:rsid w:val="008E5200"/>
    <w:rsid w:val="008E5233"/>
    <w:rsid w:val="008E5342"/>
    <w:rsid w:val="008E5937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0AB3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B6F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123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818"/>
    <w:rsid w:val="008F7EE8"/>
    <w:rsid w:val="00900236"/>
    <w:rsid w:val="00900944"/>
    <w:rsid w:val="0090096F"/>
    <w:rsid w:val="00900FD3"/>
    <w:rsid w:val="0090109C"/>
    <w:rsid w:val="00901225"/>
    <w:rsid w:val="0090158F"/>
    <w:rsid w:val="0090185B"/>
    <w:rsid w:val="00901AA6"/>
    <w:rsid w:val="00901DF6"/>
    <w:rsid w:val="00901FAA"/>
    <w:rsid w:val="00902882"/>
    <w:rsid w:val="009028FD"/>
    <w:rsid w:val="0090293C"/>
    <w:rsid w:val="00903729"/>
    <w:rsid w:val="0090382A"/>
    <w:rsid w:val="00903CB2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4F2E"/>
    <w:rsid w:val="0090556C"/>
    <w:rsid w:val="00905628"/>
    <w:rsid w:val="00905A55"/>
    <w:rsid w:val="00906073"/>
    <w:rsid w:val="00906648"/>
    <w:rsid w:val="009069B5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1CA"/>
    <w:rsid w:val="00912515"/>
    <w:rsid w:val="009126DC"/>
    <w:rsid w:val="00912808"/>
    <w:rsid w:val="00912FD6"/>
    <w:rsid w:val="009136EB"/>
    <w:rsid w:val="00913CD0"/>
    <w:rsid w:val="00913F0B"/>
    <w:rsid w:val="00914372"/>
    <w:rsid w:val="009145D2"/>
    <w:rsid w:val="00914831"/>
    <w:rsid w:val="00914A6A"/>
    <w:rsid w:val="00914D2E"/>
    <w:rsid w:val="009154B3"/>
    <w:rsid w:val="0091569B"/>
    <w:rsid w:val="009159CD"/>
    <w:rsid w:val="00915D4B"/>
    <w:rsid w:val="00916490"/>
    <w:rsid w:val="00916737"/>
    <w:rsid w:val="009168B7"/>
    <w:rsid w:val="00916926"/>
    <w:rsid w:val="00916A11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2D18"/>
    <w:rsid w:val="00923200"/>
    <w:rsid w:val="00923298"/>
    <w:rsid w:val="00923414"/>
    <w:rsid w:val="00923518"/>
    <w:rsid w:val="009236FC"/>
    <w:rsid w:val="00923869"/>
    <w:rsid w:val="0092391D"/>
    <w:rsid w:val="00923B4D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259"/>
    <w:rsid w:val="00926304"/>
    <w:rsid w:val="009263A7"/>
    <w:rsid w:val="0092643B"/>
    <w:rsid w:val="00926990"/>
    <w:rsid w:val="00926BB7"/>
    <w:rsid w:val="00926C23"/>
    <w:rsid w:val="00926D83"/>
    <w:rsid w:val="00926E01"/>
    <w:rsid w:val="00926F6A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38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E29"/>
    <w:rsid w:val="00933047"/>
    <w:rsid w:val="009330A6"/>
    <w:rsid w:val="00933684"/>
    <w:rsid w:val="00933B7F"/>
    <w:rsid w:val="00933D98"/>
    <w:rsid w:val="0093401F"/>
    <w:rsid w:val="00934443"/>
    <w:rsid w:val="00934620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5063"/>
    <w:rsid w:val="009450E0"/>
    <w:rsid w:val="0094510C"/>
    <w:rsid w:val="009454B5"/>
    <w:rsid w:val="00945CAF"/>
    <w:rsid w:val="00945D16"/>
    <w:rsid w:val="00945F8A"/>
    <w:rsid w:val="0094666A"/>
    <w:rsid w:val="00946973"/>
    <w:rsid w:val="00946BBC"/>
    <w:rsid w:val="0094705C"/>
    <w:rsid w:val="00947688"/>
    <w:rsid w:val="0094772F"/>
    <w:rsid w:val="009477D6"/>
    <w:rsid w:val="0094796C"/>
    <w:rsid w:val="00947E07"/>
    <w:rsid w:val="00950048"/>
    <w:rsid w:val="0095011E"/>
    <w:rsid w:val="00950A40"/>
    <w:rsid w:val="00950B64"/>
    <w:rsid w:val="00950BBA"/>
    <w:rsid w:val="00950CE2"/>
    <w:rsid w:val="00950E36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2FDE"/>
    <w:rsid w:val="0095319F"/>
    <w:rsid w:val="009531B0"/>
    <w:rsid w:val="0095343B"/>
    <w:rsid w:val="0095367E"/>
    <w:rsid w:val="009536AD"/>
    <w:rsid w:val="00953A2A"/>
    <w:rsid w:val="00953BCC"/>
    <w:rsid w:val="00953FB2"/>
    <w:rsid w:val="00954030"/>
    <w:rsid w:val="009541FC"/>
    <w:rsid w:val="009546EB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D90"/>
    <w:rsid w:val="00964F04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6F39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8EF"/>
    <w:rsid w:val="00970AD2"/>
    <w:rsid w:val="00970C4C"/>
    <w:rsid w:val="00971138"/>
    <w:rsid w:val="009713E7"/>
    <w:rsid w:val="009715D6"/>
    <w:rsid w:val="0097168F"/>
    <w:rsid w:val="009719A7"/>
    <w:rsid w:val="00971A8D"/>
    <w:rsid w:val="00971CE1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62"/>
    <w:rsid w:val="00973181"/>
    <w:rsid w:val="009733FE"/>
    <w:rsid w:val="00973400"/>
    <w:rsid w:val="00973662"/>
    <w:rsid w:val="00973CAF"/>
    <w:rsid w:val="0097402B"/>
    <w:rsid w:val="00974145"/>
    <w:rsid w:val="00974891"/>
    <w:rsid w:val="00974B96"/>
    <w:rsid w:val="00974C3D"/>
    <w:rsid w:val="00975681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E7F"/>
    <w:rsid w:val="009773FB"/>
    <w:rsid w:val="00977980"/>
    <w:rsid w:val="00977F0D"/>
    <w:rsid w:val="009800CD"/>
    <w:rsid w:val="0098013C"/>
    <w:rsid w:val="00980435"/>
    <w:rsid w:val="00981121"/>
    <w:rsid w:val="009811B0"/>
    <w:rsid w:val="009825FD"/>
    <w:rsid w:val="009829A3"/>
    <w:rsid w:val="00982FA5"/>
    <w:rsid w:val="00983490"/>
    <w:rsid w:val="009834AC"/>
    <w:rsid w:val="009834C6"/>
    <w:rsid w:val="00983E8F"/>
    <w:rsid w:val="0098402B"/>
    <w:rsid w:val="0098408C"/>
    <w:rsid w:val="00984295"/>
    <w:rsid w:val="009842D8"/>
    <w:rsid w:val="00984940"/>
    <w:rsid w:val="00984AFE"/>
    <w:rsid w:val="00984D2C"/>
    <w:rsid w:val="00985009"/>
    <w:rsid w:val="00985321"/>
    <w:rsid w:val="00985D91"/>
    <w:rsid w:val="00985E53"/>
    <w:rsid w:val="00985E85"/>
    <w:rsid w:val="00985F39"/>
    <w:rsid w:val="0098617B"/>
    <w:rsid w:val="00986207"/>
    <w:rsid w:val="0098635B"/>
    <w:rsid w:val="00986391"/>
    <w:rsid w:val="00986486"/>
    <w:rsid w:val="009867D0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929"/>
    <w:rsid w:val="0099301A"/>
    <w:rsid w:val="00993022"/>
    <w:rsid w:val="00993397"/>
    <w:rsid w:val="00993577"/>
    <w:rsid w:val="0099364F"/>
    <w:rsid w:val="009937DD"/>
    <w:rsid w:val="00993E9C"/>
    <w:rsid w:val="00994165"/>
    <w:rsid w:val="0099428F"/>
    <w:rsid w:val="009944FB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210"/>
    <w:rsid w:val="00996441"/>
    <w:rsid w:val="009967CF"/>
    <w:rsid w:val="00996835"/>
    <w:rsid w:val="00996898"/>
    <w:rsid w:val="00996940"/>
    <w:rsid w:val="00997299"/>
    <w:rsid w:val="0099739D"/>
    <w:rsid w:val="009977C4"/>
    <w:rsid w:val="009977FB"/>
    <w:rsid w:val="00997B9C"/>
    <w:rsid w:val="00997D4F"/>
    <w:rsid w:val="009A01CD"/>
    <w:rsid w:val="009A046D"/>
    <w:rsid w:val="009A0731"/>
    <w:rsid w:val="009A0B03"/>
    <w:rsid w:val="009A0C3A"/>
    <w:rsid w:val="009A0EF5"/>
    <w:rsid w:val="009A1258"/>
    <w:rsid w:val="009A1331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2D2"/>
    <w:rsid w:val="009A5317"/>
    <w:rsid w:val="009A553B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450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85F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BCC"/>
    <w:rsid w:val="009B5CAB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6A3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04C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714"/>
    <w:rsid w:val="009C280E"/>
    <w:rsid w:val="009C2BB9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A4B"/>
    <w:rsid w:val="009C3AAD"/>
    <w:rsid w:val="009C3B1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C16"/>
    <w:rsid w:val="009D2467"/>
    <w:rsid w:val="009D26A7"/>
    <w:rsid w:val="009D32B6"/>
    <w:rsid w:val="009D32BB"/>
    <w:rsid w:val="009D3363"/>
    <w:rsid w:val="009D34AE"/>
    <w:rsid w:val="009D351B"/>
    <w:rsid w:val="009D3920"/>
    <w:rsid w:val="009D3994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AB"/>
    <w:rsid w:val="009D6502"/>
    <w:rsid w:val="009D651D"/>
    <w:rsid w:val="009D6763"/>
    <w:rsid w:val="009D699C"/>
    <w:rsid w:val="009D6AF1"/>
    <w:rsid w:val="009D7126"/>
    <w:rsid w:val="009D7660"/>
    <w:rsid w:val="009D77F6"/>
    <w:rsid w:val="009E0019"/>
    <w:rsid w:val="009E0292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5B6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9C0"/>
    <w:rsid w:val="009E2C96"/>
    <w:rsid w:val="009E2D6A"/>
    <w:rsid w:val="009E2E7A"/>
    <w:rsid w:val="009E2FE3"/>
    <w:rsid w:val="009E317F"/>
    <w:rsid w:val="009E35E1"/>
    <w:rsid w:val="009E3839"/>
    <w:rsid w:val="009E3963"/>
    <w:rsid w:val="009E3A84"/>
    <w:rsid w:val="009E3AAF"/>
    <w:rsid w:val="009E3B0C"/>
    <w:rsid w:val="009E3E4F"/>
    <w:rsid w:val="009E4341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357"/>
    <w:rsid w:val="009F0946"/>
    <w:rsid w:val="009F09D9"/>
    <w:rsid w:val="009F0AA1"/>
    <w:rsid w:val="009F1086"/>
    <w:rsid w:val="009F1771"/>
    <w:rsid w:val="009F1C0D"/>
    <w:rsid w:val="009F2125"/>
    <w:rsid w:val="009F226D"/>
    <w:rsid w:val="009F22D9"/>
    <w:rsid w:val="009F2B79"/>
    <w:rsid w:val="009F2F66"/>
    <w:rsid w:val="009F364A"/>
    <w:rsid w:val="009F36E9"/>
    <w:rsid w:val="009F37F3"/>
    <w:rsid w:val="009F3B20"/>
    <w:rsid w:val="009F3C40"/>
    <w:rsid w:val="009F3F3D"/>
    <w:rsid w:val="009F4066"/>
    <w:rsid w:val="009F4343"/>
    <w:rsid w:val="009F4381"/>
    <w:rsid w:val="009F451B"/>
    <w:rsid w:val="009F4534"/>
    <w:rsid w:val="009F4559"/>
    <w:rsid w:val="009F4BE3"/>
    <w:rsid w:val="009F4C41"/>
    <w:rsid w:val="009F4C42"/>
    <w:rsid w:val="009F4CBF"/>
    <w:rsid w:val="009F4F25"/>
    <w:rsid w:val="009F52F0"/>
    <w:rsid w:val="009F56C2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1A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B1A"/>
    <w:rsid w:val="00A04E45"/>
    <w:rsid w:val="00A04F23"/>
    <w:rsid w:val="00A050BD"/>
    <w:rsid w:val="00A051FB"/>
    <w:rsid w:val="00A05410"/>
    <w:rsid w:val="00A055BF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653"/>
    <w:rsid w:val="00A076F4"/>
    <w:rsid w:val="00A079E3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E4B"/>
    <w:rsid w:val="00A13152"/>
    <w:rsid w:val="00A1383B"/>
    <w:rsid w:val="00A138BF"/>
    <w:rsid w:val="00A1439E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721"/>
    <w:rsid w:val="00A169AD"/>
    <w:rsid w:val="00A16BC3"/>
    <w:rsid w:val="00A16E7E"/>
    <w:rsid w:val="00A16F1E"/>
    <w:rsid w:val="00A170EC"/>
    <w:rsid w:val="00A17771"/>
    <w:rsid w:val="00A17DF7"/>
    <w:rsid w:val="00A20095"/>
    <w:rsid w:val="00A206B9"/>
    <w:rsid w:val="00A207AF"/>
    <w:rsid w:val="00A20921"/>
    <w:rsid w:val="00A20B62"/>
    <w:rsid w:val="00A20D5D"/>
    <w:rsid w:val="00A210FF"/>
    <w:rsid w:val="00A21268"/>
    <w:rsid w:val="00A2166E"/>
    <w:rsid w:val="00A2170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EA"/>
    <w:rsid w:val="00A24543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2A0"/>
    <w:rsid w:val="00A263A8"/>
    <w:rsid w:val="00A265F0"/>
    <w:rsid w:val="00A26751"/>
    <w:rsid w:val="00A269A7"/>
    <w:rsid w:val="00A2754D"/>
    <w:rsid w:val="00A27676"/>
    <w:rsid w:val="00A27BCC"/>
    <w:rsid w:val="00A27CE5"/>
    <w:rsid w:val="00A27D9B"/>
    <w:rsid w:val="00A27E6B"/>
    <w:rsid w:val="00A300B7"/>
    <w:rsid w:val="00A301BA"/>
    <w:rsid w:val="00A305F8"/>
    <w:rsid w:val="00A30601"/>
    <w:rsid w:val="00A306D5"/>
    <w:rsid w:val="00A30D4B"/>
    <w:rsid w:val="00A30F68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42F"/>
    <w:rsid w:val="00A354B1"/>
    <w:rsid w:val="00A35D39"/>
    <w:rsid w:val="00A35E1D"/>
    <w:rsid w:val="00A35F8A"/>
    <w:rsid w:val="00A36121"/>
    <w:rsid w:val="00A36235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634"/>
    <w:rsid w:val="00A40C70"/>
    <w:rsid w:val="00A40EB7"/>
    <w:rsid w:val="00A41036"/>
    <w:rsid w:val="00A4117D"/>
    <w:rsid w:val="00A4127C"/>
    <w:rsid w:val="00A413C3"/>
    <w:rsid w:val="00A4144B"/>
    <w:rsid w:val="00A416BF"/>
    <w:rsid w:val="00A41C25"/>
    <w:rsid w:val="00A42314"/>
    <w:rsid w:val="00A42376"/>
    <w:rsid w:val="00A42A4E"/>
    <w:rsid w:val="00A42E72"/>
    <w:rsid w:val="00A42F71"/>
    <w:rsid w:val="00A43118"/>
    <w:rsid w:val="00A4334A"/>
    <w:rsid w:val="00A4361F"/>
    <w:rsid w:val="00A43702"/>
    <w:rsid w:val="00A43C7A"/>
    <w:rsid w:val="00A43C9B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B3"/>
    <w:rsid w:val="00A6028C"/>
    <w:rsid w:val="00A604A1"/>
    <w:rsid w:val="00A60AEE"/>
    <w:rsid w:val="00A60BFE"/>
    <w:rsid w:val="00A60C75"/>
    <w:rsid w:val="00A60CC6"/>
    <w:rsid w:val="00A60D5B"/>
    <w:rsid w:val="00A612AE"/>
    <w:rsid w:val="00A612BE"/>
    <w:rsid w:val="00A61692"/>
    <w:rsid w:val="00A61775"/>
    <w:rsid w:val="00A6177E"/>
    <w:rsid w:val="00A61AEF"/>
    <w:rsid w:val="00A61DB0"/>
    <w:rsid w:val="00A61DD7"/>
    <w:rsid w:val="00A61DF8"/>
    <w:rsid w:val="00A62401"/>
    <w:rsid w:val="00A62D46"/>
    <w:rsid w:val="00A63058"/>
    <w:rsid w:val="00A631CF"/>
    <w:rsid w:val="00A636FF"/>
    <w:rsid w:val="00A63887"/>
    <w:rsid w:val="00A638A4"/>
    <w:rsid w:val="00A63955"/>
    <w:rsid w:val="00A63C82"/>
    <w:rsid w:val="00A63CEA"/>
    <w:rsid w:val="00A63E05"/>
    <w:rsid w:val="00A64136"/>
    <w:rsid w:val="00A641D0"/>
    <w:rsid w:val="00A643AF"/>
    <w:rsid w:val="00A643DA"/>
    <w:rsid w:val="00A644B3"/>
    <w:rsid w:val="00A645F9"/>
    <w:rsid w:val="00A64A8F"/>
    <w:rsid w:val="00A64B90"/>
    <w:rsid w:val="00A64BB2"/>
    <w:rsid w:val="00A64F00"/>
    <w:rsid w:val="00A65181"/>
    <w:rsid w:val="00A6534D"/>
    <w:rsid w:val="00A65383"/>
    <w:rsid w:val="00A65985"/>
    <w:rsid w:val="00A65AEE"/>
    <w:rsid w:val="00A65CCA"/>
    <w:rsid w:val="00A65D51"/>
    <w:rsid w:val="00A66173"/>
    <w:rsid w:val="00A66564"/>
    <w:rsid w:val="00A66654"/>
    <w:rsid w:val="00A6675B"/>
    <w:rsid w:val="00A66862"/>
    <w:rsid w:val="00A66980"/>
    <w:rsid w:val="00A66D98"/>
    <w:rsid w:val="00A67589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20A2"/>
    <w:rsid w:val="00A720C3"/>
    <w:rsid w:val="00A724D3"/>
    <w:rsid w:val="00A72876"/>
    <w:rsid w:val="00A72A5A"/>
    <w:rsid w:val="00A730FC"/>
    <w:rsid w:val="00A733D0"/>
    <w:rsid w:val="00A7367A"/>
    <w:rsid w:val="00A73742"/>
    <w:rsid w:val="00A73BF7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E65"/>
    <w:rsid w:val="00A75EF0"/>
    <w:rsid w:val="00A75EFF"/>
    <w:rsid w:val="00A75F25"/>
    <w:rsid w:val="00A761D6"/>
    <w:rsid w:val="00A762FE"/>
    <w:rsid w:val="00A76947"/>
    <w:rsid w:val="00A769FB"/>
    <w:rsid w:val="00A76BE4"/>
    <w:rsid w:val="00A76DCC"/>
    <w:rsid w:val="00A775D9"/>
    <w:rsid w:val="00A77824"/>
    <w:rsid w:val="00A77E5D"/>
    <w:rsid w:val="00A8015B"/>
    <w:rsid w:val="00A803F4"/>
    <w:rsid w:val="00A80678"/>
    <w:rsid w:val="00A80853"/>
    <w:rsid w:val="00A80A0D"/>
    <w:rsid w:val="00A80C47"/>
    <w:rsid w:val="00A8100E"/>
    <w:rsid w:val="00A8140E"/>
    <w:rsid w:val="00A81506"/>
    <w:rsid w:val="00A81954"/>
    <w:rsid w:val="00A81A1A"/>
    <w:rsid w:val="00A81F27"/>
    <w:rsid w:val="00A81F59"/>
    <w:rsid w:val="00A8227A"/>
    <w:rsid w:val="00A82700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E47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8CB"/>
    <w:rsid w:val="00A86BC6"/>
    <w:rsid w:val="00A86C1B"/>
    <w:rsid w:val="00A8715B"/>
    <w:rsid w:val="00A873DD"/>
    <w:rsid w:val="00A87430"/>
    <w:rsid w:val="00A87A0B"/>
    <w:rsid w:val="00A87ABE"/>
    <w:rsid w:val="00A87AFF"/>
    <w:rsid w:val="00A87D0A"/>
    <w:rsid w:val="00A87D74"/>
    <w:rsid w:val="00A87DA2"/>
    <w:rsid w:val="00A90149"/>
    <w:rsid w:val="00A906A3"/>
    <w:rsid w:val="00A9075E"/>
    <w:rsid w:val="00A90AF9"/>
    <w:rsid w:val="00A90F02"/>
    <w:rsid w:val="00A916A7"/>
    <w:rsid w:val="00A916F2"/>
    <w:rsid w:val="00A91C56"/>
    <w:rsid w:val="00A91C61"/>
    <w:rsid w:val="00A91DA0"/>
    <w:rsid w:val="00A92133"/>
    <w:rsid w:val="00A921EC"/>
    <w:rsid w:val="00A9226B"/>
    <w:rsid w:val="00A924E1"/>
    <w:rsid w:val="00A9279C"/>
    <w:rsid w:val="00A92A2A"/>
    <w:rsid w:val="00A92B10"/>
    <w:rsid w:val="00A92BB9"/>
    <w:rsid w:val="00A92BD1"/>
    <w:rsid w:val="00A92F80"/>
    <w:rsid w:val="00A9397D"/>
    <w:rsid w:val="00A93E25"/>
    <w:rsid w:val="00A94038"/>
    <w:rsid w:val="00A94078"/>
    <w:rsid w:val="00A9423A"/>
    <w:rsid w:val="00A942B6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0FA4"/>
    <w:rsid w:val="00AA1772"/>
    <w:rsid w:val="00AA17A7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7C6"/>
    <w:rsid w:val="00AA3B38"/>
    <w:rsid w:val="00AA3BF3"/>
    <w:rsid w:val="00AA3EF4"/>
    <w:rsid w:val="00AA3F79"/>
    <w:rsid w:val="00AA4412"/>
    <w:rsid w:val="00AA47B9"/>
    <w:rsid w:val="00AA5238"/>
    <w:rsid w:val="00AA5445"/>
    <w:rsid w:val="00AA5B42"/>
    <w:rsid w:val="00AA629E"/>
    <w:rsid w:val="00AA63B9"/>
    <w:rsid w:val="00AA64BE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EA4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58"/>
    <w:rsid w:val="00AB63BD"/>
    <w:rsid w:val="00AB63CE"/>
    <w:rsid w:val="00AB659A"/>
    <w:rsid w:val="00AB66EB"/>
    <w:rsid w:val="00AB6908"/>
    <w:rsid w:val="00AB6D24"/>
    <w:rsid w:val="00AB6FB2"/>
    <w:rsid w:val="00AB705F"/>
    <w:rsid w:val="00AB783F"/>
    <w:rsid w:val="00AB786B"/>
    <w:rsid w:val="00AB7F7C"/>
    <w:rsid w:val="00AC0588"/>
    <w:rsid w:val="00AC06C7"/>
    <w:rsid w:val="00AC07A7"/>
    <w:rsid w:val="00AC096E"/>
    <w:rsid w:val="00AC097C"/>
    <w:rsid w:val="00AC0ABA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E5F"/>
    <w:rsid w:val="00AC2FC6"/>
    <w:rsid w:val="00AC4A8B"/>
    <w:rsid w:val="00AC4D3A"/>
    <w:rsid w:val="00AC5095"/>
    <w:rsid w:val="00AC509D"/>
    <w:rsid w:val="00AC519D"/>
    <w:rsid w:val="00AC53A6"/>
    <w:rsid w:val="00AC54C8"/>
    <w:rsid w:val="00AC56A1"/>
    <w:rsid w:val="00AC5B7F"/>
    <w:rsid w:val="00AC5BB3"/>
    <w:rsid w:val="00AC5BD7"/>
    <w:rsid w:val="00AC5BDE"/>
    <w:rsid w:val="00AC5DEB"/>
    <w:rsid w:val="00AC61B9"/>
    <w:rsid w:val="00AC65A0"/>
    <w:rsid w:val="00AC71BD"/>
    <w:rsid w:val="00AC75B3"/>
    <w:rsid w:val="00AC75EB"/>
    <w:rsid w:val="00AC79DF"/>
    <w:rsid w:val="00AC7B9C"/>
    <w:rsid w:val="00AC7C6E"/>
    <w:rsid w:val="00AC7CD2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F39"/>
    <w:rsid w:val="00AD3039"/>
    <w:rsid w:val="00AD3231"/>
    <w:rsid w:val="00AD34FA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A8"/>
    <w:rsid w:val="00AD5EC1"/>
    <w:rsid w:val="00AD5F99"/>
    <w:rsid w:val="00AD6416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EFB"/>
    <w:rsid w:val="00AE1468"/>
    <w:rsid w:val="00AE14BA"/>
    <w:rsid w:val="00AE18AD"/>
    <w:rsid w:val="00AE1A8B"/>
    <w:rsid w:val="00AE1D4A"/>
    <w:rsid w:val="00AE1FBA"/>
    <w:rsid w:val="00AE209A"/>
    <w:rsid w:val="00AE20E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1F4"/>
    <w:rsid w:val="00AE432A"/>
    <w:rsid w:val="00AE444E"/>
    <w:rsid w:val="00AE47FC"/>
    <w:rsid w:val="00AE49B9"/>
    <w:rsid w:val="00AE49D2"/>
    <w:rsid w:val="00AE4B05"/>
    <w:rsid w:val="00AE4B62"/>
    <w:rsid w:val="00AE4B6F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5A1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DA8"/>
    <w:rsid w:val="00AF212F"/>
    <w:rsid w:val="00AF2300"/>
    <w:rsid w:val="00AF23B2"/>
    <w:rsid w:val="00AF26F0"/>
    <w:rsid w:val="00AF292F"/>
    <w:rsid w:val="00AF2B69"/>
    <w:rsid w:val="00AF2DBD"/>
    <w:rsid w:val="00AF327A"/>
    <w:rsid w:val="00AF3484"/>
    <w:rsid w:val="00AF3542"/>
    <w:rsid w:val="00AF3552"/>
    <w:rsid w:val="00AF38F4"/>
    <w:rsid w:val="00AF39A2"/>
    <w:rsid w:val="00AF3AD3"/>
    <w:rsid w:val="00AF3AED"/>
    <w:rsid w:val="00AF3EE7"/>
    <w:rsid w:val="00AF414D"/>
    <w:rsid w:val="00AF424F"/>
    <w:rsid w:val="00AF531C"/>
    <w:rsid w:val="00AF5505"/>
    <w:rsid w:val="00AF575B"/>
    <w:rsid w:val="00AF5947"/>
    <w:rsid w:val="00AF5983"/>
    <w:rsid w:val="00AF5AE6"/>
    <w:rsid w:val="00AF6113"/>
    <w:rsid w:val="00AF629B"/>
    <w:rsid w:val="00AF630E"/>
    <w:rsid w:val="00AF6391"/>
    <w:rsid w:val="00AF6406"/>
    <w:rsid w:val="00AF6631"/>
    <w:rsid w:val="00AF68FF"/>
    <w:rsid w:val="00AF69B9"/>
    <w:rsid w:val="00AF69C3"/>
    <w:rsid w:val="00AF6FEE"/>
    <w:rsid w:val="00AF7006"/>
    <w:rsid w:val="00AF7029"/>
    <w:rsid w:val="00AF7051"/>
    <w:rsid w:val="00AF708A"/>
    <w:rsid w:val="00AF7584"/>
    <w:rsid w:val="00AF769F"/>
    <w:rsid w:val="00AF79D8"/>
    <w:rsid w:val="00AF7E60"/>
    <w:rsid w:val="00B0008E"/>
    <w:rsid w:val="00B0013D"/>
    <w:rsid w:val="00B009D2"/>
    <w:rsid w:val="00B00EE1"/>
    <w:rsid w:val="00B01457"/>
    <w:rsid w:val="00B014C5"/>
    <w:rsid w:val="00B01858"/>
    <w:rsid w:val="00B01C88"/>
    <w:rsid w:val="00B01EFC"/>
    <w:rsid w:val="00B02236"/>
    <w:rsid w:val="00B02592"/>
    <w:rsid w:val="00B02596"/>
    <w:rsid w:val="00B02B55"/>
    <w:rsid w:val="00B02C2A"/>
    <w:rsid w:val="00B02DF1"/>
    <w:rsid w:val="00B036B2"/>
    <w:rsid w:val="00B03C25"/>
    <w:rsid w:val="00B03F7E"/>
    <w:rsid w:val="00B0413B"/>
    <w:rsid w:val="00B0416A"/>
    <w:rsid w:val="00B0456E"/>
    <w:rsid w:val="00B04733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93"/>
    <w:rsid w:val="00B05FBF"/>
    <w:rsid w:val="00B06163"/>
    <w:rsid w:val="00B0642A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07F1C"/>
    <w:rsid w:val="00B10039"/>
    <w:rsid w:val="00B103BD"/>
    <w:rsid w:val="00B1083F"/>
    <w:rsid w:val="00B10A2E"/>
    <w:rsid w:val="00B10CF3"/>
    <w:rsid w:val="00B10E28"/>
    <w:rsid w:val="00B10E6A"/>
    <w:rsid w:val="00B10FE5"/>
    <w:rsid w:val="00B111BB"/>
    <w:rsid w:val="00B1129C"/>
    <w:rsid w:val="00B11792"/>
    <w:rsid w:val="00B11B36"/>
    <w:rsid w:val="00B123B4"/>
    <w:rsid w:val="00B123C7"/>
    <w:rsid w:val="00B12657"/>
    <w:rsid w:val="00B12792"/>
    <w:rsid w:val="00B13095"/>
    <w:rsid w:val="00B131AF"/>
    <w:rsid w:val="00B1320C"/>
    <w:rsid w:val="00B135D6"/>
    <w:rsid w:val="00B13A00"/>
    <w:rsid w:val="00B13B24"/>
    <w:rsid w:val="00B13E25"/>
    <w:rsid w:val="00B13F31"/>
    <w:rsid w:val="00B14906"/>
    <w:rsid w:val="00B14E3C"/>
    <w:rsid w:val="00B14E57"/>
    <w:rsid w:val="00B15218"/>
    <w:rsid w:val="00B155FA"/>
    <w:rsid w:val="00B1563B"/>
    <w:rsid w:val="00B158D3"/>
    <w:rsid w:val="00B15928"/>
    <w:rsid w:val="00B15C5E"/>
    <w:rsid w:val="00B15D63"/>
    <w:rsid w:val="00B16530"/>
    <w:rsid w:val="00B16869"/>
    <w:rsid w:val="00B168B9"/>
    <w:rsid w:val="00B16A8E"/>
    <w:rsid w:val="00B1741F"/>
    <w:rsid w:val="00B1790C"/>
    <w:rsid w:val="00B17CEA"/>
    <w:rsid w:val="00B17D5E"/>
    <w:rsid w:val="00B17E8E"/>
    <w:rsid w:val="00B20042"/>
    <w:rsid w:val="00B200DD"/>
    <w:rsid w:val="00B2010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5112"/>
    <w:rsid w:val="00B25430"/>
    <w:rsid w:val="00B25A0F"/>
    <w:rsid w:val="00B25A40"/>
    <w:rsid w:val="00B25C34"/>
    <w:rsid w:val="00B25C41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619"/>
    <w:rsid w:val="00B306AA"/>
    <w:rsid w:val="00B310B1"/>
    <w:rsid w:val="00B31113"/>
    <w:rsid w:val="00B31574"/>
    <w:rsid w:val="00B31811"/>
    <w:rsid w:val="00B31E3F"/>
    <w:rsid w:val="00B31ECE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DDB"/>
    <w:rsid w:val="00B36E07"/>
    <w:rsid w:val="00B36F45"/>
    <w:rsid w:val="00B36FDF"/>
    <w:rsid w:val="00B371CC"/>
    <w:rsid w:val="00B3730A"/>
    <w:rsid w:val="00B374C0"/>
    <w:rsid w:val="00B3799F"/>
    <w:rsid w:val="00B37C09"/>
    <w:rsid w:val="00B37EF3"/>
    <w:rsid w:val="00B40240"/>
    <w:rsid w:val="00B40342"/>
    <w:rsid w:val="00B405D5"/>
    <w:rsid w:val="00B40943"/>
    <w:rsid w:val="00B40B04"/>
    <w:rsid w:val="00B40B6C"/>
    <w:rsid w:val="00B4131A"/>
    <w:rsid w:val="00B41550"/>
    <w:rsid w:val="00B41698"/>
    <w:rsid w:val="00B4194D"/>
    <w:rsid w:val="00B41DD1"/>
    <w:rsid w:val="00B41FA8"/>
    <w:rsid w:val="00B42128"/>
    <w:rsid w:val="00B42150"/>
    <w:rsid w:val="00B4226E"/>
    <w:rsid w:val="00B42417"/>
    <w:rsid w:val="00B4286F"/>
    <w:rsid w:val="00B428D4"/>
    <w:rsid w:val="00B42B47"/>
    <w:rsid w:val="00B42F34"/>
    <w:rsid w:val="00B432EA"/>
    <w:rsid w:val="00B438C9"/>
    <w:rsid w:val="00B43908"/>
    <w:rsid w:val="00B439AA"/>
    <w:rsid w:val="00B43FC9"/>
    <w:rsid w:val="00B44513"/>
    <w:rsid w:val="00B445B2"/>
    <w:rsid w:val="00B445CE"/>
    <w:rsid w:val="00B44C64"/>
    <w:rsid w:val="00B44CA4"/>
    <w:rsid w:val="00B44CBF"/>
    <w:rsid w:val="00B44D3C"/>
    <w:rsid w:val="00B45036"/>
    <w:rsid w:val="00B45774"/>
    <w:rsid w:val="00B45DFA"/>
    <w:rsid w:val="00B45F5D"/>
    <w:rsid w:val="00B46569"/>
    <w:rsid w:val="00B46839"/>
    <w:rsid w:val="00B46D07"/>
    <w:rsid w:val="00B46E6C"/>
    <w:rsid w:val="00B46F60"/>
    <w:rsid w:val="00B4742E"/>
    <w:rsid w:val="00B47483"/>
    <w:rsid w:val="00B479FE"/>
    <w:rsid w:val="00B47B6C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54C"/>
    <w:rsid w:val="00B546AD"/>
    <w:rsid w:val="00B548C8"/>
    <w:rsid w:val="00B550B7"/>
    <w:rsid w:val="00B558CC"/>
    <w:rsid w:val="00B55A5B"/>
    <w:rsid w:val="00B55B2E"/>
    <w:rsid w:val="00B563CA"/>
    <w:rsid w:val="00B56854"/>
    <w:rsid w:val="00B5687F"/>
    <w:rsid w:val="00B569AC"/>
    <w:rsid w:val="00B569E2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37"/>
    <w:rsid w:val="00B61DFA"/>
    <w:rsid w:val="00B61E4F"/>
    <w:rsid w:val="00B62A16"/>
    <w:rsid w:val="00B62B53"/>
    <w:rsid w:val="00B62B5A"/>
    <w:rsid w:val="00B62BF5"/>
    <w:rsid w:val="00B62D00"/>
    <w:rsid w:val="00B63122"/>
    <w:rsid w:val="00B6326D"/>
    <w:rsid w:val="00B63425"/>
    <w:rsid w:val="00B63AC2"/>
    <w:rsid w:val="00B63D48"/>
    <w:rsid w:val="00B63F84"/>
    <w:rsid w:val="00B64029"/>
    <w:rsid w:val="00B642C4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1B8"/>
    <w:rsid w:val="00B725C6"/>
    <w:rsid w:val="00B7279D"/>
    <w:rsid w:val="00B728A8"/>
    <w:rsid w:val="00B72DB3"/>
    <w:rsid w:val="00B72DCF"/>
    <w:rsid w:val="00B7303E"/>
    <w:rsid w:val="00B7309B"/>
    <w:rsid w:val="00B731F8"/>
    <w:rsid w:val="00B73751"/>
    <w:rsid w:val="00B73796"/>
    <w:rsid w:val="00B74323"/>
    <w:rsid w:val="00B746BE"/>
    <w:rsid w:val="00B74B0D"/>
    <w:rsid w:val="00B74D12"/>
    <w:rsid w:val="00B74F05"/>
    <w:rsid w:val="00B750F3"/>
    <w:rsid w:val="00B754B2"/>
    <w:rsid w:val="00B755A0"/>
    <w:rsid w:val="00B757A8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7788C"/>
    <w:rsid w:val="00B77E9B"/>
    <w:rsid w:val="00B80019"/>
    <w:rsid w:val="00B801BC"/>
    <w:rsid w:val="00B80526"/>
    <w:rsid w:val="00B806B2"/>
    <w:rsid w:val="00B80C6F"/>
    <w:rsid w:val="00B80E0F"/>
    <w:rsid w:val="00B80FBF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E6"/>
    <w:rsid w:val="00B822FA"/>
    <w:rsid w:val="00B82315"/>
    <w:rsid w:val="00B827F1"/>
    <w:rsid w:val="00B829FA"/>
    <w:rsid w:val="00B82BED"/>
    <w:rsid w:val="00B83031"/>
    <w:rsid w:val="00B83136"/>
    <w:rsid w:val="00B83730"/>
    <w:rsid w:val="00B83743"/>
    <w:rsid w:val="00B83793"/>
    <w:rsid w:val="00B83880"/>
    <w:rsid w:val="00B83A78"/>
    <w:rsid w:val="00B83DA2"/>
    <w:rsid w:val="00B83F1A"/>
    <w:rsid w:val="00B848CE"/>
    <w:rsid w:val="00B84973"/>
    <w:rsid w:val="00B84B81"/>
    <w:rsid w:val="00B84C67"/>
    <w:rsid w:val="00B8505C"/>
    <w:rsid w:val="00B851B8"/>
    <w:rsid w:val="00B8581B"/>
    <w:rsid w:val="00B85946"/>
    <w:rsid w:val="00B85B40"/>
    <w:rsid w:val="00B85DEB"/>
    <w:rsid w:val="00B860AB"/>
    <w:rsid w:val="00B86152"/>
    <w:rsid w:val="00B861CA"/>
    <w:rsid w:val="00B8635C"/>
    <w:rsid w:val="00B8693B"/>
    <w:rsid w:val="00B86CF5"/>
    <w:rsid w:val="00B86D5E"/>
    <w:rsid w:val="00B8773F"/>
    <w:rsid w:val="00B900CF"/>
    <w:rsid w:val="00B9070A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55D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B42"/>
    <w:rsid w:val="00B97C85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1E36"/>
    <w:rsid w:val="00BA20EA"/>
    <w:rsid w:val="00BA23C8"/>
    <w:rsid w:val="00BA24E3"/>
    <w:rsid w:val="00BA2612"/>
    <w:rsid w:val="00BA2692"/>
    <w:rsid w:val="00BA27AA"/>
    <w:rsid w:val="00BA293B"/>
    <w:rsid w:val="00BA2BCF"/>
    <w:rsid w:val="00BA2BD3"/>
    <w:rsid w:val="00BA347C"/>
    <w:rsid w:val="00BA35BA"/>
    <w:rsid w:val="00BA387D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13B"/>
    <w:rsid w:val="00BB213F"/>
    <w:rsid w:val="00BB2821"/>
    <w:rsid w:val="00BB319A"/>
    <w:rsid w:val="00BB3221"/>
    <w:rsid w:val="00BB3562"/>
    <w:rsid w:val="00BB39E8"/>
    <w:rsid w:val="00BB3F3C"/>
    <w:rsid w:val="00BB3F70"/>
    <w:rsid w:val="00BB4161"/>
    <w:rsid w:val="00BB416C"/>
    <w:rsid w:val="00BB44E8"/>
    <w:rsid w:val="00BB4537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38C"/>
    <w:rsid w:val="00BB6441"/>
    <w:rsid w:val="00BB66CA"/>
    <w:rsid w:val="00BB6E45"/>
    <w:rsid w:val="00BB6ECF"/>
    <w:rsid w:val="00BB7147"/>
    <w:rsid w:val="00BB75E5"/>
    <w:rsid w:val="00BB7B33"/>
    <w:rsid w:val="00BB7C90"/>
    <w:rsid w:val="00BB7CCF"/>
    <w:rsid w:val="00BC021E"/>
    <w:rsid w:val="00BC0234"/>
    <w:rsid w:val="00BC06F5"/>
    <w:rsid w:val="00BC07A2"/>
    <w:rsid w:val="00BC07F1"/>
    <w:rsid w:val="00BC14A2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A31"/>
    <w:rsid w:val="00BC5E5F"/>
    <w:rsid w:val="00BC5F71"/>
    <w:rsid w:val="00BC63B9"/>
    <w:rsid w:val="00BC6886"/>
    <w:rsid w:val="00BC7165"/>
    <w:rsid w:val="00BC7AD4"/>
    <w:rsid w:val="00BC7AEB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1F62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77E"/>
    <w:rsid w:val="00BD4951"/>
    <w:rsid w:val="00BD4A03"/>
    <w:rsid w:val="00BD4F65"/>
    <w:rsid w:val="00BD5185"/>
    <w:rsid w:val="00BD518E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14E"/>
    <w:rsid w:val="00BE046F"/>
    <w:rsid w:val="00BE05EC"/>
    <w:rsid w:val="00BE0618"/>
    <w:rsid w:val="00BE062A"/>
    <w:rsid w:val="00BE0829"/>
    <w:rsid w:val="00BE084A"/>
    <w:rsid w:val="00BE0903"/>
    <w:rsid w:val="00BE0986"/>
    <w:rsid w:val="00BE09F0"/>
    <w:rsid w:val="00BE0BE8"/>
    <w:rsid w:val="00BE1592"/>
    <w:rsid w:val="00BE16B0"/>
    <w:rsid w:val="00BE1886"/>
    <w:rsid w:val="00BE1CA1"/>
    <w:rsid w:val="00BE1DAB"/>
    <w:rsid w:val="00BE1DF7"/>
    <w:rsid w:val="00BE20C1"/>
    <w:rsid w:val="00BE229C"/>
    <w:rsid w:val="00BE2637"/>
    <w:rsid w:val="00BE2AF6"/>
    <w:rsid w:val="00BE2E76"/>
    <w:rsid w:val="00BE2E9E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990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608"/>
    <w:rsid w:val="00BE771B"/>
    <w:rsid w:val="00BE7725"/>
    <w:rsid w:val="00BE7ABA"/>
    <w:rsid w:val="00BF0495"/>
    <w:rsid w:val="00BF0975"/>
    <w:rsid w:val="00BF0A53"/>
    <w:rsid w:val="00BF0AFB"/>
    <w:rsid w:val="00BF0BA9"/>
    <w:rsid w:val="00BF1204"/>
    <w:rsid w:val="00BF15B9"/>
    <w:rsid w:val="00BF16A2"/>
    <w:rsid w:val="00BF17F6"/>
    <w:rsid w:val="00BF1861"/>
    <w:rsid w:val="00BF1880"/>
    <w:rsid w:val="00BF1892"/>
    <w:rsid w:val="00BF1911"/>
    <w:rsid w:val="00BF1929"/>
    <w:rsid w:val="00BF1B33"/>
    <w:rsid w:val="00BF1D82"/>
    <w:rsid w:val="00BF1E5E"/>
    <w:rsid w:val="00BF2036"/>
    <w:rsid w:val="00BF206D"/>
    <w:rsid w:val="00BF2169"/>
    <w:rsid w:val="00BF21B7"/>
    <w:rsid w:val="00BF222E"/>
    <w:rsid w:val="00BF227A"/>
    <w:rsid w:val="00BF27BB"/>
    <w:rsid w:val="00BF2C8C"/>
    <w:rsid w:val="00BF2CC5"/>
    <w:rsid w:val="00BF3007"/>
    <w:rsid w:val="00BF334D"/>
    <w:rsid w:val="00BF3676"/>
    <w:rsid w:val="00BF38DA"/>
    <w:rsid w:val="00BF3B64"/>
    <w:rsid w:val="00BF3BAE"/>
    <w:rsid w:val="00BF3C85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F6"/>
    <w:rsid w:val="00BF726F"/>
    <w:rsid w:val="00BF75AC"/>
    <w:rsid w:val="00BF79BA"/>
    <w:rsid w:val="00BF7B74"/>
    <w:rsid w:val="00BF7C7F"/>
    <w:rsid w:val="00BF7E63"/>
    <w:rsid w:val="00BF7EF9"/>
    <w:rsid w:val="00C0004F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CF6"/>
    <w:rsid w:val="00C02FCE"/>
    <w:rsid w:val="00C03212"/>
    <w:rsid w:val="00C03261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AD"/>
    <w:rsid w:val="00C06C5B"/>
    <w:rsid w:val="00C06DB1"/>
    <w:rsid w:val="00C0703C"/>
    <w:rsid w:val="00C0722B"/>
    <w:rsid w:val="00C07581"/>
    <w:rsid w:val="00C0768E"/>
    <w:rsid w:val="00C079B6"/>
    <w:rsid w:val="00C07C07"/>
    <w:rsid w:val="00C07C62"/>
    <w:rsid w:val="00C10003"/>
    <w:rsid w:val="00C10054"/>
    <w:rsid w:val="00C1014E"/>
    <w:rsid w:val="00C101D9"/>
    <w:rsid w:val="00C10382"/>
    <w:rsid w:val="00C106EB"/>
    <w:rsid w:val="00C10D2E"/>
    <w:rsid w:val="00C10DEF"/>
    <w:rsid w:val="00C10E17"/>
    <w:rsid w:val="00C119AE"/>
    <w:rsid w:val="00C11C19"/>
    <w:rsid w:val="00C12029"/>
    <w:rsid w:val="00C12102"/>
    <w:rsid w:val="00C1217B"/>
    <w:rsid w:val="00C1225D"/>
    <w:rsid w:val="00C123FB"/>
    <w:rsid w:val="00C1256F"/>
    <w:rsid w:val="00C12990"/>
    <w:rsid w:val="00C12B37"/>
    <w:rsid w:val="00C12CBC"/>
    <w:rsid w:val="00C130D5"/>
    <w:rsid w:val="00C1334D"/>
    <w:rsid w:val="00C135E0"/>
    <w:rsid w:val="00C1371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31"/>
    <w:rsid w:val="00C161AA"/>
    <w:rsid w:val="00C169B5"/>
    <w:rsid w:val="00C169E8"/>
    <w:rsid w:val="00C16AE0"/>
    <w:rsid w:val="00C16CF3"/>
    <w:rsid w:val="00C16E32"/>
    <w:rsid w:val="00C17043"/>
    <w:rsid w:val="00C170F9"/>
    <w:rsid w:val="00C1728A"/>
    <w:rsid w:val="00C17754"/>
    <w:rsid w:val="00C17932"/>
    <w:rsid w:val="00C17B06"/>
    <w:rsid w:val="00C17FFD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D7E"/>
    <w:rsid w:val="00C25F28"/>
    <w:rsid w:val="00C2620C"/>
    <w:rsid w:val="00C2628F"/>
    <w:rsid w:val="00C262B8"/>
    <w:rsid w:val="00C26386"/>
    <w:rsid w:val="00C2638E"/>
    <w:rsid w:val="00C26AD2"/>
    <w:rsid w:val="00C2716A"/>
    <w:rsid w:val="00C2734A"/>
    <w:rsid w:val="00C2797E"/>
    <w:rsid w:val="00C27DA7"/>
    <w:rsid w:val="00C27FEB"/>
    <w:rsid w:val="00C30153"/>
    <w:rsid w:val="00C30A5D"/>
    <w:rsid w:val="00C30DDC"/>
    <w:rsid w:val="00C30E2B"/>
    <w:rsid w:val="00C30FA8"/>
    <w:rsid w:val="00C3115F"/>
    <w:rsid w:val="00C31421"/>
    <w:rsid w:val="00C31463"/>
    <w:rsid w:val="00C31960"/>
    <w:rsid w:val="00C31A30"/>
    <w:rsid w:val="00C31B38"/>
    <w:rsid w:val="00C31C03"/>
    <w:rsid w:val="00C31E9B"/>
    <w:rsid w:val="00C32114"/>
    <w:rsid w:val="00C3213B"/>
    <w:rsid w:val="00C3260A"/>
    <w:rsid w:val="00C32655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8C5"/>
    <w:rsid w:val="00C33BFE"/>
    <w:rsid w:val="00C33EA7"/>
    <w:rsid w:val="00C341D8"/>
    <w:rsid w:val="00C342EE"/>
    <w:rsid w:val="00C346A2"/>
    <w:rsid w:val="00C34F7E"/>
    <w:rsid w:val="00C352D4"/>
    <w:rsid w:val="00C35314"/>
    <w:rsid w:val="00C3531C"/>
    <w:rsid w:val="00C3553B"/>
    <w:rsid w:val="00C35B24"/>
    <w:rsid w:val="00C35B5E"/>
    <w:rsid w:val="00C35CD9"/>
    <w:rsid w:val="00C35DC0"/>
    <w:rsid w:val="00C36265"/>
    <w:rsid w:val="00C36393"/>
    <w:rsid w:val="00C36416"/>
    <w:rsid w:val="00C367B8"/>
    <w:rsid w:val="00C36830"/>
    <w:rsid w:val="00C369A1"/>
    <w:rsid w:val="00C36FC8"/>
    <w:rsid w:val="00C37007"/>
    <w:rsid w:val="00C371D6"/>
    <w:rsid w:val="00C3755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108"/>
    <w:rsid w:val="00C425B1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D93"/>
    <w:rsid w:val="00C44E7E"/>
    <w:rsid w:val="00C454C2"/>
    <w:rsid w:val="00C4578A"/>
    <w:rsid w:val="00C459B8"/>
    <w:rsid w:val="00C46347"/>
    <w:rsid w:val="00C463D2"/>
    <w:rsid w:val="00C46408"/>
    <w:rsid w:val="00C46AA0"/>
    <w:rsid w:val="00C46E87"/>
    <w:rsid w:val="00C47212"/>
    <w:rsid w:val="00C4731E"/>
    <w:rsid w:val="00C47546"/>
    <w:rsid w:val="00C47581"/>
    <w:rsid w:val="00C47680"/>
    <w:rsid w:val="00C479B4"/>
    <w:rsid w:val="00C47A81"/>
    <w:rsid w:val="00C47CDD"/>
    <w:rsid w:val="00C47DE5"/>
    <w:rsid w:val="00C47E55"/>
    <w:rsid w:val="00C47ECE"/>
    <w:rsid w:val="00C50170"/>
    <w:rsid w:val="00C502FE"/>
    <w:rsid w:val="00C5084D"/>
    <w:rsid w:val="00C50B33"/>
    <w:rsid w:val="00C5107C"/>
    <w:rsid w:val="00C511B3"/>
    <w:rsid w:val="00C51311"/>
    <w:rsid w:val="00C51533"/>
    <w:rsid w:val="00C51B01"/>
    <w:rsid w:val="00C51CDA"/>
    <w:rsid w:val="00C51CF6"/>
    <w:rsid w:val="00C51E1F"/>
    <w:rsid w:val="00C523F3"/>
    <w:rsid w:val="00C5258F"/>
    <w:rsid w:val="00C525AA"/>
    <w:rsid w:val="00C5269C"/>
    <w:rsid w:val="00C526F0"/>
    <w:rsid w:val="00C527FD"/>
    <w:rsid w:val="00C5312B"/>
    <w:rsid w:val="00C531BE"/>
    <w:rsid w:val="00C536C2"/>
    <w:rsid w:val="00C53B9C"/>
    <w:rsid w:val="00C5427C"/>
    <w:rsid w:val="00C54A88"/>
    <w:rsid w:val="00C54DED"/>
    <w:rsid w:val="00C553E2"/>
    <w:rsid w:val="00C5574D"/>
    <w:rsid w:val="00C5596D"/>
    <w:rsid w:val="00C559F5"/>
    <w:rsid w:val="00C55EA5"/>
    <w:rsid w:val="00C55F66"/>
    <w:rsid w:val="00C5644D"/>
    <w:rsid w:val="00C568C9"/>
    <w:rsid w:val="00C568FB"/>
    <w:rsid w:val="00C56972"/>
    <w:rsid w:val="00C56A04"/>
    <w:rsid w:val="00C56DC2"/>
    <w:rsid w:val="00C56E5F"/>
    <w:rsid w:val="00C56F61"/>
    <w:rsid w:val="00C5717E"/>
    <w:rsid w:val="00C57668"/>
    <w:rsid w:val="00C577A6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861"/>
    <w:rsid w:val="00C66E26"/>
    <w:rsid w:val="00C66E79"/>
    <w:rsid w:val="00C670F2"/>
    <w:rsid w:val="00C67125"/>
    <w:rsid w:val="00C67335"/>
    <w:rsid w:val="00C67567"/>
    <w:rsid w:val="00C675BC"/>
    <w:rsid w:val="00C67922"/>
    <w:rsid w:val="00C67A66"/>
    <w:rsid w:val="00C67B23"/>
    <w:rsid w:val="00C67BF5"/>
    <w:rsid w:val="00C70104"/>
    <w:rsid w:val="00C702F1"/>
    <w:rsid w:val="00C7037F"/>
    <w:rsid w:val="00C7052E"/>
    <w:rsid w:val="00C70794"/>
    <w:rsid w:val="00C70C7A"/>
    <w:rsid w:val="00C70C9A"/>
    <w:rsid w:val="00C70D55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EEA"/>
    <w:rsid w:val="00C77F88"/>
    <w:rsid w:val="00C80233"/>
    <w:rsid w:val="00C807E4"/>
    <w:rsid w:val="00C80CA9"/>
    <w:rsid w:val="00C80F0A"/>
    <w:rsid w:val="00C81490"/>
    <w:rsid w:val="00C814E7"/>
    <w:rsid w:val="00C8168A"/>
    <w:rsid w:val="00C819B2"/>
    <w:rsid w:val="00C81A81"/>
    <w:rsid w:val="00C81BDC"/>
    <w:rsid w:val="00C81CCB"/>
    <w:rsid w:val="00C81DA3"/>
    <w:rsid w:val="00C820F8"/>
    <w:rsid w:val="00C82147"/>
    <w:rsid w:val="00C824BE"/>
    <w:rsid w:val="00C8286B"/>
    <w:rsid w:val="00C82C0A"/>
    <w:rsid w:val="00C82D19"/>
    <w:rsid w:val="00C82D72"/>
    <w:rsid w:val="00C82DD7"/>
    <w:rsid w:val="00C83212"/>
    <w:rsid w:val="00C832B4"/>
    <w:rsid w:val="00C8367E"/>
    <w:rsid w:val="00C839A1"/>
    <w:rsid w:val="00C83A8F"/>
    <w:rsid w:val="00C83BA5"/>
    <w:rsid w:val="00C83C10"/>
    <w:rsid w:val="00C84164"/>
    <w:rsid w:val="00C841F6"/>
    <w:rsid w:val="00C84583"/>
    <w:rsid w:val="00C84A3C"/>
    <w:rsid w:val="00C84BF2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0F8A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348"/>
    <w:rsid w:val="00C948AA"/>
    <w:rsid w:val="00C949B1"/>
    <w:rsid w:val="00C94A0A"/>
    <w:rsid w:val="00C94BD0"/>
    <w:rsid w:val="00C94F06"/>
    <w:rsid w:val="00C9524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C0"/>
    <w:rsid w:val="00CA02B2"/>
    <w:rsid w:val="00CA02BF"/>
    <w:rsid w:val="00CA03AB"/>
    <w:rsid w:val="00CA046C"/>
    <w:rsid w:val="00CA0574"/>
    <w:rsid w:val="00CA0838"/>
    <w:rsid w:val="00CA08A7"/>
    <w:rsid w:val="00CA08EB"/>
    <w:rsid w:val="00CA0C0F"/>
    <w:rsid w:val="00CA0CBC"/>
    <w:rsid w:val="00CA0E19"/>
    <w:rsid w:val="00CA18EF"/>
    <w:rsid w:val="00CA23DC"/>
    <w:rsid w:val="00CA2ABD"/>
    <w:rsid w:val="00CA2BA4"/>
    <w:rsid w:val="00CA2E2F"/>
    <w:rsid w:val="00CA2F7E"/>
    <w:rsid w:val="00CA305B"/>
    <w:rsid w:val="00CA37E0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F6C"/>
    <w:rsid w:val="00CA5F8E"/>
    <w:rsid w:val="00CA6769"/>
    <w:rsid w:val="00CA67B8"/>
    <w:rsid w:val="00CA6C19"/>
    <w:rsid w:val="00CA7115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5A6"/>
    <w:rsid w:val="00CB2763"/>
    <w:rsid w:val="00CB2A51"/>
    <w:rsid w:val="00CB2D5A"/>
    <w:rsid w:val="00CB35BD"/>
    <w:rsid w:val="00CB369D"/>
    <w:rsid w:val="00CB36B6"/>
    <w:rsid w:val="00CB3C7A"/>
    <w:rsid w:val="00CB3CAC"/>
    <w:rsid w:val="00CB3E18"/>
    <w:rsid w:val="00CB3EF9"/>
    <w:rsid w:val="00CB3F74"/>
    <w:rsid w:val="00CB4050"/>
    <w:rsid w:val="00CB4439"/>
    <w:rsid w:val="00CB4D63"/>
    <w:rsid w:val="00CB4F5F"/>
    <w:rsid w:val="00CB4FEA"/>
    <w:rsid w:val="00CB517B"/>
    <w:rsid w:val="00CB53B6"/>
    <w:rsid w:val="00CB541D"/>
    <w:rsid w:val="00CB56DD"/>
    <w:rsid w:val="00CB586C"/>
    <w:rsid w:val="00CB5E3A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70AF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B7"/>
    <w:rsid w:val="00CC40EB"/>
    <w:rsid w:val="00CC442C"/>
    <w:rsid w:val="00CC450A"/>
    <w:rsid w:val="00CC45B5"/>
    <w:rsid w:val="00CC46AB"/>
    <w:rsid w:val="00CC4A9E"/>
    <w:rsid w:val="00CC527A"/>
    <w:rsid w:val="00CC571F"/>
    <w:rsid w:val="00CC599C"/>
    <w:rsid w:val="00CC5A3C"/>
    <w:rsid w:val="00CC5CA5"/>
    <w:rsid w:val="00CC5E0E"/>
    <w:rsid w:val="00CC60C5"/>
    <w:rsid w:val="00CC6437"/>
    <w:rsid w:val="00CC6496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024"/>
    <w:rsid w:val="00CD2206"/>
    <w:rsid w:val="00CD2572"/>
    <w:rsid w:val="00CD25F6"/>
    <w:rsid w:val="00CD26E2"/>
    <w:rsid w:val="00CD2751"/>
    <w:rsid w:val="00CD2984"/>
    <w:rsid w:val="00CD2B39"/>
    <w:rsid w:val="00CD2C11"/>
    <w:rsid w:val="00CD2C1B"/>
    <w:rsid w:val="00CD30BD"/>
    <w:rsid w:val="00CD32B7"/>
    <w:rsid w:val="00CD3345"/>
    <w:rsid w:val="00CD3378"/>
    <w:rsid w:val="00CD3713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C56"/>
    <w:rsid w:val="00CD5362"/>
    <w:rsid w:val="00CD53F2"/>
    <w:rsid w:val="00CD59BB"/>
    <w:rsid w:val="00CD59C3"/>
    <w:rsid w:val="00CD5F65"/>
    <w:rsid w:val="00CD6085"/>
    <w:rsid w:val="00CD6257"/>
    <w:rsid w:val="00CD63B9"/>
    <w:rsid w:val="00CD6484"/>
    <w:rsid w:val="00CD6761"/>
    <w:rsid w:val="00CD67B2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262"/>
    <w:rsid w:val="00CE1535"/>
    <w:rsid w:val="00CE16C3"/>
    <w:rsid w:val="00CE1877"/>
    <w:rsid w:val="00CE1AE9"/>
    <w:rsid w:val="00CE1CB3"/>
    <w:rsid w:val="00CE1D6F"/>
    <w:rsid w:val="00CE2675"/>
    <w:rsid w:val="00CE317F"/>
    <w:rsid w:val="00CE3411"/>
    <w:rsid w:val="00CE355F"/>
    <w:rsid w:val="00CE37E0"/>
    <w:rsid w:val="00CE3B41"/>
    <w:rsid w:val="00CE429C"/>
    <w:rsid w:val="00CE4640"/>
    <w:rsid w:val="00CE4641"/>
    <w:rsid w:val="00CE5125"/>
    <w:rsid w:val="00CE5332"/>
    <w:rsid w:val="00CE536D"/>
    <w:rsid w:val="00CE54A0"/>
    <w:rsid w:val="00CE5B16"/>
    <w:rsid w:val="00CE5D65"/>
    <w:rsid w:val="00CE627A"/>
    <w:rsid w:val="00CE63B6"/>
    <w:rsid w:val="00CE6401"/>
    <w:rsid w:val="00CE6790"/>
    <w:rsid w:val="00CE6B23"/>
    <w:rsid w:val="00CE6D03"/>
    <w:rsid w:val="00CE6D64"/>
    <w:rsid w:val="00CE6DA2"/>
    <w:rsid w:val="00CE6E5D"/>
    <w:rsid w:val="00CE77D5"/>
    <w:rsid w:val="00CE7992"/>
    <w:rsid w:val="00CE79B7"/>
    <w:rsid w:val="00CE7D53"/>
    <w:rsid w:val="00CE7FBE"/>
    <w:rsid w:val="00CF0C19"/>
    <w:rsid w:val="00CF0E53"/>
    <w:rsid w:val="00CF0F79"/>
    <w:rsid w:val="00CF0FA3"/>
    <w:rsid w:val="00CF15B3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916"/>
    <w:rsid w:val="00CF3E44"/>
    <w:rsid w:val="00CF47F8"/>
    <w:rsid w:val="00CF4983"/>
    <w:rsid w:val="00CF4D17"/>
    <w:rsid w:val="00CF4F8A"/>
    <w:rsid w:val="00CF4FC9"/>
    <w:rsid w:val="00CF5008"/>
    <w:rsid w:val="00CF5073"/>
    <w:rsid w:val="00CF5F8E"/>
    <w:rsid w:val="00CF5FCD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D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BD4"/>
    <w:rsid w:val="00D03C9D"/>
    <w:rsid w:val="00D03DF9"/>
    <w:rsid w:val="00D03E33"/>
    <w:rsid w:val="00D041F6"/>
    <w:rsid w:val="00D04861"/>
    <w:rsid w:val="00D04A85"/>
    <w:rsid w:val="00D04E78"/>
    <w:rsid w:val="00D04E8C"/>
    <w:rsid w:val="00D04EF5"/>
    <w:rsid w:val="00D056E5"/>
    <w:rsid w:val="00D05D3D"/>
    <w:rsid w:val="00D0656C"/>
    <w:rsid w:val="00D065D2"/>
    <w:rsid w:val="00D0693B"/>
    <w:rsid w:val="00D06AA9"/>
    <w:rsid w:val="00D06FED"/>
    <w:rsid w:val="00D072DA"/>
    <w:rsid w:val="00D072E2"/>
    <w:rsid w:val="00D0739D"/>
    <w:rsid w:val="00D07692"/>
    <w:rsid w:val="00D07B19"/>
    <w:rsid w:val="00D07F9E"/>
    <w:rsid w:val="00D10214"/>
    <w:rsid w:val="00D102FD"/>
    <w:rsid w:val="00D10E88"/>
    <w:rsid w:val="00D112EC"/>
    <w:rsid w:val="00D11682"/>
    <w:rsid w:val="00D1169D"/>
    <w:rsid w:val="00D119F9"/>
    <w:rsid w:val="00D11D5E"/>
    <w:rsid w:val="00D11E83"/>
    <w:rsid w:val="00D11FF1"/>
    <w:rsid w:val="00D125D9"/>
    <w:rsid w:val="00D1279B"/>
    <w:rsid w:val="00D128C7"/>
    <w:rsid w:val="00D12A9B"/>
    <w:rsid w:val="00D12C2B"/>
    <w:rsid w:val="00D12FB2"/>
    <w:rsid w:val="00D130C5"/>
    <w:rsid w:val="00D13B67"/>
    <w:rsid w:val="00D1439D"/>
    <w:rsid w:val="00D14DD4"/>
    <w:rsid w:val="00D14EA6"/>
    <w:rsid w:val="00D14EB3"/>
    <w:rsid w:val="00D14F3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201F8"/>
    <w:rsid w:val="00D205B5"/>
    <w:rsid w:val="00D20910"/>
    <w:rsid w:val="00D20B3E"/>
    <w:rsid w:val="00D2101D"/>
    <w:rsid w:val="00D21298"/>
    <w:rsid w:val="00D212F1"/>
    <w:rsid w:val="00D21730"/>
    <w:rsid w:val="00D21A28"/>
    <w:rsid w:val="00D21A94"/>
    <w:rsid w:val="00D21E77"/>
    <w:rsid w:val="00D21F6D"/>
    <w:rsid w:val="00D22876"/>
    <w:rsid w:val="00D22912"/>
    <w:rsid w:val="00D2366A"/>
    <w:rsid w:val="00D236E9"/>
    <w:rsid w:val="00D23BFB"/>
    <w:rsid w:val="00D23D57"/>
    <w:rsid w:val="00D242D8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F7A"/>
    <w:rsid w:val="00D3229B"/>
    <w:rsid w:val="00D3239C"/>
    <w:rsid w:val="00D3249D"/>
    <w:rsid w:val="00D327A8"/>
    <w:rsid w:val="00D33535"/>
    <w:rsid w:val="00D3499B"/>
    <w:rsid w:val="00D34A74"/>
    <w:rsid w:val="00D34B11"/>
    <w:rsid w:val="00D34CAC"/>
    <w:rsid w:val="00D34D6A"/>
    <w:rsid w:val="00D35239"/>
    <w:rsid w:val="00D354AB"/>
    <w:rsid w:val="00D354D0"/>
    <w:rsid w:val="00D356FF"/>
    <w:rsid w:val="00D35ADC"/>
    <w:rsid w:val="00D35E45"/>
    <w:rsid w:val="00D361C2"/>
    <w:rsid w:val="00D36256"/>
    <w:rsid w:val="00D36A76"/>
    <w:rsid w:val="00D36C50"/>
    <w:rsid w:val="00D36C60"/>
    <w:rsid w:val="00D370C5"/>
    <w:rsid w:val="00D3796D"/>
    <w:rsid w:val="00D37AE2"/>
    <w:rsid w:val="00D37C07"/>
    <w:rsid w:val="00D37D3D"/>
    <w:rsid w:val="00D4002E"/>
    <w:rsid w:val="00D4040B"/>
    <w:rsid w:val="00D40510"/>
    <w:rsid w:val="00D40DCA"/>
    <w:rsid w:val="00D40F83"/>
    <w:rsid w:val="00D410CB"/>
    <w:rsid w:val="00D41373"/>
    <w:rsid w:val="00D41520"/>
    <w:rsid w:val="00D41542"/>
    <w:rsid w:val="00D4177D"/>
    <w:rsid w:val="00D42616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50CD"/>
    <w:rsid w:val="00D45198"/>
    <w:rsid w:val="00D451D4"/>
    <w:rsid w:val="00D45217"/>
    <w:rsid w:val="00D45668"/>
    <w:rsid w:val="00D4600D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47EF8"/>
    <w:rsid w:val="00D50288"/>
    <w:rsid w:val="00D5035D"/>
    <w:rsid w:val="00D50F3C"/>
    <w:rsid w:val="00D50FAF"/>
    <w:rsid w:val="00D51283"/>
    <w:rsid w:val="00D5156F"/>
    <w:rsid w:val="00D51649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C5"/>
    <w:rsid w:val="00D533D5"/>
    <w:rsid w:val="00D538B3"/>
    <w:rsid w:val="00D53AD9"/>
    <w:rsid w:val="00D53C4B"/>
    <w:rsid w:val="00D546C7"/>
    <w:rsid w:val="00D54BD5"/>
    <w:rsid w:val="00D54D2C"/>
    <w:rsid w:val="00D5525E"/>
    <w:rsid w:val="00D55386"/>
    <w:rsid w:val="00D554E0"/>
    <w:rsid w:val="00D55D05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589"/>
    <w:rsid w:val="00D60762"/>
    <w:rsid w:val="00D6090E"/>
    <w:rsid w:val="00D612AC"/>
    <w:rsid w:val="00D61470"/>
    <w:rsid w:val="00D617A6"/>
    <w:rsid w:val="00D618B7"/>
    <w:rsid w:val="00D619E8"/>
    <w:rsid w:val="00D62201"/>
    <w:rsid w:val="00D6239E"/>
    <w:rsid w:val="00D625CF"/>
    <w:rsid w:val="00D62F94"/>
    <w:rsid w:val="00D63277"/>
    <w:rsid w:val="00D63695"/>
    <w:rsid w:val="00D638A4"/>
    <w:rsid w:val="00D63A78"/>
    <w:rsid w:val="00D63D84"/>
    <w:rsid w:val="00D6409A"/>
    <w:rsid w:val="00D64387"/>
    <w:rsid w:val="00D64681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2A7"/>
    <w:rsid w:val="00D6785C"/>
    <w:rsid w:val="00D678C8"/>
    <w:rsid w:val="00D67C87"/>
    <w:rsid w:val="00D67CA1"/>
    <w:rsid w:val="00D67DC6"/>
    <w:rsid w:val="00D67FCE"/>
    <w:rsid w:val="00D701A9"/>
    <w:rsid w:val="00D70349"/>
    <w:rsid w:val="00D7051E"/>
    <w:rsid w:val="00D709A1"/>
    <w:rsid w:val="00D70C4D"/>
    <w:rsid w:val="00D70CDE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6C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ED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52F"/>
    <w:rsid w:val="00D86753"/>
    <w:rsid w:val="00D86C6D"/>
    <w:rsid w:val="00D86CE2"/>
    <w:rsid w:val="00D870F0"/>
    <w:rsid w:val="00D87532"/>
    <w:rsid w:val="00D87893"/>
    <w:rsid w:val="00D8791C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AB2"/>
    <w:rsid w:val="00D91ED3"/>
    <w:rsid w:val="00D91F17"/>
    <w:rsid w:val="00D91F7E"/>
    <w:rsid w:val="00D9253F"/>
    <w:rsid w:val="00D92636"/>
    <w:rsid w:val="00D92929"/>
    <w:rsid w:val="00D9295D"/>
    <w:rsid w:val="00D929FC"/>
    <w:rsid w:val="00D93150"/>
    <w:rsid w:val="00D93157"/>
    <w:rsid w:val="00D93257"/>
    <w:rsid w:val="00D932CE"/>
    <w:rsid w:val="00D93385"/>
    <w:rsid w:val="00D933DB"/>
    <w:rsid w:val="00D93465"/>
    <w:rsid w:val="00D934C7"/>
    <w:rsid w:val="00D935FC"/>
    <w:rsid w:val="00D938EC"/>
    <w:rsid w:val="00D93A55"/>
    <w:rsid w:val="00D93B56"/>
    <w:rsid w:val="00D93E7D"/>
    <w:rsid w:val="00D94231"/>
    <w:rsid w:val="00D94410"/>
    <w:rsid w:val="00D946D8"/>
    <w:rsid w:val="00D9474A"/>
    <w:rsid w:val="00D94D33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73B9"/>
    <w:rsid w:val="00D97508"/>
    <w:rsid w:val="00D97813"/>
    <w:rsid w:val="00D97D5A"/>
    <w:rsid w:val="00DA02D0"/>
    <w:rsid w:val="00DA09AE"/>
    <w:rsid w:val="00DA0B06"/>
    <w:rsid w:val="00DA0BC7"/>
    <w:rsid w:val="00DA0EEB"/>
    <w:rsid w:val="00DA1352"/>
    <w:rsid w:val="00DA1517"/>
    <w:rsid w:val="00DA185C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95A"/>
    <w:rsid w:val="00DA3C90"/>
    <w:rsid w:val="00DA3E33"/>
    <w:rsid w:val="00DA3EAD"/>
    <w:rsid w:val="00DA3ED6"/>
    <w:rsid w:val="00DA4544"/>
    <w:rsid w:val="00DA49EB"/>
    <w:rsid w:val="00DA4B7F"/>
    <w:rsid w:val="00DA4FD6"/>
    <w:rsid w:val="00DA57A2"/>
    <w:rsid w:val="00DA5A8D"/>
    <w:rsid w:val="00DA5BDE"/>
    <w:rsid w:val="00DA5D58"/>
    <w:rsid w:val="00DA6143"/>
    <w:rsid w:val="00DA6626"/>
    <w:rsid w:val="00DA6883"/>
    <w:rsid w:val="00DA6910"/>
    <w:rsid w:val="00DA6A9E"/>
    <w:rsid w:val="00DA6ABA"/>
    <w:rsid w:val="00DA6B3B"/>
    <w:rsid w:val="00DA6E4B"/>
    <w:rsid w:val="00DA70B8"/>
    <w:rsid w:val="00DA738E"/>
    <w:rsid w:val="00DA78EF"/>
    <w:rsid w:val="00DA7C71"/>
    <w:rsid w:val="00DA7F73"/>
    <w:rsid w:val="00DB04C7"/>
    <w:rsid w:val="00DB04EC"/>
    <w:rsid w:val="00DB0A61"/>
    <w:rsid w:val="00DB0CED"/>
    <w:rsid w:val="00DB1570"/>
    <w:rsid w:val="00DB16F1"/>
    <w:rsid w:val="00DB1B6E"/>
    <w:rsid w:val="00DB206F"/>
    <w:rsid w:val="00DB267D"/>
    <w:rsid w:val="00DB2A96"/>
    <w:rsid w:val="00DB2FF2"/>
    <w:rsid w:val="00DB3147"/>
    <w:rsid w:val="00DB3440"/>
    <w:rsid w:val="00DB36AB"/>
    <w:rsid w:val="00DB385D"/>
    <w:rsid w:val="00DB3AAB"/>
    <w:rsid w:val="00DB3B87"/>
    <w:rsid w:val="00DB3C46"/>
    <w:rsid w:val="00DB419D"/>
    <w:rsid w:val="00DB4611"/>
    <w:rsid w:val="00DB462E"/>
    <w:rsid w:val="00DB46AF"/>
    <w:rsid w:val="00DB476A"/>
    <w:rsid w:val="00DB49F4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C6"/>
    <w:rsid w:val="00DC30C3"/>
    <w:rsid w:val="00DC3189"/>
    <w:rsid w:val="00DC345E"/>
    <w:rsid w:val="00DC3594"/>
    <w:rsid w:val="00DC36F6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B2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960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417"/>
    <w:rsid w:val="00DE057B"/>
    <w:rsid w:val="00DE0629"/>
    <w:rsid w:val="00DE0ECD"/>
    <w:rsid w:val="00DE0F04"/>
    <w:rsid w:val="00DE1A82"/>
    <w:rsid w:val="00DE205D"/>
    <w:rsid w:val="00DE2259"/>
    <w:rsid w:val="00DE248C"/>
    <w:rsid w:val="00DE2704"/>
    <w:rsid w:val="00DE28F5"/>
    <w:rsid w:val="00DE296D"/>
    <w:rsid w:val="00DE29D6"/>
    <w:rsid w:val="00DE2C9C"/>
    <w:rsid w:val="00DE2D0A"/>
    <w:rsid w:val="00DE2DFA"/>
    <w:rsid w:val="00DE2E8C"/>
    <w:rsid w:val="00DE30E0"/>
    <w:rsid w:val="00DE33F4"/>
    <w:rsid w:val="00DE35E4"/>
    <w:rsid w:val="00DE37B5"/>
    <w:rsid w:val="00DE3923"/>
    <w:rsid w:val="00DE3A4A"/>
    <w:rsid w:val="00DE3AFE"/>
    <w:rsid w:val="00DE3D16"/>
    <w:rsid w:val="00DE4036"/>
    <w:rsid w:val="00DE418B"/>
    <w:rsid w:val="00DE45F0"/>
    <w:rsid w:val="00DE478A"/>
    <w:rsid w:val="00DE4983"/>
    <w:rsid w:val="00DE4AE8"/>
    <w:rsid w:val="00DE4E58"/>
    <w:rsid w:val="00DE4F8E"/>
    <w:rsid w:val="00DE4FB7"/>
    <w:rsid w:val="00DE5057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2196"/>
    <w:rsid w:val="00DF2587"/>
    <w:rsid w:val="00DF2760"/>
    <w:rsid w:val="00DF2DC1"/>
    <w:rsid w:val="00DF2FED"/>
    <w:rsid w:val="00DF3303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A66"/>
    <w:rsid w:val="00DF5356"/>
    <w:rsid w:val="00DF563E"/>
    <w:rsid w:val="00DF62C6"/>
    <w:rsid w:val="00DF64C4"/>
    <w:rsid w:val="00DF6721"/>
    <w:rsid w:val="00DF677F"/>
    <w:rsid w:val="00DF681D"/>
    <w:rsid w:val="00DF6A17"/>
    <w:rsid w:val="00DF6C7A"/>
    <w:rsid w:val="00DF6CD2"/>
    <w:rsid w:val="00DF6F4A"/>
    <w:rsid w:val="00DF7126"/>
    <w:rsid w:val="00DF71D6"/>
    <w:rsid w:val="00DF73E9"/>
    <w:rsid w:val="00DF75C5"/>
    <w:rsid w:val="00DF7705"/>
    <w:rsid w:val="00DF77E7"/>
    <w:rsid w:val="00DF788B"/>
    <w:rsid w:val="00E00397"/>
    <w:rsid w:val="00E005FB"/>
    <w:rsid w:val="00E0060E"/>
    <w:rsid w:val="00E009E3"/>
    <w:rsid w:val="00E00AEE"/>
    <w:rsid w:val="00E00F37"/>
    <w:rsid w:val="00E01073"/>
    <w:rsid w:val="00E01C06"/>
    <w:rsid w:val="00E02114"/>
    <w:rsid w:val="00E02195"/>
    <w:rsid w:val="00E02221"/>
    <w:rsid w:val="00E02520"/>
    <w:rsid w:val="00E02C51"/>
    <w:rsid w:val="00E0332A"/>
    <w:rsid w:val="00E033A1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7B"/>
    <w:rsid w:val="00E07887"/>
    <w:rsid w:val="00E07940"/>
    <w:rsid w:val="00E07A53"/>
    <w:rsid w:val="00E07B3E"/>
    <w:rsid w:val="00E1034D"/>
    <w:rsid w:val="00E1048C"/>
    <w:rsid w:val="00E10606"/>
    <w:rsid w:val="00E1069E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842"/>
    <w:rsid w:val="00E14A4C"/>
    <w:rsid w:val="00E14B65"/>
    <w:rsid w:val="00E14C16"/>
    <w:rsid w:val="00E14E54"/>
    <w:rsid w:val="00E14F6C"/>
    <w:rsid w:val="00E14F7D"/>
    <w:rsid w:val="00E15040"/>
    <w:rsid w:val="00E15123"/>
    <w:rsid w:val="00E1543B"/>
    <w:rsid w:val="00E15582"/>
    <w:rsid w:val="00E1579C"/>
    <w:rsid w:val="00E159C0"/>
    <w:rsid w:val="00E15CA7"/>
    <w:rsid w:val="00E15F5D"/>
    <w:rsid w:val="00E165E5"/>
    <w:rsid w:val="00E1667E"/>
    <w:rsid w:val="00E16750"/>
    <w:rsid w:val="00E16BB3"/>
    <w:rsid w:val="00E16DB0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376"/>
    <w:rsid w:val="00E214E8"/>
    <w:rsid w:val="00E21A46"/>
    <w:rsid w:val="00E21A64"/>
    <w:rsid w:val="00E21C5A"/>
    <w:rsid w:val="00E228E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475D"/>
    <w:rsid w:val="00E25021"/>
    <w:rsid w:val="00E2528A"/>
    <w:rsid w:val="00E252F3"/>
    <w:rsid w:val="00E253F6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C27"/>
    <w:rsid w:val="00E32DBF"/>
    <w:rsid w:val="00E32EA7"/>
    <w:rsid w:val="00E330B2"/>
    <w:rsid w:val="00E33114"/>
    <w:rsid w:val="00E331CC"/>
    <w:rsid w:val="00E3328A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10BE"/>
    <w:rsid w:val="00E414FA"/>
    <w:rsid w:val="00E41583"/>
    <w:rsid w:val="00E415F6"/>
    <w:rsid w:val="00E41C6A"/>
    <w:rsid w:val="00E42099"/>
    <w:rsid w:val="00E422A6"/>
    <w:rsid w:val="00E4248C"/>
    <w:rsid w:val="00E42678"/>
    <w:rsid w:val="00E4276D"/>
    <w:rsid w:val="00E4278F"/>
    <w:rsid w:val="00E42810"/>
    <w:rsid w:val="00E42B0C"/>
    <w:rsid w:val="00E42D64"/>
    <w:rsid w:val="00E43184"/>
    <w:rsid w:val="00E432C0"/>
    <w:rsid w:val="00E4332D"/>
    <w:rsid w:val="00E43525"/>
    <w:rsid w:val="00E43B65"/>
    <w:rsid w:val="00E43E72"/>
    <w:rsid w:val="00E43FAA"/>
    <w:rsid w:val="00E4415B"/>
    <w:rsid w:val="00E442E7"/>
    <w:rsid w:val="00E4457F"/>
    <w:rsid w:val="00E4469C"/>
    <w:rsid w:val="00E447D9"/>
    <w:rsid w:val="00E44977"/>
    <w:rsid w:val="00E44ADD"/>
    <w:rsid w:val="00E44D34"/>
    <w:rsid w:val="00E45514"/>
    <w:rsid w:val="00E456C9"/>
    <w:rsid w:val="00E45752"/>
    <w:rsid w:val="00E45845"/>
    <w:rsid w:val="00E45BF8"/>
    <w:rsid w:val="00E469BC"/>
    <w:rsid w:val="00E46B47"/>
    <w:rsid w:val="00E46BB2"/>
    <w:rsid w:val="00E46CD4"/>
    <w:rsid w:val="00E4794E"/>
    <w:rsid w:val="00E47DE4"/>
    <w:rsid w:val="00E50059"/>
    <w:rsid w:val="00E50419"/>
    <w:rsid w:val="00E508E9"/>
    <w:rsid w:val="00E50C13"/>
    <w:rsid w:val="00E50C4A"/>
    <w:rsid w:val="00E50C81"/>
    <w:rsid w:val="00E51076"/>
    <w:rsid w:val="00E513D5"/>
    <w:rsid w:val="00E51641"/>
    <w:rsid w:val="00E51898"/>
    <w:rsid w:val="00E51CC1"/>
    <w:rsid w:val="00E5207F"/>
    <w:rsid w:val="00E523DB"/>
    <w:rsid w:val="00E524D4"/>
    <w:rsid w:val="00E5259C"/>
    <w:rsid w:val="00E526C4"/>
    <w:rsid w:val="00E52753"/>
    <w:rsid w:val="00E52953"/>
    <w:rsid w:val="00E52A7E"/>
    <w:rsid w:val="00E52C19"/>
    <w:rsid w:val="00E52CDE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6CB1"/>
    <w:rsid w:val="00E57336"/>
    <w:rsid w:val="00E57348"/>
    <w:rsid w:val="00E5779E"/>
    <w:rsid w:val="00E57A2F"/>
    <w:rsid w:val="00E57B4A"/>
    <w:rsid w:val="00E57C19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5D6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ADD"/>
    <w:rsid w:val="00E64C5D"/>
    <w:rsid w:val="00E6516F"/>
    <w:rsid w:val="00E651DE"/>
    <w:rsid w:val="00E6524A"/>
    <w:rsid w:val="00E65369"/>
    <w:rsid w:val="00E655C9"/>
    <w:rsid w:val="00E65BBC"/>
    <w:rsid w:val="00E65C03"/>
    <w:rsid w:val="00E6611F"/>
    <w:rsid w:val="00E66135"/>
    <w:rsid w:val="00E66316"/>
    <w:rsid w:val="00E66460"/>
    <w:rsid w:val="00E66587"/>
    <w:rsid w:val="00E6679E"/>
    <w:rsid w:val="00E668D6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1FC0"/>
    <w:rsid w:val="00E72064"/>
    <w:rsid w:val="00E720B2"/>
    <w:rsid w:val="00E723F9"/>
    <w:rsid w:val="00E72496"/>
    <w:rsid w:val="00E725D2"/>
    <w:rsid w:val="00E7294C"/>
    <w:rsid w:val="00E72A46"/>
    <w:rsid w:val="00E72B9A"/>
    <w:rsid w:val="00E739DE"/>
    <w:rsid w:val="00E745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90"/>
    <w:rsid w:val="00E76A33"/>
    <w:rsid w:val="00E76C10"/>
    <w:rsid w:val="00E76F85"/>
    <w:rsid w:val="00E7755F"/>
    <w:rsid w:val="00E77AB3"/>
    <w:rsid w:val="00E77B17"/>
    <w:rsid w:val="00E77E0A"/>
    <w:rsid w:val="00E8017E"/>
    <w:rsid w:val="00E80554"/>
    <w:rsid w:val="00E8073C"/>
    <w:rsid w:val="00E807B8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46E"/>
    <w:rsid w:val="00E83B0D"/>
    <w:rsid w:val="00E83B68"/>
    <w:rsid w:val="00E83CB8"/>
    <w:rsid w:val="00E83E8D"/>
    <w:rsid w:val="00E83FE5"/>
    <w:rsid w:val="00E840A9"/>
    <w:rsid w:val="00E848CB"/>
    <w:rsid w:val="00E84AE2"/>
    <w:rsid w:val="00E84CA6"/>
    <w:rsid w:val="00E84CCB"/>
    <w:rsid w:val="00E852BF"/>
    <w:rsid w:val="00E854E7"/>
    <w:rsid w:val="00E85691"/>
    <w:rsid w:val="00E858BD"/>
    <w:rsid w:val="00E85B08"/>
    <w:rsid w:val="00E85EDC"/>
    <w:rsid w:val="00E86311"/>
    <w:rsid w:val="00E864BD"/>
    <w:rsid w:val="00E868B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AC0"/>
    <w:rsid w:val="00E91B2F"/>
    <w:rsid w:val="00E91F4B"/>
    <w:rsid w:val="00E91F90"/>
    <w:rsid w:val="00E9245A"/>
    <w:rsid w:val="00E924F0"/>
    <w:rsid w:val="00E92767"/>
    <w:rsid w:val="00E927D1"/>
    <w:rsid w:val="00E92E71"/>
    <w:rsid w:val="00E92EE6"/>
    <w:rsid w:val="00E93141"/>
    <w:rsid w:val="00E9343E"/>
    <w:rsid w:val="00E938F1"/>
    <w:rsid w:val="00E939A3"/>
    <w:rsid w:val="00E93B8A"/>
    <w:rsid w:val="00E93C86"/>
    <w:rsid w:val="00E93C88"/>
    <w:rsid w:val="00E93D01"/>
    <w:rsid w:val="00E94078"/>
    <w:rsid w:val="00E943E8"/>
    <w:rsid w:val="00E94719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BC1"/>
    <w:rsid w:val="00EA0C74"/>
    <w:rsid w:val="00EA0E57"/>
    <w:rsid w:val="00EA1390"/>
    <w:rsid w:val="00EA14E8"/>
    <w:rsid w:val="00EA179D"/>
    <w:rsid w:val="00EA187B"/>
    <w:rsid w:val="00EA1D58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505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C1"/>
    <w:rsid w:val="00EB0144"/>
    <w:rsid w:val="00EB04BF"/>
    <w:rsid w:val="00EB0685"/>
    <w:rsid w:val="00EB08A6"/>
    <w:rsid w:val="00EB08A7"/>
    <w:rsid w:val="00EB090E"/>
    <w:rsid w:val="00EB0BE0"/>
    <w:rsid w:val="00EB108C"/>
    <w:rsid w:val="00EB1C82"/>
    <w:rsid w:val="00EB1DB3"/>
    <w:rsid w:val="00EB1F61"/>
    <w:rsid w:val="00EB1F9A"/>
    <w:rsid w:val="00EB1FC1"/>
    <w:rsid w:val="00EB26D0"/>
    <w:rsid w:val="00EB2800"/>
    <w:rsid w:val="00EB2861"/>
    <w:rsid w:val="00EB2C40"/>
    <w:rsid w:val="00EB2EBD"/>
    <w:rsid w:val="00EB3666"/>
    <w:rsid w:val="00EB39DA"/>
    <w:rsid w:val="00EB39FB"/>
    <w:rsid w:val="00EB3D1E"/>
    <w:rsid w:val="00EB3DC2"/>
    <w:rsid w:val="00EB4354"/>
    <w:rsid w:val="00EB479D"/>
    <w:rsid w:val="00EB49DB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E58"/>
    <w:rsid w:val="00EB6FB3"/>
    <w:rsid w:val="00EB70DD"/>
    <w:rsid w:val="00EB7143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60B"/>
    <w:rsid w:val="00EC2478"/>
    <w:rsid w:val="00EC27AA"/>
    <w:rsid w:val="00EC27CB"/>
    <w:rsid w:val="00EC2EC3"/>
    <w:rsid w:val="00EC3DBA"/>
    <w:rsid w:val="00EC42C1"/>
    <w:rsid w:val="00EC45C6"/>
    <w:rsid w:val="00EC45C8"/>
    <w:rsid w:val="00EC4AAE"/>
    <w:rsid w:val="00EC4F01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932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D1B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3065"/>
    <w:rsid w:val="00EE3374"/>
    <w:rsid w:val="00EE3B16"/>
    <w:rsid w:val="00EE3C9E"/>
    <w:rsid w:val="00EE3CEB"/>
    <w:rsid w:val="00EE3D9A"/>
    <w:rsid w:val="00EE4791"/>
    <w:rsid w:val="00EE4810"/>
    <w:rsid w:val="00EE4824"/>
    <w:rsid w:val="00EE4867"/>
    <w:rsid w:val="00EE50F0"/>
    <w:rsid w:val="00EE5430"/>
    <w:rsid w:val="00EE5779"/>
    <w:rsid w:val="00EE60B5"/>
    <w:rsid w:val="00EE624F"/>
    <w:rsid w:val="00EE6568"/>
    <w:rsid w:val="00EE6C63"/>
    <w:rsid w:val="00EE6E41"/>
    <w:rsid w:val="00EE714B"/>
    <w:rsid w:val="00EE7251"/>
    <w:rsid w:val="00EE741C"/>
    <w:rsid w:val="00EE74B9"/>
    <w:rsid w:val="00EE7F5B"/>
    <w:rsid w:val="00EF003D"/>
    <w:rsid w:val="00EF03A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042"/>
    <w:rsid w:val="00EF2105"/>
    <w:rsid w:val="00EF213F"/>
    <w:rsid w:val="00EF2178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8F2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BC"/>
    <w:rsid w:val="00F10AE1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7D"/>
    <w:rsid w:val="00F13992"/>
    <w:rsid w:val="00F13E18"/>
    <w:rsid w:val="00F14194"/>
    <w:rsid w:val="00F1479F"/>
    <w:rsid w:val="00F14B4B"/>
    <w:rsid w:val="00F14B9D"/>
    <w:rsid w:val="00F14C76"/>
    <w:rsid w:val="00F150EB"/>
    <w:rsid w:val="00F152BC"/>
    <w:rsid w:val="00F153BA"/>
    <w:rsid w:val="00F15C4D"/>
    <w:rsid w:val="00F15DBB"/>
    <w:rsid w:val="00F15F00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53E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4B7"/>
    <w:rsid w:val="00F244EC"/>
    <w:rsid w:val="00F2456E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C10"/>
    <w:rsid w:val="00F26CE3"/>
    <w:rsid w:val="00F26FF1"/>
    <w:rsid w:val="00F2762C"/>
    <w:rsid w:val="00F277B2"/>
    <w:rsid w:val="00F2790D"/>
    <w:rsid w:val="00F27969"/>
    <w:rsid w:val="00F27BED"/>
    <w:rsid w:val="00F27EF5"/>
    <w:rsid w:val="00F3004A"/>
    <w:rsid w:val="00F30262"/>
    <w:rsid w:val="00F30573"/>
    <w:rsid w:val="00F30993"/>
    <w:rsid w:val="00F30B4D"/>
    <w:rsid w:val="00F30B74"/>
    <w:rsid w:val="00F31B57"/>
    <w:rsid w:val="00F3243F"/>
    <w:rsid w:val="00F3291B"/>
    <w:rsid w:val="00F32D5F"/>
    <w:rsid w:val="00F330EF"/>
    <w:rsid w:val="00F3315A"/>
    <w:rsid w:val="00F3328E"/>
    <w:rsid w:val="00F332A4"/>
    <w:rsid w:val="00F333CD"/>
    <w:rsid w:val="00F33783"/>
    <w:rsid w:val="00F338A0"/>
    <w:rsid w:val="00F339B6"/>
    <w:rsid w:val="00F33C36"/>
    <w:rsid w:val="00F33EFB"/>
    <w:rsid w:val="00F34168"/>
    <w:rsid w:val="00F343A7"/>
    <w:rsid w:val="00F343DB"/>
    <w:rsid w:val="00F34484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D67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504"/>
    <w:rsid w:val="00F37639"/>
    <w:rsid w:val="00F37873"/>
    <w:rsid w:val="00F37B19"/>
    <w:rsid w:val="00F37D0E"/>
    <w:rsid w:val="00F400D9"/>
    <w:rsid w:val="00F40457"/>
    <w:rsid w:val="00F40822"/>
    <w:rsid w:val="00F40DF7"/>
    <w:rsid w:val="00F40EE5"/>
    <w:rsid w:val="00F40F51"/>
    <w:rsid w:val="00F40F9C"/>
    <w:rsid w:val="00F4149B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50032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0F3"/>
    <w:rsid w:val="00F532D1"/>
    <w:rsid w:val="00F53326"/>
    <w:rsid w:val="00F533B9"/>
    <w:rsid w:val="00F538F4"/>
    <w:rsid w:val="00F53E1E"/>
    <w:rsid w:val="00F540DA"/>
    <w:rsid w:val="00F54213"/>
    <w:rsid w:val="00F54992"/>
    <w:rsid w:val="00F549F9"/>
    <w:rsid w:val="00F54C64"/>
    <w:rsid w:val="00F54FF3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59A"/>
    <w:rsid w:val="00F5765E"/>
    <w:rsid w:val="00F604B9"/>
    <w:rsid w:val="00F6067D"/>
    <w:rsid w:val="00F60D8B"/>
    <w:rsid w:val="00F60D9E"/>
    <w:rsid w:val="00F6103C"/>
    <w:rsid w:val="00F61090"/>
    <w:rsid w:val="00F6110C"/>
    <w:rsid w:val="00F61259"/>
    <w:rsid w:val="00F61483"/>
    <w:rsid w:val="00F618F8"/>
    <w:rsid w:val="00F61AE5"/>
    <w:rsid w:val="00F6202D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234"/>
    <w:rsid w:val="00F64464"/>
    <w:rsid w:val="00F64536"/>
    <w:rsid w:val="00F64E4F"/>
    <w:rsid w:val="00F65678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AD9"/>
    <w:rsid w:val="00F66B41"/>
    <w:rsid w:val="00F66B60"/>
    <w:rsid w:val="00F674A9"/>
    <w:rsid w:val="00F67656"/>
    <w:rsid w:val="00F676A0"/>
    <w:rsid w:val="00F67A75"/>
    <w:rsid w:val="00F67BDD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20B1"/>
    <w:rsid w:val="00F720E7"/>
    <w:rsid w:val="00F721D0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AF7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4F3"/>
    <w:rsid w:val="00F77510"/>
    <w:rsid w:val="00F77D32"/>
    <w:rsid w:val="00F77E3E"/>
    <w:rsid w:val="00F8003C"/>
    <w:rsid w:val="00F80100"/>
    <w:rsid w:val="00F802CB"/>
    <w:rsid w:val="00F803AF"/>
    <w:rsid w:val="00F803E8"/>
    <w:rsid w:val="00F8055D"/>
    <w:rsid w:val="00F8096B"/>
    <w:rsid w:val="00F809B6"/>
    <w:rsid w:val="00F80B07"/>
    <w:rsid w:val="00F810B9"/>
    <w:rsid w:val="00F8120C"/>
    <w:rsid w:val="00F813B9"/>
    <w:rsid w:val="00F81703"/>
    <w:rsid w:val="00F8198F"/>
    <w:rsid w:val="00F819FE"/>
    <w:rsid w:val="00F81D35"/>
    <w:rsid w:val="00F81D44"/>
    <w:rsid w:val="00F81DA8"/>
    <w:rsid w:val="00F81EF1"/>
    <w:rsid w:val="00F82157"/>
    <w:rsid w:val="00F8251E"/>
    <w:rsid w:val="00F82564"/>
    <w:rsid w:val="00F82682"/>
    <w:rsid w:val="00F82773"/>
    <w:rsid w:val="00F82782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9BB"/>
    <w:rsid w:val="00F86ADD"/>
    <w:rsid w:val="00F86B81"/>
    <w:rsid w:val="00F8715E"/>
    <w:rsid w:val="00F871EE"/>
    <w:rsid w:val="00F87286"/>
    <w:rsid w:val="00F87325"/>
    <w:rsid w:val="00F8775C"/>
    <w:rsid w:val="00F87850"/>
    <w:rsid w:val="00F87CB7"/>
    <w:rsid w:val="00F87E58"/>
    <w:rsid w:val="00F904C5"/>
    <w:rsid w:val="00F90989"/>
    <w:rsid w:val="00F909FB"/>
    <w:rsid w:val="00F90ABD"/>
    <w:rsid w:val="00F90CAE"/>
    <w:rsid w:val="00F90DD0"/>
    <w:rsid w:val="00F90F35"/>
    <w:rsid w:val="00F91221"/>
    <w:rsid w:val="00F9122B"/>
    <w:rsid w:val="00F91A3C"/>
    <w:rsid w:val="00F91C82"/>
    <w:rsid w:val="00F9210E"/>
    <w:rsid w:val="00F921B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530E"/>
    <w:rsid w:val="00F9535E"/>
    <w:rsid w:val="00F95672"/>
    <w:rsid w:val="00F95799"/>
    <w:rsid w:val="00F9591E"/>
    <w:rsid w:val="00F959A5"/>
    <w:rsid w:val="00F95D21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7C0"/>
    <w:rsid w:val="00FA1630"/>
    <w:rsid w:val="00FA17CE"/>
    <w:rsid w:val="00FA1D2A"/>
    <w:rsid w:val="00FA1F17"/>
    <w:rsid w:val="00FA212A"/>
    <w:rsid w:val="00FA236B"/>
    <w:rsid w:val="00FA25B1"/>
    <w:rsid w:val="00FA2689"/>
    <w:rsid w:val="00FA2922"/>
    <w:rsid w:val="00FA2C48"/>
    <w:rsid w:val="00FA31A5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B2"/>
    <w:rsid w:val="00FA74D5"/>
    <w:rsid w:val="00FA7641"/>
    <w:rsid w:val="00FA7BDD"/>
    <w:rsid w:val="00FA7CB8"/>
    <w:rsid w:val="00FB0010"/>
    <w:rsid w:val="00FB00A1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E17"/>
    <w:rsid w:val="00FB2F1A"/>
    <w:rsid w:val="00FB2F6D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607"/>
    <w:rsid w:val="00FB57B5"/>
    <w:rsid w:val="00FB5AEB"/>
    <w:rsid w:val="00FB5E45"/>
    <w:rsid w:val="00FB5E59"/>
    <w:rsid w:val="00FB5FDA"/>
    <w:rsid w:val="00FB6130"/>
    <w:rsid w:val="00FB6573"/>
    <w:rsid w:val="00FB6AF6"/>
    <w:rsid w:val="00FB6B7C"/>
    <w:rsid w:val="00FB6D3D"/>
    <w:rsid w:val="00FB7020"/>
    <w:rsid w:val="00FB71F9"/>
    <w:rsid w:val="00FB78E2"/>
    <w:rsid w:val="00FB7CE1"/>
    <w:rsid w:val="00FB7D42"/>
    <w:rsid w:val="00FC0271"/>
    <w:rsid w:val="00FC0288"/>
    <w:rsid w:val="00FC0716"/>
    <w:rsid w:val="00FC0811"/>
    <w:rsid w:val="00FC0973"/>
    <w:rsid w:val="00FC0CE3"/>
    <w:rsid w:val="00FC0DE5"/>
    <w:rsid w:val="00FC120B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B97"/>
    <w:rsid w:val="00FC2EDD"/>
    <w:rsid w:val="00FC2EE3"/>
    <w:rsid w:val="00FC2EE8"/>
    <w:rsid w:val="00FC2F4C"/>
    <w:rsid w:val="00FC300E"/>
    <w:rsid w:val="00FC320C"/>
    <w:rsid w:val="00FC3435"/>
    <w:rsid w:val="00FC36D0"/>
    <w:rsid w:val="00FC3B9B"/>
    <w:rsid w:val="00FC40C9"/>
    <w:rsid w:val="00FC41D5"/>
    <w:rsid w:val="00FC42F9"/>
    <w:rsid w:val="00FC46F0"/>
    <w:rsid w:val="00FC46FC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C"/>
    <w:rsid w:val="00FC5915"/>
    <w:rsid w:val="00FC592C"/>
    <w:rsid w:val="00FC5BAE"/>
    <w:rsid w:val="00FC5E85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BA7"/>
    <w:rsid w:val="00FC7BDE"/>
    <w:rsid w:val="00FC7C4F"/>
    <w:rsid w:val="00FC7E4C"/>
    <w:rsid w:val="00FC7F5E"/>
    <w:rsid w:val="00FD0282"/>
    <w:rsid w:val="00FD0284"/>
    <w:rsid w:val="00FD0B42"/>
    <w:rsid w:val="00FD0B61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963"/>
    <w:rsid w:val="00FD2B0F"/>
    <w:rsid w:val="00FD2B56"/>
    <w:rsid w:val="00FD3075"/>
    <w:rsid w:val="00FD3827"/>
    <w:rsid w:val="00FD3859"/>
    <w:rsid w:val="00FD3903"/>
    <w:rsid w:val="00FD3A4A"/>
    <w:rsid w:val="00FD3B70"/>
    <w:rsid w:val="00FD3C32"/>
    <w:rsid w:val="00FD43E5"/>
    <w:rsid w:val="00FD4795"/>
    <w:rsid w:val="00FD4843"/>
    <w:rsid w:val="00FD4DC6"/>
    <w:rsid w:val="00FD5616"/>
    <w:rsid w:val="00FD5669"/>
    <w:rsid w:val="00FD56F9"/>
    <w:rsid w:val="00FD57FD"/>
    <w:rsid w:val="00FD5F6A"/>
    <w:rsid w:val="00FD5F7D"/>
    <w:rsid w:val="00FD65E8"/>
    <w:rsid w:val="00FD6B6B"/>
    <w:rsid w:val="00FD6B98"/>
    <w:rsid w:val="00FD6C4B"/>
    <w:rsid w:val="00FD6D64"/>
    <w:rsid w:val="00FD6DFA"/>
    <w:rsid w:val="00FD6E9B"/>
    <w:rsid w:val="00FD7117"/>
    <w:rsid w:val="00FD771E"/>
    <w:rsid w:val="00FD77A2"/>
    <w:rsid w:val="00FD7863"/>
    <w:rsid w:val="00FD7A12"/>
    <w:rsid w:val="00FD7BC4"/>
    <w:rsid w:val="00FE0294"/>
    <w:rsid w:val="00FE0369"/>
    <w:rsid w:val="00FE055F"/>
    <w:rsid w:val="00FE0AD3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6DF"/>
    <w:rsid w:val="00FE4131"/>
    <w:rsid w:val="00FE480D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641"/>
    <w:rsid w:val="00FE6769"/>
    <w:rsid w:val="00FE6FD1"/>
    <w:rsid w:val="00FE709B"/>
    <w:rsid w:val="00FE7487"/>
    <w:rsid w:val="00FE755F"/>
    <w:rsid w:val="00FE78DE"/>
    <w:rsid w:val="00FE7981"/>
    <w:rsid w:val="00FE7999"/>
    <w:rsid w:val="00FE7EAD"/>
    <w:rsid w:val="00FF0149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D18"/>
    <w:rsid w:val="00FF415E"/>
    <w:rsid w:val="00FF42C9"/>
    <w:rsid w:val="00FF4365"/>
    <w:rsid w:val="00FF44A3"/>
    <w:rsid w:val="00FF455E"/>
    <w:rsid w:val="00FF4567"/>
    <w:rsid w:val="00FF482B"/>
    <w:rsid w:val="00FF5327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A617561E-A20E-40DE-BC24-A388AD6D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792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72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Props1.xml><?xml version="1.0" encoding="utf-8"?>
<ds:datastoreItem xmlns:ds="http://schemas.openxmlformats.org/officeDocument/2006/customXml" ds:itemID="{BA55F67F-52C2-4910-A52F-C730598E6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C1A5C-AB97-4DA1-8E65-8093BB378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1618</TotalTime>
  <Pages>43</Pages>
  <Words>15616</Words>
  <Characters>67583</Characters>
  <Application>Microsoft Office Word</Application>
  <DocSecurity>0</DocSecurity>
  <Lines>563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83033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jhorpiklang@deloitte.com</cp:lastModifiedBy>
  <cp:revision>485</cp:revision>
  <cp:lastPrinted>2025-05-09T14:44:00Z</cp:lastPrinted>
  <dcterms:created xsi:type="dcterms:W3CDTF">2025-04-28T23:04:00Z</dcterms:created>
  <dcterms:modified xsi:type="dcterms:W3CDTF">2025-05-09T14:46:00Z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0x01010093D497D9EDB084499487CF90B067EA6C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