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9BC8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Title"/>
      <w:bookmarkEnd w:id="0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8457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1"/>
    </w:p>
    <w:p w14:paraId="644111D5" w14:textId="77777777" w:rsidR="007E3E05" w:rsidRPr="008457DC" w:rsidRDefault="007E3E0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94028C8" w14:textId="77777777" w:rsidR="00F2697D" w:rsidRPr="008457DC" w:rsidRDefault="00F2697D" w:rsidP="00F26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2F5611D7" w14:textId="510747EF" w:rsidR="002143CA" w:rsidRPr="008457DC" w:rsidRDefault="00F2697D" w:rsidP="00F26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C1D9A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8457D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8457DC">
        <w:rPr>
          <w:rFonts w:asciiTheme="majorBidi" w:hAnsiTheme="majorBidi" w:cstheme="majorBidi"/>
          <w:sz w:val="32"/>
          <w:szCs w:val="32"/>
        </w:rPr>
        <w:t xml:space="preserve"> 3</w:t>
      </w:r>
      <w:r w:rsidR="00AA518A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A518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845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1C18" w:rsidRPr="008457DC">
        <w:rPr>
          <w:rFonts w:asciiTheme="majorBidi" w:hAnsiTheme="majorBidi" w:cstheme="majorBidi"/>
          <w:sz w:val="32"/>
          <w:szCs w:val="32"/>
        </w:rPr>
        <w:t>256</w:t>
      </w:r>
      <w:r w:rsidR="00AA518A">
        <w:rPr>
          <w:rFonts w:asciiTheme="majorBidi" w:hAnsiTheme="majorBidi" w:cstheme="majorBidi"/>
          <w:sz w:val="32"/>
          <w:szCs w:val="32"/>
        </w:rPr>
        <w:t>8</w:t>
      </w:r>
    </w:p>
    <w:p w14:paraId="13F72971" w14:textId="77777777" w:rsidR="00FC07E1" w:rsidRPr="008457DC" w:rsidRDefault="00FC07E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FDA0B5" w14:textId="2352617B" w:rsidR="00D37555" w:rsidRPr="008457DC" w:rsidRDefault="004F616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0830F9D0" w14:textId="77777777" w:rsidR="00D37555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0AEC44" w14:textId="77777777" w:rsidR="00D9725B" w:rsidRPr="008457DC" w:rsidRDefault="00D9725B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9725B" w:rsidRPr="008457DC" w:rsidSect="00A96A58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89646F7" w14:textId="61D18E90" w:rsidR="00D37555" w:rsidRPr="008457DC" w:rsidRDefault="00122B8D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82D62F3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1FB55C2D" w:rsidR="00D37555" w:rsidRPr="008457DC" w:rsidRDefault="00B66A2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457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04422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D37555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เบทาโกร จำกัด (มหาชน)</w:t>
      </w:r>
    </w:p>
    <w:p w14:paraId="76142E63" w14:textId="0A8C8EEA" w:rsidR="005A0C13" w:rsidRPr="008457DC" w:rsidRDefault="005A0C13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0E39B5AA" w14:textId="3E336A98" w:rsidR="002C7A33" w:rsidRDefault="00F2697D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0768E2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ข้าพเจ้าได้สอบทาน</w:t>
      </w:r>
      <w:r w:rsidR="00886FD8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886FD8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เฉพาะกิจการ ณ วันที่ </w:t>
      </w:r>
      <w:r w:rsidRPr="000768E2">
        <w:rPr>
          <w:rFonts w:asciiTheme="majorBidi" w:eastAsia="Calibri" w:hAnsiTheme="majorBidi" w:cstheme="majorBidi"/>
          <w:sz w:val="30"/>
          <w:szCs w:val="30"/>
        </w:rPr>
        <w:t>3</w:t>
      </w:r>
      <w:r w:rsidR="00AA518A">
        <w:rPr>
          <w:rFonts w:asciiTheme="majorBidi" w:eastAsia="Calibri" w:hAnsiTheme="majorBidi" w:cstheme="majorBidi"/>
          <w:sz w:val="30"/>
          <w:szCs w:val="30"/>
        </w:rPr>
        <w:t>1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A518A">
        <w:rPr>
          <w:rFonts w:asciiTheme="majorBidi" w:eastAsia="Calibri" w:hAnsiTheme="majorBidi" w:cstheme="majorBidi" w:hint="cs"/>
          <w:sz w:val="30"/>
          <w:szCs w:val="30"/>
          <w:cs/>
        </w:rPr>
        <w:t>มีนาคม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</w:rPr>
        <w:t>256</w:t>
      </w:r>
      <w:r w:rsidR="00AA518A">
        <w:rPr>
          <w:rFonts w:asciiTheme="majorBidi" w:eastAsia="Calibri" w:hAnsiTheme="majorBidi" w:cstheme="majorBidi"/>
          <w:sz w:val="30"/>
          <w:szCs w:val="30"/>
        </w:rPr>
        <w:t>8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86FD8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C02BD0">
        <w:rPr>
          <w:rFonts w:asciiTheme="majorBidi" w:eastAsia="Calibri" w:hAnsiTheme="majorBidi" w:cstheme="majorBidi"/>
          <w:sz w:val="30"/>
          <w:szCs w:val="30"/>
        </w:rPr>
        <w:br/>
      </w:r>
      <w:r w:rsidR="00886FD8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เฉพาะกิจการ </w:t>
      </w:r>
      <w:r w:rsidR="0092332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และ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ร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สำหรับ</w:t>
      </w:r>
      <w:r w:rsidR="00185C13">
        <w:rPr>
          <w:rFonts w:asciiTheme="majorBidi" w:eastAsia="Calibri" w:hAnsiTheme="majorBidi" w:cstheme="majorBidi"/>
          <w:spacing w:val="-4"/>
          <w:sz w:val="30"/>
          <w:szCs w:val="30"/>
        </w:rPr>
        <w:br/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งวด</w:t>
      </w:r>
      <w:r w:rsidR="00AA518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สามเ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ดือนสิ้นสุด</w:t>
      </w:r>
      <w:r w:rsidRPr="00185601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วันที่ </w:t>
      </w:r>
      <w:r w:rsidR="00AA518A" w:rsidRPr="000768E2">
        <w:rPr>
          <w:rFonts w:asciiTheme="majorBidi" w:eastAsia="Calibri" w:hAnsiTheme="majorBidi" w:cstheme="majorBidi"/>
          <w:sz w:val="30"/>
          <w:szCs w:val="30"/>
        </w:rPr>
        <w:t>3</w:t>
      </w:r>
      <w:r w:rsidR="00AA518A">
        <w:rPr>
          <w:rFonts w:asciiTheme="majorBidi" w:eastAsia="Calibri" w:hAnsiTheme="majorBidi" w:cstheme="majorBidi"/>
          <w:sz w:val="30"/>
          <w:szCs w:val="30"/>
        </w:rPr>
        <w:t>1</w:t>
      </w:r>
      <w:r w:rsidR="00AA518A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A518A">
        <w:rPr>
          <w:rFonts w:asciiTheme="majorBidi" w:eastAsia="Calibri" w:hAnsiTheme="majorBidi" w:cstheme="majorBidi" w:hint="cs"/>
          <w:sz w:val="30"/>
          <w:szCs w:val="30"/>
          <w:cs/>
        </w:rPr>
        <w:t>มีนาคม</w:t>
      </w:r>
      <w:r w:rsidR="00AA518A"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AA518A" w:rsidRPr="000768E2">
        <w:rPr>
          <w:rFonts w:asciiTheme="majorBidi" w:eastAsia="Calibri" w:hAnsiTheme="majorBidi" w:cstheme="majorBidi"/>
          <w:sz w:val="30"/>
          <w:szCs w:val="30"/>
        </w:rPr>
        <w:t>256</w:t>
      </w:r>
      <w:r w:rsidR="00AA518A">
        <w:rPr>
          <w:rFonts w:asciiTheme="majorBidi" w:eastAsia="Calibri" w:hAnsiTheme="majorBidi" w:cstheme="majorBidi"/>
          <w:sz w:val="30"/>
          <w:szCs w:val="30"/>
        </w:rPr>
        <w:t>8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ระหว่างกาล) </w:t>
      </w:r>
      <w:r w:rsidR="006477D3">
        <w:rPr>
          <w:rFonts w:asciiTheme="majorBidi" w:eastAsia="Calibri" w:hAnsiTheme="majorBidi" w:cstheme="majorBidi"/>
          <w:spacing w:val="-4"/>
          <w:sz w:val="30"/>
          <w:szCs w:val="30"/>
        </w:rPr>
        <w:br/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ของบริษัท เบทาโกร จำกัด (มหาชน) และบริษัทย่อย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 และของเฉพาะบริษัท เบทาโกร จำกัด (มหาชน) ตามลำดับ ซึ่งผู้บริหาร</w:t>
      </w:r>
      <w:r w:rsidRPr="007070B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070B5">
        <w:rPr>
          <w:rFonts w:asciiTheme="majorBidi" w:eastAsia="Calibri" w:hAnsiTheme="majorBidi" w:cstheme="majorBidi"/>
          <w:spacing w:val="-2"/>
          <w:sz w:val="30"/>
          <w:szCs w:val="30"/>
        </w:rPr>
        <w:t>34</w:t>
      </w:r>
      <w:r w:rsidRPr="00132F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</w:t>
      </w:r>
      <w:r w:rsidRPr="00132F94">
        <w:rPr>
          <w:rFonts w:asciiTheme="majorBidi" w:eastAsia="Calibri" w:hAnsiTheme="majorBidi" w:cstheme="majorBidi" w:hint="cs"/>
          <w:sz w:val="30"/>
          <w:szCs w:val="30"/>
          <w:cs/>
        </w:rPr>
        <w:t>ป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เกี่ยวกับข้อมูลทางการเงิน</w:t>
      </w:r>
      <w:r w:rsidR="008477CE">
        <w:rPr>
          <w:rFonts w:asciiTheme="majorBidi" w:eastAsia="Calibri" w:hAnsiTheme="majorBidi" w:cstheme="majorBidi"/>
          <w:sz w:val="30"/>
          <w:szCs w:val="30"/>
        </w:rPr>
        <w:br/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58F1187E" w14:textId="77777777" w:rsidR="00F2697D" w:rsidRPr="008457DC" w:rsidRDefault="00F2697D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F8B76A" w14:textId="2972C158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8457D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701DD1" w14:textId="1234B465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0AF93586" w14:textId="779095E7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51C18" w:rsidRPr="008457DC">
        <w:rPr>
          <w:rFonts w:asciiTheme="majorBidi" w:hAnsiTheme="majorBidi" w:cstheme="majorBidi"/>
          <w:sz w:val="30"/>
          <w:szCs w:val="30"/>
        </w:rPr>
        <w:t>2410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จำกัดกว่าการตรวจสอบตามมาตรฐานการสอบบัญชี</w:t>
      </w:r>
      <w:r w:rsidR="002011A6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ที่สอบทาน</w:t>
      </w:r>
    </w:p>
    <w:p w14:paraId="59BFDA33" w14:textId="77777777" w:rsidR="005A0C13" w:rsidRPr="008457DC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8457DC" w:rsidRDefault="005A0C13" w:rsidP="005A0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8457DC" w:rsidSect="00A96A5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2DCBF4FF" w14:textId="39BC094A" w:rsidR="00E972A9" w:rsidRPr="008457DC" w:rsidRDefault="005B3A9B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ข้อสรุป</w:t>
      </w:r>
      <w:r w:rsidR="00E972A9"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7DBD3006" w14:textId="77777777" w:rsidR="00A96A58" w:rsidRPr="008457DC" w:rsidRDefault="00A96A58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E4BBF" w14:textId="45E7A945" w:rsidR="00E972A9" w:rsidRPr="008457DC" w:rsidRDefault="005B3A9B" w:rsidP="00A96A5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457DC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ฉบับที่ </w:t>
      </w:r>
      <w:r w:rsidR="00E51C18" w:rsidRPr="008457DC">
        <w:rPr>
          <w:rFonts w:asciiTheme="majorBidi" w:eastAsia="Calibri" w:hAnsiTheme="majorBidi" w:cstheme="majorBidi"/>
          <w:sz w:val="30"/>
          <w:szCs w:val="30"/>
        </w:rPr>
        <w:t>34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D01D70" w14:textId="77777777" w:rsidR="005B3A9B" w:rsidRPr="008457DC" w:rsidRDefault="005B3A9B" w:rsidP="00A96A58">
      <w:pPr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53789F1" w14:textId="1A57FF97" w:rsidR="005126E3" w:rsidRPr="008457DC" w:rsidRDefault="005126E3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3CF51108" w14:textId="209B3D32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7E87601B" w14:textId="2A7EEDD0" w:rsidR="00643816" w:rsidRPr="00BB2536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275FDBB" w14:textId="77777777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8457DC" w:rsidRDefault="005A0C1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C080DED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(</w:t>
      </w:r>
      <w:r w:rsidR="00F0771E" w:rsidRPr="00F0771E">
        <w:rPr>
          <w:rFonts w:asciiTheme="majorBidi" w:hAnsiTheme="majorBidi" w:cs="Angsana New" w:hint="cs"/>
          <w:cs/>
          <w:lang w:val="en-US"/>
        </w:rPr>
        <w:t>พรทิพย์</w:t>
      </w:r>
      <w:r w:rsidR="00F0771E" w:rsidRPr="00F0771E">
        <w:rPr>
          <w:rFonts w:asciiTheme="majorBidi" w:hAnsiTheme="majorBidi" w:cs="Angsana New"/>
          <w:cs/>
          <w:lang w:val="en-US"/>
        </w:rPr>
        <w:t xml:space="preserve"> </w:t>
      </w:r>
      <w:r w:rsidR="00F0771E" w:rsidRPr="00F0771E">
        <w:rPr>
          <w:rFonts w:asciiTheme="majorBidi" w:hAnsiTheme="majorBidi" w:cs="Angsana New" w:hint="cs"/>
          <w:cs/>
          <w:lang w:val="en-US"/>
        </w:rPr>
        <w:t>ริมดุสิต</w:t>
      </w:r>
      <w:r w:rsidRPr="008457DC">
        <w:rPr>
          <w:rFonts w:asciiTheme="majorBidi" w:hAnsiTheme="majorBidi" w:cstheme="majorBidi"/>
          <w:cs/>
        </w:rPr>
        <w:t>)</w:t>
      </w:r>
    </w:p>
    <w:p w14:paraId="24B95576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51AB5B3F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8457DC">
        <w:rPr>
          <w:rFonts w:asciiTheme="majorBidi" w:hAnsiTheme="majorBidi" w:cstheme="majorBidi"/>
          <w:cs/>
          <w:lang w:val="en-US"/>
        </w:rPr>
        <w:t>เลข</w:t>
      </w:r>
      <w:r w:rsidRPr="008457DC">
        <w:rPr>
          <w:rFonts w:asciiTheme="majorBidi" w:hAnsiTheme="majorBidi" w:cstheme="majorBidi"/>
          <w:cs/>
        </w:rPr>
        <w:t xml:space="preserve">ทะเบียน </w:t>
      </w:r>
      <w:r w:rsidR="00F33DD6" w:rsidRPr="00F33DD6">
        <w:rPr>
          <w:rFonts w:asciiTheme="majorBidi" w:hAnsiTheme="majorBidi" w:cstheme="majorBidi"/>
          <w:lang w:val="en-US"/>
        </w:rPr>
        <w:t>5565</w:t>
      </w:r>
    </w:p>
    <w:p w14:paraId="0D8C9D48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8457DC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4B5C015" w14:textId="4A7AA2EC" w:rsidR="002769F6" w:rsidRPr="008457DC" w:rsidRDefault="00045F23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C55788">
        <w:rPr>
          <w:rFonts w:asciiTheme="majorBidi" w:hAnsiTheme="majorBidi" w:cstheme="majorBidi"/>
          <w:sz w:val="30"/>
          <w:szCs w:val="30"/>
        </w:rPr>
        <w:t xml:space="preserve"> </w:t>
      </w:r>
      <w:r w:rsidR="00AA518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C557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5788">
        <w:rPr>
          <w:rFonts w:asciiTheme="majorBidi" w:hAnsiTheme="majorBidi" w:cstheme="majorBidi"/>
          <w:sz w:val="30"/>
          <w:szCs w:val="30"/>
        </w:rPr>
        <w:t>256</w:t>
      </w:r>
      <w:bookmarkEnd w:id="2"/>
      <w:r w:rsidR="00AA518A">
        <w:rPr>
          <w:rFonts w:asciiTheme="majorBidi" w:hAnsiTheme="majorBidi" w:cstheme="majorBidi"/>
          <w:sz w:val="30"/>
          <w:szCs w:val="30"/>
        </w:rPr>
        <w:t>8</w:t>
      </w:r>
    </w:p>
    <w:sectPr w:rsidR="002769F6" w:rsidRPr="008457DC" w:rsidSect="00A96A58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95140" w14:textId="77777777" w:rsidR="008021C9" w:rsidRDefault="008021C9">
      <w:r>
        <w:separator/>
      </w:r>
    </w:p>
  </w:endnote>
  <w:endnote w:type="continuationSeparator" w:id="0">
    <w:p w14:paraId="230A22EF" w14:textId="77777777" w:rsidR="008021C9" w:rsidRDefault="008021C9">
      <w:r>
        <w:continuationSeparator/>
      </w:r>
    </w:p>
  </w:endnote>
  <w:endnote w:type="continuationNotice" w:id="1">
    <w:p w14:paraId="0CD4B0D6" w14:textId="77777777" w:rsidR="008021C9" w:rsidRDefault="008021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52FFD" w14:textId="46ACEDFF" w:rsidR="005C3402" w:rsidRDefault="005C3402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E51C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5C3402" w:rsidRDefault="005C3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CBFCD" w14:textId="77777777" w:rsidR="005C3402" w:rsidRPr="00E66D77" w:rsidRDefault="005C3402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12FA" w14:textId="733330D1" w:rsidR="005C3402" w:rsidRPr="00C276FA" w:rsidRDefault="005C3402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E51C18">
      <w:rPr>
        <w:rStyle w:val="PageNumber"/>
        <w:rFonts w:ascii="Angsana New" w:hAnsi="Angsana New"/>
        <w:sz w:val="30"/>
        <w:szCs w:val="30"/>
      </w:rPr>
      <w:t>2</w:t>
    </w:r>
  </w:p>
  <w:p w14:paraId="24D6BD37" w14:textId="6F849662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E11D51">
      <w:rPr>
        <w:rFonts w:ascii="Angsana New" w:hAnsi="Angsana New"/>
        <w:i/>
        <w:iCs/>
        <w:noProof/>
        <w:sz w:val="30"/>
        <w:szCs w:val="30"/>
      </w:rPr>
      <w:t>Mar25_FSA_Betagro_03t_Q1_1 v11-2.docx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3718A" w14:textId="77777777" w:rsidR="005C3402" w:rsidRPr="00E2000D" w:rsidRDefault="005C340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B2B38" w14:textId="77777777" w:rsidR="008021C9" w:rsidRDefault="008021C9">
      <w:r>
        <w:separator/>
      </w:r>
    </w:p>
  </w:footnote>
  <w:footnote w:type="continuationSeparator" w:id="0">
    <w:p w14:paraId="2CF9F30D" w14:textId="77777777" w:rsidR="008021C9" w:rsidRDefault="008021C9">
      <w:r>
        <w:continuationSeparator/>
      </w:r>
    </w:p>
  </w:footnote>
  <w:footnote w:type="continuationNotice" w:id="1">
    <w:p w14:paraId="46C4D4BE" w14:textId="77777777" w:rsidR="008021C9" w:rsidRDefault="008021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3174" w14:textId="247F01CA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7459E8" w14:textId="05A9E39D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18DB8B4" w14:textId="14F3B3D9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47593B" w14:textId="20371EA0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9EB311" w14:textId="77777777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3EFF7D3" w14:textId="77777777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64C4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39E9C8E" w14:textId="77777777" w:rsidR="005C3402" w:rsidRDefault="005C3402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8B5E6" w14:textId="267A1AEC" w:rsidR="005C3402" w:rsidRDefault="005C3402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30</w:t>
    </w:r>
    <w:r w:rsidRPr="0002045B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2564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0E12D65E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F5F0" w14:textId="77777777" w:rsidR="005C3402" w:rsidRPr="00D9725B" w:rsidRDefault="005C3402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19755FB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F8890E2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735825B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E342915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376F96E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DFF066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D7DA6A" w14:textId="77777777" w:rsidR="005C3402" w:rsidRPr="00D9725B" w:rsidRDefault="005C3402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3FE9" w14:textId="77777777" w:rsidR="005C3402" w:rsidRPr="008E10A7" w:rsidRDefault="005C3402" w:rsidP="00AA773A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228C4A2" w14:textId="77777777" w:rsidR="005C3402" w:rsidRDefault="005C3402" w:rsidP="00AA7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0C3F69" w14:textId="77777777" w:rsidR="005C3402" w:rsidRDefault="005C3402" w:rsidP="00AA77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0A44B" w14:textId="2840187A" w:rsidR="005C3402" w:rsidRPr="00B1772B" w:rsidRDefault="005C3402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DF7D045" w14:textId="66FDB9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C78280" w14:textId="36E62B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724DC77" w14:textId="77777777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7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19"/>
  </w:num>
  <w:num w:numId="3" w16cid:durableId="1421297319">
    <w:abstractNumId w:val="12"/>
  </w:num>
  <w:num w:numId="4" w16cid:durableId="2021466238">
    <w:abstractNumId w:val="6"/>
  </w:num>
  <w:num w:numId="5" w16cid:durableId="890000956">
    <w:abstractNumId w:val="30"/>
  </w:num>
  <w:num w:numId="6" w16cid:durableId="1748382834">
    <w:abstractNumId w:val="10"/>
  </w:num>
  <w:num w:numId="7" w16cid:durableId="1491554610">
    <w:abstractNumId w:val="11"/>
  </w:num>
  <w:num w:numId="8" w16cid:durableId="1201935835">
    <w:abstractNumId w:val="26"/>
  </w:num>
  <w:num w:numId="9" w16cid:durableId="740981934">
    <w:abstractNumId w:val="25"/>
  </w:num>
  <w:num w:numId="10" w16cid:durableId="533538954">
    <w:abstractNumId w:val="23"/>
  </w:num>
  <w:num w:numId="11" w16cid:durableId="354697771">
    <w:abstractNumId w:val="21"/>
  </w:num>
  <w:num w:numId="12" w16cid:durableId="147868124">
    <w:abstractNumId w:val="8"/>
  </w:num>
  <w:num w:numId="13" w16cid:durableId="1967154160">
    <w:abstractNumId w:val="29"/>
  </w:num>
  <w:num w:numId="14" w16cid:durableId="1959025773">
    <w:abstractNumId w:val="34"/>
  </w:num>
  <w:num w:numId="15" w16cid:durableId="1610818368">
    <w:abstractNumId w:val="33"/>
  </w:num>
  <w:num w:numId="16" w16cid:durableId="1443449995">
    <w:abstractNumId w:val="32"/>
  </w:num>
  <w:num w:numId="17" w16cid:durableId="975990003">
    <w:abstractNumId w:val="0"/>
  </w:num>
  <w:num w:numId="18" w16cid:durableId="918831493">
    <w:abstractNumId w:val="18"/>
  </w:num>
  <w:num w:numId="19" w16cid:durableId="545990217">
    <w:abstractNumId w:val="27"/>
  </w:num>
  <w:num w:numId="20" w16cid:durableId="82922752">
    <w:abstractNumId w:val="4"/>
  </w:num>
  <w:num w:numId="21" w16cid:durableId="760640504">
    <w:abstractNumId w:val="20"/>
  </w:num>
  <w:num w:numId="22" w16cid:durableId="2028215818">
    <w:abstractNumId w:val="28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4"/>
  </w:num>
  <w:num w:numId="26" w16cid:durableId="1551846289">
    <w:abstractNumId w:val="14"/>
  </w:num>
  <w:num w:numId="27" w16cid:durableId="1078094171">
    <w:abstractNumId w:val="13"/>
  </w:num>
  <w:num w:numId="28" w16cid:durableId="342392137">
    <w:abstractNumId w:val="31"/>
  </w:num>
  <w:num w:numId="29" w16cid:durableId="1738816542">
    <w:abstractNumId w:val="3"/>
  </w:num>
  <w:num w:numId="30" w16cid:durableId="215356383">
    <w:abstractNumId w:val="16"/>
  </w:num>
  <w:num w:numId="31" w16cid:durableId="1978488861">
    <w:abstractNumId w:val="17"/>
  </w:num>
  <w:num w:numId="32" w16cid:durableId="987435093">
    <w:abstractNumId w:val="5"/>
  </w:num>
  <w:num w:numId="33" w16cid:durableId="1808427325">
    <w:abstractNumId w:val="15"/>
  </w:num>
  <w:num w:numId="34" w16cid:durableId="968392489">
    <w:abstractNumId w:val="22"/>
  </w:num>
  <w:num w:numId="35" w16cid:durableId="38051866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2E04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0CA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84B"/>
    <w:rsid w:val="000219EA"/>
    <w:rsid w:val="00021C98"/>
    <w:rsid w:val="00021D12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5F23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1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1E90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2A9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D07"/>
    <w:rsid w:val="000A606C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68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2D7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0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7A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78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4E87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AFE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63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5E3"/>
    <w:rsid w:val="00162628"/>
    <w:rsid w:val="001626AB"/>
    <w:rsid w:val="001628A2"/>
    <w:rsid w:val="00162ADE"/>
    <w:rsid w:val="00162F4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716A"/>
    <w:rsid w:val="00167450"/>
    <w:rsid w:val="0016769D"/>
    <w:rsid w:val="001677E3"/>
    <w:rsid w:val="00167ADB"/>
    <w:rsid w:val="00167C40"/>
    <w:rsid w:val="00167D36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D7A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601"/>
    <w:rsid w:val="0018577A"/>
    <w:rsid w:val="001857E3"/>
    <w:rsid w:val="00185C1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574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31F"/>
    <w:rsid w:val="001C3973"/>
    <w:rsid w:val="001C3A4F"/>
    <w:rsid w:val="001C3ABC"/>
    <w:rsid w:val="001C3BF5"/>
    <w:rsid w:val="001C3D12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78D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0B"/>
    <w:rsid w:val="002334C1"/>
    <w:rsid w:val="00233548"/>
    <w:rsid w:val="002335E0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518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6A7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8F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A94"/>
    <w:rsid w:val="00285120"/>
    <w:rsid w:val="00285507"/>
    <w:rsid w:val="00285522"/>
    <w:rsid w:val="0028589F"/>
    <w:rsid w:val="0028595E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0E"/>
    <w:rsid w:val="002B5019"/>
    <w:rsid w:val="002B5174"/>
    <w:rsid w:val="002B52A7"/>
    <w:rsid w:val="002B538C"/>
    <w:rsid w:val="002B53E2"/>
    <w:rsid w:val="002B5434"/>
    <w:rsid w:val="002B54F1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612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B12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7C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663"/>
    <w:rsid w:val="0031274D"/>
    <w:rsid w:val="003128B5"/>
    <w:rsid w:val="00312F0F"/>
    <w:rsid w:val="00312F96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0FDC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68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1D61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CBC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00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B22"/>
    <w:rsid w:val="003F3C03"/>
    <w:rsid w:val="003F3C67"/>
    <w:rsid w:val="003F4102"/>
    <w:rsid w:val="003F4461"/>
    <w:rsid w:val="003F4740"/>
    <w:rsid w:val="003F4AEE"/>
    <w:rsid w:val="003F4C12"/>
    <w:rsid w:val="003F4D18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949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9C4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6A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A91"/>
    <w:rsid w:val="00426C13"/>
    <w:rsid w:val="00426C36"/>
    <w:rsid w:val="0042712F"/>
    <w:rsid w:val="004273F1"/>
    <w:rsid w:val="004275CC"/>
    <w:rsid w:val="00427924"/>
    <w:rsid w:val="0042798B"/>
    <w:rsid w:val="00427C4E"/>
    <w:rsid w:val="00427C6E"/>
    <w:rsid w:val="00427CF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6A7"/>
    <w:rsid w:val="0043787E"/>
    <w:rsid w:val="004378F1"/>
    <w:rsid w:val="004378F8"/>
    <w:rsid w:val="00437906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440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5A9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AA9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B40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944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98A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3A1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1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389"/>
    <w:rsid w:val="004E07C1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5D9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91C"/>
    <w:rsid w:val="005129FC"/>
    <w:rsid w:val="00512A5A"/>
    <w:rsid w:val="00512BA9"/>
    <w:rsid w:val="00512D0D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5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9ED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9DB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947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652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500A"/>
    <w:rsid w:val="005851A7"/>
    <w:rsid w:val="00585406"/>
    <w:rsid w:val="005855EE"/>
    <w:rsid w:val="00585969"/>
    <w:rsid w:val="00585B3A"/>
    <w:rsid w:val="00585EEA"/>
    <w:rsid w:val="00586128"/>
    <w:rsid w:val="005861D3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8C3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2F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B34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C87"/>
    <w:rsid w:val="005D7D8E"/>
    <w:rsid w:val="005E01F3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E3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3A7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B3C"/>
    <w:rsid w:val="00634C6B"/>
    <w:rsid w:val="00634D87"/>
    <w:rsid w:val="00634E0A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7D3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1AE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3CE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26E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3EE0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6B8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DC5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B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3A2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EF2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2F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4FC9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882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34D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503"/>
    <w:rsid w:val="0080076B"/>
    <w:rsid w:val="0080087C"/>
    <w:rsid w:val="00800E0E"/>
    <w:rsid w:val="008010FF"/>
    <w:rsid w:val="008015CA"/>
    <w:rsid w:val="008015F3"/>
    <w:rsid w:val="008015F9"/>
    <w:rsid w:val="008017A3"/>
    <w:rsid w:val="00801A02"/>
    <w:rsid w:val="00801A06"/>
    <w:rsid w:val="00801A33"/>
    <w:rsid w:val="00801A52"/>
    <w:rsid w:val="00801F4A"/>
    <w:rsid w:val="008021BA"/>
    <w:rsid w:val="008021C9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1F8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C16"/>
    <w:rsid w:val="00813D40"/>
    <w:rsid w:val="00814350"/>
    <w:rsid w:val="0081450B"/>
    <w:rsid w:val="008145B6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1E6C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7CE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23"/>
    <w:rsid w:val="0086639B"/>
    <w:rsid w:val="00866735"/>
    <w:rsid w:val="00866925"/>
    <w:rsid w:val="00866AFE"/>
    <w:rsid w:val="00866B41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347"/>
    <w:rsid w:val="00885486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6FD8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74A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11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2B6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252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2B55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90F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8DE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F79"/>
    <w:rsid w:val="009150B8"/>
    <w:rsid w:val="0091548B"/>
    <w:rsid w:val="00915A0E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32B"/>
    <w:rsid w:val="00923442"/>
    <w:rsid w:val="009236CB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CB6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ABB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0F5"/>
    <w:rsid w:val="0096017D"/>
    <w:rsid w:val="0096070A"/>
    <w:rsid w:val="0096073C"/>
    <w:rsid w:val="009608C2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BAF"/>
    <w:rsid w:val="00982ED7"/>
    <w:rsid w:val="00983058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039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205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3179"/>
    <w:rsid w:val="009B31A1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894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6A8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C4"/>
    <w:rsid w:val="009F54B8"/>
    <w:rsid w:val="009F5526"/>
    <w:rsid w:val="009F5582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74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089"/>
    <w:rsid w:val="00A103B9"/>
    <w:rsid w:val="00A1067B"/>
    <w:rsid w:val="00A10695"/>
    <w:rsid w:val="00A106E9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606C"/>
    <w:rsid w:val="00A16091"/>
    <w:rsid w:val="00A16178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2011D"/>
    <w:rsid w:val="00A20459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DF8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4C1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789"/>
    <w:rsid w:val="00A71908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237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9FB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82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847"/>
    <w:rsid w:val="00AA4C12"/>
    <w:rsid w:val="00AA4C61"/>
    <w:rsid w:val="00AA4F25"/>
    <w:rsid w:val="00AA5000"/>
    <w:rsid w:val="00AA518A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B7D01"/>
    <w:rsid w:val="00AC0215"/>
    <w:rsid w:val="00AC027A"/>
    <w:rsid w:val="00AC0334"/>
    <w:rsid w:val="00AC06A9"/>
    <w:rsid w:val="00AC0862"/>
    <w:rsid w:val="00AC0A04"/>
    <w:rsid w:val="00AC0CA1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2F5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9DA"/>
    <w:rsid w:val="00AE2C43"/>
    <w:rsid w:val="00AE2CA6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B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429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5"/>
    <w:rsid w:val="00B45E4C"/>
    <w:rsid w:val="00B45EF3"/>
    <w:rsid w:val="00B46037"/>
    <w:rsid w:val="00B4642B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09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3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C"/>
    <w:rsid w:val="00BB2B75"/>
    <w:rsid w:val="00BB3169"/>
    <w:rsid w:val="00BB340D"/>
    <w:rsid w:val="00BB3922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0F6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1D9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784"/>
    <w:rsid w:val="00BC7B76"/>
    <w:rsid w:val="00BC7E0C"/>
    <w:rsid w:val="00BD0470"/>
    <w:rsid w:val="00BD084A"/>
    <w:rsid w:val="00BD0D25"/>
    <w:rsid w:val="00BD0D87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4EB"/>
    <w:rsid w:val="00BD6647"/>
    <w:rsid w:val="00BD68A0"/>
    <w:rsid w:val="00BD6A1C"/>
    <w:rsid w:val="00BD6B47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3E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BD0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378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3EA"/>
    <w:rsid w:val="00C345F4"/>
    <w:rsid w:val="00C34AF5"/>
    <w:rsid w:val="00C34C8B"/>
    <w:rsid w:val="00C34D69"/>
    <w:rsid w:val="00C34DB0"/>
    <w:rsid w:val="00C34E84"/>
    <w:rsid w:val="00C34FC7"/>
    <w:rsid w:val="00C3526B"/>
    <w:rsid w:val="00C35C28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6FB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85A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CA1"/>
    <w:rsid w:val="00C47D14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B4"/>
    <w:rsid w:val="00C53AAE"/>
    <w:rsid w:val="00C53B1C"/>
    <w:rsid w:val="00C53DED"/>
    <w:rsid w:val="00C53EE3"/>
    <w:rsid w:val="00C5401A"/>
    <w:rsid w:val="00C54088"/>
    <w:rsid w:val="00C54765"/>
    <w:rsid w:val="00C5483F"/>
    <w:rsid w:val="00C5487A"/>
    <w:rsid w:val="00C5487E"/>
    <w:rsid w:val="00C54ADD"/>
    <w:rsid w:val="00C54C5D"/>
    <w:rsid w:val="00C54C71"/>
    <w:rsid w:val="00C54C73"/>
    <w:rsid w:val="00C54CF4"/>
    <w:rsid w:val="00C54F03"/>
    <w:rsid w:val="00C5578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0BA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BC0"/>
    <w:rsid w:val="00C93C2D"/>
    <w:rsid w:val="00C93E18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3DE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54B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436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9E0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820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048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7B1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BD7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EFF"/>
    <w:rsid w:val="00D54152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1A"/>
    <w:rsid w:val="00D6406A"/>
    <w:rsid w:val="00D64085"/>
    <w:rsid w:val="00D640B9"/>
    <w:rsid w:val="00D64162"/>
    <w:rsid w:val="00D641B4"/>
    <w:rsid w:val="00D64682"/>
    <w:rsid w:val="00D64A91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5F86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26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25B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90A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70B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4AA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D51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8DD"/>
    <w:rsid w:val="00E22B40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7FD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6B2"/>
    <w:rsid w:val="00E46C7E"/>
    <w:rsid w:val="00E470E1"/>
    <w:rsid w:val="00E47227"/>
    <w:rsid w:val="00E4772F"/>
    <w:rsid w:val="00E47A4D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73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69D"/>
    <w:rsid w:val="00EA18D2"/>
    <w:rsid w:val="00EA1958"/>
    <w:rsid w:val="00EA1B0F"/>
    <w:rsid w:val="00EA1B44"/>
    <w:rsid w:val="00EA1C8D"/>
    <w:rsid w:val="00EA1CF9"/>
    <w:rsid w:val="00EA1E1D"/>
    <w:rsid w:val="00EA1E65"/>
    <w:rsid w:val="00EA1EC6"/>
    <w:rsid w:val="00EA21E9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AEA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D6B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1E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97D"/>
    <w:rsid w:val="00F26A4A"/>
    <w:rsid w:val="00F272CC"/>
    <w:rsid w:val="00F27436"/>
    <w:rsid w:val="00F27DCF"/>
    <w:rsid w:val="00F27EF7"/>
    <w:rsid w:val="00F300A9"/>
    <w:rsid w:val="00F303B0"/>
    <w:rsid w:val="00F305C6"/>
    <w:rsid w:val="00F30792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DD6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7FB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DE"/>
    <w:rsid w:val="00F45937"/>
    <w:rsid w:val="00F45961"/>
    <w:rsid w:val="00F45BDB"/>
    <w:rsid w:val="00F45E20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4EC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7F6"/>
    <w:rsid w:val="00F61B1F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3C5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6119"/>
    <w:rsid w:val="00F761B9"/>
    <w:rsid w:val="00F7634E"/>
    <w:rsid w:val="00F76E12"/>
    <w:rsid w:val="00F775CD"/>
    <w:rsid w:val="00F77724"/>
    <w:rsid w:val="00F77A5B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478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0B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19"/>
    <w:rsid w:val="00FC473A"/>
    <w:rsid w:val="00FC4794"/>
    <w:rsid w:val="00FC4A08"/>
    <w:rsid w:val="00FC4B23"/>
    <w:rsid w:val="00FC4D48"/>
    <w:rsid w:val="00FC4F84"/>
    <w:rsid w:val="00FC505D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DB3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E63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06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6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907BAC-28E6-4DEE-A11B-324F2A70A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1E2FEB-CCCD-480C-9FCC-947507F26262}">
  <ds:schemaRefs>
    <ds:schemaRef ds:uri="http://purl.org/dc/terms/"/>
    <ds:schemaRef ds:uri="http://schemas.microsoft.com/office/2006/metadata/properties"/>
    <ds:schemaRef ds:uri="05716746-add9-412a-97a9-1b5167d151a3"/>
    <ds:schemaRef ds:uri="http://purl.org/dc/elements/1.1/"/>
    <ds:schemaRef ds:uri="4243d5be-521d-4052-81ca-f0f31ea6f2da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f6ba49b0-bcda-4796-8236-5b5cc1493ace"/>
    <ds:schemaRef ds:uri="http://schemas.microsoft.com/sharepoint/v3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30</TotalTime>
  <Pages>3</Pages>
  <Words>392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Manita, Naphawan</cp:lastModifiedBy>
  <cp:revision>40</cp:revision>
  <cp:lastPrinted>2025-05-12T06:49:00Z</cp:lastPrinted>
  <dcterms:created xsi:type="dcterms:W3CDTF">2024-10-24T03:04:00Z</dcterms:created>
  <dcterms:modified xsi:type="dcterms:W3CDTF">2025-05-12T11:04:00Z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