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93FB4" w14:textId="77777777" w:rsidR="00677FA6" w:rsidRPr="0062720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62720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2720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7E1687" w:rsidRPr="0062720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62720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32474CA" w14:textId="77777777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4D9FFFF2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2AC75A" w14:textId="2E857EB4" w:rsidR="007D1F1F" w:rsidRPr="00627208" w:rsidRDefault="007D1F1F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46F6277" w14:textId="77777777" w:rsidR="00E069CF" w:rsidRPr="00627208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2C10CD66" w14:textId="77777777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3D1C79A1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5C56557" w14:textId="42013889" w:rsidR="00DF5F76" w:rsidRDefault="00F855C2" w:rsidP="00065BFA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07DAE1A" w14:textId="688F30BE" w:rsidR="00E255FD" w:rsidRPr="00065BFA" w:rsidRDefault="00E255FD" w:rsidP="00065BFA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50B30268" w14:textId="77777777" w:rsidR="009472D2" w:rsidRPr="00627208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E704018" w14:textId="77777777" w:rsidR="007659F1" w:rsidRPr="00627208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357E3A3" w14:textId="77777777" w:rsidR="007659F1" w:rsidRPr="00627208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DC4B510" w14:textId="77777777" w:rsidR="0029029B" w:rsidRPr="00627208" w:rsidRDefault="0029029B" w:rsidP="002F295D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0E630048" w14:textId="77777777" w:rsidR="004E58EC" w:rsidRPr="00627208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0E78FE" w14:textId="77777777" w:rsidR="00D77AAD" w:rsidRPr="00627208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E255FD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625D9" w14:textId="2990DEB9" w:rsidR="00361980" w:rsidRPr="00627208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627208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627208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62720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31ED9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982C00">
        <w:rPr>
          <w:rFonts w:asciiTheme="majorBidi" w:hAnsiTheme="majorBidi" w:cstheme="majorBidi"/>
          <w:sz w:val="30"/>
          <w:szCs w:val="30"/>
        </w:rPr>
        <w:t>14</w:t>
      </w:r>
      <w:r w:rsidR="00955382">
        <w:rPr>
          <w:rFonts w:asciiTheme="majorBidi" w:hAnsiTheme="majorBidi" w:cstheme="majorBidi"/>
          <w:sz w:val="30"/>
          <w:szCs w:val="30"/>
        </w:rPr>
        <w:t xml:space="preserve"> </w:t>
      </w:r>
      <w:r w:rsidR="00955382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955382">
        <w:rPr>
          <w:rFonts w:asciiTheme="majorBidi" w:hAnsiTheme="majorBidi" w:cstheme="majorBidi"/>
          <w:sz w:val="30"/>
          <w:szCs w:val="30"/>
        </w:rPr>
        <w:t>2568</w:t>
      </w:r>
    </w:p>
    <w:p w14:paraId="23A6D332" w14:textId="77777777" w:rsidR="00E5413F" w:rsidRPr="00E255FD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B3788" w14:textId="635BE347" w:rsidR="00515797" w:rsidRPr="00627208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E255FD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5C973" w14:textId="76928729" w:rsidR="000E046F" w:rsidRPr="00627208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 w:rsidRPr="00627208">
        <w:rPr>
          <w:rFonts w:asciiTheme="majorBidi" w:hAnsiTheme="majorBidi" w:cstheme="majorBidi"/>
          <w:sz w:val="30"/>
          <w:szCs w:val="30"/>
          <w:cs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 w:rsidRPr="00627208">
        <w:rPr>
          <w:rFonts w:asciiTheme="majorBidi" w:hAnsiTheme="majorBidi" w:cstheme="majorBidi"/>
          <w:sz w:val="30"/>
          <w:szCs w:val="30"/>
          <w:cs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2720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7102F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7102F" w:rsidRPr="00627208">
        <w:rPr>
          <w:rFonts w:asciiTheme="majorBid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="00C7102F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7102F" w:rsidRPr="006272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955382">
        <w:rPr>
          <w:rFonts w:asciiTheme="majorBidi" w:hAnsiTheme="majorBidi" w:cstheme="majorBidi"/>
          <w:sz w:val="30"/>
          <w:szCs w:val="30"/>
        </w:rPr>
        <w:t>7</w:t>
      </w:r>
    </w:p>
    <w:p w14:paraId="300E17FF" w14:textId="77777777" w:rsidR="00BC6A20" w:rsidRPr="00E255FD" w:rsidRDefault="00BC6A20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F7B8E" w14:textId="45B8FD98" w:rsidR="00C13362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955382">
        <w:rPr>
          <w:rFonts w:asciiTheme="majorBidi" w:hAnsiTheme="majorBidi" w:cstheme="majorBidi"/>
          <w:sz w:val="30"/>
          <w:szCs w:val="30"/>
        </w:rPr>
        <w:t>7</w:t>
      </w:r>
    </w:p>
    <w:p w14:paraId="772D41E3" w14:textId="77777777" w:rsidR="00683BAD" w:rsidRPr="00E255FD" w:rsidRDefault="00683BAD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E0957" w14:textId="77777777" w:rsidR="008B61AD" w:rsidRPr="00627208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E255FD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4F604" w14:textId="208FC0BC" w:rsidR="005A70CB" w:rsidRDefault="008A5B1A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A5B1A">
        <w:rPr>
          <w:rFonts w:asciiTheme="majorBidi" w:hAnsiTheme="majorBidi"/>
          <w:sz w:val="30"/>
          <w:szCs w:val="30"/>
          <w:cs/>
        </w:rPr>
        <w:t xml:space="preserve">บริษัทร่วมและการร่วมค้าที่มีการเปลี่ยนแปลงอย่างมีสาระสำคัญได้เปิดเผยในหมายเหตุข้อ </w:t>
      </w:r>
      <w:r w:rsidR="00DA094D">
        <w:rPr>
          <w:rFonts w:asciiTheme="majorBidi" w:hAnsiTheme="majorBidi"/>
          <w:sz w:val="30"/>
          <w:szCs w:val="30"/>
        </w:rPr>
        <w:t>4</w:t>
      </w:r>
      <w:r w:rsidRPr="008A5B1A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ไม่มีการเปลี่ยนแปลงความสัมพันธ์อย่างมีสาระสำคัญในระหว่างงวด</w:t>
      </w:r>
    </w:p>
    <w:p w14:paraId="2C5EA91A" w14:textId="77777777" w:rsidR="008A5B1A" w:rsidRPr="00E255FD" w:rsidRDefault="008A5B1A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EB7E4" w14:textId="0EF94169" w:rsidR="008B61AD" w:rsidRPr="00627208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27208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AF5A01" w:rsidRPr="00627208">
        <w:rPr>
          <w:rFonts w:asciiTheme="majorBidi" w:hAnsiTheme="majorBidi" w:cstheme="majorBidi"/>
          <w:spacing w:val="-4"/>
          <w:sz w:val="30"/>
          <w:szCs w:val="30"/>
          <w:cs/>
        </w:rPr>
        <w:t>โยบายการกำหนดราคา</w:t>
      </w:r>
      <w:r w:rsidR="00AB371E" w:rsidRPr="00627208">
        <w:rPr>
          <w:rFonts w:asciiTheme="majorBidi" w:hAnsiTheme="majorBidi" w:cstheme="majorBidi"/>
          <w:spacing w:val="-4"/>
          <w:sz w:val="30"/>
          <w:szCs w:val="30"/>
          <w:cs/>
        </w:rPr>
        <w:t>ไม่มีการเปลี่ยนแปลง</w:t>
      </w:r>
      <w:r w:rsidR="00553C0C" w:rsidRPr="00627208">
        <w:rPr>
          <w:rFonts w:asciiTheme="majorBidi" w:hAnsiTheme="majorBidi" w:cstheme="majorBidi"/>
          <w:spacing w:val="-4"/>
          <w:sz w:val="30"/>
          <w:szCs w:val="30"/>
          <w:cs/>
        </w:rPr>
        <w:t>อย่างมีสาระสำคัญ</w:t>
      </w:r>
      <w:r w:rsidR="00AB371E" w:rsidRPr="00627208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="000271C5" w:rsidRPr="00627208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1D5E6A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="000271C5" w:rsidRPr="00627208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AB371E" w:rsidRPr="00627208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6276CD" w:rsidRPr="00627208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D5E6A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3109A" w:rsidRPr="0062720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D5E6A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126C68" w:rsidRPr="0062720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276CD" w:rsidRPr="00516F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31FF6" w:rsidRPr="00516F6F">
        <w:rPr>
          <w:rFonts w:asciiTheme="majorBidi" w:hAnsiTheme="majorBidi" w:cstheme="majorBidi"/>
          <w:spacing w:val="-4"/>
          <w:sz w:val="30"/>
          <w:szCs w:val="30"/>
        </w:rPr>
        <w:t>8</w:t>
      </w:r>
    </w:p>
    <w:p w14:paraId="4D70CD84" w14:textId="360C1932" w:rsidR="000955D2" w:rsidRDefault="000955D2">
      <w:pPr>
        <w:rPr>
          <w:rFonts w:asciiTheme="majorBidi" w:hAnsiTheme="majorBidi" w:cstheme="majorBidi"/>
          <w:sz w:val="30"/>
          <w:szCs w:val="30"/>
        </w:rPr>
      </w:pPr>
    </w:p>
    <w:p w14:paraId="1FDEC3C1" w14:textId="40087BD6" w:rsidR="00E255FD" w:rsidRDefault="00E25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40"/>
        <w:gridCol w:w="240"/>
        <w:gridCol w:w="1200"/>
        <w:gridCol w:w="246"/>
        <w:gridCol w:w="1193"/>
        <w:gridCol w:w="259"/>
        <w:gridCol w:w="1189"/>
      </w:tblGrid>
      <w:tr w:rsidR="000955D2" w:rsidRPr="00627208" w14:paraId="37F7DC1B" w14:textId="77777777" w:rsidTr="00FF1834">
        <w:trPr>
          <w:tblHeader/>
        </w:trPr>
        <w:tc>
          <w:tcPr>
            <w:tcW w:w="2078" w:type="pct"/>
            <w:vAlign w:val="bottom"/>
          </w:tcPr>
          <w:p w14:paraId="692CFB8B" w14:textId="44CB7C6A" w:rsidR="000955D2" w:rsidRPr="00627208" w:rsidRDefault="000955D2" w:rsidP="00ED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Theme="majorBidi" w:hAnsiTheme="majorBidi" w:cstheme="majorBidi"/>
                <w:bCs/>
                <w:i/>
                <w:iCs/>
                <w:spacing w:val="-8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  <w:br w:type="page"/>
            </w:r>
            <w:r w:rsidRPr="00627208">
              <w:rPr>
                <w:rFonts w:asciiTheme="majorBidi" w:hAnsiTheme="majorBidi" w:cstheme="majorBidi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7DBB0019" w14:textId="77777777" w:rsidR="000955D2" w:rsidRPr="00627208" w:rsidRDefault="000955D2" w:rsidP="00ED167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09FFC1E9" w14:textId="77777777" w:rsidR="000955D2" w:rsidRPr="00627208" w:rsidRDefault="000955D2" w:rsidP="00ED167E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vAlign w:val="bottom"/>
          </w:tcPr>
          <w:p w14:paraId="33BEC0D1" w14:textId="77777777" w:rsidR="000955D2" w:rsidRPr="00627208" w:rsidRDefault="000955D2" w:rsidP="00ED167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5D2" w:rsidRPr="00627208" w14:paraId="156492C2" w14:textId="77777777" w:rsidTr="00C82753">
        <w:trPr>
          <w:tblHeader/>
        </w:trPr>
        <w:tc>
          <w:tcPr>
            <w:tcW w:w="2078" w:type="pct"/>
            <w:vAlign w:val="bottom"/>
          </w:tcPr>
          <w:p w14:paraId="3AC3CAE8" w14:textId="5C94D960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55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55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55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44BEA9F" w14:textId="7D16737B" w:rsidR="000955D2" w:rsidRPr="00627208" w:rsidRDefault="006276CD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538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  <w:vAlign w:val="bottom"/>
          </w:tcPr>
          <w:p w14:paraId="6F747C0C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2C7D197" w14:textId="54E5CF62" w:rsidR="000955D2" w:rsidRPr="00627208" w:rsidRDefault="0095538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vAlign w:val="bottom"/>
          </w:tcPr>
          <w:p w14:paraId="26C08A2A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43812DD9" w14:textId="20C768DD" w:rsidR="000955D2" w:rsidRPr="00627208" w:rsidRDefault="0095538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" w:type="pct"/>
            <w:vAlign w:val="bottom"/>
          </w:tcPr>
          <w:p w14:paraId="4DC8A756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5C86F5A" w14:textId="41231F86" w:rsidR="000955D2" w:rsidRPr="00627208" w:rsidRDefault="0095538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955D2" w:rsidRPr="00627208" w14:paraId="22E355A3" w14:textId="77777777" w:rsidTr="00C82753">
        <w:trPr>
          <w:trHeight w:val="255"/>
          <w:tblHeader/>
        </w:trPr>
        <w:tc>
          <w:tcPr>
            <w:tcW w:w="2078" w:type="pct"/>
            <w:vAlign w:val="bottom"/>
          </w:tcPr>
          <w:p w14:paraId="4E5EE5C2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pct"/>
            <w:gridSpan w:val="7"/>
            <w:vAlign w:val="bottom"/>
          </w:tcPr>
          <w:p w14:paraId="29A10FAE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5D2" w:rsidRPr="00627208" w14:paraId="4F22ECF1" w14:textId="77777777" w:rsidTr="00FF1834">
        <w:tc>
          <w:tcPr>
            <w:tcW w:w="2078" w:type="pct"/>
            <w:vAlign w:val="bottom"/>
          </w:tcPr>
          <w:p w14:paraId="06591660" w14:textId="77777777" w:rsidR="000955D2" w:rsidRPr="00627208" w:rsidRDefault="000955D2" w:rsidP="00ED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1" w:type="pct"/>
            <w:vAlign w:val="bottom"/>
          </w:tcPr>
          <w:p w14:paraId="22BC1148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23EFB7AC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E660405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AB5190B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08EA40C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B382D29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5295EB3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3D39" w:rsidRPr="00627208" w14:paraId="7A83F650" w14:textId="77777777" w:rsidTr="00FF1834">
        <w:tc>
          <w:tcPr>
            <w:tcW w:w="2078" w:type="pct"/>
            <w:vAlign w:val="bottom"/>
          </w:tcPr>
          <w:p w14:paraId="09E8B365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3F36D500" w14:textId="62B5A30F" w:rsidR="00123D39" w:rsidRPr="00627208" w:rsidRDefault="005B7852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123D39">
              <w:rPr>
                <w:rFonts w:asciiTheme="majorBidi" w:hAnsiTheme="majorBidi" w:cstheme="majorBidi"/>
                <w:sz w:val="30"/>
                <w:szCs w:val="30"/>
              </w:rPr>
              <w:t>,729,574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5963A64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5F4ADC8D" w14:textId="1C5ACBDE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6,458,272</w:t>
            </w:r>
          </w:p>
        </w:tc>
        <w:tc>
          <w:tcPr>
            <w:tcW w:w="129" w:type="pct"/>
            <w:vAlign w:val="bottom"/>
          </w:tcPr>
          <w:p w14:paraId="55FBFF56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F7F7895" w14:textId="76105081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841CD04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F62C09C" w14:textId="00838903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D39" w:rsidRPr="00627208" w14:paraId="2AAA0A4D" w14:textId="77777777" w:rsidTr="00FF1834">
        <w:tc>
          <w:tcPr>
            <w:tcW w:w="2078" w:type="pct"/>
            <w:vAlign w:val="bottom"/>
          </w:tcPr>
          <w:p w14:paraId="338D4C81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4EBCCB00" w14:textId="0C51C4B5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23,541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BC4AC8C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31C3FC5" w14:textId="0E07D4F0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23,190</w:t>
            </w:r>
          </w:p>
        </w:tc>
        <w:tc>
          <w:tcPr>
            <w:tcW w:w="129" w:type="pct"/>
            <w:vAlign w:val="bottom"/>
          </w:tcPr>
          <w:p w14:paraId="6DC711ED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079522" w14:textId="6AED5002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2F0F047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03E8CBC" w14:textId="1DA84376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D39" w:rsidRPr="00627208" w14:paraId="49B33A85" w14:textId="77777777" w:rsidTr="00FF1834">
        <w:tc>
          <w:tcPr>
            <w:tcW w:w="2078" w:type="pct"/>
            <w:vAlign w:val="bottom"/>
          </w:tcPr>
          <w:p w14:paraId="5859FC12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F281F0D" w14:textId="4CA9D05F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190,370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13BE767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2291E4E" w14:textId="2DD8F480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250,179</w:t>
            </w:r>
          </w:p>
        </w:tc>
        <w:tc>
          <w:tcPr>
            <w:tcW w:w="129" w:type="pct"/>
            <w:vAlign w:val="bottom"/>
          </w:tcPr>
          <w:p w14:paraId="3E7C5F8B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46A1CBB" w14:textId="2D23535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5DD057B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B280776" w14:textId="7B7C0603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D39" w:rsidRPr="00627208" w14:paraId="21C56D5C" w14:textId="77777777" w:rsidTr="00E234DE">
        <w:tc>
          <w:tcPr>
            <w:tcW w:w="2078" w:type="pct"/>
            <w:vAlign w:val="bottom"/>
          </w:tcPr>
          <w:p w14:paraId="1533AB4B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A3F2273" w14:textId="536ADD1A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43,193</w:t>
            </w:r>
          </w:p>
        </w:tc>
        <w:tc>
          <w:tcPr>
            <w:tcW w:w="126" w:type="pct"/>
            <w:vAlign w:val="bottom"/>
          </w:tcPr>
          <w:p w14:paraId="63199D8C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68BDE2CB" w14:textId="4C3D88E3" w:rsidR="00123D39" w:rsidRPr="00627208" w:rsidRDefault="00844AF0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45,902</w:t>
            </w:r>
          </w:p>
        </w:tc>
        <w:tc>
          <w:tcPr>
            <w:tcW w:w="129" w:type="pct"/>
            <w:vAlign w:val="bottom"/>
          </w:tcPr>
          <w:p w14:paraId="57B264E7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1D5E5FB" w14:textId="3A94279C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5E4B5E3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22287EE" w14:textId="27DCDA30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D39" w:rsidRPr="00627208" w14:paraId="142F74D2" w14:textId="77777777" w:rsidTr="00E234DE">
        <w:tc>
          <w:tcPr>
            <w:tcW w:w="2078" w:type="pct"/>
            <w:vAlign w:val="bottom"/>
          </w:tcPr>
          <w:p w14:paraId="2E01293B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D9788DB" w14:textId="7F2B55AF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305,088</w:t>
            </w:r>
          </w:p>
        </w:tc>
        <w:tc>
          <w:tcPr>
            <w:tcW w:w="126" w:type="pct"/>
            <w:vAlign w:val="bottom"/>
          </w:tcPr>
          <w:p w14:paraId="396A4440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3CC92D7B" w14:textId="6E1BB605" w:rsidR="00123D39" w:rsidRPr="00627208" w:rsidRDefault="00844AF0" w:rsidP="00844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316,351</w:t>
            </w:r>
          </w:p>
        </w:tc>
        <w:tc>
          <w:tcPr>
            <w:tcW w:w="129" w:type="pct"/>
            <w:vAlign w:val="bottom"/>
          </w:tcPr>
          <w:p w14:paraId="0CE2A68C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E1BFAAF" w14:textId="60C04C2F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26D03C2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B3610CD" w14:textId="67C86794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D39" w:rsidRPr="00627208" w14:paraId="6FF8E7AD" w14:textId="77777777" w:rsidTr="00FF1834">
        <w:tc>
          <w:tcPr>
            <w:tcW w:w="2078" w:type="pct"/>
            <w:vAlign w:val="bottom"/>
          </w:tcPr>
          <w:p w14:paraId="595B211E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181258E3" w14:textId="5D4A3DCA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26" w:type="pct"/>
            <w:vAlign w:val="bottom"/>
          </w:tcPr>
          <w:p w14:paraId="12E8BFE7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616C6AE" w14:textId="7CDD1E69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129" w:type="pct"/>
            <w:vAlign w:val="bottom"/>
          </w:tcPr>
          <w:p w14:paraId="32D0B8CF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C4EAE80" w14:textId="7136A9AE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6" w:type="pct"/>
            <w:vAlign w:val="bottom"/>
          </w:tcPr>
          <w:p w14:paraId="41891B0C" w14:textId="60744851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3DF7E31" w14:textId="77FEF2E9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123D39" w:rsidRPr="00627208" w14:paraId="05F32B6B" w14:textId="77777777" w:rsidTr="00FF1834">
        <w:trPr>
          <w:trHeight w:val="111"/>
        </w:trPr>
        <w:tc>
          <w:tcPr>
            <w:tcW w:w="2078" w:type="pct"/>
            <w:vAlign w:val="bottom"/>
          </w:tcPr>
          <w:p w14:paraId="3ADCDBCC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45E8F601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1532567D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72CAFE2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18644CF7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AE96DBB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48237C25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45E6FC9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3D39" w:rsidRPr="00627208" w14:paraId="013A34E0" w14:textId="77777777" w:rsidTr="00FF1834">
        <w:tc>
          <w:tcPr>
            <w:tcW w:w="2078" w:type="pct"/>
            <w:vAlign w:val="bottom"/>
          </w:tcPr>
          <w:p w14:paraId="5CD56097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vAlign w:val="bottom"/>
          </w:tcPr>
          <w:p w14:paraId="00E76DF5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4971EF19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2EE7A89" w14:textId="78F3D43D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1DFA0A8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B22FA0F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07E01807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B06716D" w14:textId="6557EB89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3D39" w:rsidRPr="00627208" w14:paraId="2122EB1B" w14:textId="77777777" w:rsidTr="00FF1834">
        <w:tc>
          <w:tcPr>
            <w:tcW w:w="2078" w:type="pct"/>
            <w:vAlign w:val="bottom"/>
          </w:tcPr>
          <w:p w14:paraId="310B136C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10F4E9DC" w14:textId="02C0101A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EBC50D0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974FA04" w14:textId="40EEBE0C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7A8415B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CE036BE" w14:textId="3E98F07B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46,513</w:t>
            </w:r>
          </w:p>
        </w:tc>
        <w:tc>
          <w:tcPr>
            <w:tcW w:w="136" w:type="pct"/>
            <w:vAlign w:val="bottom"/>
          </w:tcPr>
          <w:p w14:paraId="70A10C6F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D66F070" w14:textId="7E2ED2BF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47,992</w:t>
            </w:r>
          </w:p>
        </w:tc>
      </w:tr>
      <w:tr w:rsidR="00123D39" w:rsidRPr="00627208" w14:paraId="16737A88" w14:textId="77777777" w:rsidTr="00FF1834">
        <w:tc>
          <w:tcPr>
            <w:tcW w:w="2078" w:type="pct"/>
            <w:vAlign w:val="bottom"/>
          </w:tcPr>
          <w:p w14:paraId="53A22C5F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F8D0FE2" w14:textId="1D3667BA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1A6FCA3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E36C125" w14:textId="1BBE3276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59C90AB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266BD13" w14:textId="16CA0850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29,240</w:t>
            </w:r>
          </w:p>
        </w:tc>
        <w:tc>
          <w:tcPr>
            <w:tcW w:w="136" w:type="pct"/>
            <w:vAlign w:val="bottom"/>
          </w:tcPr>
          <w:p w14:paraId="5A704A48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0DE97D5" w14:textId="21AD4173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35,889</w:t>
            </w:r>
          </w:p>
        </w:tc>
      </w:tr>
      <w:tr w:rsidR="00123D39" w:rsidRPr="00627208" w14:paraId="37CAE0D2" w14:textId="77777777" w:rsidTr="00FF1834">
        <w:tc>
          <w:tcPr>
            <w:tcW w:w="2078" w:type="pct"/>
            <w:vAlign w:val="bottom"/>
          </w:tcPr>
          <w:p w14:paraId="67307710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4954A1D7" w14:textId="4B35F97A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ED186B4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72979D0" w14:textId="7A19D030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6D32F2E8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69DA005" w14:textId="213DBB22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323,326</w:t>
            </w:r>
          </w:p>
        </w:tc>
        <w:tc>
          <w:tcPr>
            <w:tcW w:w="136" w:type="pct"/>
            <w:vAlign w:val="bottom"/>
          </w:tcPr>
          <w:p w14:paraId="7810D5D3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8E80314" w14:textId="6EDEB202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144,599</w:t>
            </w:r>
          </w:p>
        </w:tc>
      </w:tr>
      <w:tr w:rsidR="00123D39" w:rsidRPr="00627208" w14:paraId="2FA09748" w14:textId="77777777" w:rsidTr="00FF1834">
        <w:tc>
          <w:tcPr>
            <w:tcW w:w="2078" w:type="pct"/>
            <w:vAlign w:val="bottom"/>
          </w:tcPr>
          <w:p w14:paraId="7D1FA7DC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42779F61" w14:textId="7D93094F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22A1AD8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4547257" w14:textId="0CD90A39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6B32AFB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284B294" w14:textId="1EB9B435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37,416</w:t>
            </w:r>
          </w:p>
        </w:tc>
        <w:tc>
          <w:tcPr>
            <w:tcW w:w="136" w:type="pct"/>
            <w:vAlign w:val="bottom"/>
          </w:tcPr>
          <w:p w14:paraId="27C3B7FA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A75ADFE" w14:textId="3606C3F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30,703</w:t>
            </w:r>
          </w:p>
        </w:tc>
      </w:tr>
      <w:tr w:rsidR="00123D39" w:rsidRPr="00627208" w14:paraId="186BB6A8" w14:textId="77777777" w:rsidTr="00FF1834">
        <w:tc>
          <w:tcPr>
            <w:tcW w:w="2078" w:type="pct"/>
            <w:vAlign w:val="bottom"/>
          </w:tcPr>
          <w:p w14:paraId="3ED86CDD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0FD52D9C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0436C8D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5A81D83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D80FE97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8B39A1C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D2BE0F1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7613CF0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3D39" w:rsidRPr="00627208" w14:paraId="762B13D6" w14:textId="77777777" w:rsidTr="00FF1834">
        <w:trPr>
          <w:trHeight w:val="173"/>
        </w:trPr>
        <w:tc>
          <w:tcPr>
            <w:tcW w:w="2078" w:type="pct"/>
            <w:vAlign w:val="bottom"/>
          </w:tcPr>
          <w:p w14:paraId="774AFAFB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1" w:type="pct"/>
            <w:vAlign w:val="bottom"/>
          </w:tcPr>
          <w:p w14:paraId="128B78FB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BACEA29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39FEA7C" w14:textId="5610FC95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8F34461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79312F6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04B130E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B26AF97" w14:textId="70459E44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3D39" w:rsidRPr="00627208" w14:paraId="6340F9B5" w14:textId="77777777" w:rsidTr="00FF1834">
        <w:trPr>
          <w:trHeight w:val="191"/>
        </w:trPr>
        <w:tc>
          <w:tcPr>
            <w:tcW w:w="2078" w:type="pct"/>
            <w:vAlign w:val="bottom"/>
          </w:tcPr>
          <w:p w14:paraId="6DA4FB1D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6D4289D5" w14:textId="7F01EE87" w:rsidR="00123D39" w:rsidRPr="00435A95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836</w:t>
            </w:r>
          </w:p>
        </w:tc>
        <w:tc>
          <w:tcPr>
            <w:tcW w:w="126" w:type="pct"/>
            <w:vAlign w:val="bottom"/>
          </w:tcPr>
          <w:p w14:paraId="2CAEABCA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4011E27" w14:textId="1A47DE92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129" w:type="pct"/>
            <w:vAlign w:val="bottom"/>
          </w:tcPr>
          <w:p w14:paraId="79EE99BA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18C736C" w14:textId="0A5201B6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36" w:type="pct"/>
            <w:vAlign w:val="bottom"/>
          </w:tcPr>
          <w:p w14:paraId="1434E402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C1BD82C" w14:textId="11D2EA8A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595</w:t>
            </w:r>
          </w:p>
        </w:tc>
      </w:tr>
      <w:tr w:rsidR="00123D39" w:rsidRPr="00627208" w14:paraId="46FC1D7D" w14:textId="77777777" w:rsidTr="00FF1834">
        <w:trPr>
          <w:trHeight w:val="191"/>
        </w:trPr>
        <w:tc>
          <w:tcPr>
            <w:tcW w:w="2078" w:type="pct"/>
            <w:vAlign w:val="bottom"/>
          </w:tcPr>
          <w:p w14:paraId="4EB879E8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16299B5E" w14:textId="2AF45C99" w:rsidR="00123D39" w:rsidRPr="00627208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11,284</w:t>
            </w:r>
          </w:p>
        </w:tc>
        <w:tc>
          <w:tcPr>
            <w:tcW w:w="126" w:type="pct"/>
            <w:vAlign w:val="bottom"/>
          </w:tcPr>
          <w:p w14:paraId="553A0FB5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F797330" w14:textId="5232344C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5,757</w:t>
            </w:r>
          </w:p>
        </w:tc>
        <w:tc>
          <w:tcPr>
            <w:tcW w:w="129" w:type="pct"/>
            <w:vAlign w:val="bottom"/>
          </w:tcPr>
          <w:p w14:paraId="6144C982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6F36E99" w14:textId="58FC740A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11,284</w:t>
            </w:r>
          </w:p>
        </w:tc>
        <w:tc>
          <w:tcPr>
            <w:tcW w:w="136" w:type="pct"/>
            <w:vAlign w:val="bottom"/>
          </w:tcPr>
          <w:p w14:paraId="63E6AC69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3712744" w14:textId="637C6F12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5,757</w:t>
            </w:r>
          </w:p>
        </w:tc>
      </w:tr>
      <w:tr w:rsidR="00123D39" w:rsidRPr="00627208" w14:paraId="08AC9D18" w14:textId="77777777" w:rsidTr="00FF1834">
        <w:trPr>
          <w:trHeight w:val="191"/>
        </w:trPr>
        <w:tc>
          <w:tcPr>
            <w:tcW w:w="2078" w:type="pct"/>
            <w:vAlign w:val="bottom"/>
          </w:tcPr>
          <w:p w14:paraId="510430AE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28CC6F1C" w14:textId="36D8BEE2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5CF4E3A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CF8E4BB" w14:textId="6B0D165B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36BB5B9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627413D" w14:textId="33AD594B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6,399</w:t>
            </w:r>
          </w:p>
        </w:tc>
        <w:tc>
          <w:tcPr>
            <w:tcW w:w="136" w:type="pct"/>
            <w:vAlign w:val="bottom"/>
          </w:tcPr>
          <w:p w14:paraId="6AFEA27D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5AC93BD" w14:textId="37BDF58F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5,599</w:t>
            </w:r>
          </w:p>
        </w:tc>
      </w:tr>
      <w:tr w:rsidR="00123D39" w:rsidRPr="00627208" w14:paraId="465C9707" w14:textId="77777777" w:rsidTr="00FF1834">
        <w:tc>
          <w:tcPr>
            <w:tcW w:w="2078" w:type="pct"/>
            <w:vAlign w:val="bottom"/>
          </w:tcPr>
          <w:p w14:paraId="6113569E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3DEECE61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D70370F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4FCE96E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1593F688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8658384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19733D11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4FA6E0B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3D39" w:rsidRPr="00627208" w14:paraId="4753A051" w14:textId="77777777" w:rsidTr="00FF1834">
        <w:trPr>
          <w:trHeight w:val="137"/>
        </w:trPr>
        <w:tc>
          <w:tcPr>
            <w:tcW w:w="2078" w:type="pct"/>
            <w:vAlign w:val="bottom"/>
          </w:tcPr>
          <w:p w14:paraId="691ACB45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10600737"/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  <w:vAlign w:val="bottom"/>
          </w:tcPr>
          <w:p w14:paraId="43F50D34" w14:textId="77777777" w:rsidR="00123D39" w:rsidRPr="00627208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2B085663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9E6ED47" w14:textId="7C54E409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2B29AA6A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87B7474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32F7F13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02ADC56" w14:textId="334DF21D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0"/>
      <w:tr w:rsidR="00123D39" w:rsidRPr="00627208" w14:paraId="1A8E2314" w14:textId="77777777" w:rsidTr="00FF1834">
        <w:trPr>
          <w:trHeight w:val="137"/>
        </w:trPr>
        <w:tc>
          <w:tcPr>
            <w:tcW w:w="2078" w:type="pct"/>
            <w:vAlign w:val="bottom"/>
          </w:tcPr>
          <w:p w14:paraId="6E3A0B6E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43D56A28" w14:textId="62F205D1" w:rsidR="00123D39" w:rsidRPr="00627208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126" w:type="pct"/>
            <w:vAlign w:val="bottom"/>
          </w:tcPr>
          <w:p w14:paraId="6D564949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2465DAC" w14:textId="1C83058B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E4B">
              <w:rPr>
                <w:rFonts w:ascii="Angsana New" w:hAnsi="Angsana New" w:hint="cs"/>
                <w:sz w:val="30"/>
                <w:szCs w:val="30"/>
              </w:rPr>
              <w:t>463</w:t>
            </w:r>
          </w:p>
        </w:tc>
        <w:tc>
          <w:tcPr>
            <w:tcW w:w="129" w:type="pct"/>
            <w:vAlign w:val="bottom"/>
          </w:tcPr>
          <w:p w14:paraId="0084558C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FD288F7" w14:textId="2F617F0E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ADD52E8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7C2784F" w14:textId="6291C5F1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D39" w:rsidRPr="00627208" w14:paraId="56CC525A" w14:textId="77777777" w:rsidTr="00FF1834">
        <w:tc>
          <w:tcPr>
            <w:tcW w:w="2078" w:type="pct"/>
            <w:vAlign w:val="bottom"/>
          </w:tcPr>
          <w:p w14:paraId="59E46877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2A8891E5" w14:textId="5F145601" w:rsidR="00123D39" w:rsidRPr="00627208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84,912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451D0E9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C868DD" w14:textId="697857EC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74,137</w:t>
            </w:r>
          </w:p>
        </w:tc>
        <w:tc>
          <w:tcPr>
            <w:tcW w:w="129" w:type="pct"/>
            <w:vAlign w:val="bottom"/>
          </w:tcPr>
          <w:p w14:paraId="606BC78A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1D2F07F" w14:textId="35B1B5AD" w:rsidR="00123D39" w:rsidRPr="00627208" w:rsidRDefault="005B7852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  <w:r w:rsidR="00123D39">
              <w:rPr>
                <w:rFonts w:asciiTheme="majorBidi" w:hAnsiTheme="majorBidi" w:cstheme="majorBidi"/>
                <w:sz w:val="30"/>
                <w:szCs w:val="30"/>
              </w:rPr>
              <w:t>,333</w:t>
            </w:r>
          </w:p>
        </w:tc>
        <w:tc>
          <w:tcPr>
            <w:tcW w:w="136" w:type="pct"/>
            <w:vAlign w:val="bottom"/>
          </w:tcPr>
          <w:p w14:paraId="3460F92D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744004E" w14:textId="0D63A371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66,462</w:t>
            </w:r>
          </w:p>
        </w:tc>
      </w:tr>
      <w:tr w:rsidR="00123D39" w:rsidRPr="00627208" w14:paraId="3E11769E" w14:textId="77777777" w:rsidTr="00FF1834">
        <w:tc>
          <w:tcPr>
            <w:tcW w:w="2078" w:type="pct"/>
            <w:vAlign w:val="bottom"/>
          </w:tcPr>
          <w:p w14:paraId="7780325D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C191AAA" w14:textId="78DBCEF2" w:rsidR="00123D39" w:rsidRPr="00627208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29,250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A20AF6B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F6768A" w14:textId="48D1DBF0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38,016</w:t>
            </w:r>
          </w:p>
        </w:tc>
        <w:tc>
          <w:tcPr>
            <w:tcW w:w="129" w:type="pct"/>
            <w:vAlign w:val="bottom"/>
          </w:tcPr>
          <w:p w14:paraId="142E375F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C0EE392" w14:textId="48E2C650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15,029</w:t>
            </w:r>
          </w:p>
        </w:tc>
        <w:tc>
          <w:tcPr>
            <w:tcW w:w="136" w:type="pct"/>
            <w:vAlign w:val="bottom"/>
          </w:tcPr>
          <w:p w14:paraId="723D2A62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F8FE358" w14:textId="4281E750" w:rsidR="00123D39" w:rsidRPr="00955382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28,901</w:t>
            </w:r>
          </w:p>
        </w:tc>
      </w:tr>
      <w:tr w:rsidR="00123D39" w:rsidRPr="00627208" w14:paraId="219685A3" w14:textId="77777777" w:rsidTr="00FF1834">
        <w:tc>
          <w:tcPr>
            <w:tcW w:w="2078" w:type="pct"/>
            <w:vAlign w:val="bottom"/>
          </w:tcPr>
          <w:p w14:paraId="0FB653E8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51" w:type="pct"/>
            <w:vAlign w:val="bottom"/>
          </w:tcPr>
          <w:p w14:paraId="60BDAB1E" w14:textId="361D8795" w:rsidR="00123D39" w:rsidRPr="00627208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13,757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75A94CF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90BAD28" w14:textId="5B2A946B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13,718</w:t>
            </w:r>
          </w:p>
        </w:tc>
        <w:tc>
          <w:tcPr>
            <w:tcW w:w="129" w:type="pct"/>
            <w:vAlign w:val="bottom"/>
          </w:tcPr>
          <w:p w14:paraId="6FFE96D8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4EDC8F8" w14:textId="017CD761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143862C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67F02AE" w14:textId="2F2ECE82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D39" w:rsidRPr="00627208" w14:paraId="10E0F7DE" w14:textId="77777777" w:rsidTr="00FF1834">
        <w:tc>
          <w:tcPr>
            <w:tcW w:w="2078" w:type="pct"/>
            <w:vAlign w:val="bottom"/>
          </w:tcPr>
          <w:p w14:paraId="26917494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35320FFF" w14:textId="5F130F12" w:rsidR="00123D39" w:rsidRPr="00627208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2,824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C9C6AA3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7B3CBDC" w14:textId="0B8CA763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2,683</w:t>
            </w:r>
          </w:p>
        </w:tc>
        <w:tc>
          <w:tcPr>
            <w:tcW w:w="129" w:type="pct"/>
            <w:vAlign w:val="bottom"/>
          </w:tcPr>
          <w:p w14:paraId="47A0BAF2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C30B1D9" w14:textId="2D5F67FA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323CD29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F829D7F" w14:textId="31B521ED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D39" w:rsidRPr="00627208" w14:paraId="0D0A2644" w14:textId="77777777" w:rsidTr="00FF1834">
        <w:tc>
          <w:tcPr>
            <w:tcW w:w="2078" w:type="pct"/>
            <w:vAlign w:val="bottom"/>
          </w:tcPr>
          <w:p w14:paraId="5020DE5F" w14:textId="25E2D494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17FFBBAE" w14:textId="5CAB8BF8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8CFBB88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45A2885" w14:textId="21717E2D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  <w:tc>
          <w:tcPr>
            <w:tcW w:w="129" w:type="pct"/>
            <w:vAlign w:val="bottom"/>
          </w:tcPr>
          <w:p w14:paraId="71D16788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7DB7DB" w14:textId="653743B2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  <w:vAlign w:val="bottom"/>
          </w:tcPr>
          <w:p w14:paraId="37031251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BE28B64" w14:textId="763ADB33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</w:tr>
      <w:tr w:rsidR="00123D39" w:rsidRPr="00627208" w14:paraId="708E8DAA" w14:textId="77777777" w:rsidTr="00FF1834">
        <w:tc>
          <w:tcPr>
            <w:tcW w:w="2078" w:type="pct"/>
            <w:vAlign w:val="bottom"/>
          </w:tcPr>
          <w:p w14:paraId="2191B440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6DBCC25B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7D79055B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6CF6E45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7EC60A6E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E8B151A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08B532BB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A67F0D3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5031" w:rsidRPr="00627208" w14:paraId="21CFBB1A" w14:textId="77777777" w:rsidTr="00FF1834">
        <w:tc>
          <w:tcPr>
            <w:tcW w:w="2078" w:type="pct"/>
            <w:vAlign w:val="bottom"/>
          </w:tcPr>
          <w:p w14:paraId="43EE0193" w14:textId="77777777" w:rsidR="00C35031" w:rsidRPr="00627208" w:rsidRDefault="00C35031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1CBF2D16" w14:textId="77777777" w:rsidR="00C35031" w:rsidRPr="00627208" w:rsidRDefault="00C35031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D315FCF" w14:textId="77777777" w:rsidR="00C35031" w:rsidRPr="00627208" w:rsidRDefault="00C35031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A357898" w14:textId="77777777" w:rsidR="00C35031" w:rsidRPr="00627208" w:rsidRDefault="00C35031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10602461" w14:textId="77777777" w:rsidR="00C35031" w:rsidRPr="00627208" w:rsidRDefault="00C35031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36069D0" w14:textId="77777777" w:rsidR="00C35031" w:rsidRPr="00627208" w:rsidRDefault="00C35031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4C842D4" w14:textId="77777777" w:rsidR="00C35031" w:rsidRPr="00627208" w:rsidRDefault="00C35031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1B898EF" w14:textId="77777777" w:rsidR="00C35031" w:rsidRPr="00627208" w:rsidRDefault="00C35031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44AF0" w:rsidRPr="00627208" w14:paraId="74E17E75" w14:textId="77777777" w:rsidTr="00FF1834">
        <w:tc>
          <w:tcPr>
            <w:tcW w:w="2078" w:type="pct"/>
            <w:vAlign w:val="bottom"/>
          </w:tcPr>
          <w:p w14:paraId="6D922F1E" w14:textId="77777777" w:rsidR="00844AF0" w:rsidRPr="00627208" w:rsidRDefault="00844AF0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1C268B82" w14:textId="77777777" w:rsidR="00844AF0" w:rsidRPr="00627208" w:rsidRDefault="00844AF0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DC2CC93" w14:textId="77777777" w:rsidR="00844AF0" w:rsidRPr="00627208" w:rsidRDefault="00844AF0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52EEEC9" w14:textId="77777777" w:rsidR="00844AF0" w:rsidRPr="00627208" w:rsidRDefault="00844AF0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748B3E27" w14:textId="77777777" w:rsidR="00844AF0" w:rsidRPr="00627208" w:rsidRDefault="00844AF0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CDC53A8" w14:textId="77777777" w:rsidR="00844AF0" w:rsidRPr="00627208" w:rsidRDefault="00844AF0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4B8226AD" w14:textId="77777777" w:rsidR="00844AF0" w:rsidRPr="00627208" w:rsidRDefault="00844AF0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B12A219" w14:textId="77777777" w:rsidR="00844AF0" w:rsidRPr="00627208" w:rsidRDefault="00844AF0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3D39" w:rsidRPr="00BD4DD7" w14:paraId="07CEC528" w14:textId="77777777" w:rsidTr="00FF1834">
        <w:tc>
          <w:tcPr>
            <w:tcW w:w="2078" w:type="pct"/>
            <w:vAlign w:val="bottom"/>
          </w:tcPr>
          <w:p w14:paraId="61E79368" w14:textId="11CE093D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5B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vAlign w:val="bottom"/>
          </w:tcPr>
          <w:p w14:paraId="0C0EF51F" w14:textId="77777777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4DE4ECD" w14:textId="77777777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14:paraId="4F81CC37" w14:textId="77777777" w:rsidR="00123D39" w:rsidRPr="00295BCC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4184273B" w14:textId="77777777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pct"/>
            <w:vAlign w:val="bottom"/>
          </w:tcPr>
          <w:p w14:paraId="05E1E6B1" w14:textId="77777777" w:rsidR="00123D39" w:rsidRPr="00295BCC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" w:type="pct"/>
            <w:vAlign w:val="bottom"/>
          </w:tcPr>
          <w:p w14:paraId="465BC920" w14:textId="77777777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  <w:vAlign w:val="bottom"/>
          </w:tcPr>
          <w:p w14:paraId="4A3FACA3" w14:textId="77777777" w:rsidR="00123D39" w:rsidRPr="00295BCC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23D39" w:rsidRPr="00BD4DD7" w14:paraId="40AC86CF" w14:textId="77777777" w:rsidTr="00FF1834">
        <w:tc>
          <w:tcPr>
            <w:tcW w:w="2078" w:type="pct"/>
            <w:vAlign w:val="bottom"/>
          </w:tcPr>
          <w:p w14:paraId="0A48444F" w14:textId="6EE5F228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11713BEE" w14:textId="76F36D52" w:rsidR="00123D39" w:rsidRPr="00295BCC" w:rsidRDefault="005B7852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014D9E6" w14:textId="3D1AEFB5" w:rsidR="00123D39" w:rsidRPr="00295BCC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AF82E7C" w14:textId="0F882327" w:rsidR="00123D39" w:rsidRPr="00295BCC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295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vAlign w:val="bottom"/>
          </w:tcPr>
          <w:p w14:paraId="1E1C3466" w14:textId="77777777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pct"/>
            <w:vAlign w:val="bottom"/>
          </w:tcPr>
          <w:p w14:paraId="3B12EF84" w14:textId="50012C5F" w:rsidR="00123D39" w:rsidRPr="00295BCC" w:rsidRDefault="005B7852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36" w:type="pct"/>
            <w:vAlign w:val="bottom"/>
          </w:tcPr>
          <w:p w14:paraId="607B7936" w14:textId="77777777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  <w:vAlign w:val="bottom"/>
          </w:tcPr>
          <w:p w14:paraId="7BE5F9C9" w14:textId="26394702" w:rsidR="00123D39" w:rsidRPr="00295BCC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5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23D39" w:rsidRPr="00627208" w14:paraId="582AC12C" w14:textId="77777777" w:rsidTr="00FF1834">
        <w:tc>
          <w:tcPr>
            <w:tcW w:w="2078" w:type="pct"/>
            <w:vAlign w:val="bottom"/>
          </w:tcPr>
          <w:p w14:paraId="26D6C710" w14:textId="77777777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189F6E55" w14:textId="77777777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7586B3A" w14:textId="77777777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6165A53" w14:textId="77777777" w:rsidR="00123D39" w:rsidRPr="00295BCC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3293FC38" w14:textId="77777777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3FB08E" w14:textId="77777777" w:rsidR="00123D39" w:rsidRPr="00295BCC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10652AFB" w14:textId="77777777" w:rsidR="00123D39" w:rsidRPr="00295BCC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42E882C" w14:textId="77777777" w:rsidR="00123D39" w:rsidRPr="00295BCC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3D39" w:rsidRPr="00627208" w14:paraId="4A5AEDA9" w14:textId="77777777" w:rsidTr="00FF1834">
        <w:tc>
          <w:tcPr>
            <w:tcW w:w="2078" w:type="pct"/>
            <w:vAlign w:val="bottom"/>
          </w:tcPr>
          <w:p w14:paraId="324108A1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  <w:vAlign w:val="bottom"/>
          </w:tcPr>
          <w:p w14:paraId="03F4C9E8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0F26C59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F336C78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02D52525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5FE9EFC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5425F946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FD8C719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3D39" w:rsidRPr="00627208" w14:paraId="02621A88" w14:textId="77777777" w:rsidTr="00FF1834">
        <w:tc>
          <w:tcPr>
            <w:tcW w:w="2078" w:type="pct"/>
            <w:vAlign w:val="bottom"/>
          </w:tcPr>
          <w:p w14:paraId="1D5C5599" w14:textId="349A5120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1" w:type="pct"/>
            <w:vAlign w:val="bottom"/>
          </w:tcPr>
          <w:p w14:paraId="7A4C82F4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448C991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769B47D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0D3E0012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E957228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6649242C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EFD9C4E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3D39" w:rsidRPr="00627208" w14:paraId="2F84300A" w14:textId="77777777" w:rsidTr="00FF1834">
        <w:tc>
          <w:tcPr>
            <w:tcW w:w="2078" w:type="pct"/>
            <w:vAlign w:val="bottom"/>
          </w:tcPr>
          <w:p w14:paraId="08A07DBF" w14:textId="35AF16ED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1" w:type="pct"/>
            <w:vAlign w:val="bottom"/>
          </w:tcPr>
          <w:p w14:paraId="1004AD8F" w14:textId="12D69CE4" w:rsidR="00123D39" w:rsidRPr="005D230C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85,838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E82EEA7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00A519A" w14:textId="41912598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76,828</w:t>
            </w:r>
          </w:p>
        </w:tc>
        <w:tc>
          <w:tcPr>
            <w:tcW w:w="129" w:type="pct"/>
            <w:vAlign w:val="bottom"/>
          </w:tcPr>
          <w:p w14:paraId="46E9435F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DCA5B1A" w14:textId="6CAAEEE5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32,405</w:t>
            </w:r>
          </w:p>
        </w:tc>
        <w:tc>
          <w:tcPr>
            <w:tcW w:w="136" w:type="pct"/>
            <w:vAlign w:val="bottom"/>
          </w:tcPr>
          <w:p w14:paraId="5715F6D2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0AAB23B" w14:textId="4EEA19DA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25,857</w:t>
            </w:r>
          </w:p>
        </w:tc>
      </w:tr>
      <w:tr w:rsidR="00123D39" w:rsidRPr="00627208" w14:paraId="1EC77786" w14:textId="77777777" w:rsidTr="00FF1834">
        <w:tc>
          <w:tcPr>
            <w:tcW w:w="2078" w:type="pct"/>
            <w:vAlign w:val="bottom"/>
          </w:tcPr>
          <w:p w14:paraId="7D33C8B8" w14:textId="7ACE744F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1" w:type="pct"/>
            <w:vAlign w:val="bottom"/>
          </w:tcPr>
          <w:p w14:paraId="46A8456C" w14:textId="7F6861DD" w:rsidR="00123D39" w:rsidRPr="00627208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07C2B28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6907F16" w14:textId="7DB7EBEE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3,320</w:t>
            </w:r>
          </w:p>
        </w:tc>
        <w:tc>
          <w:tcPr>
            <w:tcW w:w="129" w:type="pct"/>
            <w:vAlign w:val="bottom"/>
          </w:tcPr>
          <w:p w14:paraId="20685BDE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E990446" w14:textId="2AC96A7C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1,446</w:t>
            </w:r>
          </w:p>
        </w:tc>
        <w:tc>
          <w:tcPr>
            <w:tcW w:w="136" w:type="pct"/>
            <w:vAlign w:val="bottom"/>
          </w:tcPr>
          <w:p w14:paraId="2F45ED36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8AA0D28" w14:textId="2DC05B22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1,291</w:t>
            </w:r>
          </w:p>
        </w:tc>
      </w:tr>
      <w:tr w:rsidR="00123D39" w:rsidRPr="00627208" w14:paraId="4DFF280C" w14:textId="77777777" w:rsidTr="00FF1834">
        <w:tc>
          <w:tcPr>
            <w:tcW w:w="2078" w:type="pct"/>
            <w:vAlign w:val="bottom"/>
          </w:tcPr>
          <w:p w14:paraId="654107CD" w14:textId="04889AC2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0AD51F30" w14:textId="1F8866BE" w:rsidR="00123D39" w:rsidRPr="00627208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(1,789)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D1A3481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CF7F4" w14:textId="07B1939D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129" w:type="pct"/>
            <w:vAlign w:val="bottom"/>
          </w:tcPr>
          <w:p w14:paraId="46A1233B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2ED1753D" w14:textId="29F9306E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(1,917)</w:t>
            </w:r>
          </w:p>
        </w:tc>
        <w:tc>
          <w:tcPr>
            <w:tcW w:w="136" w:type="pct"/>
            <w:vAlign w:val="bottom"/>
          </w:tcPr>
          <w:p w14:paraId="348B60BB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620AA8EB" w14:textId="6BC4A89D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123D39" w:rsidRPr="00627208" w14:paraId="7A77DA2C" w14:textId="77777777" w:rsidTr="00FF1834">
        <w:tc>
          <w:tcPr>
            <w:tcW w:w="2078" w:type="pct"/>
            <w:vAlign w:val="bottom"/>
          </w:tcPr>
          <w:p w14:paraId="50B024AF" w14:textId="77777777" w:rsidR="00123D39" w:rsidRPr="00627208" w:rsidRDefault="00123D39" w:rsidP="0012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C1CA0" w14:textId="7FAD7C68" w:rsidR="00123D39" w:rsidRPr="00627208" w:rsidRDefault="00123D39" w:rsidP="00123D3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87,072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462F1CE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330D8" w14:textId="276620F2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80,550</w:t>
            </w:r>
          </w:p>
        </w:tc>
        <w:tc>
          <w:tcPr>
            <w:tcW w:w="129" w:type="pct"/>
            <w:vAlign w:val="bottom"/>
          </w:tcPr>
          <w:p w14:paraId="40D5B379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2FD1A" w14:textId="1DDAA263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31,934</w:t>
            </w:r>
          </w:p>
        </w:tc>
        <w:tc>
          <w:tcPr>
            <w:tcW w:w="136" w:type="pct"/>
            <w:vAlign w:val="bottom"/>
          </w:tcPr>
          <w:p w14:paraId="47C4A79C" w14:textId="77777777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EB5B" w14:textId="0514D41B" w:rsidR="00123D39" w:rsidRPr="00627208" w:rsidRDefault="00123D39" w:rsidP="00123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27,425</w:t>
            </w:r>
          </w:p>
        </w:tc>
      </w:tr>
    </w:tbl>
    <w:p w14:paraId="71205553" w14:textId="36495C3D" w:rsidR="00911EB9" w:rsidRPr="00627208" w:rsidRDefault="00911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3"/>
        <w:gridCol w:w="1259"/>
        <w:gridCol w:w="269"/>
        <w:gridCol w:w="1180"/>
        <w:gridCol w:w="240"/>
        <w:gridCol w:w="1193"/>
        <w:gridCol w:w="269"/>
        <w:gridCol w:w="1155"/>
      </w:tblGrid>
      <w:tr w:rsidR="00ED167E" w:rsidRPr="00627208" w14:paraId="67A4606D" w14:textId="77777777" w:rsidTr="000843A2">
        <w:trPr>
          <w:tblHeader/>
        </w:trPr>
        <w:tc>
          <w:tcPr>
            <w:tcW w:w="2080" w:type="pct"/>
            <w:vAlign w:val="bottom"/>
          </w:tcPr>
          <w:p w14:paraId="1FC07849" w14:textId="77777777" w:rsidR="00ED167E" w:rsidRPr="00627208" w:rsidRDefault="00ED167E" w:rsidP="008576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421" w:type="pct"/>
            <w:gridSpan w:val="3"/>
            <w:shd w:val="clear" w:color="auto" w:fill="auto"/>
            <w:vAlign w:val="bottom"/>
          </w:tcPr>
          <w:p w14:paraId="35D34822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583225D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shd w:val="clear" w:color="auto" w:fill="auto"/>
            <w:vAlign w:val="bottom"/>
          </w:tcPr>
          <w:p w14:paraId="12C9ED61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55382" w:rsidRPr="00627208" w14:paraId="1B27EEE3" w14:textId="77777777" w:rsidTr="000843A2">
        <w:trPr>
          <w:tblHeader/>
        </w:trPr>
        <w:tc>
          <w:tcPr>
            <w:tcW w:w="2080" w:type="pct"/>
            <w:vAlign w:val="bottom"/>
          </w:tcPr>
          <w:p w14:paraId="28142CA9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 ณ วันที่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021AED" w14:textId="2F12CBED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0CFAD2B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A3337DE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9F3130C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D2E6D34" w14:textId="7059CFBA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920466C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63A71AD" w14:textId="7D1E3980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55382" w:rsidRPr="00627208" w14:paraId="7B7F020E" w14:textId="77777777" w:rsidTr="000843A2">
        <w:trPr>
          <w:tblHeader/>
        </w:trPr>
        <w:tc>
          <w:tcPr>
            <w:tcW w:w="2080" w:type="pct"/>
            <w:vAlign w:val="bottom"/>
          </w:tcPr>
          <w:p w14:paraId="660449A9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D8AD85F" w14:textId="7267E96B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29B97A4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06155456" w14:textId="25F45BFF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B510DFA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F922C80" w14:textId="51091BBA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C20DEE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09D3ECD" w14:textId="00DDA80E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55382" w:rsidRPr="00627208" w14:paraId="011108D1" w14:textId="77777777" w:rsidTr="000843A2">
        <w:trPr>
          <w:tblHeader/>
        </w:trPr>
        <w:tc>
          <w:tcPr>
            <w:tcW w:w="2080" w:type="pct"/>
            <w:vAlign w:val="bottom"/>
          </w:tcPr>
          <w:p w14:paraId="527ECD25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6590DA3B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5382" w:rsidRPr="00627208" w14:paraId="01D7E8A6" w14:textId="77777777" w:rsidTr="000843A2">
        <w:tc>
          <w:tcPr>
            <w:tcW w:w="2080" w:type="pct"/>
            <w:vAlign w:val="bottom"/>
          </w:tcPr>
          <w:p w14:paraId="058BE550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  <w:vAlign w:val="bottom"/>
          </w:tcPr>
          <w:p w14:paraId="62E8E80E" w14:textId="77777777" w:rsidR="00955382" w:rsidRPr="00627208" w:rsidRDefault="00955382" w:rsidP="0095538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1C1B5D0D" w14:textId="77777777" w:rsidR="00955382" w:rsidRPr="00627208" w:rsidRDefault="00955382" w:rsidP="0095538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0CD8EE4" w14:textId="77777777" w:rsidR="00955382" w:rsidRPr="00627208" w:rsidRDefault="00955382" w:rsidP="0095538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48EFB27E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E9F7AAB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3731C55E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B6D796C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105C" w:rsidRPr="00627208" w14:paraId="5A3BEE4F" w14:textId="77777777" w:rsidTr="000843A2">
        <w:tc>
          <w:tcPr>
            <w:tcW w:w="2080" w:type="pct"/>
            <w:vAlign w:val="bottom"/>
          </w:tcPr>
          <w:p w14:paraId="5304D58F" w14:textId="77777777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1" w:type="pct"/>
            <w:vAlign w:val="bottom"/>
          </w:tcPr>
          <w:p w14:paraId="7B81C410" w14:textId="20A29C7A" w:rsidR="00B6105C" w:rsidRPr="000843A2" w:rsidRDefault="00B6105C" w:rsidP="00B6105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</w:t>
            </w:r>
            <w:r w:rsidR="005B7852" w:rsidRPr="005B785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852" w:rsidRPr="005B785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141" w:type="pct"/>
            <w:vAlign w:val="bottom"/>
          </w:tcPr>
          <w:p w14:paraId="3C4B86FC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8863E0D" w14:textId="44203830" w:rsidR="00B6105C" w:rsidRPr="00627208" w:rsidRDefault="00B6105C" w:rsidP="00B6105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26" w:type="pct"/>
            <w:vAlign w:val="bottom"/>
          </w:tcPr>
          <w:p w14:paraId="11073DA9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D53411" w14:textId="21C452BB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73B4871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856EFD8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05C" w:rsidRPr="00627208" w14:paraId="3D85A644" w14:textId="77777777" w:rsidTr="000843A2">
        <w:tc>
          <w:tcPr>
            <w:tcW w:w="2080" w:type="pct"/>
            <w:vAlign w:val="bottom"/>
          </w:tcPr>
          <w:p w14:paraId="4832396C" w14:textId="77777777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49D1AD37" w14:textId="56FFC64A" w:rsidR="00B6105C" w:rsidRPr="000843A2" w:rsidRDefault="00B6105C" w:rsidP="00B6105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41" w:type="pct"/>
            <w:vAlign w:val="bottom"/>
          </w:tcPr>
          <w:p w14:paraId="0BEEEDAD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820BF64" w14:textId="76AE8E9B" w:rsidR="00B6105C" w:rsidRPr="00627208" w:rsidRDefault="00B6105C" w:rsidP="00B6105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126" w:type="pct"/>
            <w:vAlign w:val="bottom"/>
          </w:tcPr>
          <w:p w14:paraId="4B5B4C59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88CD730" w14:textId="03A69266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E2812A6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260255A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05C" w:rsidRPr="00627208" w14:paraId="376F2716" w14:textId="77777777" w:rsidTr="000843A2">
        <w:tc>
          <w:tcPr>
            <w:tcW w:w="2080" w:type="pct"/>
            <w:vAlign w:val="bottom"/>
          </w:tcPr>
          <w:p w14:paraId="4B485DDD" w14:textId="77777777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3245CBFD" w14:textId="38EDEE8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9B6D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  <w:vAlign w:val="bottom"/>
          </w:tcPr>
          <w:p w14:paraId="3AAF878C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AEFC924" w14:textId="5408EE88" w:rsidR="00B6105C" w:rsidRPr="00627208" w:rsidRDefault="00B6105C" w:rsidP="00B6105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26" w:type="pct"/>
            <w:vAlign w:val="bottom"/>
          </w:tcPr>
          <w:p w14:paraId="5C046EA0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114D667" w14:textId="284B0AF4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077204F0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C3424A8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05C" w:rsidRPr="00627208" w14:paraId="66F1E539" w14:textId="77777777" w:rsidTr="000843A2">
        <w:tc>
          <w:tcPr>
            <w:tcW w:w="2080" w:type="pct"/>
            <w:vAlign w:val="bottom"/>
          </w:tcPr>
          <w:p w14:paraId="3E3B399B" w14:textId="77777777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011DB525" w14:textId="22C660F7" w:rsidR="00B6105C" w:rsidRPr="00B6105C" w:rsidRDefault="00B6105C" w:rsidP="00B6105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</w:t>
            </w:r>
            <w:r w:rsidR="005B7852" w:rsidRPr="005B785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B7852" w:rsidRPr="005B785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41" w:type="pct"/>
            <w:vAlign w:val="bottom"/>
          </w:tcPr>
          <w:p w14:paraId="6BBB0B01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1A218E8" w14:textId="09EB6C54" w:rsidR="00B6105C" w:rsidRPr="00627208" w:rsidRDefault="00B6105C" w:rsidP="00B6105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26" w:type="pct"/>
            <w:vAlign w:val="bottom"/>
          </w:tcPr>
          <w:p w14:paraId="42A23EBE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654DDD48" w14:textId="61EFF972" w:rsidR="00B6105C" w:rsidRPr="00627208" w:rsidRDefault="00B6105C" w:rsidP="00B610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72F0BCA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62E42F27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6105C" w:rsidRPr="00627208" w14:paraId="64EC2B14" w14:textId="77777777" w:rsidTr="000843A2">
        <w:tc>
          <w:tcPr>
            <w:tcW w:w="2080" w:type="pct"/>
            <w:vAlign w:val="bottom"/>
          </w:tcPr>
          <w:p w14:paraId="68F3B7C9" w14:textId="77777777" w:rsidR="00B6105C" w:rsidRPr="000843A2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843A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0843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8DE926D" w14:textId="6B9A2CC4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3DA45BD4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563B3FF" w14:textId="628C9EC5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CFD31A0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5865A7DB" w14:textId="4E417D34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EE56981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20D57BF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05C" w:rsidRPr="00627208" w14:paraId="16A984E8" w14:textId="77777777" w:rsidTr="000843A2">
        <w:tc>
          <w:tcPr>
            <w:tcW w:w="2080" w:type="pct"/>
            <w:vAlign w:val="bottom"/>
          </w:tcPr>
          <w:p w14:paraId="533D7F4C" w14:textId="77777777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96910" w14:textId="1B42BBD3" w:rsidR="00B6105C" w:rsidRPr="00627208" w:rsidRDefault="00B6105C" w:rsidP="00B6105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</w:t>
            </w:r>
            <w:r w:rsidR="00BF64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F64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="00CB1E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1" w:type="pct"/>
            <w:vAlign w:val="bottom"/>
          </w:tcPr>
          <w:p w14:paraId="10507E94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4BFAA" w14:textId="57FC2931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26" w:type="pct"/>
            <w:vAlign w:val="bottom"/>
          </w:tcPr>
          <w:p w14:paraId="6609DD08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17AE9" w14:textId="416D1838" w:rsidR="00B6105C" w:rsidRPr="00627208" w:rsidRDefault="00B6105C" w:rsidP="00B610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38511E9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D0C9C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6105C" w:rsidRPr="00C35031" w14:paraId="2B7338F8" w14:textId="77777777" w:rsidTr="000843A2">
        <w:tc>
          <w:tcPr>
            <w:tcW w:w="2080" w:type="pct"/>
            <w:vAlign w:val="bottom"/>
          </w:tcPr>
          <w:p w14:paraId="103D77B7" w14:textId="77777777" w:rsidR="00B6105C" w:rsidRPr="00C35031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21266347" w14:textId="77777777" w:rsidR="00B6105C" w:rsidRPr="00C35031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58BB4C52" w14:textId="77777777" w:rsidR="00B6105C" w:rsidRPr="00C35031" w:rsidRDefault="00B6105C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46BC21A" w14:textId="77777777" w:rsidR="00B6105C" w:rsidRPr="00C35031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550230E4" w14:textId="77777777" w:rsidR="00B6105C" w:rsidRPr="00C35031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01A85AD" w14:textId="77777777" w:rsidR="00B6105C" w:rsidRPr="00C35031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4871870" w14:textId="77777777" w:rsidR="00B6105C" w:rsidRPr="00C35031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DC14B50" w14:textId="77777777" w:rsidR="00B6105C" w:rsidRPr="00C35031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A05" w:rsidRPr="00C35031" w14:paraId="35DC6473" w14:textId="77777777" w:rsidTr="008F7A05">
        <w:tc>
          <w:tcPr>
            <w:tcW w:w="2080" w:type="pct"/>
            <w:vAlign w:val="bottom"/>
          </w:tcPr>
          <w:p w14:paraId="4DD2090F" w14:textId="388FF93E" w:rsidR="008F7A05" w:rsidRPr="008F7A05" w:rsidRDefault="008F7A05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7A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1" w:type="pct"/>
            <w:vAlign w:val="bottom"/>
          </w:tcPr>
          <w:p w14:paraId="0DB26316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0F900648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34DAFFB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664F005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1958E6BB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298519B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87F473B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A05" w:rsidRPr="00C35031" w14:paraId="19051762" w14:textId="77777777" w:rsidTr="008F7A05">
        <w:tc>
          <w:tcPr>
            <w:tcW w:w="2080" w:type="pct"/>
            <w:vAlign w:val="bottom"/>
          </w:tcPr>
          <w:p w14:paraId="3272279C" w14:textId="28881846" w:rsidR="008F7A05" w:rsidRPr="00C35031" w:rsidRDefault="008F7A05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60665B8B" w14:textId="17143A39" w:rsidR="008F7A05" w:rsidRPr="009A4F7C" w:rsidRDefault="00980C49" w:rsidP="008F7A0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106,500</w:t>
            </w:r>
          </w:p>
        </w:tc>
        <w:tc>
          <w:tcPr>
            <w:tcW w:w="141" w:type="pct"/>
            <w:vAlign w:val="bottom"/>
          </w:tcPr>
          <w:p w14:paraId="51D2D576" w14:textId="77777777" w:rsidR="008F7A05" w:rsidRPr="009A4F7C" w:rsidRDefault="008F7A05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2053F446" w14:textId="1B98C1F0" w:rsidR="008F7A05" w:rsidRPr="009A4F7C" w:rsidRDefault="008F7A05" w:rsidP="008F7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4F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FCEE431" w14:textId="77777777" w:rsidR="008F7A05" w:rsidRPr="009A4F7C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4F14FF92" w14:textId="4E54DEF7" w:rsidR="008F7A05" w:rsidRPr="009A4F7C" w:rsidRDefault="008F7A05" w:rsidP="008F7A0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A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39D60B9" w14:textId="77777777" w:rsidR="008F7A05" w:rsidRPr="009A4F7C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77948D7E" w14:textId="28FA8E36" w:rsidR="008F7A05" w:rsidRPr="009A4F7C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F7A05" w:rsidRPr="00C35031" w14:paraId="1C4D50B9" w14:textId="77777777" w:rsidTr="008F7A05">
        <w:tc>
          <w:tcPr>
            <w:tcW w:w="2080" w:type="pct"/>
            <w:vAlign w:val="bottom"/>
          </w:tcPr>
          <w:p w14:paraId="20E767A4" w14:textId="77777777" w:rsidR="008F7A05" w:rsidRDefault="008F7A05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687FD305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0ACF5BDC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5003AFC2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387A7F17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4E6A787C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59D12CC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55E70F93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A05" w:rsidRPr="00C35031" w14:paraId="79437354" w14:textId="77777777" w:rsidTr="000843A2">
        <w:tc>
          <w:tcPr>
            <w:tcW w:w="2080" w:type="pct"/>
            <w:vAlign w:val="bottom"/>
          </w:tcPr>
          <w:p w14:paraId="021850C2" w14:textId="77777777" w:rsidR="008F7A05" w:rsidRDefault="008F7A05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79DED9B2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75527CD8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88C730F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3F270BBF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7FA7D9F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FB2116E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D538C8B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A05" w:rsidRPr="00C35031" w14:paraId="17EACAD6" w14:textId="77777777" w:rsidTr="000843A2">
        <w:tc>
          <w:tcPr>
            <w:tcW w:w="2080" w:type="pct"/>
            <w:vAlign w:val="bottom"/>
          </w:tcPr>
          <w:p w14:paraId="3B4E2ED4" w14:textId="77777777" w:rsidR="008F7A05" w:rsidRDefault="008F7A05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4167584D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4B36148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0A7E2CB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23B46535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A9B6577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6905D73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B5DC8BD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A05" w:rsidRPr="00C35031" w14:paraId="48110765" w14:textId="77777777" w:rsidTr="000843A2">
        <w:tc>
          <w:tcPr>
            <w:tcW w:w="2080" w:type="pct"/>
            <w:vAlign w:val="bottom"/>
          </w:tcPr>
          <w:p w14:paraId="512F002F" w14:textId="77777777" w:rsidR="008F7A05" w:rsidRPr="00C35031" w:rsidRDefault="008F7A05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1326DF26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554B60A3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7C73105" w14:textId="77777777" w:rsidR="008F7A05" w:rsidRPr="00C35031" w:rsidRDefault="008F7A05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3FB0648F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6D0E9052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2C399D7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4F1B748" w14:textId="77777777" w:rsidR="008F7A05" w:rsidRPr="00C35031" w:rsidRDefault="008F7A05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05C" w:rsidRPr="00627208" w14:paraId="12431453" w14:textId="77777777" w:rsidTr="000843A2">
        <w:tc>
          <w:tcPr>
            <w:tcW w:w="2080" w:type="pct"/>
            <w:vAlign w:val="bottom"/>
          </w:tcPr>
          <w:p w14:paraId="3BC0CBD7" w14:textId="15DA010D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61" w:type="pct"/>
            <w:vAlign w:val="bottom"/>
          </w:tcPr>
          <w:p w14:paraId="6E58D60A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1181CCA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5156598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50E76DDB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96E4B4A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74B42D3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D4F9CE7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05C" w:rsidRPr="00627208" w14:paraId="38E5F648" w14:textId="77777777" w:rsidTr="000843A2">
        <w:tc>
          <w:tcPr>
            <w:tcW w:w="2080" w:type="pct"/>
            <w:vAlign w:val="bottom"/>
          </w:tcPr>
          <w:p w14:paraId="326F75CA" w14:textId="77777777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1" w:type="pct"/>
            <w:vAlign w:val="bottom"/>
          </w:tcPr>
          <w:p w14:paraId="7906A4B7" w14:textId="62045C0E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141" w:type="pct"/>
            <w:vAlign w:val="bottom"/>
          </w:tcPr>
          <w:p w14:paraId="0EE9F49F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05A4038" w14:textId="773DAB29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126" w:type="pct"/>
            <w:vAlign w:val="bottom"/>
          </w:tcPr>
          <w:p w14:paraId="615E709E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F135A27" w14:textId="41657F7B" w:rsidR="00B6105C" w:rsidRPr="00627208" w:rsidRDefault="00B6105C" w:rsidP="00B61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4767491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F62B5D1" w14:textId="59B6B2D0" w:rsidR="00B6105C" w:rsidRPr="00627208" w:rsidRDefault="00B6105C" w:rsidP="00B610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7938D3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B6105C" w:rsidRPr="00627208" w14:paraId="218DCF56" w14:textId="77777777" w:rsidTr="000843A2">
        <w:tc>
          <w:tcPr>
            <w:tcW w:w="2080" w:type="pct"/>
            <w:vAlign w:val="bottom"/>
          </w:tcPr>
          <w:p w14:paraId="6925FC99" w14:textId="77777777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71586E9E" w14:textId="5C4C769A" w:rsidR="00B6105C" w:rsidRPr="00627208" w:rsidRDefault="00B6105C" w:rsidP="00B61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89898F5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130EF0E" w14:textId="041925AA" w:rsidR="00B6105C" w:rsidRPr="00627208" w:rsidRDefault="00B6105C" w:rsidP="00B61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0D4FD630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AD8AAB5" w14:textId="78C92755" w:rsidR="00B6105C" w:rsidRPr="00627208" w:rsidRDefault="00B6105C" w:rsidP="00B610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42,805</w:t>
            </w:r>
          </w:p>
        </w:tc>
        <w:tc>
          <w:tcPr>
            <w:tcW w:w="141" w:type="pct"/>
            <w:vAlign w:val="bottom"/>
          </w:tcPr>
          <w:p w14:paraId="7519AF3A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5643D3A" w14:textId="27234102" w:rsidR="00B6105C" w:rsidRPr="00627208" w:rsidRDefault="00B6105C" w:rsidP="00B610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195</w:t>
            </w:r>
          </w:p>
        </w:tc>
      </w:tr>
      <w:tr w:rsidR="00B6105C" w:rsidRPr="00627208" w14:paraId="1A82A11E" w14:textId="77777777" w:rsidTr="000843A2">
        <w:tc>
          <w:tcPr>
            <w:tcW w:w="2080" w:type="pct"/>
            <w:vAlign w:val="bottom"/>
          </w:tcPr>
          <w:p w14:paraId="5857D40F" w14:textId="77777777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3C6F17AB" w14:textId="395E3E61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41" w:type="pct"/>
            <w:vAlign w:val="bottom"/>
          </w:tcPr>
          <w:p w14:paraId="0CEBDB42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F47282D" w14:textId="0432E6AC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26" w:type="pct"/>
            <w:vAlign w:val="bottom"/>
          </w:tcPr>
          <w:p w14:paraId="77DD1ED6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8F4E56F" w14:textId="793731F8" w:rsidR="00B6105C" w:rsidRPr="00627208" w:rsidRDefault="00B6105C" w:rsidP="00B610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41" w:type="pct"/>
            <w:vAlign w:val="bottom"/>
          </w:tcPr>
          <w:p w14:paraId="6612D087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AD6B8F6" w14:textId="20ABE0B5" w:rsidR="00B6105C" w:rsidRPr="00627208" w:rsidRDefault="00B6105C" w:rsidP="00B610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B6105C" w:rsidRPr="00627208" w14:paraId="2F2C7ACB" w14:textId="77777777" w:rsidTr="000843A2">
        <w:tc>
          <w:tcPr>
            <w:tcW w:w="2080" w:type="pct"/>
            <w:vAlign w:val="bottom"/>
          </w:tcPr>
          <w:p w14:paraId="206BB72B" w14:textId="77777777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5F5EBA18" w14:textId="0AA55A3C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178,544</w:t>
            </w:r>
          </w:p>
        </w:tc>
        <w:tc>
          <w:tcPr>
            <w:tcW w:w="141" w:type="pct"/>
            <w:vAlign w:val="bottom"/>
          </w:tcPr>
          <w:p w14:paraId="501623E1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C6B3D8F" w14:textId="297B87CE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26" w:type="pct"/>
            <w:vAlign w:val="bottom"/>
          </w:tcPr>
          <w:p w14:paraId="39259A73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2A2FF39" w14:textId="3ACB98F6" w:rsidR="00B6105C" w:rsidRPr="00627208" w:rsidRDefault="00B6105C" w:rsidP="00B610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133,189</w:t>
            </w:r>
          </w:p>
        </w:tc>
        <w:tc>
          <w:tcPr>
            <w:tcW w:w="141" w:type="pct"/>
            <w:vAlign w:val="bottom"/>
          </w:tcPr>
          <w:p w14:paraId="7226188D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A88DA53" w14:textId="0F573768" w:rsidR="00B6105C" w:rsidRPr="00627208" w:rsidRDefault="00B6105C" w:rsidP="00B610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</w:p>
        </w:tc>
      </w:tr>
      <w:tr w:rsidR="00B6105C" w:rsidRPr="00627208" w14:paraId="3801F28A" w14:textId="77777777" w:rsidTr="000843A2">
        <w:tc>
          <w:tcPr>
            <w:tcW w:w="2080" w:type="pct"/>
            <w:vAlign w:val="bottom"/>
          </w:tcPr>
          <w:p w14:paraId="586F9303" w14:textId="77777777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7CF0D" w14:textId="01D7730E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179,186</w:t>
            </w:r>
          </w:p>
        </w:tc>
        <w:tc>
          <w:tcPr>
            <w:tcW w:w="141" w:type="pct"/>
            <w:vAlign w:val="bottom"/>
          </w:tcPr>
          <w:p w14:paraId="687F1451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B4529" w14:textId="7417BFFE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6" w:type="pct"/>
            <w:vAlign w:val="bottom"/>
          </w:tcPr>
          <w:p w14:paraId="72D918A6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381BB" w14:textId="00D2EAA5" w:rsidR="00B6105C" w:rsidRPr="00627208" w:rsidRDefault="00B6105C" w:rsidP="00B610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176,209</w:t>
            </w:r>
          </w:p>
        </w:tc>
        <w:tc>
          <w:tcPr>
            <w:tcW w:w="141" w:type="pct"/>
            <w:vAlign w:val="bottom"/>
          </w:tcPr>
          <w:p w14:paraId="6EE4AC49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2660D" w14:textId="22000A5B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</w:tr>
      <w:tr w:rsidR="00B6105C" w:rsidRPr="000843A2" w14:paraId="5A53C586" w14:textId="77777777" w:rsidTr="000843A2">
        <w:tc>
          <w:tcPr>
            <w:tcW w:w="2080" w:type="pct"/>
            <w:vAlign w:val="bottom"/>
          </w:tcPr>
          <w:p w14:paraId="3DC26E9A" w14:textId="77777777" w:rsidR="00B6105C" w:rsidRPr="000843A2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6719D4F2" w14:textId="77777777" w:rsidR="00B6105C" w:rsidRPr="000843A2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50B414C" w14:textId="77777777" w:rsidR="00B6105C" w:rsidRPr="000843A2" w:rsidRDefault="00B6105C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7BD4E456" w14:textId="77777777" w:rsidR="00B6105C" w:rsidRPr="000843A2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148AE61" w14:textId="77777777" w:rsidR="00B6105C" w:rsidRPr="000843A2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4C5691E2" w14:textId="77777777" w:rsidR="00B6105C" w:rsidRPr="000843A2" w:rsidRDefault="00B6105C" w:rsidP="00B610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027725B" w14:textId="77777777" w:rsidR="00B6105C" w:rsidRPr="000843A2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745ACC12" w14:textId="77777777" w:rsidR="00B6105C" w:rsidRPr="000843A2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6105C" w:rsidRPr="00627208" w14:paraId="1698A17A" w14:textId="77777777" w:rsidTr="000843A2">
        <w:tc>
          <w:tcPr>
            <w:tcW w:w="2080" w:type="pct"/>
            <w:vAlign w:val="bottom"/>
          </w:tcPr>
          <w:p w14:paraId="5ACD909A" w14:textId="77777777" w:rsidR="00B6105C" w:rsidRPr="00627208" w:rsidRDefault="00B6105C" w:rsidP="00B6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1" w:type="pct"/>
            <w:vAlign w:val="bottom"/>
          </w:tcPr>
          <w:p w14:paraId="1B314581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4C442C5F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E670F6D" w14:textId="77777777" w:rsidR="00B6105C" w:rsidRPr="00627208" w:rsidRDefault="00B6105C" w:rsidP="00B610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02C7BD6A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3BA45E1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C178F52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EE231AE" w14:textId="77777777" w:rsidR="00B6105C" w:rsidRPr="00627208" w:rsidRDefault="00B6105C" w:rsidP="00B61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441F" w:rsidRPr="00627208" w14:paraId="47432EAF" w14:textId="77777777" w:rsidTr="000843A2">
        <w:tc>
          <w:tcPr>
            <w:tcW w:w="2080" w:type="pct"/>
            <w:vAlign w:val="bottom"/>
          </w:tcPr>
          <w:p w14:paraId="0926AB84" w14:textId="0887EDDB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382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2B8E9928" w14:textId="2E417B8E" w:rsidR="001E441F" w:rsidRPr="00627208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41" w:type="pct"/>
            <w:vAlign w:val="bottom"/>
          </w:tcPr>
          <w:p w14:paraId="189661D6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C33FB19" w14:textId="33907D15" w:rsidR="001E441F" w:rsidRPr="00627208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26" w:type="pct"/>
            <w:vAlign w:val="bottom"/>
          </w:tcPr>
          <w:p w14:paraId="5134DC4D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3F4573A" w14:textId="1F5F685A" w:rsidR="001E441F" w:rsidRPr="001E441F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7FC3436D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0FEBA71" w14:textId="7A483A46" w:rsidR="001E441F" w:rsidRPr="00955382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441F" w:rsidRPr="00627208" w14:paraId="1B6190F1" w14:textId="77777777" w:rsidTr="000843A2">
        <w:tc>
          <w:tcPr>
            <w:tcW w:w="2080" w:type="pct"/>
            <w:vAlign w:val="bottom"/>
          </w:tcPr>
          <w:p w14:paraId="6DDF9413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354093F7" w14:textId="212DBCA5" w:rsidR="001E441F" w:rsidRPr="001D5E6A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5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41" w:type="pct"/>
            <w:vAlign w:val="bottom"/>
          </w:tcPr>
          <w:p w14:paraId="09793656" w14:textId="77777777" w:rsidR="001E441F" w:rsidRPr="001D5E6A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A263F49" w14:textId="3BB752F0" w:rsidR="001E441F" w:rsidRPr="001D5E6A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5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26" w:type="pct"/>
            <w:vAlign w:val="bottom"/>
          </w:tcPr>
          <w:p w14:paraId="78569647" w14:textId="77777777" w:rsidR="001E441F" w:rsidRPr="001D5E6A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2CD01BED" w14:textId="2A32FE2B" w:rsidR="001E441F" w:rsidRPr="001E441F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44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46CC2FEF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2257BFB0" w14:textId="0A52F092" w:rsidR="001E441F" w:rsidRPr="00955382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E441F" w:rsidRPr="00627208" w14:paraId="0102D6BC" w14:textId="77777777" w:rsidTr="000843A2">
        <w:tc>
          <w:tcPr>
            <w:tcW w:w="2080" w:type="pct"/>
            <w:vAlign w:val="bottom"/>
          </w:tcPr>
          <w:p w14:paraId="09022467" w14:textId="77777777" w:rsidR="001E441F" w:rsidRPr="00551A2C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51A2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551A2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323B3565" w14:textId="72AAD969" w:rsidR="001E441F" w:rsidRPr="00B04DF3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47C4374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E3471DC" w14:textId="2399A999" w:rsidR="001E441F" w:rsidRPr="00627208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4D00F204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8516F47" w14:textId="014D7750" w:rsidR="001E441F" w:rsidRPr="001E441F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726B8E2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138F7186" w14:textId="7FFC61DA" w:rsidR="001E441F" w:rsidRPr="00955382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441F" w:rsidRPr="00627208" w14:paraId="4A36C6D3" w14:textId="77777777" w:rsidTr="000843A2">
        <w:tc>
          <w:tcPr>
            <w:tcW w:w="2080" w:type="pct"/>
            <w:vAlign w:val="bottom"/>
          </w:tcPr>
          <w:p w14:paraId="64F48E7C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B20FD" w14:textId="1F637853" w:rsidR="001E441F" w:rsidRPr="00955382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41" w:type="pct"/>
            <w:vAlign w:val="bottom"/>
          </w:tcPr>
          <w:p w14:paraId="66FD451A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0E352" w14:textId="3D34976B" w:rsidR="001E441F" w:rsidRPr="00627208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26" w:type="pct"/>
            <w:vAlign w:val="bottom"/>
          </w:tcPr>
          <w:p w14:paraId="432D7158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20B6B" w14:textId="13E6FAAD" w:rsidR="001E441F" w:rsidRPr="001E441F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44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95CE887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16906" w14:textId="7313B4A1" w:rsidR="001E441F" w:rsidRPr="00955382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E441F" w:rsidRPr="000843A2" w14:paraId="47E91B8E" w14:textId="77777777" w:rsidTr="000843A2">
        <w:tc>
          <w:tcPr>
            <w:tcW w:w="2080" w:type="pct"/>
            <w:vAlign w:val="bottom"/>
          </w:tcPr>
          <w:p w14:paraId="3276569C" w14:textId="77777777" w:rsidR="001E441F" w:rsidRPr="000843A2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1" w:type="pct"/>
            <w:vAlign w:val="bottom"/>
          </w:tcPr>
          <w:p w14:paraId="00E55CDE" w14:textId="77777777" w:rsidR="001E441F" w:rsidRPr="000843A2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7A285AFB" w14:textId="77777777" w:rsidR="001E441F" w:rsidRPr="000843A2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pct"/>
            <w:vAlign w:val="bottom"/>
          </w:tcPr>
          <w:p w14:paraId="79374113" w14:textId="77777777" w:rsidR="001E441F" w:rsidRPr="000843A2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57C85EE0" w14:textId="77777777" w:rsidR="001E441F" w:rsidRPr="000843A2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CECA3A6" w14:textId="77777777" w:rsidR="001E441F" w:rsidRPr="000843A2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vAlign w:val="bottom"/>
          </w:tcPr>
          <w:p w14:paraId="5D4EDCD6" w14:textId="77777777" w:rsidR="001E441F" w:rsidRPr="000843A2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6" w:type="pct"/>
            <w:vAlign w:val="bottom"/>
          </w:tcPr>
          <w:p w14:paraId="357AED29" w14:textId="77777777" w:rsidR="001E441F" w:rsidRPr="000843A2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441F" w:rsidRPr="00627208" w14:paraId="03E447B9" w14:textId="77777777" w:rsidTr="000843A2">
        <w:tc>
          <w:tcPr>
            <w:tcW w:w="2080" w:type="pct"/>
            <w:vAlign w:val="bottom"/>
          </w:tcPr>
          <w:p w14:paraId="54D2F25F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61" w:type="pct"/>
            <w:vAlign w:val="bottom"/>
          </w:tcPr>
          <w:p w14:paraId="3BA913E8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606D8C9D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5B83B00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7BC5247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EAD617C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C8196E9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2871959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441F" w:rsidRPr="00627208" w14:paraId="06BB6354" w14:textId="77777777" w:rsidTr="000843A2">
        <w:tc>
          <w:tcPr>
            <w:tcW w:w="2080" w:type="pct"/>
            <w:vAlign w:val="bottom"/>
          </w:tcPr>
          <w:p w14:paraId="67A03642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084E68B5" w14:textId="12B4D6F0" w:rsidR="001E441F" w:rsidRPr="00627208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3139C5B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262162A" w14:textId="7329AEE0" w:rsidR="001E441F" w:rsidRPr="00627208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67F9318E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DEF0ECB" w14:textId="54A9AD13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359,789</w:t>
            </w:r>
          </w:p>
        </w:tc>
        <w:tc>
          <w:tcPr>
            <w:tcW w:w="141" w:type="pct"/>
            <w:vAlign w:val="bottom"/>
          </w:tcPr>
          <w:p w14:paraId="37176567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799EA3A" w14:textId="2BBF1BA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E441F" w:rsidRPr="00627208" w14:paraId="339B2E98" w14:textId="77777777" w:rsidTr="000843A2">
        <w:tc>
          <w:tcPr>
            <w:tcW w:w="2080" w:type="pct"/>
            <w:vAlign w:val="bottom"/>
          </w:tcPr>
          <w:p w14:paraId="5DDE4017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324DA380" w14:textId="68596223" w:rsidR="001E441F" w:rsidRPr="00627208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56,260</w:t>
            </w:r>
          </w:p>
        </w:tc>
        <w:tc>
          <w:tcPr>
            <w:tcW w:w="141" w:type="pct"/>
            <w:vAlign w:val="bottom"/>
          </w:tcPr>
          <w:p w14:paraId="6786239D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0112E21" w14:textId="65DAA07F" w:rsidR="001E441F" w:rsidRPr="00627208" w:rsidRDefault="001E441F" w:rsidP="001E441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126" w:type="pct"/>
            <w:vAlign w:val="bottom"/>
          </w:tcPr>
          <w:p w14:paraId="4E2377A3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1B18547" w14:textId="50E5500D" w:rsidR="001E441F" w:rsidRPr="00627208" w:rsidRDefault="007919BE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56,260</w:t>
            </w:r>
          </w:p>
        </w:tc>
        <w:tc>
          <w:tcPr>
            <w:tcW w:w="141" w:type="pct"/>
            <w:vAlign w:val="bottom"/>
          </w:tcPr>
          <w:p w14:paraId="5252BF32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B7DC92A" w14:textId="2C5D1D0E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1E441F" w:rsidRPr="00627208" w14:paraId="5C37A768" w14:textId="77777777" w:rsidTr="000843A2">
        <w:tc>
          <w:tcPr>
            <w:tcW w:w="2080" w:type="pct"/>
            <w:vAlign w:val="bottom"/>
          </w:tcPr>
          <w:p w14:paraId="63574AFE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26E4E0F2" w14:textId="17EB32EC" w:rsidR="001E441F" w:rsidRPr="00627208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252,230</w:t>
            </w:r>
          </w:p>
        </w:tc>
        <w:tc>
          <w:tcPr>
            <w:tcW w:w="141" w:type="pct"/>
            <w:vAlign w:val="bottom"/>
          </w:tcPr>
          <w:p w14:paraId="35966241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544363F" w14:textId="746FE8E9" w:rsidR="001E441F" w:rsidRPr="00627208" w:rsidRDefault="001E441F" w:rsidP="001E441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26" w:type="pct"/>
            <w:vAlign w:val="bottom"/>
          </w:tcPr>
          <w:p w14:paraId="04E1F88A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6C087DF4" w14:textId="1D6BAA11" w:rsidR="001E441F" w:rsidRPr="00627208" w:rsidRDefault="007919BE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252,230</w:t>
            </w:r>
          </w:p>
        </w:tc>
        <w:tc>
          <w:tcPr>
            <w:tcW w:w="141" w:type="pct"/>
            <w:vAlign w:val="bottom"/>
          </w:tcPr>
          <w:p w14:paraId="1CD4DFD8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D9C3205" w14:textId="5BE71D99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1E441F" w:rsidRPr="00627208" w14:paraId="1E4E2D38" w14:textId="77777777" w:rsidTr="000843A2">
        <w:tc>
          <w:tcPr>
            <w:tcW w:w="2080" w:type="pct"/>
            <w:vAlign w:val="bottom"/>
          </w:tcPr>
          <w:p w14:paraId="5E1E2675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64300" w14:textId="09D76B5A" w:rsidR="001E441F" w:rsidRPr="00627208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308,490</w:t>
            </w:r>
          </w:p>
        </w:tc>
        <w:tc>
          <w:tcPr>
            <w:tcW w:w="141" w:type="pct"/>
            <w:vAlign w:val="bottom"/>
          </w:tcPr>
          <w:p w14:paraId="7C35316F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78BF" w14:textId="3623D272" w:rsidR="001E441F" w:rsidRPr="00627208" w:rsidRDefault="001E441F" w:rsidP="001E441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26" w:type="pct"/>
            <w:vAlign w:val="bottom"/>
          </w:tcPr>
          <w:p w14:paraId="3642EFF5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692A" w14:textId="4763E958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668,279</w:t>
            </w:r>
          </w:p>
        </w:tc>
        <w:tc>
          <w:tcPr>
            <w:tcW w:w="141" w:type="pct"/>
            <w:vAlign w:val="bottom"/>
          </w:tcPr>
          <w:p w14:paraId="2E5B3DF6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4C7B4" w14:textId="360BA84C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</w:tr>
      <w:tr w:rsidR="001E441F" w:rsidRPr="000843A2" w14:paraId="1413C45E" w14:textId="77777777" w:rsidTr="000843A2">
        <w:tc>
          <w:tcPr>
            <w:tcW w:w="2080" w:type="pct"/>
            <w:vAlign w:val="bottom"/>
          </w:tcPr>
          <w:p w14:paraId="38297551" w14:textId="77777777" w:rsidR="001E441F" w:rsidRPr="000843A2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9867234" w14:textId="77777777" w:rsidR="001E441F" w:rsidRPr="000843A2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5D7FD33" w14:textId="77777777" w:rsidR="001E441F" w:rsidRPr="000843A2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A194BDE" w14:textId="77777777" w:rsidR="001E441F" w:rsidRPr="000843A2" w:rsidRDefault="001E441F" w:rsidP="001E441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7806248" w14:textId="77777777" w:rsidR="001E441F" w:rsidRPr="000843A2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43474DCE" w14:textId="77777777" w:rsidR="001E441F" w:rsidRPr="000843A2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2180B606" w14:textId="77777777" w:rsidR="001E441F" w:rsidRPr="000843A2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61D3C404" w14:textId="77777777" w:rsidR="001E441F" w:rsidRPr="000843A2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E441F" w:rsidRPr="00627208" w14:paraId="62474C20" w14:textId="77777777" w:rsidTr="000843A2">
        <w:tc>
          <w:tcPr>
            <w:tcW w:w="2080" w:type="pct"/>
            <w:vAlign w:val="bottom"/>
          </w:tcPr>
          <w:p w14:paraId="556107BD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61" w:type="pct"/>
            <w:vAlign w:val="bottom"/>
          </w:tcPr>
          <w:p w14:paraId="0672C357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7BBCA6BC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557B1A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5D605136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3186A5E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AB58B9C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1B9DC5A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441F" w:rsidRPr="00627208" w14:paraId="2BF4666D" w14:textId="77777777" w:rsidTr="000843A2">
        <w:tc>
          <w:tcPr>
            <w:tcW w:w="2080" w:type="pct"/>
            <w:vAlign w:val="bottom"/>
          </w:tcPr>
          <w:p w14:paraId="644042E3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1052E173" w14:textId="5EFB9E19" w:rsidR="001E441F" w:rsidRPr="00627208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569FAA3B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vAlign w:val="bottom"/>
          </w:tcPr>
          <w:p w14:paraId="46526EC7" w14:textId="423228ED" w:rsidR="001E441F" w:rsidRPr="00627208" w:rsidRDefault="001E441F" w:rsidP="001E44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63709DDC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264EB64" w14:textId="1A08E75C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3,333,696</w:t>
            </w:r>
          </w:p>
        </w:tc>
        <w:tc>
          <w:tcPr>
            <w:tcW w:w="141" w:type="pct"/>
            <w:vAlign w:val="bottom"/>
          </w:tcPr>
          <w:p w14:paraId="24A75FCE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4131AB5" w14:textId="09E3241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1E441F" w:rsidRPr="00627208" w14:paraId="43A30117" w14:textId="77777777" w:rsidTr="000843A2">
        <w:tc>
          <w:tcPr>
            <w:tcW w:w="2080" w:type="pct"/>
            <w:vAlign w:val="bottom"/>
          </w:tcPr>
          <w:p w14:paraId="5A0A20D0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5199B4C3" w14:textId="6DA4FA0A" w:rsidR="001E441F" w:rsidRPr="000843A2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975,421</w:t>
            </w:r>
          </w:p>
        </w:tc>
        <w:tc>
          <w:tcPr>
            <w:tcW w:w="141" w:type="pct"/>
            <w:vAlign w:val="bottom"/>
          </w:tcPr>
          <w:p w14:paraId="10B87795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D04156" w14:textId="02D8D598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26" w:type="pct"/>
            <w:vAlign w:val="bottom"/>
          </w:tcPr>
          <w:p w14:paraId="4367282E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677D3F6E" w14:textId="48B6232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975,421</w:t>
            </w:r>
          </w:p>
        </w:tc>
        <w:tc>
          <w:tcPr>
            <w:tcW w:w="141" w:type="pct"/>
            <w:vAlign w:val="bottom"/>
          </w:tcPr>
          <w:p w14:paraId="4AF74D2E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C58BEF9" w14:textId="290E540D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1E441F" w:rsidRPr="00627208" w14:paraId="7AEA1F8B" w14:textId="77777777" w:rsidTr="000843A2">
        <w:tc>
          <w:tcPr>
            <w:tcW w:w="2080" w:type="pct"/>
            <w:vAlign w:val="bottom"/>
          </w:tcPr>
          <w:p w14:paraId="5F6DB6C1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0F08FD6E" w14:textId="65AD7C4F" w:rsidR="001E441F" w:rsidRPr="000843A2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1,329,159</w:t>
            </w:r>
          </w:p>
        </w:tc>
        <w:tc>
          <w:tcPr>
            <w:tcW w:w="141" w:type="pct"/>
            <w:vAlign w:val="bottom"/>
          </w:tcPr>
          <w:p w14:paraId="66EF2D57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0AB4E48" w14:textId="7A338FFA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26" w:type="pct"/>
            <w:vAlign w:val="bottom"/>
          </w:tcPr>
          <w:p w14:paraId="46E6D44E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206B9E5D" w14:textId="07D8B0C8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714,983</w:t>
            </w:r>
          </w:p>
        </w:tc>
        <w:tc>
          <w:tcPr>
            <w:tcW w:w="141" w:type="pct"/>
            <w:vAlign w:val="bottom"/>
          </w:tcPr>
          <w:p w14:paraId="5BA7158C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3F28BCE" w14:textId="18B073CE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716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1E441F" w:rsidRPr="00627208" w14:paraId="6F4A8A3F" w14:textId="77777777" w:rsidTr="000843A2">
        <w:tc>
          <w:tcPr>
            <w:tcW w:w="2080" w:type="pct"/>
            <w:vAlign w:val="bottom"/>
          </w:tcPr>
          <w:p w14:paraId="02C9232B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956CBE9" w14:textId="640552E5" w:rsidR="001E441F" w:rsidRPr="00627208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2,304,580</w:t>
            </w:r>
          </w:p>
        </w:tc>
        <w:tc>
          <w:tcPr>
            <w:tcW w:w="141" w:type="pct"/>
            <w:vAlign w:val="bottom"/>
          </w:tcPr>
          <w:p w14:paraId="11D998B2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3C39032" w14:textId="2F462C7A" w:rsidR="001E441F" w:rsidRPr="00627208" w:rsidRDefault="001E441F" w:rsidP="001E441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126" w:type="pct"/>
            <w:vAlign w:val="bottom"/>
          </w:tcPr>
          <w:p w14:paraId="607FBC75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1F6DBCBB" w14:textId="697615E8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5,024,100</w:t>
            </w:r>
          </w:p>
        </w:tc>
        <w:tc>
          <w:tcPr>
            <w:tcW w:w="141" w:type="pct"/>
            <w:vAlign w:val="bottom"/>
          </w:tcPr>
          <w:p w14:paraId="4FEE1ECF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7D20D2F9" w14:textId="67F88D7D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873</w:t>
            </w:r>
          </w:p>
        </w:tc>
      </w:tr>
      <w:tr w:rsidR="001E441F" w:rsidRPr="00627208" w14:paraId="346AF214" w14:textId="77777777" w:rsidTr="000843A2">
        <w:tc>
          <w:tcPr>
            <w:tcW w:w="2080" w:type="pct"/>
            <w:vAlign w:val="bottom"/>
          </w:tcPr>
          <w:p w14:paraId="19A69364" w14:textId="77777777" w:rsidR="001E441F" w:rsidRPr="000843A2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0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0843A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0843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26712A96" w14:textId="4D9F23FD" w:rsidR="001E441F" w:rsidRPr="00627208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(39,582)</w:t>
            </w:r>
          </w:p>
        </w:tc>
        <w:tc>
          <w:tcPr>
            <w:tcW w:w="141" w:type="pct"/>
            <w:vAlign w:val="bottom"/>
          </w:tcPr>
          <w:p w14:paraId="5E7B8C5D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4C4BDC0" w14:textId="54FFFCB2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D468E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954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  <w:vAlign w:val="bottom"/>
          </w:tcPr>
          <w:p w14:paraId="4AB05327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6972E84A" w14:textId="7734AD43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(84,338)</w:t>
            </w:r>
          </w:p>
        </w:tc>
        <w:tc>
          <w:tcPr>
            <w:tcW w:w="141" w:type="pct"/>
            <w:vAlign w:val="bottom"/>
          </w:tcPr>
          <w:p w14:paraId="78465903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DD1CB24" w14:textId="7DDE5D09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D468E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1E441F" w:rsidRPr="00627208" w14:paraId="689D2B31" w14:textId="77777777" w:rsidTr="000843A2">
        <w:tc>
          <w:tcPr>
            <w:tcW w:w="2080" w:type="pct"/>
            <w:vAlign w:val="bottom"/>
          </w:tcPr>
          <w:p w14:paraId="05D5C67B" w14:textId="77777777" w:rsidR="001E441F" w:rsidRPr="00627208" w:rsidRDefault="001E441F" w:rsidP="001E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0EA8" w14:textId="47C814CD" w:rsidR="001E441F" w:rsidRPr="00627208" w:rsidRDefault="001E441F" w:rsidP="001E441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2,264,998</w:t>
            </w:r>
          </w:p>
        </w:tc>
        <w:tc>
          <w:tcPr>
            <w:tcW w:w="141" w:type="pct"/>
            <w:vAlign w:val="bottom"/>
          </w:tcPr>
          <w:p w14:paraId="363B4927" w14:textId="77777777" w:rsidR="001E441F" w:rsidRPr="00627208" w:rsidRDefault="001E441F" w:rsidP="001E441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3C68" w14:textId="14F58A33" w:rsidR="001E441F" w:rsidRPr="00627208" w:rsidRDefault="001E441F" w:rsidP="001E441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6" w:type="pct"/>
            <w:vAlign w:val="bottom"/>
          </w:tcPr>
          <w:p w14:paraId="08841017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9FF92" w14:textId="268E7D78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4,939,762</w:t>
            </w:r>
          </w:p>
        </w:tc>
        <w:tc>
          <w:tcPr>
            <w:tcW w:w="141" w:type="pct"/>
            <w:vAlign w:val="bottom"/>
          </w:tcPr>
          <w:p w14:paraId="767E6D3C" w14:textId="77777777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197E5" w14:textId="70E5580C" w:rsidR="001E441F" w:rsidRPr="00627208" w:rsidRDefault="001E441F" w:rsidP="001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</w:p>
        </w:tc>
      </w:tr>
    </w:tbl>
    <w:p w14:paraId="411BC4DE" w14:textId="77777777" w:rsidR="00ED167E" w:rsidRDefault="00ED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D26209" w14:textId="0107EEFB" w:rsidR="002D3EB1" w:rsidRDefault="002D3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="360" w:tblpY="31"/>
        <w:tblW w:w="9812" w:type="dxa"/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7"/>
      </w:tblGrid>
      <w:tr w:rsidR="00ED167E" w:rsidRPr="00627208" w14:paraId="7DA6035A" w14:textId="77777777" w:rsidTr="008576FC">
        <w:tc>
          <w:tcPr>
            <w:tcW w:w="2610" w:type="dxa"/>
            <w:vAlign w:val="bottom"/>
          </w:tcPr>
          <w:p w14:paraId="68A9311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7202" w:type="dxa"/>
            <w:gridSpan w:val="11"/>
            <w:vAlign w:val="bottom"/>
          </w:tcPr>
          <w:p w14:paraId="3DCD0783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D167E" w:rsidRPr="00627208" w14:paraId="6AB4A160" w14:textId="77777777" w:rsidTr="008576FC">
        <w:tc>
          <w:tcPr>
            <w:tcW w:w="2610" w:type="dxa"/>
            <w:vAlign w:val="bottom"/>
          </w:tcPr>
          <w:p w14:paraId="64DBA0EF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8B9D9CC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6CE5534E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34B9BC4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547849F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25B9F9E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67E" w:rsidRPr="00627208" w14:paraId="6B3DEEAD" w14:textId="77777777" w:rsidTr="008576FC">
        <w:tc>
          <w:tcPr>
            <w:tcW w:w="2610" w:type="dxa"/>
            <w:vAlign w:val="bottom"/>
          </w:tcPr>
          <w:p w14:paraId="2E9FE24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46B78D3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0AB03F69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267D51DF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30BAB0BA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051AABD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55382" w:rsidRPr="00627208" w14:paraId="14857B3F" w14:textId="77777777" w:rsidTr="008576FC">
        <w:tc>
          <w:tcPr>
            <w:tcW w:w="2610" w:type="dxa"/>
            <w:vAlign w:val="bottom"/>
          </w:tcPr>
          <w:p w14:paraId="41FA51D1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B219937" w14:textId="76669FDC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14:paraId="12FFA81A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4E0AE1B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A8438A5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D7DEF13" w14:textId="4908B118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349A3A4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B17883F" w14:textId="30069F76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0D29F2C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B311CFF" w14:textId="31A3007A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6323D73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06C4450" w14:textId="636C5BF2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55382" w:rsidRPr="00627208" w14:paraId="475C1D75" w14:textId="77777777" w:rsidTr="008576FC">
        <w:tc>
          <w:tcPr>
            <w:tcW w:w="2610" w:type="dxa"/>
            <w:vAlign w:val="bottom"/>
          </w:tcPr>
          <w:p w14:paraId="5FD5CC9E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17B419" w14:textId="2884CCA2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9" w:type="dxa"/>
            <w:vAlign w:val="bottom"/>
          </w:tcPr>
          <w:p w14:paraId="3064EFBC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4DD22B" w14:textId="05BAACB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6384916A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FCB6885" w14:textId="36B4B40C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6975AE6D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2B16C07" w14:textId="44CA5875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B8A3FFA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C54831" w14:textId="3D1B5C8F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586F48A1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042379B" w14:textId="5CE6B132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55382" w:rsidRPr="00627208" w14:paraId="61110E12" w14:textId="77777777" w:rsidTr="008576FC">
        <w:tc>
          <w:tcPr>
            <w:tcW w:w="2610" w:type="dxa"/>
            <w:vAlign w:val="bottom"/>
          </w:tcPr>
          <w:p w14:paraId="33E2FDC7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2" w:type="dxa"/>
            <w:gridSpan w:val="11"/>
            <w:vAlign w:val="bottom"/>
          </w:tcPr>
          <w:p w14:paraId="262E80D4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5382" w:rsidRPr="00627208" w14:paraId="6A001EFB" w14:textId="77777777" w:rsidTr="008576FC">
        <w:tc>
          <w:tcPr>
            <w:tcW w:w="2610" w:type="dxa"/>
            <w:vAlign w:val="bottom"/>
          </w:tcPr>
          <w:p w14:paraId="6655A63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ED5CE50" w14:textId="77777777" w:rsidR="00955382" w:rsidRPr="00627208" w:rsidRDefault="00955382" w:rsidP="00955382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58C075" w14:textId="7212E0EB" w:rsidR="00955382" w:rsidRPr="00627208" w:rsidRDefault="00955382" w:rsidP="00955382">
            <w:pPr>
              <w:pStyle w:val="a2"/>
              <w:tabs>
                <w:tab w:val="decimal" w:pos="77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6DC29D6" w14:textId="77777777" w:rsidR="00955382" w:rsidRPr="00627208" w:rsidRDefault="00955382" w:rsidP="0095538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3DCEC9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932B8E7" w14:textId="77777777" w:rsidR="00955382" w:rsidRPr="00627208" w:rsidRDefault="00955382" w:rsidP="0095538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EC657C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CFE31A4" w14:textId="77777777" w:rsidR="00955382" w:rsidRPr="00627208" w:rsidRDefault="00955382" w:rsidP="0095538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C35A7D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7733531" w14:textId="77777777" w:rsidR="00955382" w:rsidRPr="00627208" w:rsidRDefault="00955382" w:rsidP="0095538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CC7317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3680E7A" w14:textId="77777777" w:rsidR="00955382" w:rsidRPr="00627208" w:rsidRDefault="00955382" w:rsidP="0095538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55382" w:rsidRPr="00627208" w14:paraId="122B3FB9" w14:textId="77777777" w:rsidTr="008576FC">
        <w:tc>
          <w:tcPr>
            <w:tcW w:w="2610" w:type="dxa"/>
            <w:vAlign w:val="bottom"/>
          </w:tcPr>
          <w:p w14:paraId="21B17A0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0A2EECE" w14:textId="7305F3CD" w:rsidR="00955382" w:rsidRPr="00627208" w:rsidRDefault="00223A2D" w:rsidP="00955382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2,223,11</w:t>
            </w:r>
            <w:r w:rsidR="008F7A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B01845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9FFB2F" w14:textId="768C5D9E" w:rsidR="00955382" w:rsidRPr="00955382" w:rsidRDefault="00955382" w:rsidP="0095538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2,486,568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743E79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18D804D" w14:textId="4644C7A6" w:rsidR="00955382" w:rsidRPr="00627208" w:rsidRDefault="00223A2D" w:rsidP="0095538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2,548,581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FC35F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C76CC3C" w14:textId="7B6DF5CC" w:rsidR="00955382" w:rsidRPr="00955382" w:rsidRDefault="00955382" w:rsidP="0095538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2,968,452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85EC08" w14:textId="77777777" w:rsidR="00955382" w:rsidRPr="00955382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0BCC2FB" w14:textId="7FB7E862" w:rsidR="00955382" w:rsidRPr="00955382" w:rsidRDefault="00223A2D" w:rsidP="0095538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4,771,69</w:t>
            </w:r>
            <w:r w:rsidR="008F7A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90C305" w14:textId="77777777" w:rsidR="00955382" w:rsidRPr="00955382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0965442" w14:textId="16C57C47" w:rsidR="00955382" w:rsidRPr="00955382" w:rsidRDefault="00955382" w:rsidP="0095538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5,455,020</w:t>
            </w:r>
          </w:p>
        </w:tc>
      </w:tr>
      <w:tr w:rsidR="00955382" w:rsidRPr="00627208" w14:paraId="42183E83" w14:textId="77777777" w:rsidTr="008576FC">
        <w:tc>
          <w:tcPr>
            <w:tcW w:w="2610" w:type="dxa"/>
            <w:vAlign w:val="bottom"/>
          </w:tcPr>
          <w:p w14:paraId="20384439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DF209" w14:textId="7E809993" w:rsidR="00955382" w:rsidRPr="00627208" w:rsidRDefault="00223A2D" w:rsidP="00955382">
            <w:pPr>
              <w:pStyle w:val="a2"/>
              <w:tabs>
                <w:tab w:val="decimal" w:pos="776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(521,772)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5B0702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892FE" w14:textId="7E090609" w:rsidR="00955382" w:rsidRPr="00955382" w:rsidRDefault="00955382" w:rsidP="00955382">
            <w:pPr>
              <w:pStyle w:val="a2"/>
              <w:tabs>
                <w:tab w:val="decimal" w:pos="729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(594,115)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59C0E1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64154" w14:textId="36D6BD9E" w:rsidR="00955382" w:rsidRPr="00627208" w:rsidRDefault="00223A2D" w:rsidP="0095538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(282,875)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9528B4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75E86" w14:textId="50D857F3" w:rsidR="00955382" w:rsidRPr="00955382" w:rsidRDefault="00955382" w:rsidP="0095538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(388,243)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2326B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4F064" w14:textId="7934AFFA" w:rsidR="00955382" w:rsidRPr="00955382" w:rsidRDefault="00223A2D" w:rsidP="0095538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(804,647)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6E4AE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F8B19" w14:textId="1A416950" w:rsidR="00955382" w:rsidRPr="00955382" w:rsidRDefault="00955382" w:rsidP="0095538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(982,358)</w:t>
            </w:r>
          </w:p>
        </w:tc>
      </w:tr>
      <w:tr w:rsidR="00955382" w:rsidRPr="00627208" w14:paraId="6BE76432" w14:textId="77777777" w:rsidTr="008576FC">
        <w:tc>
          <w:tcPr>
            <w:tcW w:w="2610" w:type="dxa"/>
            <w:vAlign w:val="bottom"/>
          </w:tcPr>
          <w:p w14:paraId="3722FEE2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8EF07" w14:textId="77600DB2" w:rsidR="00955382" w:rsidRPr="00627208" w:rsidRDefault="00223A2D" w:rsidP="00955382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1,701,34</w:t>
            </w:r>
            <w:r w:rsidR="008F7A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16D1F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8BDB" w14:textId="2803C1BC" w:rsidR="00955382" w:rsidRPr="00955382" w:rsidRDefault="00955382" w:rsidP="0095538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1,892,453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DF20F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02D05" w14:textId="0D7FB82C" w:rsidR="00955382" w:rsidRPr="00627208" w:rsidRDefault="00223A2D" w:rsidP="0095538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2,265,706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C06B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B460C" w14:textId="6A315085" w:rsidR="00955382" w:rsidRPr="00955382" w:rsidRDefault="00955382" w:rsidP="0095538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2,580,209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AF57B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82F39" w14:textId="596305A3" w:rsidR="00955382" w:rsidRPr="00955382" w:rsidRDefault="00223A2D" w:rsidP="0095538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3,967,05</w:t>
            </w:r>
            <w:r w:rsidR="008F7A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D878BE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D0576" w14:textId="5BBDE4F1" w:rsidR="00955382" w:rsidRPr="00955382" w:rsidRDefault="00955382" w:rsidP="00955382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4,472,662</w:t>
            </w:r>
          </w:p>
        </w:tc>
      </w:tr>
      <w:tr w:rsidR="00955382" w:rsidRPr="00627208" w14:paraId="51BC70BF" w14:textId="77777777" w:rsidTr="008576FC">
        <w:tc>
          <w:tcPr>
            <w:tcW w:w="2610" w:type="dxa"/>
            <w:vAlign w:val="bottom"/>
          </w:tcPr>
          <w:p w14:paraId="26FBB452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185D5" w14:textId="430EF332" w:rsidR="00955382" w:rsidRPr="00627208" w:rsidRDefault="00223A2D" w:rsidP="00955382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B8004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EF9E8" w14:textId="3EDCAC6E" w:rsidR="00955382" w:rsidRPr="00955382" w:rsidRDefault="00955382" w:rsidP="00955382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38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F624E1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9F48" w14:textId="37775659" w:rsidR="00955382" w:rsidRPr="00627208" w:rsidRDefault="00223A2D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87B4E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F1342" w14:textId="517DEE23" w:rsidR="00955382" w:rsidRPr="00955382" w:rsidRDefault="00955382" w:rsidP="0095538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382">
              <w:rPr>
                <w:rFonts w:ascii="Angsana New" w:hAnsi="Angsana New"/>
                <w:sz w:val="28"/>
                <w:szCs w:val="28"/>
              </w:rPr>
              <w:t>(534)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2C675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45D87" w14:textId="2B6B119E" w:rsidR="00955382" w:rsidRPr="00955382" w:rsidRDefault="00223A2D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4FAE1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966E0" w14:textId="186E30CF" w:rsidR="00955382" w:rsidRPr="00955382" w:rsidRDefault="00955382" w:rsidP="0095538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5382">
              <w:rPr>
                <w:rFonts w:ascii="Angsana New" w:hAnsi="Angsana New"/>
                <w:sz w:val="28"/>
                <w:szCs w:val="28"/>
              </w:rPr>
              <w:t>(534)</w:t>
            </w:r>
          </w:p>
        </w:tc>
      </w:tr>
      <w:tr w:rsidR="00955382" w:rsidRPr="00627208" w14:paraId="5705CFF1" w14:textId="77777777" w:rsidTr="008576FC">
        <w:trPr>
          <w:trHeight w:val="400"/>
        </w:trPr>
        <w:tc>
          <w:tcPr>
            <w:tcW w:w="2610" w:type="dxa"/>
            <w:vAlign w:val="bottom"/>
          </w:tcPr>
          <w:p w14:paraId="453E3344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19669" w14:textId="239CE149" w:rsidR="00955382" w:rsidRPr="00627208" w:rsidRDefault="005B785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85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223A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,701,34</w:t>
            </w:r>
            <w:r w:rsidR="008F7A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342AC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954FB" w14:textId="6AB60B60" w:rsidR="00955382" w:rsidRPr="00955382" w:rsidRDefault="00955382" w:rsidP="0095538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</w:rPr>
              <w:t>1,892,453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1DE85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8270E" w14:textId="31A85A1A" w:rsidR="00955382" w:rsidRPr="00627208" w:rsidRDefault="00223A2D" w:rsidP="00955382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2,265,241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AF13D0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7D03A" w14:textId="25736AE4" w:rsidR="00955382" w:rsidRPr="00955382" w:rsidRDefault="00955382" w:rsidP="00955382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2,579,675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C2DB7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2AE01" w14:textId="05291C09" w:rsidR="00955382" w:rsidRPr="00955382" w:rsidRDefault="00223A2D" w:rsidP="0095538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3,966,58</w:t>
            </w:r>
            <w:r w:rsidR="008F7A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AA451E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A40D4" w14:textId="5293A0C1" w:rsidR="00955382" w:rsidRPr="00955382" w:rsidRDefault="00955382" w:rsidP="00955382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4,472,128</w:t>
            </w:r>
          </w:p>
        </w:tc>
      </w:tr>
    </w:tbl>
    <w:p w14:paraId="6984C36C" w14:textId="2549F61B" w:rsidR="00ED167E" w:rsidRPr="00627208" w:rsidRDefault="00ED167E">
      <w:pPr>
        <w:rPr>
          <w:rFonts w:asciiTheme="majorBidi" w:hAnsiTheme="majorBidi" w:cstheme="majorBidi"/>
          <w:sz w:val="30"/>
          <w:szCs w:val="30"/>
        </w:rPr>
      </w:pPr>
    </w:p>
    <w:p w14:paraId="0C4078D0" w14:textId="39C79FBC" w:rsidR="00B02723" w:rsidRPr="00627208" w:rsidRDefault="00B02723" w:rsidP="00334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955382">
        <w:rPr>
          <w:rFonts w:asciiTheme="majorBidi" w:hAnsiTheme="majorBidi" w:cstheme="majorBidi"/>
          <w:sz w:val="30"/>
          <w:szCs w:val="30"/>
        </w:rPr>
        <w:t xml:space="preserve">31 </w:t>
      </w:r>
      <w:r w:rsidR="0095538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D5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5E6A">
        <w:rPr>
          <w:rFonts w:asciiTheme="majorBidi" w:hAnsiTheme="majorBidi" w:cstheme="majorBidi"/>
          <w:sz w:val="30"/>
          <w:szCs w:val="30"/>
        </w:rPr>
        <w:t>2568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955382">
        <w:rPr>
          <w:rFonts w:asciiTheme="majorBidi" w:hAnsiTheme="majorBidi" w:cstheme="majorBidi"/>
          <w:sz w:val="30"/>
          <w:szCs w:val="30"/>
        </w:rPr>
        <w:t>7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75ACC62" w14:textId="77777777" w:rsidR="00631816" w:rsidRPr="00627208" w:rsidRDefault="00631816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6"/>
        <w:gridCol w:w="1331"/>
        <w:gridCol w:w="265"/>
        <w:gridCol w:w="1359"/>
        <w:gridCol w:w="273"/>
        <w:gridCol w:w="1406"/>
        <w:gridCol w:w="265"/>
        <w:gridCol w:w="1386"/>
      </w:tblGrid>
      <w:tr w:rsidR="003E3735" w:rsidRPr="00627208" w14:paraId="33C95F5E" w14:textId="77777777" w:rsidTr="008576FC">
        <w:tc>
          <w:tcPr>
            <w:tcW w:w="3076" w:type="dxa"/>
            <w:shd w:val="clear" w:color="auto" w:fill="auto"/>
            <w:vAlign w:val="bottom"/>
          </w:tcPr>
          <w:p w14:paraId="7FE4F652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0DCAAFD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3735" w:rsidRPr="00627208" w14:paraId="6842CF9D" w14:textId="77777777" w:rsidTr="008576FC">
        <w:tc>
          <w:tcPr>
            <w:tcW w:w="3076" w:type="dxa"/>
            <w:shd w:val="clear" w:color="auto" w:fill="auto"/>
            <w:vAlign w:val="bottom"/>
          </w:tcPr>
          <w:p w14:paraId="4F5C67D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316FCC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</w:t>
            </w:r>
          </w:p>
          <w:p w14:paraId="53ED7454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</w:t>
            </w:r>
          </w:p>
          <w:p w14:paraId="5794A058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BD8240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DEB65D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AAE59E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  <w:p w14:paraId="4DBB84E6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DE65C2C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3D558F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</w:t>
            </w:r>
          </w:p>
          <w:p w14:paraId="7AC1BC4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</w:t>
            </w:r>
          </w:p>
          <w:p w14:paraId="756139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DDC3CF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51B5E5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5FF198E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  <w:p w14:paraId="1684306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3E3735" w:rsidRPr="00627208" w14:paraId="7719E7FF" w14:textId="77777777" w:rsidTr="008576FC">
        <w:tc>
          <w:tcPr>
            <w:tcW w:w="3076" w:type="dxa"/>
            <w:shd w:val="clear" w:color="auto" w:fill="auto"/>
            <w:vAlign w:val="bottom"/>
          </w:tcPr>
          <w:p w14:paraId="6623AA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55" w:type="dxa"/>
            <w:gridSpan w:val="3"/>
            <w:shd w:val="clear" w:color="auto" w:fill="auto"/>
            <w:vAlign w:val="bottom"/>
          </w:tcPr>
          <w:p w14:paraId="01456383" w14:textId="04F4888E" w:rsidR="003E3735" w:rsidRPr="00627208" w:rsidRDefault="00955382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E074B2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14:paraId="58DB7B66" w14:textId="681B56F2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538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E3735" w:rsidRPr="00627208" w14:paraId="5E5B88C2" w14:textId="77777777" w:rsidTr="008576FC">
        <w:tc>
          <w:tcPr>
            <w:tcW w:w="3076" w:type="dxa"/>
            <w:shd w:val="clear" w:color="auto" w:fill="auto"/>
            <w:vAlign w:val="bottom"/>
          </w:tcPr>
          <w:p w14:paraId="37E609B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0F0F708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5382" w:rsidRPr="00627208" w14:paraId="49999DC8" w14:textId="77777777" w:rsidTr="008576FC">
        <w:tc>
          <w:tcPr>
            <w:tcW w:w="3076" w:type="dxa"/>
            <w:shd w:val="clear" w:color="auto" w:fill="auto"/>
            <w:vAlign w:val="bottom"/>
          </w:tcPr>
          <w:p w14:paraId="789A6565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630DB9C" w14:textId="35855121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2,223,11</w:t>
            </w:r>
            <w:r w:rsidR="008F7A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B65DCB2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7DD05727" w14:textId="6F0B792C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1,701,345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CAC5FB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BE1B724" w14:textId="476FFFEB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D3BC5FB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9270938" w14:textId="27A4B1E0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892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955382" w:rsidRPr="00627208" w14:paraId="1D41E30A" w14:textId="77777777" w:rsidTr="008576FC">
        <w:tc>
          <w:tcPr>
            <w:tcW w:w="3076" w:type="dxa"/>
            <w:shd w:val="clear" w:color="auto" w:fill="auto"/>
            <w:vAlign w:val="bottom"/>
          </w:tcPr>
          <w:p w14:paraId="2546E5D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2BEC16F7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B39BB81" w14:textId="39402DE4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2,548,581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0DAF911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B91B34E" w14:textId="7E7C5584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2,265,706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F987EAB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8403CF6" w14:textId="204C5BA5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968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36F973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B08D78B" w14:textId="2702DB2A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55382" w:rsidRPr="00627208" w14:paraId="6CC04A1C" w14:textId="77777777" w:rsidTr="008576FC">
        <w:tc>
          <w:tcPr>
            <w:tcW w:w="3076" w:type="dxa"/>
            <w:shd w:val="clear" w:color="auto" w:fill="auto"/>
            <w:vAlign w:val="bottom"/>
          </w:tcPr>
          <w:p w14:paraId="03AFADB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7BFA4" w14:textId="11BDBDC2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4,771,69</w:t>
            </w:r>
            <w:r w:rsidR="008F7A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6FA39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477E1" w14:textId="02E81BA1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3,967,051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FD7D544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8C70" w14:textId="67C3D388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6A16C8C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DF1C0" w14:textId="60A2B7D4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</w:tr>
      <w:tr w:rsidR="00955382" w:rsidRPr="00627208" w14:paraId="7780DFCE" w14:textId="77777777" w:rsidTr="008576FC">
        <w:tc>
          <w:tcPr>
            <w:tcW w:w="3076" w:type="dxa"/>
            <w:shd w:val="clear" w:color="auto" w:fill="auto"/>
            <w:vAlign w:val="bottom"/>
          </w:tcPr>
          <w:p w14:paraId="27E7FBA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9ADE34E" w14:textId="6530C927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(804,64</w:t>
            </w:r>
            <w:r w:rsidR="00F76CC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EF5CC3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6A7A873" w14:textId="1D7895B4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F64195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A3EC9FF" w14:textId="2676D86B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D468E">
              <w:rPr>
                <w:rFonts w:ascii="Angsana New" w:hAnsi="Angsana New"/>
                <w:sz w:val="30"/>
                <w:szCs w:val="30"/>
              </w:rPr>
              <w:t>982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5D7FF72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A6FA104" w14:textId="5475E6C2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5382" w:rsidRPr="00627208" w14:paraId="1A7A924C" w14:textId="77777777" w:rsidTr="008576FC">
        <w:tc>
          <w:tcPr>
            <w:tcW w:w="3076" w:type="dxa"/>
            <w:shd w:val="clear" w:color="auto" w:fill="auto"/>
            <w:vAlign w:val="bottom"/>
          </w:tcPr>
          <w:p w14:paraId="2616DB5F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ค่าเผื่อผลขาดทุนด้านเครดิต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   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A96F7" w14:textId="1B642003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(465)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3AE583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727A6787" w14:textId="1E6A237C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(465)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CE29F6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AFC53" w14:textId="280603BD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D468E">
              <w:rPr>
                <w:rFonts w:ascii="Angsana New" w:hAnsi="Angsana New"/>
                <w:sz w:val="30"/>
                <w:szCs w:val="30"/>
              </w:rPr>
              <w:t>534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97EF34A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6483088" w14:textId="2AEC0C75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D468E">
              <w:rPr>
                <w:rFonts w:ascii="Angsana New" w:hAnsi="Angsana New"/>
                <w:sz w:val="30"/>
                <w:szCs w:val="30"/>
              </w:rPr>
              <w:t>534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5382" w:rsidRPr="00627208" w14:paraId="2C01EEBC" w14:textId="77777777" w:rsidTr="008576FC">
        <w:tc>
          <w:tcPr>
            <w:tcW w:w="3076" w:type="dxa"/>
            <w:shd w:val="clear" w:color="auto" w:fill="auto"/>
            <w:vAlign w:val="bottom"/>
          </w:tcPr>
          <w:p w14:paraId="6B4B2C9F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BC6C0" w14:textId="4A3C9BE1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3,966,58</w:t>
            </w:r>
            <w:r w:rsidR="008F7A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F04784E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85041" w14:textId="3D44F57B" w:rsidR="00955382" w:rsidRPr="00627208" w:rsidRDefault="007D4BF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3,966,586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D7BBAA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3BDB4" w14:textId="5F8B798F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818EF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654DA" w14:textId="539AC50D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</w:tr>
    </w:tbl>
    <w:p w14:paraId="199ACD45" w14:textId="77777777" w:rsidR="003E3735" w:rsidRPr="00627208" w:rsidRDefault="003E3735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079"/>
        <w:gridCol w:w="238"/>
        <w:gridCol w:w="1022"/>
        <w:gridCol w:w="266"/>
        <w:gridCol w:w="1085"/>
        <w:gridCol w:w="240"/>
        <w:gridCol w:w="1108"/>
      </w:tblGrid>
      <w:tr w:rsidR="000955D2" w:rsidRPr="00627208" w14:paraId="6F6A8E5F" w14:textId="77777777" w:rsidTr="000843A2">
        <w:trPr>
          <w:tblHeader/>
        </w:trPr>
        <w:tc>
          <w:tcPr>
            <w:tcW w:w="2334" w:type="pct"/>
            <w:hideMark/>
          </w:tcPr>
          <w:p w14:paraId="74242919" w14:textId="77777777" w:rsidR="000955D2" w:rsidRPr="00627208" w:rsidRDefault="000955D2" w:rsidP="00C82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8" w:type="pct"/>
            <w:gridSpan w:val="3"/>
            <w:hideMark/>
          </w:tcPr>
          <w:p w14:paraId="2A499321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39E13F4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hideMark/>
          </w:tcPr>
          <w:p w14:paraId="427075F8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5D2" w:rsidRPr="00627208" w14:paraId="1AC2C948" w14:textId="77777777" w:rsidTr="00955382">
        <w:trPr>
          <w:tblHeader/>
        </w:trPr>
        <w:tc>
          <w:tcPr>
            <w:tcW w:w="2334" w:type="pct"/>
            <w:hideMark/>
          </w:tcPr>
          <w:p w14:paraId="65E4C633" w14:textId="77777777" w:rsidR="000955D2" w:rsidRPr="00627208" w:rsidRDefault="000955D2" w:rsidP="000955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14947DC1" w14:textId="525F0DFC" w:rsidR="000955D2" w:rsidRPr="00627208" w:rsidRDefault="006276CD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538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1FA905D2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hideMark/>
          </w:tcPr>
          <w:p w14:paraId="3250FF50" w14:textId="797D083E" w:rsidR="000955D2" w:rsidRPr="00627208" w:rsidRDefault="0095538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685F787A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319DC70C" w14:textId="7BEF1F24" w:rsidR="000955D2" w:rsidRPr="00627208" w:rsidRDefault="0095538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0CE9F253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06022143" w14:textId="0B4525FD" w:rsidR="000955D2" w:rsidRPr="00627208" w:rsidRDefault="0095538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955D2" w:rsidRPr="00627208" w14:paraId="40B9A0D1" w14:textId="77777777" w:rsidTr="000843A2">
        <w:trPr>
          <w:trHeight w:val="209"/>
          <w:tblHeader/>
        </w:trPr>
        <w:tc>
          <w:tcPr>
            <w:tcW w:w="2334" w:type="pct"/>
          </w:tcPr>
          <w:p w14:paraId="3DB07CA3" w14:textId="77777777" w:rsidR="000955D2" w:rsidRPr="00627208" w:rsidRDefault="000955D2" w:rsidP="000955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hideMark/>
          </w:tcPr>
          <w:p w14:paraId="36AA5CDF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5D2" w:rsidRPr="00627208" w14:paraId="65DAF477" w14:textId="77777777" w:rsidTr="000843A2">
        <w:trPr>
          <w:trHeight w:val="209"/>
          <w:tblHeader/>
        </w:trPr>
        <w:tc>
          <w:tcPr>
            <w:tcW w:w="2334" w:type="pct"/>
          </w:tcPr>
          <w:p w14:paraId="2C5B488B" w14:textId="77777777" w:rsidR="000955D2" w:rsidRPr="00627208" w:rsidRDefault="000955D2" w:rsidP="000955D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945"/>
              </w:tabs>
              <w:spacing w:line="240" w:lineRule="auto"/>
              <w:ind w:hanging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2666" w:type="pct"/>
            <w:gridSpan w:val="7"/>
          </w:tcPr>
          <w:p w14:paraId="44FAD570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955D2" w:rsidRPr="00627208" w14:paraId="27A0AA0A" w14:textId="77777777" w:rsidTr="00955382">
        <w:tc>
          <w:tcPr>
            <w:tcW w:w="2334" w:type="pct"/>
          </w:tcPr>
          <w:p w14:paraId="1BE15DB6" w14:textId="707F91D5" w:rsidR="000955D2" w:rsidRPr="00627208" w:rsidRDefault="000955D2" w:rsidP="000955D2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55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55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55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1" w:type="pct"/>
          </w:tcPr>
          <w:p w14:paraId="2FD4D8D9" w14:textId="77777777" w:rsidR="000955D2" w:rsidRPr="00627208" w:rsidRDefault="000955D2" w:rsidP="00FF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" w:type="pct"/>
          </w:tcPr>
          <w:p w14:paraId="138FCC7C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0EA467BF" w14:textId="77777777" w:rsidR="000955D2" w:rsidRPr="00627208" w:rsidRDefault="000955D2" w:rsidP="000955D2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42CD4CA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56EC3162" w14:textId="77777777" w:rsidR="000955D2" w:rsidRPr="00627208" w:rsidRDefault="000955D2" w:rsidP="00FF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3E2F5AF0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14:paraId="39C076F7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5382" w:rsidRPr="00627208" w14:paraId="2D499006" w14:textId="77777777" w:rsidTr="00955382">
        <w:tc>
          <w:tcPr>
            <w:tcW w:w="2334" w:type="pct"/>
            <w:hideMark/>
          </w:tcPr>
          <w:p w14:paraId="59A7FFF9" w14:textId="77777777" w:rsidR="00955382" w:rsidRPr="00627208" w:rsidRDefault="00955382" w:rsidP="00955382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1" w:type="pct"/>
          </w:tcPr>
          <w:p w14:paraId="1D13D218" w14:textId="31512A29" w:rsidR="00955382" w:rsidRPr="00627208" w:rsidRDefault="00EE1AC1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636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1C6FA602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0240528D" w14:textId="1FE00DFB" w:rsidR="00955382" w:rsidRPr="00627208" w:rsidRDefault="00955382" w:rsidP="00955382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636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78ABAB0F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CCE555C" w14:textId="11CB38DF" w:rsidR="00955382" w:rsidRPr="000843A2" w:rsidRDefault="00EE1AC1" w:rsidP="002D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158" w:hanging="8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93636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2ADA561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14:paraId="1AAE56ED" w14:textId="5A26EF45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14E4B">
              <w:rPr>
                <w:rFonts w:ascii="Angsana New" w:hAnsi="Angsana New" w:hint="cs"/>
                <w:sz w:val="30"/>
                <w:szCs w:val="30"/>
              </w:rPr>
              <w:t>74</w:t>
            </w:r>
          </w:p>
        </w:tc>
      </w:tr>
      <w:tr w:rsidR="00955382" w:rsidRPr="00627208" w14:paraId="54DD2852" w14:textId="77777777" w:rsidTr="00955382">
        <w:tc>
          <w:tcPr>
            <w:tcW w:w="2334" w:type="pct"/>
            <w:hideMark/>
          </w:tcPr>
          <w:p w14:paraId="7A270C6B" w14:textId="77777777" w:rsidR="00955382" w:rsidRPr="00627208" w:rsidRDefault="00955382" w:rsidP="00955382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1" w:type="pct"/>
          </w:tcPr>
          <w:p w14:paraId="471467B2" w14:textId="1EF9FE75" w:rsidR="00955382" w:rsidRPr="00627208" w:rsidRDefault="00EE1AC1" w:rsidP="002D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6,628</w:t>
            </w:r>
          </w:p>
        </w:tc>
        <w:tc>
          <w:tcPr>
            <w:tcW w:w="126" w:type="pct"/>
          </w:tcPr>
          <w:p w14:paraId="74DAF732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F4A29B6" w14:textId="1AB048F6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6362">
              <w:rPr>
                <w:rFonts w:ascii="Angsana New" w:hAnsi="Angsana New"/>
                <w:sz w:val="30"/>
                <w:szCs w:val="30"/>
              </w:rPr>
              <w:t>14,064</w:t>
            </w:r>
          </w:p>
        </w:tc>
        <w:tc>
          <w:tcPr>
            <w:tcW w:w="141" w:type="pct"/>
          </w:tcPr>
          <w:p w14:paraId="2B2ED800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3F214A46" w14:textId="6CCDCA16" w:rsidR="00955382" w:rsidRPr="00627208" w:rsidRDefault="00EE1AC1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6,298</w:t>
            </w:r>
          </w:p>
        </w:tc>
        <w:tc>
          <w:tcPr>
            <w:tcW w:w="127" w:type="pct"/>
          </w:tcPr>
          <w:p w14:paraId="7B2B23D6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410AC2BA" w14:textId="3C676574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4E4B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936362">
              <w:rPr>
                <w:rFonts w:ascii="Angsana New" w:hAnsi="Angsana New"/>
                <w:sz w:val="30"/>
                <w:szCs w:val="30"/>
              </w:rPr>
              <w:t>,882</w:t>
            </w:r>
          </w:p>
        </w:tc>
      </w:tr>
      <w:tr w:rsidR="00955382" w:rsidRPr="00627208" w14:paraId="14600C0D" w14:textId="77777777" w:rsidTr="00955382">
        <w:tc>
          <w:tcPr>
            <w:tcW w:w="2334" w:type="pct"/>
          </w:tcPr>
          <w:p w14:paraId="64A08E91" w14:textId="37C8A694" w:rsidR="00955382" w:rsidRPr="00627208" w:rsidRDefault="00955382" w:rsidP="00955382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571" w:type="pct"/>
          </w:tcPr>
          <w:p w14:paraId="7E8A2E68" w14:textId="4163C8A8" w:rsidR="00955382" w:rsidRPr="000843A2" w:rsidRDefault="002D3EB1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2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(69)</w:t>
            </w:r>
          </w:p>
        </w:tc>
        <w:tc>
          <w:tcPr>
            <w:tcW w:w="126" w:type="pct"/>
          </w:tcPr>
          <w:p w14:paraId="162354E7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47CE4FA" w14:textId="24CD5F7C" w:rsidR="00955382" w:rsidRPr="00627208" w:rsidRDefault="00955382" w:rsidP="00955382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1" w:type="pct"/>
          </w:tcPr>
          <w:p w14:paraId="26693A77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2DF4B36F" w14:textId="3C9E8DC6" w:rsidR="00955382" w:rsidRPr="002D3EB1" w:rsidRDefault="002D3EB1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158" w:hanging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F9478C0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1DE925E9" w14:textId="227542B8" w:rsidR="00955382" w:rsidRPr="00627208" w:rsidRDefault="00955382" w:rsidP="00955382">
            <w:pPr>
              <w:pStyle w:val="a2"/>
              <w:tabs>
                <w:tab w:val="decimal" w:pos="55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ED29726" w14:textId="3D6ABF8B" w:rsidR="000955D2" w:rsidRPr="00627208" w:rsidRDefault="000955D2" w:rsidP="0009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078"/>
        <w:gridCol w:w="270"/>
        <w:gridCol w:w="996"/>
        <w:gridCol w:w="268"/>
        <w:gridCol w:w="1077"/>
        <w:gridCol w:w="270"/>
        <w:gridCol w:w="1079"/>
      </w:tblGrid>
      <w:tr w:rsidR="003E3735" w:rsidRPr="00627208" w14:paraId="72B82E01" w14:textId="77777777" w:rsidTr="00715395">
        <w:trPr>
          <w:tblHeader/>
        </w:trPr>
        <w:tc>
          <w:tcPr>
            <w:tcW w:w="2334" w:type="pct"/>
            <w:vAlign w:val="bottom"/>
            <w:hideMark/>
          </w:tcPr>
          <w:p w14:paraId="340EC75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865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240" w:type="pct"/>
            <w:gridSpan w:val="3"/>
            <w:hideMark/>
          </w:tcPr>
          <w:p w14:paraId="36030125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C4FB16C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  <w:hideMark/>
          </w:tcPr>
          <w:p w14:paraId="085652EE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3A2" w:rsidRPr="00627208" w14:paraId="48B17409" w14:textId="77777777" w:rsidTr="00715395">
        <w:trPr>
          <w:tblHeader/>
        </w:trPr>
        <w:tc>
          <w:tcPr>
            <w:tcW w:w="2334" w:type="pct"/>
            <w:vAlign w:val="bottom"/>
          </w:tcPr>
          <w:p w14:paraId="1EC9C96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ที่เกี่ยวข้องกัน ณ วันที่</w:t>
            </w:r>
          </w:p>
        </w:tc>
        <w:tc>
          <w:tcPr>
            <w:tcW w:w="570" w:type="pct"/>
          </w:tcPr>
          <w:p w14:paraId="3E3F9988" w14:textId="39193C2E" w:rsidR="003E3735" w:rsidRPr="00627208" w:rsidRDefault="0071539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28F1C396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5DE9086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FF4A9D1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23928F" w14:textId="732326F6" w:rsidR="003E3735" w:rsidRPr="00627208" w:rsidRDefault="0071539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07BA7DC6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77D84B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43A2" w:rsidRPr="00627208" w14:paraId="6544EACB" w14:textId="77777777" w:rsidTr="00715395">
        <w:trPr>
          <w:tblHeader/>
        </w:trPr>
        <w:tc>
          <w:tcPr>
            <w:tcW w:w="2334" w:type="pct"/>
            <w:vAlign w:val="bottom"/>
          </w:tcPr>
          <w:p w14:paraId="5ABD5F5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2DFFD09F" w14:textId="5351646F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413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9F31DD5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hideMark/>
          </w:tcPr>
          <w:p w14:paraId="0ECC4574" w14:textId="17DB13D8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6E2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D913B25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5796E9A2" w14:textId="13663711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53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38DDAF8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04164440" w14:textId="53BCC3F1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6E2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E3735" w:rsidRPr="00627208" w14:paraId="758A2F4B" w14:textId="77777777" w:rsidTr="000843A2">
        <w:trPr>
          <w:trHeight w:val="209"/>
          <w:tblHeader/>
        </w:trPr>
        <w:tc>
          <w:tcPr>
            <w:tcW w:w="2334" w:type="pct"/>
          </w:tcPr>
          <w:p w14:paraId="1FF059A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hideMark/>
          </w:tcPr>
          <w:p w14:paraId="62ABD7FF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3A2" w:rsidRPr="00627208" w14:paraId="2FFD686B" w14:textId="77777777" w:rsidTr="00715395">
        <w:tc>
          <w:tcPr>
            <w:tcW w:w="2334" w:type="pct"/>
            <w:hideMark/>
          </w:tcPr>
          <w:p w14:paraId="51455265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0" w:type="pct"/>
          </w:tcPr>
          <w:p w14:paraId="6B76DA29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3" w:type="pct"/>
          </w:tcPr>
          <w:p w14:paraId="499C3F32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A313503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14:paraId="1CCB7162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43C98668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25361A66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</w:tcPr>
          <w:p w14:paraId="279F93FF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636BE" w:rsidRPr="00627208" w14:paraId="5BFF6F8F" w14:textId="77777777" w:rsidTr="00715395">
        <w:tc>
          <w:tcPr>
            <w:tcW w:w="2334" w:type="pct"/>
            <w:hideMark/>
          </w:tcPr>
          <w:p w14:paraId="279B8EFD" w14:textId="77777777" w:rsidR="00F636BE" w:rsidRPr="00627208" w:rsidRDefault="00F636BE" w:rsidP="00F636B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15C949A4" w14:textId="63885DC5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1AE83A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14BD622" w14:textId="487506ED" w:rsidR="00F636BE" w:rsidRPr="00627208" w:rsidRDefault="00F636BE" w:rsidP="00F636BE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62A0C1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73BDF41C" w14:textId="1C731C34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595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3" w:type="pct"/>
          </w:tcPr>
          <w:p w14:paraId="594ADADE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</w:tcPr>
          <w:p w14:paraId="27BB6ADD" w14:textId="0944798B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595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F636BE" w:rsidRPr="00627208" w14:paraId="2A9FC969" w14:textId="77777777" w:rsidTr="00715395">
        <w:tc>
          <w:tcPr>
            <w:tcW w:w="2334" w:type="pct"/>
          </w:tcPr>
          <w:p w14:paraId="6510BC18" w14:textId="77777777" w:rsidR="00F636BE" w:rsidRPr="00627208" w:rsidRDefault="00F636BE" w:rsidP="00F636B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E0CD03E" w14:textId="22733FC2" w:rsidR="00F636BE" w:rsidRPr="007847ED" w:rsidRDefault="000973A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9DBE1A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A92D4A5" w14:textId="30C05481" w:rsidR="00F636BE" w:rsidRPr="00627208" w:rsidRDefault="00F636BE" w:rsidP="00F636BE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F498AE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B9223C8" w14:textId="1A94B591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3" w:type="pct"/>
          </w:tcPr>
          <w:p w14:paraId="00735799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3F434F0" w14:textId="7956C30F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F636BE" w:rsidRPr="00627208" w14:paraId="197DC9AE" w14:textId="77777777" w:rsidTr="00715395">
        <w:tc>
          <w:tcPr>
            <w:tcW w:w="2334" w:type="pct"/>
          </w:tcPr>
          <w:p w14:paraId="4EFE8780" w14:textId="77777777" w:rsidR="00F636BE" w:rsidRPr="00627208" w:rsidRDefault="00F636BE" w:rsidP="00F636B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15A128D9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62A8BD29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7" w:type="pct"/>
          </w:tcPr>
          <w:p w14:paraId="7E6DADCD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50B17E7E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70" w:type="pct"/>
          </w:tcPr>
          <w:p w14:paraId="444E8CB4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1478A292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1" w:type="pct"/>
          </w:tcPr>
          <w:p w14:paraId="730171F5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636BE" w:rsidRPr="00627208" w14:paraId="69BAE942" w14:textId="77777777" w:rsidTr="00715395">
        <w:tc>
          <w:tcPr>
            <w:tcW w:w="2334" w:type="pct"/>
          </w:tcPr>
          <w:p w14:paraId="09AECD7D" w14:textId="14A49A57" w:rsidR="00F636BE" w:rsidRPr="00BB1F25" w:rsidRDefault="00F636BE" w:rsidP="00F636B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BB1F25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0" w:type="pct"/>
          </w:tcPr>
          <w:p w14:paraId="120DED82" w14:textId="77777777" w:rsidR="00F636BE" w:rsidRPr="00BB1F25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B5D5770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06F03AE8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9109A3E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CFA0CB3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FC5F024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79A6900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36BE" w:rsidRPr="00627208" w14:paraId="6039CCA1" w14:textId="77777777" w:rsidTr="00715395">
        <w:tc>
          <w:tcPr>
            <w:tcW w:w="2334" w:type="pct"/>
          </w:tcPr>
          <w:p w14:paraId="42937506" w14:textId="77777777" w:rsidR="00F636BE" w:rsidRPr="00BB1F25" w:rsidRDefault="00F636BE" w:rsidP="00F636B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BB1F25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2DFD3E2C" w14:textId="23F773DB" w:rsidR="00F636BE" w:rsidRPr="00BB1F25" w:rsidRDefault="00BB1F25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1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43" w:type="pct"/>
          </w:tcPr>
          <w:p w14:paraId="6746F367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27F492F5" w14:textId="37C1ACDD" w:rsidR="00F636BE" w:rsidRPr="00627208" w:rsidRDefault="00F636BE" w:rsidP="00F636BE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B680FE" w14:textId="047D6F25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307F6EC2" w14:textId="3A1FBBAA" w:rsidR="00F636BE" w:rsidRPr="00627208" w:rsidRDefault="000C7F15" w:rsidP="00F636BE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C8E444" w14:textId="77777777" w:rsidR="00F636BE" w:rsidRPr="00627208" w:rsidRDefault="00F636BE" w:rsidP="00F636BE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CE9CBBC" w14:textId="034254DE" w:rsidR="00F636BE" w:rsidRPr="00715395" w:rsidRDefault="00F636BE" w:rsidP="00F636BE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53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</w:tr>
      <w:tr w:rsidR="00F636BE" w:rsidRPr="00627208" w14:paraId="2F5A241B" w14:textId="77777777" w:rsidTr="00715395">
        <w:tc>
          <w:tcPr>
            <w:tcW w:w="2334" w:type="pct"/>
          </w:tcPr>
          <w:p w14:paraId="246C1488" w14:textId="77777777" w:rsidR="00F636BE" w:rsidRPr="00627208" w:rsidRDefault="00F636BE" w:rsidP="00F636B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615C694A" w14:textId="77777777" w:rsidR="00F636BE" w:rsidRPr="00627208" w:rsidRDefault="00F636BE" w:rsidP="00F636BE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402B74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14:paraId="05CFC661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FA246C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D540B04" w14:textId="77777777" w:rsidR="00F636BE" w:rsidRPr="00627208" w:rsidRDefault="00F636BE" w:rsidP="00F636BE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3772BF" w14:textId="77777777" w:rsidR="00F636BE" w:rsidRPr="00627208" w:rsidRDefault="00F636BE" w:rsidP="00F636BE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639B824" w14:textId="77777777" w:rsidR="00F636BE" w:rsidRPr="00627208" w:rsidRDefault="00F636BE" w:rsidP="00F636BE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36BE" w:rsidRPr="00627208" w14:paraId="77C5417F" w14:textId="77777777" w:rsidTr="00715395">
        <w:tc>
          <w:tcPr>
            <w:tcW w:w="2334" w:type="pct"/>
          </w:tcPr>
          <w:p w14:paraId="3027F048" w14:textId="77777777" w:rsidR="00F636BE" w:rsidRPr="00627208" w:rsidRDefault="00F636BE" w:rsidP="00F636B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0" w:type="pct"/>
          </w:tcPr>
          <w:p w14:paraId="0739D725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FF69E0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18DA27E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19FC018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8995087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CB335E4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227466B" w14:textId="77777777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636BE" w:rsidRPr="00627208" w14:paraId="337955F5" w14:textId="77777777" w:rsidTr="00715395">
        <w:tc>
          <w:tcPr>
            <w:tcW w:w="2334" w:type="pct"/>
          </w:tcPr>
          <w:p w14:paraId="656EA20A" w14:textId="77777777" w:rsidR="00F636BE" w:rsidRPr="00627208" w:rsidRDefault="00F636BE" w:rsidP="00F636B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70" w:type="pct"/>
          </w:tcPr>
          <w:p w14:paraId="604B520A" w14:textId="0E549295" w:rsidR="00F636BE" w:rsidRPr="00627208" w:rsidRDefault="000C7F15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BB1F25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43" w:type="pct"/>
          </w:tcPr>
          <w:p w14:paraId="449745DD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A600F44" w14:textId="2A9933F2" w:rsidR="00F636BE" w:rsidRPr="00627208" w:rsidRDefault="00F636BE" w:rsidP="00F636BE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50C5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 w:rsidRPr="00150C5A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523697B1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664209" w14:textId="0AB18C52" w:rsidR="00F636BE" w:rsidRPr="00627208" w:rsidRDefault="000C7F15" w:rsidP="00F636BE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50019DA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FEC9E14" w14:textId="7E78BA76" w:rsidR="00F636BE" w:rsidRPr="00627208" w:rsidRDefault="00F636BE" w:rsidP="00F636BE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50C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BE" w:rsidRPr="00627208" w14:paraId="1411C9DD" w14:textId="77777777" w:rsidTr="00715395">
        <w:tc>
          <w:tcPr>
            <w:tcW w:w="2334" w:type="pct"/>
          </w:tcPr>
          <w:p w14:paraId="50E37909" w14:textId="77777777" w:rsidR="00F636BE" w:rsidRPr="00627208" w:rsidRDefault="00F636BE" w:rsidP="00F636B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41A730BA" w14:textId="3C5E4953" w:rsidR="00F636BE" w:rsidRPr="00627208" w:rsidRDefault="000C7F15" w:rsidP="00F636BE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051CF9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D354849" w14:textId="5B994753" w:rsidR="00F636BE" w:rsidRPr="00627208" w:rsidRDefault="00F636BE" w:rsidP="00F636BE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22EB78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B010FE" w14:textId="420C059D" w:rsidR="00F636BE" w:rsidRPr="00627208" w:rsidRDefault="005B7852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C7F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720</w:t>
            </w:r>
            <w:r w:rsidR="000C7F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227</w:t>
            </w:r>
          </w:p>
        </w:tc>
        <w:tc>
          <w:tcPr>
            <w:tcW w:w="143" w:type="pct"/>
          </w:tcPr>
          <w:p w14:paraId="4B88B52B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69B04BE" w14:textId="342C053D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1,673</w:t>
            </w:r>
            <w:r w:rsidRPr="00150C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Pr="00CD468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636BE" w:rsidRPr="00627208" w14:paraId="0976999B" w14:textId="77777777" w:rsidTr="00715395">
        <w:tc>
          <w:tcPr>
            <w:tcW w:w="2334" w:type="pct"/>
          </w:tcPr>
          <w:p w14:paraId="0979D8CA" w14:textId="77777777" w:rsidR="00F636BE" w:rsidRPr="00627208" w:rsidRDefault="00F636BE" w:rsidP="00F636B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27E6506" w14:textId="52957DC1" w:rsidR="00F636BE" w:rsidRPr="00627208" w:rsidRDefault="005B7852" w:rsidP="0014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1453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730</w:t>
            </w:r>
          </w:p>
        </w:tc>
        <w:tc>
          <w:tcPr>
            <w:tcW w:w="143" w:type="pct"/>
          </w:tcPr>
          <w:p w14:paraId="65F64E06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51C3AE2" w14:textId="44A2876D" w:rsidR="00F636BE" w:rsidRPr="00627208" w:rsidRDefault="00F636BE" w:rsidP="00F636BE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18</w:t>
            </w:r>
            <w:r w:rsidRPr="00150C5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2" w:type="pct"/>
          </w:tcPr>
          <w:p w14:paraId="170BCFDD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B320A02" w14:textId="0BA0EB67" w:rsidR="00F636BE" w:rsidRPr="00627208" w:rsidRDefault="000C7F15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14,07</w:t>
            </w:r>
            <w:r w:rsidR="00C30D6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9B6B576" w14:textId="617082E1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15C3553" w14:textId="6732C258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150C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F636BE" w:rsidRPr="00627208" w14:paraId="0DC40650" w14:textId="77777777" w:rsidTr="00715395">
        <w:tc>
          <w:tcPr>
            <w:tcW w:w="2334" w:type="pct"/>
          </w:tcPr>
          <w:p w14:paraId="25EF8ABB" w14:textId="77777777" w:rsidR="00F636BE" w:rsidRPr="00627208" w:rsidRDefault="00F636BE" w:rsidP="00F636B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1A9DCFB" w14:textId="207DA124" w:rsidR="00F636BE" w:rsidRPr="00627208" w:rsidRDefault="000C7F15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</w:t>
            </w:r>
            <w:r w:rsidR="00BB1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143" w:type="pct"/>
          </w:tcPr>
          <w:p w14:paraId="1C8F7A1A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474C0718" w14:textId="61E2046A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50C5A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Pr="00150C5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14:paraId="4AB900C8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65FC310" w14:textId="6550BF9A" w:rsidR="00F636BE" w:rsidRPr="00627208" w:rsidRDefault="000C7F15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1,734,30</w:t>
            </w:r>
            <w:r w:rsidR="00C30D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2CAFE74" w14:textId="77777777" w:rsidR="00F636BE" w:rsidRPr="00627208" w:rsidRDefault="00F636BE" w:rsidP="00F6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090601E" w14:textId="0F5BEA41" w:rsidR="00F636BE" w:rsidRPr="00627208" w:rsidRDefault="00F636BE" w:rsidP="00F6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1,690</w:t>
            </w:r>
            <w:r w:rsidRPr="00150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</w:tr>
    </w:tbl>
    <w:p w14:paraId="28936454" w14:textId="77777777" w:rsidR="0037044D" w:rsidRDefault="0037044D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bookmarkStart w:id="1" w:name="_Hlk71187429"/>
    </w:p>
    <w:p w14:paraId="71EB9A7B" w14:textId="1956EF60" w:rsidR="00297D76" w:rsidRPr="00E030BA" w:rsidRDefault="0037044D" w:rsidP="00E0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  <w:bookmarkEnd w:id="1"/>
    </w:p>
    <w:p w14:paraId="0CE08F41" w14:textId="329E48DA" w:rsidR="007D1F1F" w:rsidRPr="00627208" w:rsidRDefault="007D1F1F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4089E033" w14:textId="77777777" w:rsidR="007D1F1F" w:rsidRPr="00627208" w:rsidRDefault="007D1F1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2"/>
        <w:gridCol w:w="236"/>
        <w:gridCol w:w="1040"/>
        <w:gridCol w:w="241"/>
        <w:gridCol w:w="1038"/>
        <w:gridCol w:w="270"/>
        <w:gridCol w:w="1143"/>
      </w:tblGrid>
      <w:tr w:rsidR="000221BF" w:rsidRPr="00627208" w14:paraId="2DEBCB49" w14:textId="77777777" w:rsidTr="008576FC">
        <w:trPr>
          <w:trHeight w:val="419"/>
          <w:tblHeader/>
        </w:trPr>
        <w:tc>
          <w:tcPr>
            <w:tcW w:w="2301" w:type="pct"/>
            <w:vAlign w:val="bottom"/>
          </w:tcPr>
          <w:p w14:paraId="300180AE" w14:textId="77777777" w:rsidR="000221BF" w:rsidRPr="00627208" w:rsidRDefault="000221BF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pct"/>
            <w:gridSpan w:val="3"/>
            <w:vAlign w:val="bottom"/>
          </w:tcPr>
          <w:p w14:paraId="44B26449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vAlign w:val="bottom"/>
          </w:tcPr>
          <w:p w14:paraId="0ABE1808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vAlign w:val="bottom"/>
          </w:tcPr>
          <w:p w14:paraId="39AC9C0F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1BF" w:rsidRPr="00627208" w14:paraId="37BF7FD8" w14:textId="77777777" w:rsidTr="008576FC">
        <w:trPr>
          <w:trHeight w:val="407"/>
          <w:tblHeader/>
        </w:trPr>
        <w:tc>
          <w:tcPr>
            <w:tcW w:w="2301" w:type="pct"/>
            <w:vAlign w:val="bottom"/>
          </w:tcPr>
          <w:p w14:paraId="49E26F35" w14:textId="77777777" w:rsidR="000221BF" w:rsidRPr="00627208" w:rsidRDefault="000221BF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0ED12D3B" w14:textId="2C18DE51" w:rsidR="000221BF" w:rsidRPr="00627208" w:rsidRDefault="0071539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vAlign w:val="bottom"/>
          </w:tcPr>
          <w:p w14:paraId="09C0F645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AB473A2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1" w:type="pct"/>
            <w:vAlign w:val="bottom"/>
          </w:tcPr>
          <w:p w14:paraId="07C4DB08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61378D5" w14:textId="2CB42E2B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539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1539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bottom"/>
          </w:tcPr>
          <w:p w14:paraId="540F3C53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678A17CA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21BF" w:rsidRPr="00627208" w14:paraId="34C6C22A" w14:textId="77777777" w:rsidTr="008576FC">
        <w:trPr>
          <w:trHeight w:val="407"/>
          <w:tblHeader/>
        </w:trPr>
        <w:tc>
          <w:tcPr>
            <w:tcW w:w="2301" w:type="pct"/>
            <w:vAlign w:val="bottom"/>
          </w:tcPr>
          <w:p w14:paraId="489844AE" w14:textId="77777777" w:rsidR="000221BF" w:rsidRPr="00627208" w:rsidRDefault="000221BF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148F9E6E" w14:textId="35BB7223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53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bottom"/>
          </w:tcPr>
          <w:p w14:paraId="64BDA5EB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5A931EE8" w14:textId="3FEA5AF4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53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  <w:vAlign w:val="bottom"/>
          </w:tcPr>
          <w:p w14:paraId="591591C2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B859366" w14:textId="435C5973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53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3E747451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149F0D1D" w14:textId="1CEC0FDC" w:rsidR="000221BF" w:rsidRPr="00627208" w:rsidRDefault="0071539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221BF" w:rsidRPr="00627208" w14:paraId="301E84F4" w14:textId="77777777" w:rsidTr="008576FC">
        <w:trPr>
          <w:trHeight w:val="407"/>
          <w:tblHeader/>
        </w:trPr>
        <w:tc>
          <w:tcPr>
            <w:tcW w:w="2301" w:type="pct"/>
            <w:vAlign w:val="bottom"/>
          </w:tcPr>
          <w:p w14:paraId="48139AAD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9" w:type="pct"/>
            <w:gridSpan w:val="7"/>
            <w:vAlign w:val="bottom"/>
          </w:tcPr>
          <w:p w14:paraId="3321BB63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1FF6" w:rsidRPr="00627208" w14:paraId="537F9F65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1DDF6321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1DEA9E57" w14:textId="2036CFB9" w:rsidR="00981FF6" w:rsidRPr="00627208" w:rsidRDefault="00BC793B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3,789,369</w:t>
            </w:r>
          </w:p>
        </w:tc>
        <w:tc>
          <w:tcPr>
            <w:tcW w:w="128" w:type="pct"/>
            <w:vAlign w:val="bottom"/>
          </w:tcPr>
          <w:p w14:paraId="4CC92FAB" w14:textId="77777777" w:rsidR="00981FF6" w:rsidRPr="00627208" w:rsidRDefault="00981FF6" w:rsidP="0098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D369893" w14:textId="05B7082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4,235,293</w:t>
            </w:r>
          </w:p>
        </w:tc>
        <w:tc>
          <w:tcPr>
            <w:tcW w:w="131" w:type="pct"/>
            <w:vAlign w:val="bottom"/>
          </w:tcPr>
          <w:p w14:paraId="128816FF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09E6F514" w14:textId="5B1C8208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C54BBD5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59B6C3BA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1FF6" w:rsidRPr="00627208" w14:paraId="1920EF08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6212C3F3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04F42E74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6A6BE35" w14:textId="77777777" w:rsidR="00981FF6" w:rsidRPr="00627208" w:rsidRDefault="00981FF6" w:rsidP="0098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65DBB538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8C40780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3609164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AB685A4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731B607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1FF6" w:rsidRPr="00627208" w14:paraId="7127554F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1F7EBA22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5BB774FB" w14:textId="2300E722" w:rsidR="00981FF6" w:rsidRPr="00627208" w:rsidRDefault="00BC793B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65,035</w:t>
            </w:r>
          </w:p>
        </w:tc>
        <w:tc>
          <w:tcPr>
            <w:tcW w:w="128" w:type="pct"/>
            <w:vAlign w:val="bottom"/>
          </w:tcPr>
          <w:p w14:paraId="280F97BA" w14:textId="77777777" w:rsidR="00981FF6" w:rsidRPr="00627208" w:rsidRDefault="00981FF6" w:rsidP="0098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3C8C8A" w14:textId="47FBC8C9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31" w:type="pct"/>
            <w:vAlign w:val="bottom"/>
          </w:tcPr>
          <w:p w14:paraId="22E87F66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4C6C29DF" w14:textId="6FB566D0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C8F243B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4A6DCB91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1FF6" w:rsidRPr="00627208" w14:paraId="691B8732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0D00BD86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073810A" w14:textId="5D931B2E" w:rsidR="00981FF6" w:rsidRPr="00627208" w:rsidRDefault="00BC793B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3,854,404</w:t>
            </w:r>
          </w:p>
        </w:tc>
        <w:tc>
          <w:tcPr>
            <w:tcW w:w="128" w:type="pct"/>
            <w:vAlign w:val="bottom"/>
          </w:tcPr>
          <w:p w14:paraId="1A2A41CA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22A9E40" w14:textId="78EF353B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4,236,781</w:t>
            </w:r>
          </w:p>
        </w:tc>
        <w:tc>
          <w:tcPr>
            <w:tcW w:w="131" w:type="pct"/>
            <w:vAlign w:val="bottom"/>
          </w:tcPr>
          <w:p w14:paraId="1805DC1D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33D9F65D" w14:textId="1D3627B6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BCD1F9B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174264A3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81FF6" w:rsidRPr="00627208" w14:paraId="420B3333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601E7C07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8903D8" w14:textId="1C1E3132" w:rsidR="00981FF6" w:rsidRPr="00627208" w:rsidRDefault="00BC793B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F652D23" w14:textId="77777777" w:rsidR="00981FF6" w:rsidRPr="00627208" w:rsidRDefault="00981FF6" w:rsidP="0098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67819657" w14:textId="46F60DB9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717186E8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2B51636D" w14:textId="419E2531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6C600ADC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3B8D97F4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81FF6" w:rsidRPr="00627208" w14:paraId="6CEA65BB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42B7F0E9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5A1FC21" w14:textId="3CA1DDAF" w:rsidR="00981FF6" w:rsidRPr="00627208" w:rsidRDefault="00BC793B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3,854,404</w:t>
            </w:r>
          </w:p>
        </w:tc>
        <w:tc>
          <w:tcPr>
            <w:tcW w:w="128" w:type="pct"/>
            <w:vAlign w:val="bottom"/>
          </w:tcPr>
          <w:p w14:paraId="52523D87" w14:textId="77777777" w:rsidR="00981FF6" w:rsidRPr="00627208" w:rsidRDefault="00981FF6" w:rsidP="0098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80F3F15" w14:textId="10D754FE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4,236,781</w:t>
            </w:r>
          </w:p>
        </w:tc>
        <w:tc>
          <w:tcPr>
            <w:tcW w:w="131" w:type="pct"/>
            <w:vAlign w:val="bottom"/>
          </w:tcPr>
          <w:p w14:paraId="3BF3D6B4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09B93" w14:textId="6B05ABDB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4DD0443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9381C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0D2BF4C" w14:textId="77777777" w:rsidR="000221BF" w:rsidRPr="00627208" w:rsidRDefault="000221B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736E3EB5" w14:textId="07AFD3DB" w:rsidR="00D23C8C" w:rsidRPr="00736726" w:rsidRDefault="00D23C8C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367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78637BA1" w14:textId="77777777" w:rsidR="000955D2" w:rsidRPr="00297D76" w:rsidRDefault="000955D2" w:rsidP="000955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8"/>
        <w:gridCol w:w="1112"/>
        <w:gridCol w:w="241"/>
        <w:gridCol w:w="1201"/>
        <w:gridCol w:w="271"/>
        <w:gridCol w:w="1175"/>
      </w:tblGrid>
      <w:tr w:rsidR="000955D2" w:rsidRPr="00627208" w14:paraId="3B9DCA71" w14:textId="77777777" w:rsidTr="00C82753">
        <w:trPr>
          <w:trHeight w:val="419"/>
          <w:tblHeader/>
        </w:trPr>
        <w:tc>
          <w:tcPr>
            <w:tcW w:w="2086" w:type="pct"/>
            <w:vAlign w:val="bottom"/>
          </w:tcPr>
          <w:p w14:paraId="1B8AC3B4" w14:textId="77777777" w:rsidR="000955D2" w:rsidRPr="00627208" w:rsidRDefault="000955D2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vAlign w:val="bottom"/>
          </w:tcPr>
          <w:p w14:paraId="35829FBE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  <w:vAlign w:val="bottom"/>
          </w:tcPr>
          <w:p w14:paraId="6F36FD35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2B9CDB82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C29" w:rsidRPr="00627208" w14:paraId="756F95AF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25F65D58" w14:textId="12BD14FF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631" w:type="pct"/>
            <w:vAlign w:val="bottom"/>
          </w:tcPr>
          <w:p w14:paraId="7767C0F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262FFA6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AF6726D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B908163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61C078DF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FE9EEE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C7F29B3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C29" w:rsidRPr="00627208" w14:paraId="44789E76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2F6C1E14" w14:textId="3C03F26E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สำหรับงวด</w:t>
            </w:r>
            <w:r w:rsidR="00715395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สาม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71539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 w:rsidR="00715395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631" w:type="pct"/>
            <w:vAlign w:val="bottom"/>
          </w:tcPr>
          <w:p w14:paraId="61CAB49D" w14:textId="539C71C8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71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bottom"/>
          </w:tcPr>
          <w:p w14:paraId="387FD296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ABE9F62" w14:textId="4CC7D285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71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bottom"/>
          </w:tcPr>
          <w:p w14:paraId="1DF532BE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62A86914" w14:textId="4FCD4362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71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vAlign w:val="bottom"/>
          </w:tcPr>
          <w:p w14:paraId="71D41E1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1938C41" w14:textId="3D9E97FC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71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12C29" w:rsidRPr="00627208" w14:paraId="32B85B25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6263F0A7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2F142411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395" w:rsidRPr="00627208" w14:paraId="6A134039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658D7268" w14:textId="33F3D4EF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E6AE30F" w14:textId="72285DEA" w:rsidR="00715395" w:rsidRPr="00627208" w:rsidRDefault="00981FF6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86,945,177</w:t>
            </w:r>
          </w:p>
        </w:tc>
        <w:tc>
          <w:tcPr>
            <w:tcW w:w="128" w:type="pct"/>
            <w:vAlign w:val="bottom"/>
          </w:tcPr>
          <w:p w14:paraId="6595AA23" w14:textId="77777777" w:rsidR="00715395" w:rsidRPr="00627208" w:rsidRDefault="00715395" w:rsidP="0071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39ACEBF0" w14:textId="23DEF3D9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114E4B">
              <w:rPr>
                <w:rFonts w:ascii="Angsana New" w:hAnsi="Angsana New" w:hint="cs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4E4B">
              <w:rPr>
                <w:rFonts w:ascii="Angsana New" w:hAnsi="Angsana New" w:hint="cs"/>
                <w:sz w:val="30"/>
                <w:szCs w:val="30"/>
              </w:rPr>
              <w:t>760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4E4B">
              <w:rPr>
                <w:rFonts w:ascii="Angsana New" w:hAnsi="Angsana New" w:hint="cs"/>
                <w:sz w:val="30"/>
                <w:szCs w:val="30"/>
              </w:rPr>
              <w:t>933</w:t>
            </w:r>
          </w:p>
        </w:tc>
        <w:tc>
          <w:tcPr>
            <w:tcW w:w="130" w:type="pct"/>
            <w:vAlign w:val="bottom"/>
          </w:tcPr>
          <w:p w14:paraId="39E42D41" w14:textId="77777777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01A8F301" w14:textId="3F5FC42D" w:rsidR="00715395" w:rsidRPr="00627208" w:rsidRDefault="00981FF6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16,130,786</w:t>
            </w:r>
          </w:p>
        </w:tc>
        <w:tc>
          <w:tcPr>
            <w:tcW w:w="146" w:type="pct"/>
            <w:vAlign w:val="bottom"/>
          </w:tcPr>
          <w:p w14:paraId="497F1F6A" w14:textId="77777777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CE50C3D" w14:textId="126232D8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14,832,100</w:t>
            </w:r>
          </w:p>
        </w:tc>
      </w:tr>
      <w:tr w:rsidR="00715395" w:rsidRPr="00627208" w14:paraId="20BB434B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7F93B028" w14:textId="77777777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5FD9EC7C" w14:textId="77777777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65237EC" w14:textId="77777777" w:rsidR="00715395" w:rsidRPr="00627208" w:rsidRDefault="00715395" w:rsidP="0071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B3841A2" w14:textId="77777777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83AC915" w14:textId="77777777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2240ED51" w14:textId="77777777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FDD093B" w14:textId="77777777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DB7D6E1" w14:textId="77777777" w:rsidR="00715395" w:rsidRPr="00627208" w:rsidRDefault="00715395" w:rsidP="0071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1FF6" w:rsidRPr="00627208" w14:paraId="79D66A23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4B1147A6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0F67601" w14:textId="6BBBC94C" w:rsidR="00981FF6" w:rsidRPr="00627208" w:rsidRDefault="005B7852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3B1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106B">
              <w:rPr>
                <w:rFonts w:asciiTheme="majorBidi" w:hAnsiTheme="majorBidi" w:cstheme="majorBidi"/>
                <w:sz w:val="30"/>
                <w:szCs w:val="30"/>
              </w:rPr>
              <w:t>232,393</w:t>
            </w:r>
          </w:p>
        </w:tc>
        <w:tc>
          <w:tcPr>
            <w:tcW w:w="128" w:type="pct"/>
            <w:vAlign w:val="bottom"/>
          </w:tcPr>
          <w:p w14:paraId="3A1A083D" w14:textId="77777777" w:rsidR="00981FF6" w:rsidRPr="00627208" w:rsidRDefault="00981FF6" w:rsidP="0098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3BADA04" w14:textId="4451E874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946,186</w:t>
            </w:r>
          </w:p>
        </w:tc>
        <w:tc>
          <w:tcPr>
            <w:tcW w:w="130" w:type="pct"/>
            <w:vAlign w:val="bottom"/>
          </w:tcPr>
          <w:p w14:paraId="024A745E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7D5EF45D" w14:textId="4853B961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ED19929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9ED90BD" w14:textId="68447722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FF6" w:rsidRPr="00627208" w14:paraId="38FA1BA0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31B2CBDC" w14:textId="38B1EAFE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343763D" w14:textId="51C22FAE" w:rsidR="00981FF6" w:rsidRPr="00627208" w:rsidRDefault="003B129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(363,850)</w:t>
            </w:r>
          </w:p>
        </w:tc>
        <w:tc>
          <w:tcPr>
            <w:tcW w:w="128" w:type="pct"/>
            <w:vAlign w:val="bottom"/>
          </w:tcPr>
          <w:p w14:paraId="3E1BC84B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ADFBFAF" w14:textId="267006E4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58,327</w:t>
            </w:r>
          </w:p>
        </w:tc>
        <w:tc>
          <w:tcPr>
            <w:tcW w:w="130" w:type="pct"/>
            <w:vAlign w:val="bottom"/>
          </w:tcPr>
          <w:p w14:paraId="04C97FA2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41322246" w14:textId="4EFBA55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B59A8A7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9A7E49C" w14:textId="51D30C6A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FF6" w:rsidRPr="00627208" w14:paraId="184088A7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6E0292C7" w14:textId="397C3302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เงินลงทุนในบริษัทร่วมและการร่วมค้าเพิ่มขึ้น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3C5CB55" w14:textId="7F67C010" w:rsidR="00981FF6" w:rsidRPr="00627208" w:rsidRDefault="003B129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1,560,69</w:t>
            </w:r>
            <w:r w:rsidR="00D263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vAlign w:val="bottom"/>
          </w:tcPr>
          <w:p w14:paraId="06168394" w14:textId="77777777" w:rsidR="00981FF6" w:rsidRPr="00627208" w:rsidRDefault="00981FF6" w:rsidP="0098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8C27672" w14:textId="515565E1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191A2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191A25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30" w:type="pct"/>
            <w:vAlign w:val="bottom"/>
          </w:tcPr>
          <w:p w14:paraId="4746B74D" w14:textId="77777777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EF2CE2D" w14:textId="15995702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1,515,584</w:t>
            </w:r>
          </w:p>
        </w:tc>
        <w:tc>
          <w:tcPr>
            <w:tcW w:w="146" w:type="pct"/>
            <w:vAlign w:val="bottom"/>
          </w:tcPr>
          <w:p w14:paraId="43DC7FF2" w14:textId="77777777" w:rsidR="00981FF6" w:rsidRPr="00627208" w:rsidRDefault="00981FF6" w:rsidP="0098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D253A75" w14:textId="3B815A50" w:rsidR="00981FF6" w:rsidRPr="00627208" w:rsidRDefault="00981FF6" w:rsidP="0098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790,367</w:t>
            </w:r>
          </w:p>
        </w:tc>
      </w:tr>
      <w:tr w:rsidR="00F833E4" w:rsidRPr="00627208" w14:paraId="0D40B658" w14:textId="77777777" w:rsidTr="00AA5AB2">
        <w:trPr>
          <w:trHeight w:val="407"/>
        </w:trPr>
        <w:tc>
          <w:tcPr>
            <w:tcW w:w="2086" w:type="pct"/>
            <w:vAlign w:val="bottom"/>
          </w:tcPr>
          <w:p w14:paraId="2300BEF5" w14:textId="5E0D6DBA" w:rsidR="00F833E4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6EAA70A1" w14:textId="4E850660" w:rsidR="00F833E4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(1,165,14</w:t>
            </w:r>
            <w:r w:rsidR="00E9106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BAFB019" w14:textId="77777777" w:rsidR="00F833E4" w:rsidRPr="002336A2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3E03803B" w14:textId="39E3BC39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(629,233)</w:t>
            </w:r>
          </w:p>
        </w:tc>
        <w:tc>
          <w:tcPr>
            <w:tcW w:w="130" w:type="pct"/>
            <w:vAlign w:val="bottom"/>
          </w:tcPr>
          <w:p w14:paraId="275B2669" w14:textId="77777777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EDD4EDA" w14:textId="70B8A0A9" w:rsidR="00F833E4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B26F0B0" w14:textId="77777777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5FEC7491" w14:textId="75F857F2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33E4" w:rsidRPr="00627208" w14:paraId="7F04A1D3" w14:textId="77777777" w:rsidTr="006A7D8E">
        <w:trPr>
          <w:trHeight w:val="407"/>
        </w:trPr>
        <w:tc>
          <w:tcPr>
            <w:tcW w:w="2086" w:type="pct"/>
            <w:vAlign w:val="bottom"/>
          </w:tcPr>
          <w:p w14:paraId="0055A397" w14:textId="54CB6FEB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1" w:type="pct"/>
            <w:shd w:val="clear" w:color="auto" w:fill="FFFFFF"/>
          </w:tcPr>
          <w:p w14:paraId="70718DA7" w14:textId="63794E0E" w:rsidR="00F833E4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B7852" w:rsidRPr="005B7852">
              <w:rPr>
                <w:rFonts w:asciiTheme="majorBidi" w:hAnsiTheme="majorBidi" w:cstheme="majorBidi" w:hint="cs"/>
                <w:sz w:val="30"/>
                <w:szCs w:val="30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,98</w:t>
            </w:r>
            <w:r w:rsidR="00C30D6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4F54298B" w14:textId="790AF36E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233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99" w:type="pct"/>
            <w:vAlign w:val="bottom"/>
          </w:tcPr>
          <w:p w14:paraId="6ACA94AE" w14:textId="3429BA79" w:rsidR="00F833E4" w:rsidRDefault="00F833E4" w:rsidP="00BF5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D7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8B6D995" w14:textId="646A47BF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647" w:type="pct"/>
            <w:vAlign w:val="bottom"/>
          </w:tcPr>
          <w:p w14:paraId="19C62B6F" w14:textId="2AE5E158" w:rsidR="00F833E4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(</w:t>
            </w:r>
            <w:r w:rsidR="005B7852" w:rsidRPr="005B7852">
              <w:rPr>
                <w:rFonts w:asciiTheme="majorBidi" w:hAnsiTheme="majorBidi" w:cstheme="majorBidi" w:hint="cs"/>
                <w:sz w:val="30"/>
                <w:szCs w:val="30"/>
              </w:rPr>
              <w:t>179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,018)</w:t>
            </w:r>
          </w:p>
        </w:tc>
        <w:tc>
          <w:tcPr>
            <w:tcW w:w="146" w:type="pct"/>
            <w:vAlign w:val="bottom"/>
          </w:tcPr>
          <w:p w14:paraId="627CF001" w14:textId="77777777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E10366B" w14:textId="1625AF68" w:rsidR="00F833E4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D7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33E4" w:rsidRPr="00627208" w14:paraId="41042489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7EC722BD" w14:textId="71F828FF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88CB614" w14:textId="182D58B3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(117,</w:t>
            </w:r>
            <w:r w:rsidR="00E9106B">
              <w:rPr>
                <w:rFonts w:asciiTheme="majorBidi" w:hAnsiTheme="majorBidi" w:cstheme="majorBidi"/>
                <w:sz w:val="30"/>
                <w:szCs w:val="30"/>
              </w:rPr>
              <w:t>617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0931FC34" w14:textId="7BE53D64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599" w:type="pct"/>
            <w:vAlign w:val="bottom"/>
          </w:tcPr>
          <w:p w14:paraId="5DA50FAF" w14:textId="7B330E9C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2,816,948</w:t>
            </w:r>
          </w:p>
        </w:tc>
        <w:tc>
          <w:tcPr>
            <w:tcW w:w="130" w:type="pct"/>
            <w:vAlign w:val="bottom"/>
          </w:tcPr>
          <w:p w14:paraId="2057A0A4" w14:textId="77777777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CBA74EA" w14:textId="0795AC97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8241DD4" w14:textId="77777777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C9952A4" w14:textId="53B55B49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33E4" w:rsidRPr="00627208" w14:paraId="6690A431" w14:textId="77777777" w:rsidTr="00EF0FA3">
        <w:trPr>
          <w:trHeight w:val="419"/>
        </w:trPr>
        <w:tc>
          <w:tcPr>
            <w:tcW w:w="2086" w:type="pct"/>
            <w:vAlign w:val="bottom"/>
          </w:tcPr>
          <w:p w14:paraId="56FA7622" w14:textId="30F98559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4B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192D270" w14:textId="3F3027D5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(14,118)</w:t>
            </w:r>
          </w:p>
        </w:tc>
        <w:tc>
          <w:tcPr>
            <w:tcW w:w="128" w:type="pct"/>
            <w:vAlign w:val="bottom"/>
          </w:tcPr>
          <w:p w14:paraId="589FF597" w14:textId="63781745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0B9D9912" w14:textId="534563CF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3D7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805FAA4" w14:textId="77777777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86D3AC5" w14:textId="76A1442E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3D7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174858F" w14:textId="77777777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E34B1AB" w14:textId="53A42B4F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3D7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33E4" w:rsidRPr="00627208" w14:paraId="32C2A9EC" w14:textId="77777777" w:rsidTr="00C1319A">
        <w:trPr>
          <w:trHeight w:val="148"/>
        </w:trPr>
        <w:tc>
          <w:tcPr>
            <w:tcW w:w="2086" w:type="pct"/>
            <w:vAlign w:val="bottom"/>
          </w:tcPr>
          <w:p w14:paraId="08ADDC14" w14:textId="5F8CC6DF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0E0AB7B" w14:textId="76DE633B" w:rsidR="00F833E4" w:rsidRPr="009551BE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87,9</w:t>
            </w:r>
            <w:r w:rsidR="00E910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91,553</w:t>
            </w:r>
          </w:p>
        </w:tc>
        <w:tc>
          <w:tcPr>
            <w:tcW w:w="128" w:type="pct"/>
            <w:vAlign w:val="bottom"/>
          </w:tcPr>
          <w:p w14:paraId="161F5AB6" w14:textId="77777777" w:rsidR="00F833E4" w:rsidRPr="00627208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7C777" w14:textId="7953D735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3D7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67,743,628</w:t>
            </w:r>
          </w:p>
        </w:tc>
        <w:tc>
          <w:tcPr>
            <w:tcW w:w="130" w:type="pct"/>
            <w:vAlign w:val="bottom"/>
          </w:tcPr>
          <w:p w14:paraId="15DC07C9" w14:textId="77777777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35E8C" w14:textId="35577DAA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17,467,352</w:t>
            </w:r>
          </w:p>
        </w:tc>
        <w:tc>
          <w:tcPr>
            <w:tcW w:w="146" w:type="pct"/>
            <w:vAlign w:val="bottom"/>
          </w:tcPr>
          <w:p w14:paraId="28EEE100" w14:textId="77777777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A830E" w14:textId="1330C51D" w:rsidR="00F833E4" w:rsidRPr="003D711F" w:rsidRDefault="00F833E4" w:rsidP="00F8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3D7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15,622,467</w:t>
            </w:r>
          </w:p>
        </w:tc>
      </w:tr>
    </w:tbl>
    <w:p w14:paraId="5CC81EF1" w14:textId="750F60F4" w:rsidR="00B3464A" w:rsidRPr="00297D76" w:rsidRDefault="00B3464A" w:rsidP="00F14F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10C3B99" w14:textId="6128295F" w:rsidR="0002641B" w:rsidRPr="00627208" w:rsidRDefault="0002641B" w:rsidP="00F14F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72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3715E7B0" w14:textId="77777777" w:rsidR="003343BC" w:rsidRPr="00297D76" w:rsidRDefault="003343BC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D570C64" w14:textId="50890174" w:rsidR="0002641B" w:rsidRPr="00627208" w:rsidRDefault="0002641B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>ในระหว่างงวด</w:t>
      </w:r>
      <w:r w:rsidR="005920A7">
        <w:rPr>
          <w:rFonts w:asciiTheme="majorBidi" w:hAnsiTheme="majorBidi" w:cstheme="majorBidi" w:hint="cs"/>
          <w:sz w:val="30"/>
          <w:szCs w:val="30"/>
          <w:cs/>
          <w:lang w:val="th-TH"/>
        </w:rPr>
        <w:t>สาม</w:t>
      </w: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715395">
        <w:rPr>
          <w:rFonts w:asciiTheme="majorBidi" w:hAnsiTheme="majorBidi" w:cstheme="majorBidi"/>
          <w:sz w:val="30"/>
          <w:szCs w:val="30"/>
        </w:rPr>
        <w:t xml:space="preserve">31 </w:t>
      </w:r>
      <w:r w:rsidR="0071539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15395">
        <w:rPr>
          <w:rFonts w:asciiTheme="majorBidi" w:hAnsiTheme="majorBidi" w:cstheme="majorBidi"/>
          <w:sz w:val="30"/>
          <w:szCs w:val="30"/>
        </w:rPr>
        <w:t>2568</w:t>
      </w: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การร่วมค้าได้เรียกชำระค่</w:t>
      </w:r>
      <w:r w:rsidR="005F1A7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าหุ้น </w:t>
      </w: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>โดยกลุ่มบริษัทได้จ่ายชำระ</w:t>
      </w:r>
      <w:r w:rsidR="00035AE2">
        <w:rPr>
          <w:rFonts w:asciiTheme="majorBidi" w:hAnsiTheme="majorBidi" w:cstheme="majorBidi"/>
          <w:sz w:val="30"/>
          <w:szCs w:val="30"/>
        </w:rPr>
        <w:br/>
      </w: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>ค่าหุ้นดังกล่าวตามสัดส่วนการลงทุน ดังนี้</w:t>
      </w:r>
    </w:p>
    <w:p w14:paraId="1D762C91" w14:textId="77777777" w:rsidR="003343BC" w:rsidRPr="00297D76" w:rsidRDefault="003343BC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60"/>
        <w:gridCol w:w="2970"/>
        <w:gridCol w:w="1440"/>
      </w:tblGrid>
      <w:tr w:rsidR="00297D76" w:rsidRPr="004411B1" w14:paraId="1A8259E0" w14:textId="77777777" w:rsidTr="00FE05A6">
        <w:trPr>
          <w:tblHeader/>
        </w:trPr>
        <w:tc>
          <w:tcPr>
            <w:tcW w:w="4860" w:type="dxa"/>
            <w:hideMark/>
          </w:tcPr>
          <w:p w14:paraId="791DC4EB" w14:textId="77777777" w:rsidR="00297D76" w:rsidRPr="00331F2D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331F2D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061854CD" w14:textId="77777777" w:rsidR="00297D76" w:rsidRPr="00331F2D" w:rsidRDefault="00297D76" w:rsidP="00C111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F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6E79DF76" w14:textId="77777777" w:rsidR="00297D76" w:rsidRPr="00331F2D" w:rsidRDefault="00297D76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331F2D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547EAB66" w14:textId="77777777" w:rsidR="00297D76" w:rsidRPr="00331F2D" w:rsidRDefault="00297D76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331F2D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331F2D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331F2D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297D76" w:rsidRPr="00191A25" w14:paraId="2A54854F" w14:textId="77777777" w:rsidTr="00FE05A6">
        <w:tc>
          <w:tcPr>
            <w:tcW w:w="4860" w:type="dxa"/>
          </w:tcPr>
          <w:p w14:paraId="3E5545D6" w14:textId="77777777" w:rsidR="00297D76" w:rsidRPr="00191A25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1A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</w:t>
            </w:r>
            <w:r w:rsidRPr="00191A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</w:p>
        </w:tc>
        <w:tc>
          <w:tcPr>
            <w:tcW w:w="2970" w:type="dxa"/>
          </w:tcPr>
          <w:p w14:paraId="6864EE91" w14:textId="77777777" w:rsidR="00297D76" w:rsidRPr="00191A25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2129FD" w14:textId="77777777" w:rsidR="00297D76" w:rsidRPr="00191A25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1B56FE" w:rsidRPr="00297D76" w14:paraId="728587D4" w14:textId="77777777" w:rsidTr="00FE05A6">
        <w:trPr>
          <w:trHeight w:val="64"/>
        </w:trPr>
        <w:tc>
          <w:tcPr>
            <w:tcW w:w="4860" w:type="dxa"/>
          </w:tcPr>
          <w:p w14:paraId="09EA6CF6" w14:textId="7B3EA486" w:rsidR="001B56FE" w:rsidRPr="00297D76" w:rsidRDefault="001B56FE" w:rsidP="001B56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02D2">
              <w:rPr>
                <w:rFonts w:ascii="Angsana New" w:hAnsi="Angsana New"/>
                <w:sz w:val="30"/>
                <w:szCs w:val="30"/>
              </w:rPr>
              <w:t>Xekong 4 Power Co., Ltd.</w:t>
            </w:r>
          </w:p>
        </w:tc>
        <w:tc>
          <w:tcPr>
            <w:tcW w:w="2970" w:type="dxa"/>
          </w:tcPr>
          <w:p w14:paraId="0162D2C4" w14:textId="2D3AAE81" w:rsidR="001B56FE" w:rsidRPr="00297D76" w:rsidRDefault="001B56FE" w:rsidP="001B56F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473C61EC" w14:textId="16D7BFC8" w:rsidR="001B56FE" w:rsidRPr="00297D76" w:rsidRDefault="00187FEF" w:rsidP="0010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  <w:tab w:val="left" w:pos="1394"/>
              </w:tabs>
              <w:ind w:left="-79" w:right="-173" w:firstLine="239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</w:rPr>
              <w:t>120</w:t>
            </w:r>
            <w:r w:rsidR="001B56FE" w:rsidRPr="00F302D2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>
              <w:rPr>
                <w:rFonts w:ascii="Angsana New" w:hAnsi="Angsana New"/>
                <w:spacing w:val="2"/>
                <w:sz w:val="30"/>
                <w:szCs w:val="30"/>
              </w:rPr>
              <w:t>3</w:t>
            </w:r>
            <w:r w:rsidR="005B7852" w:rsidRPr="005B7852">
              <w:rPr>
                <w:rFonts w:ascii="Angsana New" w:hAnsi="Angsana New" w:hint="cs"/>
                <w:spacing w:val="2"/>
                <w:sz w:val="30"/>
                <w:szCs w:val="30"/>
              </w:rPr>
              <w:t>3</w:t>
            </w:r>
          </w:p>
        </w:tc>
      </w:tr>
      <w:tr w:rsidR="001B56FE" w:rsidRPr="00297D76" w14:paraId="1AEB7F2A" w14:textId="77777777" w:rsidTr="00FE05A6">
        <w:trPr>
          <w:trHeight w:val="64"/>
        </w:trPr>
        <w:tc>
          <w:tcPr>
            <w:tcW w:w="4860" w:type="dxa"/>
          </w:tcPr>
          <w:p w14:paraId="2AFBD166" w14:textId="7D22B7E7" w:rsidR="001B56FE" w:rsidRPr="00297D76" w:rsidRDefault="001B56FE" w:rsidP="001B56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02D2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2970" w:type="dxa"/>
          </w:tcPr>
          <w:p w14:paraId="199CF586" w14:textId="5890E0C9" w:rsidR="001B56FE" w:rsidRPr="00297D76" w:rsidRDefault="001B56FE" w:rsidP="001B56F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</w:t>
            </w:r>
            <w:r w:rsidR="00B02CE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เติม</w:t>
            </w:r>
            <w:r w:rsidR="008A3DF6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และ</w:t>
            </w:r>
            <w:r w:rsidR="006331E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440" w:type="dxa"/>
          </w:tcPr>
          <w:p w14:paraId="3583C363" w14:textId="4BFC94C8" w:rsidR="001B56FE" w:rsidRPr="00297D76" w:rsidRDefault="001038AD" w:rsidP="0010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  <w:tab w:val="left" w:pos="1394"/>
              </w:tabs>
              <w:ind w:left="-79" w:right="-173" w:firstLine="239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</w:rPr>
              <w:t xml:space="preserve">    1,</w:t>
            </w:r>
            <w:r w:rsidR="006331EC">
              <w:rPr>
                <w:rFonts w:ascii="Angsana New" w:hAnsi="Angsana New"/>
                <w:spacing w:val="2"/>
                <w:sz w:val="30"/>
                <w:szCs w:val="30"/>
              </w:rPr>
              <w:t>395.25</w:t>
            </w:r>
          </w:p>
        </w:tc>
      </w:tr>
      <w:tr w:rsidR="001B56FE" w:rsidRPr="00297D76" w14:paraId="3A9CE826" w14:textId="77777777" w:rsidTr="00FE05A6">
        <w:trPr>
          <w:trHeight w:val="64"/>
        </w:trPr>
        <w:tc>
          <w:tcPr>
            <w:tcW w:w="4860" w:type="dxa"/>
          </w:tcPr>
          <w:p w14:paraId="4A846F3D" w14:textId="77777777" w:rsidR="001B56FE" w:rsidRPr="00297D76" w:rsidRDefault="001B56FE" w:rsidP="001B56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5AC6142" w14:textId="77777777" w:rsidR="001B56FE" w:rsidRPr="00297D76" w:rsidRDefault="001B56FE" w:rsidP="001B56F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1C029B" w14:textId="77777777" w:rsidR="001B56FE" w:rsidRPr="00297D76" w:rsidRDefault="001B56FE" w:rsidP="001B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394"/>
              </w:tabs>
              <w:ind w:left="-79" w:right="-1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1B56FE" w:rsidRPr="00331F2D" w14:paraId="1523C491" w14:textId="77777777" w:rsidTr="00FE05A6">
        <w:tc>
          <w:tcPr>
            <w:tcW w:w="4860" w:type="dxa"/>
          </w:tcPr>
          <w:p w14:paraId="07B8C74E" w14:textId="77777777" w:rsidR="001B56FE" w:rsidRPr="00F302D2" w:rsidRDefault="001B56FE" w:rsidP="001B56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970" w:type="dxa"/>
          </w:tcPr>
          <w:p w14:paraId="56C2B568" w14:textId="77777777" w:rsidR="001B56FE" w:rsidRPr="00F302D2" w:rsidRDefault="001B56FE" w:rsidP="001B56F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6B627DC" w14:textId="77777777" w:rsidR="001B56FE" w:rsidRPr="00F302D2" w:rsidRDefault="001B56FE" w:rsidP="001B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394"/>
              </w:tabs>
              <w:ind w:left="-79" w:right="-1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1B56FE" w:rsidRPr="00331F2D" w14:paraId="34112827" w14:textId="77777777" w:rsidTr="00FE05A6">
        <w:tc>
          <w:tcPr>
            <w:tcW w:w="4860" w:type="dxa"/>
          </w:tcPr>
          <w:p w14:paraId="1838B782" w14:textId="334BB574" w:rsidR="001B56FE" w:rsidRPr="00F302D2" w:rsidRDefault="006E75BD" w:rsidP="001B56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02D2"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2970" w:type="dxa"/>
          </w:tcPr>
          <w:p w14:paraId="52E4BEFB" w14:textId="15D93C73" w:rsidR="001B56FE" w:rsidRPr="00F302D2" w:rsidRDefault="006E75BD" w:rsidP="001B56F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2C7F8B56" w14:textId="0EDE87CB" w:rsidR="001B56FE" w:rsidRPr="00F302D2" w:rsidRDefault="005B7852" w:rsidP="006E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  <w:tab w:val="left" w:pos="1394"/>
              </w:tabs>
              <w:ind w:left="-79" w:right="-173" w:firstLine="239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5B7852">
              <w:rPr>
                <w:rFonts w:ascii="Angsana New" w:hAnsi="Angsana New" w:hint="cs"/>
                <w:spacing w:val="2"/>
                <w:sz w:val="30"/>
                <w:szCs w:val="30"/>
              </w:rPr>
              <w:t>41</w:t>
            </w:r>
            <w:r w:rsidR="006E75BD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Pr="005B7852">
              <w:rPr>
                <w:rFonts w:ascii="Angsana New" w:hAnsi="Angsana New" w:hint="cs"/>
                <w:spacing w:val="2"/>
                <w:sz w:val="30"/>
                <w:szCs w:val="30"/>
              </w:rPr>
              <w:t>42</w:t>
            </w:r>
          </w:p>
        </w:tc>
      </w:tr>
      <w:tr w:rsidR="001B56FE" w:rsidRPr="00331F2D" w14:paraId="09EBB7CB" w14:textId="77777777" w:rsidTr="00FE05A6">
        <w:tc>
          <w:tcPr>
            <w:tcW w:w="4860" w:type="dxa"/>
          </w:tcPr>
          <w:p w14:paraId="62AED2AB" w14:textId="77777777" w:rsidR="001B56FE" w:rsidRPr="00C664AA" w:rsidRDefault="001B56FE" w:rsidP="001B56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67D4E454" w14:textId="77777777" w:rsidR="001B56FE" w:rsidRPr="00191A25" w:rsidRDefault="001B56FE" w:rsidP="006E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  <w:tab w:val="left" w:pos="1394"/>
              </w:tabs>
              <w:ind w:left="-79" w:right="-173" w:firstLine="239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484E2B" w14:textId="266BFF7C" w:rsidR="001B56FE" w:rsidRPr="006E75BD" w:rsidRDefault="006E75BD" w:rsidP="006E7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</w:t>
            </w:r>
            <w:r w:rsidR="005B7852" w:rsidRPr="005B7852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</w:rPr>
              <w:t>1</w:t>
            </w:r>
            <w:r w:rsidRPr="006E75BD"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,557.0</w:t>
            </w:r>
            <w:r w:rsidR="005B7852" w:rsidRPr="005B7852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</w:rPr>
              <w:t>0</w:t>
            </w:r>
          </w:p>
        </w:tc>
      </w:tr>
    </w:tbl>
    <w:p w14:paraId="3E4BCF57" w14:textId="77777777" w:rsidR="00FE05A6" w:rsidRPr="00B02CE2" w:rsidRDefault="00FE05A6" w:rsidP="00297D7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24"/>
          <w:szCs w:val="24"/>
          <w:lang w:val="en-US" w:bidi="th-TH"/>
        </w:rPr>
      </w:pPr>
    </w:p>
    <w:p w14:paraId="58A97DC3" w14:textId="7CBAB992" w:rsidR="00297D76" w:rsidRPr="0050233B" w:rsidRDefault="00297D76" w:rsidP="00C3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02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794A8C16" w14:textId="77777777" w:rsidR="00297D76" w:rsidRPr="00297D76" w:rsidRDefault="00297D76" w:rsidP="00297D76">
      <w:pPr>
        <w:ind w:left="540" w:right="-27"/>
        <w:jc w:val="thaiDistribute"/>
        <w:rPr>
          <w:rFonts w:asciiTheme="majorBidi" w:hAnsiTheme="majorBidi" w:cstheme="majorBidi"/>
          <w:spacing w:val="2"/>
          <w:sz w:val="24"/>
          <w:szCs w:val="24"/>
          <w:lang w:val="th-TH"/>
        </w:rPr>
      </w:pPr>
    </w:p>
    <w:p w14:paraId="3BED1790" w14:textId="77777777" w:rsidR="00297D76" w:rsidRPr="00812A17" w:rsidRDefault="00297D76" w:rsidP="00297D76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เมื่อวันที่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23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กรกฎาคม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2561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D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</w:t>
      </w:r>
      <w:r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br/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EPC Contractor)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>National Investigation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Committee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เพื่อตรวจสอบหาสาเหตุของเหตุการณ์ข้างต้น เมื่อปี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คณะกรรมการ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>National Investigation Committee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โดยระบุว่าไม่ได้เป็นเหตุสุดวิสัย 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Force Majeure)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ลาว ซึ่งปัจจุบันได้มีการทยอยชำระค่าชดเชยบางส่วน 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EPC Contractor)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ทั้งนี้ โครงการดังกล่าวได้เดินเครื่องเชิงพาณิชย์แล้ว เมื่อวันที่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ธันวาคม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2562</w:t>
      </w:r>
    </w:p>
    <w:p w14:paraId="554487D1" w14:textId="77777777" w:rsidR="00297D76" w:rsidRDefault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4"/>
          <w:szCs w:val="24"/>
        </w:rPr>
      </w:pPr>
    </w:p>
    <w:p w14:paraId="05015468" w14:textId="1F0FCB16" w:rsidR="00C30D65" w:rsidRDefault="00C3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4"/>
          <w:szCs w:val="24"/>
        </w:rPr>
      </w:pPr>
      <w:r>
        <w:rPr>
          <w:rFonts w:asciiTheme="majorBidi" w:hAnsiTheme="majorBidi" w:cstheme="majorBidi"/>
          <w:spacing w:val="-6"/>
          <w:sz w:val="24"/>
          <w:szCs w:val="24"/>
        </w:rPr>
        <w:br w:type="page"/>
      </w:r>
    </w:p>
    <w:p w14:paraId="7D2C705A" w14:textId="77777777" w:rsidR="00297D76" w:rsidRPr="009C3412" w:rsidRDefault="00297D76" w:rsidP="00297D7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3412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CDF221C" w14:textId="77777777" w:rsidR="00297D76" w:rsidRPr="00297D76" w:rsidRDefault="00297D76" w:rsidP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72C57EE" w14:textId="13C5DD2E" w:rsidR="00297D76" w:rsidRPr="0082412F" w:rsidRDefault="00297D76" w:rsidP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อาคารและอุปกรณ์ระหว่างงวด</w:t>
      </w:r>
      <w:r w:rsidR="00715395">
        <w:rPr>
          <w:rFonts w:ascii="Angsana New" w:hAnsi="Angsana New" w:hint="cs"/>
          <w:sz w:val="30"/>
          <w:szCs w:val="30"/>
          <w:cs/>
        </w:rPr>
        <w:t>สาม</w:t>
      </w:r>
      <w:r w:rsidRPr="0082412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15395">
        <w:rPr>
          <w:rFonts w:ascii="Angsana New" w:hAnsi="Angsana New"/>
          <w:sz w:val="30"/>
          <w:szCs w:val="30"/>
        </w:rPr>
        <w:t xml:space="preserve">31 </w:t>
      </w:r>
      <w:r w:rsidR="0071539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15395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B35EB13" w14:textId="77777777" w:rsidR="00297D76" w:rsidRPr="00297D76" w:rsidRDefault="00297D76" w:rsidP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5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39"/>
        <w:gridCol w:w="267"/>
        <w:gridCol w:w="1798"/>
        <w:gridCol w:w="267"/>
        <w:gridCol w:w="1542"/>
      </w:tblGrid>
      <w:tr w:rsidR="00297D76" w:rsidRPr="00CB07DC" w14:paraId="0460A2C8" w14:textId="77777777" w:rsidTr="00297D76">
        <w:trPr>
          <w:trHeight w:val="434"/>
        </w:trPr>
        <w:tc>
          <w:tcPr>
            <w:tcW w:w="2216" w:type="pct"/>
            <w:shd w:val="clear" w:color="auto" w:fill="auto"/>
            <w:vAlign w:val="bottom"/>
          </w:tcPr>
          <w:p w14:paraId="6E8818C8" w14:textId="77777777" w:rsidR="00297D76" w:rsidRPr="0082412F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5"/>
            <w:vAlign w:val="bottom"/>
          </w:tcPr>
          <w:p w14:paraId="762BAB89" w14:textId="77777777" w:rsidR="00297D76" w:rsidRPr="00CB07DC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D76" w:rsidRPr="00300116" w14:paraId="6FF16ED6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0A517773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0315E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2E4FF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80298" w14:textId="77777777" w:rsidR="00297D76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  <w:p w14:paraId="4BF87A14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02A95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E5D62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</w:tr>
      <w:tr w:rsidR="00297D76" w:rsidRPr="00300116" w14:paraId="2F6CBC87" w14:textId="77777777" w:rsidTr="00297D76">
        <w:trPr>
          <w:trHeight w:val="81"/>
        </w:trPr>
        <w:tc>
          <w:tcPr>
            <w:tcW w:w="2216" w:type="pct"/>
            <w:shd w:val="clear" w:color="auto" w:fill="auto"/>
            <w:vAlign w:val="bottom"/>
          </w:tcPr>
          <w:p w14:paraId="1C35F9B6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5"/>
            <w:vAlign w:val="bottom"/>
          </w:tcPr>
          <w:p w14:paraId="5DB9793B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20F1" w:rsidRPr="00300116" w14:paraId="409AB80C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798956B0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54" w:type="pct"/>
            <w:vAlign w:val="bottom"/>
          </w:tcPr>
          <w:p w14:paraId="24CFA15D" w14:textId="7F2B40AF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4C6E3757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B4DD42E" w14:textId="7265F6EF" w:rsidR="00BC20F1" w:rsidRPr="00C14D82" w:rsidRDefault="00325EE6" w:rsidP="00C30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0" w:firstLine="3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8B6F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3D1BECE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vAlign w:val="bottom"/>
          </w:tcPr>
          <w:p w14:paraId="1091B35D" w14:textId="48B77DA1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BC20F1" w:rsidRPr="00300116" w14:paraId="30EF1BC1" w14:textId="77777777" w:rsidTr="00297D76">
        <w:trPr>
          <w:trHeight w:val="310"/>
        </w:trPr>
        <w:tc>
          <w:tcPr>
            <w:tcW w:w="2216" w:type="pct"/>
            <w:shd w:val="clear" w:color="auto" w:fill="auto"/>
            <w:vAlign w:val="bottom"/>
          </w:tcPr>
          <w:p w14:paraId="0A938638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754" w:type="pct"/>
            <w:vAlign w:val="bottom"/>
          </w:tcPr>
          <w:p w14:paraId="5890CE5C" w14:textId="19333E4B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</w:t>
            </w:r>
          </w:p>
        </w:tc>
        <w:tc>
          <w:tcPr>
            <w:tcW w:w="140" w:type="pct"/>
            <w:vAlign w:val="bottom"/>
          </w:tcPr>
          <w:p w14:paraId="46498C38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0E95104C" w14:textId="2080CD3A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(107)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79EDFD2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vAlign w:val="bottom"/>
          </w:tcPr>
          <w:p w14:paraId="74FD3535" w14:textId="5673126E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BC20F1" w:rsidRPr="00300116" w14:paraId="4E16A02C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60088B5C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754" w:type="pct"/>
            <w:vAlign w:val="bottom"/>
          </w:tcPr>
          <w:p w14:paraId="42D736DE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5560B272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79AAAA69" w14:textId="563E4E23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35866AC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vAlign w:val="bottom"/>
          </w:tcPr>
          <w:p w14:paraId="116796F3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20F1" w:rsidRPr="00300116" w14:paraId="51FB3D92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550BA527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754" w:type="pct"/>
            <w:vAlign w:val="bottom"/>
          </w:tcPr>
          <w:p w14:paraId="3ACBBBF5" w14:textId="185E8370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D0C8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D0C8D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140" w:type="pct"/>
            <w:vAlign w:val="bottom"/>
          </w:tcPr>
          <w:p w14:paraId="34F68A55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7125C108" w14:textId="02B79FC1" w:rsidR="00BC20F1" w:rsidRPr="00C14D82" w:rsidRDefault="00325EE6" w:rsidP="00C30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0" w:firstLine="3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06B4E29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vAlign w:val="bottom"/>
          </w:tcPr>
          <w:p w14:paraId="3FA25748" w14:textId="3CACE565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D0C8D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D0C8D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BC20F1" w:rsidRPr="00300116" w14:paraId="639F8410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2E75F0C4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754" w:type="pct"/>
            <w:vAlign w:val="bottom"/>
          </w:tcPr>
          <w:p w14:paraId="7DA26A2A" w14:textId="1977FEC6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40" w:type="pct"/>
            <w:vAlign w:val="bottom"/>
          </w:tcPr>
          <w:p w14:paraId="5ACFBABA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6E3B59F1" w14:textId="4EEB1920" w:rsidR="00BC20F1" w:rsidRPr="00C14D82" w:rsidRDefault="00325EE6" w:rsidP="00C30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0" w:firstLine="3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8B6F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5F673B9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vAlign w:val="bottom"/>
          </w:tcPr>
          <w:p w14:paraId="0AC2861C" w14:textId="4910A26E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C20F1" w:rsidRPr="00300116" w14:paraId="377BDB63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799A33E0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54" w:type="pct"/>
            <w:vAlign w:val="bottom"/>
          </w:tcPr>
          <w:p w14:paraId="2BC4FEF4" w14:textId="2B75B1FF" w:rsidR="00BC20F1" w:rsidRPr="00C14D82" w:rsidRDefault="008B6F1F" w:rsidP="0037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3F75A3BE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1F178658" w14:textId="133DF198" w:rsidR="00BC20F1" w:rsidRPr="00C14D82" w:rsidRDefault="00325EE6" w:rsidP="00C30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0" w:firstLine="3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8B6F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4899B09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vAlign w:val="bottom"/>
          </w:tcPr>
          <w:p w14:paraId="0E0D8389" w14:textId="1FA443F5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BC20F1" w:rsidRPr="00300116" w14:paraId="0DD1507E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259C3CC8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75D499FF" w14:textId="45349BC8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320,169</w:t>
            </w:r>
          </w:p>
        </w:tc>
        <w:tc>
          <w:tcPr>
            <w:tcW w:w="140" w:type="pct"/>
            <w:vAlign w:val="bottom"/>
          </w:tcPr>
          <w:p w14:paraId="7824C791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8F04D" w14:textId="4A6188BF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(13,12</w:t>
            </w:r>
            <w:r w:rsidR="001D67D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FF77FBC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24EC06E5" w14:textId="2D53D24B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5,072</w:t>
            </w:r>
          </w:p>
        </w:tc>
      </w:tr>
      <w:tr w:rsidR="00BC20F1" w:rsidRPr="00300116" w14:paraId="63E15BB8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3209A853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349F" w14:textId="3EE5ED6E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DD0C8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D0C8D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140" w:type="pct"/>
            <w:vAlign w:val="bottom"/>
          </w:tcPr>
          <w:p w14:paraId="726E81A3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04E2B" w14:textId="1AFADF20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(13,233)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3737627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88849" w14:textId="3CCA0B81" w:rsidR="00BC20F1" w:rsidRPr="00C14D82" w:rsidRDefault="008B6F1F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D0C8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D0C8D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</w:tr>
    </w:tbl>
    <w:p w14:paraId="6080B8E3" w14:textId="77777777" w:rsidR="005920A7" w:rsidRPr="00F37429" w:rsidRDefault="005920A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800"/>
        <w:gridCol w:w="269"/>
        <w:gridCol w:w="1704"/>
      </w:tblGrid>
      <w:tr w:rsidR="00BC20F1" w:rsidRPr="00300116" w14:paraId="2E0E23B2" w14:textId="77777777" w:rsidTr="005920A7">
        <w:tc>
          <w:tcPr>
            <w:tcW w:w="3021" w:type="pct"/>
            <w:shd w:val="clear" w:color="auto" w:fill="auto"/>
            <w:vAlign w:val="bottom"/>
          </w:tcPr>
          <w:p w14:paraId="2A4E36A0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9" w:type="pct"/>
            <w:gridSpan w:val="3"/>
            <w:shd w:val="clear" w:color="auto" w:fill="auto"/>
            <w:vAlign w:val="bottom"/>
          </w:tcPr>
          <w:p w14:paraId="15927138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0F1" w:rsidRPr="00300116" w14:paraId="30CC8D86" w14:textId="77777777" w:rsidTr="00F37429">
        <w:tc>
          <w:tcPr>
            <w:tcW w:w="3021" w:type="pct"/>
            <w:shd w:val="clear" w:color="auto" w:fill="auto"/>
            <w:vAlign w:val="bottom"/>
          </w:tcPr>
          <w:p w14:paraId="6F7C3FE6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C4B66" w14:textId="77777777" w:rsidR="00BC20F1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48D550CF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FD5A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92B9A" w14:textId="77777777" w:rsidR="00BC20F1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  <w:p w14:paraId="729A9ED7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</w:tr>
      <w:tr w:rsidR="00BC20F1" w:rsidRPr="00300116" w14:paraId="24E4D478" w14:textId="77777777" w:rsidTr="00F37429">
        <w:tc>
          <w:tcPr>
            <w:tcW w:w="3021" w:type="pct"/>
            <w:shd w:val="clear" w:color="auto" w:fill="auto"/>
            <w:vAlign w:val="bottom"/>
          </w:tcPr>
          <w:p w14:paraId="325E2B6B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14:paraId="61B46443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077479D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5B0333BE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</w:tr>
      <w:tr w:rsidR="00BC20F1" w:rsidRPr="00300116" w14:paraId="588A9664" w14:textId="77777777" w:rsidTr="005920A7">
        <w:trPr>
          <w:trHeight w:val="254"/>
        </w:trPr>
        <w:tc>
          <w:tcPr>
            <w:tcW w:w="3021" w:type="pct"/>
            <w:shd w:val="clear" w:color="auto" w:fill="auto"/>
            <w:vAlign w:val="bottom"/>
          </w:tcPr>
          <w:p w14:paraId="79B7CE44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9" w:type="pct"/>
            <w:gridSpan w:val="3"/>
            <w:shd w:val="clear" w:color="auto" w:fill="auto"/>
            <w:vAlign w:val="bottom"/>
          </w:tcPr>
          <w:p w14:paraId="1B70FC45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20F1" w:rsidRPr="00300116" w14:paraId="28E4E1E1" w14:textId="77777777" w:rsidTr="00F37429">
        <w:trPr>
          <w:trHeight w:val="479"/>
        </w:trPr>
        <w:tc>
          <w:tcPr>
            <w:tcW w:w="3021" w:type="pct"/>
            <w:shd w:val="clear" w:color="auto" w:fill="auto"/>
            <w:vAlign w:val="bottom"/>
          </w:tcPr>
          <w:p w14:paraId="57B8646D" w14:textId="056C63CE" w:rsidR="00BC20F1" w:rsidRPr="00C14D82" w:rsidRDefault="00325EE6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944" w:type="pct"/>
            <w:shd w:val="clear" w:color="auto" w:fill="auto"/>
            <w:vAlign w:val="bottom"/>
          </w:tcPr>
          <w:p w14:paraId="57F18B3A" w14:textId="1C5B36FC" w:rsidR="00BC20F1" w:rsidRPr="00C14D82" w:rsidRDefault="00325EE6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87723E8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3DA97471" w14:textId="5DBF21E7" w:rsidR="00BC20F1" w:rsidRPr="00C14D82" w:rsidRDefault="00325EE6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8" w:right="5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20F1" w:rsidRPr="00B165D6" w14:paraId="080F1C9F" w14:textId="77777777" w:rsidTr="00F37429">
        <w:trPr>
          <w:trHeight w:val="460"/>
        </w:trPr>
        <w:tc>
          <w:tcPr>
            <w:tcW w:w="3021" w:type="pct"/>
            <w:shd w:val="clear" w:color="auto" w:fill="auto"/>
            <w:vAlign w:val="bottom"/>
          </w:tcPr>
          <w:p w14:paraId="6FBA2B82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411F6" w14:textId="2B727848" w:rsidR="00BC20F1" w:rsidRPr="007B0BC8" w:rsidRDefault="00325EE6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10,606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6D1EE66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38556" w14:textId="617D3759" w:rsidR="00BC20F1" w:rsidRPr="004B2375" w:rsidRDefault="00325EE6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8" w:right="5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243800E" w14:textId="77777777" w:rsidR="00297D76" w:rsidRPr="00ED615B" w:rsidRDefault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4"/>
          <w:szCs w:val="24"/>
        </w:rPr>
      </w:pPr>
    </w:p>
    <w:p w14:paraId="68F07EEF" w14:textId="77777777" w:rsidR="00965541" w:rsidRPr="00627208" w:rsidRDefault="00965541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5B78E37" w14:textId="77777777" w:rsidR="003343BC" w:rsidRPr="00ED615B" w:rsidRDefault="003343BC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187623" w14:textId="436DF06E" w:rsidR="00386E94" w:rsidRPr="00627208" w:rsidRDefault="00386E94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627208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 xml:space="preserve"> ซึ่งไม่รวมหนี้สินตามสัญญาเช่า ณ วันที่ </w:t>
      </w:r>
      <w:r w:rsidR="00715395">
        <w:rPr>
          <w:rFonts w:asciiTheme="majorBidi" w:hAnsiTheme="majorBidi" w:cstheme="majorBidi"/>
          <w:sz w:val="30"/>
          <w:szCs w:val="30"/>
        </w:rPr>
        <w:t xml:space="preserve">31 </w:t>
      </w:r>
      <w:r w:rsidR="0071539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15395">
        <w:rPr>
          <w:rFonts w:asciiTheme="majorBidi" w:hAnsiTheme="majorBidi" w:cstheme="majorBidi"/>
          <w:sz w:val="30"/>
          <w:szCs w:val="30"/>
        </w:rPr>
        <w:t>2568</w:t>
      </w:r>
      <w:r w:rsidR="00CC2F4A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4F2DF6" w14:textId="77777777" w:rsidR="00CD4408" w:rsidRPr="00ED615B" w:rsidRDefault="00CD4408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ED615B" w:rsidRPr="00715395" w14:paraId="5C6FC070" w14:textId="77777777" w:rsidTr="00C1115B">
        <w:trPr>
          <w:tblHeader/>
        </w:trPr>
        <w:tc>
          <w:tcPr>
            <w:tcW w:w="3150" w:type="dxa"/>
            <w:shd w:val="clear" w:color="auto" w:fill="auto"/>
          </w:tcPr>
          <w:p w14:paraId="261F3B70" w14:textId="77777777" w:rsidR="00ED615B" w:rsidRPr="0017795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98107295"/>
          </w:p>
        </w:tc>
        <w:tc>
          <w:tcPr>
            <w:tcW w:w="6300" w:type="dxa"/>
            <w:gridSpan w:val="4"/>
            <w:shd w:val="clear" w:color="auto" w:fill="auto"/>
            <w:hideMark/>
          </w:tcPr>
          <w:p w14:paraId="17380DA2" w14:textId="77777777" w:rsidR="00ED615B" w:rsidRPr="0017795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615B" w:rsidRPr="00715395" w14:paraId="3243267B" w14:textId="77777777" w:rsidTr="00C1115B">
        <w:trPr>
          <w:tblHeader/>
        </w:trPr>
        <w:tc>
          <w:tcPr>
            <w:tcW w:w="3150" w:type="dxa"/>
            <w:shd w:val="clear" w:color="auto" w:fill="auto"/>
          </w:tcPr>
          <w:p w14:paraId="4636788E" w14:textId="77777777" w:rsidR="00ED615B" w:rsidRPr="0017795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32BBC0B2" w14:textId="77777777" w:rsidR="00ED615B" w:rsidRPr="0017795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shd w:val="clear" w:color="auto" w:fill="auto"/>
            <w:hideMark/>
          </w:tcPr>
          <w:p w14:paraId="67DC2FB9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shd w:val="clear" w:color="auto" w:fill="auto"/>
            <w:hideMark/>
          </w:tcPr>
          <w:p w14:paraId="051FBBDB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shd w:val="clear" w:color="auto" w:fill="auto"/>
            <w:hideMark/>
          </w:tcPr>
          <w:p w14:paraId="2D766666" w14:textId="77777777" w:rsidR="00ED615B" w:rsidRPr="0017795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ED615B" w:rsidRPr="00715395" w14:paraId="2917F308" w14:textId="77777777" w:rsidTr="00C1115B">
        <w:trPr>
          <w:tblHeader/>
        </w:trPr>
        <w:tc>
          <w:tcPr>
            <w:tcW w:w="3150" w:type="dxa"/>
            <w:shd w:val="clear" w:color="auto" w:fill="auto"/>
          </w:tcPr>
          <w:p w14:paraId="552804D7" w14:textId="77777777" w:rsidR="00ED615B" w:rsidRPr="0017795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4E82DE" w14:textId="77777777" w:rsidR="00ED615B" w:rsidRPr="0017795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DFF8BE4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shd w:val="clear" w:color="auto" w:fill="auto"/>
            <w:hideMark/>
          </w:tcPr>
          <w:p w14:paraId="1FA66C71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  <w:shd w:val="clear" w:color="auto" w:fill="auto"/>
          </w:tcPr>
          <w:p w14:paraId="4E9AF0E2" w14:textId="77777777" w:rsidR="00ED615B" w:rsidRPr="0017795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bookmarkEnd w:id="2"/>
      <w:tr w:rsidR="00ED615B" w:rsidRPr="00715395" w14:paraId="4FD095A4" w14:textId="77777777" w:rsidTr="00C1115B">
        <w:tc>
          <w:tcPr>
            <w:tcW w:w="3150" w:type="dxa"/>
            <w:shd w:val="clear" w:color="auto" w:fill="auto"/>
            <w:hideMark/>
          </w:tcPr>
          <w:p w14:paraId="16D34716" w14:textId="77777777" w:rsidR="00ED615B" w:rsidRPr="0017795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</w:tcPr>
          <w:p w14:paraId="425ACDEA" w14:textId="77777777" w:rsidR="00ED615B" w:rsidRPr="0017795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09A6951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2EC72411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28BF5946" w14:textId="77777777" w:rsidR="00ED615B" w:rsidRPr="0017795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715395" w14:paraId="4C8A3C56" w14:textId="77777777" w:rsidTr="00C1115B">
        <w:tc>
          <w:tcPr>
            <w:tcW w:w="3150" w:type="dxa"/>
            <w:shd w:val="clear" w:color="auto" w:fill="auto"/>
            <w:hideMark/>
          </w:tcPr>
          <w:p w14:paraId="10098BCC" w14:textId="77777777" w:rsidR="00ED615B" w:rsidRPr="0017795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5944D511" w14:textId="77777777" w:rsidR="00ED615B" w:rsidRPr="0017795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AEE3B6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1062A499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33512F24" w14:textId="77777777" w:rsidR="00ED615B" w:rsidRPr="0017795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715395" w14:paraId="66EF1BE9" w14:textId="77777777" w:rsidTr="00C1115B">
        <w:tc>
          <w:tcPr>
            <w:tcW w:w="3150" w:type="dxa"/>
            <w:shd w:val="clear" w:color="auto" w:fill="auto"/>
          </w:tcPr>
          <w:p w14:paraId="6E399B49" w14:textId="77777777" w:rsidR="00ED615B" w:rsidRPr="0017795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3073CE0" w14:textId="77777777" w:rsidR="00ED615B" w:rsidRPr="0017795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ตามที่ระบุในสัญญา</w:t>
            </w:r>
          </w:p>
        </w:tc>
        <w:tc>
          <w:tcPr>
            <w:tcW w:w="990" w:type="dxa"/>
            <w:shd w:val="clear" w:color="auto" w:fill="auto"/>
          </w:tcPr>
          <w:p w14:paraId="37B732DE" w14:textId="0B9E6DB2" w:rsidR="00ED615B" w:rsidRPr="0017795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7852" w:rsidRPr="005B7852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D151AA" w:rsidRPr="001779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852" w:rsidRPr="005B785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D151AA" w:rsidRPr="0017795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35" w:type="dxa"/>
            <w:shd w:val="clear" w:color="auto" w:fill="auto"/>
          </w:tcPr>
          <w:p w14:paraId="0A275228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21878467" w14:textId="3DE077F4" w:rsidR="00ED615B" w:rsidRPr="0017795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/>
                <w:sz w:val="30"/>
                <w:szCs w:val="30"/>
                <w:cs/>
              </w:rPr>
              <w:t>ภายในเดือนมิถุนายน</w:t>
            </w:r>
            <w:r w:rsidR="0017795C" w:rsidRPr="0017795C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="00C30D65">
              <w:rPr>
                <w:rFonts w:asciiTheme="majorBidi" w:hAnsiTheme="majorBidi" w:hint="cs"/>
                <w:sz w:val="30"/>
                <w:szCs w:val="30"/>
                <w:cs/>
              </w:rPr>
              <w:t>เดือน</w:t>
            </w:r>
            <w:r w:rsidR="0017795C" w:rsidRPr="0017795C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1779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7795C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ED615B" w:rsidRPr="00715395" w14:paraId="76A686E5" w14:textId="77777777" w:rsidTr="00C1115B">
        <w:tc>
          <w:tcPr>
            <w:tcW w:w="3150" w:type="dxa"/>
            <w:shd w:val="clear" w:color="auto" w:fill="auto"/>
          </w:tcPr>
          <w:p w14:paraId="7E0EB832" w14:textId="77777777" w:rsidR="00ED615B" w:rsidRPr="0017795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1779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1A7393A9" w14:textId="0F726984" w:rsidR="00ED615B" w:rsidRPr="0017795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1779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EF48060" w14:textId="77777777" w:rsidR="00ED615B" w:rsidRPr="0017795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17795C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  <w:r w:rsidRPr="0017795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64EDD5BD" w14:textId="4352ED4C" w:rsidR="00ED615B" w:rsidRPr="0017795C" w:rsidRDefault="005B7852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610</w:t>
            </w:r>
          </w:p>
        </w:tc>
        <w:tc>
          <w:tcPr>
            <w:tcW w:w="1535" w:type="dxa"/>
            <w:shd w:val="clear" w:color="auto" w:fill="auto"/>
          </w:tcPr>
          <w:p w14:paraId="132D9EF6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5837FB0A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ED615B" w:rsidRPr="00715395" w14:paraId="13D10EB2" w14:textId="77777777" w:rsidTr="00C1115B">
        <w:tc>
          <w:tcPr>
            <w:tcW w:w="3150" w:type="dxa"/>
            <w:shd w:val="clear" w:color="auto" w:fill="auto"/>
          </w:tcPr>
          <w:p w14:paraId="3DF4A15F" w14:textId="77777777" w:rsidR="00ED615B" w:rsidRPr="0017795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shd w:val="clear" w:color="auto" w:fill="auto"/>
          </w:tcPr>
          <w:p w14:paraId="6CDF9991" w14:textId="77777777" w:rsidR="00ED615B" w:rsidRPr="0017795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7795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17795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7795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59134AA2" w14:textId="741ACAEE" w:rsidR="00ED615B" w:rsidRPr="0017795C" w:rsidRDefault="005B7852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</w:p>
        </w:tc>
        <w:tc>
          <w:tcPr>
            <w:tcW w:w="1535" w:type="dxa"/>
            <w:shd w:val="clear" w:color="auto" w:fill="auto"/>
          </w:tcPr>
          <w:p w14:paraId="54230589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5E984D0F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ED615B" w:rsidRPr="00715395" w14:paraId="5911810F" w14:textId="77777777" w:rsidTr="0017795C">
        <w:tc>
          <w:tcPr>
            <w:tcW w:w="3150" w:type="dxa"/>
            <w:shd w:val="clear" w:color="auto" w:fill="auto"/>
          </w:tcPr>
          <w:p w14:paraId="562D78C3" w14:textId="77777777" w:rsidR="00ED615B" w:rsidRPr="0017795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14:paraId="297EB03A" w14:textId="77777777" w:rsidR="00ED615B" w:rsidRPr="00715395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(สิงคโปร์) คอร์ปอเรชั่น จำกัด</w:t>
            </w:r>
            <w:r w:rsidRPr="00715395">
              <w:rPr>
                <w:rFonts w:asciiTheme="majorBidi" w:hAnsiTheme="majorBidi" w:cstheme="majorBidi"/>
                <w:sz w:val="30"/>
                <w:szCs w:val="30"/>
                <w:highlight w:val="yellow"/>
              </w:rPr>
              <w:br/>
            </w:r>
          </w:p>
        </w:tc>
        <w:tc>
          <w:tcPr>
            <w:tcW w:w="1350" w:type="dxa"/>
            <w:shd w:val="clear" w:color="auto" w:fill="auto"/>
          </w:tcPr>
          <w:p w14:paraId="7C3B5D4F" w14:textId="530797E1" w:rsidR="00ED615B" w:rsidRPr="0017795C" w:rsidRDefault="005B7852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ED615B" w:rsidRPr="0017795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D615B" w:rsidRPr="0017795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ED615B"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shd w:val="clear" w:color="auto" w:fill="auto"/>
          </w:tcPr>
          <w:p w14:paraId="0C77A167" w14:textId="58B104BB" w:rsidR="00ED615B" w:rsidRPr="0017795C" w:rsidRDefault="00D151AA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7852" w:rsidRPr="005B7852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</w:p>
        </w:tc>
        <w:tc>
          <w:tcPr>
            <w:tcW w:w="1535" w:type="dxa"/>
            <w:shd w:val="clear" w:color="auto" w:fill="auto"/>
          </w:tcPr>
          <w:p w14:paraId="6477B014" w14:textId="77777777" w:rsidR="00ED615B" w:rsidRPr="0017795C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5EAAC9ED" w14:textId="23221674" w:rsidR="00ED615B" w:rsidRPr="0017795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1779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="0017795C" w:rsidRPr="001779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1779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7795C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</w:tr>
      <w:tr w:rsidR="00ED615B" w:rsidRPr="00715395" w14:paraId="6C2E6FC6" w14:textId="77777777" w:rsidTr="00C1115B">
        <w:tc>
          <w:tcPr>
            <w:tcW w:w="3150" w:type="dxa"/>
          </w:tcPr>
          <w:p w14:paraId="0F90EEE0" w14:textId="77777777" w:rsidR="00ED615B" w:rsidRPr="0017795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4628B35C" w14:textId="77777777" w:rsidR="00ED615B" w:rsidRPr="0017795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759BCD" w14:textId="5B9FE6FC" w:rsidR="00ED615B" w:rsidRPr="0017795C" w:rsidRDefault="00D151AA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5B7852" w:rsidRPr="005B785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535" w:type="dxa"/>
            <w:vAlign w:val="center"/>
          </w:tcPr>
          <w:p w14:paraId="14E6D6F9" w14:textId="77777777" w:rsidR="00ED615B" w:rsidRPr="0017795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76D1DD94" w14:textId="77777777" w:rsidR="00ED615B" w:rsidRPr="00715395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715395" w14:paraId="131D31EA" w14:textId="77777777" w:rsidTr="00C1115B">
        <w:tc>
          <w:tcPr>
            <w:tcW w:w="3150" w:type="dxa"/>
          </w:tcPr>
          <w:p w14:paraId="4C82E641" w14:textId="77777777" w:rsidR="00ED615B" w:rsidRPr="00715395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54C83809" w14:textId="77777777" w:rsidR="00ED615B" w:rsidRPr="00715395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201A84BE" w14:textId="77777777" w:rsidR="00ED615B" w:rsidRPr="00715395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vAlign w:val="center"/>
          </w:tcPr>
          <w:p w14:paraId="34632DD6" w14:textId="77777777" w:rsidR="00ED615B" w:rsidRPr="00715395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center"/>
          </w:tcPr>
          <w:p w14:paraId="5BE24927" w14:textId="77777777" w:rsidR="00ED615B" w:rsidRPr="00715395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715395" w14:paraId="40E5FCF0" w14:textId="77777777" w:rsidTr="00C1115B">
        <w:tc>
          <w:tcPr>
            <w:tcW w:w="3150" w:type="dxa"/>
          </w:tcPr>
          <w:p w14:paraId="6210A231" w14:textId="0F3C4C08" w:rsidR="00ED615B" w:rsidRPr="00424F3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vAlign w:val="center"/>
          </w:tcPr>
          <w:p w14:paraId="332B16E1" w14:textId="77777777" w:rsidR="00ED615B" w:rsidRPr="00424F3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171990DB" w14:textId="77777777" w:rsidR="00ED615B" w:rsidRPr="00424F3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4AD6D03D" w14:textId="77777777" w:rsidR="00ED615B" w:rsidRPr="00424F3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2DFF9438" w14:textId="77777777" w:rsidR="00ED615B" w:rsidRPr="00424F3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D615B" w:rsidRPr="00715395" w14:paraId="2F5AB7CE" w14:textId="77777777" w:rsidTr="00C1115B">
        <w:tc>
          <w:tcPr>
            <w:tcW w:w="3150" w:type="dxa"/>
            <w:hideMark/>
          </w:tcPr>
          <w:p w14:paraId="52255FCC" w14:textId="77777777" w:rsidR="00ED615B" w:rsidRPr="00424F3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7ED9026D" w14:textId="77777777" w:rsidR="00ED615B" w:rsidRPr="00424F3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3F1053" w14:textId="77777777" w:rsidR="00ED615B" w:rsidRPr="00424F3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C621C64" w14:textId="77777777" w:rsidR="00ED615B" w:rsidRPr="00424F3C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AE7F2CE" w14:textId="77777777" w:rsidR="00ED615B" w:rsidRPr="00424F3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715395" w14:paraId="6A6F04EF" w14:textId="77777777" w:rsidTr="00C1115B">
        <w:tc>
          <w:tcPr>
            <w:tcW w:w="3150" w:type="dxa"/>
            <w:hideMark/>
          </w:tcPr>
          <w:p w14:paraId="464A3420" w14:textId="77777777" w:rsidR="00ED615B" w:rsidRPr="00424F3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27BE84BF" w14:textId="77777777" w:rsidR="00ED615B" w:rsidRPr="00424F3C" w:rsidRDefault="00ED615B" w:rsidP="00C1115B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  <w:p w14:paraId="52F7540D" w14:textId="77777777" w:rsidR="00ED615B" w:rsidRPr="00424F3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5604731" w14:textId="77777777" w:rsidR="00ED615B" w:rsidRPr="00424F3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535" w:type="dxa"/>
          </w:tcPr>
          <w:p w14:paraId="09982627" w14:textId="77777777" w:rsidR="00ED615B" w:rsidRPr="00424F3C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424F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424F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2CFC69AE" w14:textId="77777777" w:rsidR="00ED615B" w:rsidRPr="00424F3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24F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เดือนมีนาคม </w:t>
            </w:r>
            <w:r w:rsidRPr="00424F3C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ED615B" w:rsidRPr="00715395" w14:paraId="3D496FB2" w14:textId="77777777" w:rsidTr="00C1115B">
        <w:tc>
          <w:tcPr>
            <w:tcW w:w="3150" w:type="dxa"/>
            <w:hideMark/>
          </w:tcPr>
          <w:p w14:paraId="68547DBB" w14:textId="77777777" w:rsidR="00ED615B" w:rsidRPr="00424F3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0C684C86" w14:textId="77777777" w:rsidR="00ED615B" w:rsidRPr="00424F3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184C5F23" w14:textId="77777777" w:rsidR="00ED615B" w:rsidRPr="00424F3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</w:rPr>
              <w:t>4,632</w:t>
            </w:r>
            <w:r w:rsidRPr="00424F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24F3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44EA8CDE" w14:textId="77777777" w:rsidR="00ED615B" w:rsidRPr="00424F3C" w:rsidRDefault="00ED615B" w:rsidP="00C1115B">
            <w:pPr>
              <w:pStyle w:val="BodyText"/>
              <w:tabs>
                <w:tab w:val="clear" w:pos="227"/>
                <w:tab w:val="left" w:pos="160"/>
                <w:tab w:val="left" w:pos="974"/>
              </w:tabs>
              <w:spacing w:after="0"/>
              <w:ind w:left="-20" w:right="-104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B019A" w14:textId="19624CE7" w:rsidR="00ED615B" w:rsidRPr="00424F3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B7852" w:rsidRPr="005B7852">
              <w:rPr>
                <w:rFonts w:asciiTheme="majorBidi" w:hAnsiTheme="majorBidi" w:cstheme="majorBidi" w:hint="cs"/>
                <w:sz w:val="30"/>
                <w:szCs w:val="30"/>
              </w:rPr>
              <w:t>404</w:t>
            </w:r>
          </w:p>
        </w:tc>
        <w:tc>
          <w:tcPr>
            <w:tcW w:w="1535" w:type="dxa"/>
            <w:hideMark/>
          </w:tcPr>
          <w:p w14:paraId="0DE972CD" w14:textId="77777777" w:rsidR="00ED615B" w:rsidRPr="00424F3C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424F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424F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424F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424F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4FE5CDB5" w14:textId="77777777" w:rsidR="00ED615B" w:rsidRPr="00424F3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424F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Pr="00424F3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12 </w:t>
            </w:r>
            <w:r w:rsidRPr="00424F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Pr="00424F3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2563 </w:t>
            </w:r>
            <w:r w:rsidRPr="00424F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Pr="00424F3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2575</w:t>
            </w:r>
          </w:p>
          <w:p w14:paraId="3E116B2D" w14:textId="77777777" w:rsidR="00ED615B" w:rsidRPr="00424F3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ED615B" w:rsidRPr="00715395" w14:paraId="593F7156" w14:textId="77777777" w:rsidTr="00C1115B">
        <w:tc>
          <w:tcPr>
            <w:tcW w:w="3150" w:type="dxa"/>
          </w:tcPr>
          <w:p w14:paraId="454ECB0B" w14:textId="77777777" w:rsidR="00ED615B" w:rsidRPr="00424F3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424F3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7AD0347E" w14:textId="77777777" w:rsidR="00ED615B" w:rsidRPr="00424F3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207ABB43" w14:textId="72F7D443" w:rsidR="00ED615B" w:rsidRPr="00715395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F6ECBFD" w14:textId="7614B5E8" w:rsidR="00ED615B" w:rsidRPr="00424F3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B7852" w:rsidRPr="005B7852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  <w:p w14:paraId="789469CC" w14:textId="77777777" w:rsidR="00ED615B" w:rsidRPr="00715395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70AB9C7C" w14:textId="1C440581" w:rsidR="00ED615B" w:rsidRPr="00424F3C" w:rsidRDefault="005B7852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870</w:t>
            </w:r>
          </w:p>
        </w:tc>
        <w:tc>
          <w:tcPr>
            <w:tcW w:w="1535" w:type="dxa"/>
            <w:shd w:val="clear" w:color="auto" w:fill="auto"/>
            <w:hideMark/>
          </w:tcPr>
          <w:p w14:paraId="029F381D" w14:textId="2A7ACBF5" w:rsidR="00ED615B" w:rsidRPr="00424F3C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24F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ดอกเบี้ยลอยตัวเงินฝากประจำบวกด้วยอัตราร้อยละคงที่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313855C7" w14:textId="73ED0A7E" w:rsidR="00ED615B" w:rsidRPr="00715395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highlight w:val="yellow"/>
              </w:rPr>
            </w:pPr>
            <w:r w:rsidRPr="00424F3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24F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เดือนธันวาคม </w:t>
            </w:r>
            <w:r w:rsidRPr="00424F3C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 w:rsidRPr="00424F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และเดือนธันวาคม </w:t>
            </w:r>
            <w:r w:rsidRPr="00424F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066D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ED615B" w:rsidRPr="00715395" w14:paraId="27CC3BB7" w14:textId="77777777" w:rsidTr="00C1115B">
        <w:tc>
          <w:tcPr>
            <w:tcW w:w="3150" w:type="dxa"/>
            <w:hideMark/>
          </w:tcPr>
          <w:p w14:paraId="71EBCA01" w14:textId="77777777" w:rsidR="00ED615B" w:rsidRPr="00622A7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hideMark/>
          </w:tcPr>
          <w:p w14:paraId="7DB1796D" w14:textId="77777777" w:rsidR="00ED615B" w:rsidRPr="00622A7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A7C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  <w:p w14:paraId="1C8C4E8D" w14:textId="77777777" w:rsidR="00ED615B" w:rsidRPr="00622A7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A7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4DAE25C1" w14:textId="3ED7973D" w:rsidR="00ED615B" w:rsidRPr="00622A7C" w:rsidRDefault="005B7852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  <w:tc>
          <w:tcPr>
            <w:tcW w:w="1535" w:type="dxa"/>
            <w:shd w:val="clear" w:color="auto" w:fill="auto"/>
            <w:hideMark/>
          </w:tcPr>
          <w:p w14:paraId="2CEB2F3C" w14:textId="77777777" w:rsidR="00ED615B" w:rsidRPr="00622A7C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2A7C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622A7C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  <w:shd w:val="clear" w:color="auto" w:fill="auto"/>
            <w:hideMark/>
          </w:tcPr>
          <w:p w14:paraId="557FEDA2" w14:textId="77777777" w:rsidR="00ED615B" w:rsidRPr="00622A7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622A7C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622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622A7C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622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Pr="00622A7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A677C" w:rsidRPr="00715395" w14:paraId="2AFA1A15" w14:textId="77777777" w:rsidTr="00C1115B">
        <w:tc>
          <w:tcPr>
            <w:tcW w:w="3150" w:type="dxa"/>
          </w:tcPr>
          <w:p w14:paraId="3600D6ED" w14:textId="77777777" w:rsidR="00DA677C" w:rsidRPr="00622A7C" w:rsidRDefault="00DA677C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4203A9" w14:textId="77777777" w:rsidR="00DA677C" w:rsidRPr="00622A7C" w:rsidRDefault="00DA677C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9341C3" w14:textId="77777777" w:rsidR="00DA677C" w:rsidRPr="00622A7C" w:rsidRDefault="00DA677C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304EA7BD" w14:textId="77777777" w:rsidR="00DA677C" w:rsidRPr="00622A7C" w:rsidRDefault="00DA677C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5485C597" w14:textId="77777777" w:rsidR="00DA677C" w:rsidRPr="00622A7C" w:rsidRDefault="00DA677C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677C" w:rsidRPr="00715395" w14:paraId="6EB4CAAA" w14:textId="77777777" w:rsidTr="00C1115B">
        <w:tc>
          <w:tcPr>
            <w:tcW w:w="3150" w:type="dxa"/>
          </w:tcPr>
          <w:p w14:paraId="521FFD50" w14:textId="1F0621F6" w:rsidR="00DA677C" w:rsidRPr="00622A7C" w:rsidRDefault="00DA677C" w:rsidP="00DA677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3045B676" w14:textId="77777777" w:rsidR="00DA677C" w:rsidRPr="00622A7C" w:rsidRDefault="00DA677C" w:rsidP="00DA677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75A2E2" w14:textId="77777777" w:rsidR="00DA677C" w:rsidRPr="00622A7C" w:rsidRDefault="00DA677C" w:rsidP="00DA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24F6A606" w14:textId="77777777" w:rsidR="00DA677C" w:rsidRPr="00622A7C" w:rsidRDefault="00DA677C" w:rsidP="00DA677C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254BF9A4" w14:textId="77777777" w:rsidR="00DA677C" w:rsidRPr="00622A7C" w:rsidRDefault="00DA677C" w:rsidP="00DA677C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677C" w:rsidRPr="00715395" w14:paraId="4272129C" w14:textId="77777777" w:rsidTr="00C1115B">
        <w:tc>
          <w:tcPr>
            <w:tcW w:w="3150" w:type="dxa"/>
          </w:tcPr>
          <w:p w14:paraId="76F9FB19" w14:textId="49519137" w:rsidR="00DA677C" w:rsidRPr="00622A7C" w:rsidRDefault="00DA677C" w:rsidP="00DA677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6F22E777" w14:textId="77777777" w:rsidR="00DA677C" w:rsidRPr="00622A7C" w:rsidRDefault="00DA677C" w:rsidP="00DA677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16A3F6" w14:textId="77777777" w:rsidR="00DA677C" w:rsidRPr="00622A7C" w:rsidRDefault="00DA677C" w:rsidP="00DA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49CE537" w14:textId="77777777" w:rsidR="00DA677C" w:rsidRPr="00622A7C" w:rsidRDefault="00DA677C" w:rsidP="00DA677C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72124871" w14:textId="77777777" w:rsidR="00DA677C" w:rsidRPr="00622A7C" w:rsidRDefault="00DA677C" w:rsidP="00DA677C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715395" w14:paraId="42F21521" w14:textId="77777777" w:rsidTr="00BE5210">
        <w:tc>
          <w:tcPr>
            <w:tcW w:w="3150" w:type="dxa"/>
            <w:hideMark/>
          </w:tcPr>
          <w:p w14:paraId="611BA97B" w14:textId="77777777" w:rsidR="00ED615B" w:rsidRPr="00BE5210" w:rsidRDefault="00ED615B" w:rsidP="00C1115B">
            <w:pPr>
              <w:pStyle w:val="BodyText"/>
              <w:rPr>
                <w:rFonts w:asciiTheme="majorBidi" w:hAnsiTheme="majorBidi" w:cstheme="majorBidi"/>
                <w:sz w:val="30"/>
                <w:szCs w:val="30"/>
              </w:rPr>
            </w:pPr>
            <w:r w:rsidRPr="00BE5210">
              <w:rPr>
                <w:rFonts w:asciiTheme="majorBidi" w:hAnsiTheme="majorBidi" w:cstheme="majorBidi"/>
                <w:sz w:val="30"/>
                <w:szCs w:val="30"/>
              </w:rPr>
              <w:t>RATCH-Australia</w:t>
            </w:r>
            <w:r w:rsidRPr="00BE52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E5210">
              <w:rPr>
                <w:rFonts w:asciiTheme="majorBidi" w:hAnsiTheme="majorBidi" w:cstheme="majorBidi"/>
                <w:sz w:val="30"/>
                <w:szCs w:val="30"/>
              </w:rPr>
              <w:t xml:space="preserve">Gas (Holdings) </w:t>
            </w:r>
            <w:r w:rsidRPr="00BE521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E52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E5210">
              <w:rPr>
                <w:rFonts w:asciiTheme="majorBidi" w:hAnsiTheme="majorBidi" w:cstheme="majorBidi"/>
                <w:sz w:val="30"/>
                <w:szCs w:val="30"/>
              </w:rPr>
              <w:t>Pty. Ltd.</w:t>
            </w:r>
          </w:p>
          <w:p w14:paraId="7D41B0E4" w14:textId="77777777" w:rsidR="00ED615B" w:rsidRPr="00BE5210" w:rsidRDefault="00ED615B" w:rsidP="00C1115B">
            <w:pPr>
              <w:pStyle w:val="BodyTex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52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E521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(บริษัทย่อยของ บริษัท ราช-</w:t>
            </w:r>
            <w:r w:rsidRPr="00BE521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E521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BE521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5C2C1988" w14:textId="77777777" w:rsidR="00ED615B" w:rsidRPr="00BE5210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210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197</w:t>
            </w:r>
            <w:r w:rsidRPr="00BE521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E5210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2DC563E" w14:textId="66D84536" w:rsidR="00ED615B" w:rsidRPr="00BE5210" w:rsidRDefault="002B227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E5210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E5210" w:rsidRPr="00BE5210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1535" w:type="dxa"/>
            <w:shd w:val="clear" w:color="auto" w:fill="auto"/>
          </w:tcPr>
          <w:p w14:paraId="79E54836" w14:textId="77777777" w:rsidR="00ED615B" w:rsidRPr="00715395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BE5210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BE5210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C102897" w14:textId="1890D16E" w:rsidR="00ED615B" w:rsidRPr="00BE5210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BE5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BE521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ตั้งแต่เดือ</w:t>
            </w:r>
            <w:r w:rsidRPr="00BE521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นเมษายน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BE5210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6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</w:t>
            </w:r>
            <w:r w:rsidRPr="00BE521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</w:t>
            </w:r>
            <w:r w:rsidRPr="00BE5210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3</w:t>
            </w:r>
          </w:p>
        </w:tc>
      </w:tr>
      <w:tr w:rsidR="00ED615B" w:rsidRPr="00715395" w14:paraId="6CBB258E" w14:textId="77777777" w:rsidTr="00C1115B">
        <w:tc>
          <w:tcPr>
            <w:tcW w:w="3150" w:type="dxa"/>
          </w:tcPr>
          <w:p w14:paraId="5C215898" w14:textId="77777777" w:rsidR="00ED615B" w:rsidRPr="00BE5210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E5210">
              <w:rPr>
                <w:rFonts w:asciiTheme="majorBidi" w:hAnsiTheme="majorBidi" w:cstheme="majorBidi"/>
                <w:sz w:val="30"/>
                <w:szCs w:val="30"/>
              </w:rPr>
              <w:t xml:space="preserve">RATCH-Australia Renewables </w:t>
            </w:r>
            <w:r w:rsidRPr="00BE521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BE5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E521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BE5210">
              <w:rPr>
                <w:rFonts w:asciiTheme="majorBidi" w:hAnsiTheme="majorBidi" w:cstheme="majorBidi"/>
                <w:sz w:val="30"/>
                <w:szCs w:val="30"/>
              </w:rPr>
              <w:t xml:space="preserve">Holdings) Pty. Ltd.   </w:t>
            </w:r>
            <w:r w:rsidRPr="00BE5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0650B59C" w14:textId="77777777" w:rsidR="00ED615B" w:rsidRPr="00BE5210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2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BE52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(บริษัทย่อยของ บริษัท ราช</w:t>
            </w:r>
            <w:r w:rsidRPr="00BE52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  </w:t>
            </w:r>
          </w:p>
          <w:p w14:paraId="6153D4D9" w14:textId="77777777" w:rsidR="00ED615B" w:rsidRPr="00BE5210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2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BE52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681964FE" w14:textId="77777777" w:rsidR="00ED615B" w:rsidRPr="00BE5210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210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Pr="00BE521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E5210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31444E26" w14:textId="2B073D8B" w:rsidR="00ED615B" w:rsidRPr="00BE5210" w:rsidRDefault="002B227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E5210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BE5210" w:rsidRPr="00BE5210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  <w:tc>
          <w:tcPr>
            <w:tcW w:w="1535" w:type="dxa"/>
          </w:tcPr>
          <w:p w14:paraId="2476D489" w14:textId="77777777" w:rsidR="00ED615B" w:rsidRPr="00BE5210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E5210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BE5210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7DC43F3E" w14:textId="77777777" w:rsidR="00ED615B" w:rsidRPr="00BE5210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ภายในระยะเวลา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และ</w:t>
            </w:r>
            <w:r w:rsidRPr="00BE521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BE521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ตั้งแต่เดือนกันยายน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ถึงเดือนกันยายน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2570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และเดือนกันยายน </w:t>
            </w:r>
            <w:r w:rsidRPr="00BE521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</w:p>
        </w:tc>
      </w:tr>
      <w:tr w:rsidR="00ED615B" w:rsidRPr="00715395" w14:paraId="087B2BC2" w14:textId="77777777" w:rsidTr="00C1115B">
        <w:tc>
          <w:tcPr>
            <w:tcW w:w="3150" w:type="dxa"/>
            <w:vAlign w:val="bottom"/>
          </w:tcPr>
          <w:p w14:paraId="629CB87D" w14:textId="77777777" w:rsidR="00ED615B" w:rsidRPr="00743F71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</w:tcPr>
          <w:p w14:paraId="315E6FA6" w14:textId="54B56BFA" w:rsidR="00ED615B" w:rsidRPr="00743F71" w:rsidRDefault="00743F71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990" w:type="dxa"/>
          </w:tcPr>
          <w:p w14:paraId="0EEDFDC9" w14:textId="6F8D72AA" w:rsidR="00ED615B" w:rsidRPr="00743F71" w:rsidRDefault="002B227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743F71" w:rsidRPr="00743F71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535" w:type="dxa"/>
          </w:tcPr>
          <w:p w14:paraId="5B2DD0A0" w14:textId="77777777" w:rsidR="00ED615B" w:rsidRPr="00743F71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</w:t>
            </w:r>
          </w:p>
        </w:tc>
        <w:tc>
          <w:tcPr>
            <w:tcW w:w="2425" w:type="dxa"/>
          </w:tcPr>
          <w:p w14:paraId="07A96458" w14:textId="77777777" w:rsidR="00ED615B" w:rsidRPr="00743F71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743F7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743F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</w:tr>
      <w:tr w:rsidR="00ED615B" w:rsidRPr="00715395" w14:paraId="45C94A90" w14:textId="77777777" w:rsidTr="00C1115B">
        <w:tc>
          <w:tcPr>
            <w:tcW w:w="3150" w:type="dxa"/>
            <w:vAlign w:val="bottom"/>
          </w:tcPr>
          <w:p w14:paraId="784A7642" w14:textId="77777777" w:rsidR="00ED615B" w:rsidRPr="00743F71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5BA7B870" w14:textId="77777777" w:rsidR="00ED615B" w:rsidRPr="00743F71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4C5B8145" w14:textId="77777777" w:rsidR="00ED615B" w:rsidRPr="00743F7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D7B1313" w14:textId="77777777" w:rsidR="00ED615B" w:rsidRPr="00743F71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F7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2597A608" w14:textId="77777777" w:rsidR="00ED615B" w:rsidRPr="00743F71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F7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743F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743F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3F7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43F71">
              <w:rPr>
                <w:rFonts w:asciiTheme="majorBidi" w:hAnsiTheme="majorBidi" w:cstheme="majorBidi" w:hint="cs"/>
                <w:sz w:val="30"/>
                <w:szCs w:val="30"/>
              </w:rPr>
              <w:t>69</w:t>
            </w:r>
            <w:r w:rsidRPr="00743F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ED615B" w:rsidRPr="00715395" w14:paraId="15F3D369" w14:textId="77777777" w:rsidTr="00C1115B">
        <w:tc>
          <w:tcPr>
            <w:tcW w:w="3150" w:type="dxa"/>
          </w:tcPr>
          <w:p w14:paraId="563E3EFE" w14:textId="77777777" w:rsidR="00ED615B" w:rsidRPr="00743F71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037775" w14:textId="77777777" w:rsidR="00ED615B" w:rsidRPr="00743F71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90A8D88" w14:textId="77777777" w:rsidR="00ED615B" w:rsidRPr="00743F7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4E485EE" w14:textId="77777777" w:rsidR="00ED615B" w:rsidRPr="00743F71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และอัตราร้อยละคงที่</w:t>
            </w:r>
          </w:p>
        </w:tc>
        <w:tc>
          <w:tcPr>
            <w:tcW w:w="2425" w:type="dxa"/>
          </w:tcPr>
          <w:p w14:paraId="6DF2C81C" w14:textId="68B37D77" w:rsidR="00ED615B" w:rsidRPr="00743F71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3F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เดือนเมษายน </w:t>
            </w:r>
            <w:r w:rsidRPr="00743F71">
              <w:rPr>
                <w:rFonts w:asciiTheme="majorBidi" w:hAnsiTheme="majorBidi" w:cstheme="majorBidi" w:hint="cs"/>
                <w:sz w:val="30"/>
                <w:szCs w:val="30"/>
              </w:rPr>
              <w:t>2572</w:t>
            </w:r>
          </w:p>
        </w:tc>
      </w:tr>
      <w:tr w:rsidR="00ED615B" w:rsidRPr="00715395" w14:paraId="51A1AEAE" w14:textId="77777777" w:rsidTr="00C1115B">
        <w:tc>
          <w:tcPr>
            <w:tcW w:w="3150" w:type="dxa"/>
          </w:tcPr>
          <w:p w14:paraId="51FE8A17" w14:textId="752B7DD2" w:rsidR="00ED615B" w:rsidRPr="00743F71" w:rsidRDefault="00A700B9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RATCH - </w:t>
            </w:r>
            <w:r w:rsidR="00ED615B" w:rsidRPr="00743F71">
              <w:rPr>
                <w:rFonts w:asciiTheme="majorBidi" w:hAnsiTheme="majorBidi" w:cstheme="majorBidi"/>
                <w:sz w:val="30"/>
                <w:szCs w:val="30"/>
              </w:rPr>
              <w:t xml:space="preserve">LGWF Finco Pty. Ltd. </w:t>
            </w:r>
          </w:p>
          <w:p w14:paraId="1E4662DD" w14:textId="1D498688" w:rsidR="00ED615B" w:rsidRPr="00743F71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4B30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9F3B12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9F3B12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="00F54B30" w:rsidRPr="009F3B12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บริษัท ราช-</w:t>
            </w:r>
            <w:r w:rsidR="00F54B30" w:rsidRPr="009F3B12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br/>
            </w:r>
            <w:r w:rsidR="00F54B30" w:rsidRPr="009F3B12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="00F54B30" w:rsidRPr="009F3B12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0D4B7F9F" w14:textId="77777777" w:rsidR="00ED615B" w:rsidRPr="00743F71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Pr="00743F7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46BA73E" w14:textId="7C6ED156" w:rsidR="00ED615B" w:rsidRPr="00743F71" w:rsidRDefault="00743F71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</w:rPr>
              <w:t>6,662</w:t>
            </w:r>
          </w:p>
        </w:tc>
        <w:tc>
          <w:tcPr>
            <w:tcW w:w="1535" w:type="dxa"/>
          </w:tcPr>
          <w:p w14:paraId="50FBBD01" w14:textId="77777777" w:rsidR="00ED615B" w:rsidRPr="00743F71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48EB424" w14:textId="77777777" w:rsidR="00ED615B" w:rsidRPr="00743F71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743F7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เดือนเมษายน </w:t>
            </w:r>
            <w:r w:rsidRPr="00743F71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ED615B" w:rsidRPr="00715395" w14:paraId="0F326499" w14:textId="77777777" w:rsidTr="00C1115B">
        <w:tc>
          <w:tcPr>
            <w:tcW w:w="3150" w:type="dxa"/>
            <w:hideMark/>
          </w:tcPr>
          <w:p w14:paraId="71D61AA2" w14:textId="77777777" w:rsidR="00A02A94" w:rsidRPr="002B4AC2" w:rsidRDefault="00A02A94" w:rsidP="00A02A9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2B4AC2">
              <w:rPr>
                <w:rFonts w:asciiTheme="majorBidi" w:hAnsiTheme="majorBidi" w:cstheme="majorBidi"/>
                <w:sz w:val="30"/>
                <w:szCs w:val="30"/>
              </w:rPr>
              <w:t xml:space="preserve">Lao Cai Renewable Energy </w:t>
            </w:r>
            <w:r w:rsidRPr="009F3B12">
              <w:rPr>
                <w:rFonts w:asciiTheme="majorBidi" w:hAnsiTheme="majorBidi" w:cstheme="majorBidi"/>
                <w:sz w:val="30"/>
                <w:szCs w:val="30"/>
              </w:rPr>
              <w:t>(Vietnam)</w:t>
            </w:r>
            <w:r w:rsidRPr="002B4AC2">
              <w:rPr>
                <w:rFonts w:asciiTheme="majorBidi" w:hAnsiTheme="majorBidi" w:cstheme="majorBidi"/>
                <w:sz w:val="30"/>
                <w:szCs w:val="30"/>
              </w:rPr>
              <w:t xml:space="preserve"> Joint Stock Company</w:t>
            </w:r>
          </w:p>
          <w:p w14:paraId="3DC8A5F3" w14:textId="77777777" w:rsidR="00A02A94" w:rsidRPr="002B4AC2" w:rsidRDefault="00A02A94" w:rsidP="00A02A94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4A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2B4A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Pr="002B4A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Pr="002B4A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     </w:t>
            </w:r>
          </w:p>
          <w:p w14:paraId="071B3207" w14:textId="69D130B0" w:rsidR="00ED615B" w:rsidRPr="00715395" w:rsidRDefault="00A02A94" w:rsidP="00A02A94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2B4A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Holding B.V.</w:t>
            </w:r>
            <w:r w:rsidR="0070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hideMark/>
          </w:tcPr>
          <w:p w14:paraId="395AF27D" w14:textId="77777777" w:rsidR="00ED615B" w:rsidRPr="00743F71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  <w:p w14:paraId="711564DF" w14:textId="77777777" w:rsidR="00ED615B" w:rsidRPr="00743F71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  <w:p w14:paraId="5CCBB971" w14:textId="77777777" w:rsidR="00ED615B" w:rsidRPr="00743F71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0E961CC3" w14:textId="19C1927F" w:rsidR="00ED615B" w:rsidRPr="00743F71" w:rsidRDefault="00743F71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535" w:type="dxa"/>
            <w:hideMark/>
          </w:tcPr>
          <w:p w14:paraId="2FDA3038" w14:textId="77777777" w:rsidR="00ED615B" w:rsidRPr="00743F71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25" w:type="dxa"/>
            <w:hideMark/>
          </w:tcPr>
          <w:p w14:paraId="6078A3D7" w14:textId="77777777" w:rsidR="00ED615B" w:rsidRPr="00743F71" w:rsidRDefault="00ED615B" w:rsidP="00C1115B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743F71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743F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Pr="00743F7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ED615B" w:rsidRPr="00715395" w14:paraId="2719A12D" w14:textId="77777777" w:rsidTr="00C1115B">
        <w:tc>
          <w:tcPr>
            <w:tcW w:w="3150" w:type="dxa"/>
            <w:shd w:val="clear" w:color="auto" w:fill="auto"/>
          </w:tcPr>
          <w:p w14:paraId="1B49EDDE" w14:textId="01F24BAE" w:rsidR="00DE7D49" w:rsidRPr="00715395" w:rsidRDefault="00ED615B" w:rsidP="00DE7D4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56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 ราช เอ็นเนอร์จี ระยอง จำกัด</w:t>
            </w:r>
            <w:r w:rsidRPr="003E56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3E56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</w:p>
          <w:p w14:paraId="239B5326" w14:textId="09D3A7FA" w:rsidR="00ED615B" w:rsidRPr="00715395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D1A981" w14:textId="77777777" w:rsidR="00ED615B" w:rsidRPr="003E561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614">
              <w:rPr>
                <w:rFonts w:asciiTheme="majorBidi" w:hAnsiTheme="majorBidi" w:cstheme="majorBidi"/>
                <w:sz w:val="30"/>
                <w:szCs w:val="30"/>
              </w:rPr>
              <w:t>3,307</w:t>
            </w:r>
          </w:p>
          <w:p w14:paraId="3E608564" w14:textId="77777777" w:rsidR="00ED615B" w:rsidRPr="00715395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E561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17EA2AC4" w14:textId="091FA3C6" w:rsidR="00ED615B" w:rsidRPr="00F1502D" w:rsidRDefault="003E5614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1502D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  <w:tc>
          <w:tcPr>
            <w:tcW w:w="1535" w:type="dxa"/>
            <w:shd w:val="clear" w:color="auto" w:fill="auto"/>
          </w:tcPr>
          <w:p w14:paraId="0D776817" w14:textId="77777777" w:rsidR="00ED615B" w:rsidRPr="00F1502D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1502D">
              <w:rPr>
                <w:rFonts w:asciiTheme="majorBidi" w:hAnsiTheme="majorBidi" w:cstheme="majorBidi"/>
                <w:sz w:val="30"/>
                <w:szCs w:val="30"/>
              </w:rPr>
              <w:t xml:space="preserve">BIBOR </w:t>
            </w:r>
            <w:proofErr w:type="gramStart"/>
            <w:r w:rsidRPr="00F150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F1502D">
              <w:rPr>
                <w:rFonts w:asciiTheme="majorBidi" w:hAnsiTheme="majorBidi" w:cstheme="majorBidi"/>
                <w:sz w:val="30"/>
                <w:szCs w:val="30"/>
              </w:rPr>
              <w:t xml:space="preserve"> Fallback</w:t>
            </w:r>
            <w:proofErr w:type="gramEnd"/>
            <w:r w:rsidRPr="00F1502D">
              <w:rPr>
                <w:rFonts w:asciiTheme="majorBidi" w:hAnsiTheme="majorBidi" w:cstheme="majorBidi"/>
                <w:sz w:val="30"/>
                <w:szCs w:val="30"/>
              </w:rPr>
              <w:t xml:space="preserve"> Rate (THBFIX) </w:t>
            </w:r>
          </w:p>
        </w:tc>
        <w:tc>
          <w:tcPr>
            <w:tcW w:w="2425" w:type="dxa"/>
            <w:shd w:val="clear" w:color="auto" w:fill="auto"/>
          </w:tcPr>
          <w:p w14:paraId="38E0E763" w14:textId="6C260C35" w:rsidR="00ED615B" w:rsidRPr="00F1502D" w:rsidRDefault="00A700B9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0B9">
              <w:rPr>
                <w:rFonts w:asciiTheme="majorBidi" w:hAnsiTheme="majorBidi"/>
                <w:sz w:val="30"/>
                <w:szCs w:val="30"/>
                <w:cs/>
              </w:rPr>
              <w:t xml:space="preserve">รายไตรมาสตั้งแต่เดือนธันวาคม </w:t>
            </w:r>
            <w:r w:rsidR="005B7852" w:rsidRPr="005B7852">
              <w:rPr>
                <w:rFonts w:asciiTheme="majorBidi" w:hAnsiTheme="majorBidi"/>
                <w:sz w:val="30"/>
                <w:szCs w:val="30"/>
              </w:rPr>
              <w:t>2565</w:t>
            </w:r>
            <w:r w:rsidRPr="00A700B9">
              <w:rPr>
                <w:rFonts w:asciiTheme="majorBidi" w:hAnsiTheme="majorBidi"/>
                <w:sz w:val="30"/>
                <w:szCs w:val="30"/>
                <w:cs/>
              </w:rPr>
              <w:t xml:space="preserve"> ถึงเดือนมีนาคม </w:t>
            </w:r>
            <w:r w:rsidR="005B7852" w:rsidRPr="005B7852">
              <w:rPr>
                <w:rFonts w:asciiTheme="majorBidi" w:hAnsiTheme="majorBidi"/>
                <w:sz w:val="30"/>
                <w:szCs w:val="30"/>
              </w:rPr>
              <w:t>2583</w:t>
            </w:r>
          </w:p>
        </w:tc>
      </w:tr>
      <w:tr w:rsidR="00DA677C" w:rsidRPr="00715395" w14:paraId="4037D3A2" w14:textId="77777777" w:rsidTr="00C1115B">
        <w:tc>
          <w:tcPr>
            <w:tcW w:w="3150" w:type="dxa"/>
            <w:shd w:val="clear" w:color="auto" w:fill="auto"/>
          </w:tcPr>
          <w:p w14:paraId="74F4BC21" w14:textId="77777777" w:rsidR="00DA677C" w:rsidRPr="003E5614" w:rsidRDefault="00DA677C" w:rsidP="00DE7D4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E235DF" w14:textId="77777777" w:rsidR="00DA677C" w:rsidRPr="003E5614" w:rsidRDefault="00DA677C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399DD3" w14:textId="77777777" w:rsidR="00DA677C" w:rsidRPr="00F1502D" w:rsidRDefault="00DA677C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1D68A48F" w14:textId="77777777" w:rsidR="00DA677C" w:rsidRPr="00F1502D" w:rsidRDefault="00DA677C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527DD3EC" w14:textId="77777777" w:rsidR="00DA677C" w:rsidRPr="00A700B9" w:rsidRDefault="00DA677C" w:rsidP="00C1115B">
            <w:pPr>
              <w:pStyle w:val="BodyText"/>
              <w:spacing w:after="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DA677C" w:rsidRPr="00715395" w14:paraId="2DB229D2" w14:textId="77777777" w:rsidTr="00C1115B">
        <w:tc>
          <w:tcPr>
            <w:tcW w:w="3150" w:type="dxa"/>
            <w:shd w:val="clear" w:color="auto" w:fill="auto"/>
          </w:tcPr>
          <w:p w14:paraId="7518E90E" w14:textId="77777777" w:rsidR="00DA677C" w:rsidRPr="003E5614" w:rsidRDefault="00DA677C" w:rsidP="00DE7D4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7B1BA2B" w14:textId="77777777" w:rsidR="00DA677C" w:rsidRPr="003E5614" w:rsidRDefault="00DA677C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3FD5AB" w14:textId="77777777" w:rsidR="00DA677C" w:rsidRPr="00F1502D" w:rsidRDefault="00DA677C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23F4D6FE" w14:textId="77777777" w:rsidR="00DA677C" w:rsidRPr="00F1502D" w:rsidRDefault="00DA677C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02E887E6" w14:textId="77777777" w:rsidR="00DA677C" w:rsidRPr="00A700B9" w:rsidRDefault="00DA677C" w:rsidP="00C1115B">
            <w:pPr>
              <w:pStyle w:val="BodyText"/>
              <w:spacing w:after="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DA677C" w:rsidRPr="00715395" w14:paraId="1781A3ED" w14:textId="77777777" w:rsidTr="00C1115B">
        <w:tc>
          <w:tcPr>
            <w:tcW w:w="3150" w:type="dxa"/>
            <w:shd w:val="clear" w:color="auto" w:fill="auto"/>
          </w:tcPr>
          <w:p w14:paraId="12F19BCB" w14:textId="77777777" w:rsidR="00DA677C" w:rsidRPr="003E5614" w:rsidRDefault="00DA677C" w:rsidP="00DE7D4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F26EF8" w14:textId="77777777" w:rsidR="00DA677C" w:rsidRPr="003E5614" w:rsidRDefault="00DA677C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981116" w14:textId="77777777" w:rsidR="00DA677C" w:rsidRPr="00F1502D" w:rsidRDefault="00DA677C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18D44F89" w14:textId="77777777" w:rsidR="00DA677C" w:rsidRPr="00F1502D" w:rsidRDefault="00DA677C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23FC0CBE" w14:textId="77777777" w:rsidR="00DA677C" w:rsidRPr="00A700B9" w:rsidRDefault="00DA677C" w:rsidP="00C1115B">
            <w:pPr>
              <w:pStyle w:val="BodyText"/>
              <w:spacing w:after="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DA677C" w:rsidRPr="00715395" w14:paraId="72086823" w14:textId="77777777" w:rsidTr="00C1115B">
        <w:tc>
          <w:tcPr>
            <w:tcW w:w="3150" w:type="dxa"/>
            <w:shd w:val="clear" w:color="auto" w:fill="auto"/>
          </w:tcPr>
          <w:p w14:paraId="178512EB" w14:textId="77777777" w:rsidR="00DA677C" w:rsidRPr="003E5614" w:rsidRDefault="00DA677C" w:rsidP="00DE7D4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336D94" w14:textId="77777777" w:rsidR="00DA677C" w:rsidRPr="003E5614" w:rsidRDefault="00DA677C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FFA70D" w14:textId="77777777" w:rsidR="00DA677C" w:rsidRPr="00F1502D" w:rsidRDefault="00DA677C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7CB860DB" w14:textId="77777777" w:rsidR="00DA677C" w:rsidRPr="00F1502D" w:rsidRDefault="00DA677C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4868A82B" w14:textId="77777777" w:rsidR="00DA677C" w:rsidRPr="00A700B9" w:rsidRDefault="00DA677C" w:rsidP="00C1115B">
            <w:pPr>
              <w:pStyle w:val="BodyText"/>
              <w:spacing w:after="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6D573DB5" w14:textId="77777777" w:rsidR="00ED615B" w:rsidRDefault="00ED615B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324A6F" w:rsidRPr="00A700B9" w14:paraId="4274CEF2" w14:textId="77777777" w:rsidTr="00324A6F">
        <w:trPr>
          <w:trHeight w:val="200"/>
          <w:tblHeader/>
        </w:trPr>
        <w:tc>
          <w:tcPr>
            <w:tcW w:w="3150" w:type="dxa"/>
            <w:shd w:val="clear" w:color="auto" w:fill="auto"/>
          </w:tcPr>
          <w:p w14:paraId="1BB6B54D" w14:textId="77777777" w:rsidR="00324A6F" w:rsidRPr="00424F3C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308D9408" w14:textId="0494621F" w:rsidR="00324A6F" w:rsidRPr="00A700B9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4A6F" w:rsidRPr="00A700B9" w14:paraId="56912670" w14:textId="77777777" w:rsidTr="00324A6F">
        <w:trPr>
          <w:tblHeader/>
        </w:trPr>
        <w:tc>
          <w:tcPr>
            <w:tcW w:w="3150" w:type="dxa"/>
            <w:shd w:val="clear" w:color="auto" w:fill="auto"/>
          </w:tcPr>
          <w:p w14:paraId="4DACB148" w14:textId="77777777" w:rsidR="00324A6F" w:rsidRPr="00424F3C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51A0047" w14:textId="4C57B3AA" w:rsidR="00324A6F" w:rsidRPr="003E5614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shd w:val="clear" w:color="auto" w:fill="auto"/>
          </w:tcPr>
          <w:p w14:paraId="01899DEE" w14:textId="660E099F" w:rsidR="00324A6F" w:rsidRPr="00F1502D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shd w:val="clear" w:color="auto" w:fill="auto"/>
          </w:tcPr>
          <w:p w14:paraId="177C69F0" w14:textId="218C048E" w:rsidR="00324A6F" w:rsidRPr="00F1502D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shd w:val="clear" w:color="auto" w:fill="auto"/>
          </w:tcPr>
          <w:p w14:paraId="1AF8D1B1" w14:textId="34CB9C21" w:rsidR="00324A6F" w:rsidRPr="00A700B9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7795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324A6F" w:rsidRPr="00A700B9" w14:paraId="13919DF0" w14:textId="77777777" w:rsidTr="00324A6F">
        <w:trPr>
          <w:tblHeader/>
        </w:trPr>
        <w:tc>
          <w:tcPr>
            <w:tcW w:w="3150" w:type="dxa"/>
            <w:shd w:val="clear" w:color="auto" w:fill="auto"/>
          </w:tcPr>
          <w:p w14:paraId="4F395AF8" w14:textId="77777777" w:rsidR="00324A6F" w:rsidRPr="00424F3C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663AD9D" w14:textId="77777777" w:rsidR="00324A6F" w:rsidRPr="003E5614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0851DB" w14:textId="3F2DAD6C" w:rsidR="00324A6F" w:rsidRPr="00F1502D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shd w:val="clear" w:color="auto" w:fill="auto"/>
          </w:tcPr>
          <w:p w14:paraId="6F38EEA9" w14:textId="2754A070" w:rsidR="00324A6F" w:rsidRPr="00F1502D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1779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  <w:shd w:val="clear" w:color="auto" w:fill="auto"/>
          </w:tcPr>
          <w:p w14:paraId="7628BAC2" w14:textId="77777777" w:rsidR="00324A6F" w:rsidRPr="00A700B9" w:rsidRDefault="00324A6F" w:rsidP="00324A6F">
            <w:pPr>
              <w:pStyle w:val="BodyText"/>
              <w:spacing w:after="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324A6F" w:rsidRPr="00A700B9" w14:paraId="68851496" w14:textId="77777777" w:rsidTr="00324A6F">
        <w:trPr>
          <w:trHeight w:val="191"/>
        </w:trPr>
        <w:tc>
          <w:tcPr>
            <w:tcW w:w="3150" w:type="dxa"/>
            <w:shd w:val="clear" w:color="auto" w:fill="auto"/>
          </w:tcPr>
          <w:p w14:paraId="1A9EA702" w14:textId="77777777" w:rsidR="00324A6F" w:rsidRPr="003E5614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shd w:val="clear" w:color="auto" w:fill="auto"/>
          </w:tcPr>
          <w:p w14:paraId="5379AD86" w14:textId="77777777" w:rsidR="00324A6F" w:rsidRPr="003E5614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02D78D" w14:textId="77777777" w:rsidR="00324A6F" w:rsidRPr="00F1502D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4E142F50" w14:textId="77777777" w:rsidR="00324A6F" w:rsidRPr="00F1502D" w:rsidRDefault="00324A6F" w:rsidP="00324A6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7767E9E6" w14:textId="77777777" w:rsidR="00324A6F" w:rsidRPr="00A700B9" w:rsidRDefault="00324A6F" w:rsidP="00324A6F">
            <w:pPr>
              <w:pStyle w:val="BodyText"/>
              <w:spacing w:after="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324A6F" w:rsidRPr="00A700B9" w14:paraId="2837960F" w14:textId="77777777" w:rsidTr="0032749E">
        <w:tc>
          <w:tcPr>
            <w:tcW w:w="3150" w:type="dxa"/>
            <w:shd w:val="clear" w:color="auto" w:fill="auto"/>
          </w:tcPr>
          <w:p w14:paraId="5473BE65" w14:textId="77777777" w:rsidR="00324A6F" w:rsidRPr="003E5614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775C04DA" w14:textId="77777777" w:rsidR="00324A6F" w:rsidRPr="003E5614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330912" w14:textId="77777777" w:rsidR="00324A6F" w:rsidRPr="00F1502D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60EFC457" w14:textId="77777777" w:rsidR="00324A6F" w:rsidRPr="00F1502D" w:rsidRDefault="00324A6F" w:rsidP="00324A6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694C1E69" w14:textId="77777777" w:rsidR="00324A6F" w:rsidRPr="00A700B9" w:rsidRDefault="00324A6F" w:rsidP="00324A6F">
            <w:pPr>
              <w:pStyle w:val="BodyText"/>
              <w:spacing w:after="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324A6F" w:rsidRPr="00A02A94" w14:paraId="0EDCC234" w14:textId="77777777" w:rsidTr="00324A6F">
        <w:trPr>
          <w:trHeight w:val="1415"/>
        </w:trPr>
        <w:tc>
          <w:tcPr>
            <w:tcW w:w="3150" w:type="dxa"/>
            <w:hideMark/>
          </w:tcPr>
          <w:p w14:paraId="77849736" w14:textId="77777777" w:rsidR="00324A6F" w:rsidRPr="00A02A94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A94">
              <w:rPr>
                <w:rFonts w:asciiTheme="majorBidi" w:hAnsiTheme="majorBidi" w:cstheme="majorBidi"/>
                <w:sz w:val="30"/>
                <w:szCs w:val="30"/>
              </w:rPr>
              <w:t xml:space="preserve">PT </w:t>
            </w:r>
            <w:proofErr w:type="spellStart"/>
            <w:r w:rsidRPr="00A02A94">
              <w:rPr>
                <w:rFonts w:asciiTheme="majorBidi" w:hAnsiTheme="majorBidi" w:cstheme="majorBidi"/>
                <w:sz w:val="30"/>
                <w:szCs w:val="30"/>
              </w:rPr>
              <w:t>Bajradaya</w:t>
            </w:r>
            <w:proofErr w:type="spellEnd"/>
            <w:r w:rsidRPr="00A02A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A02A94">
              <w:rPr>
                <w:rFonts w:asciiTheme="majorBidi" w:hAnsiTheme="majorBidi" w:cstheme="majorBidi"/>
                <w:sz w:val="30"/>
                <w:szCs w:val="30"/>
              </w:rPr>
              <w:t>Sentranusa</w:t>
            </w:r>
            <w:proofErr w:type="spellEnd"/>
          </w:p>
          <w:p w14:paraId="34A9E3AF" w14:textId="77777777" w:rsidR="00324A6F" w:rsidRPr="00A02A94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2A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02A94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A02A94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A02A94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 Renewable</w:t>
            </w:r>
            <w:r w:rsidRPr="00A02A94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 </w:t>
            </w:r>
            <w:r w:rsidRPr="00A02A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Development Pte. Ltd.</w:t>
            </w:r>
            <w:r w:rsidRPr="00A02A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74908E28" w14:textId="77777777" w:rsidR="00324A6F" w:rsidRPr="00A02A94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A94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68AA8FB6" w14:textId="77777777" w:rsidR="00324A6F" w:rsidRPr="00A02A94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A9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72582AA1" w14:textId="77777777" w:rsidR="00324A6F" w:rsidRPr="00A02A94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02A94">
              <w:rPr>
                <w:rFonts w:asciiTheme="majorBidi" w:hAnsiTheme="majorBidi" w:cstheme="majorBidi"/>
                <w:sz w:val="30"/>
                <w:szCs w:val="30"/>
              </w:rPr>
              <w:t>5,275</w:t>
            </w:r>
          </w:p>
        </w:tc>
        <w:tc>
          <w:tcPr>
            <w:tcW w:w="1535" w:type="dxa"/>
            <w:hideMark/>
          </w:tcPr>
          <w:p w14:paraId="3B6869CF" w14:textId="77777777" w:rsidR="00324A6F" w:rsidRPr="00A02A94" w:rsidRDefault="00324A6F" w:rsidP="00324A6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2A94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A02A94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2FB005D6" w14:textId="77777777" w:rsidR="00324A6F" w:rsidRPr="00A02A94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A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Pr="00A02A9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02A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Pr="00A02A9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02A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A02A94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324A6F" w:rsidRPr="00715395" w14:paraId="3D1D8E1F" w14:textId="77777777" w:rsidTr="0032749E">
        <w:tc>
          <w:tcPr>
            <w:tcW w:w="3150" w:type="dxa"/>
          </w:tcPr>
          <w:p w14:paraId="4613081A" w14:textId="77777777" w:rsidR="00324A6F" w:rsidRPr="00DE7D49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E7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32AA4A9" w14:textId="77777777" w:rsidR="00324A6F" w:rsidRPr="00DE7D49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BD1B7" w14:textId="77777777" w:rsidR="00324A6F" w:rsidRPr="00DE7D49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50,053</w:t>
            </w:r>
          </w:p>
        </w:tc>
        <w:tc>
          <w:tcPr>
            <w:tcW w:w="1535" w:type="dxa"/>
          </w:tcPr>
          <w:p w14:paraId="58A95004" w14:textId="77777777" w:rsidR="00324A6F" w:rsidRPr="00715395" w:rsidRDefault="00324A6F" w:rsidP="00324A6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726F9114" w14:textId="77777777" w:rsidR="00324A6F" w:rsidRPr="00715395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324A6F" w:rsidRPr="00715395" w14:paraId="532AE739" w14:textId="77777777" w:rsidTr="00324A6F">
        <w:trPr>
          <w:trHeight w:val="551"/>
        </w:trPr>
        <w:tc>
          <w:tcPr>
            <w:tcW w:w="3150" w:type="dxa"/>
          </w:tcPr>
          <w:p w14:paraId="31E21DCB" w14:textId="77777777" w:rsidR="00324A6F" w:rsidRPr="00DE7D49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DE7D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E7D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DE7D4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E7D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4A9DC91D" w14:textId="77777777" w:rsidR="00324A6F" w:rsidRPr="00DE7D49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94B9B" w14:textId="77777777" w:rsidR="00324A6F" w:rsidRPr="00DE7D49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E7D49">
              <w:rPr>
                <w:rFonts w:asciiTheme="majorBidi" w:hAnsiTheme="majorBidi" w:cstheme="majorBidi"/>
                <w:sz w:val="30"/>
                <w:szCs w:val="30"/>
              </w:rPr>
              <w:t>(74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D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B164CA2" w14:textId="77777777" w:rsidR="00324A6F" w:rsidRPr="00715395" w:rsidRDefault="00324A6F" w:rsidP="00324A6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718695BA" w14:textId="77777777" w:rsidR="00324A6F" w:rsidRPr="00715395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324A6F" w:rsidRPr="00715395" w14:paraId="76F6D67C" w14:textId="77777777" w:rsidTr="00324A6F">
        <w:trPr>
          <w:trHeight w:val="82"/>
        </w:trPr>
        <w:tc>
          <w:tcPr>
            <w:tcW w:w="3150" w:type="dxa"/>
          </w:tcPr>
          <w:p w14:paraId="2FF549DA" w14:textId="77777777" w:rsidR="00324A6F" w:rsidRPr="00DE7D49" w:rsidRDefault="00324A6F" w:rsidP="00324A6F">
            <w:pPr>
              <w:pStyle w:val="BodyText"/>
              <w:spacing w:after="0"/>
              <w:ind w:right="4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E7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701F095B" w14:textId="77777777" w:rsidR="00324A6F" w:rsidRPr="00DE7D49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6EE1A" w14:textId="77777777" w:rsidR="00324A6F" w:rsidRPr="00DE7D49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5" w:type="dxa"/>
          </w:tcPr>
          <w:p w14:paraId="11D95A01" w14:textId="77777777" w:rsidR="00324A6F" w:rsidRPr="00715395" w:rsidRDefault="00324A6F" w:rsidP="00324A6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5" w:type="dxa"/>
          </w:tcPr>
          <w:p w14:paraId="5A5E83E5" w14:textId="77777777" w:rsidR="00324A6F" w:rsidRPr="00715395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324A6F" w:rsidRPr="00715395" w14:paraId="2F0EF6A8" w14:textId="77777777" w:rsidTr="0032749E">
        <w:tc>
          <w:tcPr>
            <w:tcW w:w="3150" w:type="dxa"/>
          </w:tcPr>
          <w:p w14:paraId="768F3B45" w14:textId="77777777" w:rsidR="00324A6F" w:rsidRPr="00DE7D49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E7D49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DE7D49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</w:rPr>
              <w:t xml:space="preserve"> </w:t>
            </w:r>
            <w:r w:rsidRPr="00DE7D49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6FE1B961" w14:textId="77777777" w:rsidR="00324A6F" w:rsidRPr="00DE7D49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1AD0F" w14:textId="77777777" w:rsidR="00324A6F" w:rsidRPr="00DE7D49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E7D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E7D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Pr="00DE7D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CA8E4CE" w14:textId="77777777" w:rsidR="00324A6F" w:rsidRPr="00715395" w:rsidRDefault="00324A6F" w:rsidP="00324A6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465E69D5" w14:textId="77777777" w:rsidR="00324A6F" w:rsidRPr="00715395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324A6F" w:rsidRPr="00715395" w14:paraId="046E51A3" w14:textId="77777777" w:rsidTr="0032749E">
        <w:tc>
          <w:tcPr>
            <w:tcW w:w="3150" w:type="dxa"/>
            <w:hideMark/>
          </w:tcPr>
          <w:p w14:paraId="6C19628C" w14:textId="77777777" w:rsidR="00324A6F" w:rsidRPr="00DE7D49" w:rsidRDefault="00324A6F" w:rsidP="00324A6F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E7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DE7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E7D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24E674B2" w14:textId="77777777" w:rsidR="00324A6F" w:rsidRPr="00DE7D49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7906E" w14:textId="77777777" w:rsidR="00324A6F" w:rsidRPr="00DE7D49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E7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1535" w:type="dxa"/>
            <w:hideMark/>
          </w:tcPr>
          <w:p w14:paraId="7B0C958A" w14:textId="77777777" w:rsidR="00324A6F" w:rsidRPr="00715395" w:rsidRDefault="00324A6F" w:rsidP="00324A6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hideMark/>
          </w:tcPr>
          <w:p w14:paraId="2CD1B736" w14:textId="77777777" w:rsidR="00324A6F" w:rsidRPr="00715395" w:rsidRDefault="00324A6F" w:rsidP="00324A6F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24A6F" w:rsidRPr="00715395" w14:paraId="4881D83F" w14:textId="77777777" w:rsidTr="00324A6F">
        <w:trPr>
          <w:trHeight w:val="161"/>
        </w:trPr>
        <w:tc>
          <w:tcPr>
            <w:tcW w:w="3150" w:type="dxa"/>
          </w:tcPr>
          <w:p w14:paraId="173E847A" w14:textId="77777777" w:rsidR="00324A6F" w:rsidRPr="00715395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46D00E1" w14:textId="77777777" w:rsidR="00324A6F" w:rsidRPr="00715395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C7994B" w14:textId="77777777" w:rsidR="00324A6F" w:rsidRPr="00715395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5" w:type="dxa"/>
          </w:tcPr>
          <w:p w14:paraId="2850BF1E" w14:textId="77777777" w:rsidR="00324A6F" w:rsidRPr="00715395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25" w:type="dxa"/>
          </w:tcPr>
          <w:p w14:paraId="3CC0B8E4" w14:textId="77777777" w:rsidR="00324A6F" w:rsidRPr="00715395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324A6F" w:rsidRPr="00326D07" w14:paraId="4EDB3BE8" w14:textId="77777777" w:rsidTr="0032749E">
        <w:trPr>
          <w:trHeight w:val="275"/>
        </w:trPr>
        <w:tc>
          <w:tcPr>
            <w:tcW w:w="3150" w:type="dxa"/>
            <w:hideMark/>
          </w:tcPr>
          <w:p w14:paraId="3851C56D" w14:textId="77777777" w:rsidR="00324A6F" w:rsidRPr="00326D07" w:rsidRDefault="00324A6F" w:rsidP="00324A6F">
            <w:pPr>
              <w:pStyle w:val="BodyText"/>
              <w:spacing w:after="0"/>
              <w:ind w:right="-17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326D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340FA696" w14:textId="77777777" w:rsidR="00324A6F" w:rsidRPr="00326D07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76A6FA" w14:textId="77777777" w:rsidR="00324A6F" w:rsidRPr="00326D07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7DF0A087" w14:textId="77777777" w:rsidR="00324A6F" w:rsidRPr="00326D07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134B67D6" w14:textId="77777777" w:rsidR="00324A6F" w:rsidRPr="00326D07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4A6F" w:rsidRPr="00326D07" w14:paraId="5DF9700C" w14:textId="77777777" w:rsidTr="0032749E">
        <w:trPr>
          <w:trHeight w:val="902"/>
        </w:trPr>
        <w:tc>
          <w:tcPr>
            <w:tcW w:w="3150" w:type="dxa"/>
            <w:hideMark/>
          </w:tcPr>
          <w:p w14:paraId="4B9611D7" w14:textId="77777777" w:rsidR="00324A6F" w:rsidRPr="00326D07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26D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26D0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573747C9" w14:textId="77777777" w:rsidR="00324A6F" w:rsidRPr="00326D07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6D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7EC9CC52" w14:textId="77777777" w:rsidR="00324A6F" w:rsidRPr="00326D07" w:rsidRDefault="00324A6F" w:rsidP="00324A6F">
            <w:pPr>
              <w:pStyle w:val="BodyText"/>
              <w:spacing w:after="0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B071FB" w14:textId="77777777" w:rsidR="00324A6F" w:rsidRPr="00326D07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6D07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326D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26D0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2117E53" w14:textId="77777777" w:rsidR="00324A6F" w:rsidRPr="00326D07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26D07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535" w:type="dxa"/>
          </w:tcPr>
          <w:p w14:paraId="242835AF" w14:textId="77777777" w:rsidR="00324A6F" w:rsidRPr="00326D07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D0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35A0340C" w14:textId="77777777" w:rsidR="00324A6F" w:rsidRPr="00326D07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6D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Pr="00326D0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326D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ถึงปี </w:t>
            </w:r>
            <w:r w:rsidRPr="00326D07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</w:p>
        </w:tc>
      </w:tr>
      <w:tr w:rsidR="00324A6F" w:rsidRPr="00326D07" w14:paraId="3EB5C110" w14:textId="77777777" w:rsidTr="0032749E">
        <w:trPr>
          <w:trHeight w:val="146"/>
        </w:trPr>
        <w:tc>
          <w:tcPr>
            <w:tcW w:w="3150" w:type="dxa"/>
          </w:tcPr>
          <w:p w14:paraId="454C6555" w14:textId="77777777" w:rsidR="00324A6F" w:rsidRPr="00326D07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D85A14" w14:textId="77777777" w:rsidR="00324A6F" w:rsidRPr="00326D07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046FD4" w14:textId="77777777" w:rsidR="00324A6F" w:rsidRPr="00326D07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E430B8E" w14:textId="77777777" w:rsidR="00324A6F" w:rsidRPr="00326D07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4D1F2405" w14:textId="77777777" w:rsidR="00324A6F" w:rsidRPr="00326D07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4A6F" w:rsidRPr="00F91820" w14:paraId="06EFE5A9" w14:textId="77777777" w:rsidTr="0032749E">
        <w:tc>
          <w:tcPr>
            <w:tcW w:w="3150" w:type="dxa"/>
            <w:shd w:val="clear" w:color="auto" w:fill="auto"/>
          </w:tcPr>
          <w:p w14:paraId="5DBC5635" w14:textId="77777777" w:rsidR="00324A6F" w:rsidRPr="00F91820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1D440F77" w14:textId="77777777" w:rsidR="00324A6F" w:rsidRPr="00F91820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120466" w14:textId="77777777" w:rsidR="00324A6F" w:rsidRPr="00F91820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93F916C" w14:textId="77777777" w:rsidR="00324A6F" w:rsidRPr="00F91820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46BACA4E" w14:textId="77777777" w:rsidR="00324A6F" w:rsidRPr="00F91820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4A6F" w:rsidRPr="00F91820" w14:paraId="01472C51" w14:textId="77777777" w:rsidTr="0032749E">
        <w:trPr>
          <w:trHeight w:val="992"/>
        </w:trPr>
        <w:tc>
          <w:tcPr>
            <w:tcW w:w="3150" w:type="dxa"/>
            <w:shd w:val="clear" w:color="auto" w:fill="auto"/>
            <w:hideMark/>
          </w:tcPr>
          <w:p w14:paraId="3C4A3745" w14:textId="77777777" w:rsidR="00324A6F" w:rsidRPr="00F91820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063738B9" w14:textId="77777777" w:rsidR="00324A6F" w:rsidRPr="00F91820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87BED7" w14:textId="77777777" w:rsidR="00324A6F" w:rsidRPr="00F91820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  <w:p w14:paraId="65B10955" w14:textId="77777777" w:rsidR="00324A6F" w:rsidRPr="00F91820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53BFE9CE" w14:textId="77777777" w:rsidR="00324A6F" w:rsidRPr="00F91820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1535" w:type="dxa"/>
            <w:shd w:val="clear" w:color="auto" w:fill="auto"/>
          </w:tcPr>
          <w:p w14:paraId="04795B35" w14:textId="77777777" w:rsidR="00324A6F" w:rsidRPr="00F91820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1.76 - 3.08</w:t>
            </w:r>
          </w:p>
        </w:tc>
        <w:tc>
          <w:tcPr>
            <w:tcW w:w="2425" w:type="dxa"/>
            <w:shd w:val="clear" w:color="auto" w:fill="auto"/>
          </w:tcPr>
          <w:p w14:paraId="3EACABCA" w14:textId="77777777" w:rsidR="00324A6F" w:rsidRPr="00F91820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F91820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Pr="00F91820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2568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F91820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2570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F91820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324A6F" w:rsidRPr="00F91820" w14:paraId="3FD4AE16" w14:textId="77777777" w:rsidTr="0032749E">
        <w:tc>
          <w:tcPr>
            <w:tcW w:w="3150" w:type="dxa"/>
            <w:hideMark/>
          </w:tcPr>
          <w:p w14:paraId="227BE14A" w14:textId="77777777" w:rsidR="00324A6F" w:rsidRPr="00F91820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057EA0C4" w14:textId="77777777" w:rsidR="00324A6F" w:rsidRPr="00F91820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F9182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65EA25C0" w14:textId="77777777" w:rsidR="00324A6F" w:rsidRPr="00F91820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10,178</w:t>
            </w:r>
          </w:p>
        </w:tc>
        <w:tc>
          <w:tcPr>
            <w:tcW w:w="1535" w:type="dxa"/>
          </w:tcPr>
          <w:p w14:paraId="62B73531" w14:textId="77777777" w:rsidR="00324A6F" w:rsidRPr="00F91820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9182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25" w:type="dxa"/>
          </w:tcPr>
          <w:p w14:paraId="29807351" w14:textId="77777777" w:rsidR="00324A6F" w:rsidRPr="00F91820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F9182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F91820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324A6F" w:rsidRPr="00F91820" w14:paraId="1E6A250A" w14:textId="77777777" w:rsidTr="0032749E">
        <w:tc>
          <w:tcPr>
            <w:tcW w:w="3150" w:type="dxa"/>
          </w:tcPr>
          <w:p w14:paraId="5D275CA7" w14:textId="77777777" w:rsidR="00324A6F" w:rsidRPr="00F91820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A1A6AA1" w14:textId="77777777" w:rsidR="00324A6F" w:rsidRPr="00F91820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  <w:r w:rsidRPr="00F9182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27974E8" w14:textId="77777777" w:rsidR="00324A6F" w:rsidRPr="00F91820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3,404</w:t>
            </w:r>
          </w:p>
        </w:tc>
        <w:tc>
          <w:tcPr>
            <w:tcW w:w="1535" w:type="dxa"/>
          </w:tcPr>
          <w:p w14:paraId="3886E0FE" w14:textId="77777777" w:rsidR="00324A6F" w:rsidRPr="00F91820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91820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25" w:type="dxa"/>
          </w:tcPr>
          <w:p w14:paraId="29723BBA" w14:textId="77777777" w:rsidR="00324A6F" w:rsidRPr="00F91820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F9182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F9182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324A6F" w:rsidRPr="00F91820" w14:paraId="6CED838C" w14:textId="77777777" w:rsidTr="0032749E">
        <w:tc>
          <w:tcPr>
            <w:tcW w:w="3150" w:type="dxa"/>
          </w:tcPr>
          <w:p w14:paraId="691BBBA2" w14:textId="77777777" w:rsidR="00324A6F" w:rsidRPr="00F91820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FA2F3C" w14:textId="77777777" w:rsidR="00324A6F" w:rsidRPr="00F91820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3F2F488" w14:textId="77777777" w:rsidR="00324A6F" w:rsidRPr="00F91820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A9BAFD1" w14:textId="77777777" w:rsidR="00324A6F" w:rsidRPr="00F91820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61B4B76C" w14:textId="77777777" w:rsidR="00324A6F" w:rsidRPr="00F91820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4A6F" w:rsidRPr="00F91820" w14:paraId="388F4498" w14:textId="77777777" w:rsidTr="0032749E">
        <w:tc>
          <w:tcPr>
            <w:tcW w:w="3150" w:type="dxa"/>
          </w:tcPr>
          <w:p w14:paraId="6EDC7F7A" w14:textId="77777777" w:rsidR="00324A6F" w:rsidRPr="00F91820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1C1361A2" w14:textId="77777777" w:rsidR="00324A6F" w:rsidRPr="00F91820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E955680" w14:textId="77777777" w:rsidR="00324A6F" w:rsidRPr="00F91820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2242D64" w14:textId="77777777" w:rsidR="00324A6F" w:rsidRPr="00F91820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0EE1458" w14:textId="77777777" w:rsidR="00324A6F" w:rsidRPr="00F91820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4A6F" w:rsidRPr="00F91820" w14:paraId="65351EDE" w14:textId="77777777" w:rsidTr="0032749E">
        <w:tc>
          <w:tcPr>
            <w:tcW w:w="3150" w:type="dxa"/>
          </w:tcPr>
          <w:p w14:paraId="6B473FC7" w14:textId="77777777" w:rsidR="00324A6F" w:rsidRPr="00F91820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276696DA" w14:textId="77777777" w:rsidR="00324A6F" w:rsidRPr="00F91820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5B5EFDB" w14:textId="77777777" w:rsidR="00324A6F" w:rsidRPr="00F91820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FBF630C" w14:textId="77777777" w:rsidR="00324A6F" w:rsidRPr="00F91820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C47AFED" w14:textId="77777777" w:rsidR="00324A6F" w:rsidRPr="00F91820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4A6F" w:rsidRPr="00F91820" w14:paraId="19E89401" w14:textId="77777777" w:rsidTr="0032749E">
        <w:trPr>
          <w:trHeight w:val="888"/>
        </w:trPr>
        <w:tc>
          <w:tcPr>
            <w:tcW w:w="3150" w:type="dxa"/>
          </w:tcPr>
          <w:p w14:paraId="41EE0995" w14:textId="77777777" w:rsidR="00324A6F" w:rsidRPr="00F91820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91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63F27849" w14:textId="77777777" w:rsidR="00324A6F" w:rsidRPr="00F91820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67FD7C95" w14:textId="77777777" w:rsidR="00324A6F" w:rsidRPr="00715395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02A147D5" w14:textId="77777777" w:rsidR="00324A6F" w:rsidRPr="00F91820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  <w:p w14:paraId="004D78D8" w14:textId="77777777" w:rsidR="00324A6F" w:rsidRPr="00F91820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721AE5E" w14:textId="77777777" w:rsidR="00324A6F" w:rsidRPr="00F91820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535" w:type="dxa"/>
          </w:tcPr>
          <w:p w14:paraId="222B29F5" w14:textId="77777777" w:rsidR="00324A6F" w:rsidRPr="00F91820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sz w:val="30"/>
                <w:szCs w:val="30"/>
              </w:rPr>
              <w:t>3.00 - 4.26</w:t>
            </w:r>
          </w:p>
        </w:tc>
        <w:tc>
          <w:tcPr>
            <w:tcW w:w="2425" w:type="dxa"/>
          </w:tcPr>
          <w:p w14:paraId="6CF54F1A" w14:textId="77777777" w:rsidR="00324A6F" w:rsidRPr="00F91820" w:rsidRDefault="00324A6F" w:rsidP="00324A6F">
            <w:pPr>
              <w:pStyle w:val="BodyText"/>
              <w:tabs>
                <w:tab w:val="clear" w:pos="1871"/>
                <w:tab w:val="clear" w:pos="2580"/>
                <w:tab w:val="left" w:pos="1599"/>
                <w:tab w:val="left" w:pos="1869"/>
              </w:tabs>
              <w:spacing w:after="0"/>
              <w:ind w:right="-16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10 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ปี และครบกำหนดไถ่ถอนใน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br/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ปี</w:t>
            </w:r>
            <w:r w:rsidRPr="00F9182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F918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F91820">
              <w:rPr>
                <w:rFonts w:asciiTheme="majorBidi" w:hAnsiTheme="majorBidi" w:cstheme="majorBidi"/>
                <w:sz w:val="30"/>
                <w:szCs w:val="30"/>
              </w:rPr>
              <w:t>2572</w:t>
            </w: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และปี </w:t>
            </w:r>
            <w:r w:rsidRPr="00F91820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F91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324A6F" w:rsidRPr="00715395" w14:paraId="3F2E89C9" w14:textId="77777777" w:rsidTr="0032749E">
        <w:tc>
          <w:tcPr>
            <w:tcW w:w="3150" w:type="dxa"/>
            <w:hideMark/>
          </w:tcPr>
          <w:p w14:paraId="0A82B213" w14:textId="77777777" w:rsidR="00324A6F" w:rsidRPr="00F91820" w:rsidRDefault="00324A6F" w:rsidP="00324A6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F62FDC" w14:textId="77777777" w:rsidR="00324A6F" w:rsidRPr="00F91820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996E429" w14:textId="77777777" w:rsidR="00324A6F" w:rsidRPr="00F91820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28,232</w:t>
            </w:r>
          </w:p>
        </w:tc>
        <w:tc>
          <w:tcPr>
            <w:tcW w:w="1535" w:type="dxa"/>
          </w:tcPr>
          <w:p w14:paraId="3CBBDF8C" w14:textId="77777777" w:rsidR="00324A6F" w:rsidRPr="00F91820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E7BD1DB" w14:textId="77777777" w:rsidR="00324A6F" w:rsidRPr="00715395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24A6F" w:rsidRPr="00715395" w14:paraId="6DFB0C7E" w14:textId="77777777" w:rsidTr="0032749E">
        <w:tc>
          <w:tcPr>
            <w:tcW w:w="3150" w:type="dxa"/>
            <w:shd w:val="clear" w:color="auto" w:fill="auto"/>
            <w:vAlign w:val="bottom"/>
          </w:tcPr>
          <w:p w14:paraId="7768CBF1" w14:textId="77777777" w:rsidR="00324A6F" w:rsidRPr="00EB742E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EB74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B742E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EB742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B742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A64DA49" w14:textId="77777777" w:rsidR="00324A6F" w:rsidRPr="00EB742E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6CE34" w14:textId="77777777" w:rsidR="00324A6F" w:rsidRPr="00EB742E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42E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37F176C2" w14:textId="77777777" w:rsidR="00324A6F" w:rsidRPr="00EB742E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vAlign w:val="bottom"/>
            <w:hideMark/>
          </w:tcPr>
          <w:p w14:paraId="4565D076" w14:textId="77777777" w:rsidR="00324A6F" w:rsidRPr="00715395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10"/>
                <w:sz w:val="30"/>
                <w:szCs w:val="30"/>
                <w:highlight w:val="yellow"/>
              </w:rPr>
            </w:pPr>
          </w:p>
        </w:tc>
      </w:tr>
      <w:tr w:rsidR="00324A6F" w:rsidRPr="00715395" w14:paraId="27DF001E" w14:textId="77777777" w:rsidTr="0032749E">
        <w:trPr>
          <w:trHeight w:val="442"/>
        </w:trPr>
        <w:tc>
          <w:tcPr>
            <w:tcW w:w="3150" w:type="dxa"/>
            <w:shd w:val="clear" w:color="auto" w:fill="auto"/>
            <w:hideMark/>
          </w:tcPr>
          <w:p w14:paraId="531B1E81" w14:textId="77777777" w:rsidR="00324A6F" w:rsidRPr="005467FC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hideMark/>
          </w:tcPr>
          <w:p w14:paraId="526E27E2" w14:textId="77777777" w:rsidR="00324A6F" w:rsidRPr="005467FC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FCEDF4" w14:textId="77777777" w:rsidR="00324A6F" w:rsidRPr="005467FC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28,214</w:t>
            </w:r>
          </w:p>
        </w:tc>
        <w:tc>
          <w:tcPr>
            <w:tcW w:w="1535" w:type="dxa"/>
            <w:shd w:val="clear" w:color="auto" w:fill="auto"/>
            <w:hideMark/>
          </w:tcPr>
          <w:p w14:paraId="10419637" w14:textId="77777777" w:rsidR="00324A6F" w:rsidRPr="005467FC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3F2C7706" w14:textId="77777777" w:rsidR="00324A6F" w:rsidRPr="00715395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24A6F" w:rsidRPr="00715395" w14:paraId="53A9A63D" w14:textId="77777777" w:rsidTr="0032749E">
        <w:trPr>
          <w:trHeight w:val="442"/>
        </w:trPr>
        <w:tc>
          <w:tcPr>
            <w:tcW w:w="3150" w:type="dxa"/>
            <w:shd w:val="clear" w:color="auto" w:fill="auto"/>
          </w:tcPr>
          <w:p w14:paraId="311437B2" w14:textId="77777777" w:rsidR="00324A6F" w:rsidRPr="005467FC" w:rsidRDefault="00324A6F" w:rsidP="00324A6F">
            <w:pPr>
              <w:pStyle w:val="BodyText"/>
              <w:spacing w:after="0"/>
              <w:ind w:right="-20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467FC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5467F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6FA9755D" w14:textId="77777777" w:rsidR="00324A6F" w:rsidRPr="005467FC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8587C" w14:textId="77777777" w:rsidR="00324A6F" w:rsidRPr="005467FC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67FC">
              <w:rPr>
                <w:rFonts w:asciiTheme="majorBidi" w:hAnsiTheme="majorBidi" w:cstheme="majorBidi"/>
                <w:sz w:val="30"/>
                <w:szCs w:val="30"/>
              </w:rPr>
              <w:t>(3,199)</w:t>
            </w:r>
          </w:p>
        </w:tc>
        <w:tc>
          <w:tcPr>
            <w:tcW w:w="1535" w:type="dxa"/>
            <w:shd w:val="clear" w:color="auto" w:fill="auto"/>
          </w:tcPr>
          <w:p w14:paraId="023775E0" w14:textId="77777777" w:rsidR="00324A6F" w:rsidRPr="005467FC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4B1CA46" w14:textId="77777777" w:rsidR="00324A6F" w:rsidRPr="00715395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24A6F" w:rsidRPr="00715395" w14:paraId="308D711D" w14:textId="77777777" w:rsidTr="0032749E">
        <w:trPr>
          <w:trHeight w:val="442"/>
        </w:trPr>
        <w:tc>
          <w:tcPr>
            <w:tcW w:w="3150" w:type="dxa"/>
            <w:shd w:val="clear" w:color="auto" w:fill="auto"/>
          </w:tcPr>
          <w:p w14:paraId="2E5B5597" w14:textId="77777777" w:rsidR="00324A6F" w:rsidRPr="005467FC" w:rsidRDefault="00324A6F" w:rsidP="00324A6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46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46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00EF5D1F" w14:textId="77777777" w:rsidR="00324A6F" w:rsidRPr="005467FC" w:rsidRDefault="00324A6F" w:rsidP="00324A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D42AE0" w14:textId="77777777" w:rsidR="00324A6F" w:rsidRPr="005467FC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67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25,015</w:t>
            </w:r>
          </w:p>
        </w:tc>
        <w:tc>
          <w:tcPr>
            <w:tcW w:w="1535" w:type="dxa"/>
            <w:shd w:val="clear" w:color="auto" w:fill="auto"/>
          </w:tcPr>
          <w:p w14:paraId="5B7DD18E" w14:textId="77777777" w:rsidR="00324A6F" w:rsidRPr="005467FC" w:rsidRDefault="00324A6F" w:rsidP="00324A6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4DD1579" w14:textId="77777777" w:rsidR="00324A6F" w:rsidRPr="00715395" w:rsidRDefault="00324A6F" w:rsidP="00324A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3997B61F" w14:textId="77777777" w:rsidR="00BE65EF" w:rsidRDefault="00BE65EF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ED615B" w:rsidRPr="003F2218" w14:paraId="2C49655C" w14:textId="77777777" w:rsidTr="00C1115B">
        <w:trPr>
          <w:tblHeader/>
        </w:trPr>
        <w:tc>
          <w:tcPr>
            <w:tcW w:w="3156" w:type="dxa"/>
            <w:gridSpan w:val="2"/>
          </w:tcPr>
          <w:p w14:paraId="08645E2E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204" w:type="dxa"/>
            <w:gridSpan w:val="7"/>
            <w:hideMark/>
          </w:tcPr>
          <w:p w14:paraId="0D7DC05D" w14:textId="77777777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15B" w:rsidRPr="003F2218" w14:paraId="0BB82E1E" w14:textId="77777777" w:rsidTr="00C1115B">
        <w:trPr>
          <w:tblHeader/>
        </w:trPr>
        <w:tc>
          <w:tcPr>
            <w:tcW w:w="3156" w:type="dxa"/>
            <w:gridSpan w:val="2"/>
          </w:tcPr>
          <w:p w14:paraId="16C24F65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376C886B" w14:textId="77777777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  <w:hideMark/>
          </w:tcPr>
          <w:p w14:paraId="59BA4996" w14:textId="77777777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  <w:hideMark/>
          </w:tcPr>
          <w:p w14:paraId="5AA5DBBA" w14:textId="77777777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  <w:hideMark/>
          </w:tcPr>
          <w:p w14:paraId="27EB5F6A" w14:textId="77777777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ED615B" w:rsidRPr="003F2218" w14:paraId="21719811" w14:textId="77777777" w:rsidTr="00C1115B">
        <w:trPr>
          <w:tblHeader/>
        </w:trPr>
        <w:tc>
          <w:tcPr>
            <w:tcW w:w="3156" w:type="dxa"/>
            <w:gridSpan w:val="2"/>
          </w:tcPr>
          <w:p w14:paraId="33CDE8C0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D66DBE6" w14:textId="77777777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6E0EF1B3" w14:textId="77777777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3F2218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3F2218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F2218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hideMark/>
          </w:tcPr>
          <w:p w14:paraId="4E5B56A3" w14:textId="77777777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3F2218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3F2218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3F2218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211799BC" w14:textId="77777777" w:rsidR="00ED615B" w:rsidRPr="003F2218" w:rsidRDefault="00ED615B" w:rsidP="00C1115B">
            <w:pPr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D615B" w:rsidRPr="00715395" w14:paraId="04D3D856" w14:textId="77777777" w:rsidTr="00C1115B">
        <w:tc>
          <w:tcPr>
            <w:tcW w:w="3156" w:type="dxa"/>
            <w:gridSpan w:val="2"/>
          </w:tcPr>
          <w:p w14:paraId="1DE384B1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gridSpan w:val="2"/>
          </w:tcPr>
          <w:p w14:paraId="3C663CD6" w14:textId="77777777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938C2F9" w14:textId="77777777" w:rsidR="00ED615B" w:rsidRPr="00715395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gridSpan w:val="2"/>
          </w:tcPr>
          <w:p w14:paraId="519C8D24" w14:textId="77777777" w:rsidR="00ED615B" w:rsidRPr="00715395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29" w:type="dxa"/>
          </w:tcPr>
          <w:p w14:paraId="7DDF913D" w14:textId="77777777" w:rsidR="00ED615B" w:rsidRPr="00715395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715395" w14:paraId="5678D8B1" w14:textId="77777777" w:rsidTr="00C1115B">
        <w:tc>
          <w:tcPr>
            <w:tcW w:w="3156" w:type="dxa"/>
            <w:gridSpan w:val="2"/>
          </w:tcPr>
          <w:p w14:paraId="4E1F026E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2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16AD0FBA" w14:textId="77777777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8411D47" w14:textId="77777777" w:rsidR="00ED615B" w:rsidRPr="00715395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gridSpan w:val="2"/>
          </w:tcPr>
          <w:p w14:paraId="450CE3F1" w14:textId="77777777" w:rsidR="00ED615B" w:rsidRPr="00715395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29" w:type="dxa"/>
          </w:tcPr>
          <w:p w14:paraId="1A916267" w14:textId="77777777" w:rsidR="00ED615B" w:rsidRPr="00715395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715395" w14:paraId="352303FD" w14:textId="77777777" w:rsidTr="00C1115B">
        <w:tc>
          <w:tcPr>
            <w:tcW w:w="3156" w:type="dxa"/>
            <w:gridSpan w:val="2"/>
          </w:tcPr>
          <w:p w14:paraId="751DDEE1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2218">
              <w:rPr>
                <w:rFonts w:asciiTheme="majorBidi" w:hAnsi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</w:tcPr>
          <w:p w14:paraId="15FC631D" w14:textId="06C30CD5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F221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</w:t>
            </w:r>
            <w:r w:rsidR="00C511A6" w:rsidRPr="003F2218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990" w:type="dxa"/>
            <w:gridSpan w:val="2"/>
          </w:tcPr>
          <w:p w14:paraId="0E730F4D" w14:textId="2B565F12" w:rsidR="00ED615B" w:rsidRPr="003F2218" w:rsidRDefault="00C511A6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="003F2218"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t>2</w:t>
            </w:r>
            <w:r w:rsidR="00ED615B"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="003F2218"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35" w:type="dxa"/>
            <w:gridSpan w:val="2"/>
          </w:tcPr>
          <w:p w14:paraId="6F1EC68D" w14:textId="77777777" w:rsidR="00ED615B" w:rsidRPr="003F2218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F221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Pr="003F221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F2218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29" w:type="dxa"/>
          </w:tcPr>
          <w:p w14:paraId="0AB3F74D" w14:textId="3D962B9F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</w:pPr>
            <w:r w:rsidRPr="003F2218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ภายในเดือนมิถุนายน</w:t>
            </w:r>
            <w:r w:rsidR="003F2218" w:rsidRPr="003F2218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และกรกฎาคม</w:t>
            </w:r>
            <w:r w:rsidRPr="003F2218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 xml:space="preserve"> </w:t>
            </w:r>
            <w:r w:rsidRPr="003F2218">
              <w:rPr>
                <w:rFonts w:asciiTheme="majorBidi" w:hAnsiTheme="majorBidi"/>
                <w:spacing w:val="-10"/>
                <w:sz w:val="30"/>
                <w:szCs w:val="30"/>
              </w:rPr>
              <w:t>2568</w:t>
            </w:r>
          </w:p>
        </w:tc>
      </w:tr>
      <w:tr w:rsidR="00ED615B" w:rsidRPr="00715395" w14:paraId="08555344" w14:textId="77777777" w:rsidTr="00C1115B">
        <w:tc>
          <w:tcPr>
            <w:tcW w:w="3156" w:type="dxa"/>
            <w:gridSpan w:val="2"/>
          </w:tcPr>
          <w:p w14:paraId="1B5CD189" w14:textId="77777777" w:rsidR="00ED615B" w:rsidRPr="00715395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52DF3954" w14:textId="77777777" w:rsidR="00ED615B" w:rsidRPr="00715395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58A72D12" w14:textId="77777777" w:rsidR="00ED615B" w:rsidRPr="00715395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gridSpan w:val="2"/>
          </w:tcPr>
          <w:p w14:paraId="2078F86A" w14:textId="77777777" w:rsidR="00ED615B" w:rsidRPr="00715395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5BDEAB0F" w14:textId="77777777" w:rsidR="00ED615B" w:rsidRPr="00715395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715395" w14:paraId="0581DF15" w14:textId="77777777" w:rsidTr="00C1115B">
        <w:tc>
          <w:tcPr>
            <w:tcW w:w="3150" w:type="dxa"/>
            <w:hideMark/>
          </w:tcPr>
          <w:p w14:paraId="4C6811FF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4F87499D" w14:textId="77777777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141FEE0B" w14:textId="77777777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27FBE5F4" w14:textId="77777777" w:rsidR="00ED615B" w:rsidRPr="00715395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  <w:gridSpan w:val="2"/>
          </w:tcPr>
          <w:p w14:paraId="05B17FD6" w14:textId="77777777" w:rsidR="00ED615B" w:rsidRPr="00715395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715395" w14:paraId="32C91962" w14:textId="77777777" w:rsidTr="00C1115B">
        <w:tc>
          <w:tcPr>
            <w:tcW w:w="3150" w:type="dxa"/>
          </w:tcPr>
          <w:p w14:paraId="6257CDCB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5D7EC22E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62EC4BF4" w14:textId="77777777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t>10,000</w:t>
            </w:r>
            <w:r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3F221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E2AC967" w14:textId="18E51CF2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t>6,</w:t>
            </w:r>
            <w:r w:rsidR="005B7852" w:rsidRPr="005B7852">
              <w:rPr>
                <w:rFonts w:asciiTheme="majorBidi" w:eastAsiaTheme="minorHAnsi" w:hAnsiTheme="majorBidi" w:cstheme="majorBidi" w:hint="cs"/>
                <w:sz w:val="30"/>
                <w:szCs w:val="30"/>
              </w:rPr>
              <w:t>595</w:t>
            </w:r>
          </w:p>
        </w:tc>
        <w:tc>
          <w:tcPr>
            <w:tcW w:w="1530" w:type="dxa"/>
            <w:gridSpan w:val="2"/>
            <w:shd w:val="clear" w:color="auto" w:fill="auto"/>
            <w:hideMark/>
          </w:tcPr>
          <w:p w14:paraId="6A7D2E43" w14:textId="77777777" w:rsidR="00ED615B" w:rsidRPr="003F2218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F221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40" w:type="dxa"/>
            <w:gridSpan w:val="2"/>
            <w:shd w:val="clear" w:color="auto" w:fill="auto"/>
            <w:hideMark/>
          </w:tcPr>
          <w:p w14:paraId="5F64A2DE" w14:textId="77777777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F2218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ED615B" w:rsidRPr="00715395" w14:paraId="30DF6043" w14:textId="77777777" w:rsidTr="00C1115B">
        <w:tc>
          <w:tcPr>
            <w:tcW w:w="3150" w:type="dxa"/>
          </w:tcPr>
          <w:p w14:paraId="67DF8C4E" w14:textId="77777777" w:rsidR="00ED615B" w:rsidRPr="00715395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6168606" w14:textId="77777777" w:rsidR="00ED615B" w:rsidRPr="00715395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920470F" w14:textId="77777777" w:rsidR="00ED615B" w:rsidRPr="00715395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652CABD" w14:textId="77777777" w:rsidR="00ED615B" w:rsidRPr="00715395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413888A8" w14:textId="77777777" w:rsidR="00ED615B" w:rsidRPr="00715395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A677C" w:rsidRPr="00715395" w14:paraId="0EB87C8D" w14:textId="77777777" w:rsidTr="00C1115B">
        <w:tc>
          <w:tcPr>
            <w:tcW w:w="3150" w:type="dxa"/>
          </w:tcPr>
          <w:p w14:paraId="05164A2E" w14:textId="77777777" w:rsidR="00DA677C" w:rsidRPr="00715395" w:rsidRDefault="00DA677C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3287E62" w14:textId="77777777" w:rsidR="00DA677C" w:rsidRPr="00715395" w:rsidRDefault="00DA677C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3854DDF" w14:textId="77777777" w:rsidR="00DA677C" w:rsidRPr="00715395" w:rsidRDefault="00DA677C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2C091671" w14:textId="77777777" w:rsidR="00DA677C" w:rsidRPr="00715395" w:rsidRDefault="00DA677C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73AEA9E4" w14:textId="77777777" w:rsidR="00DA677C" w:rsidRPr="00715395" w:rsidRDefault="00DA677C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A677C" w:rsidRPr="00715395" w14:paraId="22468558" w14:textId="77777777" w:rsidTr="00C1115B">
        <w:tc>
          <w:tcPr>
            <w:tcW w:w="3150" w:type="dxa"/>
          </w:tcPr>
          <w:p w14:paraId="46888162" w14:textId="77777777" w:rsidR="00DA677C" w:rsidRPr="00715395" w:rsidRDefault="00DA677C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DD86CA8" w14:textId="77777777" w:rsidR="00DA677C" w:rsidRPr="00715395" w:rsidRDefault="00DA677C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2CD63FC" w14:textId="77777777" w:rsidR="00DA677C" w:rsidRPr="00715395" w:rsidRDefault="00DA677C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C81BD99" w14:textId="77777777" w:rsidR="00DA677C" w:rsidRPr="00715395" w:rsidRDefault="00DA677C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28536496" w14:textId="77777777" w:rsidR="00DA677C" w:rsidRPr="00715395" w:rsidRDefault="00DA677C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4A174D" w:rsidRPr="00715395" w14:paraId="3CEB4A24" w14:textId="77777777" w:rsidTr="00C1115B">
        <w:tc>
          <w:tcPr>
            <w:tcW w:w="3150" w:type="dxa"/>
          </w:tcPr>
          <w:p w14:paraId="6D4C736A" w14:textId="77777777" w:rsidR="004A174D" w:rsidRPr="00715395" w:rsidRDefault="004A174D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8F49734" w14:textId="77777777" w:rsidR="004A174D" w:rsidRPr="00715395" w:rsidRDefault="004A174D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A597CBB" w14:textId="77777777" w:rsidR="004A174D" w:rsidRPr="00715395" w:rsidRDefault="004A174D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612FFC7" w14:textId="77777777" w:rsidR="004A174D" w:rsidRPr="00715395" w:rsidRDefault="004A174D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1EB5A13" w14:textId="77777777" w:rsidR="004A174D" w:rsidRPr="00715395" w:rsidRDefault="004A174D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715395" w14:paraId="08C6ADE8" w14:textId="77777777" w:rsidTr="00C1115B">
        <w:tc>
          <w:tcPr>
            <w:tcW w:w="3150" w:type="dxa"/>
          </w:tcPr>
          <w:p w14:paraId="047CABE8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</w:tcPr>
          <w:p w14:paraId="3DDB9449" w14:textId="77777777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BD4866B" w14:textId="77777777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13357ECE" w14:textId="77777777" w:rsidR="00ED615B" w:rsidRPr="003F2218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64E66B4" w14:textId="77777777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ED615B" w:rsidRPr="00715395" w14:paraId="4F658CF2" w14:textId="77777777" w:rsidTr="00C1115B">
        <w:tc>
          <w:tcPr>
            <w:tcW w:w="3156" w:type="dxa"/>
            <w:gridSpan w:val="2"/>
            <w:shd w:val="clear" w:color="auto" w:fill="auto"/>
            <w:hideMark/>
          </w:tcPr>
          <w:p w14:paraId="490A5EB2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F2218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DDF9C18" w14:textId="77777777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6741EDB" w14:textId="77777777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left="-108" w:right="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5FD0A51A" w14:textId="77777777" w:rsidR="00ED615B" w:rsidRPr="003F2218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625AC5DD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715395" w14:paraId="2EE9B440" w14:textId="77777777" w:rsidTr="00C1115B">
        <w:tc>
          <w:tcPr>
            <w:tcW w:w="3156" w:type="dxa"/>
            <w:gridSpan w:val="2"/>
            <w:shd w:val="clear" w:color="auto" w:fill="auto"/>
            <w:hideMark/>
          </w:tcPr>
          <w:p w14:paraId="05DCFBB5" w14:textId="77777777" w:rsidR="00ED615B" w:rsidRPr="003F221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09B0EF6D" w14:textId="77777777" w:rsidR="00ED615B" w:rsidRPr="003F221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t>10,000</w:t>
            </w:r>
            <w:r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3F221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3DDE390" w14:textId="77777777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535" w:type="dxa"/>
            <w:gridSpan w:val="2"/>
            <w:shd w:val="clear" w:color="auto" w:fill="auto"/>
            <w:hideMark/>
          </w:tcPr>
          <w:p w14:paraId="527009A4" w14:textId="77777777" w:rsidR="00ED615B" w:rsidRPr="003F2218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THOR </w:t>
            </w:r>
            <w:r w:rsidRPr="003F221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329" w:type="dxa"/>
            <w:shd w:val="clear" w:color="auto" w:fill="auto"/>
            <w:hideMark/>
          </w:tcPr>
          <w:p w14:paraId="2F2EBBDC" w14:textId="77777777" w:rsidR="00ED615B" w:rsidRPr="003F2218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8"/>
                <w:sz w:val="30"/>
                <w:szCs w:val="30"/>
                <w:cs/>
              </w:rPr>
            </w:pPr>
            <w:r w:rsidRPr="003F221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ภายใน</w:t>
            </w:r>
            <w:r w:rsidRPr="003F2218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เดือนมีนาคม</w:t>
            </w:r>
            <w:r w:rsidRPr="003F221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3F2218">
              <w:rPr>
                <w:rFonts w:asciiTheme="majorBidi" w:eastAsiaTheme="minorHAnsi" w:hAnsiTheme="majorBidi" w:cstheme="majorBidi"/>
                <w:sz w:val="30"/>
                <w:szCs w:val="30"/>
              </w:rPr>
              <w:t>2570</w:t>
            </w:r>
          </w:p>
        </w:tc>
      </w:tr>
      <w:tr w:rsidR="00ED615B" w:rsidRPr="00715395" w14:paraId="5A515B62" w14:textId="77777777" w:rsidTr="00C1115B">
        <w:trPr>
          <w:trHeight w:val="89"/>
        </w:trPr>
        <w:tc>
          <w:tcPr>
            <w:tcW w:w="3156" w:type="dxa"/>
            <w:gridSpan w:val="2"/>
          </w:tcPr>
          <w:p w14:paraId="56B4C01C" w14:textId="77777777" w:rsidR="00ED615B" w:rsidRPr="00715395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6F3AC93C" w14:textId="77777777" w:rsidR="00ED615B" w:rsidRPr="00715395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3D47058C" w14:textId="77777777" w:rsidR="00ED615B" w:rsidRPr="00715395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  <w:gridSpan w:val="2"/>
          </w:tcPr>
          <w:p w14:paraId="68ACA459" w14:textId="77777777" w:rsidR="00ED615B" w:rsidRPr="00715395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4229D807" w14:textId="77777777" w:rsidR="00ED615B" w:rsidRPr="00715395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D615B" w:rsidRPr="00715395" w14:paraId="71B393BA" w14:textId="77777777" w:rsidTr="00C1115B">
        <w:tc>
          <w:tcPr>
            <w:tcW w:w="3156" w:type="dxa"/>
            <w:gridSpan w:val="2"/>
            <w:hideMark/>
          </w:tcPr>
          <w:p w14:paraId="7E2BAC71" w14:textId="77777777" w:rsidR="00ED615B" w:rsidRPr="009A1937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9A1937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6C837631" w14:textId="77777777" w:rsidR="00ED615B" w:rsidRPr="009A1937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A5A1B7B" w14:textId="77777777" w:rsidR="00ED615B" w:rsidRPr="009A1937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3DDD03E4" w14:textId="77777777" w:rsidR="00ED615B" w:rsidRPr="009A1937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62EB233C" w14:textId="77777777" w:rsidR="00ED615B" w:rsidRPr="009A1937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ED615B" w:rsidRPr="00715395" w14:paraId="32D28B80" w14:textId="77777777" w:rsidTr="00C1115B">
        <w:tc>
          <w:tcPr>
            <w:tcW w:w="3156" w:type="dxa"/>
            <w:gridSpan w:val="2"/>
          </w:tcPr>
          <w:p w14:paraId="11374C19" w14:textId="77777777" w:rsidR="00ED615B" w:rsidRPr="009A1937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A193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116F0293" w14:textId="77777777" w:rsidR="00ED615B" w:rsidRPr="009A1937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6AC26A50" w14:textId="4249921E" w:rsidR="00ED615B" w:rsidRPr="009A1937" w:rsidRDefault="00892E45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A1937">
              <w:rPr>
                <w:rFonts w:asciiTheme="majorBidi" w:eastAsiaTheme="minorHAnsi" w:hAnsiTheme="majorBidi" w:cstheme="majorBidi" w:hint="cs"/>
                <w:sz w:val="30"/>
                <w:szCs w:val="30"/>
              </w:rPr>
              <w:t>12</w:t>
            </w:r>
            <w:r w:rsidR="00ED615B" w:rsidRPr="009A1937">
              <w:rPr>
                <w:rFonts w:asciiTheme="majorBidi" w:eastAsiaTheme="minorHAnsi" w:hAnsiTheme="majorBidi" w:cstheme="majorBidi"/>
                <w:sz w:val="30"/>
                <w:szCs w:val="30"/>
              </w:rPr>
              <w:t>,000</w:t>
            </w:r>
          </w:p>
          <w:p w14:paraId="3F755FA5" w14:textId="77777777" w:rsidR="00ED615B" w:rsidRPr="009A1937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A193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14E31BF4" w14:textId="4C8CCFEB" w:rsidR="00ED615B" w:rsidRPr="009A1937" w:rsidRDefault="00892E45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A1937">
              <w:rPr>
                <w:rFonts w:asciiTheme="majorBidi" w:eastAsiaTheme="minorHAnsi" w:hAnsiTheme="majorBidi" w:cstheme="majorBidi" w:hint="cs"/>
                <w:sz w:val="30"/>
                <w:szCs w:val="30"/>
              </w:rPr>
              <w:t>12</w:t>
            </w:r>
            <w:r w:rsidR="00C511A6" w:rsidRPr="009A1937">
              <w:rPr>
                <w:rFonts w:asciiTheme="majorBidi" w:eastAsiaTheme="minorHAns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535" w:type="dxa"/>
            <w:gridSpan w:val="2"/>
            <w:hideMark/>
          </w:tcPr>
          <w:p w14:paraId="67B41F67" w14:textId="77777777" w:rsidR="00ED615B" w:rsidRPr="009A1937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A1937">
              <w:rPr>
                <w:rFonts w:asciiTheme="majorBidi" w:eastAsiaTheme="minorHAnsi" w:hAnsiTheme="majorBidi" w:cstheme="majorBidi"/>
                <w:sz w:val="30"/>
                <w:szCs w:val="30"/>
              </w:rPr>
              <w:t>1.76 - 3.08</w:t>
            </w:r>
          </w:p>
        </w:tc>
        <w:tc>
          <w:tcPr>
            <w:tcW w:w="2329" w:type="dxa"/>
            <w:hideMark/>
          </w:tcPr>
          <w:p w14:paraId="0425A25D" w14:textId="653A53B3" w:rsidR="00ED615B" w:rsidRPr="009A1937" w:rsidRDefault="005D684A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</w:pP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="00444423" w:rsidRPr="009A1937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9A1937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ปี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="00444423" w:rsidRPr="009A1937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2568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9A1937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2570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="00444423" w:rsidRPr="009A193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9A1937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9A193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ED615B" w:rsidRPr="009A1937" w14:paraId="795D5122" w14:textId="77777777" w:rsidTr="00C1115B">
        <w:tc>
          <w:tcPr>
            <w:tcW w:w="3156" w:type="dxa"/>
            <w:gridSpan w:val="2"/>
            <w:vAlign w:val="bottom"/>
            <w:hideMark/>
          </w:tcPr>
          <w:p w14:paraId="523E6C70" w14:textId="77777777" w:rsidR="00ED615B" w:rsidRPr="009A1937" w:rsidRDefault="00ED615B" w:rsidP="00C1115B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A1937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A193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9A1937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9A193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3FD2F4B5" w14:textId="77777777" w:rsidR="00ED615B" w:rsidRPr="009A1937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B028C70" w14:textId="020D5553" w:rsidR="00ED615B" w:rsidRPr="009A1937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A1937">
              <w:rPr>
                <w:rFonts w:asciiTheme="majorBidi" w:eastAsiaTheme="minorHAnsi" w:hAnsiTheme="majorBidi" w:cstheme="majorBidi"/>
                <w:sz w:val="30"/>
                <w:szCs w:val="30"/>
              </w:rPr>
              <w:t>(</w:t>
            </w:r>
            <w:r w:rsidR="005B7852" w:rsidRPr="005B7852">
              <w:rPr>
                <w:rFonts w:asciiTheme="majorBidi" w:eastAsiaTheme="minorHAnsi" w:hAnsiTheme="majorBidi" w:cstheme="majorBidi" w:hint="cs"/>
                <w:sz w:val="30"/>
                <w:szCs w:val="30"/>
              </w:rPr>
              <w:t>8</w:t>
            </w:r>
            <w:r w:rsidRPr="009A1937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vAlign w:val="bottom"/>
          </w:tcPr>
          <w:p w14:paraId="4BD25F81" w14:textId="77777777" w:rsidR="00ED615B" w:rsidRPr="009A1937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vAlign w:val="bottom"/>
          </w:tcPr>
          <w:p w14:paraId="60A6C841" w14:textId="77777777" w:rsidR="00ED615B" w:rsidRPr="009A1937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9A1937" w:rsidRPr="005D7C1A" w14:paraId="17CD9BEF" w14:textId="77777777" w:rsidTr="009A1937">
        <w:tc>
          <w:tcPr>
            <w:tcW w:w="3156" w:type="dxa"/>
            <w:gridSpan w:val="2"/>
          </w:tcPr>
          <w:p w14:paraId="24F44828" w14:textId="4EAA41CC" w:rsidR="009A1937" w:rsidRPr="009A1937" w:rsidRDefault="009A1937" w:rsidP="009A1937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541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4A80F7FA" w14:textId="77777777" w:rsidR="009A1937" w:rsidRPr="009A1937" w:rsidRDefault="009A1937" w:rsidP="009A1937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0B61CAB" w14:textId="69891CF8" w:rsidR="009A1937" w:rsidRPr="009A1937" w:rsidRDefault="005B7852" w:rsidP="009A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5B7852"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</w:rPr>
              <w:t>11</w:t>
            </w:r>
            <w:r w:rsidR="009A1937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,992</w:t>
            </w:r>
          </w:p>
        </w:tc>
        <w:tc>
          <w:tcPr>
            <w:tcW w:w="1535" w:type="dxa"/>
            <w:gridSpan w:val="2"/>
          </w:tcPr>
          <w:p w14:paraId="7576A6B5" w14:textId="77777777" w:rsidR="009A1937" w:rsidRPr="009A1937" w:rsidRDefault="009A1937" w:rsidP="009A1937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63E65EBE" w14:textId="77777777" w:rsidR="009A1937" w:rsidRPr="00BC20F1" w:rsidRDefault="009A1937" w:rsidP="009A1937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1937" w:rsidRPr="005D7C1A" w14:paraId="3282B596" w14:textId="77777777" w:rsidTr="009A1937">
        <w:tc>
          <w:tcPr>
            <w:tcW w:w="3156" w:type="dxa"/>
            <w:gridSpan w:val="2"/>
          </w:tcPr>
          <w:p w14:paraId="71FFEFC7" w14:textId="74AAFC48" w:rsidR="009A1937" w:rsidRPr="009A1937" w:rsidRDefault="009A1937" w:rsidP="009A1937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541E96">
              <w:rPr>
                <w:rFonts w:asciiTheme="majorBidi" w:hAnsiTheme="majorBidi" w:cstheme="majorBidi" w:hint="cs"/>
                <w:i/>
                <w:iCs/>
                <w:spacing w:val="-4"/>
                <w:sz w:val="29"/>
                <w:szCs w:val="29"/>
                <w:cs/>
              </w:rPr>
              <w:t>หัก</w:t>
            </w:r>
            <w:r w:rsidRPr="00541E96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14:paraId="029E935E" w14:textId="77777777" w:rsidR="009A1937" w:rsidRPr="009A1937" w:rsidRDefault="009A1937" w:rsidP="009A1937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8882A2F" w14:textId="7F997A2A" w:rsidR="009A1937" w:rsidRPr="009A1937" w:rsidRDefault="009A1937" w:rsidP="009A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A1937">
              <w:rPr>
                <w:rFonts w:asciiTheme="majorBidi" w:eastAsiaTheme="minorHAnsi" w:hAnsiTheme="majorBidi" w:cstheme="majorBidi"/>
                <w:sz w:val="30"/>
                <w:szCs w:val="30"/>
              </w:rPr>
              <w:t>(2,499)</w:t>
            </w:r>
          </w:p>
        </w:tc>
        <w:tc>
          <w:tcPr>
            <w:tcW w:w="1535" w:type="dxa"/>
            <w:gridSpan w:val="2"/>
          </w:tcPr>
          <w:p w14:paraId="3AC706EC" w14:textId="77777777" w:rsidR="009A1937" w:rsidRPr="009A1937" w:rsidRDefault="009A1937" w:rsidP="009A1937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00615EE9" w14:textId="77777777" w:rsidR="009A1937" w:rsidRPr="00BC20F1" w:rsidRDefault="009A1937" w:rsidP="009A1937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1937" w:rsidRPr="005D7C1A" w14:paraId="35234DC4" w14:textId="77777777" w:rsidTr="009A1937">
        <w:tc>
          <w:tcPr>
            <w:tcW w:w="3156" w:type="dxa"/>
            <w:gridSpan w:val="2"/>
          </w:tcPr>
          <w:p w14:paraId="0BFE784C" w14:textId="0EEE4F8F" w:rsidR="009A1937" w:rsidRPr="009A1937" w:rsidRDefault="009A1937" w:rsidP="009A1937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541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41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41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3C59A14D" w14:textId="77777777" w:rsidR="009A1937" w:rsidRPr="009A1937" w:rsidRDefault="009A1937" w:rsidP="009A1937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8DC876" w14:textId="06B7AFE9" w:rsidR="009A1937" w:rsidRPr="009A1937" w:rsidRDefault="009A1937" w:rsidP="009A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9</w:t>
            </w:r>
            <w:r w:rsidRPr="009A1937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1535" w:type="dxa"/>
            <w:gridSpan w:val="2"/>
          </w:tcPr>
          <w:p w14:paraId="3B502744" w14:textId="77777777" w:rsidR="009A1937" w:rsidRPr="009A1937" w:rsidRDefault="009A1937" w:rsidP="009A1937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0CFF31B9" w14:textId="77777777" w:rsidR="009A1937" w:rsidRPr="00BC20F1" w:rsidRDefault="009A1937" w:rsidP="009A1937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DA821A3" w14:textId="77777777" w:rsidR="00ED615B" w:rsidRPr="00627208" w:rsidRDefault="00ED615B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6E2EA8" w14:textId="7CA57240" w:rsidR="00ED615B" w:rsidRPr="00516F6F" w:rsidRDefault="00ED615B" w:rsidP="00ED615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6F6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15395" w:rsidRPr="00516F6F">
        <w:rPr>
          <w:rFonts w:ascii="Angsana New" w:hAnsi="Angsana New"/>
          <w:sz w:val="30"/>
          <w:szCs w:val="30"/>
        </w:rPr>
        <w:t xml:space="preserve">31 </w:t>
      </w:r>
      <w:r w:rsidR="00715395" w:rsidRPr="00516F6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15395" w:rsidRPr="00516F6F">
        <w:rPr>
          <w:rFonts w:ascii="Angsana New" w:hAnsi="Angsana New"/>
          <w:sz w:val="30"/>
          <w:szCs w:val="30"/>
        </w:rPr>
        <w:t>2568</w:t>
      </w:r>
      <w:r w:rsidRPr="00516F6F">
        <w:rPr>
          <w:rFonts w:ascii="Angsana New" w:hAnsi="Angsana New"/>
          <w:sz w:val="30"/>
          <w:szCs w:val="30"/>
        </w:rPr>
        <w:t xml:space="preserve"> </w:t>
      </w:r>
      <w:r w:rsidRPr="00516F6F">
        <w:rPr>
          <w:rFonts w:ascii="Angsana New" w:hAnsi="Angsana New" w:hint="cs"/>
          <w:sz w:val="30"/>
          <w:szCs w:val="30"/>
          <w:cs/>
        </w:rPr>
        <w:t xml:space="preserve">กลุ่มบริษัทได้จดจำนองที่ดินพร้อมสิ่งปลูกสร้างบนที่ดิน อาคาร และโรงไฟฟ้า เครื่องจักรบางส่วน และจดจำนำอุปกรณ์โรงไฟฟ้า รวมมูลค่าสุทธิตามบัญชีจำนวน </w:t>
      </w:r>
      <w:r w:rsidR="0095180C">
        <w:rPr>
          <w:rFonts w:ascii="Angsana New" w:hAnsi="Angsana New"/>
          <w:sz w:val="30"/>
          <w:szCs w:val="30"/>
        </w:rPr>
        <w:t>1,250.66</w:t>
      </w:r>
      <w:r w:rsidRPr="00516F6F">
        <w:rPr>
          <w:rFonts w:ascii="Angsana New" w:hAnsi="Angsana New" w:hint="cs"/>
          <w:sz w:val="30"/>
          <w:szCs w:val="30"/>
          <w:cs/>
        </w:rPr>
        <w:t xml:space="preserve"> ล้านเหรียญออสเตรเลีย </w:t>
      </w:r>
      <w:r w:rsidR="00360F32">
        <w:rPr>
          <w:rFonts w:ascii="Angsana New" w:hAnsi="Angsana New"/>
          <w:sz w:val="30"/>
          <w:szCs w:val="30"/>
        </w:rPr>
        <w:t>5,348.75</w:t>
      </w:r>
      <w:r w:rsidRPr="00516F6F">
        <w:rPr>
          <w:rFonts w:ascii="Angsana New" w:hAnsi="Angsana New"/>
          <w:sz w:val="30"/>
          <w:szCs w:val="30"/>
        </w:rPr>
        <w:t xml:space="preserve"> </w:t>
      </w:r>
      <w:r w:rsidRPr="00516F6F">
        <w:rPr>
          <w:rFonts w:ascii="Angsana New" w:hAnsi="Angsana New" w:hint="cs"/>
          <w:sz w:val="30"/>
          <w:szCs w:val="30"/>
          <w:cs/>
        </w:rPr>
        <w:t>ล้านบาท</w:t>
      </w:r>
      <w:r w:rsidRPr="00516F6F">
        <w:rPr>
          <w:rFonts w:ascii="Angsana New" w:hAnsi="Angsana New"/>
          <w:sz w:val="30"/>
          <w:szCs w:val="30"/>
        </w:rPr>
        <w:t xml:space="preserve"> </w:t>
      </w:r>
      <w:r w:rsidRPr="00516F6F">
        <w:rPr>
          <w:rFonts w:ascii="Angsana New" w:hAnsi="Angsana New" w:hint="cs"/>
          <w:sz w:val="30"/>
          <w:szCs w:val="30"/>
          <w:cs/>
        </w:rPr>
        <w:t xml:space="preserve">และ </w:t>
      </w:r>
      <w:r w:rsidR="00360F32">
        <w:rPr>
          <w:rFonts w:ascii="Angsana New" w:hAnsi="Angsana New"/>
          <w:sz w:val="30"/>
          <w:szCs w:val="30"/>
        </w:rPr>
        <w:t>614,715.87</w:t>
      </w:r>
      <w:r w:rsidRPr="00516F6F">
        <w:rPr>
          <w:rFonts w:ascii="Angsana New" w:hAnsi="Angsana New"/>
          <w:sz w:val="30"/>
          <w:szCs w:val="30"/>
        </w:rPr>
        <w:t xml:space="preserve"> </w:t>
      </w:r>
      <w:r w:rsidRPr="00516F6F">
        <w:rPr>
          <w:rFonts w:ascii="Angsana New" w:hAnsi="Angsana New" w:hint="cs"/>
          <w:sz w:val="30"/>
          <w:szCs w:val="30"/>
          <w:cs/>
        </w:rPr>
        <w:t xml:space="preserve">ล้านดองเวียดนาม เพื่อเป็นหลักประกันเงินกู้ยืมระยะยาวจากสถาบันการเงิน </w:t>
      </w:r>
      <w:r w:rsidR="00907123" w:rsidRPr="0024300F">
        <w:rPr>
          <w:rFonts w:ascii="Angsana New" w:hAnsi="Angsana New"/>
          <w:i/>
          <w:iCs/>
          <w:sz w:val="30"/>
          <w:szCs w:val="30"/>
        </w:rPr>
        <w:t xml:space="preserve">(31 </w:t>
      </w:r>
      <w:r w:rsidR="00907123" w:rsidRPr="0024300F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24300F" w:rsidRPr="0024300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4300F" w:rsidRPr="0024300F">
        <w:rPr>
          <w:rFonts w:ascii="Angsana New" w:hAnsi="Angsana New"/>
          <w:i/>
          <w:iCs/>
          <w:sz w:val="30"/>
          <w:szCs w:val="30"/>
        </w:rPr>
        <w:t>2567</w:t>
      </w:r>
      <w:r w:rsidR="00907123" w:rsidRPr="0024300F">
        <w:rPr>
          <w:rFonts w:ascii="Angsana New" w:hAnsi="Angsana New"/>
          <w:i/>
          <w:iCs/>
          <w:sz w:val="30"/>
          <w:szCs w:val="30"/>
        </w:rPr>
        <w:t xml:space="preserve">: </w:t>
      </w:r>
      <w:r w:rsidR="0024300F" w:rsidRPr="0024300F">
        <w:rPr>
          <w:rFonts w:ascii="Angsana New" w:hAnsi="Angsana New"/>
          <w:i/>
          <w:iCs/>
          <w:sz w:val="30"/>
          <w:szCs w:val="30"/>
        </w:rPr>
        <w:t xml:space="preserve">801.63 </w:t>
      </w:r>
      <w:r w:rsidR="0024300F" w:rsidRPr="0024300F"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ล้านเหรียญออสเตรเลีย </w:t>
      </w:r>
      <w:r w:rsidR="0024300F" w:rsidRPr="0024300F">
        <w:rPr>
          <w:rFonts w:ascii="Angsana New" w:hAnsi="Angsana New"/>
          <w:i/>
          <w:iCs/>
          <w:sz w:val="30"/>
          <w:szCs w:val="30"/>
        </w:rPr>
        <w:t xml:space="preserve">5,432.96 </w:t>
      </w:r>
      <w:r w:rsidR="0024300F" w:rsidRPr="0024300F"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 w:rsidR="0024300F" w:rsidRPr="0024300F">
        <w:rPr>
          <w:rFonts w:ascii="Angsana New" w:hAnsi="Angsana New"/>
          <w:i/>
          <w:iCs/>
          <w:sz w:val="30"/>
          <w:szCs w:val="30"/>
        </w:rPr>
        <w:t xml:space="preserve"> 623,817.14 </w:t>
      </w:r>
      <w:r w:rsidR="0024300F" w:rsidRPr="0024300F">
        <w:rPr>
          <w:rFonts w:ascii="Angsana New" w:hAnsi="Angsana New" w:hint="cs"/>
          <w:i/>
          <w:iCs/>
          <w:sz w:val="30"/>
          <w:szCs w:val="30"/>
          <w:cs/>
        </w:rPr>
        <w:t>ล้านดองเวียดนาม</w:t>
      </w:r>
      <w:r w:rsidR="00907123" w:rsidRPr="0024300F">
        <w:rPr>
          <w:rFonts w:ascii="Angsana New" w:hAnsi="Angsana New"/>
          <w:i/>
          <w:iCs/>
          <w:sz w:val="30"/>
          <w:szCs w:val="30"/>
        </w:rPr>
        <w:t>)</w:t>
      </w:r>
    </w:p>
    <w:p w14:paraId="1D009E4D" w14:textId="77777777" w:rsidR="00ED615B" w:rsidRPr="00683BAD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BC5BD73" w14:textId="7EA6C3C5" w:rsidR="00ED615B" w:rsidRPr="00516F6F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96919051"/>
      <w:r w:rsidRPr="00516F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42DFF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E42DFF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42DFF" w:rsidRPr="00516F6F">
        <w:rPr>
          <w:rFonts w:asciiTheme="majorBidi" w:hAnsiTheme="majorBidi" w:cstheme="majorBidi"/>
          <w:sz w:val="30"/>
          <w:szCs w:val="30"/>
        </w:rPr>
        <w:t>2568</w:t>
      </w:r>
      <w:r w:rsidRPr="00516F6F">
        <w:rPr>
          <w:rFonts w:asciiTheme="majorBidi" w:hAnsiTheme="majorBidi" w:cstheme="majorBidi"/>
          <w:spacing w:val="-1"/>
          <w:sz w:val="30"/>
          <w:szCs w:val="30"/>
          <w:cs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4B2A55" w:rsidRPr="00516F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2A55" w:rsidRPr="00516F6F">
        <w:rPr>
          <w:rFonts w:asciiTheme="majorBidi" w:hAnsiTheme="majorBidi" w:cstheme="majorBidi"/>
          <w:sz w:val="30"/>
          <w:szCs w:val="30"/>
        </w:rPr>
        <w:t>34,000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และ</w:t>
      </w:r>
      <w:r w:rsidR="004B2A55" w:rsidRPr="00516F6F">
        <w:rPr>
          <w:rFonts w:asciiTheme="majorBidi" w:hAnsiTheme="majorBidi" w:cstheme="majorBidi"/>
          <w:sz w:val="30"/>
          <w:szCs w:val="30"/>
        </w:rPr>
        <w:t xml:space="preserve"> 495</w:t>
      </w:r>
      <w:r w:rsidR="00E42DFF"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ล้านเหรียญ</w:t>
      </w:r>
      <w:r w:rsidRPr="00516F6F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16F6F">
        <w:rPr>
          <w:rFonts w:ascii="Angsana New" w:hAnsi="Angsana New"/>
          <w:i/>
          <w:iCs/>
          <w:sz w:val="30"/>
          <w:szCs w:val="30"/>
        </w:rPr>
        <w:t>256</w:t>
      </w:r>
      <w:r w:rsidR="005920A7" w:rsidRPr="00516F6F">
        <w:rPr>
          <w:rFonts w:ascii="Angsana New" w:hAnsi="Angsana New"/>
          <w:i/>
          <w:iCs/>
          <w:sz w:val="30"/>
          <w:szCs w:val="30"/>
        </w:rPr>
        <w:t>7</w:t>
      </w:r>
      <w:r w:rsidRPr="00516F6F">
        <w:rPr>
          <w:rFonts w:ascii="Angsana New" w:hAnsi="Angsana New"/>
          <w:i/>
          <w:iCs/>
          <w:sz w:val="30"/>
          <w:szCs w:val="30"/>
        </w:rPr>
        <w:t>: 3</w:t>
      </w:r>
      <w:r w:rsidR="00E42DFF" w:rsidRPr="00516F6F">
        <w:rPr>
          <w:rFonts w:ascii="Angsana New" w:hAnsi="Angsana New"/>
          <w:i/>
          <w:iCs/>
          <w:sz w:val="30"/>
          <w:szCs w:val="30"/>
        </w:rPr>
        <w:t>4,700</w:t>
      </w:r>
      <w:r w:rsidRPr="00516F6F">
        <w:rPr>
          <w:rFonts w:ascii="Angsana New" w:hAnsi="Angsana New"/>
          <w:i/>
          <w:iCs/>
          <w:sz w:val="30"/>
          <w:szCs w:val="30"/>
        </w:rPr>
        <w:t xml:space="preserve"> </w:t>
      </w:r>
      <w:r w:rsidRPr="00516F6F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E42DFF" w:rsidRPr="00516F6F">
        <w:rPr>
          <w:rFonts w:ascii="Angsana New" w:hAnsi="Angsana New"/>
          <w:i/>
          <w:iCs/>
          <w:sz w:val="30"/>
          <w:szCs w:val="30"/>
        </w:rPr>
        <w:t>490</w:t>
      </w:r>
      <w:r w:rsidRPr="00516F6F">
        <w:rPr>
          <w:rFonts w:ascii="Angsana New" w:hAnsi="Angsana New"/>
          <w:i/>
          <w:iCs/>
          <w:sz w:val="30"/>
          <w:szCs w:val="30"/>
        </w:rPr>
        <w:t xml:space="preserve"> </w:t>
      </w:r>
      <w:r w:rsidRPr="00516F6F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14:paraId="2C01B793" w14:textId="77777777" w:rsidR="00ED615B" w:rsidRPr="00683BAD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bookmarkEnd w:id="3"/>
    <w:p w14:paraId="58EC513A" w14:textId="77777777" w:rsidR="00ED615B" w:rsidRPr="0050233B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16F6F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สัญญาเงินกู้ยืมระยะยาวจากสถาบันการเงินทุกสัญญา และสัญญาหุ้นกู้บริษัท อาร์เอช อินเตอร์เนชั่นแนล (สิงคโปร์) คอร์ปอเรชั่น จำกัด</w:t>
      </w:r>
    </w:p>
    <w:p w14:paraId="03F3F9A4" w14:textId="6C6E7ACE" w:rsidR="00963667" w:rsidRDefault="00963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  <w:lang w:val="th-TH"/>
        </w:rPr>
      </w:pPr>
      <w:r>
        <w:rPr>
          <w:rFonts w:asciiTheme="majorBidi" w:hAnsiTheme="majorBidi" w:cstheme="majorBidi"/>
          <w:sz w:val="22"/>
          <w:szCs w:val="22"/>
          <w:cs/>
          <w:lang w:val="th-TH"/>
        </w:rPr>
        <w:br w:type="page"/>
      </w:r>
    </w:p>
    <w:p w14:paraId="64EC290E" w14:textId="08FE3D2A" w:rsidR="0016555B" w:rsidRPr="00627208" w:rsidRDefault="006B206E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627208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A32231E" w14:textId="4BA461C6" w:rsidR="00FD4825" w:rsidRPr="00627208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6276CD" w:rsidRPr="00627208">
        <w:rPr>
          <w:rFonts w:asciiTheme="majorBidi" w:hAnsiTheme="majorBidi" w:cstheme="majorBidi"/>
          <w:sz w:val="30"/>
          <w:szCs w:val="30"/>
        </w:rPr>
        <w:t>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 w:rsidRPr="00627208">
        <w:rPr>
          <w:rFonts w:asciiTheme="majorBidi" w:hAnsiTheme="majorBidi" w:cstheme="majorBidi"/>
          <w:sz w:val="30"/>
          <w:szCs w:val="30"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627208" w:rsidRDefault="00381513" w:rsidP="00F6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  <w:tab w:val="left" w:pos="35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61F32CD" w14:textId="1E8C599C" w:rsidR="00381513" w:rsidRPr="00627208" w:rsidRDefault="00381513" w:rsidP="0038151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1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กลุ่มธุรกิจผลิตไฟฟ้าในประเทศ</w:t>
      </w:r>
    </w:p>
    <w:p w14:paraId="25ECEB72" w14:textId="3EA7BBC2" w:rsidR="00381513" w:rsidRPr="00627208" w:rsidRDefault="00381513" w:rsidP="003815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2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กลุ่มธุรกิจพลังงานทดแทน</w:t>
      </w:r>
      <w:r w:rsidR="00ED615B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</w:p>
    <w:p w14:paraId="0D112964" w14:textId="6193BE74" w:rsidR="00381513" w:rsidRPr="00627208" w:rsidRDefault="00381513" w:rsidP="00381513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3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กลุ่มธุรกิจการลงทุนในต่างประเทศ</w:t>
      </w:r>
    </w:p>
    <w:p w14:paraId="666DA4E9" w14:textId="0CF8C5DC" w:rsidR="00E52C82" w:rsidRPr="00627208" w:rsidRDefault="00381513" w:rsidP="00381513">
      <w:pPr>
        <w:ind w:left="540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</w:t>
      </w:r>
      <w:r w:rsidR="009B64B6" w:rsidRPr="00627208">
        <w:rPr>
          <w:rFonts w:asciiTheme="majorBidi" w:hAnsiTheme="majorBidi" w:cstheme="majorBidi"/>
          <w:sz w:val="30"/>
          <w:szCs w:val="30"/>
          <w:cs/>
        </w:rPr>
        <w:t>เกี่ยวเนื่องและสาธารณูปโภค</w:t>
      </w:r>
      <w:r w:rsidR="00ED615B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</w:p>
    <w:p w14:paraId="4CBC1480" w14:textId="77777777" w:rsidR="00C51AB3" w:rsidRPr="00627208" w:rsidRDefault="00C51AB3" w:rsidP="00C51AB3">
      <w:pPr>
        <w:rPr>
          <w:rFonts w:asciiTheme="majorBidi" w:hAnsiTheme="majorBidi" w:cstheme="majorBidi"/>
          <w:sz w:val="30"/>
          <w:szCs w:val="30"/>
        </w:rPr>
      </w:pPr>
    </w:p>
    <w:p w14:paraId="5AB69B21" w14:textId="77777777" w:rsidR="008B4AB6" w:rsidRPr="00627208" w:rsidRDefault="008B4AB6" w:rsidP="00C51AB3">
      <w:pPr>
        <w:rPr>
          <w:rFonts w:asciiTheme="majorBidi" w:hAnsiTheme="majorBidi" w:cstheme="majorBidi"/>
          <w:sz w:val="30"/>
          <w:szCs w:val="30"/>
        </w:rPr>
      </w:pPr>
    </w:p>
    <w:p w14:paraId="05736F39" w14:textId="3B9EEB53" w:rsidR="008B4AB6" w:rsidRPr="00627208" w:rsidRDefault="008B4AB6" w:rsidP="00C51AB3">
      <w:pPr>
        <w:rPr>
          <w:rFonts w:asciiTheme="majorBidi" w:hAnsiTheme="majorBidi" w:cstheme="majorBidi"/>
          <w:sz w:val="30"/>
          <w:szCs w:val="30"/>
        </w:rPr>
        <w:sectPr w:rsidR="008B4AB6" w:rsidRPr="00627208" w:rsidSect="0044412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73CC24FB" w14:textId="77777777" w:rsidR="00F64F27" w:rsidRPr="00627208" w:rsidRDefault="00F64F27" w:rsidP="00B1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27208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p w14:paraId="3CD1C614" w14:textId="77777777" w:rsidR="00B12C29" w:rsidRPr="00627208" w:rsidRDefault="00B12C29" w:rsidP="00F6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53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58"/>
        <w:gridCol w:w="1061"/>
        <w:gridCol w:w="269"/>
        <w:gridCol w:w="1008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918"/>
        <w:gridCol w:w="270"/>
        <w:gridCol w:w="832"/>
        <w:gridCol w:w="270"/>
        <w:gridCol w:w="1044"/>
        <w:gridCol w:w="239"/>
        <w:gridCol w:w="1021"/>
      </w:tblGrid>
      <w:tr w:rsidR="00F64F27" w:rsidRPr="00627208" w14:paraId="75C665D4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39D3A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B792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4F27" w:rsidRPr="00627208" w14:paraId="4C78E42C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D77B7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9180" w14:textId="1049AB93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ED61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DC87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F8CA" w14:textId="5AA8A8F3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ED61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ED61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3DBE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6C20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1896FA1E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195A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8456" w14:textId="7844CC2B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ED61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ADC9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C9FD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42DFF" w:rsidRPr="00627208" w14:paraId="30AA1EA2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502A" w14:textId="24FC8859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สาม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2F7A" w14:textId="4418DEB3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3B74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5ACB5" w14:textId="37CE5BCA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4DE2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9E6F" w14:textId="255EE45B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DF2A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3C1B" w14:textId="63E8DAC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963A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EE50" w14:textId="38225EA3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3239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B9A1" w14:textId="1243BDC1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4F3F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042B" w14:textId="0052DE63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CF1E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A883" w14:textId="187F755A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71C0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8328" w14:textId="2575B323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560C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5D85B" w14:textId="7B066591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42DFF" w:rsidRPr="00627208" w14:paraId="5F6F3508" w14:textId="77777777" w:rsidTr="00713E11">
        <w:trPr>
          <w:trHeight w:val="76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0532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3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0890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A7A52" w:rsidRPr="00627208" w14:paraId="3C037E09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6100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028D3" w14:textId="6DC5CBCA" w:rsidR="007A7A52" w:rsidRPr="00627208" w:rsidRDefault="005B78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7852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7A7A52">
              <w:rPr>
                <w:rFonts w:asciiTheme="majorBidi" w:hAnsiTheme="majorBidi" w:cstheme="majorBidi"/>
                <w:sz w:val="26"/>
                <w:szCs w:val="26"/>
              </w:rPr>
              <w:t>,443,78</w:t>
            </w:r>
            <w:r w:rsidR="00107F3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E8BD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F7C71" w14:textId="24D8B5B8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7,193,712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D676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5DC9" w14:textId="7F23E0EF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7B7A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82E" w14:textId="332D7F1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ED7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4966" w14:textId="57D8C0D3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1,439,373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8CF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DC4C" w14:textId="746DCD89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1,694,529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F1E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2F249" w14:textId="6B2ADD7F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7E30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BC99" w14:textId="2A36520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13F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D2E9" w14:textId="71093D15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4,883,15</w:t>
            </w:r>
            <w:r w:rsidR="00107F3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141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1305" w14:textId="50754DC8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8,888,241</w:t>
            </w:r>
          </w:p>
        </w:tc>
      </w:tr>
      <w:tr w:rsidR="007A7A52" w:rsidRPr="00627208" w14:paraId="09B09839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E33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1E9C" w14:textId="5C51836C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191,480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07E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3DAE" w14:textId="6A783FDD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250,969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1E98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73A7" w14:textId="1E792D6F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9D9D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88F8" w14:textId="5F316073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726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B674" w14:textId="6D6A5DD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292,076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30F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6A98" w14:textId="5C751396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315,943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56C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F2EF7" w14:textId="66804E5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6F27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A1892" w14:textId="4D08FB84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44A6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6335" w14:textId="669D85E8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483,556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A5F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F4E3" w14:textId="0EBB2E14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566,912</w:t>
            </w:r>
          </w:p>
        </w:tc>
      </w:tr>
      <w:tr w:rsidR="007A7A52" w:rsidRPr="00627208" w14:paraId="6FD58328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C862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2FF32" w14:textId="20849983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(2,961,013)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257D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BFDDC" w14:textId="306F6A8B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(6,843,563)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A569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4615F" w14:textId="29D0B180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4425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AEF9F" w14:textId="41389904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78BC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F9332" w14:textId="47A3030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(942,730)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C946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C2951" w14:textId="6C2B7D16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(1,134,406)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ECA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9AA66" w14:textId="634A4D86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E712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F531D" w14:textId="2F92C108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4548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ABD75" w14:textId="43A1C71D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(3,903,743)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F28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F8B73" w14:textId="58A06DE9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(7,977,969)</w:t>
            </w:r>
          </w:p>
        </w:tc>
      </w:tr>
      <w:tr w:rsidR="007A7A52" w:rsidRPr="00627208" w14:paraId="366F0D18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813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A827A" w14:textId="530A5A3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674,24</w:t>
            </w:r>
            <w:r w:rsidR="00107F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736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237A8C" w14:textId="549E4825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601,118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480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59927" w14:textId="46363B7D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27D7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21F32" w14:textId="10D714ED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B4ED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0DA49" w14:textId="11C9B8CF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788,719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31BD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F70C7" w14:textId="27DB6F28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876,066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5755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15E4D" w14:textId="348CF96D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84B8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F4B06" w14:textId="34277410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309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C1EF2" w14:textId="69CC7ED1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1,462,96</w:t>
            </w:r>
            <w:r w:rsidR="00107F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2C5D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ECEC5" w14:textId="6C144ED0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1,477,184</w:t>
            </w:r>
          </w:p>
        </w:tc>
      </w:tr>
      <w:tr w:rsidR="007A7A52" w:rsidRPr="00627208" w14:paraId="6CDAA9B2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2E07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0BA5A" w14:textId="71D9B444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F98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2417" w14:textId="33128836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2A9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EC4E" w14:textId="299508E5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5550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A3E4" w14:textId="11EF4E0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6D1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0B83" w14:textId="042F8FB0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84D9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2DA7" w14:textId="57E7E836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7,674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620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1BEE" w14:textId="39CC24EC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4CC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68D6" w14:textId="5223954A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67,096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B27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0EBE" w14:textId="275A2D42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98,726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599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5257" w14:textId="0FBB207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74,770</w:t>
            </w:r>
          </w:p>
        </w:tc>
      </w:tr>
      <w:tr w:rsidR="007A7A52" w:rsidRPr="00627208" w14:paraId="6D2686DE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068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136D9" w14:textId="10879254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20,76</w:t>
            </w:r>
            <w:r w:rsidR="00107F3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04A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651" w14:textId="4D0A53F6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10,598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2E4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F086" w14:textId="43B68D8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397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776E" w14:textId="6C9F1424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9CF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8532" w14:textId="1168C4B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158,219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991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EF873" w14:textId="6363D213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366,288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4AD7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E5B5" w14:textId="41AA826C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41,218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3528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8A7" w14:textId="6E043C88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56,991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88CD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FD29" w14:textId="1990AB50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220,31</w:t>
            </w:r>
            <w:r w:rsidR="00107F3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DBD2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DD88" w14:textId="412E6526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433,978</w:t>
            </w:r>
          </w:p>
        </w:tc>
      </w:tr>
      <w:tr w:rsidR="007A7A52" w:rsidRPr="00627208" w14:paraId="2BD30E4D" w14:textId="77777777" w:rsidTr="00713E11">
        <w:trPr>
          <w:trHeight w:val="54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799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6C0E" w14:textId="450558DE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29,517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B1DC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C963" w14:textId="034EAF56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25,008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A51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46FAA" w14:textId="7A6FE495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BB9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4E90C" w14:textId="744C029E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218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7D1A" w14:textId="41C8E46D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43B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5AEF" w14:textId="4D664E6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49,766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571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0100" w14:textId="3FDFF9A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32,13</w:t>
            </w:r>
            <w:r w:rsidR="00107F3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347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ABEA" w14:textId="7AA49CF6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12,148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1A2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3F50" w14:textId="12FA93B7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69,26</w:t>
            </w:r>
            <w:r w:rsidR="00107F3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A96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410B" w14:textId="68FAF03A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E76FD">
              <w:rPr>
                <w:rFonts w:asciiTheme="majorBidi" w:hAnsiTheme="majorBidi" w:cstheme="majorBidi"/>
                <w:sz w:val="26"/>
                <w:szCs w:val="26"/>
              </w:rPr>
              <w:t>87,023</w:t>
            </w:r>
          </w:p>
        </w:tc>
      </w:tr>
      <w:tr w:rsidR="007A7A52" w:rsidRPr="00627208" w14:paraId="0D330A96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6880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F01C" w14:textId="0EABA8B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(126,015)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347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5BDD2" w14:textId="7CA91FAD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(163,120)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1B5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FB0D" w14:textId="4B64039C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CF3C5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A270" w14:textId="230D5AF1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5C4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1053" w14:textId="2F023FCE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(337,857)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20E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36B0C" w14:textId="68DAB19D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(324,239)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8940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0037" w14:textId="752FF999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37CB2">
              <w:rPr>
                <w:rFonts w:asciiTheme="majorBidi" w:hAnsiTheme="majorBidi" w:cstheme="majorBidi"/>
                <w:sz w:val="26"/>
                <w:szCs w:val="26"/>
              </w:rPr>
              <w:t>363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37CB2">
              <w:rPr>
                <w:rFonts w:asciiTheme="majorBidi" w:hAnsiTheme="majorBidi" w:cstheme="majorBidi"/>
                <w:sz w:val="26"/>
                <w:szCs w:val="26"/>
              </w:rPr>
              <w:t>479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1F0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988C" w14:textId="18268EF8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(234,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996</w:t>
            </w:r>
            <w:r w:rsidRPr="00475F8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004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D62C" w14:textId="0659428A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37CB2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37CB2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7029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516F" w14:textId="7DDEC938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(722,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Pr="00475F8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A7A52" w:rsidRPr="00627208" w14:paraId="2083CEAA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C852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FBF5" w14:textId="3AEBF2FE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10,134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BDB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16C4" w14:textId="7F311AD8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1087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F525" w14:textId="63C1A435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547B6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DE99" w14:textId="5266869F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400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A848" w14:textId="2D92B955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(130,748)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C88E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E3D6" w14:textId="28DCB8F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49,424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53E6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5925" w14:textId="26E8E0F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5E24B" w14:textId="74D9B650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728D8" w14:textId="1A476E7A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70,665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B8E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D52D" w14:textId="6E31A6D5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(121,728)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1EAB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B112" w14:textId="66DA559D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121,090</w:t>
            </w:r>
          </w:p>
        </w:tc>
      </w:tr>
      <w:tr w:rsidR="007A7A52" w:rsidRPr="00627208" w14:paraId="073540B8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C2267" w14:textId="69EE07E1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ผลกำไรจากการเปลี่ยนแปลง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ยุติธ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รรมของอนุพันธ์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B0AC" w14:textId="08D5CA73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75A6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3FDC" w14:textId="19DFD013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E3F8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5D1C" w14:textId="16C55E59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E7F9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E50B" w14:textId="42476F0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A99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7FFF5" w14:textId="36AB8785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610,614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438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7C1E" w14:textId="36B0A8E8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475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32C9D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7933" w14:textId="4F0A58F6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5E2A" w14:textId="3A962051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336C" w14:textId="41660281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789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430E" w14:textId="1615A8A5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610,614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3B0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D482" w14:textId="61135401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475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</w:tr>
      <w:tr w:rsidR="007A7A52" w:rsidRPr="00627208" w14:paraId="593057B1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7CE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99C2" w14:textId="0AB515A9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(102,801)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E6F09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71A7" w14:textId="3A3E2944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(100,580)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F527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98B5" w14:textId="2CC12EAF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32C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763D3" w14:textId="497A731F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D5378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7F6D0" w14:textId="54C5D7C6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(683,918)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69B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AD3B" w14:textId="324CA991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(695,993)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62B7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0B562" w14:textId="416FCBDB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(230,16</w:t>
            </w:r>
            <w:r w:rsidR="00107F3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6592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43F85" w14:textId="017AF3F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(228,913)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B4F9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C7E44" w14:textId="02ED9B6C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(1,016,8</w:t>
            </w:r>
            <w:r w:rsidR="00107F3C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A6F6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DDF1" w14:textId="3D8AA0C0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(1,025,486)</w:t>
            </w:r>
          </w:p>
        </w:tc>
      </w:tr>
      <w:tr w:rsidR="007A7A52" w:rsidRPr="00627208" w14:paraId="11CF3B58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05C8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ของการร่วมค้า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9362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0C9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C02D" w14:textId="467ABC04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295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6BF0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B4F8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85AE" w14:textId="1C699441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3A27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D11F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5BE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0F0C" w14:textId="6D5E7B0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46E9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FC6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2E18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172D" w14:textId="4C5B5E0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E5A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018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C0F5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DDEB" w14:textId="56A3381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7A52" w:rsidRPr="00627208" w14:paraId="2C9E5D57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5092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3D452" w14:textId="3269FDB0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433,542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1B1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E12C2" w14:textId="7DC1F0AA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88,253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738C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777E2" w14:textId="05CE1BDB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F18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43BAE" w14:textId="799F4C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6,448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5D2C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D4E75" w14:textId="3D9A1C83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81836">
              <w:rPr>
                <w:rFonts w:asciiTheme="majorBidi" w:hAnsiTheme="majorBidi" w:cstheme="majorBidi"/>
                <w:sz w:val="26"/>
                <w:szCs w:val="26"/>
              </w:rPr>
              <w:t>72,298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A071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2E2E6" w14:textId="4211FEFC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75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4ED9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8A4A3" w14:textId="6F6018BE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(84,051)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D7D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4DF52" w14:textId="64ED3FA9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79,202</w:t>
            </w:r>
            <w:r w:rsidRPr="00475F8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17A5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FDA07" w14:textId="1C1E5FAD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881836">
              <w:rPr>
                <w:rFonts w:asciiTheme="majorBidi" w:hAnsiTheme="majorBidi" w:cstheme="majorBidi"/>
                <w:sz w:val="26"/>
                <w:szCs w:val="26"/>
              </w:rPr>
              <w:t>232,393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0426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81C31" w14:textId="0A45BF4B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946,186</w:t>
            </w:r>
          </w:p>
        </w:tc>
      </w:tr>
      <w:tr w:rsidR="007A7A52" w:rsidRPr="00627208" w14:paraId="2ED38F8D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AEC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07F14" w14:textId="3232176E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939,39</w:t>
            </w:r>
            <w:r w:rsidR="00107F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EEF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8601E" w14:textId="143A973B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462,278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0A36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06CA5" w14:textId="402BB56E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C42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67160" w14:textId="6F457A1F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3BD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CFB14" w14:textId="0AE108A3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</w:t>
            </w:r>
            <w:r w:rsidR="00500E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00E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02C9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CAEAA" w14:textId="476FE52F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696,258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7AD6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63DBA" w14:textId="1ED7B275" w:rsidR="007A7A52" w:rsidRPr="007A7A52" w:rsidRDefault="007A7A52" w:rsidP="0010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(514,30</w:t>
            </w:r>
            <w:r w:rsidR="00107F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7A7A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0E8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9BBA6" w14:textId="7CB031CD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</w:t>
            </w: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77E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53715" w14:textId="7A4AEBF7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500E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00E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E9C2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9C1B" w14:textId="30C8560C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957</w:t>
            </w:r>
          </w:p>
        </w:tc>
      </w:tr>
      <w:tr w:rsidR="007A7A52" w:rsidRPr="00627208" w14:paraId="0F20DE86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E29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FE146" w14:textId="5DD8D6B2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(102,06</w:t>
            </w:r>
            <w:r w:rsidR="00304F3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FE2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072E3" w14:textId="26C87473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(63,700)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624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C2899" w14:textId="67DC0DA8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E3C64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F94C1" w14:textId="576AF211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9472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D9535" w14:textId="2FB04ACC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(369,522)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EA25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069C0" w14:textId="2AB81B89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149,202</w:t>
            </w:r>
            <w:r w:rsidRPr="00475F8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E290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172CD" w14:textId="25FE922A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D6B2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5BA8" w14:textId="0E737100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1,983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129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C6360" w14:textId="67ADDA5E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(471,80</w:t>
            </w:r>
            <w:r w:rsidR="00304F3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28C7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21808" w14:textId="1099CDDF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 w:rsidRPr="00475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919</w:t>
            </w:r>
            <w:r w:rsidRPr="00475F8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A7A52" w:rsidRPr="00627208" w14:paraId="5AE1315A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842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CE02F" w14:textId="5CDD38DA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837,33</w:t>
            </w:r>
            <w:r w:rsidR="00107F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12E2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3BDFE" w14:textId="639CD49A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398,578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ABD6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9269A" w14:textId="6057C531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D78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A6FEB" w14:textId="6281CC0C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4E1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54370" w14:textId="40F05E7C" w:rsidR="007A7A52" w:rsidRPr="00627208" w:rsidRDefault="00881836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922,890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139A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1D4B5" w14:textId="02C2896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1,547,056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14D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D99CC" w14:textId="35EE1D45" w:rsidR="007A7A52" w:rsidRPr="00A84A02" w:rsidRDefault="007A7A52" w:rsidP="0010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4A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(514,52</w:t>
            </w:r>
            <w:r w:rsidR="00107F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A84A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1B53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F0E6E" w14:textId="3164F0C1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334,228</w:t>
            </w: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4C2E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C5FB9" w14:textId="1EC71FCD" w:rsidR="007A7A52" w:rsidRPr="00627208" w:rsidRDefault="00997FBD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</w:t>
            </w:r>
            <w:r w:rsidR="008818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56,469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0A5B" w14:textId="77777777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73034" w14:textId="5F381C7F" w:rsidR="007A7A52" w:rsidRPr="00627208" w:rsidRDefault="007A7A52" w:rsidP="007A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618</w:t>
            </w:r>
            <w:r w:rsidRPr="00475F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038</w:t>
            </w:r>
          </w:p>
        </w:tc>
      </w:tr>
    </w:tbl>
    <w:p w14:paraId="0D3D0148" w14:textId="235718ED" w:rsidR="00AA432E" w:rsidRPr="00627208" w:rsidRDefault="00AA432E" w:rsidP="00AA4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sz w:val="28"/>
          <w:szCs w:val="28"/>
          <w:cs/>
        </w:rPr>
        <w:sectPr w:rsidR="00AA432E" w:rsidRPr="00627208" w:rsidSect="003343BC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200" w:type="dxa"/>
        <w:tblLayout w:type="fixed"/>
        <w:tblLook w:val="04A0" w:firstRow="1" w:lastRow="0" w:firstColumn="1" w:lastColumn="0" w:noHBand="0" w:noVBand="1"/>
      </w:tblPr>
      <w:tblGrid>
        <w:gridCol w:w="3119"/>
        <w:gridCol w:w="1079"/>
        <w:gridCol w:w="239"/>
        <w:gridCol w:w="1059"/>
        <w:gridCol w:w="236"/>
        <w:gridCol w:w="897"/>
        <w:gridCol w:w="236"/>
        <w:gridCol w:w="899"/>
        <w:gridCol w:w="236"/>
        <w:gridCol w:w="1046"/>
        <w:gridCol w:w="262"/>
        <w:gridCol w:w="1028"/>
        <w:gridCol w:w="236"/>
        <w:gridCol w:w="877"/>
        <w:gridCol w:w="236"/>
        <w:gridCol w:w="898"/>
        <w:gridCol w:w="236"/>
        <w:gridCol w:w="1081"/>
        <w:gridCol w:w="240"/>
        <w:gridCol w:w="1060"/>
      </w:tblGrid>
      <w:tr w:rsidR="00F64F27" w:rsidRPr="00627208" w14:paraId="6E24A619" w14:textId="77777777" w:rsidTr="00E42DFF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3E1DD01C" w14:textId="77777777" w:rsidR="00F64F27" w:rsidRPr="00627208" w:rsidRDefault="00F64F27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1" w:type="dxa"/>
            <w:gridSpan w:val="19"/>
            <w:shd w:val="clear" w:color="auto" w:fill="auto"/>
            <w:vAlign w:val="bottom"/>
          </w:tcPr>
          <w:p w14:paraId="18C58FA7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4F27" w:rsidRPr="00627208" w14:paraId="4726D700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0F050246" w14:textId="77777777" w:rsidR="00F64F27" w:rsidRPr="00627208" w:rsidRDefault="00F64F27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7" w:type="dxa"/>
            <w:gridSpan w:val="3"/>
            <w:shd w:val="clear" w:color="auto" w:fill="auto"/>
            <w:vAlign w:val="bottom"/>
          </w:tcPr>
          <w:p w14:paraId="4E34EE34" w14:textId="690E14CA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9D3B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31243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gridSpan w:val="3"/>
            <w:shd w:val="clear" w:color="auto" w:fill="auto"/>
            <w:vAlign w:val="bottom"/>
          </w:tcPr>
          <w:p w14:paraId="0E007839" w14:textId="7D202EE5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9D3B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9D3B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0DB0E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78B07256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241F4DAC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F37FD9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1" w:type="dxa"/>
            <w:gridSpan w:val="3"/>
            <w:shd w:val="clear" w:color="auto" w:fill="auto"/>
            <w:vAlign w:val="bottom"/>
          </w:tcPr>
          <w:p w14:paraId="1B7C82CC" w14:textId="4DB93BA0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9D3B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29338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shd w:val="clear" w:color="auto" w:fill="auto"/>
            <w:vAlign w:val="bottom"/>
          </w:tcPr>
          <w:p w14:paraId="67C68D47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42DFF" w:rsidRPr="00627208" w14:paraId="7C27A9C5" w14:textId="77777777" w:rsidTr="005359B4">
        <w:trPr>
          <w:trHeight w:val="110"/>
        </w:trPr>
        <w:tc>
          <w:tcPr>
            <w:tcW w:w="3119" w:type="dxa"/>
            <w:shd w:val="clear" w:color="auto" w:fill="auto"/>
            <w:vAlign w:val="bottom"/>
          </w:tcPr>
          <w:p w14:paraId="3812FEA8" w14:textId="7CBB69C9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53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สาม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3CD6" w14:textId="65D22CBE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AB45C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065C" w14:textId="2661531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E891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C0CB" w14:textId="21B853A2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CF57B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18F9" w14:textId="71D7F759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BF27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2BF0" w14:textId="777983B6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57D2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17FD" w14:textId="34F83C0E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12C2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921E" w14:textId="6E21B8EA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431F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0B4E8" w14:textId="42D89492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0E6A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B2BB" w14:textId="3A20D011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6895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DBE5" w14:textId="43AFE50F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42DFF" w:rsidRPr="00627208" w14:paraId="353501A1" w14:textId="77777777" w:rsidTr="00E42DFF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18A8D2A5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firstLine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81" w:type="dxa"/>
            <w:gridSpan w:val="19"/>
            <w:shd w:val="clear" w:color="auto" w:fill="auto"/>
            <w:vAlign w:val="bottom"/>
          </w:tcPr>
          <w:p w14:paraId="1FA5C2F5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2DFF" w:rsidRPr="00627208" w14:paraId="715FE43A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4D8C420C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8CEA7EB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0CA8E1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FB796A8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1B797C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6104458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1AA396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E0278A3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DADDD2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A7C7FEE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544A19C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4F89079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CB51A4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907D8B2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10EF84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DC18666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4DE307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B0B53A5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C949B15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C0E7309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2DFF" w:rsidRPr="00627208" w14:paraId="1A8117F1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06C37B9C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469D0F0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8142AE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BE7EF98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DF60A6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38BB69E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E99DF8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A5E1361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1A3360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631BA1F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6CBE25B4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5B960B4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BFAC09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B37BC86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481FB3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DF4C04A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819B72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351F9D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50A6A2F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B983DA0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69FD" w:rsidRPr="00627208" w14:paraId="04C8F85B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658032E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22E4E52" w14:textId="53E7F43A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3,443,78</w:t>
            </w:r>
            <w:r w:rsidR="00360F3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7F575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1456265" w14:textId="5A3A3468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14E4B">
              <w:rPr>
                <w:rFonts w:ascii="Angsana New" w:hAnsi="Angsana New" w:hint="cs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,193,712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DC8E5E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14E5F2D" w14:textId="3D3CAD25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A60F9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BB0462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03882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604B41D" w14:textId="5793CDD4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D7E6AB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5CFDDF1" w14:textId="1E415885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25811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D796536" w14:textId="237E04C5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2C84B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7EC078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E9452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40E6F64" w14:textId="4816D271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3,443,78</w:t>
            </w:r>
            <w:r w:rsidR="00360F3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D405B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8EC8576" w14:textId="574B199B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7,193,712</w:t>
            </w:r>
          </w:p>
        </w:tc>
      </w:tr>
      <w:tr w:rsidR="008F69FD" w:rsidRPr="00627208" w14:paraId="1DB97D21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2CEC718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5CC4A46" w14:textId="0220F2F9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4A0712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7FDF462" w14:textId="4CCCC11C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5524E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F835A2B" w14:textId="5BCB3044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709A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DAAF47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118C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7D04FD4" w14:textId="48206BB8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1,415,37</w:t>
            </w:r>
            <w:r w:rsidR="00360F3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D93411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5344434" w14:textId="75C46BD2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1,664,103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9519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92CBBE5" w14:textId="3489CB8A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0FB1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61D4BF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9104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9F39A04" w14:textId="0251FEBF" w:rsidR="008F69FD" w:rsidRPr="00627208" w:rsidRDefault="00E37CB2" w:rsidP="00E3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1,415,37</w:t>
            </w:r>
            <w:r w:rsidR="00360F3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6853E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A67DDED" w14:textId="77E44231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1,664,103</w:t>
            </w:r>
          </w:p>
        </w:tc>
      </w:tr>
      <w:tr w:rsidR="008F69FD" w:rsidRPr="00627208" w14:paraId="3C615D56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70022A8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ประเทศอื่น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63C79" w14:textId="4515DF66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EAAB79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11FAB" w14:textId="6E4A09A1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8AD5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015F0" w14:textId="1D079A04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67EE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B1F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FB649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DD0AF" w14:textId="44C4189F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34BCAB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E0749" w14:textId="607CCEE8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30,426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A45C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396FF" w14:textId="25523C09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474D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39C39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3D060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E2EA4" w14:textId="1FDEF1E3" w:rsidR="008F69FD" w:rsidRPr="00627208" w:rsidRDefault="00E37CB2" w:rsidP="00E3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EFFE1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411F2" w14:textId="5C92352D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30,426</w:t>
            </w:r>
          </w:p>
        </w:tc>
      </w:tr>
      <w:tr w:rsidR="008F69FD" w:rsidRPr="00627208" w14:paraId="43DDCBE0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7E467FB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E504A" w14:textId="509EF3DE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3,443,78</w:t>
            </w:r>
            <w:r w:rsidR="00360F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7B2BB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980B8" w14:textId="717AB102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7,193,712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C003E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2057D" w14:textId="47AC41DA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998AB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C5817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7C459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7A160" w14:textId="5CCA5BD5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1,439,37</w:t>
            </w:r>
            <w:r w:rsidR="00360F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E46DE0E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1946E" w14:textId="249DBE2B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1,694,529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681587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EC685" w14:textId="5ED5E302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29411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7090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2E60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F7E20" w14:textId="60B688CD" w:rsidR="008F69FD" w:rsidRPr="00627208" w:rsidRDefault="00E37CB2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8F69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  <w:r w:rsidR="008F69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D65477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30D9A" w14:textId="07245BCA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8,888,241</w:t>
            </w:r>
          </w:p>
        </w:tc>
      </w:tr>
      <w:tr w:rsidR="008F69FD" w:rsidRPr="00627208" w14:paraId="4214A8ED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2EE31EA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1CA591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0899E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04C77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6457C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882E5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663FD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AB96C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C37C2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7E9852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5A64574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C32771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CCEBA7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7911B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A9DEE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9A8C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2B9D3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3C6F5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789888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473DA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69FD" w:rsidRPr="00627208" w14:paraId="3276DD82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2DA1589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1D0D0E2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EA25C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BB7F532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4657F4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4A90ED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AB613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DBC5DC9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669859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0EF6E3E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C65072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AD1549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A604E1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B16339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C5C11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68E0AD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41BDE1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F1E455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57FED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D75F7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F69FD" w:rsidRPr="00627208" w14:paraId="423D1090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151C8651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2598CD9" w14:textId="2349D713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3,440,138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7D15E2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9BD49A9" w14:textId="24C2379F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7,189,081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BF989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A4E65B4" w14:textId="36671D1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0535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DAB716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2B3DA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6E8644B" w14:textId="0602A542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1,415,37</w:t>
            </w:r>
            <w:r w:rsidR="00E37CB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C5C4F1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C51ED09" w14:textId="4382E323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1,664,103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FF2C0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1495733" w14:textId="4E72B75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2F1A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71D815E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F8A3A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AA1EF9" w14:textId="1EEC5739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4,855,50</w:t>
            </w:r>
            <w:r w:rsidR="00E37CB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72F4E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428F49D" w14:textId="350075D1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8,853,184</w:t>
            </w:r>
          </w:p>
        </w:tc>
      </w:tr>
      <w:tr w:rsidR="008F69FD" w:rsidRPr="00627208" w14:paraId="1668B6F7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3BB142D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A5F47B2" w14:textId="3724DAF6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</w:t>
            </w:r>
            <w:r w:rsidR="006C115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4E339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71EA723" w14:textId="2F06A719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FEBDC9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0C39A37" w14:textId="2CD3CD7A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013C9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D03DDC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F5037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B9527AB" w14:textId="60B109FF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</w:t>
            </w:r>
            <w:r w:rsidR="006C115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41FB539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7806FA" w14:textId="2035B10C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30,426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B0724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E1DA067" w14:textId="21F068DD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F849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FAF0B71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6E5C9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5BA3F5C" w14:textId="0347D53A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27,645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1DA97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DFB8D4D" w14:textId="4401D328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35,057</w:t>
            </w:r>
          </w:p>
        </w:tc>
      </w:tr>
      <w:tr w:rsidR="008F69FD" w:rsidRPr="00627208" w14:paraId="00920175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4A3FDC19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B9808" w14:textId="00809259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3,443,78</w:t>
            </w:r>
            <w:r w:rsidR="006C11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34226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19A04B" w14:textId="50691EAA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7,193,712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2717E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D4E76" w14:textId="547E9E28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47F8A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A2AAE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E4282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5634C" w14:textId="6ABEAC4E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1,439,37</w:t>
            </w:r>
            <w:r w:rsidR="006C11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91F092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E7C33" w14:textId="12E961E0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1,694,529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DF8D5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F04A6" w14:textId="1EF39B1D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A2224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AE78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61BE3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A8A4A" w14:textId="48B33040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4,883,15</w:t>
            </w:r>
            <w:r w:rsidR="00E37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27F19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C8E0B" w14:textId="6702BF26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8,888,241</w:t>
            </w:r>
          </w:p>
        </w:tc>
      </w:tr>
      <w:tr w:rsidR="008F69FD" w:rsidRPr="00627208" w14:paraId="3D2D2A11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7C4EA79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802DA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63AD3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9F41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153A7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71E7D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D78877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9B3AB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2921B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FFB7D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53C495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D7263E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E2C781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0C756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01E77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186B6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DE609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B307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8EFB30E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4E7C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69FD" w:rsidRPr="00627208" w14:paraId="70CA86FE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08B3A76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F2A742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AB71CE4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DDC2221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163AE2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CDDC359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9BFF9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5A9A1B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ADE37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4FC1AF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26A3E55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8A2832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8FABF2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BC41EC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DDBD8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EBC492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4EE24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54B0BA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B0B651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F32895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F69FD" w:rsidRPr="00627208" w14:paraId="38F05576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24A9C2A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F9E18D4" w14:textId="48FAF952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3,440,138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2B366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7D3393B" w14:textId="466FA702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7,189,081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47532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44E5E14" w14:textId="18864065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C0DB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B270742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E70C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34866AC" w14:textId="56935D59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1,415,37</w:t>
            </w:r>
            <w:r w:rsidR="00E37CB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B977DB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DBDEBC2" w14:textId="5E1977ED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1,664,103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A570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9B843E9" w14:textId="02925D30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2223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BB7EA1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9BE764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D08D758" w14:textId="771535E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4,855,50</w:t>
            </w:r>
            <w:r w:rsidR="00E37CB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73A3A0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FD06646" w14:textId="1E131A8F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8,853,184</w:t>
            </w:r>
          </w:p>
        </w:tc>
      </w:tr>
      <w:tr w:rsidR="008F69FD" w:rsidRPr="00627208" w14:paraId="4116B14B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770B550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BA20" w14:textId="10FB6F22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</w:t>
            </w:r>
            <w:r w:rsidR="006C115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F6035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9FBEA" w14:textId="3504560F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2106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C3BCD" w14:textId="716130B0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BEEF08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4CB4B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57B75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250B1" w14:textId="015E6730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</w:t>
            </w:r>
            <w:r w:rsidR="006C115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97E4AFA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F26E6" w14:textId="2394C7E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30,426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54035E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227BB" w14:textId="440DB003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8B111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A94B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C8EF4C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1323D" w14:textId="72475C56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27,645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41432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0B8EADB" w14:textId="27BF6A0F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35,057</w:t>
            </w:r>
          </w:p>
        </w:tc>
      </w:tr>
      <w:tr w:rsidR="008F69FD" w:rsidRPr="00627208" w14:paraId="37567659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1E9C6D01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E8246" w14:textId="5C5ED9F8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3,443,78</w:t>
            </w:r>
            <w:r w:rsidR="006C11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A89923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7A829" w14:textId="2A3E0E6B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7,193,712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CAFB92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1DF3D" w14:textId="3895D383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7E00C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08F10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D1846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92FDC" w14:textId="04E7049D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1,439,37</w:t>
            </w:r>
            <w:r w:rsidR="006C11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BFE03A2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DE293B" w14:textId="42862F6C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1,694,529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E08BEF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51EF4" w14:textId="5C26380F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6122E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59EFD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310EEE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66AB9" w14:textId="3E298A90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4,883,15</w:t>
            </w:r>
            <w:r w:rsidR="00E37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08FFC5" w14:textId="77777777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8E3C2" w14:textId="4951FD81" w:rsidR="008F69FD" w:rsidRPr="00627208" w:rsidRDefault="008F69FD" w:rsidP="008F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8,888,241</w:t>
            </w:r>
          </w:p>
        </w:tc>
      </w:tr>
    </w:tbl>
    <w:p w14:paraId="0B070B54" w14:textId="77777777" w:rsidR="00F64F27" w:rsidRPr="00627208" w:rsidRDefault="00F64F27" w:rsidP="00F6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A641AC" w14:textId="77777777" w:rsidR="004C4A9A" w:rsidRPr="00627208" w:rsidRDefault="004C4A9A" w:rsidP="00E42DFF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4C4A9A" w:rsidRPr="00627208" w:rsidSect="003343BC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BFCCCA8" w14:textId="2D751AF2" w:rsidR="00E255FD" w:rsidRDefault="00E255FD" w:rsidP="00886F5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ภาษีเงินได้</w:t>
      </w:r>
    </w:p>
    <w:p w14:paraId="51365380" w14:textId="77777777" w:rsidR="00E255FD" w:rsidRDefault="00E255FD" w:rsidP="00E255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0A4B09B" w14:textId="7DD52FA8" w:rsidR="00544872" w:rsidRPr="00544872" w:rsidRDefault="00544872" w:rsidP="00E255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44872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ผลกระทบของการปฏิรูปการจัดเก็บภาษีทั่วโลก (</w:t>
      </w:r>
      <w:r w:rsidRPr="00544872">
        <w:rPr>
          <w:rFonts w:asciiTheme="majorBidi" w:hAnsiTheme="majorBidi" w:cstheme="majorBidi"/>
          <w:i/>
          <w:iCs/>
          <w:sz w:val="30"/>
          <w:szCs w:val="30"/>
        </w:rPr>
        <w:t>Global Minimum Tax</w:t>
      </w:r>
      <w:r w:rsidRPr="00544872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)</w:t>
      </w:r>
    </w:p>
    <w:p w14:paraId="072932AD" w14:textId="77777777" w:rsidR="00544872" w:rsidRDefault="00544872" w:rsidP="00E255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</w:rPr>
      </w:pPr>
    </w:p>
    <w:p w14:paraId="4F2139C2" w14:textId="25867F26" w:rsidR="00544872" w:rsidRPr="00544872" w:rsidRDefault="00544872" w:rsidP="005448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เป็นต้นไป และมีการรับรู้ภาษีส่วนเพิ่มที่คาดว่าจะเกิดขึ้นเป็นค่าใช้จ่ายภาษีเงินได้ 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57FF98C4" w14:textId="77777777" w:rsidR="00E255FD" w:rsidRDefault="00E255FD" w:rsidP="00E255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F0C1BFA" w14:textId="584DCEA1" w:rsidR="00886F54" w:rsidRPr="00627208" w:rsidRDefault="00886F54" w:rsidP="00886F5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E9A103A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676D42B5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720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A4F816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4CE5823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7D8A7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CDF89BC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6B3CFEF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B3CC71C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886F54" w:rsidRPr="00627208" w:rsidSect="003343BC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3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9"/>
        <w:gridCol w:w="1373"/>
        <w:gridCol w:w="243"/>
        <w:gridCol w:w="1181"/>
        <w:gridCol w:w="277"/>
        <w:gridCol w:w="1350"/>
        <w:gridCol w:w="270"/>
        <w:gridCol w:w="1170"/>
        <w:gridCol w:w="237"/>
        <w:gridCol w:w="1084"/>
        <w:gridCol w:w="270"/>
        <w:gridCol w:w="864"/>
        <w:gridCol w:w="270"/>
        <w:gridCol w:w="1080"/>
        <w:gridCol w:w="351"/>
        <w:gridCol w:w="900"/>
        <w:gridCol w:w="270"/>
        <w:gridCol w:w="1074"/>
        <w:gridCol w:w="7"/>
      </w:tblGrid>
      <w:tr w:rsidR="00414AA4" w:rsidRPr="00627208" w14:paraId="7F5FC036" w14:textId="77777777" w:rsidTr="0004697D">
        <w:trPr>
          <w:gridAfter w:val="1"/>
          <w:wAfter w:w="7" w:type="dxa"/>
          <w:trHeight w:val="261"/>
          <w:tblHeader/>
        </w:trPr>
        <w:tc>
          <w:tcPr>
            <w:tcW w:w="3059" w:type="dxa"/>
            <w:shd w:val="clear" w:color="auto" w:fill="auto"/>
            <w:vAlign w:val="bottom"/>
          </w:tcPr>
          <w:p w14:paraId="13112435" w14:textId="77777777" w:rsidR="00414AA4" w:rsidRPr="00627208" w:rsidRDefault="00414AA4" w:rsidP="008576F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64" w:type="dxa"/>
            <w:gridSpan w:val="17"/>
            <w:vAlign w:val="bottom"/>
          </w:tcPr>
          <w:p w14:paraId="13A6C1A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4AA4" w:rsidRPr="00627208" w14:paraId="40FF54E3" w14:textId="77777777" w:rsidTr="0004697D">
        <w:trPr>
          <w:gridAfter w:val="1"/>
          <w:wAfter w:w="7" w:type="dxa"/>
          <w:trHeight w:val="261"/>
          <w:tblHeader/>
        </w:trPr>
        <w:tc>
          <w:tcPr>
            <w:tcW w:w="3059" w:type="dxa"/>
            <w:shd w:val="clear" w:color="auto" w:fill="auto"/>
            <w:vAlign w:val="bottom"/>
          </w:tcPr>
          <w:p w14:paraId="175DDFB1" w14:textId="77777777" w:rsidR="00414AA4" w:rsidRPr="00627208" w:rsidRDefault="00414AA4" w:rsidP="008576FC">
            <w:pPr>
              <w:ind w:left="-17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85" w:type="dxa"/>
            <w:gridSpan w:val="9"/>
            <w:tcBorders>
              <w:bottom w:val="single" w:sz="4" w:space="0" w:color="auto"/>
            </w:tcBorders>
            <w:vAlign w:val="bottom"/>
          </w:tcPr>
          <w:p w14:paraId="075B376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168794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09" w:type="dxa"/>
            <w:gridSpan w:val="7"/>
            <w:vAlign w:val="bottom"/>
          </w:tcPr>
          <w:p w14:paraId="300167FE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AA4" w:rsidRPr="00627208" w14:paraId="3E645737" w14:textId="77777777" w:rsidTr="0004697D">
        <w:trPr>
          <w:trHeight w:val="261"/>
          <w:tblHeader/>
        </w:trPr>
        <w:tc>
          <w:tcPr>
            <w:tcW w:w="3059" w:type="dxa"/>
            <w:shd w:val="clear" w:color="auto" w:fill="auto"/>
            <w:vAlign w:val="bottom"/>
          </w:tcPr>
          <w:p w14:paraId="1E686B99" w14:textId="77777777" w:rsidR="00414AA4" w:rsidRPr="00627208" w:rsidRDefault="00414AA4" w:rsidP="008576F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F48BF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EAA9C90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244F04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9C24421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CBCA79D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7150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มูลค่าด้วยมูลค่ายุติธรรมผ่าน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E1246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FB66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AFB7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2C39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74655F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05CC3F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D6AF6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13BFA2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</w:tcBorders>
            <w:vAlign w:val="bottom"/>
          </w:tcPr>
          <w:p w14:paraId="14AB9321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5381456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70D55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49FD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AA4" w:rsidRPr="00627208" w14:paraId="11C2C016" w14:textId="77777777" w:rsidTr="0004697D">
        <w:trPr>
          <w:gridAfter w:val="1"/>
          <w:wAfter w:w="7" w:type="dxa"/>
          <w:trHeight w:val="261"/>
          <w:tblHeader/>
        </w:trPr>
        <w:tc>
          <w:tcPr>
            <w:tcW w:w="3059" w:type="dxa"/>
            <w:shd w:val="clear" w:color="auto" w:fill="auto"/>
            <w:vAlign w:val="bottom"/>
          </w:tcPr>
          <w:p w14:paraId="2A72B299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64" w:type="dxa"/>
            <w:gridSpan w:val="17"/>
            <w:vAlign w:val="bottom"/>
          </w:tcPr>
          <w:p w14:paraId="0D3A545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14AA4" w:rsidRPr="00627208" w14:paraId="6866F0B2" w14:textId="77777777" w:rsidTr="0004697D">
        <w:trPr>
          <w:gridAfter w:val="1"/>
          <w:wAfter w:w="7" w:type="dxa"/>
          <w:trHeight w:val="261"/>
          <w:tblHeader/>
        </w:trPr>
        <w:tc>
          <w:tcPr>
            <w:tcW w:w="3059" w:type="dxa"/>
            <w:shd w:val="clear" w:color="auto" w:fill="auto"/>
            <w:vAlign w:val="bottom"/>
          </w:tcPr>
          <w:p w14:paraId="774FD917" w14:textId="144AE0B9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42D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E42DF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E42D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2264" w:type="dxa"/>
            <w:gridSpan w:val="17"/>
            <w:vAlign w:val="bottom"/>
          </w:tcPr>
          <w:p w14:paraId="4D48440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14AA4" w:rsidRPr="00627208" w14:paraId="3A11A145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502CDE4A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3" w:type="dxa"/>
            <w:vAlign w:val="bottom"/>
          </w:tcPr>
          <w:p w14:paraId="64589FD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6F9B91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53EEFC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7A81EDF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926DC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893CE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F3830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CF6741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5D07A5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F10E6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FC1655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5AC7F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B5985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63A1D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41F1F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ED002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0D2AB2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4A9DD279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5164B52C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3" w:type="dxa"/>
            <w:vAlign w:val="bottom"/>
          </w:tcPr>
          <w:p w14:paraId="1F87426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230B7F6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B2444C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09703BE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6AEB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5952E2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CD8EF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9F2F5B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8C9791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36909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55BDA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59B6D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C82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  <w:vAlign w:val="bottom"/>
          </w:tcPr>
          <w:p w14:paraId="750CBDCB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DA1432" w14:textId="77777777" w:rsidR="00414AA4" w:rsidRPr="00627208" w:rsidRDefault="00414AA4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45654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2A4C4272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7EE13097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23A05B9A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73" w:type="dxa"/>
            <w:vAlign w:val="bottom"/>
          </w:tcPr>
          <w:p w14:paraId="59E6EF25" w14:textId="3EAD8E20" w:rsidR="004F0A85" w:rsidRPr="00627208" w:rsidRDefault="00982F20" w:rsidP="004F0A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B71543B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5B92398" w14:textId="57AA66B7" w:rsidR="004F0A85" w:rsidRPr="00627208" w:rsidRDefault="00982F20" w:rsidP="004F0A8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A972E9F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E470A4" w14:textId="3F335286" w:rsidR="004F0A85" w:rsidRPr="00627208" w:rsidRDefault="00982F20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20631" w14:textId="77777777" w:rsidR="004F0A85" w:rsidRPr="00627208" w:rsidRDefault="004F0A85" w:rsidP="004F0A8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44BA3" w14:textId="6238AE9E" w:rsidR="004F0A85" w:rsidRPr="005065DE" w:rsidRDefault="005B7852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85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982F2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5B785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914</w:t>
            </w:r>
            <w:r w:rsidR="00982F2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5B785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823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866AC8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7BB47D5" w14:textId="2D9210DE" w:rsidR="004F0A85" w:rsidRPr="00627208" w:rsidRDefault="005B7852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785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982F2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5B785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914</w:t>
            </w:r>
            <w:r w:rsidR="00982F2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5B785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823</w:t>
            </w:r>
          </w:p>
        </w:tc>
        <w:tc>
          <w:tcPr>
            <w:tcW w:w="270" w:type="dxa"/>
            <w:vAlign w:val="bottom"/>
          </w:tcPr>
          <w:p w14:paraId="76BF93A9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E90C011" w14:textId="7E8D6339" w:rsidR="004F0A85" w:rsidRPr="00627208" w:rsidRDefault="004F0A85" w:rsidP="004F0A8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2527D1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753605" w14:textId="1EB0C54A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  <w:vAlign w:val="bottom"/>
          </w:tcPr>
          <w:p w14:paraId="39A64765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0DB58C" w14:textId="486325DF" w:rsidR="004F0A85" w:rsidRPr="00627208" w:rsidRDefault="004F0A85" w:rsidP="004F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FA9D1E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046A58E6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5065DE" w14:paraId="46B47988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2012042C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3" w:type="dxa"/>
            <w:vAlign w:val="bottom"/>
          </w:tcPr>
          <w:p w14:paraId="6E36D470" w14:textId="233231BA" w:rsidR="004F0A85" w:rsidRPr="00627208" w:rsidRDefault="00982F20" w:rsidP="004F0A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880BF5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E38D010" w14:textId="6F3A0795" w:rsidR="004F0A85" w:rsidRPr="00627208" w:rsidRDefault="005B7852" w:rsidP="004F0A8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785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982F2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B785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683</w:t>
            </w:r>
            <w:r w:rsidR="00982F2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B785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328</w:t>
            </w:r>
          </w:p>
        </w:tc>
        <w:tc>
          <w:tcPr>
            <w:tcW w:w="277" w:type="dxa"/>
            <w:vAlign w:val="bottom"/>
          </w:tcPr>
          <w:p w14:paraId="3492A16C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477B21" w14:textId="2EF1A291" w:rsidR="004F0A85" w:rsidRPr="00627208" w:rsidRDefault="00982F20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4BAB74" w14:textId="77777777" w:rsidR="004F0A85" w:rsidRPr="00627208" w:rsidRDefault="004F0A85" w:rsidP="004F0A8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FD74C2" w14:textId="58F8F6D8" w:rsidR="004F0A85" w:rsidRPr="00627208" w:rsidRDefault="00982F20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22,992</w:t>
            </w:r>
          </w:p>
        </w:tc>
        <w:tc>
          <w:tcPr>
            <w:tcW w:w="237" w:type="dxa"/>
            <w:vAlign w:val="bottom"/>
          </w:tcPr>
          <w:p w14:paraId="1474F45F" w14:textId="77777777" w:rsidR="004F0A85" w:rsidRPr="00627208" w:rsidRDefault="004F0A85" w:rsidP="004F0A85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65CF9556" w14:textId="486687B8" w:rsidR="004F0A85" w:rsidRPr="00627208" w:rsidRDefault="00982F20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3,706,320</w:t>
            </w:r>
          </w:p>
        </w:tc>
        <w:tc>
          <w:tcPr>
            <w:tcW w:w="270" w:type="dxa"/>
            <w:vAlign w:val="bottom"/>
          </w:tcPr>
          <w:p w14:paraId="67A0E041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1C7F98D" w14:textId="5DF167CB" w:rsidR="004F0A85" w:rsidRPr="00627208" w:rsidRDefault="00982F20" w:rsidP="004F0A85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BD6B32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C60FE3" w14:textId="02D88E13" w:rsidR="004F0A85" w:rsidRPr="00627208" w:rsidRDefault="00982F20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3,706,417</w:t>
            </w:r>
          </w:p>
        </w:tc>
        <w:tc>
          <w:tcPr>
            <w:tcW w:w="351" w:type="dxa"/>
            <w:vAlign w:val="bottom"/>
          </w:tcPr>
          <w:p w14:paraId="795C768A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3C8EBB" w14:textId="1127CB43" w:rsidR="004F0A85" w:rsidRPr="00627208" w:rsidRDefault="00982F20" w:rsidP="004F0A8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3C8CDB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6F456D8" w14:textId="6EC02FA9" w:rsidR="004F0A85" w:rsidRPr="00627208" w:rsidRDefault="00982F20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3,706,417</w:t>
            </w:r>
          </w:p>
        </w:tc>
      </w:tr>
      <w:tr w:rsidR="004F0A85" w:rsidRPr="00627208" w14:paraId="4059BA56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14A720D0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3" w:type="dxa"/>
            <w:vAlign w:val="bottom"/>
          </w:tcPr>
          <w:p w14:paraId="6AA28D33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90FBBDC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BA6DB0F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7B2EBD4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1FCC6B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F2024F" w14:textId="77777777" w:rsidR="004F0A85" w:rsidRPr="00627208" w:rsidRDefault="004F0A85" w:rsidP="004F0A8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4F579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DFC286" w14:textId="77777777" w:rsidR="004F0A85" w:rsidRPr="00627208" w:rsidRDefault="004F0A85" w:rsidP="004F0A85">
            <w:pPr>
              <w:tabs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1366EE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48DCFE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652F702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DACF96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5A686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  <w:vAlign w:val="bottom"/>
          </w:tcPr>
          <w:p w14:paraId="77636EF6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A4BAC5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9DE485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2548AB3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54F8075B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4D4E4FC1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3" w:type="dxa"/>
            <w:vAlign w:val="bottom"/>
          </w:tcPr>
          <w:p w14:paraId="50568923" w14:textId="791D3399" w:rsidR="004F0A85" w:rsidRPr="00627208" w:rsidRDefault="00982F20" w:rsidP="004F0A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2D7DE61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E7B00D6" w14:textId="433485EA" w:rsidR="004F0A85" w:rsidRPr="00627208" w:rsidRDefault="00982F20" w:rsidP="004F0A8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5FDBE429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CCF19B" w14:textId="6CC4329C" w:rsidR="004F0A85" w:rsidRPr="00627208" w:rsidRDefault="00982F20" w:rsidP="004F0A8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1,983,956</w:t>
            </w:r>
          </w:p>
        </w:tc>
        <w:tc>
          <w:tcPr>
            <w:tcW w:w="270" w:type="dxa"/>
            <w:vAlign w:val="bottom"/>
          </w:tcPr>
          <w:p w14:paraId="7E5D92AF" w14:textId="77777777" w:rsidR="004F0A85" w:rsidRPr="00627208" w:rsidRDefault="004F0A85" w:rsidP="004F0A8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D1396F" w14:textId="225E3719" w:rsidR="004F0A85" w:rsidRPr="00627208" w:rsidRDefault="002B79E1" w:rsidP="004F0A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3954CE4" w14:textId="77777777" w:rsidR="004F0A85" w:rsidRPr="00627208" w:rsidRDefault="004F0A85" w:rsidP="004F0A85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1B37A15" w14:textId="719AC357" w:rsidR="004F0A85" w:rsidRPr="00627208" w:rsidRDefault="00982F20" w:rsidP="004F0A8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1,983,956</w:t>
            </w:r>
          </w:p>
        </w:tc>
        <w:tc>
          <w:tcPr>
            <w:tcW w:w="270" w:type="dxa"/>
            <w:vAlign w:val="bottom"/>
          </w:tcPr>
          <w:p w14:paraId="2D5F3466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869EC72" w14:textId="150B99EF" w:rsidR="004F0A85" w:rsidRPr="00627208" w:rsidRDefault="00982F20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1,404,892</w:t>
            </w:r>
          </w:p>
        </w:tc>
        <w:tc>
          <w:tcPr>
            <w:tcW w:w="270" w:type="dxa"/>
            <w:vAlign w:val="bottom"/>
          </w:tcPr>
          <w:p w14:paraId="52A09E8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EE0444" w14:textId="33BB241D" w:rsidR="004F0A85" w:rsidRPr="00627208" w:rsidRDefault="00982F20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51" w:type="dxa"/>
            <w:vAlign w:val="bottom"/>
          </w:tcPr>
          <w:p w14:paraId="2426AE80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B011979" w14:textId="2608955E" w:rsidR="004F0A85" w:rsidRPr="00627208" w:rsidRDefault="00982F20" w:rsidP="004F0A85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579,064</w:t>
            </w:r>
          </w:p>
        </w:tc>
        <w:tc>
          <w:tcPr>
            <w:tcW w:w="270" w:type="dxa"/>
            <w:vAlign w:val="bottom"/>
          </w:tcPr>
          <w:p w14:paraId="743B20E7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43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B6A3821" w14:textId="689192D7" w:rsidR="004F0A85" w:rsidRPr="00627208" w:rsidRDefault="00982F20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1,983,956</w:t>
            </w:r>
          </w:p>
        </w:tc>
      </w:tr>
      <w:tr w:rsidR="00982F20" w:rsidRPr="00627208" w14:paraId="7B3D5F21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4A3EFED5" w14:textId="77777777" w:rsidR="00982F20" w:rsidRPr="00627208" w:rsidRDefault="00982F20" w:rsidP="00982F20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3" w:type="dxa"/>
            <w:vAlign w:val="bottom"/>
          </w:tcPr>
          <w:p w14:paraId="6DC303DF" w14:textId="70516340" w:rsidR="00982F20" w:rsidRPr="00627208" w:rsidRDefault="00982F20" w:rsidP="00982F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D7881B0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43142A8F" w14:textId="5102437D" w:rsidR="00982F20" w:rsidRPr="00627208" w:rsidRDefault="00982F20" w:rsidP="00982F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7B17FE5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846D20" w14:textId="1AB32F0C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5B450F" w14:textId="77777777" w:rsidR="00982F20" w:rsidRPr="00627208" w:rsidRDefault="00982F20" w:rsidP="00982F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752199" w14:textId="19C0BBD1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113,321</w:t>
            </w:r>
          </w:p>
        </w:tc>
        <w:tc>
          <w:tcPr>
            <w:tcW w:w="237" w:type="dxa"/>
            <w:vAlign w:val="bottom"/>
          </w:tcPr>
          <w:p w14:paraId="4696B98E" w14:textId="77777777" w:rsidR="00982F20" w:rsidRPr="00627208" w:rsidRDefault="00982F20" w:rsidP="00982F2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F5967A9" w14:textId="497293CB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113,321</w:t>
            </w:r>
          </w:p>
        </w:tc>
        <w:tc>
          <w:tcPr>
            <w:tcW w:w="270" w:type="dxa"/>
            <w:vAlign w:val="bottom"/>
          </w:tcPr>
          <w:p w14:paraId="43EA8786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75E0450" w14:textId="1A9A4BE9" w:rsidR="00982F20" w:rsidRPr="00627208" w:rsidRDefault="00982F20" w:rsidP="00982F2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D8225E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AB378E" w14:textId="4408721C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116,339</w:t>
            </w:r>
          </w:p>
        </w:tc>
        <w:tc>
          <w:tcPr>
            <w:tcW w:w="351" w:type="dxa"/>
            <w:vAlign w:val="bottom"/>
          </w:tcPr>
          <w:p w14:paraId="757F2065" w14:textId="77777777" w:rsidR="00982F20" w:rsidRPr="00627208" w:rsidRDefault="00982F20" w:rsidP="00982F20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0AAC6B" w14:textId="5C89C06E" w:rsidR="00982F20" w:rsidRPr="00627208" w:rsidRDefault="00982F20" w:rsidP="00982F2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8543BD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8846C59" w14:textId="3A537FA8" w:rsidR="00982F20" w:rsidRPr="00627208" w:rsidRDefault="00982F20" w:rsidP="0098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116,339</w:t>
            </w:r>
          </w:p>
        </w:tc>
      </w:tr>
      <w:tr w:rsidR="00982F20" w:rsidRPr="00627208" w14:paraId="6BA21C71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7C777C28" w14:textId="77777777" w:rsidR="00982F20" w:rsidRPr="00627208" w:rsidRDefault="00982F20" w:rsidP="00982F20">
            <w:pPr>
              <w:ind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3" w:type="dxa"/>
            <w:vAlign w:val="bottom"/>
          </w:tcPr>
          <w:p w14:paraId="0EE2FE73" w14:textId="7D597306" w:rsidR="00982F20" w:rsidRPr="00627208" w:rsidRDefault="00982F20" w:rsidP="00982F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5483541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2E2FD049" w14:textId="5EE3F850" w:rsidR="00982F20" w:rsidRPr="00627208" w:rsidRDefault="00982F20" w:rsidP="00982F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B5659E8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C40DDF" w14:textId="6720AA5C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54EFC5" w14:textId="77777777" w:rsidR="00982F20" w:rsidRPr="00627208" w:rsidRDefault="00982F20" w:rsidP="00982F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7EFE2E" w14:textId="093CF079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2,264,998</w:t>
            </w:r>
          </w:p>
        </w:tc>
        <w:tc>
          <w:tcPr>
            <w:tcW w:w="237" w:type="dxa"/>
            <w:vAlign w:val="bottom"/>
          </w:tcPr>
          <w:p w14:paraId="01EA0B99" w14:textId="77777777" w:rsidR="00982F20" w:rsidRPr="00627208" w:rsidRDefault="00982F20" w:rsidP="00982F2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0ACB9AD1" w14:textId="4B9CAEFC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2,264,998</w:t>
            </w:r>
          </w:p>
        </w:tc>
        <w:tc>
          <w:tcPr>
            <w:tcW w:w="270" w:type="dxa"/>
            <w:vAlign w:val="bottom"/>
          </w:tcPr>
          <w:p w14:paraId="3FFEFA2D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3D06E4D" w14:textId="2C5ED82D" w:rsidR="00982F20" w:rsidRPr="00627208" w:rsidRDefault="00982F20" w:rsidP="00982F2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2441FC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043B5C" w14:textId="60A3A8C8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2,267,877</w:t>
            </w:r>
          </w:p>
        </w:tc>
        <w:tc>
          <w:tcPr>
            <w:tcW w:w="351" w:type="dxa"/>
            <w:vAlign w:val="bottom"/>
          </w:tcPr>
          <w:p w14:paraId="2D6617F5" w14:textId="77777777" w:rsidR="00982F20" w:rsidRPr="00627208" w:rsidRDefault="00982F20" w:rsidP="00982F20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B1DC2F" w14:textId="2BA817D3" w:rsidR="00982F20" w:rsidRPr="00627208" w:rsidRDefault="00982F20" w:rsidP="00982F2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258CA2C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350BE52" w14:textId="305529CC" w:rsidR="00982F20" w:rsidRPr="00627208" w:rsidRDefault="00982F20" w:rsidP="0098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2,267,877</w:t>
            </w:r>
          </w:p>
        </w:tc>
      </w:tr>
      <w:tr w:rsidR="00982F20" w:rsidRPr="00627208" w14:paraId="30A60D16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452A04ED" w14:textId="77777777" w:rsidR="00982F20" w:rsidRPr="00627208" w:rsidRDefault="00982F20" w:rsidP="00982F2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73" w:type="dxa"/>
            <w:vAlign w:val="bottom"/>
          </w:tcPr>
          <w:p w14:paraId="780BC4E5" w14:textId="6B9EB938" w:rsidR="00982F20" w:rsidRPr="00627208" w:rsidRDefault="00982F20" w:rsidP="00982F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68D8C5C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F4E9956" w14:textId="6AB9F019" w:rsidR="00982F20" w:rsidRPr="00627208" w:rsidRDefault="00982F20" w:rsidP="00982F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55D5214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22C14E" w14:textId="6B3484CE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5E8084" w14:textId="77777777" w:rsidR="00982F20" w:rsidRPr="00627208" w:rsidRDefault="00982F20" w:rsidP="00982F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74FDC1" w14:textId="5980E7C4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5,007,510</w:t>
            </w:r>
          </w:p>
        </w:tc>
        <w:tc>
          <w:tcPr>
            <w:tcW w:w="237" w:type="dxa"/>
            <w:vAlign w:val="bottom"/>
          </w:tcPr>
          <w:p w14:paraId="1F3798A0" w14:textId="77777777" w:rsidR="00982F20" w:rsidRPr="00627208" w:rsidRDefault="00982F20" w:rsidP="00982F2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32E6FEDA" w14:textId="54F1C406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5,007,510</w:t>
            </w:r>
          </w:p>
        </w:tc>
        <w:tc>
          <w:tcPr>
            <w:tcW w:w="270" w:type="dxa"/>
            <w:vAlign w:val="bottom"/>
          </w:tcPr>
          <w:p w14:paraId="62CBCB08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F38E9F1" w14:textId="4D980878" w:rsidR="00982F20" w:rsidRPr="00627208" w:rsidRDefault="00982F20" w:rsidP="00982F2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739BF2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323AC7" w14:textId="3E3C1E94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5,108,419</w:t>
            </w:r>
          </w:p>
        </w:tc>
        <w:tc>
          <w:tcPr>
            <w:tcW w:w="351" w:type="dxa"/>
            <w:vAlign w:val="bottom"/>
          </w:tcPr>
          <w:p w14:paraId="0505B00D" w14:textId="77777777" w:rsidR="00982F20" w:rsidRPr="00627208" w:rsidRDefault="00982F20" w:rsidP="00982F20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3F8856" w14:textId="6AA6C7A7" w:rsidR="00982F20" w:rsidRPr="00627208" w:rsidRDefault="00982F20" w:rsidP="00982F2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5E2C21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DCF9C25" w14:textId="4E3141D0" w:rsidR="00982F20" w:rsidRPr="00627208" w:rsidRDefault="00982F20" w:rsidP="0098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5,108,419</w:t>
            </w:r>
          </w:p>
        </w:tc>
      </w:tr>
      <w:tr w:rsidR="00982F20" w:rsidRPr="00627208" w14:paraId="1C16BF87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6D50D011" w14:textId="77777777" w:rsidR="00982F20" w:rsidRPr="00627208" w:rsidRDefault="00982F20" w:rsidP="00982F20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3" w:type="dxa"/>
          </w:tcPr>
          <w:p w14:paraId="504B1C87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6C9246B9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2B025B0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</w:tcPr>
          <w:p w14:paraId="7AA29BCA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3F7FD4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E17D423" w14:textId="77777777" w:rsidR="00982F20" w:rsidRPr="00627208" w:rsidRDefault="00982F20" w:rsidP="00982F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3220AD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51C5E25" w14:textId="77777777" w:rsidR="00982F20" w:rsidRPr="00627208" w:rsidRDefault="00982F20" w:rsidP="00982F2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6C548E5A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2E5F588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B0905FF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437EC32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6CFB80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4FF94653" w14:textId="77777777" w:rsidR="00982F20" w:rsidRPr="00627208" w:rsidRDefault="00982F20" w:rsidP="00982F20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0BBC6A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7F551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5D9AF0DA" w14:textId="77777777" w:rsidR="00982F20" w:rsidRPr="00627208" w:rsidRDefault="00982F20" w:rsidP="0098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2F20" w:rsidRPr="00627208" w14:paraId="35EAFAC5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2FBE59D6" w14:textId="77777777" w:rsidR="00982F20" w:rsidRPr="00627208" w:rsidRDefault="00982F20" w:rsidP="00982F20">
            <w:pPr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73" w:type="dxa"/>
          </w:tcPr>
          <w:p w14:paraId="34893EA2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034A92B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F4A81B4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7" w:type="dxa"/>
          </w:tcPr>
          <w:p w14:paraId="785EC13C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281BBF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BBD5F74" w14:textId="77777777" w:rsidR="00982F20" w:rsidRPr="00627208" w:rsidRDefault="00982F20" w:rsidP="00982F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03C2A7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A4F4E84" w14:textId="77777777" w:rsidR="00982F20" w:rsidRPr="00627208" w:rsidRDefault="00982F20" w:rsidP="00982F2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4F841397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8F06897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9E92F70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1CDB992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5506BC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54F014F7" w14:textId="77777777" w:rsidR="00982F20" w:rsidRPr="00627208" w:rsidRDefault="00982F20" w:rsidP="00982F20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12A30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9C40D7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687043EE" w14:textId="77777777" w:rsidR="00982F20" w:rsidRPr="00627208" w:rsidRDefault="00982F20" w:rsidP="0098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2F20" w:rsidRPr="00627208" w14:paraId="709874EE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12A33455" w14:textId="77777777" w:rsidR="00982F20" w:rsidRPr="00627208" w:rsidRDefault="00982F20" w:rsidP="00982F2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73" w:type="dxa"/>
            <w:vAlign w:val="bottom"/>
          </w:tcPr>
          <w:p w14:paraId="1A1B4F69" w14:textId="2315B931" w:rsidR="00982F20" w:rsidRPr="00627208" w:rsidRDefault="00982F20" w:rsidP="00982F2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906,897</w:t>
            </w:r>
          </w:p>
        </w:tc>
        <w:tc>
          <w:tcPr>
            <w:tcW w:w="243" w:type="dxa"/>
            <w:vAlign w:val="bottom"/>
          </w:tcPr>
          <w:p w14:paraId="24C24145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B4EAA8A" w14:textId="4B14C1CE" w:rsidR="00982F20" w:rsidRPr="00627208" w:rsidRDefault="00982F20" w:rsidP="00982F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23F14BFF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FD43A2" w14:textId="765BD7EB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18A16D" w14:textId="77777777" w:rsidR="00982F20" w:rsidRPr="00627208" w:rsidRDefault="00982F20" w:rsidP="00982F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F5AAF1" w14:textId="3C775BA4" w:rsidR="00982F20" w:rsidRPr="00627208" w:rsidRDefault="00982F20" w:rsidP="00982F2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3AB98F2" w14:textId="77777777" w:rsidR="00982F20" w:rsidRPr="00627208" w:rsidRDefault="00982F20" w:rsidP="00982F2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79175AFF" w14:textId="07D59345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906,897</w:t>
            </w:r>
          </w:p>
        </w:tc>
        <w:tc>
          <w:tcPr>
            <w:tcW w:w="270" w:type="dxa"/>
            <w:vAlign w:val="bottom"/>
          </w:tcPr>
          <w:p w14:paraId="100AD5BC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AB652C2" w14:textId="4A03736D" w:rsidR="00982F20" w:rsidRPr="004079D6" w:rsidRDefault="00982F20" w:rsidP="00982F2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919E91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7CDC18" w14:textId="277F77C3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906,897</w:t>
            </w:r>
          </w:p>
        </w:tc>
        <w:tc>
          <w:tcPr>
            <w:tcW w:w="351" w:type="dxa"/>
            <w:vAlign w:val="bottom"/>
          </w:tcPr>
          <w:p w14:paraId="31146022" w14:textId="77777777" w:rsidR="00982F20" w:rsidRPr="00627208" w:rsidRDefault="00982F20" w:rsidP="00982F20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B8C2E7" w14:textId="016FF611" w:rsidR="00982F20" w:rsidRPr="00627208" w:rsidRDefault="00982F20" w:rsidP="00982F2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1A0DDB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E9260CE" w14:textId="6022486F" w:rsidR="00982F20" w:rsidRPr="00627208" w:rsidRDefault="00982F20" w:rsidP="0098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906,897</w:t>
            </w:r>
          </w:p>
        </w:tc>
      </w:tr>
      <w:tr w:rsidR="00982F20" w:rsidRPr="00627208" w14:paraId="4F31AA46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23CAD436" w14:textId="77777777" w:rsidR="00982F20" w:rsidRPr="00627208" w:rsidRDefault="00982F20" w:rsidP="00982F2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373" w:type="dxa"/>
            <w:vAlign w:val="bottom"/>
          </w:tcPr>
          <w:p w14:paraId="373BD7EF" w14:textId="654FE00E" w:rsidR="00982F20" w:rsidRPr="00627208" w:rsidRDefault="00982F20" w:rsidP="00982F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DD7CE22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B0BADD1" w14:textId="13D28616" w:rsidR="00982F20" w:rsidRPr="00627208" w:rsidRDefault="00982F20" w:rsidP="00982F2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563,09</w:t>
            </w:r>
            <w:r w:rsidR="002B79E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77" w:type="dxa"/>
            <w:vAlign w:val="bottom"/>
          </w:tcPr>
          <w:p w14:paraId="7A17FEFE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9E4ED6" w14:textId="44535F37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432543" w14:textId="77777777" w:rsidR="00982F20" w:rsidRPr="00627208" w:rsidRDefault="00982F20" w:rsidP="00982F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F933B0" w14:textId="4D788A8F" w:rsidR="00982F20" w:rsidRPr="00627208" w:rsidRDefault="00982F20" w:rsidP="00982F2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240B131" w14:textId="77777777" w:rsidR="00982F20" w:rsidRPr="00627208" w:rsidRDefault="00982F20" w:rsidP="00982F2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46DA7EDD" w14:textId="46FEC665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563,09</w:t>
            </w:r>
            <w:r w:rsidR="002B79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741CADD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2104D50" w14:textId="35C0691E" w:rsidR="00982F20" w:rsidRPr="00627208" w:rsidRDefault="003835ED" w:rsidP="00982F2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72C56A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0C34B1" w14:textId="2C780EBE" w:rsidR="00982F20" w:rsidRPr="00627208" w:rsidRDefault="00982F20" w:rsidP="00982F2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563,09</w:t>
            </w:r>
            <w:r w:rsidR="002B79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351" w:type="dxa"/>
            <w:vAlign w:val="bottom"/>
          </w:tcPr>
          <w:p w14:paraId="7B4E6B8C" w14:textId="77777777" w:rsidR="00982F20" w:rsidRPr="00627208" w:rsidRDefault="00982F20" w:rsidP="00982F20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80E6CE" w14:textId="318D7293" w:rsidR="00982F20" w:rsidRPr="00627208" w:rsidRDefault="003835ED" w:rsidP="00982F2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231394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2B2C4B8" w14:textId="18606A32" w:rsidR="00982F20" w:rsidRPr="00627208" w:rsidRDefault="00982F20" w:rsidP="0098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563,09</w:t>
            </w:r>
            <w:r w:rsidR="002B79E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82F20" w:rsidRPr="00627208" w14:paraId="32F95326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3F5E1AC5" w14:textId="77777777" w:rsidR="00982F20" w:rsidRPr="00627208" w:rsidRDefault="00982F20" w:rsidP="00982F2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3" w:type="dxa"/>
            <w:vAlign w:val="bottom"/>
          </w:tcPr>
          <w:p w14:paraId="1835BB28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0599ADC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896E600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002866A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EB4002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039314" w14:textId="77777777" w:rsidR="00982F20" w:rsidRPr="00627208" w:rsidRDefault="00982F20" w:rsidP="00982F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2E1B64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ADD9CDA" w14:textId="77777777" w:rsidR="00982F20" w:rsidRPr="00627208" w:rsidRDefault="00982F20" w:rsidP="00982F20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2D722A5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5910C5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DE546EE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DF11EC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BF4F11" w14:textId="77777777" w:rsidR="00982F20" w:rsidRPr="00627208" w:rsidRDefault="00982F20" w:rsidP="0098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25493231" w14:textId="77777777" w:rsidR="00982F20" w:rsidRPr="00627208" w:rsidRDefault="00982F20" w:rsidP="00982F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1754C0" w14:textId="77777777" w:rsidR="00982F20" w:rsidRPr="00627208" w:rsidRDefault="00982F20" w:rsidP="0098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1B0027" w14:textId="77777777" w:rsidR="00982F20" w:rsidRPr="00627208" w:rsidRDefault="00982F20" w:rsidP="00982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CE186B3" w14:textId="77777777" w:rsidR="00982F20" w:rsidRPr="00627208" w:rsidRDefault="00982F20" w:rsidP="0098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35ED" w:rsidRPr="00627208" w14:paraId="76C88B44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21F7B5A5" w14:textId="77777777" w:rsidR="003835ED" w:rsidRPr="00627208" w:rsidRDefault="003835ED" w:rsidP="003835E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73" w:type="dxa"/>
          </w:tcPr>
          <w:p w14:paraId="37003071" w14:textId="766608F1" w:rsidR="003835ED" w:rsidRPr="00627208" w:rsidRDefault="003835ED" w:rsidP="003835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4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D4F2D0E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18028F0" w14:textId="72DFFEED" w:rsidR="003835ED" w:rsidRPr="00627208" w:rsidRDefault="003835ED" w:rsidP="003835ED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07C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2CAF312B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FDF804" w14:textId="53E3A939" w:rsidR="003835ED" w:rsidRPr="00627208" w:rsidRDefault="003835ED" w:rsidP="003835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07B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209C0A" w14:textId="77777777" w:rsidR="003835ED" w:rsidRPr="00627208" w:rsidRDefault="003835ED" w:rsidP="003835E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0F010E" w14:textId="3675A015" w:rsidR="003835ED" w:rsidRPr="00627208" w:rsidRDefault="003835ED" w:rsidP="003835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(49,311,341)</w:t>
            </w:r>
          </w:p>
        </w:tc>
        <w:tc>
          <w:tcPr>
            <w:tcW w:w="237" w:type="dxa"/>
            <w:vAlign w:val="bottom"/>
          </w:tcPr>
          <w:p w14:paraId="4DA82C42" w14:textId="77777777" w:rsidR="003835ED" w:rsidRPr="00627208" w:rsidRDefault="003835ED" w:rsidP="003835E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47B6C654" w14:textId="22403312" w:rsidR="003835ED" w:rsidRPr="00627208" w:rsidRDefault="003835ED" w:rsidP="003835E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(49,311,341)</w:t>
            </w:r>
          </w:p>
        </w:tc>
        <w:tc>
          <w:tcPr>
            <w:tcW w:w="270" w:type="dxa"/>
            <w:vAlign w:val="bottom"/>
          </w:tcPr>
          <w:p w14:paraId="49E36300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359D2B7" w14:textId="32B80681" w:rsidR="003835ED" w:rsidRPr="00627208" w:rsidRDefault="003835ED" w:rsidP="003835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5D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F5768C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D197F3" w14:textId="690F1F30" w:rsidR="003835ED" w:rsidRPr="004F0A85" w:rsidRDefault="003835ED" w:rsidP="003835E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(49,214,717)</w:t>
            </w:r>
          </w:p>
        </w:tc>
        <w:tc>
          <w:tcPr>
            <w:tcW w:w="351" w:type="dxa"/>
            <w:vAlign w:val="bottom"/>
          </w:tcPr>
          <w:p w14:paraId="09BF1CDF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C35774" w14:textId="00D12456" w:rsidR="003835ED" w:rsidRPr="00627208" w:rsidRDefault="003835ED" w:rsidP="003835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64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FEB8B5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200E11B" w14:textId="43C7D0E3" w:rsidR="003835ED" w:rsidRPr="004F0A85" w:rsidRDefault="003835ED" w:rsidP="003835E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(49,214,717)</w:t>
            </w:r>
          </w:p>
        </w:tc>
      </w:tr>
      <w:tr w:rsidR="003835ED" w:rsidRPr="00627208" w14:paraId="103AE5F1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0693B455" w14:textId="77777777" w:rsidR="003835ED" w:rsidRPr="00627208" w:rsidRDefault="003835ED" w:rsidP="003835E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73" w:type="dxa"/>
          </w:tcPr>
          <w:p w14:paraId="6B79D866" w14:textId="4371FC50" w:rsidR="003835ED" w:rsidRPr="00627208" w:rsidRDefault="003835ED" w:rsidP="003835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4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C6FB1BF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402CD6C" w14:textId="1643BA7E" w:rsidR="003835ED" w:rsidRPr="00627208" w:rsidRDefault="003835ED" w:rsidP="003835ED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07C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1A8F6454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08B7EC" w14:textId="5FDFCB58" w:rsidR="003835ED" w:rsidRPr="00627208" w:rsidRDefault="003835ED" w:rsidP="003835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07B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847E34" w14:textId="77777777" w:rsidR="003835ED" w:rsidRPr="00627208" w:rsidRDefault="003835ED" w:rsidP="003835E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EA3D78" w14:textId="18AB5C29" w:rsidR="003835ED" w:rsidRPr="00627208" w:rsidRDefault="003835ED" w:rsidP="003835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(320,000)</w:t>
            </w:r>
          </w:p>
        </w:tc>
        <w:tc>
          <w:tcPr>
            <w:tcW w:w="237" w:type="dxa"/>
            <w:vAlign w:val="bottom"/>
          </w:tcPr>
          <w:p w14:paraId="594527B8" w14:textId="77777777" w:rsidR="003835ED" w:rsidRPr="00627208" w:rsidRDefault="003835ED" w:rsidP="003835E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D1192E3" w14:textId="13F3FEDA" w:rsidR="003835ED" w:rsidRPr="00627208" w:rsidRDefault="003835ED" w:rsidP="003835E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(320,000)</w:t>
            </w:r>
          </w:p>
        </w:tc>
        <w:tc>
          <w:tcPr>
            <w:tcW w:w="270" w:type="dxa"/>
            <w:vAlign w:val="bottom"/>
          </w:tcPr>
          <w:p w14:paraId="363CEE86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A975F46" w14:textId="58DE45C6" w:rsidR="003835ED" w:rsidRPr="00627208" w:rsidRDefault="003835ED" w:rsidP="003835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5D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2EDD0A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E2B5F4" w14:textId="271CB338" w:rsidR="003835ED" w:rsidRPr="00627208" w:rsidRDefault="003835ED" w:rsidP="002B79E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(323,658)</w:t>
            </w:r>
          </w:p>
        </w:tc>
        <w:tc>
          <w:tcPr>
            <w:tcW w:w="351" w:type="dxa"/>
            <w:vAlign w:val="bottom"/>
          </w:tcPr>
          <w:p w14:paraId="106B2C15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86DE51" w14:textId="2650743A" w:rsidR="003835ED" w:rsidRPr="00627208" w:rsidRDefault="003835ED" w:rsidP="003835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64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0BCE93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700AEB4" w14:textId="63A5677C" w:rsidR="003835ED" w:rsidRPr="00627208" w:rsidRDefault="003835ED" w:rsidP="003141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(323,658)</w:t>
            </w:r>
          </w:p>
        </w:tc>
      </w:tr>
      <w:tr w:rsidR="003835ED" w:rsidRPr="00627208" w14:paraId="2707CE4A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3E940B05" w14:textId="77777777" w:rsidR="003835ED" w:rsidRPr="00627208" w:rsidRDefault="003835ED" w:rsidP="003835E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73" w:type="dxa"/>
          </w:tcPr>
          <w:p w14:paraId="507788B2" w14:textId="06E95F29" w:rsidR="003835ED" w:rsidRPr="00627208" w:rsidRDefault="003835ED" w:rsidP="003835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4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4C3F241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3C315612" w14:textId="3F5638EF" w:rsidR="003835ED" w:rsidRPr="00627208" w:rsidRDefault="003835ED" w:rsidP="003835ED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07C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4BBFBBB1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05643" w14:textId="2788CE6E" w:rsidR="003835ED" w:rsidRPr="00627208" w:rsidRDefault="003835ED" w:rsidP="003835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07B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49FD76" w14:textId="77777777" w:rsidR="003835ED" w:rsidRPr="00627208" w:rsidRDefault="003835ED" w:rsidP="003835E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8D8FC0" w14:textId="230A409D" w:rsidR="003835ED" w:rsidRPr="00627208" w:rsidRDefault="003835ED" w:rsidP="003835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(28,213,65</w:t>
            </w:r>
            <w:r w:rsidR="00CC2BC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7" w:type="dxa"/>
            <w:vAlign w:val="bottom"/>
          </w:tcPr>
          <w:p w14:paraId="23D0AA91" w14:textId="77777777" w:rsidR="003835ED" w:rsidRPr="00627208" w:rsidRDefault="003835ED" w:rsidP="003835E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72C5339" w14:textId="2C6582EF" w:rsidR="003835ED" w:rsidRPr="004F0A85" w:rsidRDefault="003835ED" w:rsidP="003835E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(28,213,65</w:t>
            </w:r>
            <w:r w:rsidR="00CC2BC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A815D51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6FE5BB53" w14:textId="62279EA2" w:rsidR="003835ED" w:rsidRPr="00627208" w:rsidRDefault="003835ED" w:rsidP="003835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5D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504341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31083B" w14:textId="56BC49B8" w:rsidR="003835ED" w:rsidRPr="004F0A85" w:rsidRDefault="003835ED" w:rsidP="003835E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(28,173,255)</w:t>
            </w:r>
          </w:p>
        </w:tc>
        <w:tc>
          <w:tcPr>
            <w:tcW w:w="351" w:type="dxa"/>
            <w:vAlign w:val="bottom"/>
          </w:tcPr>
          <w:p w14:paraId="41157D53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75B456" w14:textId="2970C7C9" w:rsidR="003835ED" w:rsidRPr="00627208" w:rsidRDefault="003835ED" w:rsidP="003835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64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94499D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9D90E56" w14:textId="5B7FE3C6" w:rsidR="003835ED" w:rsidRPr="004F0A85" w:rsidRDefault="003835ED" w:rsidP="003835E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(28,173,255)</w:t>
            </w:r>
          </w:p>
        </w:tc>
      </w:tr>
      <w:tr w:rsidR="003835ED" w:rsidRPr="00627208" w14:paraId="6DCEBB8E" w14:textId="77777777" w:rsidTr="000469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7181A693" w14:textId="77777777" w:rsidR="003835ED" w:rsidRPr="00627208" w:rsidRDefault="003835ED" w:rsidP="003835E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373" w:type="dxa"/>
            <w:vAlign w:val="bottom"/>
          </w:tcPr>
          <w:p w14:paraId="15E0505D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977B61B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0921E18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60997B53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1CFB9C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ED956C" w14:textId="77777777" w:rsidR="003835ED" w:rsidRPr="00627208" w:rsidRDefault="003835ED" w:rsidP="003835E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8A0C8E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5105F87" w14:textId="77777777" w:rsidR="003835ED" w:rsidRPr="00627208" w:rsidRDefault="003835ED" w:rsidP="003835E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02DA3E0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F47628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A65B5B2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F84D5A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BC2772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  <w:vAlign w:val="bottom"/>
          </w:tcPr>
          <w:p w14:paraId="374231A2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76D904" w14:textId="77777777" w:rsidR="003835ED" w:rsidRPr="00627208" w:rsidRDefault="003835ED" w:rsidP="00383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7014AB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1D5B007" w14:textId="77777777" w:rsidR="003835ED" w:rsidRPr="00627208" w:rsidRDefault="003835ED" w:rsidP="003835E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</w:tr>
      <w:tr w:rsidR="0004697D" w:rsidRPr="00627208" w14:paraId="63A2819F" w14:textId="77777777" w:rsidTr="0004697D">
        <w:trPr>
          <w:trHeight w:val="261"/>
        </w:trPr>
        <w:tc>
          <w:tcPr>
            <w:tcW w:w="3059" w:type="dxa"/>
            <w:shd w:val="clear" w:color="auto" w:fill="auto"/>
          </w:tcPr>
          <w:p w14:paraId="2EFE2D93" w14:textId="77777777" w:rsidR="0004697D" w:rsidRPr="00627208" w:rsidRDefault="0004697D" w:rsidP="0004697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สัญญาแลกเปลี่ยนอัตราดอกเบี้ยที่ใช้ใน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การป้องกันความเสี่ยง</w:t>
            </w:r>
          </w:p>
        </w:tc>
        <w:tc>
          <w:tcPr>
            <w:tcW w:w="1373" w:type="dxa"/>
            <w:vAlign w:val="bottom"/>
          </w:tcPr>
          <w:p w14:paraId="682724F6" w14:textId="11BA8885" w:rsidR="0004697D" w:rsidRPr="00627208" w:rsidRDefault="0004697D" w:rsidP="0004697D">
            <w:pPr>
              <w:pStyle w:val="acctfourfigures"/>
              <w:tabs>
                <w:tab w:val="clear" w:pos="765"/>
              </w:tabs>
              <w:spacing w:line="240" w:lineRule="atLeast"/>
              <w:ind w:left="-43" w:right="-410" w:firstLine="2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(191,083)</w:t>
            </w:r>
          </w:p>
        </w:tc>
        <w:tc>
          <w:tcPr>
            <w:tcW w:w="243" w:type="dxa"/>
            <w:vAlign w:val="bottom"/>
          </w:tcPr>
          <w:p w14:paraId="40C1D2ED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6C5949A" w14:textId="23D2CBFC" w:rsidR="0004697D" w:rsidRPr="00627208" w:rsidRDefault="0004697D" w:rsidP="0004697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44E2D53A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1AE085" w14:textId="68E84DC6" w:rsidR="0004697D" w:rsidRPr="00627208" w:rsidRDefault="0004697D" w:rsidP="0004697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242EFA" w14:textId="77777777" w:rsidR="0004697D" w:rsidRPr="00627208" w:rsidRDefault="0004697D" w:rsidP="0004697D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2AEC6F" w14:textId="315C49FF" w:rsidR="0004697D" w:rsidRPr="00627208" w:rsidRDefault="0004697D" w:rsidP="0004697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7BD4055" w14:textId="77777777" w:rsidR="0004697D" w:rsidRPr="00627208" w:rsidRDefault="0004697D" w:rsidP="0004697D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259C6D5" w14:textId="39E1B4C7" w:rsidR="0004697D" w:rsidRPr="00627208" w:rsidRDefault="0004697D" w:rsidP="0004697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(191,083)</w:t>
            </w:r>
          </w:p>
        </w:tc>
        <w:tc>
          <w:tcPr>
            <w:tcW w:w="270" w:type="dxa"/>
            <w:vAlign w:val="bottom"/>
          </w:tcPr>
          <w:p w14:paraId="092DBDF0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ADC4A86" w14:textId="09119687" w:rsidR="0004697D" w:rsidRPr="00627208" w:rsidRDefault="0004697D" w:rsidP="000469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23C235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DE48B0" w14:textId="53DEE097" w:rsidR="0004697D" w:rsidRPr="00627208" w:rsidRDefault="0004697D" w:rsidP="003141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1C7">
              <w:rPr>
                <w:rFonts w:asciiTheme="majorBidi" w:hAnsiTheme="majorBidi" w:cstheme="majorBidi"/>
                <w:sz w:val="26"/>
                <w:szCs w:val="26"/>
              </w:rPr>
              <w:t>(191,083)</w:t>
            </w:r>
          </w:p>
        </w:tc>
        <w:tc>
          <w:tcPr>
            <w:tcW w:w="351" w:type="dxa"/>
            <w:vAlign w:val="bottom"/>
          </w:tcPr>
          <w:p w14:paraId="7897752E" w14:textId="77777777" w:rsidR="0004697D" w:rsidRPr="00627208" w:rsidRDefault="0004697D" w:rsidP="0004697D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775F78" w14:textId="1CE9CFDF" w:rsidR="0004697D" w:rsidRPr="00627208" w:rsidRDefault="003141C7" w:rsidP="00046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965EE1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6C2A0E0" w14:textId="35DAF22D" w:rsidR="0004697D" w:rsidRPr="003141C7" w:rsidRDefault="0004697D" w:rsidP="003141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1C7">
              <w:rPr>
                <w:rFonts w:asciiTheme="majorBidi" w:hAnsiTheme="majorBidi" w:cstheme="majorBidi"/>
                <w:sz w:val="26"/>
                <w:szCs w:val="26"/>
              </w:rPr>
              <w:t>(191,083)</w:t>
            </w:r>
          </w:p>
        </w:tc>
      </w:tr>
      <w:tr w:rsidR="0004697D" w:rsidRPr="00627208" w14:paraId="69EA6E02" w14:textId="77777777" w:rsidTr="0004697D">
        <w:trPr>
          <w:trHeight w:val="261"/>
        </w:trPr>
        <w:tc>
          <w:tcPr>
            <w:tcW w:w="3059" w:type="dxa"/>
            <w:shd w:val="clear" w:color="auto" w:fill="auto"/>
          </w:tcPr>
          <w:p w14:paraId="6C539F34" w14:textId="77777777" w:rsidR="0004697D" w:rsidRPr="00627208" w:rsidRDefault="0004697D" w:rsidP="0004697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373" w:type="dxa"/>
            <w:vAlign w:val="bottom"/>
          </w:tcPr>
          <w:p w14:paraId="5F0F840D" w14:textId="685B50D2" w:rsidR="0004697D" w:rsidRPr="00627208" w:rsidRDefault="0004697D" w:rsidP="0004697D">
            <w:pPr>
              <w:pStyle w:val="acctfourfigures"/>
              <w:tabs>
                <w:tab w:val="clear" w:pos="765"/>
              </w:tabs>
              <w:spacing w:line="240" w:lineRule="atLeast"/>
              <w:ind w:left="-43" w:right="40" w:firstLine="2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(2,705,325)</w:t>
            </w:r>
          </w:p>
        </w:tc>
        <w:tc>
          <w:tcPr>
            <w:tcW w:w="243" w:type="dxa"/>
            <w:vAlign w:val="bottom"/>
          </w:tcPr>
          <w:p w14:paraId="7149D1CB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802483D" w14:textId="7E3CD604" w:rsidR="0004697D" w:rsidRPr="00627208" w:rsidRDefault="0004697D" w:rsidP="003141C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(70,467)</w:t>
            </w:r>
          </w:p>
        </w:tc>
        <w:tc>
          <w:tcPr>
            <w:tcW w:w="277" w:type="dxa"/>
            <w:vAlign w:val="bottom"/>
          </w:tcPr>
          <w:p w14:paraId="4A9A30CA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4E8D0D" w14:textId="32FC8CDB" w:rsidR="0004697D" w:rsidRPr="00627208" w:rsidRDefault="0004697D" w:rsidP="0004697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85F322" w14:textId="77777777" w:rsidR="0004697D" w:rsidRPr="00627208" w:rsidRDefault="0004697D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CD16CC" w14:textId="3C8F8392" w:rsidR="0004697D" w:rsidRPr="00627208" w:rsidRDefault="0004697D" w:rsidP="0004697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F079D6" w14:textId="77777777" w:rsidR="0004697D" w:rsidRPr="00627208" w:rsidRDefault="0004697D" w:rsidP="0004697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F7EC589" w14:textId="23782613" w:rsidR="0004697D" w:rsidRPr="00627208" w:rsidRDefault="0004697D" w:rsidP="0004697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(2,775,792)</w:t>
            </w:r>
          </w:p>
        </w:tc>
        <w:tc>
          <w:tcPr>
            <w:tcW w:w="270" w:type="dxa"/>
            <w:vAlign w:val="bottom"/>
          </w:tcPr>
          <w:p w14:paraId="2D6CD47D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3209055" w14:textId="02C85C1D" w:rsidR="0004697D" w:rsidRPr="00627208" w:rsidRDefault="0004697D" w:rsidP="000469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4DED50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95E722" w14:textId="285AF43F" w:rsidR="0004697D" w:rsidRPr="00627208" w:rsidRDefault="0004697D" w:rsidP="003141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1C7">
              <w:rPr>
                <w:rFonts w:asciiTheme="majorBidi" w:hAnsiTheme="majorBidi" w:cstheme="majorBidi"/>
                <w:sz w:val="26"/>
                <w:szCs w:val="26"/>
              </w:rPr>
              <w:t>(2,775,792)</w:t>
            </w:r>
          </w:p>
        </w:tc>
        <w:tc>
          <w:tcPr>
            <w:tcW w:w="351" w:type="dxa"/>
            <w:vAlign w:val="bottom"/>
          </w:tcPr>
          <w:p w14:paraId="64D0F1B8" w14:textId="77777777" w:rsidR="0004697D" w:rsidRPr="00627208" w:rsidRDefault="0004697D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D60F1D" w14:textId="50D8554F" w:rsidR="0004697D" w:rsidRPr="00627208" w:rsidRDefault="003141C7" w:rsidP="00046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0E9B43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C671702" w14:textId="2B897DD8" w:rsidR="0004697D" w:rsidRPr="003141C7" w:rsidRDefault="0004697D" w:rsidP="003141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1C7">
              <w:rPr>
                <w:rFonts w:asciiTheme="majorBidi" w:hAnsiTheme="majorBidi" w:cstheme="majorBidi"/>
                <w:sz w:val="26"/>
                <w:szCs w:val="26"/>
              </w:rPr>
              <w:t>(2,775,792)</w:t>
            </w:r>
          </w:p>
        </w:tc>
      </w:tr>
      <w:tr w:rsidR="0004697D" w:rsidRPr="00627208" w14:paraId="7395232B" w14:textId="77777777" w:rsidTr="0004697D">
        <w:trPr>
          <w:trHeight w:val="261"/>
        </w:trPr>
        <w:tc>
          <w:tcPr>
            <w:tcW w:w="3059" w:type="dxa"/>
            <w:shd w:val="clear" w:color="auto" w:fill="auto"/>
          </w:tcPr>
          <w:p w14:paraId="618B2B1A" w14:textId="77777777" w:rsidR="0004697D" w:rsidRPr="00627208" w:rsidRDefault="0004697D" w:rsidP="0004697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หนี้สินอนุพันธ์อื่น</w:t>
            </w:r>
          </w:p>
        </w:tc>
        <w:tc>
          <w:tcPr>
            <w:tcW w:w="1373" w:type="dxa"/>
            <w:vAlign w:val="bottom"/>
          </w:tcPr>
          <w:p w14:paraId="33015F42" w14:textId="48E8BE21" w:rsidR="0004697D" w:rsidRPr="00627208" w:rsidRDefault="0004697D" w:rsidP="000469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6B04682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38DD9C5" w14:textId="25066A83" w:rsidR="0004697D" w:rsidRPr="00627208" w:rsidRDefault="0004697D" w:rsidP="000469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(53,707)</w:t>
            </w:r>
          </w:p>
        </w:tc>
        <w:tc>
          <w:tcPr>
            <w:tcW w:w="277" w:type="dxa"/>
            <w:vAlign w:val="bottom"/>
          </w:tcPr>
          <w:p w14:paraId="33E82DAA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2C9717" w14:textId="1DB484ED" w:rsidR="0004697D" w:rsidRPr="00627208" w:rsidRDefault="0004697D" w:rsidP="0004697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AD405E" w14:textId="77777777" w:rsidR="0004697D" w:rsidRPr="00627208" w:rsidRDefault="0004697D" w:rsidP="0004697D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8B4F75" w14:textId="68B739E6" w:rsidR="0004697D" w:rsidRPr="00627208" w:rsidRDefault="0004697D" w:rsidP="0004697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A741845" w14:textId="77777777" w:rsidR="0004697D" w:rsidRPr="00627208" w:rsidRDefault="0004697D" w:rsidP="0004697D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2D3BD98" w14:textId="797998D3" w:rsidR="0004697D" w:rsidRPr="00627208" w:rsidRDefault="0004697D" w:rsidP="0004697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(53,707)</w:t>
            </w:r>
          </w:p>
        </w:tc>
        <w:tc>
          <w:tcPr>
            <w:tcW w:w="270" w:type="dxa"/>
            <w:vAlign w:val="bottom"/>
          </w:tcPr>
          <w:p w14:paraId="401D68B4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3469E3A" w14:textId="5B82784F" w:rsidR="0004697D" w:rsidRPr="00627208" w:rsidRDefault="0004697D" w:rsidP="000469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30F2F0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E488D2" w14:textId="4458E43C" w:rsidR="0004697D" w:rsidRPr="00627208" w:rsidRDefault="0004697D" w:rsidP="003141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1C7">
              <w:rPr>
                <w:rFonts w:asciiTheme="majorBidi" w:hAnsiTheme="majorBidi" w:cstheme="majorBidi"/>
                <w:sz w:val="26"/>
                <w:szCs w:val="26"/>
              </w:rPr>
              <w:t>(53,707)</w:t>
            </w:r>
          </w:p>
        </w:tc>
        <w:tc>
          <w:tcPr>
            <w:tcW w:w="351" w:type="dxa"/>
            <w:vAlign w:val="bottom"/>
          </w:tcPr>
          <w:p w14:paraId="0961E3DE" w14:textId="77777777" w:rsidR="0004697D" w:rsidRPr="00627208" w:rsidRDefault="0004697D" w:rsidP="0004697D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6F6DA1" w14:textId="164D937D" w:rsidR="0004697D" w:rsidRPr="00627208" w:rsidRDefault="003141C7" w:rsidP="00046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CD72E2" w14:textId="77777777" w:rsidR="0004697D" w:rsidRPr="00627208" w:rsidRDefault="0004697D" w:rsidP="000469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0BD2731" w14:textId="54AD849C" w:rsidR="0004697D" w:rsidRPr="003141C7" w:rsidRDefault="0004697D" w:rsidP="003141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1C7">
              <w:rPr>
                <w:rFonts w:asciiTheme="majorBidi" w:hAnsiTheme="majorBidi" w:cstheme="majorBidi"/>
                <w:sz w:val="26"/>
                <w:szCs w:val="26"/>
              </w:rPr>
              <w:t>(53,707)</w:t>
            </w:r>
          </w:p>
        </w:tc>
      </w:tr>
    </w:tbl>
    <w:p w14:paraId="3FCB2FB9" w14:textId="77777777" w:rsidR="00886F54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6EC42D09" w14:textId="77777777" w:rsidR="00444995" w:rsidRDefault="00444995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703BE42B" w14:textId="77777777" w:rsidR="00444995" w:rsidRDefault="00444995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tbl>
      <w:tblPr>
        <w:tblW w:w="1533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7"/>
        <w:gridCol w:w="1371"/>
        <w:gridCol w:w="244"/>
        <w:gridCol w:w="1179"/>
        <w:gridCol w:w="278"/>
        <w:gridCol w:w="1349"/>
        <w:gridCol w:w="272"/>
        <w:gridCol w:w="1168"/>
        <w:gridCol w:w="238"/>
        <w:gridCol w:w="1084"/>
        <w:gridCol w:w="272"/>
        <w:gridCol w:w="11"/>
        <w:gridCol w:w="851"/>
        <w:gridCol w:w="272"/>
        <w:gridCol w:w="1083"/>
        <w:gridCol w:w="351"/>
        <w:gridCol w:w="901"/>
        <w:gridCol w:w="272"/>
        <w:gridCol w:w="1066"/>
        <w:gridCol w:w="6"/>
        <w:gridCol w:w="11"/>
      </w:tblGrid>
      <w:tr w:rsidR="00444995" w:rsidRPr="0050233B" w14:paraId="4909A8D1" w14:textId="77777777" w:rsidTr="000C036B">
        <w:trPr>
          <w:gridAfter w:val="2"/>
          <w:wAfter w:w="17" w:type="dxa"/>
          <w:trHeight w:val="264"/>
          <w:tblHeader/>
        </w:trPr>
        <w:tc>
          <w:tcPr>
            <w:tcW w:w="3057" w:type="dxa"/>
            <w:shd w:val="clear" w:color="auto" w:fill="auto"/>
            <w:vAlign w:val="bottom"/>
          </w:tcPr>
          <w:p w14:paraId="19803C00" w14:textId="77777777" w:rsidR="00444995" w:rsidRPr="0050233B" w:rsidRDefault="00444995" w:rsidP="00C1115B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62" w:type="dxa"/>
            <w:gridSpan w:val="18"/>
            <w:vAlign w:val="bottom"/>
            <w:hideMark/>
          </w:tcPr>
          <w:p w14:paraId="678A8B2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44995" w:rsidRPr="0050233B" w14:paraId="42F3B341" w14:textId="77777777" w:rsidTr="000C036B">
        <w:trPr>
          <w:trHeight w:val="264"/>
          <w:tblHeader/>
        </w:trPr>
        <w:tc>
          <w:tcPr>
            <w:tcW w:w="3057" w:type="dxa"/>
            <w:vAlign w:val="bottom"/>
          </w:tcPr>
          <w:p w14:paraId="129E3C9C" w14:textId="77777777" w:rsidR="00444995" w:rsidRPr="0050233B" w:rsidRDefault="00444995" w:rsidP="00C1115B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7183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5B87E89D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gridSpan w:val="2"/>
            <w:vAlign w:val="bottom"/>
          </w:tcPr>
          <w:p w14:paraId="07F3B4DE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13" w:type="dxa"/>
            <w:gridSpan w:val="9"/>
            <w:vAlign w:val="bottom"/>
            <w:hideMark/>
          </w:tcPr>
          <w:p w14:paraId="2B6E565B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44995" w:rsidRPr="0050233B" w14:paraId="37F84060" w14:textId="77777777" w:rsidTr="000C036B">
        <w:trPr>
          <w:trHeight w:val="264"/>
          <w:tblHeader/>
        </w:trPr>
        <w:tc>
          <w:tcPr>
            <w:tcW w:w="3057" w:type="dxa"/>
            <w:vAlign w:val="bottom"/>
            <w:hideMark/>
          </w:tcPr>
          <w:p w14:paraId="1A30A86C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  <w:hideMark/>
          </w:tcPr>
          <w:p w14:paraId="57B9E89C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21D9D6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152C9ED6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  <w:hideMark/>
          </w:tcPr>
          <w:p w14:paraId="6BD63B7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14B498F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  <w:hideMark/>
          </w:tcPr>
          <w:p w14:paraId="6F5C9630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4DFAAF90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hideMark/>
          </w:tcPr>
          <w:p w14:paraId="252E1888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46FDE7D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  <w:hideMark/>
          </w:tcPr>
          <w:p w14:paraId="02B74D63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4D2078B3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1C34B89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6C35B5D0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  <w:hideMark/>
          </w:tcPr>
          <w:p w14:paraId="638CCDE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</w:tcBorders>
            <w:vAlign w:val="bottom"/>
          </w:tcPr>
          <w:p w14:paraId="2BC3A23C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  <w:hideMark/>
          </w:tcPr>
          <w:p w14:paraId="0B339BAF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55E851C7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4C962AE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4995" w:rsidRPr="0050233B" w14:paraId="1322E3E9" w14:textId="77777777" w:rsidTr="000C036B">
        <w:trPr>
          <w:gridAfter w:val="1"/>
          <w:wAfter w:w="11" w:type="dxa"/>
          <w:trHeight w:val="264"/>
          <w:tblHeader/>
        </w:trPr>
        <w:tc>
          <w:tcPr>
            <w:tcW w:w="3057" w:type="dxa"/>
            <w:vAlign w:val="bottom"/>
          </w:tcPr>
          <w:p w14:paraId="49CA6AA8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268" w:type="dxa"/>
            <w:gridSpan w:val="19"/>
            <w:vAlign w:val="bottom"/>
            <w:hideMark/>
          </w:tcPr>
          <w:p w14:paraId="756A8951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44995" w:rsidRPr="0050233B" w14:paraId="7484D1F8" w14:textId="77777777" w:rsidTr="000C036B">
        <w:trPr>
          <w:gridAfter w:val="1"/>
          <w:wAfter w:w="11" w:type="dxa"/>
          <w:trHeight w:val="264"/>
          <w:tblHeader/>
        </w:trPr>
        <w:tc>
          <w:tcPr>
            <w:tcW w:w="3057" w:type="dxa"/>
            <w:vAlign w:val="bottom"/>
          </w:tcPr>
          <w:p w14:paraId="3C8E224F" w14:textId="1C1107A2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42D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E42DF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E42D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2268" w:type="dxa"/>
            <w:gridSpan w:val="19"/>
            <w:vAlign w:val="bottom"/>
          </w:tcPr>
          <w:p w14:paraId="33C7012C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44995" w:rsidRPr="0050233B" w14:paraId="18180436" w14:textId="77777777" w:rsidTr="000C036B">
        <w:trPr>
          <w:trHeight w:val="337"/>
        </w:trPr>
        <w:tc>
          <w:tcPr>
            <w:tcW w:w="3057" w:type="dxa"/>
            <w:vAlign w:val="bottom"/>
            <w:hideMark/>
          </w:tcPr>
          <w:p w14:paraId="267800E5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1" w:type="dxa"/>
            <w:vAlign w:val="bottom"/>
          </w:tcPr>
          <w:p w14:paraId="64C716F3" w14:textId="77777777" w:rsidR="00444995" w:rsidRPr="0050233B" w:rsidRDefault="00444995" w:rsidP="00C1115B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44C8463D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23B637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B635C6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DDD315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9BAA07C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7AB92A2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2525AC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82302A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229082D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7B2B5B78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4961027B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9A90B37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55201159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4A467167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B794FBE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47F4DEE6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995" w:rsidRPr="0050233B" w14:paraId="30AAB8C5" w14:textId="77777777" w:rsidTr="000C036B">
        <w:trPr>
          <w:trHeight w:val="264"/>
        </w:trPr>
        <w:tc>
          <w:tcPr>
            <w:tcW w:w="3057" w:type="dxa"/>
            <w:vAlign w:val="bottom"/>
            <w:hideMark/>
          </w:tcPr>
          <w:p w14:paraId="6C66393F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1" w:type="dxa"/>
          </w:tcPr>
          <w:p w14:paraId="28AF177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60248B3F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4FEC740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D2EDA8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19B9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3C3B057D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F4E5C2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316862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E7E3DE2" w14:textId="77777777" w:rsidR="00444995" w:rsidRPr="00314F86" w:rsidRDefault="00444995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5C18EF7A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43A7F62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43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D9A55E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DDAFA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</w:tcPr>
          <w:p w14:paraId="07A8200A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57E1E3F7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FF36DC0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gridSpan w:val="3"/>
          </w:tcPr>
          <w:p w14:paraId="08C60B4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995" w:rsidRPr="0050233B" w14:paraId="60852173" w14:textId="77777777" w:rsidTr="000C036B">
        <w:trPr>
          <w:trHeight w:val="264"/>
        </w:trPr>
        <w:tc>
          <w:tcPr>
            <w:tcW w:w="3057" w:type="dxa"/>
            <w:vAlign w:val="bottom"/>
            <w:hideMark/>
          </w:tcPr>
          <w:p w14:paraId="207F3695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1" w:type="dxa"/>
          </w:tcPr>
          <w:p w14:paraId="4B5DC3E0" w14:textId="3B02431F" w:rsidR="00444995" w:rsidRPr="0050233B" w:rsidRDefault="0004697D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673048BB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2631E67" w14:textId="793F78D7" w:rsidR="00444995" w:rsidRPr="0050233B" w:rsidRDefault="0004697D" w:rsidP="00C1115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1,590,392</w:t>
            </w:r>
          </w:p>
        </w:tc>
        <w:tc>
          <w:tcPr>
            <w:tcW w:w="278" w:type="dxa"/>
          </w:tcPr>
          <w:p w14:paraId="6F92218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41DC050" w14:textId="2918BFA4" w:rsidR="00444995" w:rsidRPr="0050233B" w:rsidRDefault="0004697D" w:rsidP="00C1115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1467AFC8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8CF42A7" w14:textId="7FD55E6C" w:rsidR="00444995" w:rsidRPr="0050233B" w:rsidRDefault="0004697D" w:rsidP="00C1115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22,992</w:t>
            </w:r>
          </w:p>
        </w:tc>
        <w:tc>
          <w:tcPr>
            <w:tcW w:w="238" w:type="dxa"/>
          </w:tcPr>
          <w:p w14:paraId="723CE6F1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574A96F" w14:textId="7FEA543F" w:rsidR="00444995" w:rsidRPr="00314F86" w:rsidRDefault="0004697D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1,613,384</w:t>
            </w:r>
          </w:p>
        </w:tc>
        <w:tc>
          <w:tcPr>
            <w:tcW w:w="272" w:type="dxa"/>
          </w:tcPr>
          <w:p w14:paraId="0794C0CC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0B511CC" w14:textId="75EEF765" w:rsidR="00444995" w:rsidRPr="0050233B" w:rsidRDefault="0004697D" w:rsidP="00C1115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5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6D78A815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8D519E6" w14:textId="6541D599" w:rsidR="00444995" w:rsidRPr="0050233B" w:rsidRDefault="0004697D" w:rsidP="00C111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1,613,481</w:t>
            </w:r>
          </w:p>
        </w:tc>
        <w:tc>
          <w:tcPr>
            <w:tcW w:w="351" w:type="dxa"/>
          </w:tcPr>
          <w:p w14:paraId="324F7887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</w:tcPr>
          <w:p w14:paraId="2DCFA311" w14:textId="6B95C2FE" w:rsidR="00444995" w:rsidRPr="0050233B" w:rsidRDefault="0004697D" w:rsidP="00C1115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11AF9CB8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191BF4A5" w14:textId="77C0E972" w:rsidR="00444995" w:rsidRPr="0050233B" w:rsidRDefault="0004697D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1,613,481</w:t>
            </w:r>
          </w:p>
        </w:tc>
      </w:tr>
      <w:tr w:rsidR="00444995" w:rsidRPr="0050233B" w14:paraId="01BDEA4D" w14:textId="77777777" w:rsidTr="000C036B">
        <w:trPr>
          <w:trHeight w:val="264"/>
        </w:trPr>
        <w:tc>
          <w:tcPr>
            <w:tcW w:w="3057" w:type="dxa"/>
            <w:vAlign w:val="bottom"/>
            <w:hideMark/>
          </w:tcPr>
          <w:p w14:paraId="6E612BDD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1" w:type="dxa"/>
          </w:tcPr>
          <w:p w14:paraId="20DCBD7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4F5E3628" w14:textId="77777777" w:rsidR="00444995" w:rsidRPr="0004697D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9" w:type="dxa"/>
          </w:tcPr>
          <w:p w14:paraId="6C507CE3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6D400EE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E349D0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378E4F7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FF4C63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6C665C17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DE7CC4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30948541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4CC8D0B3" w14:textId="77777777" w:rsidR="00444995" w:rsidRPr="0050233B" w:rsidRDefault="00444995" w:rsidP="00C1115B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EFB44CF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88B949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270"/>
                <w:tab w:val="decimal" w:pos="450"/>
              </w:tabs>
              <w:spacing w:line="240" w:lineRule="atLeast"/>
              <w:ind w:left="-43" w:right="-3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3DD11597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1936116F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477F0E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33E20A9D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4697D" w:rsidRPr="0050233B" w14:paraId="0280716B" w14:textId="77777777" w:rsidTr="000C036B">
        <w:trPr>
          <w:trHeight w:val="264"/>
        </w:trPr>
        <w:tc>
          <w:tcPr>
            <w:tcW w:w="3057" w:type="dxa"/>
            <w:hideMark/>
          </w:tcPr>
          <w:p w14:paraId="6DD24777" w14:textId="77777777" w:rsidR="0004697D" w:rsidRPr="0050233B" w:rsidRDefault="0004697D" w:rsidP="0004697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371" w:type="dxa"/>
          </w:tcPr>
          <w:p w14:paraId="370C829D" w14:textId="60D5C77E" w:rsidR="0004697D" w:rsidRPr="0050233B" w:rsidRDefault="0004697D" w:rsidP="0004697D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75FB9E78" w14:textId="77777777" w:rsidR="0004697D" w:rsidRPr="0050233B" w:rsidRDefault="0004697D" w:rsidP="00046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FB4ED7" w14:textId="50BCA6A2" w:rsidR="0004697D" w:rsidRPr="0050233B" w:rsidRDefault="0004697D" w:rsidP="0004697D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540C61A6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A0B0B72" w14:textId="6034A918" w:rsidR="0004697D" w:rsidRPr="0050233B" w:rsidRDefault="0004697D" w:rsidP="0004697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1,255,359</w:t>
            </w:r>
          </w:p>
        </w:tc>
        <w:tc>
          <w:tcPr>
            <w:tcW w:w="272" w:type="dxa"/>
          </w:tcPr>
          <w:p w14:paraId="14C31512" w14:textId="77777777" w:rsidR="0004697D" w:rsidRPr="0050233B" w:rsidRDefault="0004697D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B0C025F" w14:textId="357CCE18" w:rsidR="0004697D" w:rsidRPr="0050233B" w:rsidRDefault="0004697D" w:rsidP="0004697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36C3BE25" w14:textId="77777777" w:rsidR="0004697D" w:rsidRPr="0050233B" w:rsidRDefault="0004697D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E625DCC" w14:textId="45964AAD" w:rsidR="0004697D" w:rsidRPr="0050233B" w:rsidRDefault="0004697D" w:rsidP="0004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1,255,359</w:t>
            </w:r>
          </w:p>
        </w:tc>
        <w:tc>
          <w:tcPr>
            <w:tcW w:w="272" w:type="dxa"/>
          </w:tcPr>
          <w:p w14:paraId="6EB5121B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33847C16" w14:textId="4DEDFE23" w:rsidR="0004697D" w:rsidRPr="0050233B" w:rsidRDefault="0004697D" w:rsidP="0004697D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43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914,057</w:t>
            </w:r>
          </w:p>
        </w:tc>
        <w:tc>
          <w:tcPr>
            <w:tcW w:w="272" w:type="dxa"/>
          </w:tcPr>
          <w:p w14:paraId="7C992F94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BC34DEF" w14:textId="6B667A4A" w:rsidR="0004697D" w:rsidRPr="0050233B" w:rsidRDefault="0004697D" w:rsidP="0004697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351" w:type="dxa"/>
          </w:tcPr>
          <w:p w14:paraId="2E918565" w14:textId="77777777" w:rsidR="0004697D" w:rsidRPr="0050233B" w:rsidRDefault="0004697D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1FB736AE" w14:textId="29327662" w:rsidR="0004697D" w:rsidRPr="0050233B" w:rsidRDefault="0004697D" w:rsidP="000469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341,302</w:t>
            </w:r>
          </w:p>
        </w:tc>
        <w:tc>
          <w:tcPr>
            <w:tcW w:w="272" w:type="dxa"/>
          </w:tcPr>
          <w:p w14:paraId="52B97386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F91AC01" w14:textId="026A1AE0" w:rsidR="0004697D" w:rsidRPr="0050233B" w:rsidRDefault="0004697D" w:rsidP="0004697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1,255,359</w:t>
            </w:r>
          </w:p>
        </w:tc>
      </w:tr>
      <w:tr w:rsidR="0004697D" w:rsidRPr="0050233B" w14:paraId="5597D712" w14:textId="77777777" w:rsidTr="000C036B">
        <w:trPr>
          <w:trHeight w:val="264"/>
        </w:trPr>
        <w:tc>
          <w:tcPr>
            <w:tcW w:w="3057" w:type="dxa"/>
            <w:hideMark/>
          </w:tcPr>
          <w:p w14:paraId="148BBB30" w14:textId="77777777" w:rsidR="0004697D" w:rsidRPr="0050233B" w:rsidRDefault="0004697D" w:rsidP="0004697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371" w:type="dxa"/>
          </w:tcPr>
          <w:p w14:paraId="4F98E573" w14:textId="04530558" w:rsidR="0004697D" w:rsidRPr="0050233B" w:rsidRDefault="0004697D" w:rsidP="0004697D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37A7426C" w14:textId="77777777" w:rsidR="0004697D" w:rsidRPr="0050233B" w:rsidRDefault="0004697D" w:rsidP="00046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6ABF450" w14:textId="70518648" w:rsidR="0004697D" w:rsidRPr="0050233B" w:rsidRDefault="0004697D" w:rsidP="0004697D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2DC87B0E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258154" w14:textId="36D4A72E" w:rsidR="0004697D" w:rsidRPr="0050233B" w:rsidRDefault="0004697D" w:rsidP="0004697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B1A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5CDF6B06" w14:textId="77777777" w:rsidR="0004697D" w:rsidRPr="0050233B" w:rsidRDefault="0004697D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219BA99" w14:textId="434E481A" w:rsidR="0004697D" w:rsidRPr="00955C25" w:rsidRDefault="0004697D" w:rsidP="0004697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89,932</w:t>
            </w:r>
          </w:p>
        </w:tc>
        <w:tc>
          <w:tcPr>
            <w:tcW w:w="238" w:type="dxa"/>
          </w:tcPr>
          <w:p w14:paraId="301824E6" w14:textId="77777777" w:rsidR="0004697D" w:rsidRPr="0050233B" w:rsidRDefault="0004697D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94C5091" w14:textId="30AFB02A" w:rsidR="0004697D" w:rsidRPr="0050233B" w:rsidRDefault="0004697D" w:rsidP="0004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89,932</w:t>
            </w:r>
          </w:p>
        </w:tc>
        <w:tc>
          <w:tcPr>
            <w:tcW w:w="272" w:type="dxa"/>
          </w:tcPr>
          <w:p w14:paraId="6FBBA051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C0234DF" w14:textId="556E5800" w:rsidR="0004697D" w:rsidRPr="0050233B" w:rsidRDefault="0004697D" w:rsidP="0004697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BB302C9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D7EC691" w14:textId="59F56997" w:rsidR="0004697D" w:rsidRPr="0050233B" w:rsidRDefault="0004697D" w:rsidP="000469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92,739</w:t>
            </w:r>
          </w:p>
        </w:tc>
        <w:tc>
          <w:tcPr>
            <w:tcW w:w="351" w:type="dxa"/>
          </w:tcPr>
          <w:p w14:paraId="73947194" w14:textId="77777777" w:rsidR="0004697D" w:rsidRPr="0050233B" w:rsidRDefault="0004697D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0D630DB" w14:textId="66DF74B0" w:rsidR="0004697D" w:rsidRPr="0050233B" w:rsidRDefault="0004697D" w:rsidP="0004697D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541CFF39" w14:textId="77777777" w:rsidR="0004697D" w:rsidRPr="0050233B" w:rsidRDefault="0004697D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77781A5A" w14:textId="615F6285" w:rsidR="0004697D" w:rsidRPr="0050233B" w:rsidRDefault="0004697D" w:rsidP="0004697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92,739</w:t>
            </w:r>
          </w:p>
        </w:tc>
      </w:tr>
      <w:tr w:rsidR="0004697D" w:rsidRPr="0050233B" w14:paraId="34100613" w14:textId="77777777" w:rsidTr="000C036B">
        <w:trPr>
          <w:trHeight w:val="264"/>
        </w:trPr>
        <w:tc>
          <w:tcPr>
            <w:tcW w:w="3057" w:type="dxa"/>
          </w:tcPr>
          <w:p w14:paraId="3D22A86D" w14:textId="77777777" w:rsidR="0004697D" w:rsidRPr="0050233B" w:rsidRDefault="0004697D" w:rsidP="0004697D">
            <w:pPr>
              <w:ind w:left="-15"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1" w:type="dxa"/>
          </w:tcPr>
          <w:p w14:paraId="75A44419" w14:textId="0000A8E9" w:rsidR="0004697D" w:rsidRPr="0050233B" w:rsidRDefault="0004697D" w:rsidP="0004697D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9D55F81" w14:textId="77777777" w:rsidR="0004697D" w:rsidRPr="0050233B" w:rsidRDefault="0004697D" w:rsidP="00046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9BDAB68" w14:textId="0299693A" w:rsidR="0004697D" w:rsidRPr="0050233B" w:rsidRDefault="0004697D" w:rsidP="0004697D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0C65A2EE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2283863" w14:textId="171E6821" w:rsidR="0004697D" w:rsidRPr="0050233B" w:rsidRDefault="0004697D" w:rsidP="0004697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B1A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C080315" w14:textId="77777777" w:rsidR="0004697D" w:rsidRPr="0050233B" w:rsidRDefault="0004697D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A6B23A7" w14:textId="57FDA14D" w:rsidR="0004697D" w:rsidRPr="0050233B" w:rsidRDefault="0004697D" w:rsidP="0004697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4,939,762</w:t>
            </w:r>
          </w:p>
        </w:tc>
        <w:tc>
          <w:tcPr>
            <w:tcW w:w="238" w:type="dxa"/>
          </w:tcPr>
          <w:p w14:paraId="2B43B481" w14:textId="77777777" w:rsidR="0004697D" w:rsidRPr="0050233B" w:rsidRDefault="0004697D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F7095D9" w14:textId="21DCAAEE" w:rsidR="0004697D" w:rsidRPr="0050233B" w:rsidRDefault="0004697D" w:rsidP="0004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4,939,762</w:t>
            </w:r>
          </w:p>
        </w:tc>
        <w:tc>
          <w:tcPr>
            <w:tcW w:w="272" w:type="dxa"/>
          </w:tcPr>
          <w:p w14:paraId="7D318FA1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15FFF9B" w14:textId="0532E03B" w:rsidR="0004697D" w:rsidRPr="0050233B" w:rsidRDefault="0004697D" w:rsidP="0004697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ADDE1B6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D28B517" w14:textId="1A05ED0F" w:rsidR="0004697D" w:rsidRPr="0004697D" w:rsidRDefault="00DE2A2B" w:rsidP="00DE2A2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4,942,641</w:t>
            </w:r>
          </w:p>
        </w:tc>
        <w:tc>
          <w:tcPr>
            <w:tcW w:w="351" w:type="dxa"/>
          </w:tcPr>
          <w:p w14:paraId="1DB8397B" w14:textId="77777777" w:rsidR="0004697D" w:rsidRPr="0050233B" w:rsidRDefault="0004697D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3F81DC8E" w14:textId="7076EC02" w:rsidR="0004697D" w:rsidRPr="0050233B" w:rsidRDefault="00DE2A2B" w:rsidP="0004697D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73F70841" w14:textId="77777777" w:rsidR="0004697D" w:rsidRPr="0050233B" w:rsidRDefault="0004697D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67048931" w14:textId="01F1F9A1" w:rsidR="0004697D" w:rsidRPr="0050233B" w:rsidRDefault="0004697D" w:rsidP="0004697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4,942,641</w:t>
            </w:r>
          </w:p>
        </w:tc>
      </w:tr>
      <w:tr w:rsidR="0004697D" w:rsidRPr="0050233B" w14:paraId="5E3A6446" w14:textId="77777777" w:rsidTr="000C036B">
        <w:trPr>
          <w:trHeight w:val="264"/>
        </w:trPr>
        <w:tc>
          <w:tcPr>
            <w:tcW w:w="3057" w:type="dxa"/>
            <w:vAlign w:val="bottom"/>
          </w:tcPr>
          <w:p w14:paraId="65C5E89B" w14:textId="77777777" w:rsidR="0004697D" w:rsidRPr="0050233B" w:rsidRDefault="0004697D" w:rsidP="0004697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4797D1D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73C1B692" w14:textId="77777777" w:rsidR="0004697D" w:rsidRPr="0050233B" w:rsidRDefault="0004697D" w:rsidP="00046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85F4C0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30B5160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43DB1BA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DD83550" w14:textId="77777777" w:rsidR="0004697D" w:rsidRPr="0050233B" w:rsidRDefault="0004697D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A822AEE" w14:textId="77777777" w:rsidR="0004697D" w:rsidRPr="0050233B" w:rsidRDefault="0004697D" w:rsidP="0004697D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EB5E9D1" w14:textId="77777777" w:rsidR="0004697D" w:rsidRPr="0050233B" w:rsidRDefault="0004697D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3D7CC58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48C72881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B69C338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372F377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F2F7F2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231EBEFB" w14:textId="77777777" w:rsidR="0004697D" w:rsidRPr="0050233B" w:rsidRDefault="0004697D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6D916245" w14:textId="77777777" w:rsidR="0004697D" w:rsidRPr="0050233B" w:rsidRDefault="0004697D" w:rsidP="0004697D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D73EF04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63A579B1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036B" w:rsidRPr="0050233B" w14:paraId="16FDFC95" w14:textId="77777777" w:rsidTr="000C036B">
        <w:trPr>
          <w:trHeight w:val="273"/>
        </w:trPr>
        <w:tc>
          <w:tcPr>
            <w:tcW w:w="3057" w:type="dxa"/>
            <w:vAlign w:val="bottom"/>
          </w:tcPr>
          <w:p w14:paraId="1025DA0E" w14:textId="77777777" w:rsidR="000C036B" w:rsidRPr="0050233B" w:rsidRDefault="000C036B" w:rsidP="0004697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172B07C8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68D63C13" w14:textId="77777777" w:rsidR="000C036B" w:rsidRPr="0050233B" w:rsidRDefault="000C036B" w:rsidP="00046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DCB9C7C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073F3D5B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0218CB9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22065AE" w14:textId="77777777" w:rsidR="000C036B" w:rsidRPr="0050233B" w:rsidRDefault="000C036B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FE9A132" w14:textId="77777777" w:rsidR="000C036B" w:rsidRPr="0050233B" w:rsidRDefault="000C036B" w:rsidP="0004697D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0D9E4F6" w14:textId="77777777" w:rsidR="000C036B" w:rsidRPr="0050233B" w:rsidRDefault="000C036B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2319D7C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473A271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32BC7C2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119B16F3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5CC27F8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42617B5" w14:textId="77777777" w:rsidR="000C036B" w:rsidRPr="0050233B" w:rsidRDefault="000C036B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44684096" w14:textId="77777777" w:rsidR="000C036B" w:rsidRPr="0050233B" w:rsidRDefault="000C036B" w:rsidP="0004697D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6E829F6B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42ABF6A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036B" w:rsidRPr="0050233B" w14:paraId="7F1ECB46" w14:textId="77777777" w:rsidTr="000C036B">
        <w:trPr>
          <w:trHeight w:val="273"/>
        </w:trPr>
        <w:tc>
          <w:tcPr>
            <w:tcW w:w="3057" w:type="dxa"/>
            <w:vAlign w:val="bottom"/>
          </w:tcPr>
          <w:p w14:paraId="28CFA703" w14:textId="77777777" w:rsidR="000C036B" w:rsidRPr="0050233B" w:rsidRDefault="000C036B" w:rsidP="0004697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4146F17C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59AB0241" w14:textId="77777777" w:rsidR="000C036B" w:rsidRPr="0050233B" w:rsidRDefault="000C036B" w:rsidP="00046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825A26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73C911CF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3BD2046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98BCA77" w14:textId="77777777" w:rsidR="000C036B" w:rsidRPr="0050233B" w:rsidRDefault="000C036B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2E2F113" w14:textId="77777777" w:rsidR="000C036B" w:rsidRPr="0050233B" w:rsidRDefault="000C036B" w:rsidP="0004697D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747486E" w14:textId="77777777" w:rsidR="000C036B" w:rsidRPr="0050233B" w:rsidRDefault="000C036B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4B29EB2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37EDA5F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48C41D4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3C6619E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C9BD120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70B29396" w14:textId="77777777" w:rsidR="000C036B" w:rsidRPr="0050233B" w:rsidRDefault="000C036B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DD4CEF7" w14:textId="77777777" w:rsidR="000C036B" w:rsidRPr="0050233B" w:rsidRDefault="000C036B" w:rsidP="0004697D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38149BBE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09A7A2D7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036B" w:rsidRPr="0050233B" w14:paraId="081568A5" w14:textId="77777777" w:rsidTr="000C036B">
        <w:trPr>
          <w:trHeight w:val="273"/>
        </w:trPr>
        <w:tc>
          <w:tcPr>
            <w:tcW w:w="3057" w:type="dxa"/>
            <w:vAlign w:val="bottom"/>
          </w:tcPr>
          <w:p w14:paraId="5B692CF8" w14:textId="77777777" w:rsidR="000C036B" w:rsidRPr="0050233B" w:rsidRDefault="000C036B" w:rsidP="0004697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6CEF1FB3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2CA00EAA" w14:textId="77777777" w:rsidR="000C036B" w:rsidRPr="0050233B" w:rsidRDefault="000C036B" w:rsidP="00046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35F5452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B3288FB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CBDF20D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DFBDA01" w14:textId="77777777" w:rsidR="000C036B" w:rsidRPr="0050233B" w:rsidRDefault="000C036B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1E726D0" w14:textId="77777777" w:rsidR="000C036B" w:rsidRPr="0050233B" w:rsidRDefault="000C036B" w:rsidP="0004697D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C8DA39" w14:textId="77777777" w:rsidR="000C036B" w:rsidRPr="0050233B" w:rsidRDefault="000C036B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3687C52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6A7637CB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54475710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FE3E55E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4E317D8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4716AB5C" w14:textId="77777777" w:rsidR="000C036B" w:rsidRPr="0050233B" w:rsidRDefault="000C036B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4BB8C5DB" w14:textId="77777777" w:rsidR="000C036B" w:rsidRPr="0050233B" w:rsidRDefault="000C036B" w:rsidP="0004697D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A8B4FCF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1D81653C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036B" w:rsidRPr="0050233B" w14:paraId="704453BA" w14:textId="77777777" w:rsidTr="000C036B">
        <w:trPr>
          <w:trHeight w:val="273"/>
        </w:trPr>
        <w:tc>
          <w:tcPr>
            <w:tcW w:w="3057" w:type="dxa"/>
            <w:vAlign w:val="bottom"/>
          </w:tcPr>
          <w:p w14:paraId="385C3E1C" w14:textId="77777777" w:rsidR="000C036B" w:rsidRPr="0050233B" w:rsidRDefault="000C036B" w:rsidP="0004697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45C78C8B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13677835" w14:textId="77777777" w:rsidR="000C036B" w:rsidRPr="0050233B" w:rsidRDefault="000C036B" w:rsidP="00046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37B3637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8DB8EDC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A044E37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6239419C" w14:textId="77777777" w:rsidR="000C036B" w:rsidRPr="0050233B" w:rsidRDefault="000C036B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4996EF43" w14:textId="77777777" w:rsidR="000C036B" w:rsidRPr="0050233B" w:rsidRDefault="000C036B" w:rsidP="0004697D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E65C544" w14:textId="77777777" w:rsidR="000C036B" w:rsidRPr="0050233B" w:rsidRDefault="000C036B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14D9911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8F6196F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43AA59F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28F086A0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E697501" w14:textId="77777777" w:rsidR="000C036B" w:rsidRPr="0050233B" w:rsidRDefault="000C036B" w:rsidP="000469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1EBA68C7" w14:textId="77777777" w:rsidR="000C036B" w:rsidRPr="0050233B" w:rsidRDefault="000C036B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705263B8" w14:textId="77777777" w:rsidR="000C036B" w:rsidRPr="0050233B" w:rsidRDefault="000C036B" w:rsidP="0004697D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23C88A59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F703F96" w14:textId="77777777" w:rsidR="000C036B" w:rsidRPr="0050233B" w:rsidRDefault="000C036B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697D" w:rsidRPr="0050233B" w14:paraId="61BED3CE" w14:textId="77777777" w:rsidTr="000C036B">
        <w:trPr>
          <w:trHeight w:val="273"/>
        </w:trPr>
        <w:tc>
          <w:tcPr>
            <w:tcW w:w="3057" w:type="dxa"/>
            <w:vAlign w:val="bottom"/>
            <w:hideMark/>
          </w:tcPr>
          <w:p w14:paraId="1B1DE99D" w14:textId="77777777" w:rsidR="000C036B" w:rsidRDefault="000C036B" w:rsidP="0004697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125BDA1" w14:textId="0FAA80DA" w:rsidR="0004697D" w:rsidRPr="0050233B" w:rsidRDefault="0004697D" w:rsidP="0004697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1" w:type="dxa"/>
          </w:tcPr>
          <w:p w14:paraId="1FE8880E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36B84E44" w14:textId="77777777" w:rsidR="0004697D" w:rsidRPr="0050233B" w:rsidRDefault="0004697D" w:rsidP="00046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79F4920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4C53E9F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E00261C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6C303E6" w14:textId="77777777" w:rsidR="0004697D" w:rsidRPr="0050233B" w:rsidRDefault="0004697D" w:rsidP="000469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2794E9E" w14:textId="77777777" w:rsidR="0004697D" w:rsidRPr="0050233B" w:rsidRDefault="0004697D" w:rsidP="0004697D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C9E8DB" w14:textId="77777777" w:rsidR="0004697D" w:rsidRPr="0050233B" w:rsidRDefault="0004697D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6F6CAC9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24CE67D3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D71C539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30A7DEB2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1714FA" w14:textId="77777777" w:rsidR="0004697D" w:rsidRPr="0050233B" w:rsidRDefault="0004697D" w:rsidP="000469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178C8B25" w14:textId="77777777" w:rsidR="0004697D" w:rsidRPr="0050233B" w:rsidRDefault="0004697D" w:rsidP="000469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5C2D97F" w14:textId="77777777" w:rsidR="0004697D" w:rsidRPr="0050233B" w:rsidRDefault="0004697D" w:rsidP="0004697D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F1E8274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707F6126" w14:textId="77777777" w:rsidR="0004697D" w:rsidRPr="0050233B" w:rsidRDefault="0004697D" w:rsidP="00046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036B" w:rsidRPr="0050233B" w14:paraId="5A7CD2F7" w14:textId="77777777" w:rsidTr="000C036B">
        <w:trPr>
          <w:trHeight w:val="273"/>
        </w:trPr>
        <w:tc>
          <w:tcPr>
            <w:tcW w:w="3057" w:type="dxa"/>
            <w:vAlign w:val="bottom"/>
            <w:hideMark/>
          </w:tcPr>
          <w:p w14:paraId="70D08057" w14:textId="77777777" w:rsidR="000C036B" w:rsidRPr="0050233B" w:rsidRDefault="000C036B" w:rsidP="000C036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1" w:type="dxa"/>
          </w:tcPr>
          <w:p w14:paraId="09D88923" w14:textId="5ED57A67" w:rsidR="000C036B" w:rsidRPr="0050233B" w:rsidRDefault="000C036B" w:rsidP="000C036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59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5311BD2F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939A20" w14:textId="4D066C9C" w:rsidR="000C036B" w:rsidRPr="0050233B" w:rsidRDefault="000C036B" w:rsidP="000C036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05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3B8CA69A" w14:textId="77777777" w:rsidR="000C036B" w:rsidRPr="0050233B" w:rsidRDefault="000C036B" w:rsidP="000C03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1DE027C8" w14:textId="1345D956" w:rsidR="000C036B" w:rsidRPr="0050233B" w:rsidRDefault="000C036B" w:rsidP="000C036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722D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3B62E239" w14:textId="77777777" w:rsidR="000C036B" w:rsidRPr="0050233B" w:rsidRDefault="000C036B" w:rsidP="000C036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5B8D71E2" w14:textId="0CBA84AA" w:rsidR="000C036B" w:rsidRPr="0050233B" w:rsidRDefault="000C036B" w:rsidP="000C03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(10,000,000)</w:t>
            </w:r>
          </w:p>
        </w:tc>
        <w:tc>
          <w:tcPr>
            <w:tcW w:w="238" w:type="dxa"/>
          </w:tcPr>
          <w:p w14:paraId="5C56C863" w14:textId="77777777" w:rsidR="000C036B" w:rsidRPr="0050233B" w:rsidRDefault="000C036B" w:rsidP="000C03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8525D47" w14:textId="5D8D4BA3" w:rsidR="000C036B" w:rsidRPr="0050233B" w:rsidRDefault="000C036B" w:rsidP="000C036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(10,000,000)</w:t>
            </w:r>
          </w:p>
        </w:tc>
        <w:tc>
          <w:tcPr>
            <w:tcW w:w="272" w:type="dxa"/>
          </w:tcPr>
          <w:p w14:paraId="5AD12211" w14:textId="77777777" w:rsidR="000C036B" w:rsidRPr="0050233B" w:rsidRDefault="000C036B" w:rsidP="000C03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2414C5A3" w14:textId="09D398E6" w:rsidR="000C036B" w:rsidRPr="0050233B" w:rsidRDefault="000C036B" w:rsidP="000C036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077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BEEC16D" w14:textId="77777777" w:rsidR="000C036B" w:rsidRPr="0050233B" w:rsidRDefault="000C036B" w:rsidP="000C03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17F49D1" w14:textId="56EEF37D" w:rsidR="000C036B" w:rsidRPr="0050233B" w:rsidRDefault="000C036B" w:rsidP="000C03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(10,000,000)</w:t>
            </w:r>
          </w:p>
        </w:tc>
        <w:tc>
          <w:tcPr>
            <w:tcW w:w="351" w:type="dxa"/>
          </w:tcPr>
          <w:p w14:paraId="2B3F9AE3" w14:textId="77777777" w:rsidR="000C036B" w:rsidRPr="0050233B" w:rsidRDefault="000C036B" w:rsidP="000C03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4225C6A3" w14:textId="1896D948" w:rsidR="000C036B" w:rsidRPr="0050233B" w:rsidRDefault="000C036B" w:rsidP="000C036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28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3E4242B1" w14:textId="77777777" w:rsidR="000C036B" w:rsidRPr="0050233B" w:rsidRDefault="000C036B" w:rsidP="000C03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0F055439" w14:textId="47DB3210" w:rsidR="000C036B" w:rsidRPr="0050233B" w:rsidRDefault="000C036B" w:rsidP="000C036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(10,000,000)</w:t>
            </w:r>
          </w:p>
        </w:tc>
      </w:tr>
      <w:tr w:rsidR="000C036B" w:rsidRPr="0050233B" w14:paraId="1803056D" w14:textId="77777777" w:rsidTr="000C036B">
        <w:trPr>
          <w:trHeight w:val="264"/>
        </w:trPr>
        <w:tc>
          <w:tcPr>
            <w:tcW w:w="3057" w:type="dxa"/>
            <w:vAlign w:val="bottom"/>
            <w:hideMark/>
          </w:tcPr>
          <w:p w14:paraId="01B639C8" w14:textId="77777777" w:rsidR="000C036B" w:rsidRPr="0050233B" w:rsidRDefault="000C036B" w:rsidP="000C036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71" w:type="dxa"/>
          </w:tcPr>
          <w:p w14:paraId="46D35E49" w14:textId="3EC5B40F" w:rsidR="000C036B" w:rsidRPr="0050233B" w:rsidRDefault="000C036B" w:rsidP="000C036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59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35D4EBF1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446C49BA" w14:textId="0A817278" w:rsidR="000C036B" w:rsidRPr="0050233B" w:rsidRDefault="000C036B" w:rsidP="000C036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05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095541DC" w14:textId="77777777" w:rsidR="000C036B" w:rsidRPr="0050233B" w:rsidRDefault="000C036B" w:rsidP="000C03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6CC4DDF" w14:textId="79AF84AA" w:rsidR="000C036B" w:rsidRPr="0050233B" w:rsidRDefault="000C036B" w:rsidP="000C036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722D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6D4194A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1DAE4FB" w14:textId="04678F14" w:rsidR="000C036B" w:rsidRPr="0050233B" w:rsidRDefault="000C036B" w:rsidP="000C03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(11,992,102)</w:t>
            </w:r>
          </w:p>
        </w:tc>
        <w:tc>
          <w:tcPr>
            <w:tcW w:w="238" w:type="dxa"/>
          </w:tcPr>
          <w:p w14:paraId="158F3466" w14:textId="77777777" w:rsidR="000C036B" w:rsidRPr="0050233B" w:rsidRDefault="000C036B" w:rsidP="000C03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1D9DDE9" w14:textId="109B8A67" w:rsidR="000C036B" w:rsidRPr="0050233B" w:rsidRDefault="000C036B" w:rsidP="000C03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(11,992,102)</w:t>
            </w:r>
          </w:p>
        </w:tc>
        <w:tc>
          <w:tcPr>
            <w:tcW w:w="272" w:type="dxa"/>
          </w:tcPr>
          <w:p w14:paraId="0E22F79C" w14:textId="77777777" w:rsidR="000C036B" w:rsidRPr="0050233B" w:rsidRDefault="000C036B" w:rsidP="000C03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6E81C57B" w14:textId="159D764A" w:rsidR="000C036B" w:rsidRPr="0050233B" w:rsidRDefault="000C036B" w:rsidP="000C036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077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381E72A" w14:textId="77777777" w:rsidR="000C036B" w:rsidRPr="0050233B" w:rsidRDefault="000C036B" w:rsidP="000C03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98DE3E4" w14:textId="5065B111" w:rsidR="000C036B" w:rsidRPr="0050233B" w:rsidRDefault="000C036B" w:rsidP="000C03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(12,076,810)</w:t>
            </w:r>
          </w:p>
        </w:tc>
        <w:tc>
          <w:tcPr>
            <w:tcW w:w="351" w:type="dxa"/>
          </w:tcPr>
          <w:p w14:paraId="436C6D0E" w14:textId="77777777" w:rsidR="000C036B" w:rsidRPr="0050233B" w:rsidRDefault="000C036B" w:rsidP="000C03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31A09A03" w14:textId="6E1A6FED" w:rsidR="000C036B" w:rsidRPr="0050233B" w:rsidRDefault="000C036B" w:rsidP="000C036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28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79413C74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6B92666" w14:textId="3F1C73D8" w:rsidR="000C036B" w:rsidRPr="0050233B" w:rsidRDefault="000C036B" w:rsidP="000C03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(12,076,810)</w:t>
            </w:r>
          </w:p>
        </w:tc>
      </w:tr>
      <w:tr w:rsidR="000C036B" w:rsidRPr="0050233B" w14:paraId="139C1956" w14:textId="77777777" w:rsidTr="000C036B">
        <w:trPr>
          <w:trHeight w:val="264"/>
        </w:trPr>
        <w:tc>
          <w:tcPr>
            <w:tcW w:w="3057" w:type="dxa"/>
          </w:tcPr>
          <w:p w14:paraId="58C90D0E" w14:textId="68E82326" w:rsidR="000C036B" w:rsidRPr="0050233B" w:rsidRDefault="008C12C6" w:rsidP="000C036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</w:t>
            </w:r>
            <w:r w:rsidR="000C036B"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71" w:type="dxa"/>
          </w:tcPr>
          <w:p w14:paraId="3406B9A4" w14:textId="77777777" w:rsidR="000C036B" w:rsidRPr="00317598" w:rsidRDefault="000C036B" w:rsidP="000C036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14:paraId="010C8892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58E00129" w14:textId="77777777" w:rsidR="000C036B" w:rsidRPr="005305EA" w:rsidRDefault="000C036B" w:rsidP="000C036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8" w:type="dxa"/>
          </w:tcPr>
          <w:p w14:paraId="24995D9C" w14:textId="77777777" w:rsidR="000C036B" w:rsidRPr="0050233B" w:rsidRDefault="000C036B" w:rsidP="000C03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AA8F534" w14:textId="77777777" w:rsidR="000C036B" w:rsidRPr="005722D4" w:rsidRDefault="000C036B" w:rsidP="000C036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2ED382F7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354049E" w14:textId="77777777" w:rsidR="000C036B" w:rsidRDefault="000C036B" w:rsidP="000C03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41CE6E" w14:textId="77777777" w:rsidR="000C036B" w:rsidRPr="0050233B" w:rsidRDefault="000C036B" w:rsidP="000C03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C99322B" w14:textId="77777777" w:rsidR="000C036B" w:rsidRDefault="000C036B" w:rsidP="000C03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C269528" w14:textId="77777777" w:rsidR="000C036B" w:rsidRPr="0050233B" w:rsidRDefault="000C036B" w:rsidP="000C03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F34EAFD" w14:textId="77777777" w:rsidR="000C036B" w:rsidRPr="0060773E" w:rsidRDefault="000C036B" w:rsidP="000C036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7C279C03" w14:textId="77777777" w:rsidR="000C036B" w:rsidRPr="0050233B" w:rsidRDefault="000C036B" w:rsidP="000C03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6991076" w14:textId="77777777" w:rsidR="000C036B" w:rsidRDefault="000C036B" w:rsidP="000C03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9192B9A" w14:textId="77777777" w:rsidR="000C036B" w:rsidRPr="0050233B" w:rsidRDefault="000C036B" w:rsidP="000C03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5AA7748" w14:textId="77777777" w:rsidR="000C036B" w:rsidRPr="009B28B3" w:rsidRDefault="000C036B" w:rsidP="000C036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7AED1D0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8B3C512" w14:textId="77777777" w:rsidR="000C036B" w:rsidRDefault="000C036B" w:rsidP="000C03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036B" w:rsidRPr="0050233B" w14:paraId="3B35315D" w14:textId="77777777" w:rsidTr="000C036B">
        <w:trPr>
          <w:trHeight w:val="264"/>
        </w:trPr>
        <w:tc>
          <w:tcPr>
            <w:tcW w:w="3057" w:type="dxa"/>
            <w:vAlign w:val="bottom"/>
          </w:tcPr>
          <w:p w14:paraId="2457057D" w14:textId="5D7B6E3C" w:rsidR="000C036B" w:rsidRPr="0050233B" w:rsidRDefault="000C036B" w:rsidP="000C036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71" w:type="dxa"/>
          </w:tcPr>
          <w:p w14:paraId="397A5E15" w14:textId="77777777" w:rsidR="000C036B" w:rsidRPr="00317598" w:rsidRDefault="000C036B" w:rsidP="000C036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14:paraId="26782505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30FF0A" w14:textId="77777777" w:rsidR="000C036B" w:rsidRPr="005305EA" w:rsidRDefault="000C036B" w:rsidP="000C036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8" w:type="dxa"/>
          </w:tcPr>
          <w:p w14:paraId="74B514BF" w14:textId="77777777" w:rsidR="000C036B" w:rsidRPr="0050233B" w:rsidRDefault="000C036B" w:rsidP="000C03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61E9D5BA" w14:textId="77777777" w:rsidR="000C036B" w:rsidRPr="005722D4" w:rsidRDefault="000C036B" w:rsidP="000C036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62B9219A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34AF366" w14:textId="77777777" w:rsidR="000C036B" w:rsidRDefault="000C036B" w:rsidP="000C03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D6883D2" w14:textId="77777777" w:rsidR="000C036B" w:rsidRPr="0050233B" w:rsidRDefault="000C036B" w:rsidP="000C03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D95DB31" w14:textId="77777777" w:rsidR="000C036B" w:rsidRDefault="000C036B" w:rsidP="000C03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906C0B8" w14:textId="77777777" w:rsidR="000C036B" w:rsidRPr="0050233B" w:rsidRDefault="000C036B" w:rsidP="000C03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631C051E" w14:textId="77777777" w:rsidR="000C036B" w:rsidRPr="0060773E" w:rsidRDefault="000C036B" w:rsidP="000C036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4FD4B88" w14:textId="77777777" w:rsidR="000C036B" w:rsidRPr="0050233B" w:rsidRDefault="000C036B" w:rsidP="000C03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476F02" w14:textId="77777777" w:rsidR="000C036B" w:rsidRDefault="000C036B" w:rsidP="000C03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37A67F6" w14:textId="77777777" w:rsidR="000C036B" w:rsidRPr="0050233B" w:rsidRDefault="000C036B" w:rsidP="000C03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9F2FFBE" w14:textId="77777777" w:rsidR="000C036B" w:rsidRPr="009B28B3" w:rsidRDefault="000C036B" w:rsidP="000C036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49D86A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0E0043C9" w14:textId="77777777" w:rsidR="000C036B" w:rsidRDefault="000C036B" w:rsidP="000C03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036B" w:rsidRPr="0050233B" w14:paraId="421D90C9" w14:textId="77777777" w:rsidTr="000C036B">
        <w:trPr>
          <w:trHeight w:val="264"/>
        </w:trPr>
        <w:tc>
          <w:tcPr>
            <w:tcW w:w="3057" w:type="dxa"/>
            <w:vAlign w:val="bottom"/>
          </w:tcPr>
          <w:p w14:paraId="35FB0604" w14:textId="6340D3B4" w:rsidR="000C036B" w:rsidRPr="0050233B" w:rsidRDefault="000C036B" w:rsidP="000C036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71" w:type="dxa"/>
          </w:tcPr>
          <w:p w14:paraId="7A22A316" w14:textId="0D643716" w:rsidR="000C036B" w:rsidRPr="00317598" w:rsidRDefault="000C036B" w:rsidP="000C036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(89,795)</w:t>
            </w:r>
          </w:p>
        </w:tc>
        <w:tc>
          <w:tcPr>
            <w:tcW w:w="244" w:type="dxa"/>
          </w:tcPr>
          <w:p w14:paraId="1DD788D1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70A87D49" w14:textId="1A967CA2" w:rsidR="000C036B" w:rsidRPr="005305EA" w:rsidRDefault="000C036B" w:rsidP="000C036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0ADB3EAD" w14:textId="77777777" w:rsidR="000C036B" w:rsidRPr="0050233B" w:rsidRDefault="000C036B" w:rsidP="000C03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18002EB8" w14:textId="5B6AFD61" w:rsidR="000C036B" w:rsidRPr="005722D4" w:rsidRDefault="000C036B" w:rsidP="000C036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5A0D0157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FF93ECC" w14:textId="1D13A463" w:rsidR="000C036B" w:rsidRDefault="000C036B" w:rsidP="000C03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7EAE9EE" w14:textId="77777777" w:rsidR="000C036B" w:rsidRPr="0050233B" w:rsidRDefault="000C036B" w:rsidP="000C03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A1D36C9" w14:textId="581E4A42" w:rsidR="000C036B" w:rsidRDefault="000C036B" w:rsidP="000C03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(89,795)</w:t>
            </w:r>
          </w:p>
        </w:tc>
        <w:tc>
          <w:tcPr>
            <w:tcW w:w="272" w:type="dxa"/>
          </w:tcPr>
          <w:p w14:paraId="7DCBA95D" w14:textId="77777777" w:rsidR="000C036B" w:rsidRPr="0050233B" w:rsidRDefault="000C036B" w:rsidP="000C03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92D47A7" w14:textId="519A30D6" w:rsidR="000C036B" w:rsidRPr="0060773E" w:rsidRDefault="000C036B" w:rsidP="000C036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292296AE" w14:textId="77777777" w:rsidR="000C036B" w:rsidRPr="0050233B" w:rsidRDefault="000C036B" w:rsidP="000C03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EFB4FDA" w14:textId="15963EB6" w:rsidR="000C036B" w:rsidRDefault="000C036B" w:rsidP="000C03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(89,795)</w:t>
            </w:r>
          </w:p>
        </w:tc>
        <w:tc>
          <w:tcPr>
            <w:tcW w:w="351" w:type="dxa"/>
          </w:tcPr>
          <w:p w14:paraId="7A333256" w14:textId="77777777" w:rsidR="000C036B" w:rsidRPr="0050233B" w:rsidRDefault="000C036B" w:rsidP="000C03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191F0CC6" w14:textId="0ADCBF0E" w:rsidR="000C036B" w:rsidRPr="009B28B3" w:rsidRDefault="000C036B" w:rsidP="000C036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5739C166" w14:textId="77777777" w:rsidR="000C036B" w:rsidRPr="0050233B" w:rsidRDefault="000C036B" w:rsidP="000C03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DBD4C1B" w14:textId="3FF0904D" w:rsidR="000C036B" w:rsidRDefault="000C036B" w:rsidP="000C03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(89,795)</w:t>
            </w:r>
          </w:p>
        </w:tc>
      </w:tr>
    </w:tbl>
    <w:p w14:paraId="27E46B84" w14:textId="77777777" w:rsidR="00886F54" w:rsidRPr="00627208" w:rsidRDefault="00886F54" w:rsidP="004F0A8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20"/>
          <w:highlight w:val="yellow"/>
          <w:lang w:bidi="th-TH"/>
        </w:rPr>
        <w:sectPr w:rsidR="00886F54" w:rsidRPr="00627208" w:rsidSect="003343BC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61"/>
        <w:gridCol w:w="1315"/>
        <w:gridCol w:w="302"/>
        <w:gridCol w:w="1214"/>
        <w:gridCol w:w="284"/>
        <w:gridCol w:w="1275"/>
        <w:gridCol w:w="284"/>
        <w:gridCol w:w="1180"/>
        <w:gridCol w:w="241"/>
        <w:gridCol w:w="1051"/>
        <w:gridCol w:w="283"/>
        <w:gridCol w:w="832"/>
        <w:gridCol w:w="241"/>
        <w:gridCol w:w="1134"/>
        <w:gridCol w:w="287"/>
        <w:gridCol w:w="908"/>
        <w:gridCol w:w="284"/>
        <w:gridCol w:w="1134"/>
      </w:tblGrid>
      <w:tr w:rsidR="00414AA4" w:rsidRPr="00627208" w14:paraId="1FA8E7B2" w14:textId="77777777" w:rsidTr="008576FC">
        <w:trPr>
          <w:trHeight w:val="261"/>
          <w:tblHeader/>
        </w:trPr>
        <w:tc>
          <w:tcPr>
            <w:tcW w:w="3061" w:type="dxa"/>
            <w:shd w:val="clear" w:color="auto" w:fill="auto"/>
            <w:vAlign w:val="bottom"/>
          </w:tcPr>
          <w:p w14:paraId="2550870E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49" w:type="dxa"/>
            <w:gridSpan w:val="17"/>
            <w:vAlign w:val="bottom"/>
            <w:hideMark/>
          </w:tcPr>
          <w:p w14:paraId="1D59F8C2" w14:textId="77777777" w:rsidR="00414AA4" w:rsidRPr="00627208" w:rsidRDefault="00414AA4" w:rsidP="008576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4AA4" w:rsidRPr="00627208" w14:paraId="437699CF" w14:textId="77777777" w:rsidTr="008576FC">
        <w:trPr>
          <w:trHeight w:val="261"/>
          <w:tblHeader/>
        </w:trPr>
        <w:tc>
          <w:tcPr>
            <w:tcW w:w="3061" w:type="dxa"/>
            <w:shd w:val="clear" w:color="auto" w:fill="auto"/>
            <w:vAlign w:val="bottom"/>
          </w:tcPr>
          <w:p w14:paraId="2DCD5A80" w14:textId="77777777" w:rsidR="00414AA4" w:rsidRPr="00627208" w:rsidRDefault="00414AA4" w:rsidP="008576F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46" w:type="dxa"/>
            <w:gridSpan w:val="9"/>
            <w:tcBorders>
              <w:bottom w:val="single" w:sz="4" w:space="0" w:color="auto"/>
            </w:tcBorders>
            <w:vAlign w:val="bottom"/>
          </w:tcPr>
          <w:p w14:paraId="3A15BB3D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6EBCEBB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14:paraId="60AC0CDE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AA4" w:rsidRPr="00627208" w14:paraId="3F50147F" w14:textId="77777777" w:rsidTr="008576FC">
        <w:trPr>
          <w:trHeight w:val="261"/>
          <w:tblHeader/>
        </w:trPr>
        <w:tc>
          <w:tcPr>
            <w:tcW w:w="3061" w:type="dxa"/>
            <w:shd w:val="clear" w:color="auto" w:fill="auto"/>
            <w:vAlign w:val="bottom"/>
          </w:tcPr>
          <w:p w14:paraId="37F76906" w14:textId="77777777" w:rsidR="00414AA4" w:rsidRPr="00627208" w:rsidRDefault="00414AA4" w:rsidP="008576F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984E851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AD13CCC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302" w:type="dxa"/>
            <w:tcBorders>
              <w:top w:val="single" w:sz="4" w:space="0" w:color="auto"/>
            </w:tcBorders>
            <w:vAlign w:val="bottom"/>
          </w:tcPr>
          <w:p w14:paraId="781641FC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8EE65B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60" w:right="-86" w:hanging="1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CC02EF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6704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E36A0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26202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69DF2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6481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vAlign w:val="bottom"/>
          </w:tcPr>
          <w:p w14:paraId="1A78B23D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235A88C2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633D3B1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F11349E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7" w:type="dxa"/>
            <w:vAlign w:val="bottom"/>
          </w:tcPr>
          <w:p w14:paraId="121C5D3B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65314D04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  <w:vAlign w:val="bottom"/>
          </w:tcPr>
          <w:p w14:paraId="2F646F3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0B65E0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AA4" w:rsidRPr="00627208" w14:paraId="2A697BF1" w14:textId="77777777" w:rsidTr="008576FC">
        <w:trPr>
          <w:trHeight w:val="261"/>
          <w:tblHeader/>
        </w:trPr>
        <w:tc>
          <w:tcPr>
            <w:tcW w:w="3061" w:type="dxa"/>
            <w:shd w:val="clear" w:color="auto" w:fill="auto"/>
            <w:vAlign w:val="bottom"/>
          </w:tcPr>
          <w:p w14:paraId="7E2F28F8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49" w:type="dxa"/>
            <w:gridSpan w:val="17"/>
            <w:vAlign w:val="bottom"/>
          </w:tcPr>
          <w:p w14:paraId="7243B451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14AA4" w:rsidRPr="00627208" w14:paraId="5DAB3401" w14:textId="77777777" w:rsidTr="008576FC">
        <w:trPr>
          <w:trHeight w:val="261"/>
          <w:tblHeader/>
        </w:trPr>
        <w:tc>
          <w:tcPr>
            <w:tcW w:w="3061" w:type="dxa"/>
            <w:shd w:val="clear" w:color="auto" w:fill="auto"/>
            <w:vAlign w:val="bottom"/>
          </w:tcPr>
          <w:p w14:paraId="2BC49169" w14:textId="762BA62F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 w:rsidR="00E42D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2249" w:type="dxa"/>
            <w:gridSpan w:val="17"/>
            <w:vAlign w:val="bottom"/>
          </w:tcPr>
          <w:p w14:paraId="2F0B403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14AA4" w:rsidRPr="00627208" w14:paraId="3B729684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0BF6E2C8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15" w:type="dxa"/>
            <w:vAlign w:val="bottom"/>
          </w:tcPr>
          <w:p w14:paraId="1966D30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18BA41C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C7A5CC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D458D2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4471E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D34E6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1731C2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80B1AF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D16750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194A50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E8CA1F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42F3E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3807B2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230224C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08" w:type="dxa"/>
            <w:vAlign w:val="bottom"/>
          </w:tcPr>
          <w:p w14:paraId="244A6979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5BD05B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92527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6B0E786B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36052663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5" w:type="dxa"/>
            <w:vAlign w:val="bottom"/>
          </w:tcPr>
          <w:p w14:paraId="7E9E750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1FFCC8A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FAA047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87AD8C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DAE19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0D70F1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9B2968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345B61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467BCF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ACA22E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27AAE95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2C58EA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FDBE4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5478C8E9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8C071CE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9DAB98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0CA47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2A633067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252E7F22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15" w:type="dxa"/>
            <w:vAlign w:val="bottom"/>
          </w:tcPr>
          <w:p w14:paraId="03D00250" w14:textId="4E4DD794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5DF56B1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B1920E7" w14:textId="05BAA63E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E0FFA7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0851B7" w14:textId="5D036038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33B305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267A2FB" w14:textId="43374CB0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963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52</w:t>
            </w: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CE43AB1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AAC8B65" w14:textId="18E57F4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963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52</w:t>
            </w: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83" w:type="dxa"/>
            <w:vAlign w:val="bottom"/>
          </w:tcPr>
          <w:p w14:paraId="086C6C2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427E9C9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E4A271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C9ABB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CCC6A16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90E9E17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0D3B8D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67CE5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44916B3B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3A44A8C6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15" w:type="dxa"/>
            <w:vAlign w:val="bottom"/>
          </w:tcPr>
          <w:p w14:paraId="770B8719" w14:textId="26F0A969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104ABBC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E117D5C" w14:textId="0716821F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661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58</w:t>
            </w: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84" w:type="dxa"/>
            <w:vAlign w:val="bottom"/>
          </w:tcPr>
          <w:p w14:paraId="2002E64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48D995" w14:textId="321A981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CFEDEA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EE6FA1C" w14:textId="3992A42B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987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15BE51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3330178" w14:textId="20938DE3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684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57</w:t>
            </w:r>
            <w:r w:rsidRPr="004F0A85">
              <w:rPr>
                <w:rFonts w:ascii="Angsana New" w:hAnsi="Angsana New" w:hint="cs"/>
                <w:sz w:val="26"/>
                <w:szCs w:val="26"/>
                <w:lang w:bidi="th-TH"/>
              </w:rPr>
              <w:t>0</w:t>
            </w:r>
          </w:p>
        </w:tc>
        <w:tc>
          <w:tcPr>
            <w:tcW w:w="283" w:type="dxa"/>
            <w:vAlign w:val="bottom"/>
          </w:tcPr>
          <w:p w14:paraId="46CC1C7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F6D63E4" w14:textId="239EB8B0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29DE71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EB6245C" w14:textId="327494BC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2,684,699</w:t>
            </w:r>
          </w:p>
        </w:tc>
        <w:tc>
          <w:tcPr>
            <w:tcW w:w="287" w:type="dxa"/>
            <w:vAlign w:val="bottom"/>
          </w:tcPr>
          <w:p w14:paraId="6C9DA533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6D7962D" w14:textId="2681E23D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A937E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D286FD" w14:textId="720B9B42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2,684,699</w:t>
            </w:r>
          </w:p>
        </w:tc>
      </w:tr>
      <w:tr w:rsidR="004F0A85" w:rsidRPr="00627208" w14:paraId="78F7985F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19CB8FAD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15" w:type="dxa"/>
            <w:vAlign w:val="bottom"/>
          </w:tcPr>
          <w:p w14:paraId="3153A02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703332B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72D3B5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D4A86E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25D6A2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A7DDB7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7F19FA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B86B258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974AA4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BB5CE4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68B8054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6AFACE4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888BD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2D693E86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99073D8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5B9052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07814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4716C383" w14:textId="77777777" w:rsidTr="008576FC">
        <w:trPr>
          <w:trHeight w:val="261"/>
        </w:trPr>
        <w:tc>
          <w:tcPr>
            <w:tcW w:w="3061" w:type="dxa"/>
            <w:shd w:val="clear" w:color="auto" w:fill="auto"/>
          </w:tcPr>
          <w:p w14:paraId="4D9D5FF5" w14:textId="77777777" w:rsidR="004F0A85" w:rsidRPr="00627208" w:rsidRDefault="004F0A85" w:rsidP="004F0A85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15" w:type="dxa"/>
            <w:vAlign w:val="bottom"/>
          </w:tcPr>
          <w:p w14:paraId="29772621" w14:textId="1778181A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5AFE779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6F3E86C9" w14:textId="67820B9E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CC5D04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D4B013" w14:textId="62CEFF1A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723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73B926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7929E07" w14:textId="17139362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EC5475D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14F85F0" w14:textId="457A3D5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723</w:t>
            </w:r>
          </w:p>
        </w:tc>
        <w:tc>
          <w:tcPr>
            <w:tcW w:w="283" w:type="dxa"/>
            <w:vAlign w:val="bottom"/>
          </w:tcPr>
          <w:p w14:paraId="22D2292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73814BED" w14:textId="1A821FDB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1,672,659</w:t>
            </w:r>
          </w:p>
        </w:tc>
        <w:tc>
          <w:tcPr>
            <w:tcW w:w="241" w:type="dxa"/>
            <w:vAlign w:val="bottom"/>
          </w:tcPr>
          <w:p w14:paraId="424ABAF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F42100" w14:textId="40233EC4" w:rsidR="004F0A85" w:rsidRPr="004F0A85" w:rsidRDefault="004F0A85" w:rsidP="004F0A85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7BA2D377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0976D99" w14:textId="61A00B68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579,064</w:t>
            </w:r>
          </w:p>
        </w:tc>
        <w:tc>
          <w:tcPr>
            <w:tcW w:w="284" w:type="dxa"/>
            <w:vAlign w:val="bottom"/>
          </w:tcPr>
          <w:p w14:paraId="3C5459A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012C8D" w14:textId="328686BE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2,251,723</w:t>
            </w:r>
          </w:p>
        </w:tc>
      </w:tr>
      <w:tr w:rsidR="004F0A85" w:rsidRPr="00627208" w14:paraId="08F49217" w14:textId="77777777" w:rsidTr="008576FC">
        <w:trPr>
          <w:trHeight w:val="261"/>
        </w:trPr>
        <w:tc>
          <w:tcPr>
            <w:tcW w:w="3061" w:type="dxa"/>
            <w:shd w:val="clear" w:color="auto" w:fill="auto"/>
          </w:tcPr>
          <w:p w14:paraId="4F574B76" w14:textId="77777777" w:rsidR="004F0A85" w:rsidRPr="00627208" w:rsidRDefault="004F0A85" w:rsidP="004F0A85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15" w:type="dxa"/>
            <w:vAlign w:val="bottom"/>
          </w:tcPr>
          <w:p w14:paraId="62F6C3A9" w14:textId="10C4BD2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2FBD036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138A4E5" w14:textId="1E34F33D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51A9F2F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59BE8C" w14:textId="4BF26525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EFB23D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0959C89" w14:textId="1DD18C61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6A30D75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8482B9B" w14:textId="15898019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283" w:type="dxa"/>
            <w:vAlign w:val="bottom"/>
          </w:tcPr>
          <w:p w14:paraId="23BD9494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3AF9BF3E" w14:textId="4DFBA3EE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A2A8052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89989C" w14:textId="4FBB7950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115,137</w:t>
            </w:r>
          </w:p>
        </w:tc>
        <w:tc>
          <w:tcPr>
            <w:tcW w:w="287" w:type="dxa"/>
            <w:vAlign w:val="bottom"/>
          </w:tcPr>
          <w:p w14:paraId="18B09C2C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A64156E" w14:textId="6FEA0746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9707C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136ACA" w14:textId="4A4EECD4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115,137</w:t>
            </w:r>
          </w:p>
        </w:tc>
      </w:tr>
      <w:tr w:rsidR="004F0A85" w:rsidRPr="00627208" w14:paraId="7618805F" w14:textId="77777777" w:rsidTr="008576FC">
        <w:trPr>
          <w:trHeight w:val="261"/>
        </w:trPr>
        <w:tc>
          <w:tcPr>
            <w:tcW w:w="3061" w:type="dxa"/>
            <w:shd w:val="clear" w:color="auto" w:fill="auto"/>
          </w:tcPr>
          <w:p w14:paraId="29953381" w14:textId="77777777" w:rsidR="004F0A85" w:rsidRPr="00627208" w:rsidRDefault="004F0A85" w:rsidP="004F0A85">
            <w:pPr>
              <w:ind w:left="160" w:right="-250" w:hanging="16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5" w:type="dxa"/>
            <w:vAlign w:val="bottom"/>
          </w:tcPr>
          <w:p w14:paraId="5BE5A9B6" w14:textId="498349B2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14ACA0C2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D9FECB2" w14:textId="71D7CB5A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B4847A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F2779C" w14:textId="097E2400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E38B9E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26FEE1D" w14:textId="40937483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154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B0E8D7A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8564AFA" w14:textId="63E3D8A6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154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691</w:t>
            </w:r>
          </w:p>
        </w:tc>
        <w:tc>
          <w:tcPr>
            <w:tcW w:w="283" w:type="dxa"/>
            <w:vAlign w:val="bottom"/>
          </w:tcPr>
          <w:p w14:paraId="3187218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81D0CAF" w14:textId="6179DC2D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D7C5F9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6C8278" w14:textId="7FB921A3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2,154,410</w:t>
            </w:r>
          </w:p>
        </w:tc>
        <w:tc>
          <w:tcPr>
            <w:tcW w:w="287" w:type="dxa"/>
            <w:vAlign w:val="bottom"/>
          </w:tcPr>
          <w:p w14:paraId="08D6024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520FDC3" w14:textId="1B815246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DB3D14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701D14" w14:textId="272241AD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2,154,410</w:t>
            </w:r>
          </w:p>
        </w:tc>
      </w:tr>
      <w:tr w:rsidR="004F0A85" w:rsidRPr="00627208" w14:paraId="134B6E40" w14:textId="77777777" w:rsidTr="008576FC">
        <w:trPr>
          <w:trHeight w:val="261"/>
        </w:trPr>
        <w:tc>
          <w:tcPr>
            <w:tcW w:w="3061" w:type="dxa"/>
            <w:shd w:val="clear" w:color="auto" w:fill="auto"/>
          </w:tcPr>
          <w:p w14:paraId="2501C33C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15" w:type="dxa"/>
            <w:vAlign w:val="bottom"/>
          </w:tcPr>
          <w:p w14:paraId="4FAB9F0D" w14:textId="37DD1E2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06018FC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4F5F89A" w14:textId="31ECFA18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B4ED29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F27A05" w14:textId="0C934BAE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3FF970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F5145E9" w14:textId="4C7804AE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bidi="th-TH"/>
              </w:rPr>
              <w:t>0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BF3B7D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FDF7AEF" w14:textId="5EE0D4CB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bidi="th-TH"/>
              </w:rPr>
              <w:t>0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283" w:type="dxa"/>
            <w:vAlign w:val="bottom"/>
          </w:tcPr>
          <w:p w14:paraId="0B7BEA8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BE136BA" w14:textId="0DB94A71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9FD56CF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F829DB" w14:textId="2563E5D1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5,069,644</w:t>
            </w:r>
          </w:p>
        </w:tc>
        <w:tc>
          <w:tcPr>
            <w:tcW w:w="287" w:type="dxa"/>
            <w:vAlign w:val="bottom"/>
          </w:tcPr>
          <w:p w14:paraId="796A6456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19836C6" w14:textId="7D0C7469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7A036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E1461C" w14:textId="2237269A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5,069,644</w:t>
            </w:r>
          </w:p>
        </w:tc>
      </w:tr>
      <w:tr w:rsidR="004F0A85" w:rsidRPr="00627208" w14:paraId="788F13CA" w14:textId="77777777" w:rsidTr="00DB57F9">
        <w:trPr>
          <w:trHeight w:val="261"/>
        </w:trPr>
        <w:tc>
          <w:tcPr>
            <w:tcW w:w="3061" w:type="dxa"/>
            <w:shd w:val="clear" w:color="auto" w:fill="auto"/>
          </w:tcPr>
          <w:p w14:paraId="4FD14B11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15" w:type="dxa"/>
          </w:tcPr>
          <w:p w14:paraId="2B399F6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2" w:type="dxa"/>
          </w:tcPr>
          <w:p w14:paraId="5CA4C5D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8460B3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229157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D298A4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DAB0FBA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</w:tcPr>
          <w:p w14:paraId="16871A0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57FF498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77B3991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40055FF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293FB21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0BA00602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13328D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1C870B1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03C0355D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FCBEE5F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84BE8D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272071E2" w14:textId="77777777" w:rsidTr="00DB57F9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23F73428" w14:textId="77777777" w:rsidR="004F0A85" w:rsidRPr="00627208" w:rsidRDefault="004F0A85" w:rsidP="004F0A85">
            <w:pPr>
              <w:ind w:right="-90" w:firstLine="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15" w:type="dxa"/>
          </w:tcPr>
          <w:p w14:paraId="5D989B1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4283139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93EF0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B45076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23AC96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44E1292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</w:tcPr>
          <w:p w14:paraId="022B38D2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4F2F723B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6A3E262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6D4A025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4B49174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4E0EDDE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62C779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078B326B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0219F4F6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38D73CC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43C66F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6D36D8B1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22BDB19C" w14:textId="77777777" w:rsidR="004F0A85" w:rsidRPr="00627208" w:rsidRDefault="004F0A85" w:rsidP="004F0A85">
            <w:pPr>
              <w:ind w:right="-90" w:firstLine="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15" w:type="dxa"/>
            <w:vAlign w:val="bottom"/>
          </w:tcPr>
          <w:p w14:paraId="62538496" w14:textId="38009F61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302" w:type="dxa"/>
            <w:vAlign w:val="bottom"/>
          </w:tcPr>
          <w:p w14:paraId="3912634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17887FF" w14:textId="0F982CDA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806014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6AD641" w14:textId="22416203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AA6BEF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EFB6E17" w14:textId="2C821DBC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EBB4005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093ED95" w14:textId="3391AD59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283" w:type="dxa"/>
            <w:vAlign w:val="bottom"/>
          </w:tcPr>
          <w:p w14:paraId="760E716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32060A5" w14:textId="6F8F3FAB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C285BA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50FAF9" w14:textId="0C27EC8F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</w:rPr>
              <w:t>117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</w:rPr>
              <w:t>638</w:t>
            </w:r>
          </w:p>
        </w:tc>
        <w:tc>
          <w:tcPr>
            <w:tcW w:w="287" w:type="dxa"/>
            <w:vAlign w:val="bottom"/>
          </w:tcPr>
          <w:p w14:paraId="74B8EC1C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546DD36" w14:textId="22DA6F4B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AA1685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B9D1A" w14:textId="765E7A4D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</w:rPr>
              <w:t>117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</w:rPr>
              <w:t>638</w:t>
            </w:r>
          </w:p>
        </w:tc>
      </w:tr>
      <w:tr w:rsidR="004F0A85" w:rsidRPr="00627208" w14:paraId="0A1A5F88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6C23EDDE" w14:textId="35B55380" w:rsidR="004F0A85" w:rsidRPr="004F0A85" w:rsidRDefault="00C53EEE" w:rsidP="004F0A85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อนุพันธ์ที่เกี่ยวกับพลังงาน</w:t>
            </w:r>
          </w:p>
        </w:tc>
        <w:tc>
          <w:tcPr>
            <w:tcW w:w="1315" w:type="dxa"/>
            <w:vAlign w:val="bottom"/>
          </w:tcPr>
          <w:p w14:paraId="39694952" w14:textId="20D05E9D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302" w:type="dxa"/>
            <w:vAlign w:val="bottom"/>
          </w:tcPr>
          <w:p w14:paraId="172EA96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424B8DD" w14:textId="74CA6707" w:rsidR="004F0A85" w:rsidRPr="004F0A85" w:rsidRDefault="004F0A85" w:rsidP="003141C7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456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237</w:t>
            </w:r>
          </w:p>
        </w:tc>
        <w:tc>
          <w:tcPr>
            <w:tcW w:w="284" w:type="dxa"/>
            <w:vAlign w:val="bottom"/>
          </w:tcPr>
          <w:p w14:paraId="3FD4F33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8270D8" w14:textId="13DF6803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300AB4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8175502" w14:textId="7CA6074A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22521B8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58B4A37" w14:textId="087297AC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456,237</w:t>
            </w:r>
          </w:p>
        </w:tc>
        <w:tc>
          <w:tcPr>
            <w:tcW w:w="283" w:type="dxa"/>
            <w:vAlign w:val="bottom"/>
          </w:tcPr>
          <w:p w14:paraId="3BAAE69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65C0033" w14:textId="2F3169A4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2806ED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29A898" w14:textId="15AE8F59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456,237</w:t>
            </w:r>
          </w:p>
        </w:tc>
        <w:tc>
          <w:tcPr>
            <w:tcW w:w="287" w:type="dxa"/>
            <w:vAlign w:val="bottom"/>
          </w:tcPr>
          <w:p w14:paraId="4D358B5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A2E4977" w14:textId="64BE09D8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C5260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51E065" w14:textId="698C8C5E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456,237</w:t>
            </w:r>
          </w:p>
        </w:tc>
      </w:tr>
      <w:tr w:rsidR="004F0A85" w:rsidRPr="00627208" w14:paraId="762229A8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30CF99E8" w14:textId="77777777" w:rsidR="004F0A85" w:rsidRPr="00627208" w:rsidRDefault="004F0A85" w:rsidP="004F0A85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14:paraId="27502749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48FFD25E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936387E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021F32B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7A97B5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1AC17D" w14:textId="77777777" w:rsidR="004F0A85" w:rsidRPr="00627208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87D9DDE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61E361A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00E3F03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D943F70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4B52945D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A12841C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362F538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36665763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F333621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AB0363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1C34CC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72E1A24D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17A5110A" w14:textId="77777777" w:rsidR="004F0A85" w:rsidRPr="00627208" w:rsidRDefault="004F0A85" w:rsidP="004F0A8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15" w:type="dxa"/>
            <w:vAlign w:val="bottom"/>
          </w:tcPr>
          <w:p w14:paraId="328B5B9D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02" w:type="dxa"/>
            <w:vAlign w:val="bottom"/>
          </w:tcPr>
          <w:p w14:paraId="27466B9B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539ADD6B" w14:textId="77777777" w:rsidR="004F0A85" w:rsidRPr="00F82FA7" w:rsidRDefault="004F0A85" w:rsidP="004F0A8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2D2FFA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968F6C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08D09D" w14:textId="77777777" w:rsidR="004F0A85" w:rsidRPr="00627208" w:rsidRDefault="004F0A85" w:rsidP="004F0A8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F380195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2A1965B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120A1B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B1AA0FA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79E5158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FA34B20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85E045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78F9822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7029F6F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AAB1EA5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C3780E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09987131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551C4F7E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5" w:type="dxa"/>
            <w:vAlign w:val="bottom"/>
          </w:tcPr>
          <w:p w14:paraId="3A2287CA" w14:textId="4A2F7B90" w:rsidR="004F0A85" w:rsidRPr="004F0A85" w:rsidRDefault="004F0A85" w:rsidP="004F0A85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59C0234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B154A68" w14:textId="2369E514" w:rsidR="004F0A85" w:rsidRPr="004F0A85" w:rsidRDefault="004F0A85" w:rsidP="004F0A8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AD450C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2C73DA" w14:textId="1C4518C6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6578EC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1DC999F" w14:textId="63E2BC4D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(49,856,172)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6FE6931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9163D2A" w14:textId="29435C73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(49,856,172)</w:t>
            </w:r>
          </w:p>
        </w:tc>
        <w:tc>
          <w:tcPr>
            <w:tcW w:w="283" w:type="dxa"/>
            <w:vAlign w:val="bottom"/>
          </w:tcPr>
          <w:p w14:paraId="45354F3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292D04D1" w14:textId="2E6D19B0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F1E87D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14EFD22" w14:textId="6E9F7540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(49,639,757)</w:t>
            </w:r>
          </w:p>
        </w:tc>
        <w:tc>
          <w:tcPr>
            <w:tcW w:w="287" w:type="dxa"/>
            <w:vAlign w:val="bottom"/>
          </w:tcPr>
          <w:p w14:paraId="1E51BEA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10B89BF" w14:textId="2A5422DB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2B03B0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46E4D" w14:textId="759A95A0" w:rsidR="004F0A85" w:rsidRPr="004F0A85" w:rsidRDefault="004F0A85" w:rsidP="004F0A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(49,639,757)</w:t>
            </w:r>
          </w:p>
        </w:tc>
      </w:tr>
      <w:tr w:rsidR="004F0A85" w:rsidRPr="00627208" w14:paraId="6F41FC5B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383B29F6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15" w:type="dxa"/>
            <w:vAlign w:val="bottom"/>
          </w:tcPr>
          <w:p w14:paraId="50C58EF1" w14:textId="14D944B7" w:rsidR="004F0A85" w:rsidRPr="004F0A85" w:rsidRDefault="004F0A85" w:rsidP="004F0A85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4609A5D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B2B1CD6" w14:textId="7120390B" w:rsidR="004F0A85" w:rsidRPr="004F0A85" w:rsidRDefault="004F0A85" w:rsidP="004F0A8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FFE3CBF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6D40BC" w14:textId="3AC67AD1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91B80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680E7F9" w14:textId="3A74716A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4F0A85">
              <w:rPr>
                <w:rFonts w:ascii="Angsana New" w:hAnsi="Angsana New"/>
                <w:sz w:val="26"/>
                <w:szCs w:val="26"/>
              </w:rPr>
              <w:t>0,000)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A501992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DF1AEE8" w14:textId="61A5CB86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4F0A85">
              <w:rPr>
                <w:rFonts w:ascii="Angsana New" w:hAnsi="Angsana New"/>
                <w:sz w:val="26"/>
                <w:szCs w:val="26"/>
              </w:rPr>
              <w:t>0,000)</w:t>
            </w:r>
          </w:p>
        </w:tc>
        <w:tc>
          <w:tcPr>
            <w:tcW w:w="283" w:type="dxa"/>
            <w:vAlign w:val="bottom"/>
          </w:tcPr>
          <w:p w14:paraId="1BCFF55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402E1A5" w14:textId="626AC27C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D9739C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6208" w14:textId="76AF0A7A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4F0A85">
              <w:rPr>
                <w:rFonts w:ascii="Angsana New" w:hAnsi="Angsana New"/>
                <w:sz w:val="26"/>
                <w:szCs w:val="26"/>
              </w:rPr>
              <w:t>0,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728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670DA578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191E143" w14:textId="780ABEED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47B73B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1261E3" w14:textId="1F3966D4" w:rsidR="004F0A85" w:rsidRPr="004F0A85" w:rsidRDefault="004F0A85" w:rsidP="004F0A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4F0A85">
              <w:rPr>
                <w:rFonts w:ascii="Angsana New" w:hAnsi="Angsana New"/>
                <w:sz w:val="26"/>
                <w:szCs w:val="26"/>
              </w:rPr>
              <w:t>0,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728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F0A85" w:rsidRPr="00627208" w14:paraId="2D58771B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517B266B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15" w:type="dxa"/>
            <w:vAlign w:val="bottom"/>
          </w:tcPr>
          <w:p w14:paraId="7C7DBE58" w14:textId="15FFD8B6" w:rsidR="004F0A85" w:rsidRPr="004F0A85" w:rsidRDefault="004F0A85" w:rsidP="004F0A85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7EFC304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BD3F1E0" w14:textId="38D7DBCE" w:rsidR="004F0A85" w:rsidRPr="004F0A85" w:rsidRDefault="004F0A85" w:rsidP="004F0A8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CF2E42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26CA51" w14:textId="5843A362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2C3083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E4DD613" w14:textId="669E216C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4F0A85">
              <w:rPr>
                <w:rFonts w:ascii="Angsana New" w:hAnsi="Angsana New"/>
                <w:sz w:val="26"/>
                <w:szCs w:val="26"/>
              </w:rPr>
              <w:t>,0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199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1A717E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080B966" w14:textId="392B16E1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(28,063,199)</w:t>
            </w:r>
          </w:p>
        </w:tc>
        <w:tc>
          <w:tcPr>
            <w:tcW w:w="283" w:type="dxa"/>
            <w:vAlign w:val="bottom"/>
          </w:tcPr>
          <w:p w14:paraId="45557AF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7B5B0156" w14:textId="7D4D58F9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D4F358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C47A0C" w14:textId="17FF4D25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(27,911,690)</w:t>
            </w:r>
          </w:p>
        </w:tc>
        <w:tc>
          <w:tcPr>
            <w:tcW w:w="287" w:type="dxa"/>
            <w:vAlign w:val="bottom"/>
          </w:tcPr>
          <w:p w14:paraId="168ACC4B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5CC19FB" w14:textId="6D4B18CA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20DAFF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2555C6" w14:textId="0CB92CD6" w:rsidR="004F0A85" w:rsidRPr="004F0A85" w:rsidRDefault="004F0A85" w:rsidP="004F0A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(27,911,690)</w:t>
            </w:r>
          </w:p>
        </w:tc>
      </w:tr>
      <w:tr w:rsidR="004F0A85" w:rsidRPr="00627208" w14:paraId="6E088A18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35DE090C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15" w:type="dxa"/>
            <w:vAlign w:val="bottom"/>
          </w:tcPr>
          <w:p w14:paraId="220DDAB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2" w:type="dxa"/>
            <w:vAlign w:val="bottom"/>
          </w:tcPr>
          <w:p w14:paraId="088C71A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EF0DEF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9A6BEF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F9C32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4C0A7CE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DF24E3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3B09A82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9243BF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E1DBBF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75C1AE6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24C88E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2DA7F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0B918D98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9F1B232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84E07E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92C7D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</w:tr>
      <w:tr w:rsidR="004F0A85" w:rsidRPr="00627208" w14:paraId="53B91A94" w14:textId="77777777" w:rsidTr="008576FC">
        <w:trPr>
          <w:trHeight w:val="261"/>
        </w:trPr>
        <w:tc>
          <w:tcPr>
            <w:tcW w:w="3061" w:type="dxa"/>
            <w:shd w:val="clear" w:color="auto" w:fill="auto"/>
          </w:tcPr>
          <w:p w14:paraId="58A6AD82" w14:textId="77777777" w:rsidR="004F0A85" w:rsidRPr="00627208" w:rsidRDefault="004F0A85" w:rsidP="004F0A8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การป้องกันความเสี่ยง</w:t>
            </w:r>
          </w:p>
        </w:tc>
        <w:tc>
          <w:tcPr>
            <w:tcW w:w="1315" w:type="dxa"/>
            <w:vAlign w:val="bottom"/>
          </w:tcPr>
          <w:p w14:paraId="0D5B388F" w14:textId="2470EA4C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47</w:t>
            </w: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548</w:t>
            </w: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02" w:type="dxa"/>
            <w:vAlign w:val="bottom"/>
          </w:tcPr>
          <w:p w14:paraId="7F9581B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59F2DEB" w14:textId="17815D33" w:rsidR="004F0A85" w:rsidRPr="004F0A85" w:rsidRDefault="004F0A85" w:rsidP="004F0A8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6B14664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E6691C" w14:textId="50A1EAB0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5B1789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CA2BDBB" w14:textId="3C07B8D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559C67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15E03B7" w14:textId="49A72772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548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EC17DB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FFFACAB" w14:textId="3BFD3B56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E8FECE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7FDFB0" w14:textId="591EF032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548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5EB53C4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9D550DE" w14:textId="595CC49E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78C4AE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21B212" w14:textId="472B169B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(47,548)</w:t>
            </w:r>
          </w:p>
        </w:tc>
      </w:tr>
      <w:tr w:rsidR="004F0A85" w:rsidRPr="00627208" w14:paraId="1C4ACADA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7F3D88E3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อนุพันธ์ที่เกี่ยวกับพลังงาน</w:t>
            </w:r>
          </w:p>
        </w:tc>
        <w:tc>
          <w:tcPr>
            <w:tcW w:w="1315" w:type="dxa"/>
            <w:vAlign w:val="bottom"/>
          </w:tcPr>
          <w:p w14:paraId="76B96698" w14:textId="6D350218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592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896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02" w:type="dxa"/>
            <w:vAlign w:val="bottom"/>
          </w:tcPr>
          <w:p w14:paraId="41A1D86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8F85CCE" w14:textId="4333D843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(194,133)</w:t>
            </w:r>
          </w:p>
        </w:tc>
        <w:tc>
          <w:tcPr>
            <w:tcW w:w="284" w:type="dxa"/>
            <w:vAlign w:val="bottom"/>
          </w:tcPr>
          <w:p w14:paraId="6B0D462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49B8DC" w14:textId="08E513D8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45B6A6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77CD958" w14:textId="75CAAD1F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BAAD30A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36F312C" w14:textId="4005CB39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787</w:t>
            </w:r>
            <w:r w:rsidRPr="004F0A85">
              <w:rPr>
                <w:rFonts w:ascii="Angsana New" w:hAnsi="Angsana New"/>
                <w:sz w:val="26"/>
                <w:szCs w:val="26"/>
              </w:rPr>
              <w:t>,0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BBE5FA4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167FDAF" w14:textId="1CD49E6F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D7BD3A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738688" w14:textId="4EF02329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787</w:t>
            </w:r>
            <w:r w:rsidRPr="004F0A85">
              <w:rPr>
                <w:rFonts w:ascii="Angsana New" w:hAnsi="Angsana New"/>
                <w:sz w:val="26"/>
                <w:szCs w:val="26"/>
              </w:rPr>
              <w:t>,0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54FCF994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7FF8B72" w14:textId="22935114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1953E5F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86B7EE" w14:textId="1BEE8BA1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(3,787,029)</w:t>
            </w:r>
          </w:p>
        </w:tc>
      </w:tr>
      <w:tr w:rsidR="004F0A85" w:rsidRPr="00627208" w14:paraId="0805F23B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7C54D92B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หนี้สินอนุพันธ์อื่น</w:t>
            </w:r>
          </w:p>
        </w:tc>
        <w:tc>
          <w:tcPr>
            <w:tcW w:w="1315" w:type="dxa"/>
            <w:vAlign w:val="bottom"/>
          </w:tcPr>
          <w:p w14:paraId="5E1C4DDD" w14:textId="305B4D8E" w:rsidR="004F0A85" w:rsidRPr="004F0A85" w:rsidRDefault="004F0A85" w:rsidP="004F0A85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7EE4123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E9CB123" w14:textId="5AE30E68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(77,374)</w:t>
            </w:r>
          </w:p>
        </w:tc>
        <w:tc>
          <w:tcPr>
            <w:tcW w:w="284" w:type="dxa"/>
            <w:vAlign w:val="bottom"/>
          </w:tcPr>
          <w:p w14:paraId="2C4452A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246AD9" w14:textId="1C5B38C4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23E2EC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FC53447" w14:textId="1B9F6C0F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B7358A5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31C650A" w14:textId="201B78A2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374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535D2C3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38751B6F" w14:textId="7A51AC3C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FAA3DA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10CF335" w14:textId="601F20A4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374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28DB1EAF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934DEA9" w14:textId="5C5A8C5B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4EF75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73F835" w14:textId="35310421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(77,374)</w:t>
            </w:r>
          </w:p>
        </w:tc>
      </w:tr>
      <w:tr w:rsidR="004F0A85" w:rsidRPr="00627208" w14:paraId="53B9027D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672A8757" w14:textId="77777777" w:rsidR="004F0A85" w:rsidRPr="00627208" w:rsidRDefault="004F0A85" w:rsidP="004F0A8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65970080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6CFB1DEA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8B79E07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3674D8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2D5783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831CA6" w14:textId="77777777" w:rsidR="004F0A85" w:rsidRPr="00627208" w:rsidRDefault="004F0A85" w:rsidP="004F0A8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5EEE0E6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836B42A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5AA9C9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D45B43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561F11F2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1004FB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FE5741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F660831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8553240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77591CD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672311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1184487" w14:textId="672805A3" w:rsidR="00886F54" w:rsidRDefault="00886F54" w:rsidP="00886F54">
      <w:pPr>
        <w:ind w:left="720"/>
        <w:rPr>
          <w:rFonts w:asciiTheme="majorBidi" w:hAnsiTheme="majorBidi" w:cstheme="majorBidi"/>
        </w:rPr>
      </w:pPr>
    </w:p>
    <w:tbl>
      <w:tblPr>
        <w:tblW w:w="153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283"/>
        <w:gridCol w:w="1276"/>
        <w:gridCol w:w="284"/>
        <w:gridCol w:w="1275"/>
        <w:gridCol w:w="284"/>
        <w:gridCol w:w="1134"/>
        <w:gridCol w:w="283"/>
        <w:gridCol w:w="993"/>
        <w:gridCol w:w="283"/>
        <w:gridCol w:w="851"/>
        <w:gridCol w:w="283"/>
        <w:gridCol w:w="992"/>
        <w:gridCol w:w="284"/>
        <w:gridCol w:w="992"/>
        <w:gridCol w:w="284"/>
        <w:gridCol w:w="1134"/>
      </w:tblGrid>
      <w:tr w:rsidR="00F82FA7" w:rsidRPr="00F82FA7" w14:paraId="6B317B6B" w14:textId="77777777" w:rsidTr="00F82FA7">
        <w:trPr>
          <w:trHeight w:val="261"/>
          <w:tblHeader/>
        </w:trPr>
        <w:tc>
          <w:tcPr>
            <w:tcW w:w="2977" w:type="dxa"/>
            <w:shd w:val="clear" w:color="auto" w:fill="auto"/>
            <w:vAlign w:val="bottom"/>
          </w:tcPr>
          <w:p w14:paraId="392AD26B" w14:textId="77777777" w:rsidR="00F82FA7" w:rsidRPr="00EC6306" w:rsidRDefault="00F82FA7" w:rsidP="006029A8">
            <w:pPr>
              <w:ind w:left="73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333" w:type="dxa"/>
            <w:gridSpan w:val="17"/>
            <w:vAlign w:val="bottom"/>
          </w:tcPr>
          <w:p w14:paraId="3AD7284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82FA7" w:rsidRPr="00F82FA7" w14:paraId="2A889D50" w14:textId="77777777" w:rsidTr="00F82FA7">
        <w:trPr>
          <w:trHeight w:val="261"/>
          <w:tblHeader/>
        </w:trPr>
        <w:tc>
          <w:tcPr>
            <w:tcW w:w="2977" w:type="dxa"/>
            <w:shd w:val="clear" w:color="auto" w:fill="auto"/>
            <w:vAlign w:val="bottom"/>
          </w:tcPr>
          <w:p w14:paraId="64589E39" w14:textId="77777777" w:rsidR="00F82FA7" w:rsidRPr="00EC6306" w:rsidRDefault="00F82FA7" w:rsidP="006029A8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230" w:type="dxa"/>
            <w:gridSpan w:val="9"/>
            <w:tcBorders>
              <w:bottom w:val="single" w:sz="4" w:space="0" w:color="auto"/>
            </w:tcBorders>
            <w:vAlign w:val="bottom"/>
          </w:tcPr>
          <w:p w14:paraId="36BACF58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37B12641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14:paraId="221569C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2FA7" w:rsidRPr="00F82FA7" w14:paraId="4A40E634" w14:textId="77777777" w:rsidTr="00F82FA7">
        <w:trPr>
          <w:trHeight w:val="261"/>
          <w:tblHeader/>
        </w:trPr>
        <w:tc>
          <w:tcPr>
            <w:tcW w:w="2977" w:type="dxa"/>
            <w:shd w:val="clear" w:color="auto" w:fill="auto"/>
            <w:vAlign w:val="bottom"/>
          </w:tcPr>
          <w:p w14:paraId="5607D69C" w14:textId="040F36A6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5C102A1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88E99C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1AF39F7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4FB988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ind w:left="-6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ยุติธรรมผ่าน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F8D798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C6286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ยุติธรรมผ่าน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C7BC8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57DF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E9CE4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58BB9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vAlign w:val="bottom"/>
          </w:tcPr>
          <w:p w14:paraId="3E9E418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845A480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2C49A05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556B49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701B593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9FA205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2175696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77E2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82FA7" w:rsidRPr="00F82FA7" w14:paraId="5F33FFD6" w14:textId="77777777" w:rsidTr="00F82FA7">
        <w:trPr>
          <w:trHeight w:val="261"/>
          <w:tblHeader/>
        </w:trPr>
        <w:tc>
          <w:tcPr>
            <w:tcW w:w="2977" w:type="dxa"/>
            <w:shd w:val="clear" w:color="auto" w:fill="auto"/>
            <w:vAlign w:val="bottom"/>
          </w:tcPr>
          <w:p w14:paraId="36CC2F35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333" w:type="dxa"/>
            <w:gridSpan w:val="17"/>
            <w:vAlign w:val="bottom"/>
          </w:tcPr>
          <w:p w14:paraId="523BE7AF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82FA7" w:rsidRPr="00F82FA7" w14:paraId="38FBF786" w14:textId="77777777" w:rsidTr="00F82FA7">
        <w:trPr>
          <w:trHeight w:val="261"/>
          <w:tblHeader/>
        </w:trPr>
        <w:tc>
          <w:tcPr>
            <w:tcW w:w="2977" w:type="dxa"/>
            <w:shd w:val="clear" w:color="auto" w:fill="auto"/>
            <w:vAlign w:val="bottom"/>
          </w:tcPr>
          <w:p w14:paraId="68EA97B8" w14:textId="3F358611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C630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C63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C630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C63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333" w:type="dxa"/>
            <w:gridSpan w:val="17"/>
            <w:vAlign w:val="bottom"/>
          </w:tcPr>
          <w:p w14:paraId="0ACB6C07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F82FA7" w:rsidRPr="00F82FA7" w14:paraId="19AFEA02" w14:textId="77777777" w:rsidTr="00F82FA7">
        <w:trPr>
          <w:trHeight w:val="333"/>
        </w:trPr>
        <w:tc>
          <w:tcPr>
            <w:tcW w:w="2977" w:type="dxa"/>
            <w:shd w:val="clear" w:color="auto" w:fill="auto"/>
            <w:vAlign w:val="bottom"/>
          </w:tcPr>
          <w:p w14:paraId="3553A540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C63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64F74C5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394387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E097A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426435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F18B6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7E273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B259C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2B963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2F85A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727ACF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82444C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26F11C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09114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8E977EF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AAF82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CFF7C7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578C5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FA7" w:rsidRPr="00F82FA7" w14:paraId="0CD81A94" w14:textId="77777777" w:rsidTr="00F82FA7">
        <w:trPr>
          <w:trHeight w:val="261"/>
        </w:trPr>
        <w:tc>
          <w:tcPr>
            <w:tcW w:w="2977" w:type="dxa"/>
            <w:shd w:val="clear" w:color="auto" w:fill="auto"/>
            <w:vAlign w:val="bottom"/>
          </w:tcPr>
          <w:p w14:paraId="0CB100A2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7D71F94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874FC0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AF4525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A085C6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CDB21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36BC15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DA384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AE2D5F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0F821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FE410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A11D53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92D0B0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0DBF6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A7579F0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D3AEA6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EE0023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C14DF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FA7" w:rsidRPr="00F82FA7" w14:paraId="0D7F5462" w14:textId="77777777" w:rsidTr="00F82FA7">
        <w:trPr>
          <w:trHeight w:val="261"/>
        </w:trPr>
        <w:tc>
          <w:tcPr>
            <w:tcW w:w="2977" w:type="dxa"/>
            <w:shd w:val="clear" w:color="auto" w:fill="auto"/>
            <w:vAlign w:val="bottom"/>
          </w:tcPr>
          <w:p w14:paraId="59805530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vAlign w:val="bottom"/>
          </w:tcPr>
          <w:p w14:paraId="2B50FFD6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D736FB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91711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575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828</w:t>
            </w:r>
          </w:p>
        </w:tc>
        <w:tc>
          <w:tcPr>
            <w:tcW w:w="284" w:type="dxa"/>
            <w:vAlign w:val="bottom"/>
          </w:tcPr>
          <w:p w14:paraId="56AC15E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D158F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4F0D51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EB37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F8C528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B08E6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598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815</w:t>
            </w:r>
          </w:p>
        </w:tc>
        <w:tc>
          <w:tcPr>
            <w:tcW w:w="283" w:type="dxa"/>
            <w:vAlign w:val="bottom"/>
          </w:tcPr>
          <w:p w14:paraId="1B53334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1E3C17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981469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7F268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1,598,944</w:t>
            </w:r>
          </w:p>
        </w:tc>
        <w:tc>
          <w:tcPr>
            <w:tcW w:w="284" w:type="dxa"/>
            <w:vAlign w:val="bottom"/>
          </w:tcPr>
          <w:p w14:paraId="7BF661CF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132EC5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8F61D0D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C53B4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598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</w:tr>
      <w:tr w:rsidR="00F82FA7" w:rsidRPr="00F82FA7" w14:paraId="7F8E5F3C" w14:textId="77777777" w:rsidTr="00F82FA7">
        <w:trPr>
          <w:trHeight w:val="261"/>
        </w:trPr>
        <w:tc>
          <w:tcPr>
            <w:tcW w:w="2977" w:type="dxa"/>
            <w:shd w:val="clear" w:color="auto" w:fill="auto"/>
            <w:vAlign w:val="bottom"/>
          </w:tcPr>
          <w:p w14:paraId="68D4DB50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vAlign w:val="bottom"/>
          </w:tcPr>
          <w:p w14:paraId="48EE703E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54CEB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8C2F2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AF9ED2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0C6A1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44E6AD7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65915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84EC93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74B1E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BDA818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8A6F261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7AD35C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F4D22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D2F3196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8DEDEE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DEDA44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C3B89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2FA7" w:rsidRPr="00F82FA7" w14:paraId="77B67078" w14:textId="77777777" w:rsidTr="00F82FA7">
        <w:trPr>
          <w:trHeight w:val="261"/>
        </w:trPr>
        <w:tc>
          <w:tcPr>
            <w:tcW w:w="2977" w:type="dxa"/>
            <w:shd w:val="clear" w:color="auto" w:fill="auto"/>
          </w:tcPr>
          <w:p w14:paraId="13E878D6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418" w:type="dxa"/>
            <w:vAlign w:val="bottom"/>
          </w:tcPr>
          <w:p w14:paraId="58705CEB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9A97F8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68E6E48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1298CE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0E93F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1,445,787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4E5639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4EA23F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B3270D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EDE13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1,445,787</w:t>
            </w:r>
          </w:p>
        </w:tc>
        <w:tc>
          <w:tcPr>
            <w:tcW w:w="283" w:type="dxa"/>
            <w:vAlign w:val="bottom"/>
          </w:tcPr>
          <w:p w14:paraId="6EE6878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CE9F98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  <w:tc>
          <w:tcPr>
            <w:tcW w:w="283" w:type="dxa"/>
            <w:vAlign w:val="bottom"/>
          </w:tcPr>
          <w:p w14:paraId="5716351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9FE872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04946D18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D29D77B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341,302</w:t>
            </w:r>
          </w:p>
        </w:tc>
        <w:tc>
          <w:tcPr>
            <w:tcW w:w="284" w:type="dxa"/>
            <w:vAlign w:val="bottom"/>
          </w:tcPr>
          <w:p w14:paraId="593C788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7B92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1,445,787</w:t>
            </w:r>
          </w:p>
        </w:tc>
      </w:tr>
      <w:tr w:rsidR="00F82FA7" w:rsidRPr="00F82FA7" w14:paraId="43F4F8A0" w14:textId="77777777" w:rsidTr="00F82FA7">
        <w:trPr>
          <w:trHeight w:val="261"/>
        </w:trPr>
        <w:tc>
          <w:tcPr>
            <w:tcW w:w="2977" w:type="dxa"/>
            <w:shd w:val="clear" w:color="auto" w:fill="auto"/>
          </w:tcPr>
          <w:p w14:paraId="2D059611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418" w:type="dxa"/>
            <w:vAlign w:val="bottom"/>
          </w:tcPr>
          <w:p w14:paraId="4A5AE85C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C90F7A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07885AD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AACFB71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36DD5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D730C8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7751B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86598E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267D6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</w:p>
        </w:tc>
        <w:tc>
          <w:tcPr>
            <w:tcW w:w="283" w:type="dxa"/>
            <w:vAlign w:val="bottom"/>
          </w:tcPr>
          <w:p w14:paraId="7EA5593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85D794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2502D6B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8F4D5B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91,604</w:t>
            </w:r>
          </w:p>
        </w:tc>
        <w:tc>
          <w:tcPr>
            <w:tcW w:w="284" w:type="dxa"/>
            <w:vAlign w:val="bottom"/>
          </w:tcPr>
          <w:p w14:paraId="63B8C5FE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29097BC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019E7CE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DEA1E1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91,604</w:t>
            </w:r>
          </w:p>
        </w:tc>
      </w:tr>
      <w:tr w:rsidR="00F82FA7" w:rsidRPr="00F82FA7" w14:paraId="3214EABE" w14:textId="77777777" w:rsidTr="00F82FA7">
        <w:trPr>
          <w:trHeight w:val="261"/>
        </w:trPr>
        <w:tc>
          <w:tcPr>
            <w:tcW w:w="2977" w:type="dxa"/>
            <w:shd w:val="clear" w:color="auto" w:fill="auto"/>
          </w:tcPr>
          <w:p w14:paraId="27F2DB55" w14:textId="77777777" w:rsidR="00F82FA7" w:rsidRPr="00935513" w:rsidRDefault="00F82FA7" w:rsidP="00935513">
            <w:pPr>
              <w:tabs>
                <w:tab w:val="clear" w:pos="2807"/>
                <w:tab w:val="left" w:pos="2738"/>
              </w:tabs>
              <w:ind w:left="-15" w:right="-3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3551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8" w:type="dxa"/>
          </w:tcPr>
          <w:p w14:paraId="2AD5111D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AFE5914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AC426A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D7C906F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EBDC77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992114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96CCB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833</w:t>
            </w:r>
          </w:p>
        </w:tc>
        <w:tc>
          <w:tcPr>
            <w:tcW w:w="283" w:type="dxa"/>
            <w:shd w:val="clear" w:color="auto" w:fill="auto"/>
          </w:tcPr>
          <w:p w14:paraId="56394BA5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F17E2B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4,829,833</w:t>
            </w:r>
          </w:p>
        </w:tc>
        <w:tc>
          <w:tcPr>
            <w:tcW w:w="283" w:type="dxa"/>
          </w:tcPr>
          <w:p w14:paraId="026258C9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F4CEB2" w14:textId="77777777" w:rsidR="00F82FA7" w:rsidRPr="00EC6306" w:rsidRDefault="00F82FA7" w:rsidP="006029A8">
            <w:pPr>
              <w:tabs>
                <w:tab w:val="left" w:pos="379"/>
              </w:tabs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7AA3491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AF8E78" w14:textId="77777777" w:rsidR="00F82FA7" w:rsidRPr="00EC6306" w:rsidRDefault="00F82FA7" w:rsidP="006029A8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4,829,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284" w:type="dxa"/>
          </w:tcPr>
          <w:p w14:paraId="04F96BBD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A6D27A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DE58196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8A94DA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</w:tr>
      <w:tr w:rsidR="00F82FA7" w:rsidRPr="00F82FA7" w14:paraId="28B431C5" w14:textId="77777777" w:rsidTr="00F82FA7">
        <w:trPr>
          <w:trHeight w:val="261"/>
        </w:trPr>
        <w:tc>
          <w:tcPr>
            <w:tcW w:w="2977" w:type="dxa"/>
            <w:shd w:val="clear" w:color="auto" w:fill="auto"/>
          </w:tcPr>
          <w:p w14:paraId="677E4427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18" w:type="dxa"/>
            <w:vAlign w:val="bottom"/>
          </w:tcPr>
          <w:p w14:paraId="720970CB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F3919C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9EAED9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EA6A6A7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543D3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BC69A0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2CFD6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0185C6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75C95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2BA8C6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9A8941F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3474127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F9B517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491AD22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ABB5D6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D6BAD5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5608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2FA7" w:rsidRPr="00F82FA7" w14:paraId="6A5AFF64" w14:textId="77777777" w:rsidTr="00F82FA7">
        <w:trPr>
          <w:trHeight w:val="261"/>
        </w:trPr>
        <w:tc>
          <w:tcPr>
            <w:tcW w:w="2977" w:type="dxa"/>
            <w:shd w:val="clear" w:color="auto" w:fill="auto"/>
            <w:vAlign w:val="bottom"/>
          </w:tcPr>
          <w:p w14:paraId="23E6248A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สัญญาแลกเปลี่ยนอัตราดอกเบี้ยที่ใช้ใน</w:t>
            </w:r>
          </w:p>
        </w:tc>
        <w:tc>
          <w:tcPr>
            <w:tcW w:w="1418" w:type="dxa"/>
            <w:vAlign w:val="bottom"/>
          </w:tcPr>
          <w:p w14:paraId="4F149108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30CC40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BC87456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2411D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CE004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ECCDED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A4D0C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EAD177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72944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4AF3DA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1DD5C61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42DC2D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A99790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CC47B7A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C1B5CF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A68B2C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F10F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2FA7" w:rsidRPr="00F82FA7" w14:paraId="5C658853" w14:textId="77777777" w:rsidTr="00F82FA7">
        <w:trPr>
          <w:trHeight w:val="261"/>
        </w:trPr>
        <w:tc>
          <w:tcPr>
            <w:tcW w:w="2977" w:type="dxa"/>
            <w:shd w:val="clear" w:color="auto" w:fill="auto"/>
            <w:vAlign w:val="bottom"/>
          </w:tcPr>
          <w:p w14:paraId="40047E7D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1418" w:type="dxa"/>
            <w:vAlign w:val="bottom"/>
          </w:tcPr>
          <w:p w14:paraId="07754F1D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283" w:type="dxa"/>
            <w:vAlign w:val="bottom"/>
          </w:tcPr>
          <w:p w14:paraId="3A68CCE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1886FD6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A37430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12442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CE1869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8B587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CDFC1E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4DBC6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</w:t>
            </w:r>
          </w:p>
        </w:tc>
        <w:tc>
          <w:tcPr>
            <w:tcW w:w="283" w:type="dxa"/>
            <w:vAlign w:val="bottom"/>
          </w:tcPr>
          <w:p w14:paraId="6B427DE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0E52517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21CCCE4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125B6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</w:t>
            </w:r>
          </w:p>
        </w:tc>
        <w:tc>
          <w:tcPr>
            <w:tcW w:w="284" w:type="dxa"/>
            <w:vAlign w:val="bottom"/>
          </w:tcPr>
          <w:p w14:paraId="604A3212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6FD5B3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26602D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88425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82FA7" w:rsidRPr="00F82FA7" w14:paraId="0084C523" w14:textId="77777777" w:rsidTr="00F82FA7">
        <w:trPr>
          <w:trHeight w:val="261"/>
        </w:trPr>
        <w:tc>
          <w:tcPr>
            <w:tcW w:w="2977" w:type="dxa"/>
            <w:shd w:val="clear" w:color="auto" w:fill="auto"/>
            <w:vAlign w:val="bottom"/>
          </w:tcPr>
          <w:p w14:paraId="7F0EB90B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DDCDEF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2323C3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3DD817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B979B5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2FEA51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3D13B9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2A621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01196A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38DF4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BDABCF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18F906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BA4200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26E822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4837CBC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553A72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7B014E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1E0A7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35513" w:rsidRPr="00F82FA7" w14:paraId="37C00EA2" w14:textId="77777777" w:rsidTr="00F82FA7">
        <w:trPr>
          <w:trHeight w:val="261"/>
        </w:trPr>
        <w:tc>
          <w:tcPr>
            <w:tcW w:w="2977" w:type="dxa"/>
            <w:shd w:val="clear" w:color="auto" w:fill="auto"/>
            <w:vAlign w:val="bottom"/>
          </w:tcPr>
          <w:p w14:paraId="5DCA59EB" w14:textId="77777777" w:rsidR="00935513" w:rsidRPr="00EC6306" w:rsidRDefault="00935513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E8769F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F1B7AF8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494154" w14:textId="77777777" w:rsidR="00935513" w:rsidRPr="00EC6306" w:rsidRDefault="00935513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15C0710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87B899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BC17981" w14:textId="77777777" w:rsidR="00935513" w:rsidRPr="00EC6306" w:rsidRDefault="00935513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5F4558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F42800" w14:textId="77777777" w:rsidR="00935513" w:rsidRPr="00EC6306" w:rsidRDefault="00935513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AF321B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A223929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DF79D68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F5E6B82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4F3411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D8D41D8" w14:textId="77777777" w:rsidR="00935513" w:rsidRPr="00EC6306" w:rsidRDefault="00935513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23FB39" w14:textId="77777777" w:rsidR="00935513" w:rsidRPr="00EC6306" w:rsidRDefault="00935513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2698803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938772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2FA7" w:rsidRPr="00F82FA7" w14:paraId="093414B2" w14:textId="77777777" w:rsidTr="00F82FA7">
        <w:trPr>
          <w:trHeight w:val="261"/>
        </w:trPr>
        <w:tc>
          <w:tcPr>
            <w:tcW w:w="2977" w:type="dxa"/>
            <w:shd w:val="clear" w:color="auto" w:fill="auto"/>
            <w:vAlign w:val="bottom"/>
          </w:tcPr>
          <w:p w14:paraId="6F2743AE" w14:textId="77777777" w:rsidR="00F82FA7" w:rsidRPr="00F82FA7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418" w:type="dxa"/>
            <w:vAlign w:val="bottom"/>
          </w:tcPr>
          <w:p w14:paraId="505C525C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magenta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0D07FD9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276" w:type="dxa"/>
            <w:vAlign w:val="bottom"/>
          </w:tcPr>
          <w:p w14:paraId="59C554F0" w14:textId="77777777" w:rsidR="00F82FA7" w:rsidRPr="00F82FA7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284" w:type="dxa"/>
            <w:vAlign w:val="bottom"/>
          </w:tcPr>
          <w:p w14:paraId="0258625E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C273A9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magenta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DBE720" w14:textId="77777777" w:rsidR="00F82FA7" w:rsidRPr="00F82FA7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3E811C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EBB169" w14:textId="77777777" w:rsidR="00F82FA7" w:rsidRPr="00F82FA7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0209BA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A3BDABF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851" w:type="dxa"/>
            <w:vAlign w:val="bottom"/>
          </w:tcPr>
          <w:p w14:paraId="25439161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magenta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C2CEE5C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992" w:type="dxa"/>
            <w:vAlign w:val="bottom"/>
          </w:tcPr>
          <w:p w14:paraId="52C11B22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53ACDC7" w14:textId="77777777" w:rsidR="00F82FA7" w:rsidRPr="00F82FA7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992" w:type="dxa"/>
            <w:vAlign w:val="bottom"/>
          </w:tcPr>
          <w:p w14:paraId="4BF530BF" w14:textId="77777777" w:rsidR="00F82FA7" w:rsidRPr="00F82FA7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284" w:type="dxa"/>
            <w:vAlign w:val="bottom"/>
          </w:tcPr>
          <w:p w14:paraId="185BE6FB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B8EBA0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  <w:lang w:val="en-US"/>
              </w:rPr>
            </w:pPr>
          </w:p>
        </w:tc>
      </w:tr>
      <w:tr w:rsidR="00F82FA7" w:rsidRPr="00FC13B5" w14:paraId="2EEDFFFC" w14:textId="77777777" w:rsidTr="00F82FA7">
        <w:trPr>
          <w:trHeight w:val="270"/>
        </w:trPr>
        <w:tc>
          <w:tcPr>
            <w:tcW w:w="2977" w:type="dxa"/>
            <w:shd w:val="clear" w:color="auto" w:fill="auto"/>
            <w:vAlign w:val="bottom"/>
          </w:tcPr>
          <w:p w14:paraId="3E2BC300" w14:textId="77777777" w:rsidR="00F82FA7" w:rsidRPr="00FC13B5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vAlign w:val="bottom"/>
          </w:tcPr>
          <w:p w14:paraId="2FE4B197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37DB87B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91B4397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5FCC9E6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DA78CA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589701" w14:textId="77777777" w:rsidR="00F82FA7" w:rsidRPr="00FC13B5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5CEFE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02A0A5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D9A086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4F01290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9050F02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21D7A6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ED572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F351A5A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40EEE6" w14:textId="77777777" w:rsidR="00F82FA7" w:rsidRPr="00FC13B5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D19BF4D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CCCD5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FA7" w:rsidRPr="00FC13B5" w14:paraId="458B4F83" w14:textId="77777777" w:rsidTr="00F82FA7">
        <w:trPr>
          <w:trHeight w:val="270"/>
        </w:trPr>
        <w:tc>
          <w:tcPr>
            <w:tcW w:w="2977" w:type="dxa"/>
            <w:shd w:val="clear" w:color="auto" w:fill="auto"/>
            <w:vAlign w:val="bottom"/>
          </w:tcPr>
          <w:p w14:paraId="7B8232AC" w14:textId="77777777" w:rsidR="00F82FA7" w:rsidRPr="00FC13B5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เงินกู้ยืมระยะยาวสถาบันการเงิน</w:t>
            </w:r>
          </w:p>
        </w:tc>
        <w:tc>
          <w:tcPr>
            <w:tcW w:w="1418" w:type="dxa"/>
            <w:vAlign w:val="bottom"/>
          </w:tcPr>
          <w:p w14:paraId="4CDEDF4E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D297FB1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C14604C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4BF29E4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B6C0F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163D04" w14:textId="77777777" w:rsidR="00F82FA7" w:rsidRPr="00FC13B5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2FA881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0,000,000)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6045FC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69CEAF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0,000,000)</w:t>
            </w:r>
          </w:p>
        </w:tc>
        <w:tc>
          <w:tcPr>
            <w:tcW w:w="283" w:type="dxa"/>
            <w:vAlign w:val="bottom"/>
          </w:tcPr>
          <w:p w14:paraId="172AC60D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EFC9638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1B1BD6B6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608BAF8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(10,000,000)</w:t>
            </w:r>
          </w:p>
        </w:tc>
        <w:tc>
          <w:tcPr>
            <w:tcW w:w="284" w:type="dxa"/>
            <w:vAlign w:val="bottom"/>
          </w:tcPr>
          <w:p w14:paraId="67F96E12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00884C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A79AAB2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96356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10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,000,000)</w:t>
            </w:r>
          </w:p>
        </w:tc>
      </w:tr>
      <w:tr w:rsidR="00F82FA7" w:rsidRPr="00FC13B5" w14:paraId="0C57AE81" w14:textId="77777777" w:rsidTr="00F82FA7">
        <w:trPr>
          <w:trHeight w:val="261"/>
        </w:trPr>
        <w:tc>
          <w:tcPr>
            <w:tcW w:w="2977" w:type="dxa"/>
            <w:shd w:val="clear" w:color="auto" w:fill="auto"/>
            <w:vAlign w:val="bottom"/>
          </w:tcPr>
          <w:p w14:paraId="0C763D0B" w14:textId="77777777" w:rsidR="00F82FA7" w:rsidRPr="00FC13B5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8" w:type="dxa"/>
            <w:vAlign w:val="bottom"/>
          </w:tcPr>
          <w:p w14:paraId="2F108A6A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89ADFE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88D2B49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AC2857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86AF98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0B4F1B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E6A66F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991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495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8BD242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0DF0F7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11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991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495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24E1F60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BA8DFD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89F58F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25AE00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881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398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74910E1D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BD75FC0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0813446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BF2E1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11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881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398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F82FA7" w:rsidRPr="00FC13B5" w14:paraId="4B4C5532" w14:textId="77777777" w:rsidTr="00F82FA7">
        <w:trPr>
          <w:trHeight w:val="261"/>
        </w:trPr>
        <w:tc>
          <w:tcPr>
            <w:tcW w:w="2977" w:type="dxa"/>
            <w:shd w:val="clear" w:color="auto" w:fill="auto"/>
            <w:vAlign w:val="bottom"/>
          </w:tcPr>
          <w:p w14:paraId="1ACE3A4C" w14:textId="77777777" w:rsidR="00F82FA7" w:rsidRPr="00FC13B5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418" w:type="dxa"/>
            <w:vAlign w:val="bottom"/>
          </w:tcPr>
          <w:p w14:paraId="749F2842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8D86417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084806D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63FA6A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E9DC7E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BC969B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A810F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662AF7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8B0BC9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B5017DA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AAFED86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A37F3AA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8B8D4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7B70845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C54377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1BA049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E34C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FA7" w:rsidRPr="00F82FA7" w14:paraId="086B0621" w14:textId="77777777" w:rsidTr="00F82FA7">
        <w:trPr>
          <w:trHeight w:val="261"/>
        </w:trPr>
        <w:tc>
          <w:tcPr>
            <w:tcW w:w="2977" w:type="dxa"/>
            <w:shd w:val="clear" w:color="auto" w:fill="auto"/>
            <w:vAlign w:val="bottom"/>
          </w:tcPr>
          <w:p w14:paraId="4A6D3CE6" w14:textId="77777777" w:rsidR="00F82FA7" w:rsidRPr="00FC13B5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สัญญาแลกเปลี่ยนอัตราดอกเบี้ยที่ใช้ใน</w:t>
            </w: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การป้องกันความเสี่ยง</w:t>
            </w:r>
          </w:p>
        </w:tc>
        <w:tc>
          <w:tcPr>
            <w:tcW w:w="1418" w:type="dxa"/>
            <w:vAlign w:val="bottom"/>
          </w:tcPr>
          <w:p w14:paraId="5BC6264F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(4,312)</w:t>
            </w:r>
          </w:p>
        </w:tc>
        <w:tc>
          <w:tcPr>
            <w:tcW w:w="283" w:type="dxa"/>
            <w:vAlign w:val="bottom"/>
          </w:tcPr>
          <w:p w14:paraId="5BB88DF9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2B6B2A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6BAFEB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CA0E11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8A7161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2C497E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0C238A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BC4AE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1691B392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EA297FE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EADCEB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CDFAABB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4BA58B98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8E920E2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29F4FB4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C15874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68BB852" w14:textId="77777777" w:rsidR="00F82FA7" w:rsidRPr="00627208" w:rsidRDefault="00F82FA7" w:rsidP="00886F54">
      <w:pPr>
        <w:ind w:left="720"/>
        <w:rPr>
          <w:rFonts w:asciiTheme="majorBidi" w:hAnsiTheme="majorBidi" w:cstheme="majorBidi"/>
        </w:rPr>
      </w:pPr>
    </w:p>
    <w:p w14:paraId="16666A36" w14:textId="77777777" w:rsidR="00414AA4" w:rsidRDefault="00414AA4" w:rsidP="00886F54">
      <w:pPr>
        <w:ind w:left="720"/>
        <w:rPr>
          <w:rFonts w:asciiTheme="majorBidi" w:hAnsiTheme="majorBidi" w:cstheme="majorBidi"/>
        </w:rPr>
      </w:pPr>
    </w:p>
    <w:p w14:paraId="136F6E75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09D4452C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3645BEE7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647EBD1C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168FF39A" w14:textId="77777777" w:rsidR="00886F54" w:rsidRPr="00AE5F83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  <w:sectPr w:rsidR="00886F54" w:rsidRPr="00AE5F83" w:rsidSect="003343BC">
          <w:headerReference w:type="default" r:id="rId25"/>
          <w:footerReference w:type="default" r:id="rId26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FFC4374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72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5BB47C46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A18620F" w14:textId="4E32B54D" w:rsidR="00444995" w:rsidRPr="00516F6F" w:rsidRDefault="00444995" w:rsidP="00444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233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 w:rsidRPr="0050233B">
        <w:rPr>
          <w:rFonts w:asciiTheme="majorBidi" w:hAnsiTheme="majorBidi" w:cstheme="majorBidi"/>
          <w:sz w:val="30"/>
          <w:szCs w:val="30"/>
          <w:cs/>
        </w:rPr>
        <w:br/>
        <w:t>หลาย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4F0A85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4F0A85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F0A85" w:rsidRPr="00516F6F">
        <w:rPr>
          <w:rFonts w:asciiTheme="majorBidi" w:hAnsiTheme="majorBidi" w:cstheme="majorBidi"/>
          <w:sz w:val="30"/>
          <w:szCs w:val="30"/>
        </w:rPr>
        <w:t>2568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ประกอบด้วยสกุลเงินบาทเป็นจำนวนเงินรวม</w:t>
      </w:r>
      <w:r w:rsidRPr="00516F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7852" w:rsidRPr="005B7852">
        <w:rPr>
          <w:rFonts w:asciiTheme="majorBidi" w:hAnsiTheme="majorBidi" w:cstheme="majorBidi" w:hint="cs"/>
          <w:sz w:val="30"/>
          <w:szCs w:val="30"/>
        </w:rPr>
        <w:t>15</w:t>
      </w:r>
      <w:r w:rsidR="00481457" w:rsidRPr="00516F6F">
        <w:rPr>
          <w:rFonts w:asciiTheme="majorBidi" w:hAnsiTheme="majorBidi" w:cstheme="majorBidi" w:hint="cs"/>
          <w:sz w:val="30"/>
          <w:szCs w:val="30"/>
          <w:cs/>
        </w:rPr>
        <w:t>,</w:t>
      </w:r>
      <w:r w:rsidR="005B7852" w:rsidRPr="005B7852">
        <w:rPr>
          <w:rFonts w:asciiTheme="majorBidi" w:hAnsiTheme="majorBidi" w:cstheme="majorBidi" w:hint="cs"/>
          <w:sz w:val="30"/>
          <w:szCs w:val="30"/>
        </w:rPr>
        <w:t>315</w:t>
      </w:r>
      <w:r w:rsidR="00481457" w:rsidRPr="00516F6F">
        <w:rPr>
          <w:rFonts w:asciiTheme="majorBidi" w:hAnsiTheme="majorBidi" w:cstheme="majorBidi" w:hint="cs"/>
          <w:sz w:val="30"/>
          <w:szCs w:val="30"/>
          <w:cs/>
        </w:rPr>
        <w:t>.</w:t>
      </w:r>
      <w:r w:rsidR="005B7852" w:rsidRPr="005B7852">
        <w:rPr>
          <w:rFonts w:asciiTheme="majorBidi" w:hAnsiTheme="majorBidi" w:cstheme="majorBidi" w:hint="cs"/>
          <w:sz w:val="30"/>
          <w:szCs w:val="30"/>
        </w:rPr>
        <w:t>70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 ล้านบาท สกุลเงินเหรียญสหรัฐอเมริกาจำนวน</w:t>
      </w:r>
      <w:r w:rsidR="00481457" w:rsidRPr="00516F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7852" w:rsidRPr="005B7852">
        <w:rPr>
          <w:rFonts w:asciiTheme="majorBidi" w:hAnsiTheme="majorBidi" w:cstheme="majorBidi" w:hint="cs"/>
          <w:sz w:val="30"/>
          <w:szCs w:val="30"/>
        </w:rPr>
        <w:t>155</w:t>
      </w:r>
      <w:r w:rsidR="00481457" w:rsidRPr="00516F6F">
        <w:rPr>
          <w:rFonts w:asciiTheme="majorBidi" w:hAnsiTheme="majorBidi" w:cstheme="majorBidi" w:hint="cs"/>
          <w:sz w:val="30"/>
          <w:szCs w:val="30"/>
          <w:cs/>
        </w:rPr>
        <w:t>.</w:t>
      </w:r>
      <w:r w:rsidR="005B7852" w:rsidRPr="005B7852">
        <w:rPr>
          <w:rFonts w:asciiTheme="majorBidi" w:hAnsiTheme="majorBidi" w:cstheme="majorBidi" w:hint="cs"/>
          <w:sz w:val="30"/>
          <w:szCs w:val="30"/>
        </w:rPr>
        <w:t>46</w:t>
      </w:r>
      <w:r w:rsidR="00A14A76"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 สกุลเงินเยนเป็นจำนวนเงินรวม</w:t>
      </w:r>
      <w:r w:rsidR="00481457" w:rsidRPr="00516F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7852" w:rsidRPr="005B7852">
        <w:rPr>
          <w:rFonts w:asciiTheme="majorBidi" w:hAnsiTheme="majorBidi" w:cstheme="majorBidi" w:hint="cs"/>
          <w:sz w:val="30"/>
          <w:szCs w:val="30"/>
        </w:rPr>
        <w:t>15</w:t>
      </w:r>
      <w:r w:rsidR="00481457" w:rsidRPr="00516F6F">
        <w:rPr>
          <w:rFonts w:asciiTheme="majorBidi" w:hAnsiTheme="majorBidi" w:cstheme="majorBidi" w:hint="cs"/>
          <w:sz w:val="30"/>
          <w:szCs w:val="30"/>
          <w:cs/>
        </w:rPr>
        <w:t>,</w:t>
      </w:r>
      <w:r w:rsidR="005B7852" w:rsidRPr="005B7852">
        <w:rPr>
          <w:rFonts w:asciiTheme="majorBidi" w:hAnsiTheme="majorBidi" w:cstheme="majorBidi" w:hint="cs"/>
          <w:sz w:val="30"/>
          <w:szCs w:val="30"/>
        </w:rPr>
        <w:t>000</w:t>
      </w:r>
      <w:r w:rsidR="00481457" w:rsidRPr="00516F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ล้านเยน และสกุลเหรียญออสเตรเลียเป็นจำนวนเงินรวม </w:t>
      </w:r>
      <w:r w:rsidR="005B7852" w:rsidRPr="005B7852">
        <w:rPr>
          <w:rFonts w:asciiTheme="majorBidi" w:hAnsiTheme="majorBidi" w:cstheme="majorBidi" w:hint="cs"/>
          <w:sz w:val="30"/>
          <w:szCs w:val="30"/>
        </w:rPr>
        <w:t>795</w:t>
      </w:r>
      <w:r w:rsidR="00481457" w:rsidRPr="00516F6F">
        <w:rPr>
          <w:rFonts w:asciiTheme="majorBidi" w:hAnsiTheme="majorBidi" w:cstheme="majorBidi" w:hint="cs"/>
          <w:sz w:val="30"/>
          <w:szCs w:val="30"/>
          <w:cs/>
        </w:rPr>
        <w:t>.</w:t>
      </w:r>
      <w:r w:rsidR="005B7852" w:rsidRPr="005B7852">
        <w:rPr>
          <w:rFonts w:asciiTheme="majorBidi" w:hAnsiTheme="majorBidi" w:cstheme="majorBidi" w:hint="cs"/>
          <w:sz w:val="30"/>
          <w:szCs w:val="30"/>
        </w:rPr>
        <w:t>42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 ล้านเหรียญออสเตรเลีย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16F6F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16F6F">
        <w:rPr>
          <w:rFonts w:ascii="Angsana New" w:hAnsi="Angsana New"/>
          <w:i/>
          <w:iCs/>
          <w:sz w:val="30"/>
          <w:szCs w:val="30"/>
        </w:rPr>
        <w:t>256</w:t>
      </w:r>
      <w:r w:rsidR="004F0A85" w:rsidRPr="00516F6F">
        <w:rPr>
          <w:rFonts w:ascii="Angsana New" w:hAnsi="Angsana New"/>
          <w:i/>
          <w:iCs/>
          <w:sz w:val="30"/>
          <w:szCs w:val="30"/>
        </w:rPr>
        <w:t>7</w:t>
      </w:r>
      <w:r w:rsidRPr="00516F6F">
        <w:rPr>
          <w:rFonts w:ascii="Angsana New" w:hAnsi="Angsana New"/>
          <w:i/>
          <w:iCs/>
          <w:sz w:val="30"/>
          <w:szCs w:val="30"/>
        </w:rPr>
        <w:t xml:space="preserve">: </w:t>
      </w:r>
      <w:r w:rsidR="004F0A85" w:rsidRPr="00516F6F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5B7852" w:rsidRPr="005B7852">
        <w:rPr>
          <w:rFonts w:ascii="Angsana New" w:hAnsi="Angsana New"/>
          <w:i/>
          <w:iCs/>
          <w:sz w:val="30"/>
          <w:szCs w:val="30"/>
        </w:rPr>
        <w:t>5</w:t>
      </w:r>
      <w:r w:rsidR="004F0A85" w:rsidRPr="00516F6F">
        <w:rPr>
          <w:rFonts w:ascii="Angsana New" w:hAnsi="Angsana New"/>
          <w:i/>
          <w:iCs/>
          <w:sz w:val="30"/>
          <w:szCs w:val="30"/>
        </w:rPr>
        <w:t>,</w:t>
      </w:r>
      <w:r w:rsidR="005B7852" w:rsidRPr="005B7852">
        <w:rPr>
          <w:rFonts w:ascii="Angsana New" w:hAnsi="Angsana New"/>
          <w:i/>
          <w:iCs/>
          <w:sz w:val="30"/>
          <w:szCs w:val="30"/>
        </w:rPr>
        <w:t>414</w:t>
      </w:r>
      <w:r w:rsidR="004F0A85" w:rsidRPr="00516F6F">
        <w:rPr>
          <w:rFonts w:ascii="Angsana New" w:hAnsi="Angsana New"/>
          <w:i/>
          <w:iCs/>
          <w:sz w:val="30"/>
          <w:szCs w:val="30"/>
          <w:cs/>
        </w:rPr>
        <w:t>.</w:t>
      </w:r>
      <w:r w:rsidR="005B7852" w:rsidRPr="005B7852">
        <w:rPr>
          <w:rFonts w:ascii="Angsana New" w:hAnsi="Angsana New"/>
          <w:i/>
          <w:iCs/>
          <w:sz w:val="30"/>
          <w:szCs w:val="30"/>
        </w:rPr>
        <w:t>70</w:t>
      </w:r>
      <w:r w:rsidR="004F0A85" w:rsidRPr="00516F6F">
        <w:rPr>
          <w:rFonts w:ascii="Angsana New" w:hAnsi="Angsana New"/>
          <w:i/>
          <w:iCs/>
          <w:sz w:val="30"/>
          <w:szCs w:val="30"/>
          <w:cs/>
        </w:rPr>
        <w:t xml:space="preserve"> ล้านบาท สกุลเงินเยนเป็นจำนวนเงินรวม</w:t>
      </w:r>
      <w:r w:rsidR="005B7852" w:rsidRPr="005B7852">
        <w:rPr>
          <w:rFonts w:ascii="Angsana New" w:hAnsi="Angsana New"/>
          <w:i/>
          <w:iCs/>
          <w:sz w:val="30"/>
          <w:szCs w:val="30"/>
        </w:rPr>
        <w:t>15</w:t>
      </w:r>
      <w:r w:rsidR="004F0A85" w:rsidRPr="00516F6F">
        <w:rPr>
          <w:rFonts w:ascii="Angsana New" w:hAnsi="Angsana New"/>
          <w:i/>
          <w:iCs/>
          <w:sz w:val="30"/>
          <w:szCs w:val="30"/>
        </w:rPr>
        <w:t>,</w:t>
      </w:r>
      <w:r w:rsidR="005B7852" w:rsidRPr="005B7852">
        <w:rPr>
          <w:rFonts w:ascii="Angsana New" w:hAnsi="Angsana New"/>
          <w:i/>
          <w:iCs/>
          <w:sz w:val="30"/>
          <w:szCs w:val="30"/>
        </w:rPr>
        <w:t>000</w:t>
      </w:r>
      <w:r w:rsidR="004F0A85" w:rsidRPr="00516F6F">
        <w:rPr>
          <w:rFonts w:ascii="Angsana New" w:hAnsi="Angsana New"/>
          <w:i/>
          <w:iCs/>
          <w:sz w:val="30"/>
          <w:szCs w:val="30"/>
          <w:cs/>
        </w:rPr>
        <w:t xml:space="preserve"> ล้านเยน สกุลเหรียญออสเตรเลียเป็นจำนวนเงินรวม </w:t>
      </w:r>
      <w:r w:rsidR="005B7852" w:rsidRPr="005B7852">
        <w:rPr>
          <w:rFonts w:ascii="Angsana New" w:hAnsi="Angsana New"/>
          <w:i/>
          <w:iCs/>
          <w:sz w:val="30"/>
          <w:szCs w:val="30"/>
        </w:rPr>
        <w:t>812</w:t>
      </w:r>
      <w:r w:rsidR="004F0A85" w:rsidRPr="00516F6F">
        <w:rPr>
          <w:rFonts w:ascii="Angsana New" w:hAnsi="Angsana New"/>
          <w:i/>
          <w:iCs/>
          <w:sz w:val="30"/>
          <w:szCs w:val="30"/>
          <w:cs/>
        </w:rPr>
        <w:t>.</w:t>
      </w:r>
      <w:r w:rsidR="005B7852" w:rsidRPr="005B7852">
        <w:rPr>
          <w:rFonts w:ascii="Angsana New" w:hAnsi="Angsana New"/>
          <w:i/>
          <w:iCs/>
          <w:sz w:val="30"/>
          <w:szCs w:val="30"/>
        </w:rPr>
        <w:t>72</w:t>
      </w:r>
      <w:r w:rsidR="004F0A85" w:rsidRPr="00516F6F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ล้านเหรียญออสเตรเลีย และสกุลเงินเหรียญสหรัฐอเมริกาเป็นจำนวนรวม </w:t>
      </w:r>
      <w:r w:rsidR="005B7852" w:rsidRPr="005B7852">
        <w:rPr>
          <w:rFonts w:ascii="Angsana New" w:hAnsi="Angsana New"/>
          <w:i/>
          <w:iCs/>
          <w:sz w:val="30"/>
          <w:szCs w:val="30"/>
        </w:rPr>
        <w:t>158</w:t>
      </w:r>
      <w:r w:rsidR="004F0A85" w:rsidRPr="00516F6F">
        <w:rPr>
          <w:rFonts w:ascii="Angsana New" w:hAnsi="Angsana New"/>
          <w:i/>
          <w:iCs/>
          <w:sz w:val="30"/>
          <w:szCs w:val="30"/>
          <w:cs/>
        </w:rPr>
        <w:t>.</w:t>
      </w:r>
      <w:r w:rsidR="005B7852" w:rsidRPr="005B7852">
        <w:rPr>
          <w:rFonts w:ascii="Angsana New" w:hAnsi="Angsana New"/>
          <w:i/>
          <w:iCs/>
          <w:sz w:val="30"/>
          <w:szCs w:val="30"/>
        </w:rPr>
        <w:t>10</w:t>
      </w:r>
      <w:r w:rsidR="004F0A85" w:rsidRPr="00516F6F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</w:t>
      </w:r>
      <w:r w:rsidR="004F0A85" w:rsidRPr="00516F6F">
        <w:rPr>
          <w:rFonts w:ascii="Angsana New" w:hAnsi="Angsana New" w:hint="cs"/>
          <w:i/>
          <w:iCs/>
          <w:sz w:val="30"/>
          <w:szCs w:val="30"/>
          <w:cs/>
        </w:rPr>
        <w:t>า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64137F2" w14:textId="77777777" w:rsidR="00886F54" w:rsidRPr="00516F6F" w:rsidRDefault="00886F54" w:rsidP="00DF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62E2144" w14:textId="77777777" w:rsidR="00C00EF2" w:rsidRPr="00516F6F" w:rsidRDefault="00C00EF2" w:rsidP="00886F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16F6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52BEE393" w14:textId="77777777" w:rsidR="00C00EF2" w:rsidRPr="00516F6F" w:rsidRDefault="00C00EF2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2B30B9C" w14:textId="4E34F87E" w:rsidR="00C00EF2" w:rsidRPr="00516F6F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16F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69D14100" w14:textId="77777777" w:rsidR="00C00EF2" w:rsidRPr="00516F6F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05C5C" w14:textId="322C97BF" w:rsidR="00E11B2F" w:rsidRPr="00516F6F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6F6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16F6F">
        <w:rPr>
          <w:rFonts w:asciiTheme="majorBidi" w:hAnsiTheme="majorBidi" w:cstheme="majorBidi"/>
          <w:sz w:val="30"/>
          <w:szCs w:val="30"/>
        </w:rPr>
        <w:t>29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16F6F">
        <w:rPr>
          <w:rFonts w:asciiTheme="majorBidi" w:hAnsiTheme="majorBidi" w:cstheme="majorBidi"/>
          <w:sz w:val="30"/>
          <w:szCs w:val="30"/>
        </w:rPr>
        <w:t>2548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Co</w:t>
      </w:r>
      <w:proofErr w:type="spellStart"/>
      <w:r w:rsidRPr="00516F6F">
        <w:rPr>
          <w:rFonts w:asciiTheme="majorBidi" w:hAnsiTheme="majorBidi" w:cstheme="majorBidi"/>
          <w:sz w:val="30"/>
          <w:szCs w:val="30"/>
        </w:rPr>
        <w:t>mpany</w:t>
      </w:r>
      <w:proofErr w:type="spellEnd"/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516F6F">
        <w:rPr>
          <w:rFonts w:asciiTheme="majorBidi" w:hAnsiTheme="majorBidi" w:cstheme="majorBidi"/>
          <w:sz w:val="30"/>
          <w:szCs w:val="30"/>
        </w:rPr>
        <w:t xml:space="preserve">2570 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Pr="00516F6F">
        <w:rPr>
          <w:rFonts w:asciiTheme="majorBidi" w:hAnsiTheme="majorBidi" w:cstheme="majorBidi"/>
          <w:sz w:val="30"/>
          <w:szCs w:val="30"/>
        </w:rPr>
        <w:t>428.60</w:t>
      </w:r>
      <w:r w:rsidRPr="00516F6F">
        <w:rPr>
          <w:rFonts w:asciiTheme="majorBidi" w:hAnsiTheme="majorBidi" w:cstheme="majorBidi"/>
          <w:sz w:val="30"/>
          <w:szCs w:val="30"/>
          <w:cs/>
        </w:rPr>
        <w:br/>
        <w:t xml:space="preserve">ล้านเหรียญสหรัฐอเมริกา ต่อมาเมื่อวันที่ </w:t>
      </w:r>
      <w:r w:rsidRPr="00516F6F">
        <w:rPr>
          <w:rFonts w:asciiTheme="majorBidi" w:hAnsiTheme="majorBidi" w:cstheme="majorBidi"/>
          <w:sz w:val="30"/>
          <w:szCs w:val="30"/>
        </w:rPr>
        <w:t xml:space="preserve">19 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516F6F">
        <w:rPr>
          <w:rFonts w:asciiTheme="majorBidi" w:hAnsiTheme="majorBidi" w:cstheme="majorBidi"/>
          <w:sz w:val="30"/>
          <w:szCs w:val="30"/>
        </w:rPr>
        <w:t xml:space="preserve">2562 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516F6F">
        <w:rPr>
          <w:rFonts w:asciiTheme="majorBidi" w:hAnsiTheme="majorBidi" w:cstheme="majorBidi"/>
          <w:sz w:val="30"/>
          <w:szCs w:val="30"/>
        </w:rPr>
        <w:t xml:space="preserve">25 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516F6F">
        <w:rPr>
          <w:rFonts w:asciiTheme="majorBidi" w:hAnsiTheme="majorBidi" w:cstheme="majorBidi"/>
          <w:sz w:val="30"/>
          <w:szCs w:val="30"/>
        </w:rPr>
        <w:t xml:space="preserve">2563 </w:t>
      </w:r>
      <w:r w:rsidRPr="00516F6F">
        <w:rPr>
          <w:rFonts w:asciiTheme="majorBidi" w:hAnsiTheme="majorBidi" w:cstheme="majorBidi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คู่สัญญาทั้งสามฝ่ายได้ตกลงเปลี่ยนแปลงเงื่อนไขการให้บริการตามสัญญาเดิม โดยการเปลี่ยนแปลงตามสัญญาล่าสุดมีผลบังคับใช้ตั้งแต่เดือนสิงหาคม</w:t>
      </w:r>
      <w:r w:rsidRPr="00516F6F">
        <w:rPr>
          <w:rFonts w:asciiTheme="majorBidi" w:hAnsiTheme="majorBidi" w:cstheme="majorBidi"/>
          <w:sz w:val="30"/>
          <w:szCs w:val="30"/>
        </w:rPr>
        <w:t xml:space="preserve"> 2563 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รวมมีมูลค่าตามสัญญาเป็นจำนวนเงิน </w:t>
      </w:r>
      <w:r w:rsidRPr="00516F6F">
        <w:rPr>
          <w:rFonts w:asciiTheme="majorBidi" w:hAnsiTheme="majorBidi" w:cstheme="majorBidi"/>
          <w:sz w:val="30"/>
          <w:szCs w:val="30"/>
        </w:rPr>
        <w:t>436.75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="00D75D4B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D75D4B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75D4B" w:rsidRPr="00516F6F">
        <w:rPr>
          <w:rFonts w:asciiTheme="majorBidi" w:hAnsiTheme="majorBidi" w:cstheme="majorBidi"/>
          <w:sz w:val="30"/>
          <w:szCs w:val="30"/>
        </w:rPr>
        <w:t>2568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="006967C7" w:rsidRPr="00516F6F">
        <w:rPr>
          <w:rFonts w:asciiTheme="majorBidi" w:hAnsiTheme="majorBidi" w:cstheme="majorBidi"/>
          <w:sz w:val="30"/>
          <w:szCs w:val="30"/>
        </w:rPr>
        <w:t>28.65</w:t>
      </w:r>
      <w:r w:rsidRPr="00516F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16F6F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16F6F">
        <w:rPr>
          <w:rFonts w:ascii="Angsana New" w:hAnsi="Angsana New"/>
          <w:i/>
          <w:iCs/>
          <w:sz w:val="30"/>
          <w:szCs w:val="30"/>
        </w:rPr>
        <w:t>256</w:t>
      </w:r>
      <w:r w:rsidR="00D75D4B" w:rsidRPr="00516F6F">
        <w:rPr>
          <w:rFonts w:ascii="Angsana New" w:hAnsi="Angsana New"/>
          <w:i/>
          <w:iCs/>
          <w:sz w:val="30"/>
          <w:szCs w:val="30"/>
        </w:rPr>
        <w:t>7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16F6F">
        <w:rPr>
          <w:rFonts w:ascii="Angsana New" w:hAnsi="Angsana New" w:hint="cs"/>
          <w:i/>
          <w:iCs/>
          <w:sz w:val="30"/>
          <w:szCs w:val="30"/>
        </w:rPr>
        <w:t>3</w:t>
      </w:r>
      <w:r w:rsidR="00D75D4B" w:rsidRPr="00516F6F">
        <w:rPr>
          <w:rFonts w:ascii="Angsana New" w:hAnsi="Angsana New"/>
          <w:i/>
          <w:iCs/>
          <w:sz w:val="30"/>
          <w:szCs w:val="30"/>
        </w:rPr>
        <w:t xml:space="preserve">1.09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1AB4231F" w14:textId="77777777" w:rsidR="00E11B2F" w:rsidRPr="00516F6F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40CBE" w14:textId="7ADC90B0" w:rsidR="00E11B2F" w:rsidRPr="00516F6F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6F6F">
        <w:rPr>
          <w:rFonts w:asciiTheme="majorBidi" w:hAnsiTheme="majorBidi" w:cstheme="majorBidi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516F6F">
        <w:rPr>
          <w:rFonts w:asciiTheme="majorBidi" w:hAnsiTheme="majorBidi" w:cstheme="majorBidi"/>
          <w:sz w:val="30"/>
          <w:szCs w:val="30"/>
        </w:rPr>
        <w:t xml:space="preserve">6 </w:t>
      </w:r>
      <w:r w:rsidRPr="00516F6F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</w:rPr>
        <w:br/>
      </w:r>
      <w:r w:rsidRPr="00516F6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="00D75D4B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D75D4B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75D4B" w:rsidRPr="00516F6F">
        <w:rPr>
          <w:rFonts w:asciiTheme="majorBidi" w:hAnsiTheme="majorBidi" w:cstheme="majorBidi"/>
          <w:sz w:val="30"/>
          <w:szCs w:val="30"/>
        </w:rPr>
        <w:t>2568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Pr="00516F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</w:rPr>
        <w:t xml:space="preserve">6 </w:t>
      </w:r>
      <w:r w:rsidRPr="00516F6F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16F6F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16F6F">
        <w:rPr>
          <w:rFonts w:ascii="Angsana New" w:hAnsi="Angsana New" w:hint="cs"/>
          <w:i/>
          <w:iCs/>
          <w:sz w:val="30"/>
          <w:szCs w:val="30"/>
        </w:rPr>
        <w:t>256</w:t>
      </w:r>
      <w:r w:rsidR="00D75D4B" w:rsidRPr="00516F6F">
        <w:rPr>
          <w:rFonts w:ascii="Angsana New" w:hAnsi="Angsana New"/>
          <w:i/>
          <w:iCs/>
          <w:sz w:val="30"/>
          <w:szCs w:val="30"/>
        </w:rPr>
        <w:t>7</w:t>
      </w:r>
      <w:r w:rsidRPr="00516F6F">
        <w:rPr>
          <w:rFonts w:ascii="Angsana New" w:hAnsi="Angsana New" w:hint="cs"/>
          <w:i/>
          <w:iCs/>
          <w:sz w:val="30"/>
          <w:szCs w:val="30"/>
        </w:rPr>
        <w:t xml:space="preserve">: 6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2FC188D" w14:textId="77777777" w:rsidR="00C00EF2" w:rsidRPr="00516F6F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EE3705" w14:textId="55ED07A4" w:rsidR="00E11B2F" w:rsidRPr="00516F6F" w:rsidRDefault="00627208" w:rsidP="00D47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16F6F">
        <w:rPr>
          <w:rFonts w:asciiTheme="majorBidi" w:hAnsiTheme="majorBidi" w:cstheme="majorBidi"/>
          <w:sz w:val="30"/>
          <w:szCs w:val="30"/>
          <w:cs/>
        </w:rPr>
        <w:br w:type="page"/>
      </w:r>
      <w:r w:rsidR="00E11B2F" w:rsidRPr="00516F6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11B2F" w:rsidRPr="00516F6F">
        <w:rPr>
          <w:rFonts w:asciiTheme="majorBidi" w:hAnsiTheme="majorBidi" w:cstheme="majorBidi"/>
          <w:sz w:val="30"/>
          <w:szCs w:val="30"/>
        </w:rPr>
        <w:t xml:space="preserve">29 </w:t>
      </w:r>
      <w:r w:rsidR="00E11B2F" w:rsidRPr="00516F6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11B2F" w:rsidRPr="00516F6F">
        <w:rPr>
          <w:rFonts w:asciiTheme="majorBidi" w:hAnsiTheme="majorBidi" w:cstheme="majorBidi"/>
          <w:sz w:val="30"/>
          <w:szCs w:val="30"/>
        </w:rPr>
        <w:t xml:space="preserve">2562 </w:t>
      </w:r>
      <w:r w:rsidR="00E11B2F" w:rsidRPr="00516F6F">
        <w:rPr>
          <w:rFonts w:asciiTheme="majorBidi" w:hAnsiTheme="majorBidi" w:cstheme="majorBidi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E11B2F" w:rsidRPr="00516F6F">
        <w:rPr>
          <w:rFonts w:asciiTheme="majorBidi" w:hAnsiTheme="majorBidi" w:cstheme="majorBidi"/>
          <w:sz w:val="30"/>
          <w:szCs w:val="30"/>
        </w:rPr>
        <w:t xml:space="preserve">15 </w:t>
      </w:r>
      <w:r w:rsidR="00E11B2F" w:rsidRPr="00516F6F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นับจากวันที่ระบุในสัญญา มีมูลค่าตามสัญญาเป็นจำนวนเงิน </w:t>
      </w:r>
      <w:r w:rsidR="00E11B2F" w:rsidRPr="00516F6F">
        <w:rPr>
          <w:rFonts w:asciiTheme="majorBidi" w:hAnsiTheme="majorBidi" w:cstheme="majorBidi"/>
          <w:sz w:val="30"/>
          <w:szCs w:val="30"/>
        </w:rPr>
        <w:t>28.33</w:t>
      </w:r>
      <w:r w:rsidR="00E11B2F" w:rsidRPr="00516F6F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 ณ วันที่</w:t>
      </w:r>
      <w:r w:rsidR="00E11B2F"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="00D75D4B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D75D4B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75D4B" w:rsidRPr="00516F6F">
        <w:rPr>
          <w:rFonts w:asciiTheme="majorBidi" w:hAnsiTheme="majorBidi" w:cstheme="majorBidi"/>
          <w:sz w:val="30"/>
          <w:szCs w:val="30"/>
        </w:rPr>
        <w:t>2568</w:t>
      </w:r>
      <w:r w:rsidR="00E11B2F"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="00E11B2F" w:rsidRPr="00516F6F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E11B2F"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="006967C7" w:rsidRPr="00516F6F">
        <w:rPr>
          <w:rFonts w:asciiTheme="majorBidi" w:hAnsiTheme="majorBidi" w:cstheme="majorBidi"/>
          <w:sz w:val="30"/>
          <w:szCs w:val="30"/>
        </w:rPr>
        <w:t xml:space="preserve">4.75 </w:t>
      </w:r>
      <w:r w:rsidR="00E11B2F" w:rsidRPr="00516F6F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="00E11B2F"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="00E11B2F" w:rsidRPr="00516F6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11B2F" w:rsidRPr="00516F6F">
        <w:rPr>
          <w:rFonts w:ascii="Angsana New" w:hAnsi="Angsana New"/>
          <w:i/>
          <w:iCs/>
          <w:sz w:val="30"/>
          <w:szCs w:val="30"/>
        </w:rPr>
        <w:t xml:space="preserve">31 </w:t>
      </w:r>
      <w:r w:rsidR="00E11B2F" w:rsidRPr="00516F6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11B2F" w:rsidRPr="00516F6F">
        <w:rPr>
          <w:rFonts w:ascii="Angsana New" w:hAnsi="Angsana New" w:hint="cs"/>
          <w:i/>
          <w:iCs/>
          <w:sz w:val="30"/>
          <w:szCs w:val="30"/>
        </w:rPr>
        <w:t>256</w:t>
      </w:r>
      <w:r w:rsidR="00D75D4B" w:rsidRPr="00516F6F">
        <w:rPr>
          <w:rFonts w:ascii="Angsana New" w:hAnsi="Angsana New"/>
          <w:i/>
          <w:iCs/>
          <w:sz w:val="30"/>
          <w:szCs w:val="30"/>
        </w:rPr>
        <w:t>7</w:t>
      </w:r>
      <w:r w:rsidR="00E11B2F" w:rsidRPr="00516F6F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D75D4B" w:rsidRPr="00516F6F">
        <w:rPr>
          <w:rFonts w:ascii="Angsana New" w:hAnsi="Angsana New"/>
          <w:i/>
          <w:iCs/>
          <w:sz w:val="30"/>
          <w:szCs w:val="30"/>
        </w:rPr>
        <w:t>6.58</w:t>
      </w:r>
      <w:r w:rsidR="00E11B2F" w:rsidRPr="00516F6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11B2F" w:rsidRPr="00516F6F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50C1AA3C" w14:textId="77777777" w:rsidR="00E11B2F" w:rsidRPr="00516F6F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C9D75" w14:textId="7E4C245F" w:rsidR="00E11B2F" w:rsidRPr="00516F6F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6F6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516F6F">
        <w:rPr>
          <w:rFonts w:asciiTheme="majorBidi" w:hAnsiTheme="majorBidi" w:cstheme="majorBidi"/>
          <w:sz w:val="30"/>
          <w:szCs w:val="30"/>
        </w:rPr>
        <w:t xml:space="preserve"> 13 </w:t>
      </w:r>
      <w:r w:rsidRPr="00516F6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6F6F">
        <w:rPr>
          <w:rFonts w:asciiTheme="majorBidi" w:hAnsiTheme="majorBidi" w:cstheme="majorBidi"/>
          <w:sz w:val="30"/>
          <w:szCs w:val="30"/>
        </w:rPr>
        <w:t xml:space="preserve"> 2565 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ได้ทำสัญญาจัดหาอะไหล่และซ่อมบำรุงเครื่องยนต์ผลิตไฟฟ้าจากก๊าซธรรมชาติ และสัญญาบริการซ่อมบำรุงเครื่องยนต์ผลิตไฟฟ้าจากก๊าซธรรมชาติกับผู้ให้บริการจำนวน </w:t>
      </w:r>
      <w:r w:rsidRPr="00516F6F">
        <w:rPr>
          <w:rFonts w:asciiTheme="majorBidi" w:hAnsiTheme="majorBidi" w:cstheme="majorBidi"/>
          <w:sz w:val="30"/>
          <w:szCs w:val="30"/>
        </w:rPr>
        <w:t>2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 ราย สัญญาดังกล่าว มีกำหนดระยะเวลา</w:t>
      </w:r>
      <w:r w:rsidRPr="00516F6F">
        <w:rPr>
          <w:rFonts w:asciiTheme="majorBidi" w:hAnsiTheme="majorBidi" w:cstheme="majorBidi"/>
          <w:sz w:val="30"/>
          <w:szCs w:val="30"/>
        </w:rPr>
        <w:t> 15 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นับแต่วันที่ลงนามในสัญญา </w:t>
      </w:r>
      <w:r w:rsidRPr="00516F6F">
        <w:rPr>
          <w:rFonts w:asciiTheme="majorBidi" w:hAnsiTheme="majorBidi" w:cstheme="majorBidi"/>
          <w:sz w:val="30"/>
          <w:szCs w:val="30"/>
        </w:rPr>
        <w:br/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มีมูลค่าตามสัญญาเป็นจำนวนเงิน </w:t>
      </w:r>
      <w:r w:rsidRPr="00516F6F">
        <w:rPr>
          <w:rFonts w:asciiTheme="majorBidi" w:hAnsiTheme="majorBidi" w:cstheme="majorBidi"/>
          <w:sz w:val="30"/>
          <w:szCs w:val="30"/>
        </w:rPr>
        <w:t xml:space="preserve">24.90 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516F6F">
        <w:rPr>
          <w:rFonts w:asciiTheme="majorBidi" w:hAnsiTheme="majorBidi" w:cstheme="majorBidi"/>
          <w:sz w:val="30"/>
          <w:szCs w:val="30"/>
        </w:rPr>
        <w:t>854</w:t>
      </w:r>
      <w:r w:rsidRPr="00516F6F">
        <w:rPr>
          <w:rFonts w:asciiTheme="majorBidi" w:hAnsiTheme="majorBidi" w:cstheme="majorBidi"/>
          <w:sz w:val="30"/>
          <w:szCs w:val="30"/>
          <w:cs/>
        </w:rPr>
        <w:t>.</w:t>
      </w:r>
      <w:r w:rsidRPr="00516F6F">
        <w:rPr>
          <w:rFonts w:asciiTheme="majorBidi" w:hAnsiTheme="majorBidi" w:cstheme="majorBidi"/>
          <w:sz w:val="30"/>
          <w:szCs w:val="30"/>
        </w:rPr>
        <w:t xml:space="preserve">00 </w:t>
      </w:r>
      <w:r w:rsidRPr="00516F6F">
        <w:rPr>
          <w:rFonts w:asciiTheme="majorBidi" w:hAnsiTheme="majorBidi" w:cstheme="majorBidi"/>
          <w:sz w:val="30"/>
          <w:szCs w:val="30"/>
          <w:cs/>
        </w:rPr>
        <w:t>ล้านเยน ณ วันที่</w:t>
      </w:r>
      <w:r w:rsidRPr="00516F6F">
        <w:rPr>
          <w:rFonts w:asciiTheme="majorBidi" w:hAnsiTheme="majorBidi" w:cstheme="majorBidi"/>
          <w:sz w:val="30"/>
          <w:szCs w:val="30"/>
        </w:rPr>
        <w:t> </w:t>
      </w:r>
      <w:r w:rsidR="00D75D4B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D75D4B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75D4B" w:rsidRPr="00516F6F">
        <w:rPr>
          <w:rFonts w:asciiTheme="majorBidi" w:hAnsiTheme="majorBidi" w:cstheme="majorBidi"/>
          <w:sz w:val="30"/>
          <w:szCs w:val="30"/>
        </w:rPr>
        <w:t>2568</w:t>
      </w:r>
      <w:r w:rsidRPr="00516F6F">
        <w:rPr>
          <w:rFonts w:asciiTheme="majorBidi" w:hAnsiTheme="majorBidi" w:cstheme="majorBidi"/>
          <w:sz w:val="30"/>
          <w:szCs w:val="30"/>
        </w:rPr>
        <w:t> </w:t>
      </w:r>
      <w:r w:rsidRPr="00516F6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F3A8A" w:rsidRPr="00516F6F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516F6F">
        <w:rPr>
          <w:rFonts w:asciiTheme="majorBidi" w:hAnsiTheme="majorBidi" w:cstheme="majorBidi"/>
          <w:sz w:val="30"/>
          <w:szCs w:val="30"/>
          <w:cs/>
        </w:rPr>
        <w:t>มีภาระผูกพันคงเหลือตามสัญญาเป็นจำนวนเงิน</w:t>
      </w:r>
      <w:r w:rsidR="000E0408" w:rsidRPr="00516F6F">
        <w:rPr>
          <w:rFonts w:asciiTheme="majorBidi" w:hAnsiTheme="majorBidi" w:cstheme="majorBidi"/>
          <w:sz w:val="30"/>
          <w:szCs w:val="30"/>
        </w:rPr>
        <w:t xml:space="preserve"> 23.03 </w:t>
      </w:r>
      <w:r w:rsidRPr="00516F6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="000E0408" w:rsidRPr="00516F6F">
        <w:rPr>
          <w:rFonts w:asciiTheme="majorBidi" w:hAnsiTheme="majorBidi" w:cstheme="majorBidi"/>
          <w:sz w:val="30"/>
          <w:szCs w:val="30"/>
        </w:rPr>
        <w:t>790.30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hAnsiTheme="majorBidi" w:cstheme="majorBidi"/>
          <w:sz w:val="30"/>
          <w:szCs w:val="30"/>
          <w:cs/>
        </w:rPr>
        <w:t xml:space="preserve">ล้านเยน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16F6F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16F6F">
        <w:rPr>
          <w:rFonts w:ascii="Angsana New" w:hAnsi="Angsana New" w:hint="cs"/>
          <w:i/>
          <w:iCs/>
          <w:sz w:val="30"/>
          <w:szCs w:val="30"/>
        </w:rPr>
        <w:t>256</w:t>
      </w:r>
      <w:r w:rsidR="00D75D4B" w:rsidRPr="00516F6F">
        <w:rPr>
          <w:rFonts w:ascii="Angsana New" w:hAnsi="Angsana New"/>
          <w:i/>
          <w:iCs/>
          <w:sz w:val="30"/>
          <w:szCs w:val="30"/>
        </w:rPr>
        <w:t>7</w:t>
      </w:r>
      <w:r w:rsidRPr="00516F6F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16F6F">
        <w:rPr>
          <w:rFonts w:ascii="Angsana New" w:hAnsi="Angsana New"/>
          <w:i/>
          <w:iCs/>
          <w:sz w:val="30"/>
          <w:szCs w:val="30"/>
        </w:rPr>
        <w:t>23.</w:t>
      </w:r>
      <w:r w:rsidR="00D75D4B" w:rsidRPr="00516F6F">
        <w:rPr>
          <w:rFonts w:ascii="Angsana New" w:hAnsi="Angsana New"/>
          <w:i/>
          <w:iCs/>
          <w:sz w:val="30"/>
          <w:szCs w:val="30"/>
        </w:rPr>
        <w:t>13</w:t>
      </w:r>
      <w:r w:rsidRPr="00516F6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16F6F">
        <w:rPr>
          <w:rFonts w:ascii="Angsana New" w:hAnsi="Angsana New"/>
          <w:i/>
          <w:iCs/>
          <w:sz w:val="30"/>
          <w:szCs w:val="30"/>
        </w:rPr>
        <w:t xml:space="preserve">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75D4B" w:rsidRPr="00516F6F">
        <w:rPr>
          <w:rFonts w:ascii="Angsana New" w:hAnsi="Angsana New"/>
          <w:i/>
          <w:iCs/>
          <w:sz w:val="30"/>
          <w:szCs w:val="30"/>
        </w:rPr>
        <w:t>794.57</w:t>
      </w:r>
      <w:r w:rsidRPr="00516F6F">
        <w:rPr>
          <w:rFonts w:ascii="Angsana New" w:hAnsi="Angsana New"/>
          <w:i/>
          <w:iCs/>
          <w:sz w:val="30"/>
          <w:szCs w:val="30"/>
        </w:rPr>
        <w:t xml:space="preserve"> </w:t>
      </w:r>
      <w:r w:rsidRPr="00516F6F">
        <w:rPr>
          <w:rFonts w:ascii="Angsana New" w:hAnsi="Angsana New" w:hint="cs"/>
          <w:i/>
          <w:iCs/>
          <w:sz w:val="30"/>
          <w:szCs w:val="30"/>
          <w:cs/>
        </w:rPr>
        <w:t>ล้านเยน)</w:t>
      </w:r>
      <w:r w:rsidRPr="00516F6F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6217960A" w14:textId="77777777" w:rsidR="004C606C" w:rsidRPr="00516F6F" w:rsidRDefault="004C606C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FCFFB1" w14:textId="4644D76D" w:rsidR="004C606C" w:rsidRPr="00516F6F" w:rsidRDefault="004C606C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6F6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สัญญาบำรุงรักษาเครื่องกังหันก๊าซและเครื่องกำเนิดไฟฟ้า </w:t>
      </w:r>
      <w:r w:rsidRPr="00516F6F">
        <w:rPr>
          <w:rFonts w:ascii="Angsana New" w:hAnsi="Angsana New"/>
          <w:b/>
          <w:bCs/>
          <w:i/>
          <w:iCs/>
          <w:sz w:val="30"/>
          <w:szCs w:val="30"/>
        </w:rPr>
        <w:t>(Maintenance of Gas Turbine and Generator)</w:t>
      </w:r>
    </w:p>
    <w:p w14:paraId="60B39C61" w14:textId="77777777" w:rsidR="004C606C" w:rsidRPr="00516F6F" w:rsidRDefault="004C606C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99F9EF" w14:textId="0D30F74D" w:rsidR="004C606C" w:rsidRPr="00516F6F" w:rsidRDefault="004C606C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6F6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16F6F">
        <w:rPr>
          <w:rFonts w:ascii="Angsana New" w:hAnsi="Angsana New"/>
          <w:sz w:val="30"/>
          <w:szCs w:val="30"/>
        </w:rPr>
        <w:t xml:space="preserve">26 </w:t>
      </w:r>
      <w:r w:rsidRPr="00516F6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516F6F">
        <w:rPr>
          <w:rFonts w:ascii="Angsana New" w:hAnsi="Angsana New"/>
          <w:sz w:val="30"/>
          <w:szCs w:val="30"/>
        </w:rPr>
        <w:t xml:space="preserve">2563 </w:t>
      </w:r>
      <w:r w:rsidRPr="00516F6F">
        <w:rPr>
          <w:rFonts w:ascii="Angsana New" w:hAnsi="Angsana New" w:hint="cs"/>
          <w:sz w:val="30"/>
          <w:szCs w:val="30"/>
          <w:cs/>
        </w:rPr>
        <w:t xml:space="preserve">บริษัท ราช เอ็นเนอร์จี ระยอง จำกัด ซึ่งเป็นบริษัทย่อยทางตรง ได้ทำสัญญาซ่อมและบำรุงรักษาเครื่องกังหันก๊าซ และเครื่องกำเนิดไฟฟ้ากับบริษัทซีเมนส์ เอนเนอร์ยี่ จำกัด เป็นระยะเวลา </w:t>
      </w:r>
      <w:r w:rsidRPr="00516F6F">
        <w:rPr>
          <w:rFonts w:ascii="Angsana New" w:hAnsi="Angsana New"/>
          <w:sz w:val="30"/>
          <w:szCs w:val="30"/>
        </w:rPr>
        <w:t xml:space="preserve">15 </w:t>
      </w:r>
      <w:r w:rsidRPr="00516F6F">
        <w:rPr>
          <w:rFonts w:ascii="Angsana New" w:hAnsi="Angsana New" w:hint="cs"/>
          <w:sz w:val="30"/>
          <w:szCs w:val="30"/>
          <w:cs/>
        </w:rPr>
        <w:t xml:space="preserve">ปี นับแต่วันที่เดินเครื่องเชิงพาณิชย์ หรือครบชั่วโมงการเดินเครื่องเทียบเท่า </w:t>
      </w:r>
      <w:r w:rsidRPr="00516F6F">
        <w:rPr>
          <w:rFonts w:ascii="Angsana New" w:hAnsi="Angsana New"/>
          <w:sz w:val="30"/>
          <w:szCs w:val="30"/>
        </w:rPr>
        <w:t xml:space="preserve">120,000 </w:t>
      </w:r>
      <w:r w:rsidRPr="00516F6F">
        <w:rPr>
          <w:rFonts w:ascii="Angsana New" w:hAnsi="Angsana New" w:hint="cs"/>
          <w:sz w:val="30"/>
          <w:szCs w:val="30"/>
          <w:cs/>
        </w:rPr>
        <w:t xml:space="preserve">ชั่วโมง หรือครบ </w:t>
      </w:r>
      <w:r w:rsidRPr="00516F6F">
        <w:rPr>
          <w:rFonts w:ascii="Angsana New" w:hAnsi="Angsana New"/>
          <w:sz w:val="30"/>
          <w:szCs w:val="30"/>
        </w:rPr>
        <w:t xml:space="preserve">2,000 </w:t>
      </w:r>
      <w:r w:rsidRPr="00516F6F">
        <w:rPr>
          <w:rFonts w:ascii="Angsana New" w:hAnsi="Angsana New" w:hint="cs"/>
          <w:sz w:val="30"/>
          <w:szCs w:val="30"/>
          <w:cs/>
        </w:rPr>
        <w:t xml:space="preserve">รอบการเดินเครื่องเทียบเท่าอย่างใดอย่างหนึ่งถึงก่อน ทั้งนี้ บริษัทย่อยดังกล่าวต้องจ่ายค่าตอบแทนแก่คู่สัญญาตามอัตราที่ระบุไว้ในสัญญาและจะมีการปรับมูลค่าตามสูตรการคำนวณที่ระบุไว้ไม่เกินร้อยละ </w:t>
      </w:r>
      <w:r w:rsidRPr="00516F6F">
        <w:rPr>
          <w:rFonts w:ascii="Angsana New" w:hAnsi="Angsana New"/>
          <w:sz w:val="30"/>
          <w:szCs w:val="30"/>
        </w:rPr>
        <w:t xml:space="preserve">3 </w:t>
      </w:r>
      <w:r w:rsidRPr="00516F6F">
        <w:rPr>
          <w:rFonts w:ascii="Angsana New" w:hAnsi="Angsana New" w:hint="cs"/>
          <w:sz w:val="30"/>
          <w:szCs w:val="30"/>
          <w:cs/>
        </w:rPr>
        <w:t xml:space="preserve">แต่ไม่ต่ำกว่ามูลค่าตามสัญญา และหากปีใดมูลค่าการปรับสูตรการคำนวณเกินกว่าร้อยละ </w:t>
      </w:r>
      <w:r w:rsidRPr="00516F6F">
        <w:rPr>
          <w:rFonts w:ascii="Angsana New" w:hAnsi="Angsana New"/>
          <w:sz w:val="30"/>
          <w:szCs w:val="30"/>
        </w:rPr>
        <w:t xml:space="preserve">3 </w:t>
      </w:r>
      <w:r w:rsidRPr="00516F6F">
        <w:rPr>
          <w:rFonts w:ascii="Angsana New" w:hAnsi="Angsana New" w:hint="cs"/>
          <w:sz w:val="30"/>
          <w:szCs w:val="30"/>
          <w:cs/>
        </w:rPr>
        <w:t xml:space="preserve">บริษัทผู้ให้บริการจะออกใบลดหนี้เมื่อสิ้นสุดสัญญา ณ วันที่ </w:t>
      </w:r>
      <w:r w:rsidRPr="00516F6F">
        <w:rPr>
          <w:rFonts w:ascii="Angsana New" w:hAnsi="Angsana New"/>
          <w:sz w:val="30"/>
          <w:szCs w:val="30"/>
        </w:rPr>
        <w:t xml:space="preserve">31 </w:t>
      </w:r>
      <w:r w:rsidRPr="00516F6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16F6F">
        <w:rPr>
          <w:rFonts w:ascii="Angsana New" w:hAnsi="Angsana New"/>
          <w:sz w:val="30"/>
          <w:szCs w:val="30"/>
        </w:rPr>
        <w:t>2568</w:t>
      </w:r>
      <w:r w:rsidR="003F3A8A" w:rsidRPr="00516F6F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บริษัทย่อยดังกล่าวมีภาระผูกพันคงเหลือตามสัญญาเป็นจำนวนเงิน </w:t>
      </w:r>
      <w:r w:rsidR="00EA2A6D" w:rsidRPr="00516F6F">
        <w:rPr>
          <w:rFonts w:ascii="Angsana New" w:hAnsi="Angsana New"/>
          <w:sz w:val="30"/>
          <w:szCs w:val="30"/>
        </w:rPr>
        <w:t>139.87</w:t>
      </w:r>
      <w:r w:rsidR="003F3A8A" w:rsidRPr="00516F6F">
        <w:rPr>
          <w:rFonts w:ascii="Angsana New" w:hAnsi="Angsana New"/>
          <w:sz w:val="30"/>
          <w:szCs w:val="30"/>
        </w:rPr>
        <w:t xml:space="preserve"> </w:t>
      </w:r>
      <w:r w:rsidR="003F3A8A" w:rsidRPr="00516F6F">
        <w:rPr>
          <w:rFonts w:ascii="Angsana New" w:hAnsi="Angsana New" w:hint="cs"/>
          <w:sz w:val="30"/>
          <w:szCs w:val="30"/>
          <w:cs/>
        </w:rPr>
        <w:t xml:space="preserve">ล้านโครนาสวีเดน </w:t>
      </w:r>
      <w:r w:rsidR="003F3A8A" w:rsidRPr="00974DE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F3A8A" w:rsidRPr="00974DE5">
        <w:rPr>
          <w:rFonts w:ascii="Angsana New" w:hAnsi="Angsana New"/>
          <w:i/>
          <w:iCs/>
          <w:sz w:val="30"/>
          <w:szCs w:val="30"/>
        </w:rPr>
        <w:t xml:space="preserve">31 </w:t>
      </w:r>
      <w:r w:rsidR="003F3A8A" w:rsidRPr="00974DE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F3A8A" w:rsidRPr="00974DE5">
        <w:rPr>
          <w:rFonts w:ascii="Angsana New" w:hAnsi="Angsana New"/>
          <w:i/>
          <w:iCs/>
          <w:sz w:val="30"/>
          <w:szCs w:val="30"/>
        </w:rPr>
        <w:t xml:space="preserve">2567: 139.87 </w:t>
      </w:r>
      <w:r w:rsidR="003F3A8A" w:rsidRPr="00974DE5">
        <w:rPr>
          <w:rFonts w:ascii="Angsana New" w:hAnsi="Angsana New" w:hint="cs"/>
          <w:i/>
          <w:iCs/>
          <w:sz w:val="30"/>
          <w:szCs w:val="30"/>
          <w:cs/>
        </w:rPr>
        <w:t>ล้านโครนาสวีเดน)</w:t>
      </w:r>
      <w:r w:rsidRPr="00516F6F">
        <w:rPr>
          <w:rFonts w:ascii="Angsana New" w:hAnsi="Angsana New"/>
          <w:sz w:val="30"/>
          <w:szCs w:val="30"/>
        </w:rPr>
        <w:t xml:space="preserve"> </w:t>
      </w:r>
      <w:r w:rsidRPr="00516F6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926257C" w14:textId="524E9BF3" w:rsidR="00C00EF2" w:rsidRPr="00516F6F" w:rsidRDefault="00C00EF2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6AFE7" w14:textId="106AF9B0" w:rsidR="00C00EF2" w:rsidRPr="00516F6F" w:rsidRDefault="00C00EF2" w:rsidP="00C00EF2">
      <w:pPr>
        <w:spacing w:line="240" w:lineRule="auto"/>
        <w:ind w:left="540" w:right="-43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516F6F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07872297" w14:textId="77777777" w:rsidR="00C00EF2" w:rsidRPr="00516F6F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E31ED1" w14:textId="755B6C81" w:rsidR="00C972A4" w:rsidRPr="00627208" w:rsidRDefault="00C00EF2" w:rsidP="00C97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napToGrid w:val="0"/>
          <w:sz w:val="30"/>
          <w:szCs w:val="30"/>
          <w:lang w:eastAsia="th-TH"/>
        </w:rPr>
      </w:pPr>
      <w:bookmarkStart w:id="4" w:name="_Hlk196918997"/>
      <w:r w:rsidRPr="00516F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F0A85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4F0A85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F0A85" w:rsidRPr="00516F6F">
        <w:rPr>
          <w:rFonts w:asciiTheme="majorBidi" w:hAnsiTheme="majorBidi" w:cstheme="majorBidi"/>
          <w:sz w:val="30"/>
          <w:szCs w:val="30"/>
        </w:rPr>
        <w:t>2568</w:t>
      </w:r>
      <w:r w:rsidRPr="00516F6F">
        <w:rPr>
          <w:rFonts w:asciiTheme="majorBidi" w:hAnsiTheme="majorBidi" w:cstheme="majorBidi"/>
          <w:sz w:val="30"/>
          <w:szCs w:val="30"/>
        </w:rPr>
        <w:t xml:space="preserve"> </w:t>
      </w:r>
      <w:r w:rsidRPr="00516F6F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516F6F">
        <w:rPr>
          <w:rFonts w:asciiTheme="majorBidi" w:hAnsiTheme="majorBidi" w:cstheme="majorBidi"/>
          <w:sz w:val="30"/>
          <w:szCs w:val="30"/>
          <w:cs/>
        </w:rPr>
        <w:t>มีวงเงินธุรกรรมที่ยังไม่ได้ใช้</w:t>
      </w:r>
      <w:r w:rsidRPr="00516F6F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เป็นจำนวนเงิน</w:t>
      </w:r>
      <w:r w:rsidR="00C36417" w:rsidRPr="00516F6F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4B2A55" w:rsidRPr="00516F6F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5,073.53</w:t>
      </w:r>
      <w:r w:rsidRPr="00516F6F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516F6F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ล้</w:t>
      </w:r>
      <w:r w:rsidRPr="00516F6F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านบาท</w:t>
      </w:r>
      <w:r w:rsidR="00C36417" w:rsidRPr="00516F6F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val="th-TH" w:eastAsia="th-TH"/>
        </w:rPr>
        <w:t>และ</w:t>
      </w:r>
      <w:r w:rsidR="00C972A4" w:rsidRPr="00516F6F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5B7852" w:rsidRPr="005B7852">
        <w:rPr>
          <w:rFonts w:asciiTheme="majorBidi" w:eastAsia="Cordia New" w:hAnsiTheme="majorBidi" w:cstheme="majorBidi" w:hint="cs"/>
          <w:snapToGrid w:val="0"/>
          <w:sz w:val="30"/>
          <w:szCs w:val="30"/>
          <w:lang w:eastAsia="th-TH"/>
        </w:rPr>
        <w:t>580</w:t>
      </w:r>
      <w:r w:rsidR="00EA2A6D" w:rsidRPr="00516F6F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>.</w:t>
      </w:r>
      <w:r w:rsidR="005B7852" w:rsidRPr="005B7852">
        <w:rPr>
          <w:rFonts w:asciiTheme="majorBidi" w:eastAsia="Cordia New" w:hAnsiTheme="majorBidi" w:cstheme="majorBidi" w:hint="cs"/>
          <w:snapToGrid w:val="0"/>
          <w:sz w:val="30"/>
          <w:szCs w:val="30"/>
          <w:lang w:eastAsia="th-TH"/>
        </w:rPr>
        <w:t>21</w:t>
      </w:r>
      <w:r w:rsidR="00EA2A6D" w:rsidRPr="00516F6F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516F6F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ล้านเหรียญสหรัฐอเมริกา</w:t>
      </w:r>
      <w:r w:rsidR="00557D32" w:rsidRPr="00516F6F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 w:rsidR="00E11B2F" w:rsidRPr="00516F6F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E11B2F" w:rsidRPr="00516F6F">
        <w:rPr>
          <w:rFonts w:ascii="Angsana New" w:hAnsi="Angsana New"/>
          <w:i/>
          <w:iCs/>
          <w:sz w:val="30"/>
          <w:szCs w:val="30"/>
        </w:rPr>
        <w:t xml:space="preserve">31 </w:t>
      </w:r>
      <w:r w:rsidR="00E11B2F" w:rsidRPr="00516F6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11B2F" w:rsidRPr="00516F6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</w:t>
      </w:r>
      <w:r w:rsidR="004F0A85" w:rsidRPr="00516F6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7</w:t>
      </w:r>
      <w:r w:rsidR="00E11B2F" w:rsidRPr="00516F6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4F0A85" w:rsidRPr="00516F6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2,513.12 </w:t>
      </w:r>
      <w:r w:rsidR="004F0A85" w:rsidRPr="00516F6F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และ </w:t>
      </w:r>
      <w:r w:rsidR="004F0A85" w:rsidRPr="00516F6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663.42 </w:t>
      </w:r>
      <w:r w:rsidR="004F0A85" w:rsidRPr="00516F6F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E11B2F" w:rsidRPr="009C06F5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bookmarkEnd w:id="4"/>
    <w:p w14:paraId="59C9DCCE" w14:textId="0FC53F7A" w:rsidR="000666CA" w:rsidRDefault="000666CA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9B9E21" w14:textId="0F0E0A6B" w:rsidR="00F37429" w:rsidRDefault="00F3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42"/>
        <w:gridCol w:w="1289"/>
      </w:tblGrid>
      <w:tr w:rsidR="00CC4E68" w:rsidRPr="00627208" w14:paraId="340C29E5" w14:textId="77777777" w:rsidTr="006643BC">
        <w:trPr>
          <w:trHeight w:val="659"/>
          <w:tblHeader/>
        </w:trPr>
        <w:tc>
          <w:tcPr>
            <w:tcW w:w="3479" w:type="pct"/>
            <w:vAlign w:val="bottom"/>
          </w:tcPr>
          <w:p w14:paraId="3F3810C4" w14:textId="1D119730" w:rsidR="00CC4E68" w:rsidRPr="00627208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0A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F0A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F0A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87" w:type="pct"/>
            <w:vAlign w:val="bottom"/>
          </w:tcPr>
          <w:p w14:paraId="64E8097D" w14:textId="3129B36C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2" w:type="pct"/>
            <w:vAlign w:val="bottom"/>
          </w:tcPr>
          <w:p w14:paraId="34C0FBE5" w14:textId="77777777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A8C40DA" w14:textId="77777777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A0E209" w14:textId="27D5135F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C4E68" w:rsidRPr="00627208" w14:paraId="46A15DD9" w14:textId="77777777" w:rsidTr="006643BC">
        <w:trPr>
          <w:tblHeader/>
        </w:trPr>
        <w:tc>
          <w:tcPr>
            <w:tcW w:w="3479" w:type="pct"/>
          </w:tcPr>
          <w:p w14:paraId="51AFF9A0" w14:textId="2351696F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1" w:type="pct"/>
            <w:gridSpan w:val="3"/>
          </w:tcPr>
          <w:p w14:paraId="67085B3F" w14:textId="77777777" w:rsidR="00CC4E68" w:rsidRPr="00627208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C4E68" w:rsidRPr="00627208" w14:paraId="0304FE0F" w14:textId="77777777" w:rsidTr="00516F6F">
        <w:tc>
          <w:tcPr>
            <w:tcW w:w="3479" w:type="pct"/>
          </w:tcPr>
          <w:p w14:paraId="379A1F21" w14:textId="14028A2A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7" w:type="pct"/>
          </w:tcPr>
          <w:p w14:paraId="2EA911E7" w14:textId="77777777" w:rsidR="00CC4E68" w:rsidRPr="00627208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27208763" w14:textId="77777777" w:rsidR="00CC4E68" w:rsidRPr="00627208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25F6AAD9" w14:textId="77777777" w:rsidR="00CC4E68" w:rsidRPr="00627208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63E5C1E5" w14:textId="77777777" w:rsidTr="00516F6F">
        <w:tc>
          <w:tcPr>
            <w:tcW w:w="3479" w:type="pct"/>
            <w:shd w:val="clear" w:color="auto" w:fill="auto"/>
          </w:tcPr>
          <w:p w14:paraId="719333E7" w14:textId="68BF9AD8" w:rsidR="00CC4E68" w:rsidRPr="00627208" w:rsidRDefault="00F8521F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F6F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  <w:r w:rsidR="00AE5F83" w:rsidRPr="00516F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E5F83" w:rsidRPr="00516F6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373B1670" w14:textId="5488846E" w:rsidR="00CC4E68" w:rsidRPr="00213B29" w:rsidRDefault="000945B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3B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53E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213B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C53E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32" w:type="pct"/>
          </w:tcPr>
          <w:p w14:paraId="70D89848" w14:textId="77777777" w:rsidR="00CC4E68" w:rsidRPr="00627208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056FAF1" w14:textId="7DABD0F2" w:rsidR="00CC4E68" w:rsidRPr="00516F6F" w:rsidRDefault="00516F6F" w:rsidP="00516F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6F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5.46</w:t>
            </w:r>
          </w:p>
        </w:tc>
      </w:tr>
      <w:tr w:rsidR="00CC4E68" w:rsidRPr="009B6BAA" w14:paraId="78CD6933" w14:textId="77777777" w:rsidTr="00516F6F">
        <w:tc>
          <w:tcPr>
            <w:tcW w:w="3479" w:type="pct"/>
          </w:tcPr>
          <w:p w14:paraId="7FFDCC2B" w14:textId="77777777" w:rsidR="00CC4E68" w:rsidRPr="009B6BAA" w:rsidRDefault="00CC4E68" w:rsidP="00A9021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468E7ADE" w14:textId="77777777" w:rsidR="00CC4E68" w:rsidRPr="00213B29" w:rsidRDefault="00CC4E68" w:rsidP="00A9021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30C6A31" w14:textId="77777777" w:rsidR="00CC4E68" w:rsidRPr="009B6BAA" w:rsidRDefault="00CC4E68" w:rsidP="00A9021F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6E52C7F1" w14:textId="77777777" w:rsidR="00CC4E68" w:rsidRPr="009B6BAA" w:rsidRDefault="00CC4E68" w:rsidP="00A9021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6B3ACE94" w14:textId="77777777" w:rsidTr="00516F6F">
        <w:tc>
          <w:tcPr>
            <w:tcW w:w="3479" w:type="pct"/>
          </w:tcPr>
          <w:p w14:paraId="7B49C515" w14:textId="49C1E65F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581AA4B3" w14:textId="6D621DA7" w:rsidR="00CC4E68" w:rsidRPr="00213B29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112D3A6D" w14:textId="77777777" w:rsidR="00CC4E68" w:rsidRPr="00627208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0F272172" w14:textId="77777777" w:rsidR="00CC4E68" w:rsidRPr="00627208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0FCCE517" w14:textId="77777777" w:rsidTr="00516F6F">
        <w:tc>
          <w:tcPr>
            <w:tcW w:w="3479" w:type="pct"/>
          </w:tcPr>
          <w:p w14:paraId="285E9E7A" w14:textId="783BC0B5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="009B6B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9B6BAA" w:rsidRPr="00627208">
              <w:rPr>
                <w:rFonts w:asciiTheme="majorBidi" w:hAnsiTheme="majorBidi" w:cstheme="majorBidi"/>
                <w:sz w:val="30"/>
                <w:szCs w:val="30"/>
              </w:rPr>
              <w:t>Standby Letters of Credit</w:t>
            </w: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50F27F8B" w14:textId="20EC7877" w:rsidR="00CC4E68" w:rsidRPr="00213B29" w:rsidRDefault="00516F6F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3B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4,677.22</w:t>
            </w:r>
          </w:p>
        </w:tc>
        <w:tc>
          <w:tcPr>
            <w:tcW w:w="132" w:type="pct"/>
          </w:tcPr>
          <w:p w14:paraId="0213CD71" w14:textId="77777777" w:rsidR="00CC4E68" w:rsidRPr="00516F6F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CBD28A3" w14:textId="43C84C02" w:rsidR="00CC4E68" w:rsidRPr="00516F6F" w:rsidRDefault="00516F6F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6F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366.57</w:t>
            </w:r>
          </w:p>
        </w:tc>
      </w:tr>
    </w:tbl>
    <w:p w14:paraId="7D0A5921" w14:textId="5A317FEA" w:rsidR="00D61AC2" w:rsidRPr="00627208" w:rsidRDefault="00D61AC2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FF0684" w14:textId="77777777" w:rsidR="00E11B2F" w:rsidRPr="0050233B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0233B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78A9DA94" w14:textId="77777777" w:rsidR="00E11B2F" w:rsidRPr="0050233B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</w:pPr>
    </w:p>
    <w:p w14:paraId="27335DCC" w14:textId="77777777" w:rsidR="00E11B2F" w:rsidRPr="00B43614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ราช โคเจนเนอเรชั่น จำกัด ซึ่งเป็นบริษัทย่อยทางตรง ไปเป็นหลักทรัพย์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ค้ำประกันการกู้เงินให้แก่เจ้าหนี้เงินกู้ของบริษัทย่อยดังกล่าว</w:t>
      </w:r>
    </w:p>
    <w:p w14:paraId="78A222AA" w14:textId="77777777" w:rsidR="00E11B2F" w:rsidRPr="006E2E94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7F18BF80" w14:textId="77777777" w:rsidR="00E11B2F" w:rsidRPr="00B43614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7377997E" w14:textId="77777777" w:rsidR="00E11B2F" w:rsidRPr="006E2E94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4E486AB0" w14:textId="77777777" w:rsidR="00E11B2F" w:rsidRPr="00B43614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4B31BBC7" w14:textId="77777777" w:rsidR="00E11B2F" w:rsidRPr="006F5632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4DFD92F7" w14:textId="77777777" w:rsidR="00E11B2F" w:rsidRPr="00B43614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13FBE71F" w14:textId="77777777" w:rsidR="00E11B2F" w:rsidRPr="0040073C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41DE5E7D" w14:textId="77777777" w:rsidR="00E11B2F" w:rsidRPr="00B43614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บริษัทร่วม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0ADBAD2B" w14:textId="77777777" w:rsidR="00E11B2F" w:rsidRPr="00D5443B" w:rsidRDefault="00E11B2F" w:rsidP="00E11B2F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288EF03D" w14:textId="2DF990B7" w:rsidR="00E11B2F" w:rsidRPr="00B43614" w:rsidRDefault="003F3A8A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E11B2F" w:rsidRPr="00B43614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ได้นำใบ</w:t>
      </w:r>
      <w:r w:rsidR="00E11B2F"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หุ้นทั้งหมดของ</w:t>
      </w:r>
      <w:r w:rsidR="00E11B2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 เอ็นเนอร์จี ระยอง จำกัด</w:t>
      </w:r>
      <w:r w:rsidR="00E11B2F" w:rsidRPr="009A47E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</w:t>
      </w:r>
      <w:r w:rsidR="00E11B2F" w:rsidRPr="008E751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บริษัทย่อย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ทางตรง</w:t>
      </w:r>
      <w:r w:rsidR="00E11B2F"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ไปเป็นหลักทรัพย์ค้ำประกันการกู้เงินให้แก่เจ้าหนี้เงินกู้ของบริษัท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ดังกล่าว</w:t>
      </w:r>
    </w:p>
    <w:p w14:paraId="0EA30EAF" w14:textId="77777777" w:rsidR="00E11B2F" w:rsidRPr="00D5443B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0FF0C494" w14:textId="361889AB" w:rsidR="00E11B2F" w:rsidRPr="00844AF0" w:rsidRDefault="00E11B2F" w:rsidP="00844A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หินกองเพาเวอร์ จำกัด ซึ่งเป็นการร่วมค้า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22B22CD9" w14:textId="77777777" w:rsidR="00E11B2F" w:rsidRPr="003F3A8A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76297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</w:t>
      </w:r>
      <w:r w:rsidRPr="0076297A">
        <w:rPr>
          <w:rFonts w:asciiTheme="majorBidi" w:hAnsiTheme="majorBidi" w:cstheme="majorBidi"/>
          <w:spacing w:val="-6"/>
          <w:sz w:val="30"/>
          <w:szCs w:val="30"/>
          <w:cs/>
        </w:rPr>
        <w:t>บริษัท อาร์ อี เอ็น โคราช เอนเนอร์ยี่ จำกัด</w:t>
      </w:r>
      <w:r w:rsidRPr="0076297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6297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เป็นการร่วมค้า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286F3476" w14:textId="77777777" w:rsidR="00E11B2F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4D3C4C1D" w14:textId="77777777" w:rsidR="00E11B2F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 อาร์เอช อินเตอร์เนชั่นแนล 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(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สิงคโปร์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)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คอร์ปอเรชั่น จำกัด ซึ่งเป็นบริษัทย่อยทางอ้อม ได้นำใบหุ้นของบริษัท </w:t>
      </w:r>
      <w:proofErr w:type="spellStart"/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Minejesa</w:t>
      </w:r>
      <w:proofErr w:type="spellEnd"/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Capital B.V. 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ซึ่งเป็นการร่วมค้าทางตรงของบริษัทย่อยดังกล่าว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1D40C5AF" w14:textId="77777777" w:rsidR="00E11B2F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58EC998C" w14:textId="77777777" w:rsidR="00E11B2F" w:rsidRPr="0050233B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2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คดีความสำคัญ</w:t>
      </w:r>
    </w:p>
    <w:p w14:paraId="07CB7AF0" w14:textId="77777777" w:rsidR="00E11B2F" w:rsidRPr="0050233B" w:rsidRDefault="00E11B2F" w:rsidP="00E11B2F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val="th-TH" w:eastAsia="th-TH"/>
        </w:rPr>
      </w:pPr>
    </w:p>
    <w:p w14:paraId="2437EBF5" w14:textId="77777777" w:rsidR="00E11B2F" w:rsidRPr="0050233B" w:rsidRDefault="00E11B2F" w:rsidP="00E11B2F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pacing w:val="-3"/>
          <w:sz w:val="30"/>
          <w:szCs w:val="30"/>
          <w:lang w:val="th-TH" w:eastAsia="th-TH"/>
        </w:rPr>
      </w:pP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ในปี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2562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5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val="th-TH" w:eastAsia="th-TH"/>
        </w:rPr>
        <w:t>,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271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.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10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เมื่อวันที่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30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กันยายน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2563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ด้วยเหตุผลว่าข้อมูลที่โจทก์กล่าวอ้างได้สิ้นสุดสภาพการเป็นความลับทางการค้าไปแล้ว ซึ่งโจทก์ได้ยื่นอุทธรณ์คำพิพากษาดังกล่าวต่อศาลอุทธรณ์คดีชำนัญพิเศษ ต่อมาเมื่อวันที่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12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 xml:space="preserve">กรกฎาคม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2565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ศาลอุทธรณ์คดีชำนัญพิเศ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>ษ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ได้มีคำพิพากษายืนตามคำพิพากษาของศาลทรัพย์สินทางปัญญาและการค้าระหว่างประเทศกลางที่ยกฟ้องโจทก์ บริษัทจึงไม่ได้บันทึกหนี้สินที่อาจจะเกิดขึ้นจากคดีดังกล่าว</w:t>
      </w:r>
    </w:p>
    <w:p w14:paraId="1063D446" w14:textId="77777777" w:rsidR="00E11B2F" w:rsidRPr="0050233B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</w:pPr>
    </w:p>
    <w:p w14:paraId="26C6FC35" w14:textId="77777777" w:rsidR="005F0C26" w:rsidRDefault="005F0C26" w:rsidP="00886F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1D5E6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8D98344" w14:textId="77777777" w:rsidR="00B45E70" w:rsidRDefault="00B45E70" w:rsidP="00B45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8FCBFB7" w14:textId="22AE5549" w:rsidR="00B45E70" w:rsidRDefault="00B45E70" w:rsidP="00B45E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24 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เมษายน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2568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ที่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ประชุมสามัญผู้ถือหุ้นประจำปีของบริษัท มีมติอนุมัติการจัดสรรกำไรสำหรับผลการดำเนินงานปี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2567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เป็นเงินปันผล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จ่าย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ในอัตราหุ้นละ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1.60 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บาท เป็นจำนวนเงินทั้งสิ้น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3,480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ทั้งนี้ บริษัทได้จ่ายเงินปันผลระหว่างกาล ซึ่งจัดสรรจากกำไรสำหรับผลการดำเนินงานงวดหกเดือน</w:t>
      </w:r>
      <w:r w:rsidRPr="00516F6F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 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สิ้นสุดวันที่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30</w:t>
      </w:r>
      <w:r w:rsidRPr="00516F6F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 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มิถุนายน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2567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ในอัตราหุ้นละ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0.80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บาท เป็นจำนวนเงินทั้งสิ้น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,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740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ล้านบาท ซึ่งได้จ่ายให้แก่ผู้ถือหุ้นในเดือนกันยายน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2567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โดย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ยอดสุทธิของเงินปันผลดังกล่าวเป็นจำนวนเงิน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,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740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ล้านบาท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จะ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จ่ายให้แก่ผู้ถือหุ้นใน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เดือน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พฤษภาคม</w:t>
      </w:r>
      <w:r w:rsidRPr="00516F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2568</w:t>
      </w:r>
    </w:p>
    <w:p w14:paraId="509B4446" w14:textId="77777777" w:rsidR="00B45E70" w:rsidRPr="00B45E70" w:rsidRDefault="00B45E70" w:rsidP="00B45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FE20045" w14:textId="057F6941" w:rsidR="00095939" w:rsidRPr="00A7103B" w:rsidRDefault="00095939" w:rsidP="00095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highlight w:val="yellow"/>
        </w:rPr>
      </w:pPr>
    </w:p>
    <w:p w14:paraId="0D0D05B6" w14:textId="4A1B1D72" w:rsidR="00160899" w:rsidRPr="000D7027" w:rsidRDefault="00160899" w:rsidP="00516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E0BC3B9" w14:textId="3C73CF2D" w:rsidR="008632A7" w:rsidRPr="008632A7" w:rsidRDefault="008632A7" w:rsidP="00095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sectPr w:rsidR="008632A7" w:rsidRPr="008632A7" w:rsidSect="003343BC">
      <w:headerReference w:type="default" r:id="rId27"/>
      <w:footerReference w:type="default" r:id="rId28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47C09" w14:textId="77777777" w:rsidR="00200163" w:rsidRDefault="00200163" w:rsidP="004956B4">
      <w:r>
        <w:separator/>
      </w:r>
    </w:p>
  </w:endnote>
  <w:endnote w:type="continuationSeparator" w:id="0">
    <w:p w14:paraId="4FD68B84" w14:textId="77777777" w:rsidR="00200163" w:rsidRDefault="0020016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093F" w14:textId="77777777" w:rsidR="00CB05FD" w:rsidRDefault="00CB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6601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175E3E4" w14:textId="77777777" w:rsidR="00D26C7E" w:rsidRPr="0046520C" w:rsidRDefault="00D26C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520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520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520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76C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520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979B2" w14:textId="77777777" w:rsidR="00CB05FD" w:rsidRDefault="00CB05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96F3" w14:textId="41D61E56" w:rsidR="00AA432E" w:rsidRPr="00702A20" w:rsidRDefault="00AA432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6276CD"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6DD873A" w14:textId="77777777" w:rsidR="00AA432E" w:rsidRPr="00E04E3D" w:rsidRDefault="00AA432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61B5" w14:textId="1BC9CD5B" w:rsidR="00556DBA" w:rsidRPr="00702A20" w:rsidRDefault="00556DBA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6276CD"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9E35B2" w14:textId="77777777" w:rsidR="00556DBA" w:rsidRPr="00E04E3D" w:rsidRDefault="00556DBA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BEFD0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7BBDC9A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9E199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B0919D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1F315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C472161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2DD82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B38A051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8B5D4" w14:textId="77777777" w:rsidR="00200163" w:rsidRDefault="00200163" w:rsidP="004956B4">
      <w:r>
        <w:separator/>
      </w:r>
    </w:p>
  </w:footnote>
  <w:footnote w:type="continuationSeparator" w:id="0">
    <w:p w14:paraId="190410B9" w14:textId="77777777" w:rsidR="00200163" w:rsidRDefault="0020016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F5429" w14:textId="77777777" w:rsidR="00CB05FD" w:rsidRDefault="00CB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4DA4" w14:textId="77777777" w:rsidR="003343BC" w:rsidRDefault="003343B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837873D" w14:textId="77777777" w:rsidR="003343BC" w:rsidRPr="004F0871" w:rsidRDefault="003343B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54BEFE5" w14:textId="0AFE822A" w:rsidR="003343BC" w:rsidRPr="0023512F" w:rsidRDefault="003343BC" w:rsidP="008009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955382">
      <w:rPr>
        <w:rFonts w:ascii="Angsana New" w:hAnsi="Angsana New"/>
        <w:b/>
        <w:bCs/>
        <w:sz w:val="32"/>
        <w:szCs w:val="32"/>
      </w:rPr>
      <w:t xml:space="preserve">31 </w:t>
    </w:r>
    <w:r w:rsidR="0095538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955382">
      <w:rPr>
        <w:rFonts w:ascii="Angsana New" w:hAnsi="Angsana New"/>
        <w:b/>
        <w:bCs/>
        <w:sz w:val="32"/>
        <w:szCs w:val="32"/>
      </w:rPr>
      <w:t>2568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7D3F21FE" w14:textId="77777777" w:rsidR="003343BC" w:rsidRPr="009873F3" w:rsidRDefault="003343B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4C05" w14:textId="77777777" w:rsidR="00CB05FD" w:rsidRDefault="00CB05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C3F0" w14:textId="4F85EEFD" w:rsid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79FAF72" w14:textId="77777777" w:rsidR="00AA432E" w:rsidRPr="004F0871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040282D" w14:textId="70191AA9" w:rsidR="00800975" w:rsidRPr="0023512F" w:rsidRDefault="00800975" w:rsidP="008009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E42DFF">
      <w:rPr>
        <w:rFonts w:ascii="Angsana New" w:hAnsi="Angsana New"/>
        <w:b/>
        <w:bCs/>
        <w:sz w:val="32"/>
        <w:szCs w:val="32"/>
      </w:rPr>
      <w:t xml:space="preserve">31 </w:t>
    </w:r>
    <w:r w:rsidR="00E42DFF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E42DFF">
      <w:rPr>
        <w:rFonts w:ascii="Angsana New" w:hAnsi="Angsana New"/>
        <w:b/>
        <w:bCs/>
        <w:sz w:val="32"/>
        <w:szCs w:val="32"/>
      </w:rPr>
      <w:t>2568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06B0988D" w14:textId="77777777" w:rsidR="00AA432E" w:rsidRPr="009873F3" w:rsidRDefault="00AA432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A3D4" w14:textId="70E90D0B" w:rsidR="00556DBA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D1E451" w14:textId="04133BC8" w:rsidR="00556DBA" w:rsidRPr="004F0871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556DBA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521ACA" w14:textId="75020C00" w:rsidR="00800975" w:rsidRPr="0023512F" w:rsidRDefault="00800975" w:rsidP="008009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E42DFF">
      <w:rPr>
        <w:rFonts w:ascii="Angsana New" w:hAnsi="Angsana New"/>
        <w:b/>
        <w:bCs/>
        <w:sz w:val="32"/>
        <w:szCs w:val="32"/>
      </w:rPr>
      <w:t xml:space="preserve">31 </w:t>
    </w:r>
    <w:r w:rsidR="00E42DFF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E42DFF">
      <w:rPr>
        <w:rFonts w:ascii="Angsana New" w:hAnsi="Angsana New"/>
        <w:b/>
        <w:bCs/>
        <w:sz w:val="32"/>
        <w:szCs w:val="32"/>
      </w:rPr>
      <w:t>2568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57F2F9B8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64511" w14:textId="77777777" w:rsidR="00886F54" w:rsidRDefault="00886F54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26461D0" w14:textId="77777777" w:rsidR="00886F54" w:rsidRPr="004F0871" w:rsidRDefault="00886F54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092AB9" w14:textId="3E8A151F" w:rsidR="00886F54" w:rsidRPr="0023512F" w:rsidRDefault="00886F54" w:rsidP="008009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E42DFF">
      <w:rPr>
        <w:rFonts w:ascii="Angsana New" w:hAnsi="Angsana New"/>
        <w:b/>
        <w:bCs/>
        <w:sz w:val="32"/>
        <w:szCs w:val="32"/>
      </w:rPr>
      <w:t xml:space="preserve">31 </w:t>
    </w:r>
    <w:r w:rsidR="00E42DFF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E42DFF">
      <w:rPr>
        <w:rFonts w:ascii="Angsana New" w:hAnsi="Angsana New"/>
        <w:b/>
        <w:bCs/>
        <w:sz w:val="32"/>
        <w:szCs w:val="32"/>
      </w:rPr>
      <w:t>2568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0AB8E3F6" w14:textId="77777777" w:rsidR="00886F54" w:rsidRPr="009873F3" w:rsidRDefault="00886F5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DFF8A" w14:textId="77777777" w:rsidR="00886F54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B711D30" w14:textId="77777777" w:rsidR="00886F54" w:rsidRPr="004F0871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D797BED" w14:textId="7FE10B65" w:rsidR="00886F54" w:rsidRPr="0023512F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E42DFF">
      <w:rPr>
        <w:rFonts w:ascii="Angsana New" w:hAnsi="Angsana New"/>
        <w:b/>
        <w:bCs/>
        <w:sz w:val="32"/>
        <w:szCs w:val="32"/>
      </w:rPr>
      <w:t xml:space="preserve">31 </w:t>
    </w:r>
    <w:r w:rsidR="00E42DFF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E42DFF">
      <w:rPr>
        <w:rFonts w:ascii="Angsana New" w:hAnsi="Angsana New"/>
        <w:b/>
        <w:bCs/>
        <w:sz w:val="32"/>
        <w:szCs w:val="32"/>
      </w:rPr>
      <w:t>2568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2894037F" w14:textId="77777777" w:rsidR="00886F54" w:rsidRPr="00AA432E" w:rsidRDefault="00886F5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30C8" w14:textId="77777777" w:rsidR="00886F54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FC84CD5" w14:textId="77777777" w:rsidR="00886F54" w:rsidRPr="004F0871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3881F5" w14:textId="73C4C13C" w:rsidR="00886F54" w:rsidRPr="0023512F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6276CD" w:rsidRPr="006276CD">
      <w:rPr>
        <w:rFonts w:ascii="Angsana New" w:hAnsi="Angsana New"/>
        <w:b/>
        <w:bCs/>
        <w:sz w:val="32"/>
        <w:szCs w:val="32"/>
      </w:rPr>
      <w:t>3</w:t>
    </w:r>
    <w:r w:rsidR="004F0A85">
      <w:rPr>
        <w:rFonts w:ascii="Angsana New" w:hAnsi="Angsana New"/>
        <w:b/>
        <w:bCs/>
        <w:sz w:val="32"/>
        <w:szCs w:val="32"/>
      </w:rPr>
      <w:t xml:space="preserve">1 </w:t>
    </w:r>
    <w:r w:rsidR="004F0A85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4F0A85">
      <w:rPr>
        <w:rFonts w:ascii="Angsana New" w:hAnsi="Angsana New"/>
        <w:b/>
        <w:bCs/>
        <w:sz w:val="32"/>
        <w:szCs w:val="32"/>
      </w:rPr>
      <w:t>2568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7CDE9A7F" w14:textId="77777777" w:rsidR="00886F54" w:rsidRPr="00AA432E" w:rsidRDefault="00886F54" w:rsidP="00D26C7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11921CF" w14:textId="31BC150A" w:rsidR="00800975" w:rsidRPr="0023512F" w:rsidRDefault="00800975" w:rsidP="008009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4F0A85">
      <w:rPr>
        <w:rFonts w:ascii="Angsana New" w:hAnsi="Angsana New"/>
        <w:b/>
        <w:bCs/>
        <w:sz w:val="32"/>
        <w:szCs w:val="32"/>
      </w:rPr>
      <w:t xml:space="preserve">31 </w:t>
    </w:r>
    <w:r w:rsidR="004F0A85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4F0A85">
      <w:rPr>
        <w:rFonts w:ascii="Angsana New" w:hAnsi="Angsana New"/>
        <w:b/>
        <w:bCs/>
        <w:sz w:val="32"/>
        <w:szCs w:val="32"/>
      </w:rPr>
      <w:t>2568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10E2E67B" w14:textId="77777777" w:rsidR="00556DBA" w:rsidRPr="00AA432E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957799C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40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3"/>
  </w:num>
  <w:num w:numId="12" w16cid:durableId="647826077">
    <w:abstractNumId w:val="19"/>
  </w:num>
  <w:num w:numId="13" w16cid:durableId="1851022401">
    <w:abstractNumId w:val="37"/>
  </w:num>
  <w:num w:numId="14" w16cid:durableId="181286400">
    <w:abstractNumId w:val="22"/>
  </w:num>
  <w:num w:numId="15" w16cid:durableId="1628584710">
    <w:abstractNumId w:val="24"/>
  </w:num>
  <w:num w:numId="16" w16cid:durableId="153037106">
    <w:abstractNumId w:val="42"/>
  </w:num>
  <w:num w:numId="17" w16cid:durableId="544023893">
    <w:abstractNumId w:val="43"/>
  </w:num>
  <w:num w:numId="18" w16cid:durableId="1960604579">
    <w:abstractNumId w:val="27"/>
  </w:num>
  <w:num w:numId="19" w16cid:durableId="495606549">
    <w:abstractNumId w:val="16"/>
  </w:num>
  <w:num w:numId="20" w16cid:durableId="471795874">
    <w:abstractNumId w:val="11"/>
  </w:num>
  <w:num w:numId="21" w16cid:durableId="2004432530">
    <w:abstractNumId w:val="14"/>
  </w:num>
  <w:num w:numId="22" w16cid:durableId="1666281206">
    <w:abstractNumId w:val="34"/>
  </w:num>
  <w:num w:numId="23" w16cid:durableId="2107117742">
    <w:abstractNumId w:val="31"/>
  </w:num>
  <w:num w:numId="24" w16cid:durableId="716979262">
    <w:abstractNumId w:val="18"/>
  </w:num>
  <w:num w:numId="25" w16cid:durableId="989208243">
    <w:abstractNumId w:val="45"/>
  </w:num>
  <w:num w:numId="26" w16cid:durableId="1128624319">
    <w:abstractNumId w:val="22"/>
  </w:num>
  <w:num w:numId="27" w16cid:durableId="1374305785">
    <w:abstractNumId w:val="36"/>
  </w:num>
  <w:num w:numId="28" w16cid:durableId="506865414">
    <w:abstractNumId w:val="41"/>
  </w:num>
  <w:num w:numId="29" w16cid:durableId="504907980">
    <w:abstractNumId w:val="32"/>
  </w:num>
  <w:num w:numId="30" w16cid:durableId="32509570">
    <w:abstractNumId w:val="35"/>
  </w:num>
  <w:num w:numId="31" w16cid:durableId="382103497">
    <w:abstractNumId w:val="28"/>
  </w:num>
  <w:num w:numId="32" w16cid:durableId="2038315622">
    <w:abstractNumId w:val="10"/>
  </w:num>
  <w:num w:numId="33" w16cid:durableId="1666087286">
    <w:abstractNumId w:val="44"/>
  </w:num>
  <w:num w:numId="34" w16cid:durableId="1336148846">
    <w:abstractNumId w:val="30"/>
  </w:num>
  <w:num w:numId="35" w16cid:durableId="1953516480">
    <w:abstractNumId w:val="12"/>
  </w:num>
  <w:num w:numId="36" w16cid:durableId="1226448447">
    <w:abstractNumId w:val="29"/>
  </w:num>
  <w:num w:numId="37" w16cid:durableId="2074693097">
    <w:abstractNumId w:val="20"/>
  </w:num>
  <w:num w:numId="38" w16cid:durableId="526137466">
    <w:abstractNumId w:val="15"/>
  </w:num>
  <w:num w:numId="39" w16cid:durableId="209153195">
    <w:abstractNumId w:val="40"/>
  </w:num>
  <w:num w:numId="40" w16cid:durableId="16170406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1"/>
  </w:num>
  <w:num w:numId="42" w16cid:durableId="1251112883">
    <w:abstractNumId w:val="26"/>
  </w:num>
  <w:num w:numId="43" w16cid:durableId="1159805657">
    <w:abstractNumId w:val="38"/>
  </w:num>
  <w:num w:numId="44" w16cid:durableId="216092473">
    <w:abstractNumId w:val="33"/>
  </w:num>
  <w:num w:numId="45" w16cid:durableId="1485897910">
    <w:abstractNumId w:val="25"/>
  </w:num>
  <w:num w:numId="46" w16cid:durableId="1242713964">
    <w:abstractNumId w:val="17"/>
  </w:num>
  <w:num w:numId="47" w16cid:durableId="775947585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64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267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05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9BC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17DB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1B"/>
    <w:rsid w:val="00021D6B"/>
    <w:rsid w:val="00021E28"/>
    <w:rsid w:val="00021F91"/>
    <w:rsid w:val="000221BF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0F"/>
    <w:rsid w:val="00034BEA"/>
    <w:rsid w:val="00034DFD"/>
    <w:rsid w:val="00034F3E"/>
    <w:rsid w:val="00034FA7"/>
    <w:rsid w:val="0003508B"/>
    <w:rsid w:val="00035149"/>
    <w:rsid w:val="000351AB"/>
    <w:rsid w:val="00035AA5"/>
    <w:rsid w:val="00035AE2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9C7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8C5"/>
    <w:rsid w:val="00044DC9"/>
    <w:rsid w:val="00044FE0"/>
    <w:rsid w:val="000458DE"/>
    <w:rsid w:val="00045BC5"/>
    <w:rsid w:val="00045F1F"/>
    <w:rsid w:val="00045F78"/>
    <w:rsid w:val="000463D7"/>
    <w:rsid w:val="000466C6"/>
    <w:rsid w:val="0004697D"/>
    <w:rsid w:val="00046CB3"/>
    <w:rsid w:val="00046D0B"/>
    <w:rsid w:val="00046DD5"/>
    <w:rsid w:val="0004702B"/>
    <w:rsid w:val="0004709F"/>
    <w:rsid w:val="0004744F"/>
    <w:rsid w:val="000476B3"/>
    <w:rsid w:val="0004778F"/>
    <w:rsid w:val="000477EA"/>
    <w:rsid w:val="000479BE"/>
    <w:rsid w:val="00047C6D"/>
    <w:rsid w:val="00047CA3"/>
    <w:rsid w:val="0005018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98E"/>
    <w:rsid w:val="00051A0B"/>
    <w:rsid w:val="00051A69"/>
    <w:rsid w:val="00051FC9"/>
    <w:rsid w:val="000520A3"/>
    <w:rsid w:val="0005210C"/>
    <w:rsid w:val="00052408"/>
    <w:rsid w:val="000525DD"/>
    <w:rsid w:val="000527C0"/>
    <w:rsid w:val="00052808"/>
    <w:rsid w:val="0005295F"/>
    <w:rsid w:val="00052D76"/>
    <w:rsid w:val="000531C2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E2D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51D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3F"/>
    <w:rsid w:val="00060C4D"/>
    <w:rsid w:val="00060CB8"/>
    <w:rsid w:val="00060EE9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BFA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E6D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C73"/>
    <w:rsid w:val="00076D0C"/>
    <w:rsid w:val="00076FBF"/>
    <w:rsid w:val="0007725A"/>
    <w:rsid w:val="000772F4"/>
    <w:rsid w:val="000779C7"/>
    <w:rsid w:val="00077BBE"/>
    <w:rsid w:val="00077D53"/>
    <w:rsid w:val="00077D7C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5AF"/>
    <w:rsid w:val="00083673"/>
    <w:rsid w:val="000838F4"/>
    <w:rsid w:val="00083D69"/>
    <w:rsid w:val="00083F7F"/>
    <w:rsid w:val="000843A2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6E51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87D9E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4C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5B8"/>
    <w:rsid w:val="00094891"/>
    <w:rsid w:val="00094A02"/>
    <w:rsid w:val="00094BDB"/>
    <w:rsid w:val="00094C20"/>
    <w:rsid w:val="00094E2C"/>
    <w:rsid w:val="00094EB9"/>
    <w:rsid w:val="0009515F"/>
    <w:rsid w:val="00095505"/>
    <w:rsid w:val="000955D2"/>
    <w:rsid w:val="000957CE"/>
    <w:rsid w:val="00095847"/>
    <w:rsid w:val="00095939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AE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FD"/>
    <w:rsid w:val="00097F39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77"/>
    <w:rsid w:val="000A38C4"/>
    <w:rsid w:val="000A3A71"/>
    <w:rsid w:val="000A3B93"/>
    <w:rsid w:val="000A3BDE"/>
    <w:rsid w:val="000A3F22"/>
    <w:rsid w:val="000A3FBE"/>
    <w:rsid w:val="000A43D0"/>
    <w:rsid w:val="000A43F1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D96"/>
    <w:rsid w:val="000A6FC3"/>
    <w:rsid w:val="000A6FD0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0E0"/>
    <w:rsid w:val="000B21DC"/>
    <w:rsid w:val="000B21FA"/>
    <w:rsid w:val="000B220F"/>
    <w:rsid w:val="000B23AC"/>
    <w:rsid w:val="000B2485"/>
    <w:rsid w:val="000B26DA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6B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C7"/>
    <w:rsid w:val="000C14F6"/>
    <w:rsid w:val="000C1635"/>
    <w:rsid w:val="000C1822"/>
    <w:rsid w:val="000C19ED"/>
    <w:rsid w:val="000C1A68"/>
    <w:rsid w:val="000C2123"/>
    <w:rsid w:val="000C222A"/>
    <w:rsid w:val="000C2275"/>
    <w:rsid w:val="000C22C7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9C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C7F15"/>
    <w:rsid w:val="000D03D6"/>
    <w:rsid w:val="000D05B1"/>
    <w:rsid w:val="000D07AA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1E1"/>
    <w:rsid w:val="000D2210"/>
    <w:rsid w:val="000D2357"/>
    <w:rsid w:val="000D2706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83D"/>
    <w:rsid w:val="000D4901"/>
    <w:rsid w:val="000D4B9B"/>
    <w:rsid w:val="000D5152"/>
    <w:rsid w:val="000D5189"/>
    <w:rsid w:val="000D535A"/>
    <w:rsid w:val="000D57AC"/>
    <w:rsid w:val="000D581D"/>
    <w:rsid w:val="000D59A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027"/>
    <w:rsid w:val="000D7143"/>
    <w:rsid w:val="000D74C9"/>
    <w:rsid w:val="000D778F"/>
    <w:rsid w:val="000D79B8"/>
    <w:rsid w:val="000D79DC"/>
    <w:rsid w:val="000D7B69"/>
    <w:rsid w:val="000D7B7A"/>
    <w:rsid w:val="000D7B80"/>
    <w:rsid w:val="000D7CB7"/>
    <w:rsid w:val="000D7E2D"/>
    <w:rsid w:val="000E0408"/>
    <w:rsid w:val="000E042E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1C8"/>
    <w:rsid w:val="000E25F5"/>
    <w:rsid w:val="000E280D"/>
    <w:rsid w:val="000E29CA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683"/>
    <w:rsid w:val="000E47D0"/>
    <w:rsid w:val="000E482D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49F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AF0"/>
    <w:rsid w:val="000F7B42"/>
    <w:rsid w:val="000F7C16"/>
    <w:rsid w:val="000F7CD6"/>
    <w:rsid w:val="000F7E9A"/>
    <w:rsid w:val="000F7F49"/>
    <w:rsid w:val="001003C6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8AD"/>
    <w:rsid w:val="00103B37"/>
    <w:rsid w:val="00103C5C"/>
    <w:rsid w:val="00103DD1"/>
    <w:rsid w:val="00103FD7"/>
    <w:rsid w:val="001040EB"/>
    <w:rsid w:val="00104406"/>
    <w:rsid w:val="00104539"/>
    <w:rsid w:val="001045D0"/>
    <w:rsid w:val="001048AD"/>
    <w:rsid w:val="001049B3"/>
    <w:rsid w:val="00104B5D"/>
    <w:rsid w:val="00104DDE"/>
    <w:rsid w:val="00104EAD"/>
    <w:rsid w:val="00105648"/>
    <w:rsid w:val="00105795"/>
    <w:rsid w:val="0010597C"/>
    <w:rsid w:val="001059DD"/>
    <w:rsid w:val="00105B0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3C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015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13D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4A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677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39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27C44"/>
    <w:rsid w:val="00130144"/>
    <w:rsid w:val="0013014E"/>
    <w:rsid w:val="001303C0"/>
    <w:rsid w:val="00130442"/>
    <w:rsid w:val="0013048A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5DD8"/>
    <w:rsid w:val="00136471"/>
    <w:rsid w:val="00136657"/>
    <w:rsid w:val="00136A81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9FE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0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E02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6FFE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899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59"/>
    <w:rsid w:val="001657FE"/>
    <w:rsid w:val="00165BB2"/>
    <w:rsid w:val="001667AB"/>
    <w:rsid w:val="0016711F"/>
    <w:rsid w:val="001671AA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5C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DFA"/>
    <w:rsid w:val="00180F65"/>
    <w:rsid w:val="00180FF1"/>
    <w:rsid w:val="00181176"/>
    <w:rsid w:val="00181182"/>
    <w:rsid w:val="0018159A"/>
    <w:rsid w:val="00181609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4B5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A52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87FEF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2AB"/>
    <w:rsid w:val="001933C0"/>
    <w:rsid w:val="001936D3"/>
    <w:rsid w:val="00193822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844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24E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D76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C3"/>
    <w:rsid w:val="001B3CF9"/>
    <w:rsid w:val="001B461D"/>
    <w:rsid w:val="001B474A"/>
    <w:rsid w:val="001B47A8"/>
    <w:rsid w:val="001B4BA1"/>
    <w:rsid w:val="001B4F27"/>
    <w:rsid w:val="001B5059"/>
    <w:rsid w:val="001B529A"/>
    <w:rsid w:val="001B535D"/>
    <w:rsid w:val="001B5569"/>
    <w:rsid w:val="001B56FE"/>
    <w:rsid w:val="001B5AD3"/>
    <w:rsid w:val="001B5B39"/>
    <w:rsid w:val="001B5D0C"/>
    <w:rsid w:val="001B5D9F"/>
    <w:rsid w:val="001B5EED"/>
    <w:rsid w:val="001B5EF8"/>
    <w:rsid w:val="001B5F63"/>
    <w:rsid w:val="001B5FD7"/>
    <w:rsid w:val="001B6335"/>
    <w:rsid w:val="001B646A"/>
    <w:rsid w:val="001B646D"/>
    <w:rsid w:val="001B68CF"/>
    <w:rsid w:val="001B6A80"/>
    <w:rsid w:val="001B6A8C"/>
    <w:rsid w:val="001B6B11"/>
    <w:rsid w:val="001B6B58"/>
    <w:rsid w:val="001B6EC9"/>
    <w:rsid w:val="001B6F0F"/>
    <w:rsid w:val="001B7290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0C51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B04"/>
    <w:rsid w:val="001C2CE5"/>
    <w:rsid w:val="001C2D3A"/>
    <w:rsid w:val="001C2EB2"/>
    <w:rsid w:val="001C2FE9"/>
    <w:rsid w:val="001C34A3"/>
    <w:rsid w:val="001C373A"/>
    <w:rsid w:val="001C377C"/>
    <w:rsid w:val="001C39E8"/>
    <w:rsid w:val="001C3CBD"/>
    <w:rsid w:val="001C3DB6"/>
    <w:rsid w:val="001C3F3F"/>
    <w:rsid w:val="001C4355"/>
    <w:rsid w:val="001C47EB"/>
    <w:rsid w:val="001C493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14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626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6CB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E6A"/>
    <w:rsid w:val="001D5F4C"/>
    <w:rsid w:val="001D6173"/>
    <w:rsid w:val="001D61A6"/>
    <w:rsid w:val="001D61ED"/>
    <w:rsid w:val="001D6667"/>
    <w:rsid w:val="001D67DF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1E57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41F"/>
    <w:rsid w:val="001E465A"/>
    <w:rsid w:val="001E49A3"/>
    <w:rsid w:val="001E49BD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941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163"/>
    <w:rsid w:val="002002CE"/>
    <w:rsid w:val="002003E3"/>
    <w:rsid w:val="00200408"/>
    <w:rsid w:val="002004FB"/>
    <w:rsid w:val="00200537"/>
    <w:rsid w:val="002006A9"/>
    <w:rsid w:val="002009E6"/>
    <w:rsid w:val="00201504"/>
    <w:rsid w:val="00201728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422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6EF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29"/>
    <w:rsid w:val="00213BBB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2B9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3A2D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BF2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4B2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191"/>
    <w:rsid w:val="00241361"/>
    <w:rsid w:val="00241500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00F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BB0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10B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0DC5"/>
    <w:rsid w:val="0026150F"/>
    <w:rsid w:val="00261F1B"/>
    <w:rsid w:val="002620AE"/>
    <w:rsid w:val="00262205"/>
    <w:rsid w:val="00262284"/>
    <w:rsid w:val="002622DA"/>
    <w:rsid w:val="00262317"/>
    <w:rsid w:val="002625A6"/>
    <w:rsid w:val="00262A92"/>
    <w:rsid w:val="00262D7A"/>
    <w:rsid w:val="00262EFE"/>
    <w:rsid w:val="00262F3E"/>
    <w:rsid w:val="00263225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CFC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A49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69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2E"/>
    <w:rsid w:val="00277098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4A0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2B1"/>
    <w:rsid w:val="002923F6"/>
    <w:rsid w:val="00292441"/>
    <w:rsid w:val="0029248F"/>
    <w:rsid w:val="002924DC"/>
    <w:rsid w:val="00292740"/>
    <w:rsid w:val="002928AA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4FB9"/>
    <w:rsid w:val="00295658"/>
    <w:rsid w:val="0029583A"/>
    <w:rsid w:val="002959D7"/>
    <w:rsid w:val="00295B46"/>
    <w:rsid w:val="00295BCC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A7"/>
    <w:rsid w:val="002976EE"/>
    <w:rsid w:val="002979EE"/>
    <w:rsid w:val="00297D76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08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117"/>
    <w:rsid w:val="002A3212"/>
    <w:rsid w:val="002A3335"/>
    <w:rsid w:val="002A33D2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5EED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273"/>
    <w:rsid w:val="002B2365"/>
    <w:rsid w:val="002B26A7"/>
    <w:rsid w:val="002B30E0"/>
    <w:rsid w:val="002B3142"/>
    <w:rsid w:val="002B34F1"/>
    <w:rsid w:val="002B373D"/>
    <w:rsid w:val="002B451E"/>
    <w:rsid w:val="002B47B2"/>
    <w:rsid w:val="002B47F2"/>
    <w:rsid w:val="002B4891"/>
    <w:rsid w:val="002B49CC"/>
    <w:rsid w:val="002B4A40"/>
    <w:rsid w:val="002B4D1B"/>
    <w:rsid w:val="002B4D77"/>
    <w:rsid w:val="002B4EC8"/>
    <w:rsid w:val="002B4FB7"/>
    <w:rsid w:val="002B5488"/>
    <w:rsid w:val="002B5708"/>
    <w:rsid w:val="002B5796"/>
    <w:rsid w:val="002B57C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997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9E1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73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41F"/>
    <w:rsid w:val="002D146C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3EB1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3F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0BB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A9F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1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A52"/>
    <w:rsid w:val="00300D6F"/>
    <w:rsid w:val="00300EB9"/>
    <w:rsid w:val="00300FD4"/>
    <w:rsid w:val="00301497"/>
    <w:rsid w:val="00301519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4F3E"/>
    <w:rsid w:val="00305033"/>
    <w:rsid w:val="00305228"/>
    <w:rsid w:val="003057D6"/>
    <w:rsid w:val="00305961"/>
    <w:rsid w:val="00305AA6"/>
    <w:rsid w:val="00305D03"/>
    <w:rsid w:val="00305E08"/>
    <w:rsid w:val="00306121"/>
    <w:rsid w:val="0030612B"/>
    <w:rsid w:val="0030613D"/>
    <w:rsid w:val="003063CE"/>
    <w:rsid w:val="00306591"/>
    <w:rsid w:val="003066A6"/>
    <w:rsid w:val="00306750"/>
    <w:rsid w:val="00306799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C4C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D67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1C7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A6F"/>
    <w:rsid w:val="00324B77"/>
    <w:rsid w:val="00324CC3"/>
    <w:rsid w:val="00324D52"/>
    <w:rsid w:val="00324E58"/>
    <w:rsid w:val="00324E8B"/>
    <w:rsid w:val="003250D5"/>
    <w:rsid w:val="003251F6"/>
    <w:rsid w:val="00325261"/>
    <w:rsid w:val="00325502"/>
    <w:rsid w:val="00325ADD"/>
    <w:rsid w:val="00325CC4"/>
    <w:rsid w:val="00325EE6"/>
    <w:rsid w:val="0032609C"/>
    <w:rsid w:val="003261D5"/>
    <w:rsid w:val="0032679C"/>
    <w:rsid w:val="0032696B"/>
    <w:rsid w:val="00326C49"/>
    <w:rsid w:val="00326D07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256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3BC"/>
    <w:rsid w:val="003345A9"/>
    <w:rsid w:val="003346BE"/>
    <w:rsid w:val="003349F2"/>
    <w:rsid w:val="00334ED6"/>
    <w:rsid w:val="00334F46"/>
    <w:rsid w:val="0033527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6FFD"/>
    <w:rsid w:val="00337196"/>
    <w:rsid w:val="003371DD"/>
    <w:rsid w:val="003373C3"/>
    <w:rsid w:val="00337586"/>
    <w:rsid w:val="003376E9"/>
    <w:rsid w:val="003377B5"/>
    <w:rsid w:val="0034034F"/>
    <w:rsid w:val="00340642"/>
    <w:rsid w:val="003407E9"/>
    <w:rsid w:val="00340A8F"/>
    <w:rsid w:val="00340AC2"/>
    <w:rsid w:val="003411D7"/>
    <w:rsid w:val="003413AF"/>
    <w:rsid w:val="0034172B"/>
    <w:rsid w:val="00341745"/>
    <w:rsid w:val="003419F0"/>
    <w:rsid w:val="00341E79"/>
    <w:rsid w:val="00341F4C"/>
    <w:rsid w:val="0034204B"/>
    <w:rsid w:val="00342270"/>
    <w:rsid w:val="00342274"/>
    <w:rsid w:val="00342392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798"/>
    <w:rsid w:val="00343A3F"/>
    <w:rsid w:val="00343B33"/>
    <w:rsid w:val="00343D74"/>
    <w:rsid w:val="00343DD0"/>
    <w:rsid w:val="00343DE2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3A9"/>
    <w:rsid w:val="003453CB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0D2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1C8E"/>
    <w:rsid w:val="00351F64"/>
    <w:rsid w:val="0035266D"/>
    <w:rsid w:val="0035270E"/>
    <w:rsid w:val="0035292C"/>
    <w:rsid w:val="00352CF6"/>
    <w:rsid w:val="00352D9F"/>
    <w:rsid w:val="0035348C"/>
    <w:rsid w:val="003534CE"/>
    <w:rsid w:val="003535C4"/>
    <w:rsid w:val="00353785"/>
    <w:rsid w:val="00353789"/>
    <w:rsid w:val="003539F8"/>
    <w:rsid w:val="00353A27"/>
    <w:rsid w:val="00353B76"/>
    <w:rsid w:val="00353DC5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0F32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BBA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44D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8F3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795"/>
    <w:rsid w:val="0037389C"/>
    <w:rsid w:val="00373963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9AF"/>
    <w:rsid w:val="00377A8B"/>
    <w:rsid w:val="00377C06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4D5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5ED"/>
    <w:rsid w:val="00383835"/>
    <w:rsid w:val="00383B72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3F4"/>
    <w:rsid w:val="00386415"/>
    <w:rsid w:val="00386831"/>
    <w:rsid w:val="0038693D"/>
    <w:rsid w:val="003869F1"/>
    <w:rsid w:val="00386B05"/>
    <w:rsid w:val="00386B4D"/>
    <w:rsid w:val="00386B94"/>
    <w:rsid w:val="00386E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CB7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5C2"/>
    <w:rsid w:val="00393736"/>
    <w:rsid w:val="0039399F"/>
    <w:rsid w:val="00393D28"/>
    <w:rsid w:val="0039438D"/>
    <w:rsid w:val="00394BBB"/>
    <w:rsid w:val="00394BD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2E3"/>
    <w:rsid w:val="003A04D5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C9F"/>
    <w:rsid w:val="003A7E0B"/>
    <w:rsid w:val="003B01CD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0BED"/>
    <w:rsid w:val="003B102F"/>
    <w:rsid w:val="003B107C"/>
    <w:rsid w:val="003B1296"/>
    <w:rsid w:val="003B13E9"/>
    <w:rsid w:val="003B14DE"/>
    <w:rsid w:val="003B1805"/>
    <w:rsid w:val="003B1B11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2"/>
    <w:rsid w:val="003B465F"/>
    <w:rsid w:val="003B4736"/>
    <w:rsid w:val="003B4A62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26"/>
    <w:rsid w:val="003C2C34"/>
    <w:rsid w:val="003C2C66"/>
    <w:rsid w:val="003C2D2E"/>
    <w:rsid w:val="003C3759"/>
    <w:rsid w:val="003C380E"/>
    <w:rsid w:val="003C38BB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5F4C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DC7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9EE"/>
    <w:rsid w:val="003D2FAB"/>
    <w:rsid w:val="003D2FB5"/>
    <w:rsid w:val="003D30B9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4D17"/>
    <w:rsid w:val="003D55C3"/>
    <w:rsid w:val="003D5740"/>
    <w:rsid w:val="003D5D44"/>
    <w:rsid w:val="003D64CF"/>
    <w:rsid w:val="003D6504"/>
    <w:rsid w:val="003D6630"/>
    <w:rsid w:val="003D6A17"/>
    <w:rsid w:val="003D6B65"/>
    <w:rsid w:val="003D6CDC"/>
    <w:rsid w:val="003D70DD"/>
    <w:rsid w:val="003D711F"/>
    <w:rsid w:val="003D726D"/>
    <w:rsid w:val="003D73B1"/>
    <w:rsid w:val="003D7596"/>
    <w:rsid w:val="003D76EC"/>
    <w:rsid w:val="003D77EA"/>
    <w:rsid w:val="003D7865"/>
    <w:rsid w:val="003D79C2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735"/>
    <w:rsid w:val="003E3A08"/>
    <w:rsid w:val="003E3B48"/>
    <w:rsid w:val="003E3DDE"/>
    <w:rsid w:val="003E40B0"/>
    <w:rsid w:val="003E4134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614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4A"/>
    <w:rsid w:val="003E6B66"/>
    <w:rsid w:val="003E6C07"/>
    <w:rsid w:val="003E6C48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3A8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218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A8A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8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559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9D6"/>
    <w:rsid w:val="00407BCA"/>
    <w:rsid w:val="00407D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5B9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AA4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0A"/>
    <w:rsid w:val="00423661"/>
    <w:rsid w:val="00423DAC"/>
    <w:rsid w:val="00424203"/>
    <w:rsid w:val="00424359"/>
    <w:rsid w:val="00424574"/>
    <w:rsid w:val="004249D5"/>
    <w:rsid w:val="00424EA3"/>
    <w:rsid w:val="00424F3C"/>
    <w:rsid w:val="00424F72"/>
    <w:rsid w:val="00425227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ABF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A95"/>
    <w:rsid w:val="00435D13"/>
    <w:rsid w:val="00435DB1"/>
    <w:rsid w:val="00435E61"/>
    <w:rsid w:val="004360E1"/>
    <w:rsid w:val="00436159"/>
    <w:rsid w:val="00436271"/>
    <w:rsid w:val="004362A2"/>
    <w:rsid w:val="004364B6"/>
    <w:rsid w:val="004368FA"/>
    <w:rsid w:val="00436999"/>
    <w:rsid w:val="00436A95"/>
    <w:rsid w:val="00436C7D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12A"/>
    <w:rsid w:val="00444309"/>
    <w:rsid w:val="00444423"/>
    <w:rsid w:val="004445D1"/>
    <w:rsid w:val="0044473D"/>
    <w:rsid w:val="004447B2"/>
    <w:rsid w:val="00444995"/>
    <w:rsid w:val="00444A5C"/>
    <w:rsid w:val="00444DE0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A0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CBA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278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831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02F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457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2DB3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3BA"/>
    <w:rsid w:val="00485BC7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1C6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2D"/>
    <w:rsid w:val="004945FD"/>
    <w:rsid w:val="0049463D"/>
    <w:rsid w:val="0049471E"/>
    <w:rsid w:val="004947B8"/>
    <w:rsid w:val="0049480A"/>
    <w:rsid w:val="0049489B"/>
    <w:rsid w:val="00494971"/>
    <w:rsid w:val="00494E10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0F84"/>
    <w:rsid w:val="004A11D9"/>
    <w:rsid w:val="004A13F9"/>
    <w:rsid w:val="004A14E8"/>
    <w:rsid w:val="004A15B3"/>
    <w:rsid w:val="004A174D"/>
    <w:rsid w:val="004A192C"/>
    <w:rsid w:val="004A19AE"/>
    <w:rsid w:val="004A1C3C"/>
    <w:rsid w:val="004A1CE0"/>
    <w:rsid w:val="004A2126"/>
    <w:rsid w:val="004A21BF"/>
    <w:rsid w:val="004A225D"/>
    <w:rsid w:val="004A2309"/>
    <w:rsid w:val="004A2734"/>
    <w:rsid w:val="004A27F7"/>
    <w:rsid w:val="004A2865"/>
    <w:rsid w:val="004A2D89"/>
    <w:rsid w:val="004A2DC6"/>
    <w:rsid w:val="004A3085"/>
    <w:rsid w:val="004A30A4"/>
    <w:rsid w:val="004A3347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CB6"/>
    <w:rsid w:val="004A4D8F"/>
    <w:rsid w:val="004A4E17"/>
    <w:rsid w:val="004A4ED5"/>
    <w:rsid w:val="004A5013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16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A55"/>
    <w:rsid w:val="004B2FF5"/>
    <w:rsid w:val="004B3069"/>
    <w:rsid w:val="004B31A6"/>
    <w:rsid w:val="004B3357"/>
    <w:rsid w:val="004B3580"/>
    <w:rsid w:val="004B3900"/>
    <w:rsid w:val="004B3BD9"/>
    <w:rsid w:val="004B439F"/>
    <w:rsid w:val="004B4635"/>
    <w:rsid w:val="004B499E"/>
    <w:rsid w:val="004B4B96"/>
    <w:rsid w:val="004B4E64"/>
    <w:rsid w:val="004B4E71"/>
    <w:rsid w:val="004B4FA2"/>
    <w:rsid w:val="004B5009"/>
    <w:rsid w:val="004B502F"/>
    <w:rsid w:val="004B5428"/>
    <w:rsid w:val="004B547F"/>
    <w:rsid w:val="004B567B"/>
    <w:rsid w:val="004B5682"/>
    <w:rsid w:val="004B591B"/>
    <w:rsid w:val="004B598E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06C"/>
    <w:rsid w:val="004C621B"/>
    <w:rsid w:val="004C6599"/>
    <w:rsid w:val="004C677F"/>
    <w:rsid w:val="004C67F2"/>
    <w:rsid w:val="004C689E"/>
    <w:rsid w:val="004C68A5"/>
    <w:rsid w:val="004C6A2C"/>
    <w:rsid w:val="004C6BB0"/>
    <w:rsid w:val="004C6C7B"/>
    <w:rsid w:val="004C6F0A"/>
    <w:rsid w:val="004C770C"/>
    <w:rsid w:val="004C776C"/>
    <w:rsid w:val="004C779A"/>
    <w:rsid w:val="004C77C2"/>
    <w:rsid w:val="004C7807"/>
    <w:rsid w:val="004C7B76"/>
    <w:rsid w:val="004C7BEF"/>
    <w:rsid w:val="004C7D45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0EB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9BD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054"/>
    <w:rsid w:val="004F0160"/>
    <w:rsid w:val="004F02F1"/>
    <w:rsid w:val="004F0815"/>
    <w:rsid w:val="004F0871"/>
    <w:rsid w:val="004F09C8"/>
    <w:rsid w:val="004F09F4"/>
    <w:rsid w:val="004F0A85"/>
    <w:rsid w:val="004F0E2D"/>
    <w:rsid w:val="004F104F"/>
    <w:rsid w:val="004F16AC"/>
    <w:rsid w:val="004F1AAF"/>
    <w:rsid w:val="004F1AFC"/>
    <w:rsid w:val="004F21A5"/>
    <w:rsid w:val="004F2347"/>
    <w:rsid w:val="004F23A8"/>
    <w:rsid w:val="004F23B7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7DF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2E"/>
    <w:rsid w:val="004F4B48"/>
    <w:rsid w:val="004F4B87"/>
    <w:rsid w:val="004F4C48"/>
    <w:rsid w:val="004F4CF4"/>
    <w:rsid w:val="004F4CFF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28"/>
    <w:rsid w:val="004F658B"/>
    <w:rsid w:val="004F66A3"/>
    <w:rsid w:val="004F6722"/>
    <w:rsid w:val="004F680A"/>
    <w:rsid w:val="004F6B15"/>
    <w:rsid w:val="004F6B8A"/>
    <w:rsid w:val="004F6E51"/>
    <w:rsid w:val="004F706A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0ECB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7BF"/>
    <w:rsid w:val="00504A08"/>
    <w:rsid w:val="00504BE7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5DE"/>
    <w:rsid w:val="00506699"/>
    <w:rsid w:val="005066D6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6F6F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D4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60A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453"/>
    <w:rsid w:val="00531565"/>
    <w:rsid w:val="005319C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7E"/>
    <w:rsid w:val="005351E5"/>
    <w:rsid w:val="00535279"/>
    <w:rsid w:val="00535296"/>
    <w:rsid w:val="005353B1"/>
    <w:rsid w:val="00535561"/>
    <w:rsid w:val="005356F5"/>
    <w:rsid w:val="005357E9"/>
    <w:rsid w:val="005359B4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00"/>
    <w:rsid w:val="00537BEC"/>
    <w:rsid w:val="00537DAF"/>
    <w:rsid w:val="00537DEB"/>
    <w:rsid w:val="00537F5F"/>
    <w:rsid w:val="00540384"/>
    <w:rsid w:val="00540443"/>
    <w:rsid w:val="005408B5"/>
    <w:rsid w:val="00540ADB"/>
    <w:rsid w:val="00540E32"/>
    <w:rsid w:val="0054143F"/>
    <w:rsid w:val="005414B5"/>
    <w:rsid w:val="00541817"/>
    <w:rsid w:val="0054189E"/>
    <w:rsid w:val="00541A4C"/>
    <w:rsid w:val="00541F9A"/>
    <w:rsid w:val="00542126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872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487"/>
    <w:rsid w:val="00546540"/>
    <w:rsid w:val="005466DB"/>
    <w:rsid w:val="0054676B"/>
    <w:rsid w:val="00546789"/>
    <w:rsid w:val="005467FC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2C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735"/>
    <w:rsid w:val="00552855"/>
    <w:rsid w:val="00552868"/>
    <w:rsid w:val="00552B02"/>
    <w:rsid w:val="00552C5F"/>
    <w:rsid w:val="00552E15"/>
    <w:rsid w:val="00552F70"/>
    <w:rsid w:val="00552F84"/>
    <w:rsid w:val="00553025"/>
    <w:rsid w:val="0055307B"/>
    <w:rsid w:val="005530E3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50B"/>
    <w:rsid w:val="005546C0"/>
    <w:rsid w:val="005549A0"/>
    <w:rsid w:val="00554A42"/>
    <w:rsid w:val="00554C0B"/>
    <w:rsid w:val="00554C4F"/>
    <w:rsid w:val="00554DCC"/>
    <w:rsid w:val="00554E05"/>
    <w:rsid w:val="00554F04"/>
    <w:rsid w:val="0055505A"/>
    <w:rsid w:val="005551ED"/>
    <w:rsid w:val="00555254"/>
    <w:rsid w:val="005555A8"/>
    <w:rsid w:val="005556EE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9AC"/>
    <w:rsid w:val="00557B22"/>
    <w:rsid w:val="00557CD9"/>
    <w:rsid w:val="00557D32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47C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73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6EA"/>
    <w:rsid w:val="0057280B"/>
    <w:rsid w:val="00572B0D"/>
    <w:rsid w:val="00572BA3"/>
    <w:rsid w:val="00572E95"/>
    <w:rsid w:val="00572EE7"/>
    <w:rsid w:val="00572F88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790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6ED"/>
    <w:rsid w:val="00580757"/>
    <w:rsid w:val="0058085C"/>
    <w:rsid w:val="005808B5"/>
    <w:rsid w:val="00580979"/>
    <w:rsid w:val="00580A3A"/>
    <w:rsid w:val="00580A74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911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6C9"/>
    <w:rsid w:val="005906D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0A7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627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BD9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27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C5A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236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3E6"/>
    <w:rsid w:val="005B57B3"/>
    <w:rsid w:val="005B59D8"/>
    <w:rsid w:val="005B5AAD"/>
    <w:rsid w:val="005B5B38"/>
    <w:rsid w:val="005B5BB7"/>
    <w:rsid w:val="005B5DF6"/>
    <w:rsid w:val="005B5EB2"/>
    <w:rsid w:val="005B61A0"/>
    <w:rsid w:val="005B62BF"/>
    <w:rsid w:val="005B6398"/>
    <w:rsid w:val="005B63F0"/>
    <w:rsid w:val="005B6686"/>
    <w:rsid w:val="005B6726"/>
    <w:rsid w:val="005B68A8"/>
    <w:rsid w:val="005B69AC"/>
    <w:rsid w:val="005B6B05"/>
    <w:rsid w:val="005B6B0A"/>
    <w:rsid w:val="005B6CF8"/>
    <w:rsid w:val="005B6E7F"/>
    <w:rsid w:val="005B71E2"/>
    <w:rsid w:val="005B7852"/>
    <w:rsid w:val="005B7A08"/>
    <w:rsid w:val="005B7BB7"/>
    <w:rsid w:val="005B7C07"/>
    <w:rsid w:val="005B7D89"/>
    <w:rsid w:val="005C0408"/>
    <w:rsid w:val="005C0487"/>
    <w:rsid w:val="005C06ED"/>
    <w:rsid w:val="005C0747"/>
    <w:rsid w:val="005C08C8"/>
    <w:rsid w:val="005C0909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0C2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9EF"/>
    <w:rsid w:val="005C7D60"/>
    <w:rsid w:val="005C7DDA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1A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30C"/>
    <w:rsid w:val="005D25C8"/>
    <w:rsid w:val="005D2938"/>
    <w:rsid w:val="005D2E3B"/>
    <w:rsid w:val="005D3133"/>
    <w:rsid w:val="005D3170"/>
    <w:rsid w:val="005D327D"/>
    <w:rsid w:val="005D3689"/>
    <w:rsid w:val="005D3753"/>
    <w:rsid w:val="005D3781"/>
    <w:rsid w:val="005D40ED"/>
    <w:rsid w:val="005D419D"/>
    <w:rsid w:val="005D4336"/>
    <w:rsid w:val="005D45BB"/>
    <w:rsid w:val="005D4644"/>
    <w:rsid w:val="005D46AC"/>
    <w:rsid w:val="005D491F"/>
    <w:rsid w:val="005D4BF8"/>
    <w:rsid w:val="005D4D4B"/>
    <w:rsid w:val="005D4E89"/>
    <w:rsid w:val="005D4FD8"/>
    <w:rsid w:val="005D5031"/>
    <w:rsid w:val="005D5846"/>
    <w:rsid w:val="005D5862"/>
    <w:rsid w:val="005D5AE8"/>
    <w:rsid w:val="005D5BB3"/>
    <w:rsid w:val="005D5C02"/>
    <w:rsid w:val="005D5DCD"/>
    <w:rsid w:val="005D5FD6"/>
    <w:rsid w:val="005D61CF"/>
    <w:rsid w:val="005D6311"/>
    <w:rsid w:val="005D684A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11C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06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84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A76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44A"/>
    <w:rsid w:val="005F6554"/>
    <w:rsid w:val="005F6707"/>
    <w:rsid w:val="005F673A"/>
    <w:rsid w:val="005F680B"/>
    <w:rsid w:val="005F6919"/>
    <w:rsid w:val="005F6ECA"/>
    <w:rsid w:val="005F702A"/>
    <w:rsid w:val="005F70D8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A81"/>
    <w:rsid w:val="00600B13"/>
    <w:rsid w:val="00600C54"/>
    <w:rsid w:val="00600E67"/>
    <w:rsid w:val="00600F9F"/>
    <w:rsid w:val="00600FCE"/>
    <w:rsid w:val="00601050"/>
    <w:rsid w:val="006010E9"/>
    <w:rsid w:val="00601253"/>
    <w:rsid w:val="0060142C"/>
    <w:rsid w:val="00601488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30"/>
    <w:rsid w:val="006056A4"/>
    <w:rsid w:val="0060572A"/>
    <w:rsid w:val="006058AE"/>
    <w:rsid w:val="0060590A"/>
    <w:rsid w:val="0060594A"/>
    <w:rsid w:val="00605CE5"/>
    <w:rsid w:val="00605CF1"/>
    <w:rsid w:val="00605D6A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01E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4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26F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2A7C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208"/>
    <w:rsid w:val="0062757B"/>
    <w:rsid w:val="006276CD"/>
    <w:rsid w:val="006278EE"/>
    <w:rsid w:val="00627936"/>
    <w:rsid w:val="00627B2D"/>
    <w:rsid w:val="00627BFC"/>
    <w:rsid w:val="00627E75"/>
    <w:rsid w:val="00630157"/>
    <w:rsid w:val="0063060A"/>
    <w:rsid w:val="006306E3"/>
    <w:rsid w:val="006306FC"/>
    <w:rsid w:val="006307E6"/>
    <w:rsid w:val="0063082B"/>
    <w:rsid w:val="00630D92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1EC"/>
    <w:rsid w:val="006334A3"/>
    <w:rsid w:val="00633538"/>
    <w:rsid w:val="00633792"/>
    <w:rsid w:val="006338A3"/>
    <w:rsid w:val="00633AB0"/>
    <w:rsid w:val="00633ADF"/>
    <w:rsid w:val="00633E1D"/>
    <w:rsid w:val="00633EEA"/>
    <w:rsid w:val="0063443A"/>
    <w:rsid w:val="006348BF"/>
    <w:rsid w:val="00634AB0"/>
    <w:rsid w:val="00634B01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CA6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0AC"/>
    <w:rsid w:val="0064625B"/>
    <w:rsid w:val="00646646"/>
    <w:rsid w:val="006466A1"/>
    <w:rsid w:val="006467ED"/>
    <w:rsid w:val="00646AA6"/>
    <w:rsid w:val="00646B9A"/>
    <w:rsid w:val="00646DDC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5B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1D58"/>
    <w:rsid w:val="006526D2"/>
    <w:rsid w:val="00652867"/>
    <w:rsid w:val="0065297D"/>
    <w:rsid w:val="006529A2"/>
    <w:rsid w:val="00652AD0"/>
    <w:rsid w:val="00652B53"/>
    <w:rsid w:val="00652C5A"/>
    <w:rsid w:val="00652C88"/>
    <w:rsid w:val="00653435"/>
    <w:rsid w:val="0065346C"/>
    <w:rsid w:val="006534F9"/>
    <w:rsid w:val="006535B9"/>
    <w:rsid w:val="006538BD"/>
    <w:rsid w:val="00653AF6"/>
    <w:rsid w:val="00653FD3"/>
    <w:rsid w:val="0065407E"/>
    <w:rsid w:val="006543CF"/>
    <w:rsid w:val="00654762"/>
    <w:rsid w:val="00654816"/>
    <w:rsid w:val="00654A37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3BC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264"/>
    <w:rsid w:val="00667339"/>
    <w:rsid w:val="0066767A"/>
    <w:rsid w:val="00667D70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1516"/>
    <w:rsid w:val="00681555"/>
    <w:rsid w:val="006816C0"/>
    <w:rsid w:val="006817C0"/>
    <w:rsid w:val="006818D9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BAD"/>
    <w:rsid w:val="00683E00"/>
    <w:rsid w:val="00683E28"/>
    <w:rsid w:val="00683EF4"/>
    <w:rsid w:val="0068405F"/>
    <w:rsid w:val="006844C1"/>
    <w:rsid w:val="00684561"/>
    <w:rsid w:val="0068472F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5C88"/>
    <w:rsid w:val="00686005"/>
    <w:rsid w:val="0068602A"/>
    <w:rsid w:val="00686249"/>
    <w:rsid w:val="00686289"/>
    <w:rsid w:val="006862C2"/>
    <w:rsid w:val="0068636A"/>
    <w:rsid w:val="0068682B"/>
    <w:rsid w:val="00686A7A"/>
    <w:rsid w:val="00686FB7"/>
    <w:rsid w:val="006871A6"/>
    <w:rsid w:val="006872A5"/>
    <w:rsid w:val="006872CC"/>
    <w:rsid w:val="006874C6"/>
    <w:rsid w:val="00687700"/>
    <w:rsid w:val="0068771C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AC8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6BB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7C7"/>
    <w:rsid w:val="00696896"/>
    <w:rsid w:val="00696C0A"/>
    <w:rsid w:val="00696EDA"/>
    <w:rsid w:val="00697062"/>
    <w:rsid w:val="0069767E"/>
    <w:rsid w:val="00697685"/>
    <w:rsid w:val="006976D9"/>
    <w:rsid w:val="00697A25"/>
    <w:rsid w:val="00697E72"/>
    <w:rsid w:val="006A0063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2B3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94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B5A"/>
    <w:rsid w:val="006C0E8D"/>
    <w:rsid w:val="006C0F0F"/>
    <w:rsid w:val="006C115E"/>
    <w:rsid w:val="006C11E8"/>
    <w:rsid w:val="006C11FE"/>
    <w:rsid w:val="006C1601"/>
    <w:rsid w:val="006C17C1"/>
    <w:rsid w:val="006C18F7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636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8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C41"/>
    <w:rsid w:val="006D1DF9"/>
    <w:rsid w:val="006D21B9"/>
    <w:rsid w:val="006D22DC"/>
    <w:rsid w:val="006D248A"/>
    <w:rsid w:val="006D25BE"/>
    <w:rsid w:val="006D2933"/>
    <w:rsid w:val="006D2A16"/>
    <w:rsid w:val="006D2A48"/>
    <w:rsid w:val="006D2A66"/>
    <w:rsid w:val="006D2B0E"/>
    <w:rsid w:val="006D2D31"/>
    <w:rsid w:val="006D2EE3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68B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246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5BD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6CC"/>
    <w:rsid w:val="006F3A24"/>
    <w:rsid w:val="006F3AD7"/>
    <w:rsid w:val="006F3B4A"/>
    <w:rsid w:val="006F3C16"/>
    <w:rsid w:val="006F3D8C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E1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24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57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6C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D9C"/>
    <w:rsid w:val="00705EDA"/>
    <w:rsid w:val="0070604A"/>
    <w:rsid w:val="00706261"/>
    <w:rsid w:val="00706858"/>
    <w:rsid w:val="0070694C"/>
    <w:rsid w:val="00706C39"/>
    <w:rsid w:val="007070D4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F28"/>
    <w:rsid w:val="00712F2B"/>
    <w:rsid w:val="00713199"/>
    <w:rsid w:val="007133C4"/>
    <w:rsid w:val="00713430"/>
    <w:rsid w:val="00713836"/>
    <w:rsid w:val="00713A70"/>
    <w:rsid w:val="00713C0C"/>
    <w:rsid w:val="00713E11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95"/>
    <w:rsid w:val="007153C7"/>
    <w:rsid w:val="007154A2"/>
    <w:rsid w:val="0071563B"/>
    <w:rsid w:val="00715962"/>
    <w:rsid w:val="00715984"/>
    <w:rsid w:val="007159DF"/>
    <w:rsid w:val="00715CD8"/>
    <w:rsid w:val="00715D91"/>
    <w:rsid w:val="00715E38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824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0C1"/>
    <w:rsid w:val="007252E4"/>
    <w:rsid w:val="00725350"/>
    <w:rsid w:val="00725591"/>
    <w:rsid w:val="007255E7"/>
    <w:rsid w:val="00725A0B"/>
    <w:rsid w:val="00725BC6"/>
    <w:rsid w:val="00725C95"/>
    <w:rsid w:val="00725D94"/>
    <w:rsid w:val="00725DD3"/>
    <w:rsid w:val="00726146"/>
    <w:rsid w:val="00726190"/>
    <w:rsid w:val="0072652B"/>
    <w:rsid w:val="00726665"/>
    <w:rsid w:val="0072671B"/>
    <w:rsid w:val="0072678D"/>
    <w:rsid w:val="00726847"/>
    <w:rsid w:val="00726EAA"/>
    <w:rsid w:val="00726F81"/>
    <w:rsid w:val="00727132"/>
    <w:rsid w:val="00727135"/>
    <w:rsid w:val="00727334"/>
    <w:rsid w:val="007274A9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1B"/>
    <w:rsid w:val="0073029D"/>
    <w:rsid w:val="0073036F"/>
    <w:rsid w:val="007304CE"/>
    <w:rsid w:val="00730838"/>
    <w:rsid w:val="00730A48"/>
    <w:rsid w:val="00730B67"/>
    <w:rsid w:val="00730BAB"/>
    <w:rsid w:val="00730DC2"/>
    <w:rsid w:val="00730DD5"/>
    <w:rsid w:val="00730E2C"/>
    <w:rsid w:val="00731180"/>
    <w:rsid w:val="007312B6"/>
    <w:rsid w:val="007315D3"/>
    <w:rsid w:val="007316EC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726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D5E"/>
    <w:rsid w:val="00741E6B"/>
    <w:rsid w:val="00742197"/>
    <w:rsid w:val="00742476"/>
    <w:rsid w:val="0074263E"/>
    <w:rsid w:val="007428A2"/>
    <w:rsid w:val="007428FE"/>
    <w:rsid w:val="00742B88"/>
    <w:rsid w:val="00742F51"/>
    <w:rsid w:val="0074305A"/>
    <w:rsid w:val="0074348C"/>
    <w:rsid w:val="007436AD"/>
    <w:rsid w:val="0074389C"/>
    <w:rsid w:val="007439FD"/>
    <w:rsid w:val="00743E7F"/>
    <w:rsid w:val="00743F71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49F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3D9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A0F"/>
    <w:rsid w:val="00755E4C"/>
    <w:rsid w:val="007561B5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04F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D6"/>
    <w:rsid w:val="00761AE4"/>
    <w:rsid w:val="00761C7D"/>
    <w:rsid w:val="00761E48"/>
    <w:rsid w:val="00761EE2"/>
    <w:rsid w:val="0076206F"/>
    <w:rsid w:val="007624D9"/>
    <w:rsid w:val="00762779"/>
    <w:rsid w:val="00762785"/>
    <w:rsid w:val="0076283E"/>
    <w:rsid w:val="00762CE4"/>
    <w:rsid w:val="00762D33"/>
    <w:rsid w:val="00762D87"/>
    <w:rsid w:val="00762FDB"/>
    <w:rsid w:val="0076333E"/>
    <w:rsid w:val="00763382"/>
    <w:rsid w:val="0076376E"/>
    <w:rsid w:val="007638B0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3F9"/>
    <w:rsid w:val="007664B1"/>
    <w:rsid w:val="00766B8F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4B8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37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0F5"/>
    <w:rsid w:val="00781C7B"/>
    <w:rsid w:val="00781FEA"/>
    <w:rsid w:val="00782346"/>
    <w:rsid w:val="00782616"/>
    <w:rsid w:val="00782669"/>
    <w:rsid w:val="007828DE"/>
    <w:rsid w:val="00782AD9"/>
    <w:rsid w:val="007830B3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7ED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8FD"/>
    <w:rsid w:val="00790C3F"/>
    <w:rsid w:val="00790DBF"/>
    <w:rsid w:val="00791076"/>
    <w:rsid w:val="0079107F"/>
    <w:rsid w:val="0079111F"/>
    <w:rsid w:val="0079129C"/>
    <w:rsid w:val="007914D1"/>
    <w:rsid w:val="007915C9"/>
    <w:rsid w:val="007919BE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23B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4B9"/>
    <w:rsid w:val="00797AD6"/>
    <w:rsid w:val="00797BE6"/>
    <w:rsid w:val="00797EA8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87B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5FE2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A52"/>
    <w:rsid w:val="007A7CA8"/>
    <w:rsid w:val="007B0009"/>
    <w:rsid w:val="007B0765"/>
    <w:rsid w:val="007B0928"/>
    <w:rsid w:val="007B09AA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EEA"/>
    <w:rsid w:val="007B3123"/>
    <w:rsid w:val="007B34C7"/>
    <w:rsid w:val="007B3D56"/>
    <w:rsid w:val="007B3FF4"/>
    <w:rsid w:val="007B40EA"/>
    <w:rsid w:val="007B449B"/>
    <w:rsid w:val="007B4555"/>
    <w:rsid w:val="007B45AF"/>
    <w:rsid w:val="007B46AF"/>
    <w:rsid w:val="007B48AA"/>
    <w:rsid w:val="007B4B8D"/>
    <w:rsid w:val="007B4CB2"/>
    <w:rsid w:val="007B4DFB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022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355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4D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2FEB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8FF"/>
    <w:rsid w:val="007D4976"/>
    <w:rsid w:val="007D4985"/>
    <w:rsid w:val="007D4B2E"/>
    <w:rsid w:val="007D4BFA"/>
    <w:rsid w:val="007D52AE"/>
    <w:rsid w:val="007D5694"/>
    <w:rsid w:val="007D5925"/>
    <w:rsid w:val="007D5B68"/>
    <w:rsid w:val="007D5C69"/>
    <w:rsid w:val="007D5DCF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CFB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36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01D"/>
    <w:rsid w:val="008001AE"/>
    <w:rsid w:val="0080026A"/>
    <w:rsid w:val="00800380"/>
    <w:rsid w:val="008005B6"/>
    <w:rsid w:val="00800608"/>
    <w:rsid w:val="0080063C"/>
    <w:rsid w:val="0080095B"/>
    <w:rsid w:val="00800975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B"/>
    <w:rsid w:val="00804B1C"/>
    <w:rsid w:val="00804BB7"/>
    <w:rsid w:val="00804F53"/>
    <w:rsid w:val="00805093"/>
    <w:rsid w:val="0080522B"/>
    <w:rsid w:val="008053DA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B7B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9E8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046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00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189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338"/>
    <w:rsid w:val="00843724"/>
    <w:rsid w:val="00843885"/>
    <w:rsid w:val="008439E6"/>
    <w:rsid w:val="00843C45"/>
    <w:rsid w:val="0084427B"/>
    <w:rsid w:val="008443A0"/>
    <w:rsid w:val="008445D4"/>
    <w:rsid w:val="008447AE"/>
    <w:rsid w:val="0084483B"/>
    <w:rsid w:val="008449EB"/>
    <w:rsid w:val="00844AF0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D29"/>
    <w:rsid w:val="00850D3C"/>
    <w:rsid w:val="00850E65"/>
    <w:rsid w:val="008514BC"/>
    <w:rsid w:val="00851807"/>
    <w:rsid w:val="00851889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BC4"/>
    <w:rsid w:val="00854BFF"/>
    <w:rsid w:val="00854CC9"/>
    <w:rsid w:val="00855172"/>
    <w:rsid w:val="008551F8"/>
    <w:rsid w:val="00855459"/>
    <w:rsid w:val="008554A0"/>
    <w:rsid w:val="0085567F"/>
    <w:rsid w:val="00855A12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3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A7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9CF"/>
    <w:rsid w:val="00864C7B"/>
    <w:rsid w:val="00864CEC"/>
    <w:rsid w:val="00864E7E"/>
    <w:rsid w:val="00865280"/>
    <w:rsid w:val="0086551B"/>
    <w:rsid w:val="00865554"/>
    <w:rsid w:val="00865B7D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DA2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AA3"/>
    <w:rsid w:val="00873B0A"/>
    <w:rsid w:val="00873D92"/>
    <w:rsid w:val="008744F1"/>
    <w:rsid w:val="008748C3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36"/>
    <w:rsid w:val="0088186F"/>
    <w:rsid w:val="00881923"/>
    <w:rsid w:val="008819BF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C41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604"/>
    <w:rsid w:val="008867FC"/>
    <w:rsid w:val="008869DF"/>
    <w:rsid w:val="00886E0B"/>
    <w:rsid w:val="00886EC3"/>
    <w:rsid w:val="00886F54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14B"/>
    <w:rsid w:val="00891238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E45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43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4EF"/>
    <w:rsid w:val="008A36B8"/>
    <w:rsid w:val="008A371E"/>
    <w:rsid w:val="008A3B8D"/>
    <w:rsid w:val="008A3DF6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B1A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A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1F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2C6"/>
    <w:rsid w:val="008C1761"/>
    <w:rsid w:val="008C1785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8B5"/>
    <w:rsid w:val="008C2A30"/>
    <w:rsid w:val="008C2BD3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2A"/>
    <w:rsid w:val="008C7560"/>
    <w:rsid w:val="008C75FB"/>
    <w:rsid w:val="008C7669"/>
    <w:rsid w:val="008C7911"/>
    <w:rsid w:val="008C7B3F"/>
    <w:rsid w:val="008C7B6D"/>
    <w:rsid w:val="008C7B83"/>
    <w:rsid w:val="008C7CC2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4EF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B40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590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1F1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A80"/>
    <w:rsid w:val="008F1C18"/>
    <w:rsid w:val="008F1CF6"/>
    <w:rsid w:val="008F1D01"/>
    <w:rsid w:val="008F1D15"/>
    <w:rsid w:val="008F2051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4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7D"/>
    <w:rsid w:val="008F67BC"/>
    <w:rsid w:val="008F69ED"/>
    <w:rsid w:val="008F69F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05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8CC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9F7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45C"/>
    <w:rsid w:val="00906722"/>
    <w:rsid w:val="00906B20"/>
    <w:rsid w:val="00906D04"/>
    <w:rsid w:val="00907038"/>
    <w:rsid w:val="0090708C"/>
    <w:rsid w:val="00907123"/>
    <w:rsid w:val="00907998"/>
    <w:rsid w:val="009079C6"/>
    <w:rsid w:val="00907D79"/>
    <w:rsid w:val="009100A0"/>
    <w:rsid w:val="009100F6"/>
    <w:rsid w:val="009100F8"/>
    <w:rsid w:val="00910113"/>
    <w:rsid w:val="00910B74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24B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3E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3E4"/>
    <w:rsid w:val="00921539"/>
    <w:rsid w:val="00921624"/>
    <w:rsid w:val="00921A44"/>
    <w:rsid w:val="00921EC0"/>
    <w:rsid w:val="00921FD3"/>
    <w:rsid w:val="00922328"/>
    <w:rsid w:val="00922338"/>
    <w:rsid w:val="009223D9"/>
    <w:rsid w:val="00922402"/>
    <w:rsid w:val="0092243B"/>
    <w:rsid w:val="00922746"/>
    <w:rsid w:val="00922BCC"/>
    <w:rsid w:val="00922E5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937"/>
    <w:rsid w:val="00925A68"/>
    <w:rsid w:val="00925C75"/>
    <w:rsid w:val="00926378"/>
    <w:rsid w:val="0092651E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CF"/>
    <w:rsid w:val="00927ADC"/>
    <w:rsid w:val="00927D29"/>
    <w:rsid w:val="00927D67"/>
    <w:rsid w:val="0093008A"/>
    <w:rsid w:val="0093012D"/>
    <w:rsid w:val="009301DF"/>
    <w:rsid w:val="009301ED"/>
    <w:rsid w:val="009304C5"/>
    <w:rsid w:val="009308A7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577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159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13"/>
    <w:rsid w:val="0093554F"/>
    <w:rsid w:val="009355CA"/>
    <w:rsid w:val="0093569F"/>
    <w:rsid w:val="00935AFD"/>
    <w:rsid w:val="00935F65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CA3"/>
    <w:rsid w:val="00940E53"/>
    <w:rsid w:val="009411BE"/>
    <w:rsid w:val="009419FE"/>
    <w:rsid w:val="00941ACC"/>
    <w:rsid w:val="00941BD8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BA3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198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80C"/>
    <w:rsid w:val="00951A5B"/>
    <w:rsid w:val="00951A91"/>
    <w:rsid w:val="00951C77"/>
    <w:rsid w:val="00951F15"/>
    <w:rsid w:val="00951F6F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B2"/>
    <w:rsid w:val="00953DFE"/>
    <w:rsid w:val="00953E21"/>
    <w:rsid w:val="009540AC"/>
    <w:rsid w:val="009540FD"/>
    <w:rsid w:val="00954188"/>
    <w:rsid w:val="00954381"/>
    <w:rsid w:val="009544D5"/>
    <w:rsid w:val="00954633"/>
    <w:rsid w:val="009548C3"/>
    <w:rsid w:val="0095497B"/>
    <w:rsid w:val="00954AB5"/>
    <w:rsid w:val="00954CC4"/>
    <w:rsid w:val="00954FCE"/>
    <w:rsid w:val="009551BE"/>
    <w:rsid w:val="00955382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6E07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667"/>
    <w:rsid w:val="0096370C"/>
    <w:rsid w:val="0096383B"/>
    <w:rsid w:val="009638E4"/>
    <w:rsid w:val="009638E5"/>
    <w:rsid w:val="0096393B"/>
    <w:rsid w:val="00963C9F"/>
    <w:rsid w:val="00963CF1"/>
    <w:rsid w:val="009640E3"/>
    <w:rsid w:val="00964110"/>
    <w:rsid w:val="00964257"/>
    <w:rsid w:val="009642D3"/>
    <w:rsid w:val="00964390"/>
    <w:rsid w:val="00964441"/>
    <w:rsid w:val="0096453F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11D"/>
    <w:rsid w:val="009666A7"/>
    <w:rsid w:val="00966746"/>
    <w:rsid w:val="009667B2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BA8"/>
    <w:rsid w:val="00970BB2"/>
    <w:rsid w:val="00970D80"/>
    <w:rsid w:val="00970DEA"/>
    <w:rsid w:val="00971424"/>
    <w:rsid w:val="0097144B"/>
    <w:rsid w:val="0097169B"/>
    <w:rsid w:val="00971734"/>
    <w:rsid w:val="00971DED"/>
    <w:rsid w:val="00971FFB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DE5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77E8B"/>
    <w:rsid w:val="0098038D"/>
    <w:rsid w:val="00980737"/>
    <w:rsid w:val="0098090C"/>
    <w:rsid w:val="00980C49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1FDF"/>
    <w:rsid w:val="00981FF6"/>
    <w:rsid w:val="009820A9"/>
    <w:rsid w:val="00982404"/>
    <w:rsid w:val="00982517"/>
    <w:rsid w:val="0098260C"/>
    <w:rsid w:val="00982758"/>
    <w:rsid w:val="00982C00"/>
    <w:rsid w:val="00982D3F"/>
    <w:rsid w:val="00982E15"/>
    <w:rsid w:val="00982F20"/>
    <w:rsid w:val="00982F6F"/>
    <w:rsid w:val="00982FB5"/>
    <w:rsid w:val="009831CC"/>
    <w:rsid w:val="009832CD"/>
    <w:rsid w:val="009832D0"/>
    <w:rsid w:val="00983479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7D3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4D29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3FB"/>
    <w:rsid w:val="00997460"/>
    <w:rsid w:val="00997666"/>
    <w:rsid w:val="00997CD9"/>
    <w:rsid w:val="00997D24"/>
    <w:rsid w:val="00997FBD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937"/>
    <w:rsid w:val="009A1AA2"/>
    <w:rsid w:val="009A1ED0"/>
    <w:rsid w:val="009A1F34"/>
    <w:rsid w:val="009A1F41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08"/>
    <w:rsid w:val="009A47EE"/>
    <w:rsid w:val="009A4835"/>
    <w:rsid w:val="009A4B48"/>
    <w:rsid w:val="009A4CE0"/>
    <w:rsid w:val="009A4D72"/>
    <w:rsid w:val="009A4E5F"/>
    <w:rsid w:val="009A4F7C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7CA"/>
    <w:rsid w:val="009B18F3"/>
    <w:rsid w:val="009B1B56"/>
    <w:rsid w:val="009B1C74"/>
    <w:rsid w:val="009B1E12"/>
    <w:rsid w:val="009B1ECF"/>
    <w:rsid w:val="009B210F"/>
    <w:rsid w:val="009B2149"/>
    <w:rsid w:val="009B21BC"/>
    <w:rsid w:val="009B234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93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BAA"/>
    <w:rsid w:val="009B6D88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AC1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BB8"/>
    <w:rsid w:val="009D3C64"/>
    <w:rsid w:val="009D3FC3"/>
    <w:rsid w:val="009D40BE"/>
    <w:rsid w:val="009D433D"/>
    <w:rsid w:val="009D4671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0C1A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6E"/>
    <w:rsid w:val="009E4ADC"/>
    <w:rsid w:val="009E4E44"/>
    <w:rsid w:val="009E4F88"/>
    <w:rsid w:val="009E51D1"/>
    <w:rsid w:val="009E535D"/>
    <w:rsid w:val="009E5530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D74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12"/>
    <w:rsid w:val="009F3B75"/>
    <w:rsid w:val="009F3CFE"/>
    <w:rsid w:val="009F4C7D"/>
    <w:rsid w:val="009F4CF7"/>
    <w:rsid w:val="009F4D04"/>
    <w:rsid w:val="009F52CE"/>
    <w:rsid w:val="009F563E"/>
    <w:rsid w:val="009F5684"/>
    <w:rsid w:val="009F59ED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1FF"/>
    <w:rsid w:val="009F7344"/>
    <w:rsid w:val="009F735D"/>
    <w:rsid w:val="009F7760"/>
    <w:rsid w:val="009F7AA9"/>
    <w:rsid w:val="009F7F57"/>
    <w:rsid w:val="00A001EC"/>
    <w:rsid w:val="00A003D7"/>
    <w:rsid w:val="00A0076D"/>
    <w:rsid w:val="00A0089A"/>
    <w:rsid w:val="00A00AD8"/>
    <w:rsid w:val="00A00BA0"/>
    <w:rsid w:val="00A00D7D"/>
    <w:rsid w:val="00A00EC5"/>
    <w:rsid w:val="00A010E4"/>
    <w:rsid w:val="00A01327"/>
    <w:rsid w:val="00A01416"/>
    <w:rsid w:val="00A015A1"/>
    <w:rsid w:val="00A0174F"/>
    <w:rsid w:val="00A01841"/>
    <w:rsid w:val="00A01E51"/>
    <w:rsid w:val="00A01E7E"/>
    <w:rsid w:val="00A020FF"/>
    <w:rsid w:val="00A0228B"/>
    <w:rsid w:val="00A02A7E"/>
    <w:rsid w:val="00A02A94"/>
    <w:rsid w:val="00A02BE4"/>
    <w:rsid w:val="00A02C4B"/>
    <w:rsid w:val="00A02F30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9C4"/>
    <w:rsid w:val="00A07BF1"/>
    <w:rsid w:val="00A10036"/>
    <w:rsid w:val="00A106AC"/>
    <w:rsid w:val="00A1087D"/>
    <w:rsid w:val="00A108E3"/>
    <w:rsid w:val="00A10BC4"/>
    <w:rsid w:val="00A11271"/>
    <w:rsid w:val="00A11389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A76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0AE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1FF6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31B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EA8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7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35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7F"/>
    <w:rsid w:val="00A443A9"/>
    <w:rsid w:val="00A446AB"/>
    <w:rsid w:val="00A44791"/>
    <w:rsid w:val="00A44883"/>
    <w:rsid w:val="00A44ADD"/>
    <w:rsid w:val="00A44D2C"/>
    <w:rsid w:val="00A44F8A"/>
    <w:rsid w:val="00A44FA2"/>
    <w:rsid w:val="00A45496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8D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8E3"/>
    <w:rsid w:val="00A52935"/>
    <w:rsid w:val="00A52959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BAC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0E6A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0E"/>
    <w:rsid w:val="00A6537B"/>
    <w:rsid w:val="00A653B1"/>
    <w:rsid w:val="00A6555C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6C"/>
    <w:rsid w:val="00A67BA6"/>
    <w:rsid w:val="00A67C5E"/>
    <w:rsid w:val="00A67F64"/>
    <w:rsid w:val="00A7000F"/>
    <w:rsid w:val="00A700B9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03B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440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A30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432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66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1B9"/>
    <w:rsid w:val="00A81726"/>
    <w:rsid w:val="00A81A72"/>
    <w:rsid w:val="00A81EC9"/>
    <w:rsid w:val="00A828A4"/>
    <w:rsid w:val="00A82926"/>
    <w:rsid w:val="00A82BBC"/>
    <w:rsid w:val="00A82BCB"/>
    <w:rsid w:val="00A82E61"/>
    <w:rsid w:val="00A82F20"/>
    <w:rsid w:val="00A82F28"/>
    <w:rsid w:val="00A8374F"/>
    <w:rsid w:val="00A83DAE"/>
    <w:rsid w:val="00A841BD"/>
    <w:rsid w:val="00A8433C"/>
    <w:rsid w:val="00A843CB"/>
    <w:rsid w:val="00A843E3"/>
    <w:rsid w:val="00A84761"/>
    <w:rsid w:val="00A848B8"/>
    <w:rsid w:val="00A84A02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59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DE6"/>
    <w:rsid w:val="00A90DEB"/>
    <w:rsid w:val="00A91053"/>
    <w:rsid w:val="00A910DE"/>
    <w:rsid w:val="00A913D6"/>
    <w:rsid w:val="00A916C6"/>
    <w:rsid w:val="00A917FC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3F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CD6"/>
    <w:rsid w:val="00A95D29"/>
    <w:rsid w:val="00A961D4"/>
    <w:rsid w:val="00A9623F"/>
    <w:rsid w:val="00A966A4"/>
    <w:rsid w:val="00A96731"/>
    <w:rsid w:val="00A96896"/>
    <w:rsid w:val="00A96B80"/>
    <w:rsid w:val="00A96BD8"/>
    <w:rsid w:val="00A96D0C"/>
    <w:rsid w:val="00A96DFC"/>
    <w:rsid w:val="00A96EA1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37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657"/>
    <w:rsid w:val="00AA4742"/>
    <w:rsid w:val="00AA4879"/>
    <w:rsid w:val="00AA49BA"/>
    <w:rsid w:val="00AA4E7A"/>
    <w:rsid w:val="00AA509D"/>
    <w:rsid w:val="00AA50DC"/>
    <w:rsid w:val="00AA5139"/>
    <w:rsid w:val="00AA534E"/>
    <w:rsid w:val="00AA53B5"/>
    <w:rsid w:val="00AA54D4"/>
    <w:rsid w:val="00AA550A"/>
    <w:rsid w:val="00AA5877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17D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947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4A1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531"/>
    <w:rsid w:val="00AC478B"/>
    <w:rsid w:val="00AC489C"/>
    <w:rsid w:val="00AC4DC0"/>
    <w:rsid w:val="00AC4EBC"/>
    <w:rsid w:val="00AC4EC5"/>
    <w:rsid w:val="00AC4EF8"/>
    <w:rsid w:val="00AC55CC"/>
    <w:rsid w:val="00AC55FD"/>
    <w:rsid w:val="00AC596E"/>
    <w:rsid w:val="00AC5A7F"/>
    <w:rsid w:val="00AC5B69"/>
    <w:rsid w:val="00AC5FD1"/>
    <w:rsid w:val="00AC603A"/>
    <w:rsid w:val="00AC6042"/>
    <w:rsid w:val="00AC6127"/>
    <w:rsid w:val="00AC670A"/>
    <w:rsid w:val="00AC6743"/>
    <w:rsid w:val="00AC6CA7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65"/>
    <w:rsid w:val="00AD10CF"/>
    <w:rsid w:val="00AD11C2"/>
    <w:rsid w:val="00AD15B3"/>
    <w:rsid w:val="00AD15BA"/>
    <w:rsid w:val="00AD1A6F"/>
    <w:rsid w:val="00AD1B91"/>
    <w:rsid w:val="00AD1C95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B45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83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5DE"/>
    <w:rsid w:val="00AF478C"/>
    <w:rsid w:val="00AF489E"/>
    <w:rsid w:val="00AF4D05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75C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2CE2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DF3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07CCE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7F0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C29"/>
    <w:rsid w:val="00B12D63"/>
    <w:rsid w:val="00B12EC2"/>
    <w:rsid w:val="00B12FE2"/>
    <w:rsid w:val="00B13287"/>
    <w:rsid w:val="00B13542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3E6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2E6B"/>
    <w:rsid w:val="00B2315B"/>
    <w:rsid w:val="00B231E5"/>
    <w:rsid w:val="00B23654"/>
    <w:rsid w:val="00B2374A"/>
    <w:rsid w:val="00B237DA"/>
    <w:rsid w:val="00B23957"/>
    <w:rsid w:val="00B23BE2"/>
    <w:rsid w:val="00B23D6E"/>
    <w:rsid w:val="00B23DB2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622"/>
    <w:rsid w:val="00B278D9"/>
    <w:rsid w:val="00B27A49"/>
    <w:rsid w:val="00B27B73"/>
    <w:rsid w:val="00B30197"/>
    <w:rsid w:val="00B30BB8"/>
    <w:rsid w:val="00B30CDE"/>
    <w:rsid w:val="00B31125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64A"/>
    <w:rsid w:val="00B34B0D"/>
    <w:rsid w:val="00B34B24"/>
    <w:rsid w:val="00B34BBF"/>
    <w:rsid w:val="00B350E5"/>
    <w:rsid w:val="00B35214"/>
    <w:rsid w:val="00B35380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70"/>
    <w:rsid w:val="00B45EBE"/>
    <w:rsid w:val="00B4609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B41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9A6"/>
    <w:rsid w:val="00B52D93"/>
    <w:rsid w:val="00B52F00"/>
    <w:rsid w:val="00B52F2B"/>
    <w:rsid w:val="00B53206"/>
    <w:rsid w:val="00B53260"/>
    <w:rsid w:val="00B5329E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97C"/>
    <w:rsid w:val="00B54BC9"/>
    <w:rsid w:val="00B54CE6"/>
    <w:rsid w:val="00B54D34"/>
    <w:rsid w:val="00B54D75"/>
    <w:rsid w:val="00B55264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6DC3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5C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95C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777"/>
    <w:rsid w:val="00B739D6"/>
    <w:rsid w:val="00B73E24"/>
    <w:rsid w:val="00B73F4E"/>
    <w:rsid w:val="00B7402B"/>
    <w:rsid w:val="00B7466F"/>
    <w:rsid w:val="00B7473C"/>
    <w:rsid w:val="00B74A00"/>
    <w:rsid w:val="00B75118"/>
    <w:rsid w:val="00B751E7"/>
    <w:rsid w:val="00B753A2"/>
    <w:rsid w:val="00B759AE"/>
    <w:rsid w:val="00B75BDA"/>
    <w:rsid w:val="00B75E06"/>
    <w:rsid w:val="00B75EAD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0FE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678"/>
    <w:rsid w:val="00B90A8D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AB"/>
    <w:rsid w:val="00B968BA"/>
    <w:rsid w:val="00B96B80"/>
    <w:rsid w:val="00B97123"/>
    <w:rsid w:val="00B9717F"/>
    <w:rsid w:val="00B9733A"/>
    <w:rsid w:val="00B973BA"/>
    <w:rsid w:val="00B974B0"/>
    <w:rsid w:val="00B97616"/>
    <w:rsid w:val="00B976BA"/>
    <w:rsid w:val="00B976BB"/>
    <w:rsid w:val="00B9773D"/>
    <w:rsid w:val="00B97812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9D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6"/>
    <w:rsid w:val="00BA46AD"/>
    <w:rsid w:val="00BA48A1"/>
    <w:rsid w:val="00BA49BD"/>
    <w:rsid w:val="00BA4BA5"/>
    <w:rsid w:val="00BA4BA6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8D7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4A8"/>
    <w:rsid w:val="00BB0567"/>
    <w:rsid w:val="00BB09BA"/>
    <w:rsid w:val="00BB0A4E"/>
    <w:rsid w:val="00BB0CE3"/>
    <w:rsid w:val="00BB0DCC"/>
    <w:rsid w:val="00BB1ACD"/>
    <w:rsid w:val="00BB1B83"/>
    <w:rsid w:val="00BB1B95"/>
    <w:rsid w:val="00BB1F2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126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93"/>
    <w:rsid w:val="00BC0CA2"/>
    <w:rsid w:val="00BC108C"/>
    <w:rsid w:val="00BC1106"/>
    <w:rsid w:val="00BC1531"/>
    <w:rsid w:val="00BC165D"/>
    <w:rsid w:val="00BC183B"/>
    <w:rsid w:val="00BC18F4"/>
    <w:rsid w:val="00BC19DE"/>
    <w:rsid w:val="00BC19E3"/>
    <w:rsid w:val="00BC1C9A"/>
    <w:rsid w:val="00BC20F1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3B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916"/>
    <w:rsid w:val="00BD4A0A"/>
    <w:rsid w:val="00BD4AE1"/>
    <w:rsid w:val="00BD4DD7"/>
    <w:rsid w:val="00BD4E78"/>
    <w:rsid w:val="00BD50D6"/>
    <w:rsid w:val="00BD5151"/>
    <w:rsid w:val="00BD52B0"/>
    <w:rsid w:val="00BD5444"/>
    <w:rsid w:val="00BD5678"/>
    <w:rsid w:val="00BD57E1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7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5D9"/>
    <w:rsid w:val="00BE19E8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43B3"/>
    <w:rsid w:val="00BE46B8"/>
    <w:rsid w:val="00BE47F7"/>
    <w:rsid w:val="00BE4830"/>
    <w:rsid w:val="00BE497E"/>
    <w:rsid w:val="00BE4A7E"/>
    <w:rsid w:val="00BE4AB3"/>
    <w:rsid w:val="00BE514C"/>
    <w:rsid w:val="00BE5210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5EF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BB0"/>
    <w:rsid w:val="00BF4ED1"/>
    <w:rsid w:val="00BF507C"/>
    <w:rsid w:val="00BF514E"/>
    <w:rsid w:val="00BF518D"/>
    <w:rsid w:val="00BF5196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498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183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5D1"/>
    <w:rsid w:val="00C11CB7"/>
    <w:rsid w:val="00C11F29"/>
    <w:rsid w:val="00C11FC1"/>
    <w:rsid w:val="00C1217B"/>
    <w:rsid w:val="00C121D9"/>
    <w:rsid w:val="00C12391"/>
    <w:rsid w:val="00C12547"/>
    <w:rsid w:val="00C125EB"/>
    <w:rsid w:val="00C12880"/>
    <w:rsid w:val="00C12AF5"/>
    <w:rsid w:val="00C12D6B"/>
    <w:rsid w:val="00C12E72"/>
    <w:rsid w:val="00C1314F"/>
    <w:rsid w:val="00C1319A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E98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4FE5"/>
    <w:rsid w:val="00C15176"/>
    <w:rsid w:val="00C15475"/>
    <w:rsid w:val="00C1563C"/>
    <w:rsid w:val="00C15749"/>
    <w:rsid w:val="00C159CD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017"/>
    <w:rsid w:val="00C252ED"/>
    <w:rsid w:val="00C25364"/>
    <w:rsid w:val="00C2536C"/>
    <w:rsid w:val="00C257F4"/>
    <w:rsid w:val="00C25865"/>
    <w:rsid w:val="00C25956"/>
    <w:rsid w:val="00C25A4C"/>
    <w:rsid w:val="00C25A86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27F59"/>
    <w:rsid w:val="00C3014A"/>
    <w:rsid w:val="00C30656"/>
    <w:rsid w:val="00C30830"/>
    <w:rsid w:val="00C30D65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AE1"/>
    <w:rsid w:val="00C33E72"/>
    <w:rsid w:val="00C33F42"/>
    <w:rsid w:val="00C34008"/>
    <w:rsid w:val="00C3453A"/>
    <w:rsid w:val="00C35031"/>
    <w:rsid w:val="00C352E0"/>
    <w:rsid w:val="00C35A00"/>
    <w:rsid w:val="00C36133"/>
    <w:rsid w:val="00C36296"/>
    <w:rsid w:val="00C36417"/>
    <w:rsid w:val="00C364A4"/>
    <w:rsid w:val="00C3658E"/>
    <w:rsid w:val="00C36788"/>
    <w:rsid w:val="00C36B7F"/>
    <w:rsid w:val="00C36D1E"/>
    <w:rsid w:val="00C36E48"/>
    <w:rsid w:val="00C37A78"/>
    <w:rsid w:val="00C37CA7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EEC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C7E"/>
    <w:rsid w:val="00C50DD8"/>
    <w:rsid w:val="00C50DDE"/>
    <w:rsid w:val="00C50FC2"/>
    <w:rsid w:val="00C510CE"/>
    <w:rsid w:val="00C51112"/>
    <w:rsid w:val="00C511A6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3EEE"/>
    <w:rsid w:val="00C5435D"/>
    <w:rsid w:val="00C543AD"/>
    <w:rsid w:val="00C54717"/>
    <w:rsid w:val="00C54A5F"/>
    <w:rsid w:val="00C54B32"/>
    <w:rsid w:val="00C54DEF"/>
    <w:rsid w:val="00C54FB4"/>
    <w:rsid w:val="00C5504B"/>
    <w:rsid w:val="00C551C8"/>
    <w:rsid w:val="00C552CD"/>
    <w:rsid w:val="00C553D5"/>
    <w:rsid w:val="00C555AE"/>
    <w:rsid w:val="00C55863"/>
    <w:rsid w:val="00C55A93"/>
    <w:rsid w:val="00C55BC8"/>
    <w:rsid w:val="00C563BA"/>
    <w:rsid w:val="00C5642D"/>
    <w:rsid w:val="00C56B06"/>
    <w:rsid w:val="00C56CD9"/>
    <w:rsid w:val="00C56D0A"/>
    <w:rsid w:val="00C56DDD"/>
    <w:rsid w:val="00C56F87"/>
    <w:rsid w:val="00C57166"/>
    <w:rsid w:val="00C5726A"/>
    <w:rsid w:val="00C5729F"/>
    <w:rsid w:val="00C573F9"/>
    <w:rsid w:val="00C578D3"/>
    <w:rsid w:val="00C57A90"/>
    <w:rsid w:val="00C600BD"/>
    <w:rsid w:val="00C60435"/>
    <w:rsid w:val="00C60492"/>
    <w:rsid w:val="00C6068A"/>
    <w:rsid w:val="00C607C0"/>
    <w:rsid w:val="00C60817"/>
    <w:rsid w:val="00C6084A"/>
    <w:rsid w:val="00C60D45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16F"/>
    <w:rsid w:val="00C63340"/>
    <w:rsid w:val="00C633FE"/>
    <w:rsid w:val="00C635DC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A84"/>
    <w:rsid w:val="00C70BFE"/>
    <w:rsid w:val="00C70FA9"/>
    <w:rsid w:val="00C70FC1"/>
    <w:rsid w:val="00C7102F"/>
    <w:rsid w:val="00C71541"/>
    <w:rsid w:val="00C71887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1EA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BB5"/>
    <w:rsid w:val="00C91D65"/>
    <w:rsid w:val="00C91DA7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2A4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E8B"/>
    <w:rsid w:val="00CA0E91"/>
    <w:rsid w:val="00CA13B2"/>
    <w:rsid w:val="00CA18AD"/>
    <w:rsid w:val="00CA19B4"/>
    <w:rsid w:val="00CA1AC7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EA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07C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0A0"/>
    <w:rsid w:val="00CA71DB"/>
    <w:rsid w:val="00CA7415"/>
    <w:rsid w:val="00CA7C31"/>
    <w:rsid w:val="00CA7EBA"/>
    <w:rsid w:val="00CA7F5B"/>
    <w:rsid w:val="00CA7FB7"/>
    <w:rsid w:val="00CB0002"/>
    <w:rsid w:val="00CB02DE"/>
    <w:rsid w:val="00CB05FD"/>
    <w:rsid w:val="00CB0780"/>
    <w:rsid w:val="00CB07DC"/>
    <w:rsid w:val="00CB0C2B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EB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C2D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6C4"/>
    <w:rsid w:val="00CB67EA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A3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CF"/>
    <w:rsid w:val="00CC2BF6"/>
    <w:rsid w:val="00CC2C37"/>
    <w:rsid w:val="00CC2E38"/>
    <w:rsid w:val="00CC2ED4"/>
    <w:rsid w:val="00CC2F4A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AD9"/>
    <w:rsid w:val="00CC4C06"/>
    <w:rsid w:val="00CC4E68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CE1"/>
    <w:rsid w:val="00CC6D03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73D"/>
    <w:rsid w:val="00CD3F4E"/>
    <w:rsid w:val="00CD4047"/>
    <w:rsid w:val="00CD434B"/>
    <w:rsid w:val="00CD4408"/>
    <w:rsid w:val="00CD450F"/>
    <w:rsid w:val="00CD45E9"/>
    <w:rsid w:val="00CD4700"/>
    <w:rsid w:val="00CD5698"/>
    <w:rsid w:val="00CD5964"/>
    <w:rsid w:val="00CD5B37"/>
    <w:rsid w:val="00CD613D"/>
    <w:rsid w:val="00CD61D1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B41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736"/>
    <w:rsid w:val="00CE58A0"/>
    <w:rsid w:val="00CE59AF"/>
    <w:rsid w:val="00CE5C4A"/>
    <w:rsid w:val="00CE5D52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12"/>
    <w:rsid w:val="00CE774E"/>
    <w:rsid w:val="00CE7A36"/>
    <w:rsid w:val="00CE7A6D"/>
    <w:rsid w:val="00CE7AF0"/>
    <w:rsid w:val="00CE7B6A"/>
    <w:rsid w:val="00CF054C"/>
    <w:rsid w:val="00CF05B9"/>
    <w:rsid w:val="00CF060E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D9E"/>
    <w:rsid w:val="00CF2E9F"/>
    <w:rsid w:val="00CF3069"/>
    <w:rsid w:val="00CF34E0"/>
    <w:rsid w:val="00CF3528"/>
    <w:rsid w:val="00CF3722"/>
    <w:rsid w:val="00CF38F0"/>
    <w:rsid w:val="00CF3AD3"/>
    <w:rsid w:val="00CF3B69"/>
    <w:rsid w:val="00CF3BD3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3C8"/>
    <w:rsid w:val="00CF7551"/>
    <w:rsid w:val="00CF7635"/>
    <w:rsid w:val="00CF79E0"/>
    <w:rsid w:val="00D0005E"/>
    <w:rsid w:val="00D00302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8FC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DB7"/>
    <w:rsid w:val="00D11F60"/>
    <w:rsid w:val="00D1225A"/>
    <w:rsid w:val="00D123B3"/>
    <w:rsid w:val="00D12536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1AA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491"/>
    <w:rsid w:val="00D175C1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4C1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375"/>
    <w:rsid w:val="00D2659A"/>
    <w:rsid w:val="00D269FA"/>
    <w:rsid w:val="00D26A87"/>
    <w:rsid w:val="00D26B38"/>
    <w:rsid w:val="00D26C7E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45C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D1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CD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DA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A49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4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1C6"/>
    <w:rsid w:val="00D47573"/>
    <w:rsid w:val="00D47CEB"/>
    <w:rsid w:val="00D47FE2"/>
    <w:rsid w:val="00D50151"/>
    <w:rsid w:val="00D501C4"/>
    <w:rsid w:val="00D506A2"/>
    <w:rsid w:val="00D50718"/>
    <w:rsid w:val="00D50731"/>
    <w:rsid w:val="00D5077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448"/>
    <w:rsid w:val="00D515BA"/>
    <w:rsid w:val="00D5174D"/>
    <w:rsid w:val="00D51921"/>
    <w:rsid w:val="00D520BD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AC2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2E8B"/>
    <w:rsid w:val="00D73121"/>
    <w:rsid w:val="00D73157"/>
    <w:rsid w:val="00D731B7"/>
    <w:rsid w:val="00D7339C"/>
    <w:rsid w:val="00D73451"/>
    <w:rsid w:val="00D7350B"/>
    <w:rsid w:val="00D73945"/>
    <w:rsid w:val="00D73A01"/>
    <w:rsid w:val="00D74021"/>
    <w:rsid w:val="00D741DD"/>
    <w:rsid w:val="00D74212"/>
    <w:rsid w:val="00D74403"/>
    <w:rsid w:val="00D7445F"/>
    <w:rsid w:val="00D748D2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D4B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AAC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C31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94D"/>
    <w:rsid w:val="00DA0DCF"/>
    <w:rsid w:val="00DA0F31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3741"/>
    <w:rsid w:val="00DA4482"/>
    <w:rsid w:val="00DA48E4"/>
    <w:rsid w:val="00DA4A0A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7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060"/>
    <w:rsid w:val="00DB02A8"/>
    <w:rsid w:val="00DB0400"/>
    <w:rsid w:val="00DB07A7"/>
    <w:rsid w:val="00DB0803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2A1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73D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4B6"/>
    <w:rsid w:val="00DC05FF"/>
    <w:rsid w:val="00DC0667"/>
    <w:rsid w:val="00DC0865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CEF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854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BF5"/>
    <w:rsid w:val="00DC7CF0"/>
    <w:rsid w:val="00DD003C"/>
    <w:rsid w:val="00DD0375"/>
    <w:rsid w:val="00DD06D0"/>
    <w:rsid w:val="00DD0BDA"/>
    <w:rsid w:val="00DD0C8D"/>
    <w:rsid w:val="00DD0D78"/>
    <w:rsid w:val="00DD0F24"/>
    <w:rsid w:val="00DD13A1"/>
    <w:rsid w:val="00DD1488"/>
    <w:rsid w:val="00DD1787"/>
    <w:rsid w:val="00DD1B2F"/>
    <w:rsid w:val="00DD21DA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B5B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AE"/>
    <w:rsid w:val="00DE01B7"/>
    <w:rsid w:val="00DE0353"/>
    <w:rsid w:val="00DE0358"/>
    <w:rsid w:val="00DE057D"/>
    <w:rsid w:val="00DE06F8"/>
    <w:rsid w:val="00DE07C7"/>
    <w:rsid w:val="00DE0E76"/>
    <w:rsid w:val="00DE11B3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A2B"/>
    <w:rsid w:val="00DE2B1D"/>
    <w:rsid w:val="00DE2C83"/>
    <w:rsid w:val="00DE2DAE"/>
    <w:rsid w:val="00DE2E70"/>
    <w:rsid w:val="00DE3378"/>
    <w:rsid w:val="00DE33B8"/>
    <w:rsid w:val="00DE3410"/>
    <w:rsid w:val="00DE363A"/>
    <w:rsid w:val="00DE3772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903"/>
    <w:rsid w:val="00DE6FB1"/>
    <w:rsid w:val="00DE7282"/>
    <w:rsid w:val="00DE73E3"/>
    <w:rsid w:val="00DE7621"/>
    <w:rsid w:val="00DE7A4F"/>
    <w:rsid w:val="00DE7C2E"/>
    <w:rsid w:val="00DE7D49"/>
    <w:rsid w:val="00DE7F4F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5F76"/>
    <w:rsid w:val="00DF644F"/>
    <w:rsid w:val="00DF6A6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50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0BA"/>
    <w:rsid w:val="00E0336C"/>
    <w:rsid w:val="00E034F3"/>
    <w:rsid w:val="00E035E8"/>
    <w:rsid w:val="00E038F7"/>
    <w:rsid w:val="00E03BE5"/>
    <w:rsid w:val="00E03BF3"/>
    <w:rsid w:val="00E03CC9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689"/>
    <w:rsid w:val="00E057C1"/>
    <w:rsid w:val="00E057E7"/>
    <w:rsid w:val="00E058B1"/>
    <w:rsid w:val="00E05904"/>
    <w:rsid w:val="00E059EA"/>
    <w:rsid w:val="00E05A22"/>
    <w:rsid w:val="00E05EB2"/>
    <w:rsid w:val="00E05F7E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A4"/>
    <w:rsid w:val="00E109EE"/>
    <w:rsid w:val="00E10C1B"/>
    <w:rsid w:val="00E10D7B"/>
    <w:rsid w:val="00E113F7"/>
    <w:rsid w:val="00E116F4"/>
    <w:rsid w:val="00E117F3"/>
    <w:rsid w:val="00E1185E"/>
    <w:rsid w:val="00E118C5"/>
    <w:rsid w:val="00E11A87"/>
    <w:rsid w:val="00E11B2F"/>
    <w:rsid w:val="00E11E99"/>
    <w:rsid w:val="00E12275"/>
    <w:rsid w:val="00E1242C"/>
    <w:rsid w:val="00E128E2"/>
    <w:rsid w:val="00E12B2F"/>
    <w:rsid w:val="00E12BC6"/>
    <w:rsid w:val="00E12FD2"/>
    <w:rsid w:val="00E12FEF"/>
    <w:rsid w:val="00E13099"/>
    <w:rsid w:val="00E1310C"/>
    <w:rsid w:val="00E13407"/>
    <w:rsid w:val="00E1361C"/>
    <w:rsid w:val="00E13854"/>
    <w:rsid w:val="00E13AC7"/>
    <w:rsid w:val="00E13D18"/>
    <w:rsid w:val="00E13F5B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6E92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DEB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028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5FD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09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979"/>
    <w:rsid w:val="00E37C96"/>
    <w:rsid w:val="00E37CB2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DFF"/>
    <w:rsid w:val="00E42E64"/>
    <w:rsid w:val="00E42E7D"/>
    <w:rsid w:val="00E42F6A"/>
    <w:rsid w:val="00E43143"/>
    <w:rsid w:val="00E434C7"/>
    <w:rsid w:val="00E4395B"/>
    <w:rsid w:val="00E43D04"/>
    <w:rsid w:val="00E43F22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7D6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170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470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767"/>
    <w:rsid w:val="00E728A6"/>
    <w:rsid w:val="00E72BBD"/>
    <w:rsid w:val="00E72CCD"/>
    <w:rsid w:val="00E72FDB"/>
    <w:rsid w:val="00E73317"/>
    <w:rsid w:val="00E733FB"/>
    <w:rsid w:val="00E736BC"/>
    <w:rsid w:val="00E737AA"/>
    <w:rsid w:val="00E73877"/>
    <w:rsid w:val="00E73885"/>
    <w:rsid w:val="00E73BDE"/>
    <w:rsid w:val="00E73C5A"/>
    <w:rsid w:val="00E73E2A"/>
    <w:rsid w:val="00E73EE2"/>
    <w:rsid w:val="00E73F34"/>
    <w:rsid w:val="00E74192"/>
    <w:rsid w:val="00E74E7E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8BD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BEC"/>
    <w:rsid w:val="00E85CFF"/>
    <w:rsid w:val="00E85E78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6DA6"/>
    <w:rsid w:val="00E8712E"/>
    <w:rsid w:val="00E874A4"/>
    <w:rsid w:val="00E875F9"/>
    <w:rsid w:val="00E878A3"/>
    <w:rsid w:val="00E87D9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6B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990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1D"/>
    <w:rsid w:val="00E97161"/>
    <w:rsid w:val="00E97472"/>
    <w:rsid w:val="00E97527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6D"/>
    <w:rsid w:val="00EA2AEE"/>
    <w:rsid w:val="00EA2C77"/>
    <w:rsid w:val="00EA2D0B"/>
    <w:rsid w:val="00EA2DB1"/>
    <w:rsid w:val="00EA2DC2"/>
    <w:rsid w:val="00EA3033"/>
    <w:rsid w:val="00EA327A"/>
    <w:rsid w:val="00EA33DC"/>
    <w:rsid w:val="00EA3D81"/>
    <w:rsid w:val="00EA3E7B"/>
    <w:rsid w:val="00EA3F37"/>
    <w:rsid w:val="00EA4225"/>
    <w:rsid w:val="00EA422B"/>
    <w:rsid w:val="00EA4237"/>
    <w:rsid w:val="00EA451C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7C9"/>
    <w:rsid w:val="00EA7A91"/>
    <w:rsid w:val="00EA7BCC"/>
    <w:rsid w:val="00EA7CD4"/>
    <w:rsid w:val="00EB0044"/>
    <w:rsid w:val="00EB02C0"/>
    <w:rsid w:val="00EB03A2"/>
    <w:rsid w:val="00EB0649"/>
    <w:rsid w:val="00EB06A6"/>
    <w:rsid w:val="00EB0770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20A"/>
    <w:rsid w:val="00EB4509"/>
    <w:rsid w:val="00EB45CC"/>
    <w:rsid w:val="00EB4850"/>
    <w:rsid w:val="00EB4C1B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5F8C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2E"/>
    <w:rsid w:val="00EB7451"/>
    <w:rsid w:val="00EB75C3"/>
    <w:rsid w:val="00EB7644"/>
    <w:rsid w:val="00EB7A96"/>
    <w:rsid w:val="00EB7D5E"/>
    <w:rsid w:val="00EB7DF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480"/>
    <w:rsid w:val="00EC15C0"/>
    <w:rsid w:val="00EC16B4"/>
    <w:rsid w:val="00EC1B29"/>
    <w:rsid w:val="00EC1C56"/>
    <w:rsid w:val="00EC1CD2"/>
    <w:rsid w:val="00EC1D34"/>
    <w:rsid w:val="00EC1D73"/>
    <w:rsid w:val="00EC1ECC"/>
    <w:rsid w:val="00EC1EDB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D55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904"/>
    <w:rsid w:val="00EC4B0A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306"/>
    <w:rsid w:val="00EC6579"/>
    <w:rsid w:val="00EC67E3"/>
    <w:rsid w:val="00EC6A59"/>
    <w:rsid w:val="00EC6B5C"/>
    <w:rsid w:val="00EC6F91"/>
    <w:rsid w:val="00EC72A5"/>
    <w:rsid w:val="00EC7419"/>
    <w:rsid w:val="00EC75B6"/>
    <w:rsid w:val="00EC762C"/>
    <w:rsid w:val="00EC773F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67E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CCF"/>
    <w:rsid w:val="00ED2E4A"/>
    <w:rsid w:val="00ED300F"/>
    <w:rsid w:val="00ED330C"/>
    <w:rsid w:val="00ED33E2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15B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DFF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AC1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7CD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66"/>
    <w:rsid w:val="00EE659C"/>
    <w:rsid w:val="00EE667E"/>
    <w:rsid w:val="00EE6868"/>
    <w:rsid w:val="00EE697D"/>
    <w:rsid w:val="00EE6993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0F3E"/>
    <w:rsid w:val="00EF1181"/>
    <w:rsid w:val="00EF149A"/>
    <w:rsid w:val="00EF15C2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3D3E"/>
    <w:rsid w:val="00EF44B4"/>
    <w:rsid w:val="00EF49C6"/>
    <w:rsid w:val="00EF4CCC"/>
    <w:rsid w:val="00EF503B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64"/>
    <w:rsid w:val="00F028A6"/>
    <w:rsid w:val="00F02D07"/>
    <w:rsid w:val="00F02E4A"/>
    <w:rsid w:val="00F031EE"/>
    <w:rsid w:val="00F03271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494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2F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26B"/>
    <w:rsid w:val="00F14798"/>
    <w:rsid w:val="00F1485D"/>
    <w:rsid w:val="00F14F56"/>
    <w:rsid w:val="00F1502D"/>
    <w:rsid w:val="00F153E9"/>
    <w:rsid w:val="00F154B1"/>
    <w:rsid w:val="00F15913"/>
    <w:rsid w:val="00F15938"/>
    <w:rsid w:val="00F15C94"/>
    <w:rsid w:val="00F15D44"/>
    <w:rsid w:val="00F15DE6"/>
    <w:rsid w:val="00F16252"/>
    <w:rsid w:val="00F16366"/>
    <w:rsid w:val="00F173A1"/>
    <w:rsid w:val="00F176F9"/>
    <w:rsid w:val="00F17835"/>
    <w:rsid w:val="00F1795F"/>
    <w:rsid w:val="00F17B17"/>
    <w:rsid w:val="00F17DCB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669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5F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E2E"/>
    <w:rsid w:val="00F26F2B"/>
    <w:rsid w:val="00F270B2"/>
    <w:rsid w:val="00F27353"/>
    <w:rsid w:val="00F27416"/>
    <w:rsid w:val="00F27487"/>
    <w:rsid w:val="00F276C0"/>
    <w:rsid w:val="00F27A9C"/>
    <w:rsid w:val="00F27AA6"/>
    <w:rsid w:val="00F27BBF"/>
    <w:rsid w:val="00F27BC0"/>
    <w:rsid w:val="00F27E16"/>
    <w:rsid w:val="00F27EA1"/>
    <w:rsid w:val="00F3000E"/>
    <w:rsid w:val="00F300D7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B2D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29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37A"/>
    <w:rsid w:val="00F4257F"/>
    <w:rsid w:val="00F42B72"/>
    <w:rsid w:val="00F42B85"/>
    <w:rsid w:val="00F432CE"/>
    <w:rsid w:val="00F436AC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C0F"/>
    <w:rsid w:val="00F46DE5"/>
    <w:rsid w:val="00F46E92"/>
    <w:rsid w:val="00F472F7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419"/>
    <w:rsid w:val="00F53A05"/>
    <w:rsid w:val="00F53A35"/>
    <w:rsid w:val="00F53C39"/>
    <w:rsid w:val="00F53C4C"/>
    <w:rsid w:val="00F53E29"/>
    <w:rsid w:val="00F53E8E"/>
    <w:rsid w:val="00F546E9"/>
    <w:rsid w:val="00F5489E"/>
    <w:rsid w:val="00F549DA"/>
    <w:rsid w:val="00F54B30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A83"/>
    <w:rsid w:val="00F60B17"/>
    <w:rsid w:val="00F60B2C"/>
    <w:rsid w:val="00F60B43"/>
    <w:rsid w:val="00F60BD7"/>
    <w:rsid w:val="00F60FE9"/>
    <w:rsid w:val="00F61165"/>
    <w:rsid w:val="00F612AB"/>
    <w:rsid w:val="00F6147A"/>
    <w:rsid w:val="00F615DC"/>
    <w:rsid w:val="00F61983"/>
    <w:rsid w:val="00F619A8"/>
    <w:rsid w:val="00F61A1D"/>
    <w:rsid w:val="00F61A57"/>
    <w:rsid w:val="00F61D87"/>
    <w:rsid w:val="00F6211E"/>
    <w:rsid w:val="00F6242D"/>
    <w:rsid w:val="00F62510"/>
    <w:rsid w:val="00F62693"/>
    <w:rsid w:val="00F628B0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6BE"/>
    <w:rsid w:val="00F638F1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27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A56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018"/>
    <w:rsid w:val="00F75262"/>
    <w:rsid w:val="00F753A3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CC2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0CDF"/>
    <w:rsid w:val="00F810FF"/>
    <w:rsid w:val="00F8111B"/>
    <w:rsid w:val="00F813C9"/>
    <w:rsid w:val="00F8149A"/>
    <w:rsid w:val="00F8166E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2FA7"/>
    <w:rsid w:val="00F83010"/>
    <w:rsid w:val="00F8307A"/>
    <w:rsid w:val="00F833E4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1F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0EB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4D4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0E84"/>
    <w:rsid w:val="00F9106E"/>
    <w:rsid w:val="00F910AB"/>
    <w:rsid w:val="00F91166"/>
    <w:rsid w:val="00F913D8"/>
    <w:rsid w:val="00F91820"/>
    <w:rsid w:val="00F91B45"/>
    <w:rsid w:val="00F92174"/>
    <w:rsid w:val="00F923F7"/>
    <w:rsid w:val="00F92672"/>
    <w:rsid w:val="00F92707"/>
    <w:rsid w:val="00F92B57"/>
    <w:rsid w:val="00F92C2B"/>
    <w:rsid w:val="00F92CBA"/>
    <w:rsid w:val="00F92E74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6E5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8B"/>
    <w:rsid w:val="00F976B7"/>
    <w:rsid w:val="00F976CB"/>
    <w:rsid w:val="00F97712"/>
    <w:rsid w:val="00F97B3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960"/>
    <w:rsid w:val="00FA3B80"/>
    <w:rsid w:val="00FA4061"/>
    <w:rsid w:val="00FA4275"/>
    <w:rsid w:val="00FA4A84"/>
    <w:rsid w:val="00FA4CA5"/>
    <w:rsid w:val="00FA4CBB"/>
    <w:rsid w:val="00FA4D31"/>
    <w:rsid w:val="00FA4DA4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2F5C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30"/>
    <w:rsid w:val="00FB4183"/>
    <w:rsid w:val="00FB4370"/>
    <w:rsid w:val="00FB44F1"/>
    <w:rsid w:val="00FB4FF8"/>
    <w:rsid w:val="00FB50AD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21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3B5"/>
    <w:rsid w:val="00FC173A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96B"/>
    <w:rsid w:val="00FC3C74"/>
    <w:rsid w:val="00FC3CF6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A6F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3C37"/>
    <w:rsid w:val="00FD4153"/>
    <w:rsid w:val="00FD424E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3CE"/>
    <w:rsid w:val="00FD7542"/>
    <w:rsid w:val="00FD7BFC"/>
    <w:rsid w:val="00FE00D8"/>
    <w:rsid w:val="00FE04A7"/>
    <w:rsid w:val="00FE05A6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555"/>
    <w:rsid w:val="00FE474D"/>
    <w:rsid w:val="00FE480C"/>
    <w:rsid w:val="00FE486E"/>
    <w:rsid w:val="00FE4CC3"/>
    <w:rsid w:val="00FE4CF2"/>
    <w:rsid w:val="00FE50C5"/>
    <w:rsid w:val="00FE54AA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B29"/>
    <w:rsid w:val="00FF0F60"/>
    <w:rsid w:val="00FF1253"/>
    <w:rsid w:val="00FF14EB"/>
    <w:rsid w:val="00FF163A"/>
    <w:rsid w:val="00FF16B5"/>
    <w:rsid w:val="00FF174B"/>
    <w:rsid w:val="00FF1834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C45"/>
    <w:rsid w:val="00FF2D87"/>
    <w:rsid w:val="00FF2E42"/>
    <w:rsid w:val="00FF2EF4"/>
    <w:rsid w:val="00FF2F4C"/>
    <w:rsid w:val="00FF30A3"/>
    <w:rsid w:val="00FF3307"/>
    <w:rsid w:val="00FF33C1"/>
    <w:rsid w:val="00FF35D0"/>
    <w:rsid w:val="00FF371B"/>
    <w:rsid w:val="00FF37C8"/>
    <w:rsid w:val="00FF3808"/>
    <w:rsid w:val="00FF3834"/>
    <w:rsid w:val="00FF3C07"/>
    <w:rsid w:val="00FF42CC"/>
    <w:rsid w:val="00FF43B2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6E9A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52B1C8-8424-4381-ABCB-86CF95A27C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82E79-5C84-4381-86F1-1136B895192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3FE8E19-B6CA-4FD3-B120-91A5EB997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1741</TotalTime>
  <Pages>31</Pages>
  <Words>5380</Words>
  <Characters>30667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35976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Suphanat, Supadulchai</cp:lastModifiedBy>
  <cp:revision>134</cp:revision>
  <cp:lastPrinted>2025-05-14T02:44:00Z</cp:lastPrinted>
  <dcterms:created xsi:type="dcterms:W3CDTF">2025-04-21T08:19:00Z</dcterms:created>
  <dcterms:modified xsi:type="dcterms:W3CDTF">2025-05-14T02:58:00Z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