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B0555" w:rsidRPr="006375B5" w14:paraId="5F66FE27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4B69A3CD" w14:textId="77777777" w:rsidR="00AB0555" w:rsidRPr="006375B5" w:rsidRDefault="00AB055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DC591" w14:textId="77777777" w:rsidR="00AB0555" w:rsidRPr="006375B5" w:rsidRDefault="00AB055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1511A33" w14:textId="2545A944" w:rsidR="00AB0555" w:rsidRPr="006375B5" w:rsidRDefault="00AB055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1F3E9580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F10A07">
            <w:pPr>
              <w:pStyle w:val="TOC2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34378B4C" w:rsidR="00C8500E" w:rsidRPr="00093AA2" w:rsidRDefault="00A46F43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4F655F" w:rsidRPr="004F655F">
        <w:rPr>
          <w:rFonts w:ascii="Angsana New" w:hAnsi="Angsana New"/>
          <w:sz w:val="30"/>
          <w:szCs w:val="30"/>
        </w:rPr>
        <w:t>2</w:t>
      </w:r>
      <w:r w:rsidR="00860E42" w:rsidRPr="004F655F">
        <w:rPr>
          <w:rFonts w:ascii="Angsana New" w:hAnsi="Angsana New"/>
          <w:sz w:val="30"/>
          <w:szCs w:val="30"/>
        </w:rPr>
        <w:t xml:space="preserve"> </w:t>
      </w:r>
      <w:r w:rsidR="00860E42" w:rsidRPr="004F655F">
        <w:rPr>
          <w:rFonts w:ascii="Angsana New" w:hAnsi="Angsana New" w:hint="cs"/>
          <w:sz w:val="30"/>
          <w:szCs w:val="30"/>
          <w:cs/>
        </w:rPr>
        <w:t>พฤษภาคม</w:t>
      </w:r>
      <w:r w:rsidR="0062672E" w:rsidRPr="004F655F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4F655F">
        <w:rPr>
          <w:rFonts w:ascii="Angsana New" w:hAnsi="Angsana New"/>
          <w:sz w:val="30"/>
          <w:szCs w:val="30"/>
        </w:rPr>
        <w:t>256</w:t>
      </w:r>
      <w:r w:rsidR="004F655F">
        <w:rPr>
          <w:rFonts w:ascii="Angsana New" w:hAnsi="Angsana New"/>
          <w:sz w:val="30"/>
          <w:szCs w:val="30"/>
        </w:rPr>
        <w:t>8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619C61" w14:textId="0964C0EC" w:rsidR="00F6082A" w:rsidRPr="00F6082A" w:rsidRDefault="00F6082A" w:rsidP="00F6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6082A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F6082A">
        <w:rPr>
          <w:rFonts w:ascii="Angsana New" w:hAnsi="Angsana New"/>
          <w:sz w:val="30"/>
          <w:szCs w:val="30"/>
          <w:cs/>
        </w:rPr>
        <w:t xml:space="preserve"> (“</w:t>
      </w:r>
      <w:r w:rsidRPr="00F6082A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F6082A">
        <w:rPr>
          <w:rFonts w:ascii="Angsana New" w:hAnsi="Angsana New" w:hint="eastAsia"/>
          <w:sz w:val="30"/>
          <w:szCs w:val="30"/>
          <w:cs/>
        </w:rPr>
        <w:t>”</w:t>
      </w:r>
      <w:r w:rsidRPr="00F6082A">
        <w:rPr>
          <w:rFonts w:ascii="Angsana New" w:hAnsi="Angsana New"/>
          <w:sz w:val="30"/>
          <w:szCs w:val="30"/>
          <w:cs/>
        </w:rPr>
        <w:t xml:space="preserve">) </w:t>
      </w:r>
      <w:r w:rsidRPr="00F6082A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ฉบับที่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FE53B7" w:rsidRPr="00FE53B7">
        <w:rPr>
          <w:rFonts w:ascii="Angsana New" w:hAnsi="Angsana New"/>
          <w:sz w:val="30"/>
          <w:szCs w:val="30"/>
        </w:rPr>
        <w:t>34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เรื่อง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5D53D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5D53D8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D53D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53D8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</w:t>
      </w:r>
      <w:r w:rsidR="005D53D8" w:rsidRPr="005D53D8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Pr="005D53D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F6082A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30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กันยายน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2567</w:t>
      </w:r>
    </w:p>
    <w:p w14:paraId="29B8FE25" w14:textId="77777777" w:rsidR="00F6082A" w:rsidRPr="00F6082A" w:rsidRDefault="00F6082A" w:rsidP="00F6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BD1C054" w14:textId="45383B30" w:rsidR="004474D7" w:rsidRPr="005F5E23" w:rsidRDefault="00F6082A" w:rsidP="00F6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F6082A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ทั้งนี้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D53D8">
        <w:rPr>
          <w:rFonts w:ascii="Angsana New" w:hAnsi="Angsana New" w:hint="cs"/>
          <w:sz w:val="30"/>
          <w:szCs w:val="30"/>
          <w:cs/>
        </w:rPr>
        <w:t>ที่</w:t>
      </w:r>
      <w:r w:rsidRPr="00F6082A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30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Pr="00F6082A">
        <w:rPr>
          <w:rFonts w:ascii="Angsana New" w:hAnsi="Angsana New" w:hint="cs"/>
          <w:sz w:val="30"/>
          <w:szCs w:val="30"/>
          <w:cs/>
        </w:rPr>
        <w:t>กันยายน</w:t>
      </w:r>
      <w:r w:rsidRPr="00F6082A">
        <w:rPr>
          <w:rFonts w:ascii="Angsana New" w:hAnsi="Angsana New"/>
          <w:sz w:val="30"/>
          <w:szCs w:val="30"/>
          <w:cs/>
        </w:rPr>
        <w:t xml:space="preserve"> </w:t>
      </w:r>
      <w:r w:rsidR="005F1DA7">
        <w:rPr>
          <w:rFonts w:ascii="Angsana New" w:hAnsi="Angsana New"/>
          <w:sz w:val="30"/>
          <w:szCs w:val="30"/>
        </w:rPr>
        <w:t>2567</w:t>
      </w: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56CD249F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31493C">
        <w:rPr>
          <w:rFonts w:ascii="Angsana New" w:hAnsi="Angsana New" w:hint="cs"/>
          <w:b/>
          <w:sz w:val="30"/>
          <w:szCs w:val="30"/>
          <w:cs/>
        </w:rPr>
        <w:t>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1493C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31493C">
        <w:rPr>
          <w:rFonts w:ascii="Angsana New" w:hAnsi="Angsana New" w:hint="cs"/>
          <w:b/>
          <w:sz w:val="30"/>
          <w:szCs w:val="30"/>
          <w:cs/>
        </w:rPr>
        <w:t xml:space="preserve">การร่วมค้า ที่มีการเปลี่ยนแปลงอย่างมีสาระสำคัญ </w:t>
      </w:r>
      <w:r>
        <w:rPr>
          <w:rFonts w:ascii="Angsana New" w:hAnsi="Angsana New" w:hint="cs"/>
          <w:b/>
          <w:sz w:val="30"/>
          <w:szCs w:val="30"/>
          <w:cs/>
        </w:rPr>
        <w:t xml:space="preserve">ได้เปิดเผยในหมายเหตุข้อ </w:t>
      </w:r>
      <w:r w:rsidR="00F6082A">
        <w:rPr>
          <w:rFonts w:ascii="Angsana New" w:hAnsi="Angsana New"/>
          <w:bCs/>
          <w:sz w:val="30"/>
          <w:szCs w:val="30"/>
        </w:rPr>
        <w:t>4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F6082A">
        <w:rPr>
          <w:rFonts w:ascii="Angsana New" w:hAnsi="Angsana New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31493C">
        <w:rPr>
          <w:rFonts w:ascii="Angsana New" w:hAnsi="Angsana New" w:hint="cs"/>
          <w:b/>
          <w:sz w:val="30"/>
          <w:szCs w:val="30"/>
          <w:cs/>
        </w:rPr>
        <w:t>บุคคลหรือ</w:t>
      </w:r>
      <w:r>
        <w:rPr>
          <w:rFonts w:ascii="Angsana New" w:hAnsi="Angsana New" w:hint="cs"/>
          <w:b/>
          <w:sz w:val="30"/>
          <w:szCs w:val="30"/>
          <w:cs/>
        </w:rPr>
        <w:t>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03645AD" w14:textId="7D1BE76B" w:rsidR="00177F04" w:rsidRDefault="00177F04" w:rsidP="00F608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2DF5D378" w14:textId="750F9A99" w:rsidR="00177F04" w:rsidRPr="00F826E8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758560B5" w14:textId="307FAA36" w:rsidR="00177F04" w:rsidRPr="009E2F97" w:rsidRDefault="00177F04" w:rsidP="00314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5" w:type="dxa"/>
            <w:shd w:val="clear" w:color="auto" w:fill="auto"/>
          </w:tcPr>
          <w:p w14:paraId="18DC097A" w14:textId="77BF04A7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47AD18" w14:textId="54AABE27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48" w:type="dxa"/>
            <w:shd w:val="clear" w:color="auto" w:fill="auto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6F50FD" w14:textId="064C47CF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A6F09A" w14:textId="7B05961E" w:rsidR="00177F04" w:rsidRPr="009E2F97" w:rsidRDefault="00163C95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  <w:shd w:val="clear" w:color="auto" w:fill="auto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5F630B">
        <w:tc>
          <w:tcPr>
            <w:tcW w:w="4065" w:type="dxa"/>
            <w:shd w:val="clear" w:color="auto" w:fill="auto"/>
          </w:tcPr>
          <w:p w14:paraId="21F27A38" w14:textId="3BAD93D3" w:rsidR="00177F04" w:rsidRPr="009E2F97" w:rsidRDefault="00B74DD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  <w:shd w:val="clear" w:color="auto" w:fill="auto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63C95" w:rsidRPr="009E2F97" w14:paraId="4A5DA12C" w14:textId="77777777" w:rsidTr="005F630B">
        <w:tc>
          <w:tcPr>
            <w:tcW w:w="4065" w:type="dxa"/>
            <w:shd w:val="clear" w:color="auto" w:fill="auto"/>
          </w:tcPr>
          <w:p w14:paraId="5F06FB81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9EB5CBB" w14:textId="2398049E" w:rsidR="00163C95" w:rsidRPr="009E2F97" w:rsidRDefault="0004708D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455135BE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7A29F" w14:textId="4772952C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09769D7C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844ADB" w14:textId="48536D39" w:rsidR="00163C95" w:rsidRPr="002A471A" w:rsidRDefault="00C54BEF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387EDD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67ACD0" w14:textId="74792AE4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163C95" w:rsidRPr="009E2F97" w14:paraId="78EBF5F2" w14:textId="77777777" w:rsidTr="005F630B">
        <w:tc>
          <w:tcPr>
            <w:tcW w:w="4065" w:type="dxa"/>
            <w:shd w:val="clear" w:color="auto" w:fill="auto"/>
          </w:tcPr>
          <w:p w14:paraId="04FCE742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75409362" w14:textId="19F5E942" w:rsidR="00163C95" w:rsidRPr="009E2F97" w:rsidRDefault="0004708D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9631096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80193D" w14:textId="32E8B892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55535B0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0F99CF2" w14:textId="4391F90D" w:rsidR="00163C95" w:rsidRPr="002A471A" w:rsidRDefault="00C54BEF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06BAFE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407C43" w14:textId="34FF2863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163C95" w:rsidRPr="009E2F97" w14:paraId="169418AB" w14:textId="77777777" w:rsidTr="005F630B">
        <w:tc>
          <w:tcPr>
            <w:tcW w:w="4065" w:type="dxa"/>
            <w:shd w:val="clear" w:color="auto" w:fill="auto"/>
          </w:tcPr>
          <w:p w14:paraId="0F473C6E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E5F0A6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24DDBFC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1FFD178F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4B7D8797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29C78000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86592A" w14:textId="77777777" w:rsidR="00163C95" w:rsidRPr="00EB64BF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6E177FF0" w14:textId="77777777" w:rsidR="00163C95" w:rsidRPr="00EB64BF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63C95" w:rsidRPr="009E2F97" w14:paraId="1FF388C6" w14:textId="77777777" w:rsidTr="005F630B">
        <w:tc>
          <w:tcPr>
            <w:tcW w:w="4065" w:type="dxa"/>
            <w:shd w:val="clear" w:color="auto" w:fill="auto"/>
          </w:tcPr>
          <w:p w14:paraId="4A8322F9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  <w:shd w:val="clear" w:color="auto" w:fill="auto"/>
          </w:tcPr>
          <w:p w14:paraId="23E195E8" w14:textId="77777777" w:rsidR="00163C95" w:rsidRPr="009E2F97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40AAE4" w14:textId="77777777" w:rsidR="00163C95" w:rsidRPr="009E2F97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E8BCD9" w14:textId="77777777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AA1D0BC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D19889" w14:textId="77777777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58A3F" w14:textId="77777777" w:rsidR="00163C95" w:rsidRPr="002A471A" w:rsidRDefault="00163C95" w:rsidP="00163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E2581DC" w14:textId="77777777" w:rsidR="00163C95" w:rsidRPr="002A471A" w:rsidRDefault="00163C95" w:rsidP="00163C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A0BA6" w:rsidRPr="009E2F97" w14:paraId="73317CDB" w14:textId="77777777" w:rsidTr="005F630B">
        <w:tc>
          <w:tcPr>
            <w:tcW w:w="4065" w:type="dxa"/>
            <w:shd w:val="clear" w:color="auto" w:fill="auto"/>
          </w:tcPr>
          <w:p w14:paraId="5CD2E214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138046A" w14:textId="758321BC" w:rsidR="004A0BA6" w:rsidRPr="009E2F97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0E269A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2EBE8D1" w14:textId="2EB0B6A5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F4F71F7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5D3FAFB" w14:textId="312F97C8" w:rsidR="004A0BA6" w:rsidRPr="005D53D8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  <w:r w:rsidR="005D53D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503864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0901990" w14:textId="6274E9A4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</w:p>
        </w:tc>
      </w:tr>
      <w:tr w:rsidR="004A0BA6" w:rsidRPr="009E2F97" w14:paraId="19058C03" w14:textId="77777777" w:rsidTr="005F630B">
        <w:tc>
          <w:tcPr>
            <w:tcW w:w="4065" w:type="dxa"/>
            <w:shd w:val="clear" w:color="auto" w:fill="auto"/>
          </w:tcPr>
          <w:p w14:paraId="123A71F4" w14:textId="77777777" w:rsidR="004A0BA6" w:rsidRPr="00FF619E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1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</w:tcPr>
          <w:p w14:paraId="67324679" w14:textId="42B2277A" w:rsidR="004A0BA6" w:rsidRPr="00FF619E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C68FF0" w14:textId="77777777" w:rsidR="004A0BA6" w:rsidRPr="00FF619E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8CA6F4" w14:textId="72E00CEC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EDC465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49423F1" w14:textId="53F86185" w:rsidR="004A0BA6" w:rsidRPr="002A471A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7233B8CD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545922C" w14:textId="7ACD4360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747</w:t>
            </w:r>
          </w:p>
        </w:tc>
      </w:tr>
      <w:tr w:rsidR="004A0BA6" w:rsidRPr="009E2F97" w14:paraId="14169965" w14:textId="77777777" w:rsidTr="005F630B">
        <w:tc>
          <w:tcPr>
            <w:tcW w:w="4065" w:type="dxa"/>
            <w:shd w:val="clear" w:color="auto" w:fill="auto"/>
          </w:tcPr>
          <w:p w14:paraId="04D90365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1463E4EE" w14:textId="47A148AA" w:rsidR="004A0BA6" w:rsidRPr="00923B0A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522A85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63602AB" w14:textId="37EBA2CC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10FF22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18B136" w14:textId="34132CE1" w:rsidR="004A0BA6" w:rsidRPr="002A471A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22535A1B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2B49074" w14:textId="777501A9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295</w:t>
            </w:r>
          </w:p>
        </w:tc>
      </w:tr>
      <w:tr w:rsidR="00ED26B5" w:rsidRPr="009E2F97" w14:paraId="0B0419D4" w14:textId="77777777" w:rsidTr="005F630B">
        <w:tc>
          <w:tcPr>
            <w:tcW w:w="4065" w:type="dxa"/>
            <w:shd w:val="clear" w:color="auto" w:fill="auto"/>
          </w:tcPr>
          <w:p w14:paraId="4FC5A67A" w14:textId="3D1BFDC7" w:rsidR="00ED26B5" w:rsidRPr="00923B0A" w:rsidRDefault="00ED26B5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6C9086A3" w14:textId="5A58533A" w:rsidR="00ED26B5" w:rsidRDefault="00ED26B5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F89FFC4" w14:textId="77777777" w:rsidR="00ED26B5" w:rsidRPr="00923B0A" w:rsidRDefault="00ED26B5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C25F969" w14:textId="097DAE3E" w:rsidR="00ED26B5" w:rsidRDefault="00ED26B5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7DE310D" w14:textId="77777777" w:rsidR="00ED26B5" w:rsidRPr="002A471A" w:rsidRDefault="00ED26B5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20C7598" w14:textId="7C863FDD" w:rsidR="00ED26B5" w:rsidRDefault="00FE53B7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53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308390F" w14:textId="77777777" w:rsidR="00ED26B5" w:rsidRPr="002A471A" w:rsidRDefault="00ED26B5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D81E391" w14:textId="388D021B" w:rsidR="00ED26B5" w:rsidRPr="007037FE" w:rsidRDefault="00FE53B7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53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4A0BA6" w:rsidRPr="009E2F97" w14:paraId="05C1F800" w14:textId="77777777" w:rsidTr="005F630B">
        <w:tc>
          <w:tcPr>
            <w:tcW w:w="4065" w:type="dxa"/>
            <w:shd w:val="clear" w:color="auto" w:fill="auto"/>
          </w:tcPr>
          <w:p w14:paraId="3B68CAD6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E3A4D6F" w14:textId="2F8795A0" w:rsidR="004A0BA6" w:rsidRPr="00923B0A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B95F0F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B80A415" w14:textId="6B5A5B64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23871C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02E99B" w14:textId="440BE4B5" w:rsidR="004A0BA6" w:rsidRPr="002A471A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C8AE22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2CD36F4" w14:textId="17C04C03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</w:tr>
      <w:tr w:rsidR="004A0BA6" w:rsidRPr="009E2F97" w14:paraId="799F884C" w14:textId="77777777" w:rsidTr="005F630B">
        <w:tc>
          <w:tcPr>
            <w:tcW w:w="4065" w:type="dxa"/>
            <w:shd w:val="clear" w:color="auto" w:fill="auto"/>
          </w:tcPr>
          <w:p w14:paraId="7D53C4CE" w14:textId="77777777" w:rsidR="004A0BA6" w:rsidRPr="0004708D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1B20481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5639177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07D082D0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370D59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0C07FA7C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110C9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748DA929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A0BA6" w:rsidRPr="009E2F97" w14:paraId="6CFE7115" w14:textId="77777777" w:rsidTr="005F630B">
        <w:tc>
          <w:tcPr>
            <w:tcW w:w="4065" w:type="dxa"/>
            <w:shd w:val="clear" w:color="auto" w:fill="auto"/>
          </w:tcPr>
          <w:p w14:paraId="783CB5EE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  <w:shd w:val="clear" w:color="auto" w:fill="auto"/>
          </w:tcPr>
          <w:p w14:paraId="4C1C6212" w14:textId="77777777" w:rsidR="004A0BA6" w:rsidRPr="00923B0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EB3B0E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6458538" w14:textId="77777777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4147603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FFFFB34" w14:textId="77777777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4B084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047B63" w14:textId="77777777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A0BA6" w:rsidRPr="009E2F97" w14:paraId="38A9ED43" w14:textId="77777777" w:rsidTr="005F630B">
        <w:tc>
          <w:tcPr>
            <w:tcW w:w="4065" w:type="dxa"/>
            <w:shd w:val="clear" w:color="auto" w:fill="auto"/>
          </w:tcPr>
          <w:p w14:paraId="784536F3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25A0017" w14:textId="28B211B8" w:rsidR="004A0BA6" w:rsidRPr="00923B0A" w:rsidRDefault="00EB64B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9" w:type="dxa"/>
            <w:shd w:val="clear" w:color="auto" w:fill="auto"/>
          </w:tcPr>
          <w:p w14:paraId="21C236EB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C19091" w14:textId="7BD20065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48" w:type="dxa"/>
            <w:shd w:val="clear" w:color="auto" w:fill="auto"/>
          </w:tcPr>
          <w:p w14:paraId="46D3D12F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70CCEFE" w14:textId="1751C74D" w:rsidR="004A0BA6" w:rsidRPr="002A471A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6DB4B9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BAFDDD" w14:textId="38793A40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4A0BA6" w:rsidRPr="009E2F97" w14:paraId="3AE52427" w14:textId="77777777" w:rsidTr="005F630B">
        <w:tc>
          <w:tcPr>
            <w:tcW w:w="4065" w:type="dxa"/>
            <w:shd w:val="clear" w:color="auto" w:fill="auto"/>
          </w:tcPr>
          <w:p w14:paraId="585C206E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61550B61" w14:textId="35C53984" w:rsidR="004A0BA6" w:rsidRPr="00923B0A" w:rsidRDefault="00EB64B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69" w:type="dxa"/>
            <w:shd w:val="clear" w:color="auto" w:fill="auto"/>
          </w:tcPr>
          <w:p w14:paraId="16A265E7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2C0457" w14:textId="619DB0CC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48" w:type="dxa"/>
            <w:shd w:val="clear" w:color="auto" w:fill="auto"/>
          </w:tcPr>
          <w:p w14:paraId="06AF6B01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A8C056" w14:textId="37579CC1" w:rsidR="004A0BA6" w:rsidRPr="002A471A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E754D8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AEC5C0" w14:textId="604C2593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4A0BA6" w:rsidRPr="009E2F97" w14:paraId="7BE3A54C" w14:textId="77777777" w:rsidTr="005F630B">
        <w:tc>
          <w:tcPr>
            <w:tcW w:w="4065" w:type="dxa"/>
            <w:shd w:val="clear" w:color="auto" w:fill="auto"/>
          </w:tcPr>
          <w:p w14:paraId="03A8B800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  <w:shd w:val="clear" w:color="auto" w:fill="auto"/>
          </w:tcPr>
          <w:p w14:paraId="7AA78494" w14:textId="5B2B44F9" w:rsidR="004A0BA6" w:rsidRPr="00923B0A" w:rsidRDefault="00EB64B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079624E5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1213E0" w14:textId="501EB6D5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8" w:type="dxa"/>
            <w:shd w:val="clear" w:color="auto" w:fill="auto"/>
          </w:tcPr>
          <w:p w14:paraId="1E913212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33AB122" w14:textId="37257267" w:rsidR="004A0BA6" w:rsidRPr="002A471A" w:rsidRDefault="00C54BEF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1F7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167B0" w14:textId="1427B058" w:rsidR="004A0BA6" w:rsidRPr="002A471A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BA6" w:rsidRPr="009E2F97" w14:paraId="14FB3619" w14:textId="77777777" w:rsidTr="005F630B">
        <w:tc>
          <w:tcPr>
            <w:tcW w:w="4065" w:type="dxa"/>
            <w:shd w:val="clear" w:color="auto" w:fill="auto"/>
          </w:tcPr>
          <w:p w14:paraId="6749570F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DBD6F" w14:textId="525E970F" w:rsidR="004A0BA6" w:rsidRPr="00923B0A" w:rsidRDefault="00EB64BF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78FCC7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8633A4" w14:textId="7C5700EE" w:rsidR="004A0BA6" w:rsidRPr="002A471A" w:rsidRDefault="004A0BA6" w:rsidP="004A0BA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77C9C9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E84E821" w14:textId="260EA4CC" w:rsidR="004A0BA6" w:rsidRPr="002A471A" w:rsidRDefault="00C54BE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BCA1819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B5650" w14:textId="3A5C3914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</w:t>
            </w:r>
          </w:p>
        </w:tc>
      </w:tr>
      <w:tr w:rsidR="004A0BA6" w:rsidRPr="009E2F97" w14:paraId="44AEA3E0" w14:textId="77777777" w:rsidTr="005F630B">
        <w:tc>
          <w:tcPr>
            <w:tcW w:w="4065" w:type="dxa"/>
            <w:shd w:val="clear" w:color="auto" w:fill="auto"/>
          </w:tcPr>
          <w:p w14:paraId="04571A74" w14:textId="77777777" w:rsidR="004A0BA6" w:rsidRPr="00923B0A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E7E8D" w14:textId="13F29303" w:rsidR="004A0BA6" w:rsidRPr="00923B0A" w:rsidRDefault="0004708D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0769B9B9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06A128" w14:textId="0DAD2C8C" w:rsidR="004A0BA6" w:rsidRPr="002A471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8" w:type="dxa"/>
            <w:shd w:val="clear" w:color="auto" w:fill="auto"/>
          </w:tcPr>
          <w:p w14:paraId="5F616926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0BCD1E" w14:textId="1AD4F696" w:rsidR="004A0BA6" w:rsidRPr="002A471A" w:rsidRDefault="00C54BEF" w:rsidP="00C54B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AC8CA78" w14:textId="77777777" w:rsidR="004A0BA6" w:rsidRPr="002A471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0C3DE0" w14:textId="3A35CB98" w:rsidR="004A0BA6" w:rsidRPr="002A471A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708D" w:rsidRPr="009E2F97" w14:paraId="740006B5" w14:textId="77777777" w:rsidTr="005F630B">
        <w:tc>
          <w:tcPr>
            <w:tcW w:w="4065" w:type="dxa"/>
            <w:shd w:val="clear" w:color="auto" w:fill="auto"/>
          </w:tcPr>
          <w:p w14:paraId="174C7565" w14:textId="01ADB34E" w:rsidR="0004708D" w:rsidRPr="00923B0A" w:rsidRDefault="0004708D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B40616E" w14:textId="05292647" w:rsidR="0004708D" w:rsidRDefault="0004708D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FE6AC94" w14:textId="77777777" w:rsidR="0004708D" w:rsidRPr="00923B0A" w:rsidRDefault="0004708D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7767BB" w14:textId="7D5A9C80" w:rsidR="0004708D" w:rsidRPr="007037FE" w:rsidRDefault="0004708D" w:rsidP="0004708D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2D35317" w14:textId="77777777" w:rsidR="0004708D" w:rsidRPr="002A471A" w:rsidRDefault="0004708D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277166" w14:textId="551D6B9A" w:rsidR="0004708D" w:rsidRDefault="00ED26B5" w:rsidP="00ED26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3619F0" w14:textId="77777777" w:rsidR="0004708D" w:rsidRPr="002A471A" w:rsidRDefault="0004708D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A8DFBC2" w14:textId="397ADCC7" w:rsidR="0004708D" w:rsidRDefault="0004708D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0BA6" w:rsidRPr="009E2F97" w14:paraId="3A38CD8F" w14:textId="77777777" w:rsidTr="005F630B">
        <w:tc>
          <w:tcPr>
            <w:tcW w:w="4065" w:type="dxa"/>
            <w:shd w:val="clear" w:color="auto" w:fill="auto"/>
          </w:tcPr>
          <w:p w14:paraId="7AD1989F" w14:textId="77777777" w:rsidR="004A0BA6" w:rsidRPr="0004708D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5D8FA34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039335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330477" w14:textId="622F60EC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3F0327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68C022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F82C3" w14:textId="77777777" w:rsidR="004A0BA6" w:rsidRPr="0004708D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684557" w14:textId="77777777" w:rsidR="004A0BA6" w:rsidRPr="0004708D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4A0BA6" w:rsidRPr="009E2F97" w14:paraId="6BAFD36B" w14:textId="77777777" w:rsidTr="005F630B">
        <w:tc>
          <w:tcPr>
            <w:tcW w:w="4065" w:type="dxa"/>
            <w:shd w:val="clear" w:color="auto" w:fill="auto"/>
          </w:tcPr>
          <w:p w14:paraId="64E4D260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39678A9C" w14:textId="77777777" w:rsidR="004A0BA6" w:rsidRPr="009E2F97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3D656D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268EFDF" w14:textId="77777777" w:rsidR="004A0BA6" w:rsidRPr="00CD6F9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EC71FB8" w14:textId="77777777" w:rsidR="004A0BA6" w:rsidRPr="00CD6F9E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18AA49" w14:textId="77777777" w:rsidR="004A0BA6" w:rsidRPr="00CD6F9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49A78F" w14:textId="77777777" w:rsidR="004A0BA6" w:rsidRPr="00CD6F9E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ADE826" w14:textId="77777777" w:rsidR="004A0BA6" w:rsidRPr="00CD6F9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A0BA6" w:rsidRPr="009E2F97" w14:paraId="1F96C31C" w14:textId="77777777" w:rsidTr="005F630B">
        <w:tc>
          <w:tcPr>
            <w:tcW w:w="4065" w:type="dxa"/>
            <w:shd w:val="clear" w:color="auto" w:fill="auto"/>
          </w:tcPr>
          <w:p w14:paraId="534E9300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86A4CD5" w14:textId="366BF104" w:rsidR="004A0BA6" w:rsidRPr="00FB3316" w:rsidRDefault="00CB226B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71123515" w14:textId="77777777" w:rsidR="004A0BA6" w:rsidRPr="009E2F97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8B5F30" w14:textId="4A4C6C63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8" w:type="dxa"/>
            <w:shd w:val="clear" w:color="auto" w:fill="auto"/>
          </w:tcPr>
          <w:p w14:paraId="17CF9852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133A23" w14:textId="30664CA4" w:rsidR="004A0BA6" w:rsidRPr="00B425BB" w:rsidRDefault="007603E2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A1AF9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D97628" w14:textId="71A5962F" w:rsidR="004A0BA6" w:rsidRPr="00B425BB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A0BA6" w:rsidRPr="009E2F97" w14:paraId="265D520A" w14:textId="77777777" w:rsidTr="005F630B">
        <w:tc>
          <w:tcPr>
            <w:tcW w:w="4065" w:type="dxa"/>
            <w:shd w:val="clear" w:color="auto" w:fill="auto"/>
          </w:tcPr>
          <w:p w14:paraId="75C7D632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0E7131E1" w14:textId="786ADB4C" w:rsidR="004A0BA6" w:rsidRPr="00923B0A" w:rsidRDefault="00CB226B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27934601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F14FDB" w14:textId="67529F99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48" w:type="dxa"/>
            <w:shd w:val="clear" w:color="auto" w:fill="auto"/>
          </w:tcPr>
          <w:p w14:paraId="5F9166F0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26F1FB" w14:textId="3F17CDA4" w:rsidR="004A0BA6" w:rsidRPr="00B425BB" w:rsidRDefault="007603E2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91E207F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D17AB5" w14:textId="4ED2354D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</w:p>
        </w:tc>
      </w:tr>
      <w:tr w:rsidR="004A0BA6" w:rsidRPr="009E2F97" w14:paraId="18743CE7" w14:textId="77777777" w:rsidTr="005F630B">
        <w:tc>
          <w:tcPr>
            <w:tcW w:w="4065" w:type="dxa"/>
            <w:shd w:val="clear" w:color="auto" w:fill="auto"/>
          </w:tcPr>
          <w:p w14:paraId="65210CC4" w14:textId="77777777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3FF3B1D1" w14:textId="6609EA69" w:rsidR="004A0BA6" w:rsidRPr="00923B0A" w:rsidRDefault="00CB226B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2F96703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F18787" w14:textId="0B602F70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30E90AAE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B8E5F" w14:textId="0F38DACE" w:rsidR="004A0BA6" w:rsidRPr="00B425BB" w:rsidRDefault="007603E2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A1D88F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FDBE23" w14:textId="31314DE0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4A0BA6" w:rsidRPr="009E2F97" w14:paraId="174A518F" w14:textId="77777777" w:rsidTr="005F630B">
        <w:tc>
          <w:tcPr>
            <w:tcW w:w="4065" w:type="dxa"/>
            <w:shd w:val="clear" w:color="auto" w:fill="auto"/>
          </w:tcPr>
          <w:p w14:paraId="2ABEF39F" w14:textId="1041021D" w:rsidR="004A0BA6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627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55" w:type="dxa"/>
            <w:shd w:val="clear" w:color="auto" w:fill="auto"/>
          </w:tcPr>
          <w:p w14:paraId="7A94D7AD" w14:textId="77777777" w:rsidR="004A0BA6" w:rsidRPr="00923B0A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B22FB8A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818A1FE" w14:textId="77777777" w:rsidR="004A0BA6" w:rsidRPr="007037F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740B6456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41539FD" w14:textId="77777777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5E9DC3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D72F9C" w14:textId="77777777" w:rsidR="004A0BA6" w:rsidRPr="007037FE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B64BF" w:rsidRPr="009E2F97" w14:paraId="59980A35" w14:textId="77777777" w:rsidTr="005F630B">
        <w:tc>
          <w:tcPr>
            <w:tcW w:w="4065" w:type="dxa"/>
            <w:shd w:val="clear" w:color="auto" w:fill="auto"/>
          </w:tcPr>
          <w:p w14:paraId="2EBD7B73" w14:textId="39CE0D05" w:rsidR="00EB64BF" w:rsidRPr="00EB64BF" w:rsidRDefault="00EB64BF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64BF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3635B914" w14:textId="0370EE91" w:rsidR="00EB64BF" w:rsidRPr="00923B0A" w:rsidRDefault="00EB64B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60A06FD" w14:textId="77777777" w:rsidR="00EB64BF" w:rsidRPr="00923B0A" w:rsidRDefault="00EB64BF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9BADFC5" w14:textId="1E7CF2C4" w:rsidR="00EB64BF" w:rsidRPr="007037FE" w:rsidRDefault="00EB64BF" w:rsidP="00EB64B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274375" w14:textId="77777777" w:rsidR="00EB64BF" w:rsidRPr="00B425BB" w:rsidRDefault="00EB64BF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A53D6DE" w14:textId="3A7A049F" w:rsidR="00EB64BF" w:rsidRPr="00B425BB" w:rsidRDefault="00EB64BF" w:rsidP="00EB64B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66C3B0" w14:textId="77777777" w:rsidR="00EB64BF" w:rsidRPr="00B425BB" w:rsidRDefault="00EB64BF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A6E03E4" w14:textId="7610232C" w:rsidR="00EB64BF" w:rsidRPr="007037FE" w:rsidRDefault="00EB64BF" w:rsidP="00EB64B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0BA6" w:rsidRPr="009E2F97" w14:paraId="244A0C8E" w14:textId="77777777" w:rsidTr="005F630B">
        <w:tc>
          <w:tcPr>
            <w:tcW w:w="4065" w:type="dxa"/>
            <w:shd w:val="clear" w:color="auto" w:fill="auto"/>
          </w:tcPr>
          <w:p w14:paraId="3E512AE2" w14:textId="0552528D" w:rsidR="004A0BA6" w:rsidRPr="009E2F97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4AE6E616" w14:textId="6593D619" w:rsidR="004A0BA6" w:rsidRPr="00923B0A" w:rsidRDefault="00CB226B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1715A67F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A11B12" w14:textId="58C20069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48" w:type="dxa"/>
            <w:shd w:val="clear" w:color="auto" w:fill="auto"/>
          </w:tcPr>
          <w:p w14:paraId="23985F93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9762AB" w14:textId="132EDC97" w:rsidR="004A0BA6" w:rsidRPr="00B425BB" w:rsidRDefault="007603E2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B112E8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2F57DA" w14:textId="52C218EF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4A0BA6" w:rsidRPr="009E2F97" w14:paraId="4EBA2AF7" w14:textId="77777777" w:rsidTr="005F630B">
        <w:tc>
          <w:tcPr>
            <w:tcW w:w="4065" w:type="dxa"/>
            <w:shd w:val="clear" w:color="auto" w:fill="auto"/>
          </w:tcPr>
          <w:p w14:paraId="10B44699" w14:textId="05612D0F" w:rsidR="004A0BA6" w:rsidRDefault="004A0BA6" w:rsidP="004A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6F052772" w14:textId="5A81F01A" w:rsidR="004A0BA6" w:rsidRDefault="00EB64BF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3C72A07" w14:textId="77777777" w:rsidR="004A0BA6" w:rsidRPr="00923B0A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AA41619" w14:textId="1D946FC1" w:rsidR="004A0BA6" w:rsidRPr="00B425BB" w:rsidRDefault="004A0BA6" w:rsidP="004A0B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03F0A8D5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289AEA6" w14:textId="07D158D6" w:rsidR="004A0BA6" w:rsidRDefault="007603E2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DE3C8" w14:textId="77777777" w:rsidR="004A0BA6" w:rsidRPr="00B425BB" w:rsidRDefault="004A0BA6" w:rsidP="004A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184274" w14:textId="64971522" w:rsidR="004A0BA6" w:rsidRPr="00B425BB" w:rsidRDefault="004A0BA6" w:rsidP="004A0BA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D53D8" w:rsidRPr="009E2F97" w14:paraId="5FA29DE4" w14:textId="77777777" w:rsidTr="005F630B">
        <w:tc>
          <w:tcPr>
            <w:tcW w:w="4065" w:type="dxa"/>
            <w:shd w:val="clear" w:color="auto" w:fill="auto"/>
          </w:tcPr>
          <w:p w14:paraId="2A827F7C" w14:textId="07D1DA49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6B61708A" w14:textId="18AFE8A8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4275CB1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51B9DD6" w14:textId="2F7D291C" w:rsidR="005D53D8" w:rsidRPr="007037FE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4F82E2A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B3EC8B5" w14:textId="6F9ED3DC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A6BAF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1608A33" w14:textId="3B32A412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5D53D8" w:rsidRPr="009E2F97" w14:paraId="496A509D" w14:textId="77777777" w:rsidTr="005F630B">
        <w:tc>
          <w:tcPr>
            <w:tcW w:w="4065" w:type="dxa"/>
            <w:shd w:val="clear" w:color="auto" w:fill="auto"/>
          </w:tcPr>
          <w:p w14:paraId="47D06C91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21E1CD5F" w14:textId="2572B4AF" w:rsidR="005D53D8" w:rsidRPr="00923B0A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906F0E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01591C" w14:textId="4AE6B3A9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CC445B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0B430D6" w14:textId="79FB12DB" w:rsidR="005D53D8" w:rsidRPr="00B425BB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25F2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CA2E98" w14:textId="4D407278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5D53D8" w:rsidRPr="009E2F97" w14:paraId="43FDB7B7" w14:textId="77777777" w:rsidTr="005F630B">
        <w:tc>
          <w:tcPr>
            <w:tcW w:w="4065" w:type="dxa"/>
            <w:shd w:val="clear" w:color="auto" w:fill="auto"/>
          </w:tcPr>
          <w:p w14:paraId="288C5676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DDC44F" w14:textId="77777777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8C0E391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E6F57D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9647EA6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F5B6FA9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7799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F7AFB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D53D8" w:rsidRPr="009E2F97" w14:paraId="79890A08" w14:textId="77777777" w:rsidTr="005F630B">
        <w:tc>
          <w:tcPr>
            <w:tcW w:w="4065" w:type="dxa"/>
            <w:shd w:val="clear" w:color="auto" w:fill="auto"/>
          </w:tcPr>
          <w:p w14:paraId="777DBAB9" w14:textId="78884682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</w:tcPr>
          <w:p w14:paraId="2D7143D8" w14:textId="77777777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447A07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70A4019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49EC1A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F38660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6DE0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317601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D53D8" w:rsidRPr="009E2F97" w14:paraId="4D73A31B" w14:textId="77777777" w:rsidTr="005F630B">
        <w:tc>
          <w:tcPr>
            <w:tcW w:w="4065" w:type="dxa"/>
            <w:shd w:val="clear" w:color="auto" w:fill="auto"/>
          </w:tcPr>
          <w:p w14:paraId="1952D6E9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A0B61D1" w14:textId="3125982A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69" w:type="dxa"/>
            <w:shd w:val="clear" w:color="auto" w:fill="auto"/>
          </w:tcPr>
          <w:p w14:paraId="41B4591B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CB33E8" w14:textId="6AA3053B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48" w:type="dxa"/>
            <w:shd w:val="clear" w:color="auto" w:fill="auto"/>
          </w:tcPr>
          <w:p w14:paraId="14930F9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CAED0C" w14:textId="4E8AF901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F4DE98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0C4304" w14:textId="42A0D7AA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5D53D8" w:rsidRPr="009E2F97" w14:paraId="1271C300" w14:textId="77777777" w:rsidTr="005F630B">
        <w:tc>
          <w:tcPr>
            <w:tcW w:w="4065" w:type="dxa"/>
            <w:shd w:val="clear" w:color="auto" w:fill="auto"/>
          </w:tcPr>
          <w:p w14:paraId="2DC79E76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5E16F021" w14:textId="6E855F1F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14:paraId="310704F8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5675E8" w14:textId="7D7AE03B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8" w:type="dxa"/>
            <w:shd w:val="clear" w:color="auto" w:fill="auto"/>
          </w:tcPr>
          <w:p w14:paraId="10F640F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227FF8D" w14:textId="39438FF2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83B5AA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DD14BF" w14:textId="1D971596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5D53D8" w:rsidRPr="009E2F97" w14:paraId="781F8A8C" w14:textId="77777777" w:rsidTr="005F630B">
        <w:tc>
          <w:tcPr>
            <w:tcW w:w="4065" w:type="dxa"/>
            <w:shd w:val="clear" w:color="auto" w:fill="auto"/>
          </w:tcPr>
          <w:p w14:paraId="315281C9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4549CAFE" w14:textId="0D9F1E0D" w:rsidR="005D53D8" w:rsidRPr="00923B0A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AFD5D59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4F2E877" w14:textId="0D17771F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15CCDB8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F0D6ECD" w14:textId="6FF61AF1" w:rsidR="005D53D8" w:rsidRPr="00B425BB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09C3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256D469" w14:textId="25A199E6" w:rsidR="005D53D8" w:rsidRPr="00B425BB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D53D8" w:rsidRPr="009E2F97" w14:paraId="336E64B1" w14:textId="77777777" w:rsidTr="005F630B">
        <w:tc>
          <w:tcPr>
            <w:tcW w:w="4065" w:type="dxa"/>
            <w:shd w:val="clear" w:color="auto" w:fill="auto"/>
          </w:tcPr>
          <w:p w14:paraId="5C242245" w14:textId="56780286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714392D8" w14:textId="1AF4EE29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48656A3F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A9BD70" w14:textId="325F51C6" w:rsidR="005D53D8" w:rsidRPr="007037FE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BD567A1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4F53B5F" w14:textId="0DD0DE04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F3619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9F47D0D" w14:textId="20E20510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3D8" w:rsidRPr="009E2F97" w14:paraId="07248FF2" w14:textId="77777777" w:rsidTr="005F630B">
        <w:tc>
          <w:tcPr>
            <w:tcW w:w="4065" w:type="dxa"/>
            <w:shd w:val="clear" w:color="auto" w:fill="auto"/>
          </w:tcPr>
          <w:p w14:paraId="1912BB5B" w14:textId="1C019576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155" w:type="dxa"/>
            <w:shd w:val="clear" w:color="auto" w:fill="auto"/>
          </w:tcPr>
          <w:p w14:paraId="7EAA57BD" w14:textId="31B6A7DE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7F4EB03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9E8CDF2" w14:textId="3C5B7E9E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8" w:type="dxa"/>
            <w:shd w:val="clear" w:color="auto" w:fill="auto"/>
          </w:tcPr>
          <w:p w14:paraId="3331A06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1E40B1B" w14:textId="1D154872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8AC34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A735F88" w14:textId="492A1951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5D53D8" w:rsidRPr="009E2F97" w14:paraId="4EFC6D7F" w14:textId="77777777" w:rsidTr="002A1AE2">
        <w:tc>
          <w:tcPr>
            <w:tcW w:w="4065" w:type="dxa"/>
            <w:shd w:val="clear" w:color="auto" w:fill="auto"/>
          </w:tcPr>
          <w:p w14:paraId="0B5D1201" w14:textId="77777777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กำไรจากการจำหน่ายอสังหาริมทรัพย์</w:t>
            </w:r>
          </w:p>
          <w:p w14:paraId="2A3D6AFA" w14:textId="0C886F28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13DC5C6" w14:textId="16109CC2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9" w:type="dxa"/>
            <w:shd w:val="clear" w:color="auto" w:fill="auto"/>
          </w:tcPr>
          <w:p w14:paraId="09D90550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AD935F" w14:textId="691D0D3F" w:rsidR="005D53D8" w:rsidRPr="007037FE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EFB7E06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11E9635" w14:textId="2748104C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2D75238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1E1D030" w14:textId="1A92212D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</w:tr>
      <w:tr w:rsidR="005D53D8" w:rsidRPr="009E2F97" w14:paraId="009259E3" w14:textId="77777777" w:rsidTr="005F630B">
        <w:tc>
          <w:tcPr>
            <w:tcW w:w="4065" w:type="dxa"/>
            <w:shd w:val="clear" w:color="auto" w:fill="auto"/>
          </w:tcPr>
          <w:p w14:paraId="6D1304DB" w14:textId="184CC2E8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DAE4A43" w14:textId="4E1F37A3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726393D3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2AFB49" w14:textId="65B3D801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18F7269E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C91420E" w14:textId="42CD72B0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B9FF7F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F79EC2" w14:textId="7FC15E09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</w:tr>
      <w:tr w:rsidR="005D53D8" w:rsidRPr="009E2F97" w14:paraId="3C8A8347" w14:textId="77777777" w:rsidTr="005F630B">
        <w:tc>
          <w:tcPr>
            <w:tcW w:w="4065" w:type="dxa"/>
            <w:shd w:val="clear" w:color="auto" w:fill="auto"/>
          </w:tcPr>
          <w:p w14:paraId="098F120A" w14:textId="64FAE48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0B3C26E" w14:textId="542D9567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9" w:type="dxa"/>
            <w:shd w:val="clear" w:color="auto" w:fill="auto"/>
          </w:tcPr>
          <w:p w14:paraId="1B36CF2A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0B64E49" w14:textId="2871126C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  <w:shd w:val="clear" w:color="auto" w:fill="auto"/>
          </w:tcPr>
          <w:p w14:paraId="0CE5F9B3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A8FDD3" w14:textId="5EB5B2B0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1E7188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F614D8" w14:textId="43A19841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5D53D8" w:rsidRPr="009E2F97" w14:paraId="19AD5BA0" w14:textId="77777777" w:rsidTr="005F630B">
        <w:tc>
          <w:tcPr>
            <w:tcW w:w="4065" w:type="dxa"/>
            <w:shd w:val="clear" w:color="auto" w:fill="auto"/>
          </w:tcPr>
          <w:p w14:paraId="4AEDD940" w14:textId="3A56C34D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21B44EEF" w14:textId="60F0B78F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F68D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D44E2C5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6BC5F07" w14:textId="6E7C606D" w:rsidR="005D53D8" w:rsidRPr="007037FE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5F68D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339689FA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380E2B" w14:textId="7FA8A5DB" w:rsidR="005D53D8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F68D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E845300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70F680" w14:textId="21C750BA" w:rsidR="005D53D8" w:rsidRPr="007037FE" w:rsidRDefault="005F68DC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D53D8" w:rsidRPr="009E2F97" w14:paraId="5EB6E442" w14:textId="77777777" w:rsidTr="005F630B">
        <w:tc>
          <w:tcPr>
            <w:tcW w:w="4065" w:type="dxa"/>
            <w:shd w:val="clear" w:color="auto" w:fill="auto"/>
          </w:tcPr>
          <w:p w14:paraId="28DB0858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5DBF1BB" w14:textId="73C96F33" w:rsidR="005D53D8" w:rsidRPr="00923B0A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11D58401" w14:textId="77777777" w:rsidR="005D53D8" w:rsidRPr="00923B0A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35D196" w14:textId="6AE0EA25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  <w:shd w:val="clear" w:color="auto" w:fill="auto"/>
          </w:tcPr>
          <w:p w14:paraId="76B63C4F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349437" w14:textId="7B94E13A" w:rsidR="005D53D8" w:rsidRPr="00B425BB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6E304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DFCC8D" w14:textId="1E78E86C" w:rsidR="005D53D8" w:rsidRPr="00B425BB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D53D8" w:rsidRPr="009E2F97" w14:paraId="74BCCDF5" w14:textId="77777777" w:rsidTr="00982D6C">
        <w:tc>
          <w:tcPr>
            <w:tcW w:w="4065" w:type="dxa"/>
            <w:shd w:val="clear" w:color="auto" w:fill="auto"/>
          </w:tcPr>
          <w:p w14:paraId="0E226A94" w14:textId="20A548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95F773F" w14:textId="2E1B5ECA" w:rsidR="005D53D8" w:rsidRPr="009E2F97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E90AA" w14:textId="77777777" w:rsidR="005D53D8" w:rsidRPr="009E2F97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2B0AF5D" w14:textId="76972CF9" w:rsidR="005D53D8" w:rsidRPr="00B425BB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F4441F3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2E5D6" w14:textId="6B1027EC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58256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A0828A" w14:textId="3798A8F9" w:rsidR="005D53D8" w:rsidRPr="00B425BB" w:rsidRDefault="005D53D8" w:rsidP="005D53D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53D8" w:rsidRPr="009E2F97" w14:paraId="0267092C" w14:textId="77777777" w:rsidTr="005F630B">
        <w:tc>
          <w:tcPr>
            <w:tcW w:w="4065" w:type="dxa"/>
            <w:shd w:val="clear" w:color="auto" w:fill="auto"/>
          </w:tcPr>
          <w:p w14:paraId="0A362A71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5B06DD08" w14:textId="77777777" w:rsidR="005D53D8" w:rsidRPr="009E2F97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15A6DA6" w14:textId="77777777" w:rsidR="005D53D8" w:rsidRPr="009E2F97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2D48CD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4ED5F5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C731104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08758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34F9FB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53D8" w:rsidRPr="009E2F97" w14:paraId="0C2547F6" w14:textId="77777777" w:rsidTr="005F630B">
        <w:tc>
          <w:tcPr>
            <w:tcW w:w="4065" w:type="dxa"/>
            <w:shd w:val="clear" w:color="auto" w:fill="auto"/>
          </w:tcPr>
          <w:p w14:paraId="45D7A18B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7C5D330D" w14:textId="77777777" w:rsidR="005D53D8" w:rsidRPr="009E2F97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7C7D99" w14:textId="77777777" w:rsidR="005D53D8" w:rsidRPr="009E2F97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8EB246F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E18599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CF1F2A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B6D44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CBAFD4" w14:textId="77777777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53D8" w:rsidRPr="009E2F97" w14:paraId="4FD354DB" w14:textId="77777777" w:rsidTr="005F630B">
        <w:tc>
          <w:tcPr>
            <w:tcW w:w="4065" w:type="dxa"/>
            <w:shd w:val="clear" w:color="auto" w:fill="auto"/>
          </w:tcPr>
          <w:p w14:paraId="0D466A15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  <w:shd w:val="clear" w:color="auto" w:fill="auto"/>
          </w:tcPr>
          <w:p w14:paraId="61606691" w14:textId="7A3997C4" w:rsidR="005D53D8" w:rsidRPr="00B700B8" w:rsidRDefault="00B700B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00B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9" w:type="dxa"/>
            <w:shd w:val="clear" w:color="auto" w:fill="auto"/>
          </w:tcPr>
          <w:p w14:paraId="4A4BB8B1" w14:textId="77777777" w:rsidR="005D53D8" w:rsidRPr="002C7783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F94D58" w14:textId="25DCD343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48" w:type="dxa"/>
            <w:shd w:val="clear" w:color="auto" w:fill="auto"/>
          </w:tcPr>
          <w:p w14:paraId="58190A26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3A74432" w14:textId="678E9DA6" w:rsidR="005D53D8" w:rsidRPr="00B700B8" w:rsidRDefault="00B700B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2F01DAF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AFB583" w14:textId="417E9E69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</w:p>
        </w:tc>
      </w:tr>
      <w:tr w:rsidR="005D53D8" w:rsidRPr="009E2F97" w14:paraId="22594987" w14:textId="77777777" w:rsidTr="005F630B">
        <w:tc>
          <w:tcPr>
            <w:tcW w:w="4065" w:type="dxa"/>
            <w:shd w:val="clear" w:color="auto" w:fill="auto"/>
          </w:tcPr>
          <w:p w14:paraId="796B2F78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090D99" w14:textId="60515AF3" w:rsidR="005D53D8" w:rsidRPr="00B700B8" w:rsidRDefault="00B700B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00B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165B7BEE" w14:textId="77777777" w:rsidR="005D53D8" w:rsidRPr="002C7783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AE08AA" w14:textId="06E99AF3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058F4C3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518B" w14:textId="50CBCB81" w:rsidR="005D53D8" w:rsidRPr="00B700B8" w:rsidRDefault="00B700B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8120BC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7A99" w14:textId="79CBBAD9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5D53D8" w:rsidRPr="009E2F97" w14:paraId="14EF8D6D" w14:textId="77777777" w:rsidTr="005F630B">
        <w:tc>
          <w:tcPr>
            <w:tcW w:w="4065" w:type="dxa"/>
            <w:shd w:val="clear" w:color="auto" w:fill="auto"/>
          </w:tcPr>
          <w:p w14:paraId="566682F4" w14:textId="77777777" w:rsidR="005D53D8" w:rsidRPr="009E2F97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AC59" w14:textId="380CA838" w:rsidR="005D53D8" w:rsidRPr="00B700B8" w:rsidRDefault="00B700B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0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5572A6C6" w14:textId="77777777" w:rsidR="005D53D8" w:rsidRPr="002C7783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EEF8" w14:textId="0E296AC8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48" w:type="dxa"/>
            <w:shd w:val="clear" w:color="auto" w:fill="auto"/>
          </w:tcPr>
          <w:p w14:paraId="63006F4B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69DD" w14:textId="38C1ACC5" w:rsidR="005D53D8" w:rsidRPr="00B700B8" w:rsidRDefault="00B700B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47C000D" w14:textId="77777777" w:rsidR="005D53D8" w:rsidRPr="00B425BB" w:rsidRDefault="005D53D8" w:rsidP="005D5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D87B" w14:textId="0A633431" w:rsidR="005D53D8" w:rsidRPr="00B425BB" w:rsidRDefault="005D53D8" w:rsidP="005D53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</w:tbl>
    <w:p w14:paraId="2E330D0C" w14:textId="77777777" w:rsidR="00C72563" w:rsidRDefault="00C72563" w:rsidP="00A30CEE">
      <w:pPr>
        <w:rPr>
          <w:rFonts w:asciiTheme="majorBidi" w:hAnsiTheme="majorBidi" w:cstheme="majorBidi"/>
          <w:sz w:val="30"/>
          <w:szCs w:val="30"/>
        </w:rPr>
      </w:pPr>
    </w:p>
    <w:p w14:paraId="217CD14F" w14:textId="77777777" w:rsidR="00B52E64" w:rsidRDefault="00B52E64" w:rsidP="00A30CEE">
      <w:pPr>
        <w:rPr>
          <w:rFonts w:asciiTheme="majorBidi" w:hAnsiTheme="majorBidi" w:cstheme="majorBidi"/>
          <w:sz w:val="30"/>
          <w:szCs w:val="30"/>
        </w:rPr>
      </w:pPr>
    </w:p>
    <w:p w14:paraId="1B042A7F" w14:textId="24200DE7" w:rsidR="00CD6744" w:rsidRDefault="00B52E64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  <w:t xml:space="preserve">* </w:t>
      </w:r>
      <w:r>
        <w:rPr>
          <w:rFonts w:asciiTheme="majorBidi" w:hAnsiTheme="majorBidi" w:cstheme="majorBidi" w:hint="cs"/>
          <w:sz w:val="30"/>
          <w:szCs w:val="30"/>
          <w:cs/>
        </w:rPr>
        <w:t>ดูสัญญาสำคัญที่ทำกับกิจการที่เกี่ยวข้องกัน</w:t>
      </w:r>
      <w:r w:rsidR="00CD674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118A9775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3AB5A432" w:rsidR="00356562" w:rsidRPr="003A3205" w:rsidRDefault="00FF0CF1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19DBCD96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5CC3A263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0C3D55F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36D7E26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6568F3DE" w:rsidR="003A3205" w:rsidRPr="003A3205" w:rsidRDefault="00B52E64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76BBF659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5AD7A74A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64CC4171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70CEBF51" w:rsidR="003A3205" w:rsidRPr="003A3205" w:rsidRDefault="00163C9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625D4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58339E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  <w:shd w:val="clear" w:color="auto" w:fill="auto"/>
          </w:tcPr>
          <w:p w14:paraId="608DA56E" w14:textId="423EEB6B" w:rsidR="004625D4" w:rsidRPr="003A3205" w:rsidRDefault="008C3660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315F0F40" w:rsidR="004625D4" w:rsidRPr="003A3205" w:rsidRDefault="004625D4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63498C84" w:rsidR="004625D4" w:rsidRPr="003A3205" w:rsidRDefault="00C93452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3B8E29AC" w:rsidR="004625D4" w:rsidRPr="003A3205" w:rsidRDefault="004625D4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625D4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02DA3CD8" w:rsidR="004625D4" w:rsidRPr="003A3205" w:rsidRDefault="008C3660" w:rsidP="004625D4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26D8CD17" w:rsidR="004625D4" w:rsidRPr="003A3205" w:rsidRDefault="004625D4" w:rsidP="004625D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4C184047" w:rsidR="004625D4" w:rsidRPr="003A3205" w:rsidRDefault="00C93452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129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4625D4" w:rsidRPr="003A3205" w:rsidRDefault="004625D4" w:rsidP="0046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57E16FD1" w:rsidR="004625D4" w:rsidRPr="003A3205" w:rsidRDefault="004625D4" w:rsidP="004625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147</w:t>
            </w:r>
          </w:p>
        </w:tc>
      </w:tr>
      <w:tr w:rsidR="005D53D8" w:rsidRPr="003A3205" w14:paraId="37E317F4" w14:textId="77777777" w:rsidTr="00F80891">
        <w:tc>
          <w:tcPr>
            <w:tcW w:w="4047" w:type="dxa"/>
            <w:shd w:val="clear" w:color="auto" w:fill="auto"/>
          </w:tcPr>
          <w:p w14:paraId="229B67F4" w14:textId="1ADAB025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3EEFC572" w14:textId="52A42C12" w:rsidR="005D53D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83" w:type="dxa"/>
            <w:shd w:val="clear" w:color="auto" w:fill="auto"/>
          </w:tcPr>
          <w:p w14:paraId="0F767D0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FA774D8" w14:textId="7F3B83F4" w:rsidR="005D53D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663A739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20C26" w14:textId="29422A8B" w:rsidR="005D53D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148FDE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8413034" w14:textId="73BCA588" w:rsidR="005D53D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5D53D8" w:rsidRPr="003A3205" w14:paraId="49BBB82F" w14:textId="77777777" w:rsidTr="00E5667E">
        <w:tc>
          <w:tcPr>
            <w:tcW w:w="4047" w:type="dxa"/>
            <w:shd w:val="clear" w:color="auto" w:fill="auto"/>
          </w:tcPr>
          <w:p w14:paraId="4886FBEE" w14:textId="2B673BD9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7D7BB6BE" w14:textId="4A9E9FE2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0E1E9CB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76E344D" w14:textId="0CB6DCC1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8552F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9D94D6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C5E89" w14:textId="0686AB2F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4E4384F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F51A1E0" w14:textId="6E254CB8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552F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5D53D8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37EF15A9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783CB0A9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799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2A2C8195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5298C42D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D53D8" w:rsidRPr="003A3205" w14:paraId="77DB903E" w14:textId="77777777" w:rsidTr="005D53D8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79E8" w14:textId="6DE48E70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E31B" w14:textId="2EDE0BFC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4CB18" w14:textId="6288AF4C" w:rsidR="005D53D8" w:rsidRPr="00A6477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7873" w14:textId="2806BA1C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5D53D8" w:rsidRPr="003A3205" w14:paraId="52D85B11" w14:textId="77777777" w:rsidTr="005D53D8">
        <w:trPr>
          <w:trHeight w:val="50"/>
        </w:trPr>
        <w:tc>
          <w:tcPr>
            <w:tcW w:w="4047" w:type="dxa"/>
            <w:shd w:val="clear" w:color="auto" w:fill="auto"/>
          </w:tcPr>
          <w:p w14:paraId="5F7CFF40" w14:textId="693D5E2E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928C5" w14:textId="7F46B7DE" w:rsidR="005D53D8" w:rsidRPr="008C3660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3660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4C7DE455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D77C2" w14:textId="496ABA37" w:rsidR="005D53D8" w:rsidRPr="008552F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7D0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DD8100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2851" w14:textId="6BC0F081" w:rsidR="005D53D8" w:rsidRPr="00C93452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452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  <w:shd w:val="clear" w:color="auto" w:fill="auto"/>
          </w:tcPr>
          <w:p w14:paraId="0C76947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AD91F" w14:textId="5864B33A" w:rsidR="005D53D8" w:rsidRPr="008552F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7D09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5D53D8" w:rsidRPr="003A3205" w14:paraId="49E89164" w14:textId="77777777" w:rsidTr="005D53D8">
        <w:trPr>
          <w:trHeight w:val="50"/>
        </w:trPr>
        <w:tc>
          <w:tcPr>
            <w:tcW w:w="4047" w:type="dxa"/>
            <w:shd w:val="clear" w:color="auto" w:fill="auto"/>
          </w:tcPr>
          <w:p w14:paraId="71B2F15D" w14:textId="7252FBA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26D79" w14:textId="0B6C3A72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83" w:type="dxa"/>
            <w:shd w:val="clear" w:color="auto" w:fill="auto"/>
          </w:tcPr>
          <w:p w14:paraId="218EC25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2D939" w14:textId="6CD28FB3" w:rsidR="005D53D8" w:rsidRPr="00BA728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7D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145A7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E68E8" w14:textId="7A1EE58E" w:rsidR="005D53D8" w:rsidRPr="00A6477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62" w:type="dxa"/>
            <w:shd w:val="clear" w:color="auto" w:fill="auto"/>
          </w:tcPr>
          <w:p w14:paraId="446B6D8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61821" w14:textId="2258CDFF" w:rsidR="005D53D8" w:rsidRPr="008552FA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7D0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5D53D8" w:rsidRPr="003A3205" w14:paraId="28335281" w14:textId="77777777" w:rsidTr="005C381A">
        <w:trPr>
          <w:trHeight w:val="53"/>
        </w:trPr>
        <w:tc>
          <w:tcPr>
            <w:tcW w:w="4047" w:type="dxa"/>
            <w:shd w:val="clear" w:color="auto" w:fill="auto"/>
          </w:tcPr>
          <w:p w14:paraId="1AC18719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0D6879AA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13F532D7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DE7A21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6BC362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5D53D8" w:rsidRPr="003A3205" w14:paraId="3A6CF04E" w14:textId="77777777" w:rsidTr="00044197">
        <w:tc>
          <w:tcPr>
            <w:tcW w:w="4047" w:type="dxa"/>
            <w:shd w:val="clear" w:color="auto" w:fill="auto"/>
          </w:tcPr>
          <w:p w14:paraId="6A064904" w14:textId="1E552644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  <w:shd w:val="clear" w:color="auto" w:fill="auto"/>
          </w:tcPr>
          <w:p w14:paraId="0E2C07E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A370C05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CD4E805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D5D73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F2DA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7842F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BAE57DA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53D8" w:rsidRPr="003A3205" w14:paraId="22B6D478" w14:textId="77777777" w:rsidTr="00044197">
        <w:tc>
          <w:tcPr>
            <w:tcW w:w="4047" w:type="dxa"/>
            <w:shd w:val="clear" w:color="auto" w:fill="auto"/>
          </w:tcPr>
          <w:p w14:paraId="2CE8EC7F" w14:textId="43A9C3A3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  <w:shd w:val="clear" w:color="auto" w:fill="auto"/>
          </w:tcPr>
          <w:p w14:paraId="7EC58826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B051F2C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E89E77A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81FCF9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D2CB81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D5CEAF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666D99B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53D8" w:rsidRPr="003A3205" w14:paraId="64C7A360" w14:textId="77777777" w:rsidTr="00044197">
        <w:tc>
          <w:tcPr>
            <w:tcW w:w="4047" w:type="dxa"/>
            <w:shd w:val="clear" w:color="auto" w:fill="auto"/>
          </w:tcPr>
          <w:p w14:paraId="4FF2ECAC" w14:textId="01424561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356E6FA8" w14:textId="318FAD7B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</w:t>
            </w:r>
          </w:p>
        </w:tc>
        <w:tc>
          <w:tcPr>
            <w:tcW w:w="283" w:type="dxa"/>
            <w:shd w:val="clear" w:color="auto" w:fill="auto"/>
          </w:tcPr>
          <w:p w14:paraId="68BE4C75" w14:textId="77777777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678808D5" w14:textId="5CAEF958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1E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8C7B588" w14:textId="77777777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8C20A9" w14:textId="1EC5C13A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2ACDCFB5" w14:textId="77777777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A62434" w14:textId="0FBF883D" w:rsidR="005D53D8" w:rsidRPr="00AD1E1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D1E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</w:tr>
      <w:tr w:rsidR="005D53D8" w:rsidRPr="003A3205" w14:paraId="7406F41D" w14:textId="77777777" w:rsidTr="00EB047F">
        <w:tc>
          <w:tcPr>
            <w:tcW w:w="4047" w:type="dxa"/>
            <w:shd w:val="clear" w:color="auto" w:fill="auto"/>
          </w:tcPr>
          <w:p w14:paraId="35BECFC8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4360CE9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9A3E01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04993D7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97307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7E97CE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927F86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32E850" w14:textId="77777777" w:rsidR="005D53D8" w:rsidRPr="00EB047F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5D53D8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5E820725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1E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0" w:type="dxa"/>
            <w:shd w:val="clear" w:color="auto" w:fill="auto"/>
          </w:tcPr>
          <w:p w14:paraId="168FC19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40217D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C682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2696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77777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53D8" w:rsidRPr="003A3205" w14:paraId="3EEA2C23" w14:textId="77777777" w:rsidTr="00F80891">
        <w:tc>
          <w:tcPr>
            <w:tcW w:w="4047" w:type="dxa"/>
            <w:shd w:val="clear" w:color="auto" w:fill="auto"/>
          </w:tcPr>
          <w:p w14:paraId="78257D9A" w14:textId="76B8317E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515071D5" w14:textId="134FA4F0" w:rsidR="005D53D8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2BE00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C3D6839" w14:textId="71774FE5" w:rsidR="005D53D8" w:rsidRDefault="005D53D8" w:rsidP="005D53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D40EB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45BC01" w14:textId="794AC403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4A425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5DEC9A2" w14:textId="1A23E699" w:rsidR="005D53D8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D53D8" w:rsidRPr="003A3205" w14:paraId="7868B994" w14:textId="77777777" w:rsidTr="00F80891">
        <w:tc>
          <w:tcPr>
            <w:tcW w:w="4047" w:type="dxa"/>
            <w:shd w:val="clear" w:color="auto" w:fill="auto"/>
          </w:tcPr>
          <w:p w14:paraId="6DA280C7" w14:textId="3DBCBF2A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E333580" w14:textId="6FFF0A4B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9835D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35701E7" w14:textId="39CD7EEA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62D94" w14:textId="23929687" w:rsidR="005D53D8" w:rsidRPr="003A3205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179CAE0" w14:textId="2A7F013C" w:rsidR="005D53D8" w:rsidRPr="003A3205" w:rsidRDefault="005D53D8" w:rsidP="005D53D8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4CC14C4F" w14:textId="77777777" w:rsidTr="00F80891">
        <w:tc>
          <w:tcPr>
            <w:tcW w:w="4047" w:type="dxa"/>
            <w:shd w:val="clear" w:color="auto" w:fill="auto"/>
          </w:tcPr>
          <w:p w14:paraId="7BC57274" w14:textId="0CFE8268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60C4CB71" w14:textId="6143F25D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14:paraId="78BD9F4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D93DF27" w14:textId="1B8AB1C0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CE4A0E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FE820E" w14:textId="49A58552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3D04AB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8D05E5F" w14:textId="655F2E31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53D8" w:rsidRPr="003A3205" w14:paraId="602795EA" w14:textId="77777777" w:rsidTr="00F80891">
        <w:tc>
          <w:tcPr>
            <w:tcW w:w="4047" w:type="dxa"/>
            <w:shd w:val="clear" w:color="auto" w:fill="auto"/>
          </w:tcPr>
          <w:p w14:paraId="458593C9" w14:textId="3EE76DD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0836840" w14:textId="13F01B3B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B2905C" w14:textId="32D1C4F4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54EA3" w14:textId="7855FBFB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A3608" w14:textId="0F7BEE03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5D53D8" w:rsidRPr="003A3205" w14:paraId="79E0922B" w14:textId="77777777" w:rsidTr="00F80891">
        <w:tc>
          <w:tcPr>
            <w:tcW w:w="4047" w:type="dxa"/>
            <w:shd w:val="clear" w:color="auto" w:fill="auto"/>
          </w:tcPr>
          <w:p w14:paraId="69AF1702" w14:textId="1420CC5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08AC79C5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83" w:type="dxa"/>
            <w:shd w:val="clear" w:color="auto" w:fill="auto"/>
          </w:tcPr>
          <w:p w14:paraId="4EE6B0F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347D92F1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15B0B4B6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0644918F" w:rsidR="005D53D8" w:rsidRPr="003A3205" w:rsidRDefault="005D53D8" w:rsidP="005D53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</w:t>
            </w:r>
          </w:p>
        </w:tc>
      </w:tr>
      <w:tr w:rsidR="005D53D8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0" w:type="dxa"/>
          </w:tcPr>
          <w:p w14:paraId="04866113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BB84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</w:tcPr>
          <w:p w14:paraId="5E9497D5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91C144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AFFCFC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CF461E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D53D8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53D8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53D8" w:rsidRPr="003A3205" w14:paraId="305160E9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5D53D8" w:rsidRPr="003A3205" w:rsidRDefault="005D53D8" w:rsidP="005D53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4E2FAC0B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3E90011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40709D5B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9EA6F1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37116C94" w:rsidR="005D53D8" w:rsidRPr="003A3205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4ACD8BA6" w:rsidR="005D53D8" w:rsidRPr="003A3205" w:rsidRDefault="005D53D8" w:rsidP="005D53D8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629314BD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5D53D8" w:rsidRPr="003A3205" w:rsidRDefault="005D53D8" w:rsidP="005D53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</w:tcPr>
          <w:p w14:paraId="35A6A29C" w14:textId="4A72D3A9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3" w:type="dxa"/>
          </w:tcPr>
          <w:p w14:paraId="54B902E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B135A7" w14:textId="3B518F44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21642A6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A83" w14:textId="327F4807" w:rsidR="005D53D8" w:rsidRPr="003A3205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5EEBB44" w14:textId="4A734B20" w:rsidR="005D53D8" w:rsidRPr="003A3205" w:rsidRDefault="005D53D8" w:rsidP="005D53D8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214666CA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EEBEA01" w14:textId="13D7D20A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6B7D0F8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7C9FF9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B602C2F" w14:textId="77777777" w:rsidR="005D53D8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BF47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E80EC" w14:textId="77777777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214DC1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54B353E" w14:textId="77777777" w:rsidR="005D53D8" w:rsidRDefault="005D53D8" w:rsidP="005D53D8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3D8" w:rsidRPr="003A3205" w14:paraId="024A8841" w14:textId="77777777" w:rsidTr="00BC4D9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AC82B53" w14:textId="3EE3A25D" w:rsidR="005D53D8" w:rsidRPr="003A3205" w:rsidRDefault="005D53D8" w:rsidP="005D53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C32DD00" w14:textId="4C771A4D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  <w:tc>
          <w:tcPr>
            <w:tcW w:w="283" w:type="dxa"/>
          </w:tcPr>
          <w:p w14:paraId="46553EA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50D3F2" w14:textId="54AF28F5" w:rsidR="005D53D8" w:rsidRDefault="005D53D8" w:rsidP="005D53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DFD7D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68F0CF" w14:textId="3DD8AD97" w:rsidR="005D53D8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CEAFF9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E5C9EF2" w14:textId="3C885199" w:rsidR="005D53D8" w:rsidRDefault="005D53D8" w:rsidP="005D53D8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67CB292C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F8F8C5F" w14:textId="65ED7DDA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1090011" w14:textId="1E37477B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2,893</w:t>
            </w:r>
          </w:p>
        </w:tc>
        <w:tc>
          <w:tcPr>
            <w:tcW w:w="283" w:type="dxa"/>
          </w:tcPr>
          <w:p w14:paraId="515440B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2F988" w14:textId="42F1EA1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2C6BA7E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1620EA" w14:textId="57FAFB59" w:rsidR="005D53D8" w:rsidRPr="003A3205" w:rsidRDefault="005D53D8" w:rsidP="005D53D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F9877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FCF1E53" w14:textId="4415F313" w:rsidR="005D53D8" w:rsidRPr="00DE6FF7" w:rsidRDefault="005D53D8" w:rsidP="005D53D8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F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D53D8" w:rsidRPr="003A3205" w14:paraId="6D0F718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B16533F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62846822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C9BCECD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505937E8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9C2AA48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C0B4E52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C8622D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2A6B2FA4" w14:textId="77777777" w:rsidR="005D53D8" w:rsidRPr="00EB047F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53D8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74B2CFB1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3D8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34EE21B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E91187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81BD3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3D8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057A19D2" w14:textId="70A9ABD7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0F286A2A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200148D2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6336D871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</w:tr>
      <w:tr w:rsidR="005D53D8" w:rsidRPr="003A3205" w14:paraId="2E145E1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4D75DF6" w14:textId="1EB36F02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53C8D66" w14:textId="0BE9F6AE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3" w:type="dxa"/>
            <w:shd w:val="clear" w:color="auto" w:fill="auto"/>
          </w:tcPr>
          <w:p w14:paraId="7F092C3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DF3041E" w14:textId="072EEAE6" w:rsidR="005D53D8" w:rsidRPr="00B47019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1B25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546DDA" w14:textId="2D0BE09D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073CC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BB29BEC" w14:textId="2DF62E88" w:rsidR="005D53D8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FA68358" w14:textId="7C27D8E9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2099DC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1C7D7FB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8D16E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3BB4B483" w:rsidR="005D53D8" w:rsidRPr="003A3205" w:rsidRDefault="005D53D8" w:rsidP="005D53D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15983FC8" w:rsidR="005D53D8" w:rsidRPr="003A3205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0A298E2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4CBFE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7029CBF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3A44448C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</w:tcPr>
          <w:p w14:paraId="68067DC2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135F94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46A461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1D017F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shd w:val="clear" w:color="auto" w:fill="auto"/>
          </w:tcPr>
          <w:p w14:paraId="1ECF1A1D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53D8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ECA80E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C0610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9769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3D8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7F22371F" w14:textId="3C6CC99C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47772486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3D3004A3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583301FE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5D53D8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6EC2E765" w14:textId="109A776E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463412D7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C39367" w14:textId="40C0FF5F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7FAB355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E8058" w14:textId="762EAB77" w:rsidR="005D53D8" w:rsidRPr="003A3205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EA03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D651533" w14:textId="37E05520" w:rsidR="005D53D8" w:rsidRPr="003A3205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5B41557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958E34" w14:textId="31ACE22F" w:rsidR="005D53D8" w:rsidRPr="00BE4443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44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 </w:t>
            </w:r>
            <w:r w:rsidRPr="00BE444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shd w:val="clear" w:color="auto" w:fill="auto"/>
          </w:tcPr>
          <w:p w14:paraId="367D5781" w14:textId="10E468B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192B7F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A78EB6" w14:textId="25FCB68F" w:rsidR="005D53D8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1AC71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5979A" w14:textId="6AF45155" w:rsidR="005D53D8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A5B04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A68A2FB" w14:textId="39E10B5C" w:rsidR="005D53D8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499AAFB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6D76B4F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13CB094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04F19C6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</w:tcPr>
          <w:p w14:paraId="359C8C15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B6E296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1F6FFA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17C1B6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shd w:val="clear" w:color="auto" w:fill="auto"/>
          </w:tcPr>
          <w:p w14:paraId="076F0836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53D8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056101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0B54E9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EF50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3D8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654EAEF" w14:textId="248B022B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B79BDE" w14:textId="4711BF6B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2EAE2" w14:textId="3FAB6A7E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9E1AEA" w14:textId="342E7D06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D53D8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711A606" w14:textId="2591FF56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2050BE6" w14:textId="0EE958E5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5AE6F" w14:textId="7774F4A8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4CC39FF" w14:textId="767F2532" w:rsidR="005D53D8" w:rsidRPr="003A3205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74CA9C2" w14:textId="3F2EEAB9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C48EDFF" w14:textId="290407AF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894788" w14:textId="4A9FB3D3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4D1AD99" w14:textId="06C2DD16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  <w:tr w:rsidR="005D53D8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bookmarkStart w:id="1" w:name="_Hlk195890912"/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bookmarkEnd w:id="1"/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B00A57E" w14:textId="5D35E9EF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EC94DDE" w14:textId="1AA78AC9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CE00C" w14:textId="6BC28F99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93B8624" w14:textId="7CA85A73" w:rsidR="005D53D8" w:rsidRPr="003A3205" w:rsidRDefault="005D53D8" w:rsidP="005D53D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3D8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44CD" w14:textId="09D04E44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83" w:type="dxa"/>
            <w:shd w:val="clear" w:color="auto" w:fill="auto"/>
          </w:tcPr>
          <w:p w14:paraId="56C73A9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D0E9" w14:textId="2883FC11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9FB4ABE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3B87" w14:textId="42EC1421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A07AB" w14:textId="61A2D63A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  <w:tr w:rsidR="005D53D8" w:rsidRPr="003A3205" w14:paraId="314C02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bookmarkStart w:id="2" w:name="_Hlk110521800"/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8B92D00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23005B01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5FAFEE75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5BE813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E31E7C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51EFFE7" w14:textId="77777777" w:rsidR="005D53D8" w:rsidRPr="007C4A1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53D8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3" w:name="_Hlk195890891"/>
            <w:bookmarkEnd w:id="2"/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  <w:bookmarkEnd w:id="3"/>
          </w:p>
        </w:tc>
        <w:tc>
          <w:tcPr>
            <w:tcW w:w="1160" w:type="dxa"/>
            <w:shd w:val="clear" w:color="auto" w:fill="auto"/>
          </w:tcPr>
          <w:p w14:paraId="471ECA11" w14:textId="2BD3A20D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1A117" w14:textId="3EB9C23D" w:rsidR="005D53D8" w:rsidRPr="003A3205" w:rsidRDefault="005D53D8" w:rsidP="005D53D8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84C7" w14:textId="6CF55222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AED366" w14:textId="4A8A331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9,563</w:t>
            </w:r>
          </w:p>
        </w:tc>
      </w:tr>
      <w:tr w:rsidR="005D53D8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6A78F464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33D976" w14:textId="2EF69BFB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4EA7905" w14:textId="775D730D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DD5FF" w14:textId="6D07022A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C1522DA" w14:textId="32D6D66B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5D53D8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D4FB" w14:textId="0EAE6AC5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83" w:type="dxa"/>
            <w:shd w:val="clear" w:color="auto" w:fill="auto"/>
          </w:tcPr>
          <w:p w14:paraId="1EB061D9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6924D" w14:textId="5713B235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4479752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50EAA" w14:textId="4F88C298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05C7B" w14:textId="77777777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8DAE2" w14:textId="76EC9146" w:rsidR="005D53D8" w:rsidRPr="003A3205" w:rsidRDefault="005D53D8" w:rsidP="005D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359"/>
        <w:gridCol w:w="1081"/>
        <w:gridCol w:w="270"/>
        <w:gridCol w:w="1071"/>
        <w:gridCol w:w="270"/>
        <w:gridCol w:w="1179"/>
      </w:tblGrid>
      <w:tr w:rsidR="009F3B1A" w:rsidRPr="006375B5" w14:paraId="2B793567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3C56FA07" w14:textId="581D32AC" w:rsidR="009F3B1A" w:rsidRPr="006375B5" w:rsidRDefault="009F3B1A" w:rsidP="001F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64028D67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79237" w14:textId="6E382AB7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3C9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59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28A767" w14:textId="4C688316" w:rsidR="009F3B1A" w:rsidRPr="006375B5" w:rsidRDefault="00163C95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3AACF6BF" w:rsidR="009F3B1A" w:rsidRPr="006375B5" w:rsidRDefault="00163C95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084CE22D" w:rsidR="009F3B1A" w:rsidRPr="006375B5" w:rsidRDefault="00163C95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F3B1A" w:rsidRPr="006375B5" w14:paraId="48E0608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44762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140" w:type="dxa"/>
          </w:tcPr>
          <w:p w14:paraId="14C6EB1F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F0CF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2E36AFCC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0302ED0B" w14:textId="2EE7DA2F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EC4158C" w14:textId="26A3BBCD" w:rsidR="00AC2569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Pr="00FF0CF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36624D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370131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85E893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B93E4" w14:textId="312B657A" w:rsidR="00C77E2C" w:rsidRPr="00715439" w:rsidRDefault="00674EB2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63C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14:paraId="66E591BB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EEC757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3944E5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39248C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148F2C" w14:textId="7B1E2D40" w:rsidR="00AC2569" w:rsidRPr="00715439" w:rsidRDefault="007037FE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FC55576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585EB2EF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66945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2CCB3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6C7ED6" w14:textId="70F796F3" w:rsidR="00153A67" w:rsidRPr="00715439" w:rsidRDefault="00163C95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E75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AB207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8A5A957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DC45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C2A249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9CB206" w14:textId="5F132D6D" w:rsidR="00AC2569" w:rsidRPr="00715439" w:rsidRDefault="00AC2569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4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0B01BD" w14:textId="4E5422B6" w:rsidR="0041780B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9"/>
        <w:gridCol w:w="266"/>
        <w:gridCol w:w="1069"/>
        <w:gridCol w:w="8"/>
        <w:gridCol w:w="266"/>
        <w:gridCol w:w="1177"/>
      </w:tblGrid>
      <w:tr w:rsidR="00956E34" w:rsidRPr="006375B5" w14:paraId="1914CEB4" w14:textId="77777777" w:rsidTr="00B178CE">
        <w:trPr>
          <w:trHeight w:val="60"/>
          <w:tblHeader/>
        </w:trPr>
        <w:tc>
          <w:tcPr>
            <w:tcW w:w="4134" w:type="dxa"/>
          </w:tcPr>
          <w:p w14:paraId="12494394" w14:textId="0CC481D4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16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2A7D97" w14:textId="77777777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50D511B3" w14:textId="27CA1C46" w:rsidR="00956E34" w:rsidRPr="007F6663" w:rsidRDefault="00956E34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6375B5" w14:paraId="2C908479" w14:textId="77777777" w:rsidTr="00B178CE">
        <w:trPr>
          <w:trHeight w:val="60"/>
          <w:tblHeader/>
        </w:trPr>
        <w:tc>
          <w:tcPr>
            <w:tcW w:w="4134" w:type="dxa"/>
          </w:tcPr>
          <w:p w14:paraId="655725E1" w14:textId="235D4CF9" w:rsidR="00356562" w:rsidRPr="007F6663" w:rsidRDefault="00356562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2DD6D001" w:rsidR="00356562" w:rsidRPr="007F6663" w:rsidRDefault="007037FE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356562" w:rsidRPr="007F6663" w:rsidRDefault="00356562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7396C99B" w:rsidR="00356562" w:rsidRPr="007F6663" w:rsidRDefault="007037FE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024B54" w14:textId="77777777" w:rsidR="00356562" w:rsidRPr="007F6663" w:rsidRDefault="00356562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69901C5B" w:rsidR="00356562" w:rsidRPr="007F6663" w:rsidRDefault="007037FE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23B0B6" w14:textId="77777777" w:rsidR="00356562" w:rsidRPr="007F6663" w:rsidRDefault="00356562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5E9DC527" w:rsidR="00356562" w:rsidRPr="007F6663" w:rsidRDefault="007037FE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E6FF7" w:rsidRPr="006375B5" w14:paraId="78BB369B" w14:textId="77777777" w:rsidTr="00B178CE">
        <w:trPr>
          <w:trHeight w:val="60"/>
          <w:tblHeader/>
        </w:trPr>
        <w:tc>
          <w:tcPr>
            <w:tcW w:w="4134" w:type="dxa"/>
          </w:tcPr>
          <w:p w14:paraId="32E7B001" w14:textId="7FDCC752" w:rsidR="00DE6FF7" w:rsidRPr="007F6663" w:rsidRDefault="00623FC5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169A67E4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094A2521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EEB521" w14:textId="77777777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31A7AF40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503F08" w14:textId="77777777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1E775372" w:rsidR="00DE6FF7" w:rsidRPr="007F6663" w:rsidRDefault="00DE6FF7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56E34" w:rsidRPr="006375B5" w14:paraId="68394F16" w14:textId="77777777" w:rsidTr="00B178CE">
        <w:trPr>
          <w:trHeight w:val="60"/>
          <w:tblHeader/>
        </w:trPr>
        <w:tc>
          <w:tcPr>
            <w:tcW w:w="4134" w:type="dxa"/>
          </w:tcPr>
          <w:p w14:paraId="4AE7971D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9"/>
            <w:shd w:val="clear" w:color="auto" w:fill="auto"/>
          </w:tcPr>
          <w:p w14:paraId="5325B263" w14:textId="09DDD562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6E34" w:rsidRPr="006375B5" w14:paraId="2E498EFF" w14:textId="77777777" w:rsidTr="00B178CE">
        <w:trPr>
          <w:trHeight w:val="442"/>
        </w:trPr>
        <w:tc>
          <w:tcPr>
            <w:tcW w:w="4134" w:type="dxa"/>
          </w:tcPr>
          <w:p w14:paraId="295F51A2" w14:textId="023FA345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B2E5DD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851BB8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1CCF5A3D" w14:textId="77777777" w:rsidTr="00B178CE">
        <w:trPr>
          <w:trHeight w:val="60"/>
        </w:trPr>
        <w:tc>
          <w:tcPr>
            <w:tcW w:w="4134" w:type="dxa"/>
          </w:tcPr>
          <w:p w14:paraId="5DDC3329" w14:textId="1F371D86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8" w:type="dxa"/>
            <w:shd w:val="clear" w:color="auto" w:fill="auto"/>
          </w:tcPr>
          <w:p w14:paraId="63A387AE" w14:textId="1C4DA49D" w:rsidR="00466021" w:rsidRPr="007F6663" w:rsidRDefault="004408AE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1FC1CE1A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8DDD8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542FF544" w:rsidR="00466021" w:rsidRPr="00BD2781" w:rsidRDefault="000451C2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E255F5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46308463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66021" w:rsidRPr="006375B5" w14:paraId="131E3C86" w14:textId="77777777" w:rsidTr="00B178CE">
        <w:trPr>
          <w:trHeight w:val="60"/>
        </w:trPr>
        <w:tc>
          <w:tcPr>
            <w:tcW w:w="4134" w:type="dxa"/>
          </w:tcPr>
          <w:p w14:paraId="6396FFD9" w14:textId="0F0B4480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40EC1DDF" w:rsidR="00466021" w:rsidRPr="007F6663" w:rsidRDefault="004408AE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690C7EF4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54B060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775A8300" w:rsidR="00466021" w:rsidRPr="007F6663" w:rsidRDefault="004408AE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645F2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4E539CE9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66021" w:rsidRPr="006375B5" w14:paraId="5C1F1BC9" w14:textId="77777777" w:rsidTr="00B178CE">
        <w:trPr>
          <w:trHeight w:val="60"/>
        </w:trPr>
        <w:tc>
          <w:tcPr>
            <w:tcW w:w="4134" w:type="dxa"/>
          </w:tcPr>
          <w:p w14:paraId="2FDDC85A" w14:textId="53913B10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47E1A060" w:rsidR="00466021" w:rsidRPr="007F6663" w:rsidRDefault="004408AE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1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5639B478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451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A4921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4AE28C60" w:rsidR="00466021" w:rsidRPr="007F6663" w:rsidRDefault="0096471B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B5D8E15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4839F5D9" w:rsidR="00466021" w:rsidRPr="007F6663" w:rsidRDefault="000451C2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6021" w:rsidRPr="006375B5" w14:paraId="53472956" w14:textId="77777777" w:rsidTr="00B178CE">
        <w:trPr>
          <w:trHeight w:val="50"/>
        </w:trPr>
        <w:tc>
          <w:tcPr>
            <w:tcW w:w="4134" w:type="dxa"/>
          </w:tcPr>
          <w:p w14:paraId="711EFE63" w14:textId="47125B12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61447546" w:rsidR="00466021" w:rsidRPr="007F6663" w:rsidRDefault="004408AE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45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1EEA11BD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451C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21D73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2BE07585" w:rsidR="00466021" w:rsidRPr="007F6663" w:rsidRDefault="004408AE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45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60097C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03FD585F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451C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66021" w:rsidRPr="006375B5" w14:paraId="3CD59F5D" w14:textId="77777777" w:rsidTr="00416C18">
        <w:trPr>
          <w:trHeight w:val="50"/>
        </w:trPr>
        <w:tc>
          <w:tcPr>
            <w:tcW w:w="4134" w:type="dxa"/>
          </w:tcPr>
          <w:p w14:paraId="1AD971B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2ED2A7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F81EF2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6C10E5A" w14:textId="77777777" w:rsidR="00466021" w:rsidRPr="00FF6508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50625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1D9A70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5E9A85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FEAC6B4" w14:textId="77777777" w:rsidR="00466021" w:rsidRPr="00FF6508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6021" w:rsidRPr="006375B5" w14:paraId="3D4E97B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F5EE2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72E399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021" w:rsidRPr="006375B5" w14:paraId="36575DA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38529CDB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2A35AC35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0CF769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2851E58C" w:rsidR="00466021" w:rsidRPr="007F6663" w:rsidRDefault="00F40AC4" w:rsidP="0044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2D311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78AAE962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66021" w:rsidRPr="006375B5" w14:paraId="1ED84694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220A2A08" w:rsidR="00466021" w:rsidRPr="007F6663" w:rsidRDefault="000451C2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681C3748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B08D0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46133CEB" w:rsidR="00466021" w:rsidRPr="007F6663" w:rsidRDefault="004408AE" w:rsidP="0046602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5A338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4FC84824" w:rsidR="00466021" w:rsidRPr="007F6663" w:rsidRDefault="00466021" w:rsidP="0046602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6021" w:rsidRPr="006375B5" w14:paraId="44287422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152E50E4" w:rsidR="00466021" w:rsidRPr="007F6663" w:rsidRDefault="000451C2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1D81B0AE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493FE8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7198A01E" w:rsidR="00466021" w:rsidRPr="007F6663" w:rsidRDefault="00F40AC4" w:rsidP="00440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6F8D66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51846A83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466021" w:rsidRPr="006375B5" w14:paraId="2637340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65D20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B29287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271874F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7086EAAC" w:rsidR="00466021" w:rsidRPr="007F6663" w:rsidRDefault="005C381A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F639B48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6FB453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68EDC8D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41F0FD8C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62C424D8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FC8F3C2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6CB1444E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CB16A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3CC86966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66021" w:rsidRPr="00174726" w14:paraId="25E11B3E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EAA21CB" w14:textId="6CE7C3EE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4FDF27C3" w14:textId="2D3C6C62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3F05347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BA7DCA" w14:textId="19C659B9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E788FF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36D710" w14:textId="6796442B" w:rsidR="00466021" w:rsidRPr="007F6663" w:rsidRDefault="006B07AD" w:rsidP="006B0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E5315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FA3B199" w14:textId="6F8035AF" w:rsidR="00466021" w:rsidRPr="007F6663" w:rsidRDefault="00466021" w:rsidP="0046602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6021" w:rsidRPr="006375B5" w14:paraId="531D1F3C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DD6151" w14:textId="1ABCD496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7EB4E45" w14:textId="3AE9DC88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5" w:type="dxa"/>
            <w:shd w:val="clear" w:color="auto" w:fill="auto"/>
          </w:tcPr>
          <w:p w14:paraId="792691D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B5F112" w14:textId="696CCD38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9EE251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10DBBC" w14:textId="0AC20BC0" w:rsidR="00466021" w:rsidRPr="007F6663" w:rsidRDefault="006B07AD" w:rsidP="0046602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CA9E2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121DE" w14:textId="24986D4B" w:rsidR="00466021" w:rsidRPr="004D356F" w:rsidRDefault="00466021" w:rsidP="0046602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6021" w:rsidRPr="006375B5" w14:paraId="059C1F2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672F9870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0B763519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0E09D455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206491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0DE61498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51A69A0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06A58D52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66021" w:rsidRPr="006375B5" w14:paraId="59DC8C3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3223392C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2A238571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27618F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6F48508C" w:rsidR="00466021" w:rsidRPr="007F6663" w:rsidRDefault="006B07AD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374A8B6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182B49AD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  <w:tr w:rsidR="00466021" w:rsidRPr="006375B5" w14:paraId="6606E26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C25FB7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0B71F3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2C36FA71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C59740" w14:textId="20E1087C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2375A7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7C2053E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7A9F13E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2D07A7B9" w:rsidR="00466021" w:rsidRPr="007F6663" w:rsidRDefault="00087C88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6166179D" w:rsidR="00466021" w:rsidRPr="007F6663" w:rsidRDefault="00B85F8B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9C32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42AAC3DC" w:rsidR="00466021" w:rsidRPr="007F6663" w:rsidRDefault="00087C88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F322BC4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4A4CAC9" w:rsidR="00466021" w:rsidRPr="007F6663" w:rsidRDefault="00B85F8B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466021" w:rsidRPr="006375B5" w14:paraId="383590E6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01B21F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401EF83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4145B91D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F154D72" w14:textId="736293AD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3F48D273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7BE5CEB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FF86BB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1E061DD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8174263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F5AA76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D519A6" w14:textId="77777777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021" w:rsidRPr="006375B5" w14:paraId="10BA2E21" w14:textId="77777777" w:rsidTr="00B178CE">
        <w:tc>
          <w:tcPr>
            <w:tcW w:w="4134" w:type="dxa"/>
          </w:tcPr>
          <w:p w14:paraId="3E9AEBAA" w14:textId="0C836EED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84FA40F" w14:textId="7A5DAE74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55C259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0D7D37" w14:textId="0AABC2D2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3897941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FD8E07" w14:textId="7577A96D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93E6D1A" w14:textId="77777777" w:rsidR="00466021" w:rsidRPr="007F6663" w:rsidRDefault="00466021" w:rsidP="0046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C27A8" w14:textId="51885026" w:rsidR="00466021" w:rsidRPr="007F6663" w:rsidRDefault="00466021" w:rsidP="00466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F8B" w:rsidRPr="006375B5" w14:paraId="7A8A5275" w14:textId="77777777" w:rsidTr="00B178CE">
        <w:tc>
          <w:tcPr>
            <w:tcW w:w="4134" w:type="dxa"/>
          </w:tcPr>
          <w:p w14:paraId="3FD12B34" w14:textId="1057FC2A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67340F5" w14:textId="1EDEEADC" w:rsidR="00B85F8B" w:rsidRPr="007F6663" w:rsidRDefault="008560B7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E8FD365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AD7BBF" w14:textId="04E0362D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710EC0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4FB6B6" w14:textId="4B7134E6" w:rsidR="00B85F8B" w:rsidRPr="007F6663" w:rsidRDefault="008560B7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15197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43CFDE" w14:textId="1ED93440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B85F8B" w:rsidRPr="006375B5" w14:paraId="69534D0C" w14:textId="77777777" w:rsidTr="00B178CE">
        <w:tc>
          <w:tcPr>
            <w:tcW w:w="4134" w:type="dxa"/>
          </w:tcPr>
          <w:p w14:paraId="6049375E" w14:textId="1A7198D3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73DDF2C7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B7B022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ECDB4C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AA5CF5F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114468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F7A1BE6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A8D49C2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F8B" w:rsidRPr="006375B5" w14:paraId="608B4AE1" w14:textId="77777777" w:rsidTr="00B178CE">
        <w:tc>
          <w:tcPr>
            <w:tcW w:w="4134" w:type="dxa"/>
          </w:tcPr>
          <w:p w14:paraId="5D44A9DD" w14:textId="23C6B765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E356511" w14:textId="751E2AD4" w:rsidR="00B85F8B" w:rsidRPr="007F6663" w:rsidRDefault="008560B7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40A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5" w:type="dxa"/>
            <w:shd w:val="clear" w:color="auto" w:fill="auto"/>
          </w:tcPr>
          <w:p w14:paraId="51731896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832369" w14:textId="288B05B6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F242B9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F662F0" w14:textId="510725F5" w:rsidR="00B85F8B" w:rsidRPr="007F6663" w:rsidRDefault="008560B7" w:rsidP="00B85F8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B3E5FB7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2EAB0BE" w14:textId="0DB63998" w:rsidR="00B85F8B" w:rsidRPr="007F6663" w:rsidRDefault="00B85F8B" w:rsidP="00B85F8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5F8B" w:rsidRPr="006375B5" w14:paraId="2EC9DED6" w14:textId="77777777" w:rsidTr="00B178CE">
        <w:tc>
          <w:tcPr>
            <w:tcW w:w="4134" w:type="dxa"/>
          </w:tcPr>
          <w:p w14:paraId="64EBF5D9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B43855C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85FFA1A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0AB5ED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6F20FF3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5AC8BA" w14:textId="77777777" w:rsidR="00B85F8B" w:rsidRPr="007F6663" w:rsidRDefault="00B85F8B" w:rsidP="00B85F8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8D34D2D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D44ADBC" w14:textId="77777777" w:rsidR="00B85F8B" w:rsidRPr="007F6663" w:rsidRDefault="00B85F8B" w:rsidP="00B85F8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F8B" w:rsidRPr="006375B5" w14:paraId="32E1894A" w14:textId="77777777" w:rsidTr="00B178CE">
        <w:tc>
          <w:tcPr>
            <w:tcW w:w="4134" w:type="dxa"/>
          </w:tcPr>
          <w:p w14:paraId="3876A357" w14:textId="7719AE78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8" w:type="dxa"/>
            <w:shd w:val="clear" w:color="auto" w:fill="auto"/>
          </w:tcPr>
          <w:p w14:paraId="3A650C5C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197F166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14B6F0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EBAE9B5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3A49A65" w14:textId="77777777" w:rsidR="00B85F8B" w:rsidRPr="007F6663" w:rsidRDefault="00B85F8B" w:rsidP="00B85F8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40621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72C2057" w14:textId="77777777" w:rsidR="00B85F8B" w:rsidRPr="007F6663" w:rsidRDefault="00B85F8B" w:rsidP="00B85F8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F8B" w:rsidRPr="006375B5" w14:paraId="6CED5215" w14:textId="77777777" w:rsidTr="00B178CE">
        <w:tc>
          <w:tcPr>
            <w:tcW w:w="4134" w:type="dxa"/>
          </w:tcPr>
          <w:p w14:paraId="413E63C6" w14:textId="19765F8E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118670EF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A737AB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0F99D3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88D137C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7316219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8D420E" w14:textId="77777777" w:rsidR="00B85F8B" w:rsidRPr="007F6663" w:rsidRDefault="00B85F8B" w:rsidP="00B8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22BFF49" w14:textId="77777777" w:rsidR="00B85F8B" w:rsidRPr="007F6663" w:rsidRDefault="00B85F8B" w:rsidP="00B8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0BC2" w:rsidRPr="006375B5" w14:paraId="0DEC32CD" w14:textId="77777777" w:rsidTr="00B178CE">
        <w:tc>
          <w:tcPr>
            <w:tcW w:w="4134" w:type="dxa"/>
          </w:tcPr>
          <w:p w14:paraId="4BCFE918" w14:textId="010E360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22E098D" w14:textId="4F32D50D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365" w:type="dxa"/>
            <w:shd w:val="clear" w:color="auto" w:fill="auto"/>
          </w:tcPr>
          <w:p w14:paraId="3B3112CE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4AB4599" w14:textId="47B4C9CC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999EA7B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0C539BD" w14:textId="599AD4B2" w:rsidR="00380BC2" w:rsidRPr="007F6663" w:rsidRDefault="008560B7" w:rsidP="00380B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44E551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31E5694" w14:textId="79FC8E10" w:rsidR="00380BC2" w:rsidRPr="007F6663" w:rsidRDefault="00380BC2" w:rsidP="00380BC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BC2" w:rsidRPr="006375B5" w14:paraId="0DB9262D" w14:textId="77777777" w:rsidTr="00C64109">
        <w:trPr>
          <w:trHeight w:val="307"/>
        </w:trPr>
        <w:tc>
          <w:tcPr>
            <w:tcW w:w="4134" w:type="dxa"/>
          </w:tcPr>
          <w:p w14:paraId="47A0F0A9" w14:textId="3B172251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D5E70" w14:textId="53CD0665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365" w:type="dxa"/>
            <w:shd w:val="clear" w:color="auto" w:fill="auto"/>
          </w:tcPr>
          <w:p w14:paraId="415C9666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AB3D" w14:textId="7DAE7045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96FF104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97" w14:textId="2F653B25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CF840D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9E593" w14:textId="68E2E6E2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380BC2" w:rsidRPr="006375B5" w14:paraId="21EF302C" w14:textId="77777777" w:rsidTr="00B178CE">
        <w:tc>
          <w:tcPr>
            <w:tcW w:w="4134" w:type="dxa"/>
          </w:tcPr>
          <w:p w14:paraId="114DA7E5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2EB030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792A23E2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0AF9E72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C5E534E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9AEB3A5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2EB8C1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172889A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80BC2" w:rsidRPr="006375B5" w14:paraId="662F73E2" w14:textId="77777777" w:rsidTr="00B178CE">
        <w:tc>
          <w:tcPr>
            <w:tcW w:w="4134" w:type="dxa"/>
          </w:tcPr>
          <w:p w14:paraId="72389B04" w14:textId="47BBC166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009FDD58" w14:textId="2D2C7DB2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0FFB3A3C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F5CB4B" w14:textId="3F965B1E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84C3C3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570B49" w14:textId="2BB651DF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558BFEC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C77064" w14:textId="3379B969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380BC2" w:rsidRPr="006375B5" w14:paraId="12253587" w14:textId="77777777" w:rsidTr="00B178CE">
        <w:tc>
          <w:tcPr>
            <w:tcW w:w="4134" w:type="dxa"/>
          </w:tcPr>
          <w:p w14:paraId="425E1135" w14:textId="3F7B2670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C6EC41" w14:textId="21EA1B78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365" w:type="dxa"/>
            <w:shd w:val="clear" w:color="auto" w:fill="auto"/>
          </w:tcPr>
          <w:p w14:paraId="436256D3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EA9B4FF" w14:textId="06327215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F915408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55195FE" w14:textId="0C6FAD0F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5F3F801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B7E2A2F" w14:textId="5FCAB135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BC2" w:rsidRPr="006375B5" w14:paraId="5F5805A3" w14:textId="77777777" w:rsidTr="00B178CE">
        <w:trPr>
          <w:trHeight w:val="442"/>
        </w:trPr>
        <w:tc>
          <w:tcPr>
            <w:tcW w:w="4134" w:type="dxa"/>
          </w:tcPr>
          <w:p w14:paraId="38833776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38548" w14:textId="09FAF9D1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365" w:type="dxa"/>
            <w:shd w:val="clear" w:color="auto" w:fill="auto"/>
          </w:tcPr>
          <w:p w14:paraId="454CE5B6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46B1" w14:textId="584F3D7C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545CA64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5338" w14:textId="71E0AA08" w:rsidR="00380BC2" w:rsidRPr="007F6663" w:rsidRDefault="008560B7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EF4C9B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B82B" w14:textId="7DFD23B4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380BC2" w:rsidRPr="006375B5" w14:paraId="01550E25" w14:textId="77777777" w:rsidTr="00537B75">
        <w:trPr>
          <w:trHeight w:val="125"/>
        </w:trPr>
        <w:tc>
          <w:tcPr>
            <w:tcW w:w="4134" w:type="dxa"/>
          </w:tcPr>
          <w:p w14:paraId="2A9F4E28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C862AC6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223CA65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2183DB7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70451B9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BC0188D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37A93BF" w14:textId="77777777" w:rsidR="00380BC2" w:rsidRPr="00642BDA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1082B48C" w14:textId="77777777" w:rsidR="00380BC2" w:rsidRPr="00642BDA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80BC2" w:rsidRPr="006375B5" w14:paraId="4D9C3405" w14:textId="77777777" w:rsidTr="00B178CE">
        <w:trPr>
          <w:trHeight w:val="442"/>
        </w:trPr>
        <w:tc>
          <w:tcPr>
            <w:tcW w:w="4134" w:type="dxa"/>
          </w:tcPr>
          <w:p w14:paraId="3B8424A9" w14:textId="77E2140B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577F4295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82A2A24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9F8305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672056C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46D954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C0C1DDD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7E2A9E2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0BC2" w:rsidRPr="006375B5" w14:paraId="4B606391" w14:textId="77777777" w:rsidTr="00B178CE">
        <w:trPr>
          <w:trHeight w:val="442"/>
        </w:trPr>
        <w:tc>
          <w:tcPr>
            <w:tcW w:w="4134" w:type="dxa"/>
          </w:tcPr>
          <w:p w14:paraId="06334F45" w14:textId="0AA26410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7974CA5A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083D90E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2AB964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B16F9DB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7C402B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8B683E5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CEEAC99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0BC2" w:rsidRPr="006375B5" w14:paraId="54A1E12E" w14:textId="77777777" w:rsidTr="00B178CE">
        <w:trPr>
          <w:trHeight w:val="442"/>
        </w:trPr>
        <w:tc>
          <w:tcPr>
            <w:tcW w:w="4134" w:type="dxa"/>
          </w:tcPr>
          <w:p w14:paraId="335C040C" w14:textId="12E5656D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13FEC6" w14:textId="10B0E704" w:rsidR="00380BC2" w:rsidRPr="007F6663" w:rsidRDefault="00087C88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365" w:type="dxa"/>
            <w:shd w:val="clear" w:color="auto" w:fill="auto"/>
          </w:tcPr>
          <w:p w14:paraId="5621D788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B5661EF" w14:textId="0B447D10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BF7EC62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1344E6F" w14:textId="19BA2EEA" w:rsidR="00380BC2" w:rsidRPr="007F6663" w:rsidRDefault="00087C88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B1C247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34770259" w14:textId="1042387B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80BC2" w:rsidRPr="006375B5" w14:paraId="5832A0AB" w14:textId="77777777" w:rsidTr="00B178CE">
        <w:trPr>
          <w:trHeight w:val="442"/>
        </w:trPr>
        <w:tc>
          <w:tcPr>
            <w:tcW w:w="4134" w:type="dxa"/>
          </w:tcPr>
          <w:p w14:paraId="4698215C" w14:textId="23BB48C2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44A86D" w14:textId="06B80528" w:rsidR="00380BC2" w:rsidRPr="007F6663" w:rsidRDefault="00087C88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365" w:type="dxa"/>
            <w:shd w:val="clear" w:color="auto" w:fill="auto"/>
          </w:tcPr>
          <w:p w14:paraId="45FE4DEA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7FFEE90" w14:textId="5D7E89B4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06FDB03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31CD9F" w14:textId="70F688DF" w:rsidR="00380BC2" w:rsidRPr="007F6663" w:rsidRDefault="00087C88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7AA03D5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061EFA0" w14:textId="577D9236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380BC2" w:rsidRPr="006375B5" w14:paraId="4DA71EE8" w14:textId="77777777" w:rsidTr="00B178CE">
        <w:trPr>
          <w:trHeight w:val="442"/>
        </w:trPr>
        <w:tc>
          <w:tcPr>
            <w:tcW w:w="4134" w:type="dxa"/>
          </w:tcPr>
          <w:p w14:paraId="3E21085D" w14:textId="30F60441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A9DC5" w14:textId="2D83A251" w:rsidR="00380BC2" w:rsidRPr="007F6663" w:rsidRDefault="00087C88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365" w:type="dxa"/>
            <w:shd w:val="clear" w:color="auto" w:fill="auto"/>
          </w:tcPr>
          <w:p w14:paraId="0D935B12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98679" w14:textId="5A75B5C0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348ADFF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C189" w14:textId="2F4C1817" w:rsidR="00380BC2" w:rsidRPr="007F6663" w:rsidRDefault="00087C88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D8A3EC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77F1" w14:textId="075EFF0E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  <w:tr w:rsidR="00380BC2" w:rsidRPr="006375B5" w14:paraId="72E2F3CB" w14:textId="77777777" w:rsidTr="00537B75">
        <w:trPr>
          <w:trHeight w:val="125"/>
        </w:trPr>
        <w:tc>
          <w:tcPr>
            <w:tcW w:w="4134" w:type="dxa"/>
          </w:tcPr>
          <w:p w14:paraId="2B8E5829" w14:textId="77777777" w:rsidR="00380BC2" w:rsidRPr="00955600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0ED8F7A3" w14:textId="77777777" w:rsidR="00380BC2" w:rsidRPr="00955600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34A0DA6B" w14:textId="77777777" w:rsidR="00380BC2" w:rsidRPr="00955600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9E8092C" w14:textId="77777777" w:rsidR="00380BC2" w:rsidRPr="00955600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B4AFB4" w14:textId="77777777" w:rsidR="00380BC2" w:rsidRPr="00955600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FC57A9D" w14:textId="77777777" w:rsidR="00380BC2" w:rsidRPr="00955600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5FD9401" w14:textId="77777777" w:rsidR="00380BC2" w:rsidRPr="00955600" w:rsidRDefault="00380BC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2C23C255" w14:textId="77777777" w:rsidR="00380BC2" w:rsidRPr="00955600" w:rsidRDefault="00380BC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80BC2" w:rsidRPr="006375B5" w14:paraId="44A5339A" w14:textId="77777777" w:rsidTr="00B178CE">
        <w:trPr>
          <w:trHeight w:val="442"/>
        </w:trPr>
        <w:tc>
          <w:tcPr>
            <w:tcW w:w="4134" w:type="dxa"/>
          </w:tcPr>
          <w:p w14:paraId="3226FF2C" w14:textId="323C858B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D181307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F9EB76E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6EFC02A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BF6DA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E2A031B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5EAAA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C85D03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0BC2" w:rsidRPr="006375B5" w14:paraId="133A7DD7" w14:textId="77777777" w:rsidTr="00B178CE">
        <w:trPr>
          <w:trHeight w:val="442"/>
        </w:trPr>
        <w:tc>
          <w:tcPr>
            <w:tcW w:w="4134" w:type="dxa"/>
          </w:tcPr>
          <w:p w14:paraId="46C08452" w14:textId="22276423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ที่จะรับรู้ภายในหนึ่งปี</w:t>
            </w:r>
          </w:p>
        </w:tc>
        <w:tc>
          <w:tcPr>
            <w:tcW w:w="1078" w:type="dxa"/>
          </w:tcPr>
          <w:p w14:paraId="62A106D8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906A21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D444FC6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0B54C53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63DED7D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CC8604" w14:textId="77777777" w:rsidR="00380BC2" w:rsidRPr="007F6663" w:rsidRDefault="00380BC2" w:rsidP="0038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3E045F" w14:textId="77777777" w:rsidR="00380BC2" w:rsidRPr="007F6663" w:rsidRDefault="00380BC2" w:rsidP="00380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3332" w:rsidRPr="006375B5" w14:paraId="25C5769F" w14:textId="77777777" w:rsidTr="00B178CE">
        <w:trPr>
          <w:trHeight w:val="442"/>
        </w:trPr>
        <w:tc>
          <w:tcPr>
            <w:tcW w:w="4134" w:type="dxa"/>
          </w:tcPr>
          <w:p w14:paraId="01B828B7" w14:textId="5AAB2D0B" w:rsidR="002E3332" w:rsidRPr="007F6663" w:rsidRDefault="005C381A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2E3332"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10FE9933" w14:textId="447157AE" w:rsidR="002E3332" w:rsidRPr="00500103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65" w:type="dxa"/>
            <w:shd w:val="clear" w:color="auto" w:fill="auto"/>
          </w:tcPr>
          <w:p w14:paraId="1247ED29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1E7C7" w14:textId="501FAFF5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05ABBE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9A419D" w14:textId="725876A3" w:rsidR="002E3332" w:rsidRPr="00500103" w:rsidRDefault="00C02325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D3D03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E8D1CD" w14:textId="4E8FCB2D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2E3332" w:rsidRPr="006375B5" w14:paraId="2E79B063" w14:textId="77777777" w:rsidTr="00B178CE">
        <w:trPr>
          <w:trHeight w:val="442"/>
        </w:trPr>
        <w:tc>
          <w:tcPr>
            <w:tcW w:w="4134" w:type="dxa"/>
          </w:tcPr>
          <w:p w14:paraId="516C7B74" w14:textId="0FDCCDB9" w:rsidR="002E3332" w:rsidRPr="007F6663" w:rsidRDefault="005C381A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2E3332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49C8F745" w14:textId="0FDEABD3" w:rsidR="002E3332" w:rsidRPr="00500103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65" w:type="dxa"/>
            <w:shd w:val="clear" w:color="auto" w:fill="auto"/>
          </w:tcPr>
          <w:p w14:paraId="3DC2DBA5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713104" w14:textId="6AAE3932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724BC1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D11B21" w14:textId="46CC3BD5" w:rsidR="002E3332" w:rsidRPr="00500103" w:rsidRDefault="00C02325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C0AB009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100417" w14:textId="7D724979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2E3332" w:rsidRPr="006375B5" w14:paraId="4E70693E" w14:textId="77777777" w:rsidTr="00B178CE">
        <w:trPr>
          <w:trHeight w:val="442"/>
        </w:trPr>
        <w:tc>
          <w:tcPr>
            <w:tcW w:w="4134" w:type="dxa"/>
          </w:tcPr>
          <w:p w14:paraId="24E3E1C0" w14:textId="46D8307C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55583819" w14:textId="77777777" w:rsidR="002E3332" w:rsidRPr="0050010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46CFD83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649AE" w14:textId="77777777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856FCE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51EF246" w14:textId="77777777" w:rsidR="002E3332" w:rsidRPr="0050010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F41495C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6A837C6" w14:textId="77777777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3332" w:rsidRPr="006375B5" w14:paraId="7916B8ED" w14:textId="77777777" w:rsidTr="00B178CE">
        <w:trPr>
          <w:trHeight w:val="442"/>
        </w:trPr>
        <w:tc>
          <w:tcPr>
            <w:tcW w:w="4134" w:type="dxa"/>
          </w:tcPr>
          <w:p w14:paraId="6224F24E" w14:textId="5091E26F" w:rsidR="002E3332" w:rsidRPr="007F6663" w:rsidRDefault="005C381A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2E3332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70954B" w14:textId="44C12DB8" w:rsidR="002E3332" w:rsidRPr="00500103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365" w:type="dxa"/>
            <w:shd w:val="clear" w:color="auto" w:fill="auto"/>
          </w:tcPr>
          <w:p w14:paraId="001C3ADD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60AD0E1" w14:textId="63910C4E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FC221A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B529EC" w14:textId="028B9981" w:rsidR="002E3332" w:rsidRPr="00500103" w:rsidRDefault="00C02325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715FA8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139FFCB" w14:textId="6773BFA5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E3332" w:rsidRPr="006375B5" w14:paraId="049F1722" w14:textId="77777777" w:rsidTr="00B178CE">
        <w:trPr>
          <w:trHeight w:val="442"/>
        </w:trPr>
        <w:tc>
          <w:tcPr>
            <w:tcW w:w="4134" w:type="dxa"/>
          </w:tcPr>
          <w:p w14:paraId="46BF151C" w14:textId="512DFD1F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A046" w14:textId="27B7C5BF" w:rsidR="002E3332" w:rsidRPr="007F6663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365" w:type="dxa"/>
            <w:shd w:val="clear" w:color="auto" w:fill="auto"/>
          </w:tcPr>
          <w:p w14:paraId="3FA673B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49D0" w14:textId="4E91F89B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23B230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BE92" w14:textId="6AF34181" w:rsidR="002E3332" w:rsidRPr="007F6663" w:rsidRDefault="00C02325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D6A66D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9710" w14:textId="5E8BFA4D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2E3332" w:rsidRPr="006375B5" w14:paraId="58F57D0F" w14:textId="77777777" w:rsidTr="00537B75">
        <w:trPr>
          <w:trHeight w:val="80"/>
        </w:trPr>
        <w:tc>
          <w:tcPr>
            <w:tcW w:w="4134" w:type="dxa"/>
          </w:tcPr>
          <w:p w14:paraId="537F9BBD" w14:textId="77777777" w:rsidR="002E3332" w:rsidRPr="00955600" w:rsidRDefault="002E333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8686D0" w14:textId="77777777" w:rsidR="002E3332" w:rsidRPr="00955600" w:rsidRDefault="002E333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0EEBBA6" w14:textId="77777777" w:rsidR="002E3332" w:rsidRPr="00955600" w:rsidRDefault="002E333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A179DD" w14:textId="77777777" w:rsidR="002E3332" w:rsidRPr="00955600" w:rsidRDefault="002E333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ACCF3B9" w14:textId="77777777" w:rsidR="002E3332" w:rsidRPr="00955600" w:rsidRDefault="002E333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3AEB661" w14:textId="77777777" w:rsidR="002E3332" w:rsidRPr="00955600" w:rsidRDefault="002E333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978D98" w14:textId="77777777" w:rsidR="002E3332" w:rsidRPr="00955600" w:rsidRDefault="002E3332" w:rsidP="00C6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211FB87E" w14:textId="77777777" w:rsidR="002E3332" w:rsidRPr="00955600" w:rsidRDefault="002E333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E3332" w:rsidRPr="006375B5" w14:paraId="68FB59BF" w14:textId="77777777" w:rsidTr="00955600">
        <w:trPr>
          <w:trHeight w:val="442"/>
        </w:trPr>
        <w:tc>
          <w:tcPr>
            <w:tcW w:w="4134" w:type="dxa"/>
          </w:tcPr>
          <w:p w14:paraId="18347564" w14:textId="56CEBA5A" w:rsidR="002E3332" w:rsidRPr="006375B5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2F8849E8" w14:textId="77777777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A881530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A185FC" w14:textId="77777777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9E138D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760DD91" w14:textId="77777777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A20D93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93B09FE" w14:textId="77777777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3332" w:rsidRPr="006375B5" w14:paraId="6F83C04C" w14:textId="77777777" w:rsidTr="002E3332">
        <w:trPr>
          <w:trHeight w:val="442"/>
        </w:trPr>
        <w:tc>
          <w:tcPr>
            <w:tcW w:w="4134" w:type="dxa"/>
          </w:tcPr>
          <w:p w14:paraId="11C95A29" w14:textId="1A0A7834" w:rsidR="002E3332" w:rsidRPr="006375B5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74949635" w14:textId="7AD9B1FD" w:rsidR="002E3332" w:rsidRPr="0081174E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1174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65" w:type="dxa"/>
            <w:shd w:val="clear" w:color="auto" w:fill="auto"/>
          </w:tcPr>
          <w:p w14:paraId="03535BC1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F3AF31" w14:textId="4F4366AB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294A77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EA8290" w14:textId="0FF006E2" w:rsidR="002E3332" w:rsidRPr="0081174E" w:rsidRDefault="00C02325" w:rsidP="00C02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117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E9F9678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B5C505D" w14:textId="5CD2977A" w:rsidR="002E3332" w:rsidRPr="002E3332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2E33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3332" w:rsidRPr="006375B5" w14:paraId="024EC54F" w14:textId="77777777" w:rsidTr="002E3332">
        <w:trPr>
          <w:trHeight w:val="442"/>
        </w:trPr>
        <w:tc>
          <w:tcPr>
            <w:tcW w:w="4134" w:type="dxa"/>
          </w:tcPr>
          <w:p w14:paraId="3DEF50CA" w14:textId="776C9E81" w:rsidR="002E3332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0FB1C7E" w14:textId="44898071" w:rsidR="002E3332" w:rsidRPr="0081174E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1174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365" w:type="dxa"/>
            <w:shd w:val="clear" w:color="auto" w:fill="auto"/>
          </w:tcPr>
          <w:p w14:paraId="5C80CFB5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4AD4CF6" w14:textId="67C68EED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76E5D06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7FF378FB" w14:textId="0644C580" w:rsidR="002E3332" w:rsidRPr="0081174E" w:rsidRDefault="00C02325" w:rsidP="00C02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117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A75322A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D124E33" w14:textId="1609FCF0" w:rsidR="002E3332" w:rsidRPr="002E3332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2E333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3332" w:rsidRPr="006375B5" w14:paraId="2D6C43AB" w14:textId="77777777" w:rsidTr="002E3332">
        <w:trPr>
          <w:trHeight w:val="442"/>
        </w:trPr>
        <w:tc>
          <w:tcPr>
            <w:tcW w:w="4134" w:type="dxa"/>
          </w:tcPr>
          <w:p w14:paraId="5DF501BD" w14:textId="2916B462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7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3296967A" w:rsidR="002E3332" w:rsidRPr="0081174E" w:rsidRDefault="0081174E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365" w:type="dxa"/>
          </w:tcPr>
          <w:p w14:paraId="7E6F65D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47660E03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5" w:type="dxa"/>
            <w:gridSpan w:val="2"/>
          </w:tcPr>
          <w:p w14:paraId="3CCFBC3F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17597839" w:rsidR="002E3332" w:rsidRPr="007F6663" w:rsidRDefault="00C02325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FD6E9C2" w14:textId="77777777" w:rsidR="002E3332" w:rsidRPr="007F6663" w:rsidRDefault="002E3332" w:rsidP="002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18393FF5" w:rsidR="002E3332" w:rsidRPr="007F66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23FC5" w:rsidRPr="006375B5" w14:paraId="62EBB2E6" w14:textId="77777777" w:rsidTr="007F416B">
        <w:trPr>
          <w:trHeight w:val="30"/>
        </w:trPr>
        <w:tc>
          <w:tcPr>
            <w:tcW w:w="4134" w:type="dxa"/>
          </w:tcPr>
          <w:p w14:paraId="766E298F" w14:textId="77777777" w:rsidR="00623FC5" w:rsidRPr="00657B05" w:rsidRDefault="00623FC5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B3D419D" w14:textId="77777777" w:rsidR="00623FC5" w:rsidRPr="00657B05" w:rsidRDefault="00623FC5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780B2F2D" w14:textId="77777777" w:rsidR="00623FC5" w:rsidRPr="00657B05" w:rsidRDefault="00623FC5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01DB706" w14:textId="77777777" w:rsidR="00623FC5" w:rsidRPr="00657B05" w:rsidRDefault="00623FC5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6F034DC0" w14:textId="77777777" w:rsidR="00623FC5" w:rsidRPr="00657B05" w:rsidRDefault="00623FC5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6CCAA028" w14:textId="77777777" w:rsidR="00623FC5" w:rsidRPr="00657B05" w:rsidRDefault="00623FC5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346EFD77" w14:textId="77777777" w:rsidR="00623FC5" w:rsidRPr="00657B05" w:rsidRDefault="00623FC5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0FE9D77" w14:textId="77777777" w:rsidR="00623FC5" w:rsidRPr="00657B05" w:rsidRDefault="00623FC5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F416B" w:rsidRPr="006375B5" w14:paraId="66FB98FA" w14:textId="77777777" w:rsidTr="007F416B">
        <w:trPr>
          <w:trHeight w:val="30"/>
        </w:trPr>
        <w:tc>
          <w:tcPr>
            <w:tcW w:w="4134" w:type="dxa"/>
          </w:tcPr>
          <w:p w14:paraId="712AFFC4" w14:textId="77777777" w:rsidR="007F416B" w:rsidRPr="00657B05" w:rsidRDefault="007F416B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19A302A2" w14:textId="77777777" w:rsidR="007F416B" w:rsidRPr="00657B05" w:rsidRDefault="007F416B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1DA8C138" w14:textId="77777777" w:rsidR="007F416B" w:rsidRPr="00657B05" w:rsidRDefault="007F416B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0935F1" w14:textId="77777777" w:rsidR="007F416B" w:rsidRPr="00657B05" w:rsidRDefault="007F416B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72674C05" w14:textId="77777777" w:rsidR="007F416B" w:rsidRPr="00657B05" w:rsidRDefault="007F416B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7FDC4430" w14:textId="77777777" w:rsidR="007F416B" w:rsidRPr="00657B05" w:rsidRDefault="007F416B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4030E6B0" w14:textId="77777777" w:rsidR="007F416B" w:rsidRPr="00657B05" w:rsidRDefault="007F416B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F0ED484" w14:textId="77777777" w:rsidR="007F416B" w:rsidRPr="00657B05" w:rsidRDefault="007F416B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3C09" w:rsidRPr="006375B5" w14:paraId="30F0914D" w14:textId="77777777" w:rsidTr="007F416B">
        <w:trPr>
          <w:trHeight w:val="30"/>
        </w:trPr>
        <w:tc>
          <w:tcPr>
            <w:tcW w:w="4134" w:type="dxa"/>
          </w:tcPr>
          <w:p w14:paraId="7D0E77B7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2F13A3B7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1F7C5D41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1123BD1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338D730E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5483A76B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59BA9637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6219225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3C09" w:rsidRPr="006375B5" w14:paraId="439B365B" w14:textId="77777777" w:rsidTr="007F416B">
        <w:trPr>
          <w:trHeight w:val="30"/>
        </w:trPr>
        <w:tc>
          <w:tcPr>
            <w:tcW w:w="4134" w:type="dxa"/>
          </w:tcPr>
          <w:p w14:paraId="337C0AAB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38B22028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5" w:type="dxa"/>
          </w:tcPr>
          <w:p w14:paraId="248876CC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24248E7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  <w:gridSpan w:val="2"/>
          </w:tcPr>
          <w:p w14:paraId="63F382C2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0FEC3933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  <w:gridSpan w:val="2"/>
          </w:tcPr>
          <w:p w14:paraId="745B2281" w14:textId="77777777" w:rsidR="00663C09" w:rsidRPr="00657B05" w:rsidRDefault="00663C09" w:rsidP="0062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20" w:lineRule="auto"/>
              <w:ind w:left="-110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747ABEB" w14:textId="77777777" w:rsidR="00663C09" w:rsidRPr="00657B05" w:rsidRDefault="00663C09" w:rsidP="0062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20" w:lineRule="auto"/>
              <w:ind w:left="-110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3332" w:rsidRPr="00CD0E61" w14:paraId="7CAA20D3" w14:textId="77777777" w:rsidTr="00955600">
        <w:trPr>
          <w:tblHeader/>
        </w:trPr>
        <w:tc>
          <w:tcPr>
            <w:tcW w:w="4134" w:type="dxa"/>
          </w:tcPr>
          <w:p w14:paraId="06F22E6E" w14:textId="25BA3B8F" w:rsidR="002E3332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78" w:type="dxa"/>
          </w:tcPr>
          <w:p w14:paraId="13EBEFEE" w14:textId="77777777" w:rsidR="002E3332" w:rsidRPr="006375B5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D603941" w14:textId="77777777" w:rsidR="002E3332" w:rsidRPr="006375B5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814A81" w14:textId="77777777" w:rsidR="002E3332" w:rsidRPr="006375B5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4132D" w14:textId="77777777" w:rsidR="002E3332" w:rsidRPr="006375B5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33076CB" w14:textId="77777777" w:rsidR="002E3332" w:rsidRPr="00CD0E61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3499" w14:textId="77777777" w:rsidR="002E3332" w:rsidRPr="00CD0E61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D085D0" w14:textId="77777777" w:rsidR="002E3332" w:rsidRPr="00CD0E61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332" w:rsidRPr="00C64109" w14:paraId="15F903AE" w14:textId="77777777" w:rsidTr="00B178CE">
        <w:trPr>
          <w:tblHeader/>
        </w:trPr>
        <w:tc>
          <w:tcPr>
            <w:tcW w:w="4134" w:type="dxa"/>
          </w:tcPr>
          <w:p w14:paraId="2EC95A4D" w14:textId="0D0EE269" w:rsidR="002E3332" w:rsidRPr="006F1263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D9A09E5" w14:textId="22FCCBDB" w:rsidR="002E3332" w:rsidRPr="00F82E8A" w:rsidRDefault="00BF728B" w:rsidP="00D60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365" w:type="dxa"/>
          </w:tcPr>
          <w:p w14:paraId="197A92CD" w14:textId="77777777" w:rsidR="002E3332" w:rsidRPr="006375B5" w:rsidRDefault="002E3332" w:rsidP="002E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0E5E78A6" w14:textId="17FD07B5" w:rsidR="002E3332" w:rsidRPr="00F82E8A" w:rsidRDefault="002E333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66" w:type="dxa"/>
          </w:tcPr>
          <w:p w14:paraId="5947384B" w14:textId="77777777" w:rsidR="002E3332" w:rsidRPr="006375B5" w:rsidRDefault="002E3332" w:rsidP="00C64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1C4773BC" w14:textId="0F848C25" w:rsidR="002E3332" w:rsidRPr="00CD0E61" w:rsidRDefault="00BF728B" w:rsidP="00D60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C2FA8A4" w14:textId="77777777" w:rsidR="002E3332" w:rsidRPr="00CD0E61" w:rsidRDefault="002E3332" w:rsidP="00D60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B65A85E" w14:textId="611D5D54" w:rsidR="002E3332" w:rsidRDefault="002E3332" w:rsidP="00D60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89952D1" w14:textId="02EB3E17" w:rsidR="0048611F" w:rsidRPr="0075134F" w:rsidRDefault="0048611F" w:rsidP="0075134F">
      <w:pPr>
        <w:rPr>
          <w:rFonts w:asciiTheme="majorBidi" w:hAnsiTheme="majorBidi" w:cstheme="majorBidi"/>
          <w:sz w:val="30"/>
          <w:szCs w:val="30"/>
        </w:rPr>
      </w:pPr>
    </w:p>
    <w:p w14:paraId="15714A60" w14:textId="77777777" w:rsidR="00156FEE" w:rsidRPr="004417DD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417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63EFA26" w14:textId="77777777" w:rsidR="00156FEE" w:rsidRPr="004417DD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F984FC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สัญญาเงินกู้ยืม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ระหว่างกัน</w:t>
      </w:r>
    </w:p>
    <w:p w14:paraId="0B6FA492" w14:textId="77777777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5509339A" w14:textId="2FC7ADF4" w:rsidR="005C381A" w:rsidRPr="00BF6303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630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บริษัทได้ทำสัญญาเงินให้กู้ยืมระยะสั้นประเภทไม่มีหลักประกันกับบริษัทย่อยหลายแห่ง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BF6303">
        <w:rPr>
          <w:rFonts w:ascii="Angsana New" w:hAnsi="Angsana New" w:hint="cs"/>
          <w:sz w:val="30"/>
          <w:szCs w:val="30"/>
          <w:cs/>
        </w:rPr>
        <w:t>ร้อยละ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="00714DD7">
        <w:rPr>
          <w:rFonts w:ascii="Angsana New" w:hAnsi="Angsana New"/>
          <w:sz w:val="30"/>
          <w:szCs w:val="30"/>
        </w:rPr>
        <w:t>3.07</w:t>
      </w:r>
      <w:r w:rsidR="00BA002E">
        <w:rPr>
          <w:rFonts w:ascii="Angsana New" w:hAnsi="Angsana New"/>
          <w:sz w:val="30"/>
          <w:szCs w:val="30"/>
        </w:rPr>
        <w:t xml:space="preserve"> </w:t>
      </w:r>
      <w:r w:rsidR="00BA002E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BA002E">
        <w:rPr>
          <w:rFonts w:ascii="Angsana New" w:hAnsi="Angsana New"/>
          <w:sz w:val="30"/>
          <w:szCs w:val="30"/>
        </w:rPr>
        <w:t>3.09</w:t>
      </w:r>
      <w:r>
        <w:rPr>
          <w:rFonts w:ascii="Angsana New" w:hAnsi="Angsana New"/>
          <w:sz w:val="30"/>
          <w:szCs w:val="30"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ต่อ</w:t>
      </w:r>
      <w:r w:rsidRPr="00F61065">
        <w:rPr>
          <w:rFonts w:ascii="Angsana New" w:hAnsi="Angsana New" w:hint="cs"/>
          <w:sz w:val="30"/>
          <w:szCs w:val="30"/>
          <w:cs/>
        </w:rPr>
        <w:t>ปี</w:t>
      </w:r>
      <w:r w:rsidRPr="00F61065">
        <w:rPr>
          <w:rFonts w:ascii="Angsana New" w:hAnsi="Angsana New"/>
          <w:sz w:val="30"/>
          <w:szCs w:val="30"/>
          <w:cs/>
        </w:rPr>
        <w:t xml:space="preserve"> </w:t>
      </w:r>
      <w:r w:rsidRPr="00F61065">
        <w:rPr>
          <w:rFonts w:ascii="Angsana New" w:hAnsi="Angsana New"/>
          <w:i/>
          <w:iCs/>
          <w:sz w:val="30"/>
          <w:szCs w:val="30"/>
          <w:cs/>
        </w:rPr>
        <w:t>(</w:t>
      </w:r>
      <w:r w:rsidRPr="00F61065">
        <w:rPr>
          <w:rFonts w:ascii="Angsana New" w:hAnsi="Angsana New"/>
          <w:i/>
          <w:iCs/>
          <w:sz w:val="30"/>
          <w:szCs w:val="30"/>
        </w:rPr>
        <w:t>3</w:t>
      </w:r>
      <w:r w:rsidR="00BA002E">
        <w:rPr>
          <w:rFonts w:ascii="Angsana New" w:hAnsi="Angsana New"/>
          <w:i/>
          <w:iCs/>
          <w:sz w:val="30"/>
          <w:szCs w:val="30"/>
        </w:rPr>
        <w:t>1</w:t>
      </w:r>
      <w:r w:rsidR="00EF4E20" w:rsidRPr="00F6106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A002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EF4E20" w:rsidRPr="00F6106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F4E20" w:rsidRPr="00F61065">
        <w:rPr>
          <w:rFonts w:ascii="Angsana New" w:hAnsi="Angsana New"/>
          <w:i/>
          <w:iCs/>
          <w:sz w:val="30"/>
          <w:szCs w:val="30"/>
        </w:rPr>
        <w:t>2567</w:t>
      </w:r>
      <w:r w:rsidRPr="00F61065">
        <w:rPr>
          <w:rFonts w:ascii="Angsana New" w:hAnsi="Angsana New"/>
          <w:i/>
          <w:iCs/>
          <w:sz w:val="30"/>
          <w:szCs w:val="30"/>
        </w:rPr>
        <w:t xml:space="preserve">: </w:t>
      </w:r>
      <w:r w:rsidRPr="00F6106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A002E">
        <w:rPr>
          <w:rFonts w:ascii="Angsana New" w:hAnsi="Angsana New"/>
          <w:i/>
          <w:iCs/>
          <w:sz w:val="30"/>
          <w:szCs w:val="30"/>
        </w:rPr>
        <w:t>2</w:t>
      </w:r>
      <w:r w:rsidR="00433FB6" w:rsidRPr="00F61065">
        <w:rPr>
          <w:rFonts w:ascii="Angsana New" w:hAnsi="Angsana New"/>
          <w:i/>
          <w:iCs/>
          <w:sz w:val="30"/>
          <w:szCs w:val="30"/>
        </w:rPr>
        <w:t>.</w:t>
      </w:r>
      <w:r w:rsidR="00BA002E">
        <w:rPr>
          <w:rFonts w:ascii="Angsana New" w:hAnsi="Angsana New"/>
          <w:i/>
          <w:iCs/>
          <w:sz w:val="30"/>
          <w:szCs w:val="30"/>
        </w:rPr>
        <w:t xml:space="preserve">88 </w:t>
      </w:r>
      <w:r w:rsidR="00BA002E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BA002E">
        <w:rPr>
          <w:rFonts w:ascii="Angsana New" w:hAnsi="Angsana New"/>
          <w:i/>
          <w:iCs/>
          <w:sz w:val="30"/>
          <w:szCs w:val="30"/>
        </w:rPr>
        <w:t>2.91</w:t>
      </w:r>
      <w:r w:rsidRPr="00F61065">
        <w:rPr>
          <w:rFonts w:ascii="Angsana New" w:hAnsi="Angsana New"/>
          <w:i/>
          <w:iCs/>
          <w:sz w:val="30"/>
          <w:szCs w:val="30"/>
        </w:rPr>
        <w:t xml:space="preserve"> </w:t>
      </w:r>
      <w:r w:rsidRPr="00F6106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F6106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D0D8E7C" w14:textId="77777777" w:rsidR="005C381A" w:rsidRPr="00DE7037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C200855" w14:textId="00B4C802" w:rsidR="005C381A" w:rsidRPr="00A507A2" w:rsidRDefault="005C381A" w:rsidP="005C381A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2361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บริษัทได้ทำสัญญาเงินให้กู้ยืมระยะยาวประเภทไม่มีหลักประกันกับบริษัทย่อยหลายแห่ง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="004F655F" w:rsidRPr="00BF6303">
        <w:rPr>
          <w:rFonts w:ascii="Angsana New" w:hAnsi="Angsana New" w:hint="cs"/>
          <w:sz w:val="30"/>
          <w:szCs w:val="30"/>
          <w:cs/>
        </w:rPr>
        <w:t>ร้อยละ</w:t>
      </w:r>
      <w:r w:rsidR="004F655F" w:rsidRPr="00BF6303">
        <w:rPr>
          <w:rFonts w:ascii="Angsana New" w:hAnsi="Angsana New"/>
          <w:sz w:val="30"/>
          <w:szCs w:val="30"/>
          <w:cs/>
        </w:rPr>
        <w:t xml:space="preserve"> </w:t>
      </w:r>
      <w:r w:rsidR="00714DD7">
        <w:rPr>
          <w:rFonts w:ascii="Angsana New" w:hAnsi="Angsana New"/>
          <w:sz w:val="30"/>
          <w:szCs w:val="30"/>
        </w:rPr>
        <w:t>3.11</w:t>
      </w:r>
      <w:r w:rsidR="00BA002E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BA002E">
        <w:rPr>
          <w:rFonts w:ascii="Angsana New" w:hAnsi="Angsana New"/>
          <w:sz w:val="30"/>
          <w:szCs w:val="30"/>
        </w:rPr>
        <w:t>3.13</w:t>
      </w:r>
      <w:r w:rsidR="004F655F">
        <w:rPr>
          <w:rFonts w:ascii="Angsana New" w:hAnsi="Angsana New"/>
          <w:sz w:val="30"/>
          <w:szCs w:val="30"/>
        </w:rPr>
        <w:t xml:space="preserve"> </w:t>
      </w:r>
      <w:r w:rsidR="004F655F" w:rsidRPr="00810624">
        <w:rPr>
          <w:rFonts w:ascii="Angsana New" w:hAnsi="Angsana New" w:hint="cs"/>
          <w:sz w:val="30"/>
          <w:szCs w:val="30"/>
          <w:cs/>
        </w:rPr>
        <w:t>ต่อปี</w:t>
      </w:r>
      <w:r w:rsidR="004F655F" w:rsidRPr="00810624">
        <w:rPr>
          <w:rFonts w:ascii="Angsana New" w:hAnsi="Angsana New"/>
          <w:sz w:val="30"/>
          <w:szCs w:val="30"/>
          <w:cs/>
        </w:rPr>
        <w:t xml:space="preserve"> </w:t>
      </w:r>
      <w:r w:rsidRPr="00810624">
        <w:rPr>
          <w:rFonts w:ascii="Angsana New" w:hAnsi="Angsana New"/>
          <w:i/>
          <w:iCs/>
          <w:sz w:val="30"/>
          <w:szCs w:val="30"/>
          <w:cs/>
        </w:rPr>
        <w:t>(</w:t>
      </w:r>
      <w:r w:rsidR="004F655F" w:rsidRPr="00810624">
        <w:rPr>
          <w:rFonts w:ascii="Angsana New" w:hAnsi="Angsana New"/>
          <w:i/>
          <w:iCs/>
          <w:sz w:val="30"/>
          <w:szCs w:val="30"/>
        </w:rPr>
        <w:t>3</w:t>
      </w:r>
      <w:r w:rsidR="00BA002E">
        <w:rPr>
          <w:rFonts w:ascii="Angsana New" w:hAnsi="Angsana New"/>
          <w:i/>
          <w:iCs/>
          <w:sz w:val="30"/>
          <w:szCs w:val="30"/>
        </w:rPr>
        <w:t>1</w:t>
      </w:r>
      <w:r w:rsidR="004F655F" w:rsidRPr="008106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002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EF4E20" w:rsidRPr="00810624">
        <w:rPr>
          <w:rFonts w:ascii="Angsana New" w:hAnsi="Angsana New"/>
          <w:i/>
          <w:iCs/>
          <w:sz w:val="30"/>
          <w:szCs w:val="30"/>
        </w:rPr>
        <w:t xml:space="preserve"> 2567</w:t>
      </w:r>
      <w:r w:rsidR="004F655F" w:rsidRPr="00810624">
        <w:rPr>
          <w:rFonts w:ascii="Angsana New" w:hAnsi="Angsana New"/>
          <w:i/>
          <w:iCs/>
          <w:sz w:val="30"/>
          <w:szCs w:val="30"/>
        </w:rPr>
        <w:t xml:space="preserve">: </w:t>
      </w:r>
      <w:r w:rsidR="004F655F" w:rsidRPr="00810624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4F655F" w:rsidRPr="008106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002E">
        <w:rPr>
          <w:rFonts w:ascii="Angsana New" w:hAnsi="Angsana New"/>
          <w:i/>
          <w:iCs/>
          <w:sz w:val="30"/>
          <w:szCs w:val="30"/>
        </w:rPr>
        <w:t>2</w:t>
      </w:r>
      <w:r w:rsidR="00810624" w:rsidRPr="00810624">
        <w:rPr>
          <w:rFonts w:ascii="Angsana New" w:hAnsi="Angsana New"/>
          <w:i/>
          <w:iCs/>
          <w:sz w:val="30"/>
          <w:szCs w:val="30"/>
        </w:rPr>
        <w:t>.</w:t>
      </w:r>
      <w:r w:rsidR="00BA002E">
        <w:rPr>
          <w:rFonts w:ascii="Angsana New" w:hAnsi="Angsana New"/>
          <w:i/>
          <w:iCs/>
          <w:sz w:val="30"/>
          <w:szCs w:val="30"/>
        </w:rPr>
        <w:t xml:space="preserve">92 </w:t>
      </w:r>
      <w:r w:rsidR="00BA002E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BA002E">
        <w:rPr>
          <w:rFonts w:ascii="Angsana New" w:hAnsi="Angsana New"/>
          <w:i/>
          <w:iCs/>
          <w:sz w:val="30"/>
          <w:szCs w:val="30"/>
        </w:rPr>
        <w:t>2.95</w:t>
      </w:r>
      <w:r w:rsidR="004F655F" w:rsidRPr="00810624">
        <w:rPr>
          <w:rFonts w:ascii="Angsana New" w:hAnsi="Angsana New"/>
          <w:i/>
          <w:iCs/>
          <w:sz w:val="30"/>
          <w:szCs w:val="30"/>
        </w:rPr>
        <w:t xml:space="preserve"> </w:t>
      </w:r>
      <w:r w:rsidR="004F655F" w:rsidRPr="0081062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810624">
        <w:rPr>
          <w:rFonts w:ascii="Angsana New" w:hAnsi="Angsana New"/>
          <w:i/>
          <w:iCs/>
          <w:sz w:val="30"/>
          <w:szCs w:val="30"/>
          <w:cs/>
        </w:rPr>
        <w:t>)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</w:p>
    <w:p w14:paraId="23EC8431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980113" w14:textId="77777777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396E155D" w14:textId="77777777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3653FF" w14:textId="41C9CF09" w:rsidR="005C381A" w:rsidRPr="006375B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บริษัทย่อยแห่งหนึ่งมี</w:t>
      </w:r>
      <w:r w:rsidRPr="006375B5">
        <w:rPr>
          <w:rFonts w:ascii="Angsana New" w:hAnsi="Angsana New"/>
          <w:sz w:val="30"/>
          <w:szCs w:val="30"/>
          <w:cs/>
        </w:rPr>
        <w:t>เงินกู้ยืมระยะยาวจาก</w:t>
      </w:r>
      <w:r w:rsidRPr="006375B5">
        <w:rPr>
          <w:rFonts w:ascii="Angsana New" w:hAnsi="Angsana New" w:hint="cs"/>
          <w:sz w:val="30"/>
          <w:szCs w:val="30"/>
          <w:cs/>
        </w:rPr>
        <w:t>ผู้</w:t>
      </w:r>
      <w:r w:rsidRPr="006375B5">
        <w:rPr>
          <w:rFonts w:ascii="Angsana New" w:hAnsi="Angsana New"/>
          <w:sz w:val="30"/>
          <w:szCs w:val="30"/>
          <w:cs/>
        </w:rPr>
        <w:t>ถือหุ้นของบริษัทย่อย</w:t>
      </w:r>
      <w:r w:rsidRPr="006375B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Pr="006375B5">
        <w:rPr>
          <w:rFonts w:ascii="Angsana New" w:hAnsi="Angsana New"/>
          <w:sz w:val="30"/>
          <w:szCs w:val="30"/>
          <w:cs/>
        </w:rPr>
        <w:t>มีเงื่อนไขการเรียกชำระคืนเมื่อทวงถาม เงินกู้ยืมระยะยาวถูกจัด</w:t>
      </w:r>
      <w:r w:rsidRPr="006375B5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</w:t>
      </w:r>
      <w:r w:rsidR="00465A27">
        <w:rPr>
          <w:rFonts w:ascii="Angsana New" w:hAnsi="Angsana New"/>
          <w:spacing w:val="-4"/>
          <w:sz w:val="30"/>
          <w:szCs w:val="30"/>
        </w:rPr>
        <w:t xml:space="preserve"> 24 </w:t>
      </w:r>
      <w:r w:rsidR="00CC283D" w:rsidRPr="00CC283D">
        <w:rPr>
          <w:rFonts w:ascii="Angsana New" w:hAnsi="Angsana New" w:hint="cs"/>
          <w:spacing w:val="-4"/>
          <w:sz w:val="30"/>
          <w:szCs w:val="30"/>
          <w:cs/>
        </w:rPr>
        <w:t>เดือนนับจากวันสิ้นงวด</w:t>
      </w:r>
    </w:p>
    <w:p w14:paraId="724134DA" w14:textId="77777777" w:rsidR="005C381A" w:rsidRPr="0094696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4A957985" w14:textId="77777777" w:rsidR="005C381A" w:rsidRPr="005810B8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6363B390" w14:textId="77777777" w:rsidR="005C381A" w:rsidRPr="00946965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76DA746" w14:textId="220EE99C" w:rsidR="005C381A" w:rsidRPr="00946965" w:rsidRDefault="005C381A" w:rsidP="00946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2B3">
        <w:rPr>
          <w:rFonts w:ascii="Angsana New" w:hAnsi="Angsana New" w:hint="cs"/>
          <w:sz w:val="30"/>
          <w:szCs w:val="30"/>
          <w:cs/>
        </w:rPr>
        <w:t>ณ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วันที่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/>
          <w:sz w:val="30"/>
          <w:szCs w:val="30"/>
        </w:rPr>
        <w:t>31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C6410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64109">
        <w:rPr>
          <w:rFonts w:ascii="Angsana New" w:hAnsi="Angsana New"/>
          <w:sz w:val="30"/>
          <w:szCs w:val="30"/>
        </w:rPr>
        <w:t>2568</w:t>
      </w:r>
      <w:r w:rsidRPr="007502B3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</w:t>
      </w:r>
      <w:r w:rsidRPr="007502B3">
        <w:rPr>
          <w:rFonts w:ascii="Angsana New" w:hAnsi="Angsana New"/>
          <w:sz w:val="30"/>
          <w:szCs w:val="30"/>
          <w:cs/>
        </w:rPr>
        <w:t>มี</w:t>
      </w:r>
      <w:r w:rsidRPr="007502B3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7502B3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Pr="007502B3">
        <w:rPr>
          <w:rFonts w:ascii="Angsana New" w:hAnsi="Angsana New" w:hint="cs"/>
          <w:sz w:val="30"/>
          <w:szCs w:val="30"/>
          <w:cs/>
        </w:rPr>
        <w:t>และการร่วมค้าที่มีต่อสถาบันการเงิน</w:t>
      </w:r>
      <w:r w:rsidRPr="007502B3">
        <w:rPr>
          <w:rFonts w:ascii="Angsana New" w:hAnsi="Angsana New"/>
          <w:sz w:val="30"/>
          <w:szCs w:val="30"/>
          <w:cs/>
        </w:rPr>
        <w:t>ที่เบิกใช้แล้ว</w:t>
      </w:r>
      <w:r>
        <w:rPr>
          <w:rFonts w:ascii="Angsana New" w:hAnsi="Angsana New"/>
          <w:sz w:val="30"/>
          <w:szCs w:val="30"/>
          <w:cs/>
        </w:rPr>
        <w:br/>
      </w:r>
      <w:r w:rsidRPr="007502B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231CD">
        <w:rPr>
          <w:rFonts w:ascii="Angsana New" w:hAnsi="Angsana New"/>
          <w:sz w:val="30"/>
          <w:szCs w:val="30"/>
        </w:rPr>
        <w:t>4,496.78</w:t>
      </w:r>
      <w:r w:rsidR="004F655F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2EB5">
        <w:rPr>
          <w:rFonts w:ascii="Angsana New" w:hAnsi="Angsana New"/>
          <w:sz w:val="30"/>
          <w:szCs w:val="30"/>
        </w:rPr>
        <w:t>3,127.46</w:t>
      </w:r>
      <w:r w:rsidRPr="007502B3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</w:rPr>
        <w:t>2567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408CA">
        <w:rPr>
          <w:rFonts w:ascii="Angsana New" w:hAnsi="Angsana New"/>
          <w:i/>
          <w:iCs/>
          <w:sz w:val="30"/>
          <w:szCs w:val="30"/>
        </w:rPr>
        <w:t xml:space="preserve">3,403.06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br/>
      </w:r>
      <w:r w:rsidRPr="001408CA">
        <w:rPr>
          <w:rFonts w:ascii="Angsana New" w:hAnsi="Angsana New"/>
          <w:i/>
          <w:iCs/>
          <w:sz w:val="30"/>
          <w:szCs w:val="30"/>
        </w:rPr>
        <w:t xml:space="preserve">1,986.70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1408CA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และที่ยังไม่ได้เบิกใช้จำนวนเงิน</w:t>
      </w:r>
      <w:r w:rsidR="004F655F">
        <w:rPr>
          <w:rFonts w:ascii="Angsana New" w:hAnsi="Angsana New"/>
          <w:sz w:val="30"/>
          <w:szCs w:val="30"/>
        </w:rPr>
        <w:t xml:space="preserve"> </w:t>
      </w:r>
      <w:r w:rsidR="00662EB5">
        <w:rPr>
          <w:rFonts w:ascii="Angsana New" w:hAnsi="Angsana New"/>
          <w:sz w:val="30"/>
          <w:szCs w:val="30"/>
        </w:rPr>
        <w:t>2,907.15</w:t>
      </w:r>
      <w:r w:rsidR="00182C07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62EB5">
        <w:rPr>
          <w:rFonts w:ascii="Angsana New" w:hAnsi="Angsana New"/>
          <w:sz w:val="30"/>
          <w:szCs w:val="30"/>
        </w:rPr>
        <w:t>1,407.15</w:t>
      </w:r>
      <w:r w:rsidR="004F655F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ตามลำดับ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</w:rPr>
        <w:t>2567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408CA">
        <w:rPr>
          <w:rFonts w:ascii="Angsana New" w:hAnsi="Angsana New"/>
          <w:i/>
          <w:iCs/>
          <w:sz w:val="30"/>
          <w:szCs w:val="30"/>
        </w:rPr>
        <w:t xml:space="preserve">3,331.53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</w:rPr>
        <w:t xml:space="preserve">1,831.53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โดยทั่วไป</w:t>
      </w:r>
      <w:r w:rsidRPr="007502B3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การค้ำประกันนี้มีผลผูกพันต่อบริษัทนานเท่าที่ภาระหนี้สินยังไม่ได้ชำระ</w:t>
      </w:r>
    </w:p>
    <w:p w14:paraId="54B7136E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713C21" w14:textId="77777777" w:rsidR="005C381A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3C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สัญญาขายอสังหาริมทรัพย์เพื่อการลงทุน</w:t>
      </w:r>
    </w:p>
    <w:p w14:paraId="3F2CD9F6" w14:textId="77777777" w:rsidR="00BA002E" w:rsidRPr="00BA002E" w:rsidRDefault="00BA002E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cs="Arial"/>
          <w:i/>
          <w:iCs/>
          <w:sz w:val="22"/>
          <w:szCs w:val="22"/>
        </w:rPr>
      </w:pPr>
    </w:p>
    <w:p w14:paraId="44EC482F" w14:textId="77777777" w:rsidR="00BA002E" w:rsidRDefault="00BA002E" w:rsidP="00BA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123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9123CF">
        <w:rPr>
          <w:rFonts w:ascii="Angsana New" w:hAnsi="Angsana New" w:hint="cs"/>
          <w:sz w:val="30"/>
          <w:szCs w:val="30"/>
          <w:cs/>
        </w:rPr>
        <w:t>ขายที่ดินให้กับกิจการที่เกี่ยวข้องกันแห่งหนึ่ง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43.63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16.99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06429F77" w14:textId="77777777" w:rsidR="00BA002E" w:rsidRPr="00BA002E" w:rsidRDefault="00BA002E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cs="Arial"/>
          <w:i/>
          <w:iCs/>
          <w:sz w:val="22"/>
          <w:szCs w:val="22"/>
        </w:rPr>
      </w:pPr>
    </w:p>
    <w:p w14:paraId="289983DF" w14:textId="77777777" w:rsidR="00BA002E" w:rsidRDefault="00BA002E" w:rsidP="00BA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23 </w:t>
      </w:r>
      <w:r w:rsidRPr="009123CF">
        <w:rPr>
          <w:rFonts w:ascii="Angsana New" w:hAnsi="Angsana New" w:hint="cs"/>
          <w:sz w:val="30"/>
          <w:szCs w:val="30"/>
          <w:cs/>
        </w:rPr>
        <w:t>ธันวาคม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2567 </w:t>
      </w:r>
      <w:r w:rsidRPr="009123CF">
        <w:rPr>
          <w:rFonts w:ascii="Angsana New" w:hAnsi="Angsana New" w:hint="cs"/>
          <w:sz w:val="30"/>
          <w:szCs w:val="30"/>
          <w:cs/>
        </w:rPr>
        <w:t>บริษัทขายที่ดินและสิ่งปลูกสร้างให้กับกิจการที่เกี่ยวข้องกันแห่งหนึ่ง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487.52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89.82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291C774F" w14:textId="77777777" w:rsidR="005C381A" w:rsidRPr="00D600F7" w:rsidRDefault="005C381A" w:rsidP="005C381A">
      <w:pPr>
        <w:rPr>
          <w:sz w:val="22"/>
          <w:szCs w:val="22"/>
          <w:lang w:val="x-none" w:eastAsia="x-none"/>
        </w:rPr>
      </w:pPr>
      <w:r w:rsidRPr="00D600F7">
        <w:rPr>
          <w:sz w:val="22"/>
          <w:szCs w:val="22"/>
          <w:lang w:val="x-none" w:eastAsia="x-none"/>
        </w:rPr>
        <w:t xml:space="preserve"> </w:t>
      </w:r>
    </w:p>
    <w:p w14:paraId="4419E9D1" w14:textId="77777777" w:rsidR="005C381A" w:rsidRPr="009123CF" w:rsidRDefault="005C381A" w:rsidP="005C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28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พฤศจิกายน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2567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บริษัทขายที่ดินให้กับกิจการที่เกี่ยวข้องกันแห่งหนึ่ง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157.50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52.42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244CF316" w14:textId="379A1681" w:rsidR="0043392A" w:rsidRPr="0043392A" w:rsidRDefault="005C381A" w:rsidP="00BA002E">
      <w:pPr>
        <w:rPr>
          <w:rFonts w:ascii="Angsana New" w:hAnsi="Angsana New"/>
          <w:sz w:val="22"/>
          <w:szCs w:val="22"/>
        </w:rPr>
      </w:pPr>
      <w:r w:rsidRPr="00D600F7">
        <w:rPr>
          <w:sz w:val="22"/>
          <w:szCs w:val="22"/>
          <w:lang w:val="x-none" w:eastAsia="x-none"/>
        </w:rPr>
        <w:t xml:space="preserve"> </w:t>
      </w:r>
    </w:p>
    <w:p w14:paraId="6BF7B49A" w14:textId="4B5723A8" w:rsidR="00006DA1" w:rsidRPr="004417DD" w:rsidRDefault="00006DA1" w:rsidP="00F10A07">
      <w:pPr>
        <w:pStyle w:val="Heading6"/>
        <w:numPr>
          <w:ilvl w:val="0"/>
          <w:numId w:val="19"/>
        </w:numPr>
        <w:ind w:left="540" w:hanging="567"/>
        <w:jc w:val="both"/>
        <w:rPr>
          <w:rFonts w:ascii="Angsana New" w:hAnsi="Angsana New"/>
          <w:sz w:val="30"/>
          <w:szCs w:val="30"/>
        </w:rPr>
      </w:pPr>
      <w:r w:rsidRPr="004417DD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4417DD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4417DD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43392A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887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5"/>
        <w:gridCol w:w="898"/>
        <w:gridCol w:w="1082"/>
        <w:gridCol w:w="361"/>
        <w:gridCol w:w="1081"/>
        <w:gridCol w:w="270"/>
        <w:gridCol w:w="1081"/>
        <w:gridCol w:w="270"/>
        <w:gridCol w:w="1160"/>
      </w:tblGrid>
      <w:tr w:rsidR="00153639" w:rsidRPr="006375B5" w14:paraId="4966856E" w14:textId="77777777" w:rsidTr="00771609">
        <w:trPr>
          <w:tblHeader/>
        </w:trPr>
        <w:tc>
          <w:tcPr>
            <w:tcW w:w="1696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FF7" w:rsidRPr="006375B5" w14:paraId="26A84B09" w14:textId="77777777" w:rsidTr="00771609">
        <w:trPr>
          <w:tblHeader/>
        </w:trPr>
        <w:tc>
          <w:tcPr>
            <w:tcW w:w="1696" w:type="pct"/>
          </w:tcPr>
          <w:p w14:paraId="7D199902" w14:textId="77777777" w:rsidR="00D6167E" w:rsidRPr="006375B5" w:rsidRDefault="00D6167E" w:rsidP="00D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5A0FEFF0" w14:textId="1A322DF5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074C11A" w14:textId="59BCACF4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92" w:type="pct"/>
            <w:shd w:val="clear" w:color="auto" w:fill="auto"/>
          </w:tcPr>
          <w:p w14:paraId="0A20C00A" w14:textId="388A19B0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2573FEF3" w14:textId="442108CB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087668" w14:textId="4A83B05B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55B37495" w14:textId="7620F05E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608C5B42" w14:textId="6685959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19" w:type="pct"/>
            <w:shd w:val="clear" w:color="auto" w:fill="auto"/>
          </w:tcPr>
          <w:p w14:paraId="0395D8BC" w14:textId="3E4CCC89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E6FF7" w:rsidRPr="006375B5" w14:paraId="33E57B93" w14:textId="77777777" w:rsidTr="00771609">
        <w:trPr>
          <w:tblHeader/>
        </w:trPr>
        <w:tc>
          <w:tcPr>
            <w:tcW w:w="1696" w:type="pct"/>
          </w:tcPr>
          <w:p w14:paraId="61F1B87C" w14:textId="77777777" w:rsidR="00D6167E" w:rsidRPr="006375B5" w:rsidRDefault="00D6167E" w:rsidP="00D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13F4A6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4165E0F" w14:textId="00264F4A" w:rsidR="00D6167E" w:rsidRPr="000E564C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B027A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2" w:type="pct"/>
            <w:shd w:val="clear" w:color="auto" w:fill="auto"/>
          </w:tcPr>
          <w:p w14:paraId="29233CF8" w14:textId="6E01F9CC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47E6AF90" w14:textId="07A46317" w:rsidR="00D6167E" w:rsidRPr="00D6167E" w:rsidRDefault="00B027A7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77EA0D5D" w14:textId="0CD21BA0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690F91C2" w14:textId="7DE46FE9" w:rsidR="00D6167E" w:rsidRPr="000E564C" w:rsidRDefault="00B027A7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1557ABC0" w14:textId="3B2AE73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19" w:type="pct"/>
            <w:shd w:val="clear" w:color="auto" w:fill="auto"/>
          </w:tcPr>
          <w:p w14:paraId="5F64AA48" w14:textId="5AF9956E" w:rsidR="00D6167E" w:rsidRPr="00D6167E" w:rsidRDefault="00B027A7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41CB" w:rsidRPr="006375B5" w14:paraId="70059C9D" w14:textId="77777777" w:rsidTr="00771609">
        <w:trPr>
          <w:tblHeader/>
        </w:trPr>
        <w:tc>
          <w:tcPr>
            <w:tcW w:w="1696" w:type="pct"/>
          </w:tcPr>
          <w:p w14:paraId="21536E97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8C653ED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0B8E6000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41CB" w:rsidRPr="006375B5" w14:paraId="181E6E52" w14:textId="77777777" w:rsidTr="00771609">
        <w:tc>
          <w:tcPr>
            <w:tcW w:w="1696" w:type="pct"/>
          </w:tcPr>
          <w:p w14:paraId="22563137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78" w:type="pct"/>
          </w:tcPr>
          <w:p w14:paraId="5FAAE052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396CA5B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71609" w:rsidRPr="006375B5" w14:paraId="4B7403FA" w14:textId="77777777" w:rsidTr="00771609">
        <w:tc>
          <w:tcPr>
            <w:tcW w:w="1696" w:type="pct"/>
          </w:tcPr>
          <w:p w14:paraId="627AF789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78" w:type="pct"/>
          </w:tcPr>
          <w:p w14:paraId="22772201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605508" w14:textId="0773B0FB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18,195</w:t>
            </w:r>
          </w:p>
        </w:tc>
        <w:tc>
          <w:tcPr>
            <w:tcW w:w="192" w:type="pct"/>
          </w:tcPr>
          <w:p w14:paraId="3DAAF77D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E5393F" w14:textId="36063766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18,258</w:t>
            </w:r>
          </w:p>
        </w:tc>
        <w:tc>
          <w:tcPr>
            <w:tcW w:w="144" w:type="pct"/>
          </w:tcPr>
          <w:p w14:paraId="0ED200A1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ED2B1" w14:textId="5AD44BC3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59E9A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5F24CAA" w14:textId="2B877298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09" w:rsidRPr="006375B5" w14:paraId="18898B97" w14:textId="77777777" w:rsidTr="00771609">
        <w:tc>
          <w:tcPr>
            <w:tcW w:w="1696" w:type="pct"/>
          </w:tcPr>
          <w:p w14:paraId="3CC96F14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78" w:type="pct"/>
          </w:tcPr>
          <w:p w14:paraId="16B72344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D0A8BF" w14:textId="3D2E7283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</w:t>
            </w:r>
            <w:r w:rsidR="005024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2" w:type="pct"/>
          </w:tcPr>
          <w:p w14:paraId="01E64DFB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4A3833" w14:textId="278818BA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6,52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95AE833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ADE0B" w14:textId="1D6B6EC1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52CF3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4A6821" w14:textId="0643F7CE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09" w:rsidRPr="006375B5" w14:paraId="4FE64E47" w14:textId="77777777" w:rsidTr="00771609">
        <w:tc>
          <w:tcPr>
            <w:tcW w:w="1696" w:type="pct"/>
          </w:tcPr>
          <w:p w14:paraId="6FBCCBE9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78" w:type="pct"/>
          </w:tcPr>
          <w:p w14:paraId="38E7A25B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4C4883" w14:textId="0F6107EE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</w:t>
            </w:r>
            <w:r w:rsidR="005024A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92" w:type="pct"/>
          </w:tcPr>
          <w:p w14:paraId="6E86A00E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72A74" w14:textId="2B2954CA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3,97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6E4773D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F237E" w14:textId="3D849FB4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C18BCA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1C9754" w14:textId="7886515B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09" w:rsidRPr="006375B5" w14:paraId="01335FAA" w14:textId="77777777" w:rsidTr="00771609">
        <w:tc>
          <w:tcPr>
            <w:tcW w:w="1696" w:type="pct"/>
          </w:tcPr>
          <w:p w14:paraId="5155CEB0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78" w:type="pct"/>
          </w:tcPr>
          <w:p w14:paraId="63E7080F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2D0449" w14:textId="6A21A9FD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</w:t>
            </w:r>
            <w:r w:rsidR="00DD426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2" w:type="pct"/>
          </w:tcPr>
          <w:p w14:paraId="270A4062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54BD9A" w14:textId="6BA68C3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00FA9A29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F8C8E0" w14:textId="23EFA212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3EF2C5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8F45A26" w14:textId="53EC00C0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09" w:rsidRPr="006375B5" w14:paraId="1E7C027E" w14:textId="77777777" w:rsidTr="00771609">
        <w:tc>
          <w:tcPr>
            <w:tcW w:w="1696" w:type="pct"/>
          </w:tcPr>
          <w:p w14:paraId="2AE9B9E7" w14:textId="77777777" w:rsidR="00771609" w:rsidRPr="006375B5" w:rsidRDefault="00771609" w:rsidP="007716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8" w:type="pct"/>
          </w:tcPr>
          <w:p w14:paraId="638D8EC9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8AB9F61" w14:textId="27DE0391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30,7</w:t>
            </w:r>
            <w:r w:rsidR="005024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A00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2" w:type="pct"/>
          </w:tcPr>
          <w:p w14:paraId="7B0E3309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AC8E890" w14:textId="6F5E1B14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30,3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88EC5BD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44AD04" w14:textId="3B2952AC" w:rsidR="00771609" w:rsidRPr="00DD04FD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AE459F" w14:textId="77777777" w:rsidR="00771609" w:rsidRPr="00DD04FD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1B1D66F" w14:textId="1FE5A6C9" w:rsidR="00771609" w:rsidRPr="00DD04FD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71609" w:rsidRPr="006375B5" w14:paraId="4920244E" w14:textId="77777777" w:rsidTr="00771609">
        <w:tc>
          <w:tcPr>
            <w:tcW w:w="1696" w:type="pct"/>
          </w:tcPr>
          <w:p w14:paraId="16786F06" w14:textId="77777777" w:rsidR="00771609" w:rsidRPr="006375B5" w:rsidRDefault="00771609" w:rsidP="007716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78" w:type="pct"/>
          </w:tcPr>
          <w:p w14:paraId="2547FC18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9EE010" w14:textId="42047788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192" w:type="pct"/>
          </w:tcPr>
          <w:p w14:paraId="4B069A42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58A4A6" w14:textId="0841CD46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4,69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EB169DD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7374342" w14:textId="3B556AEC" w:rsidR="00771609" w:rsidRPr="006375B5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1C4479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D7B956C" w14:textId="483C291D" w:rsidR="00771609" w:rsidRPr="006375B5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1609" w:rsidRPr="006375B5" w14:paraId="27ADBFDD" w14:textId="77777777" w:rsidTr="00771609">
        <w:tc>
          <w:tcPr>
            <w:tcW w:w="1696" w:type="pct"/>
          </w:tcPr>
          <w:p w14:paraId="711D9688" w14:textId="77777777" w:rsidR="00771609" w:rsidRPr="006375B5" w:rsidRDefault="00771609" w:rsidP="007716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78" w:type="pct"/>
          </w:tcPr>
          <w:p w14:paraId="1724C337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61C65B" w14:textId="070DE838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</w:t>
            </w:r>
            <w:r w:rsidR="005024A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A00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2" w:type="pct"/>
          </w:tcPr>
          <w:p w14:paraId="5A0385CC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430BCF3" w14:textId="5F6CA568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35,0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CCD87F2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3E54EAB" w14:textId="56F3C2CA" w:rsidR="00771609" w:rsidRPr="00DD04FD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07C46C" w14:textId="77777777" w:rsidR="00771609" w:rsidRPr="00DD04FD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80735F4" w14:textId="47020AF0" w:rsidR="00771609" w:rsidRPr="00DD04FD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71609" w:rsidRPr="006375B5" w14:paraId="613AF2F4" w14:textId="77777777" w:rsidTr="00771609">
        <w:tc>
          <w:tcPr>
            <w:tcW w:w="1696" w:type="pct"/>
          </w:tcPr>
          <w:p w14:paraId="4FA63C2E" w14:textId="77777777" w:rsidR="00771609" w:rsidRPr="006375B5" w:rsidRDefault="00771609" w:rsidP="007716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78" w:type="pct"/>
          </w:tcPr>
          <w:p w14:paraId="375F81B6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FFE427" w14:textId="503FA00D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DD426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2" w:type="pct"/>
          </w:tcPr>
          <w:p w14:paraId="24E09F7C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53206D" w14:textId="661282B6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144" w:type="pct"/>
          </w:tcPr>
          <w:p w14:paraId="080FE146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441EE94" w14:textId="60849E2A" w:rsidR="00771609" w:rsidRPr="006375B5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6A8DCA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2CE590C" w14:textId="346A6504" w:rsidR="00771609" w:rsidRPr="00DD6C07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1609" w:rsidRPr="006375B5" w14:paraId="7D7D7D13" w14:textId="77777777" w:rsidTr="00771609">
        <w:tc>
          <w:tcPr>
            <w:tcW w:w="1696" w:type="pct"/>
          </w:tcPr>
          <w:p w14:paraId="2D87736D" w14:textId="77777777" w:rsidR="00771609" w:rsidRPr="006375B5" w:rsidRDefault="00771609" w:rsidP="007716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8" w:type="pct"/>
          </w:tcPr>
          <w:p w14:paraId="4063EEF2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17308106" w:rsidR="00771609" w:rsidRPr="006375B5" w:rsidRDefault="000472B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024A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024A9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92" w:type="pct"/>
          </w:tcPr>
          <w:p w14:paraId="2B505DBF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F2D6A96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59436F3C" w14:textId="77777777" w:rsidR="00771609" w:rsidRPr="006375B5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5AB4A8D8" w:rsidR="00771609" w:rsidRPr="00DD04FD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E609BC" w14:textId="77777777" w:rsidR="00771609" w:rsidRPr="00DD04FD" w:rsidRDefault="00771609" w:rsidP="007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0B21D65" w:rsidR="00771609" w:rsidRPr="00DD04FD" w:rsidRDefault="00771609" w:rsidP="0077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8B12CA8" w14:textId="77777777" w:rsidR="004417DD" w:rsidRPr="0043392A" w:rsidRDefault="004417DD" w:rsidP="0099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both"/>
        <w:rPr>
          <w:rFonts w:ascii="Angsana New" w:eastAsia="Times New Roman" w:hAnsi="Angsana New"/>
          <w:sz w:val="24"/>
          <w:szCs w:val="24"/>
        </w:rPr>
      </w:pPr>
    </w:p>
    <w:p w14:paraId="1C8626C3" w14:textId="7B2623A2" w:rsidR="00D50DC7" w:rsidRPr="0043392A" w:rsidRDefault="00642EF4" w:rsidP="00433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4417DD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4417DD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4417DD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4417D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417DD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4417DD">
        <w:rPr>
          <w:rFonts w:ascii="Angsana New" w:eastAsia="Times New Roman" w:hAnsi="Angsana New"/>
          <w:sz w:val="30"/>
          <w:szCs w:val="30"/>
        </w:rPr>
        <w:t>2</w:t>
      </w:r>
      <w:r w:rsidRPr="004417DD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4417D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4417DD">
        <w:rPr>
          <w:rFonts w:ascii="Angsana New" w:eastAsia="Times New Roman" w:hAnsi="Angsana New"/>
          <w:sz w:val="30"/>
          <w:szCs w:val="30"/>
        </w:rPr>
        <w:t>3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และห้องชุดซึ่งเป็นโครงการบ้านที่ดำเนินการและเริ่มขายแล้วรวม </w:t>
      </w:r>
      <w:r w:rsidR="007037FE" w:rsidRPr="00D262CD">
        <w:rPr>
          <w:rFonts w:ascii="Angsana New" w:eastAsia="Times New Roman" w:hAnsi="Angsana New"/>
          <w:sz w:val="30"/>
          <w:szCs w:val="30"/>
        </w:rPr>
        <w:t>7</w:t>
      </w:r>
      <w:r w:rsidR="004277A9" w:rsidRPr="00D262CD">
        <w:rPr>
          <w:rFonts w:ascii="Angsana New" w:eastAsia="Times New Roman" w:hAnsi="Angsana New"/>
          <w:sz w:val="30"/>
          <w:szCs w:val="30"/>
        </w:rPr>
        <w:t>3</w:t>
      </w:r>
      <w:r w:rsidR="003D05CE" w:rsidRPr="004417D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>โครงการ และส่วนหนึ่งเป็น</w:t>
      </w:r>
      <w:r w:rsidR="00322FAD" w:rsidRPr="004417DD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4417DD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490A866E" w14:textId="6046F086" w:rsidR="00006DA1" w:rsidRPr="004417DD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417DD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2180F21E" w14:textId="77777777" w:rsidR="00400B7B" w:rsidRPr="004417DD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38CD3835" w14:textId="140C2485" w:rsidR="009953F6" w:rsidRPr="00BA002E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BA002E">
        <w:rPr>
          <w:rFonts w:ascii="Angsana New" w:eastAsia="Times New Roman" w:hAnsi="Angsana New"/>
          <w:sz w:val="30"/>
          <w:szCs w:val="30"/>
          <w:cs/>
        </w:rPr>
        <w:t>บริษัทย่อย</w:t>
      </w:r>
      <w:r w:rsidR="00BA002E" w:rsidRPr="00BA002E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BA002E">
        <w:rPr>
          <w:rFonts w:ascii="Angsana New" w:eastAsia="Times New Roman" w:hAnsi="Angsana New"/>
          <w:sz w:val="30"/>
          <w:szCs w:val="30"/>
          <w:cs/>
        </w:rPr>
        <w:t>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กู้ยืมจากสถาบันการเงินเป็นจำนวนเงิน</w:t>
      </w:r>
      <w:r w:rsidRPr="00BA002E">
        <w:rPr>
          <w:rFonts w:ascii="Angsana New" w:eastAsia="Times New Roman" w:hAnsi="Angsana New"/>
          <w:sz w:val="30"/>
          <w:szCs w:val="30"/>
        </w:rPr>
        <w:t xml:space="preserve"> </w:t>
      </w:r>
      <w:r w:rsidR="00237E5E" w:rsidRPr="00BA002E">
        <w:rPr>
          <w:rFonts w:ascii="Angsana New" w:eastAsia="Times New Roman" w:hAnsi="Angsana New"/>
          <w:sz w:val="30"/>
          <w:szCs w:val="30"/>
        </w:rPr>
        <w:t>13,</w:t>
      </w:r>
      <w:r w:rsidR="005024A9" w:rsidRPr="00BA002E">
        <w:rPr>
          <w:rFonts w:ascii="Angsana New" w:eastAsia="Times New Roman" w:hAnsi="Angsana New"/>
          <w:sz w:val="30"/>
          <w:szCs w:val="30"/>
        </w:rPr>
        <w:t>778.29</w:t>
      </w:r>
      <w:r w:rsidRPr="00BA002E">
        <w:rPr>
          <w:rFonts w:ascii="Angsana New" w:eastAsia="Times New Roman" w:hAnsi="Angsana New"/>
          <w:sz w:val="30"/>
          <w:szCs w:val="30"/>
        </w:rPr>
        <w:t xml:space="preserve"> </w:t>
      </w:r>
      <w:r w:rsidRPr="00BA00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BA002E">
        <w:rPr>
          <w:rFonts w:ascii="Angsana New" w:eastAsia="Times New Roman" w:hAnsi="Angsana New"/>
          <w:sz w:val="30"/>
          <w:szCs w:val="30"/>
        </w:rPr>
        <w:t xml:space="preserve"> </w:t>
      </w:r>
      <w:r w:rsidRPr="00BA002E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BA002E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BA002E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BA002E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BA002E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4417DD" w:rsidRPr="00BA002E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BA002E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396829" w:rsidRPr="00BA002E">
        <w:rPr>
          <w:rFonts w:asciiTheme="majorBidi" w:hAnsiTheme="majorBidi" w:cstheme="majorBidi"/>
          <w:i/>
          <w:iCs/>
          <w:sz w:val="30"/>
          <w:szCs w:val="30"/>
        </w:rPr>
        <w:t>14,759.52</w:t>
      </w:r>
      <w:r w:rsidR="004417DD" w:rsidRPr="00BA002E">
        <w:rPr>
          <w:rFonts w:ascii="Angsana New" w:hAnsi="Angsana New"/>
          <w:sz w:val="30"/>
          <w:szCs w:val="30"/>
        </w:rPr>
        <w:t xml:space="preserve"> </w:t>
      </w:r>
      <w:r w:rsidR="00BA002E">
        <w:rPr>
          <w:rFonts w:ascii="Angsana New" w:hAnsi="Angsana New"/>
          <w:sz w:val="30"/>
          <w:szCs w:val="30"/>
          <w:cs/>
        </w:rPr>
        <w:br/>
      </w:r>
      <w:r w:rsidRPr="00BA002E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BA002E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4417DD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</w:p>
    <w:p w14:paraId="3F810B79" w14:textId="0EBD8A45" w:rsidR="009B073D" w:rsidRPr="004417D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4417D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037FE" w:rsidRPr="004417DD">
        <w:rPr>
          <w:rFonts w:ascii="Angsana New" w:hAnsi="Angsana New"/>
          <w:spacing w:val="-2"/>
          <w:sz w:val="30"/>
          <w:szCs w:val="30"/>
        </w:rPr>
        <w:t>31</w:t>
      </w:r>
      <w:r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7037FE" w:rsidRPr="004417DD">
        <w:rPr>
          <w:rFonts w:ascii="Angsana New" w:hAnsi="Angsana New"/>
          <w:spacing w:val="-2"/>
          <w:sz w:val="30"/>
          <w:szCs w:val="30"/>
        </w:rPr>
        <w:t>256</w:t>
      </w:r>
      <w:r w:rsidR="004417DD">
        <w:rPr>
          <w:rFonts w:ascii="Angsana New" w:hAnsi="Angsana New"/>
          <w:spacing w:val="-2"/>
          <w:sz w:val="30"/>
          <w:szCs w:val="30"/>
        </w:rPr>
        <w:t>8</w:t>
      </w:r>
      <w:r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ที่ดินพัฒนาเพื่อขายของกลุ่มบริษัทจำนวน</w:t>
      </w:r>
      <w:r w:rsidR="00A8397C"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="003206E4">
        <w:rPr>
          <w:rFonts w:ascii="Angsana New" w:hAnsi="Angsana New"/>
          <w:spacing w:val="-2"/>
          <w:sz w:val="30"/>
          <w:szCs w:val="30"/>
        </w:rPr>
        <w:t>2,569.18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037FE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7037FE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2,305.34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4417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417ED" w:rsidRPr="004417DD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4417D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4417DD">
        <w:rPr>
          <w:rFonts w:ascii="Angsana New" w:hAnsi="Angsana New"/>
          <w:spacing w:val="-2"/>
          <w:sz w:val="30"/>
          <w:szCs w:val="30"/>
        </w:rPr>
        <w:t>1</w:t>
      </w:r>
      <w:r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Pr="004417DD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70E50874" w14:textId="4A176009" w:rsidR="004417DD" w:rsidRDefault="0044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3EF999C9" w14:textId="7C735DDE" w:rsidR="00EF0F6D" w:rsidRPr="004417DD" w:rsidRDefault="00EF0F6D" w:rsidP="00F10A07">
      <w:pPr>
        <w:pStyle w:val="Heading6"/>
        <w:numPr>
          <w:ilvl w:val="0"/>
          <w:numId w:val="19"/>
        </w:numPr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4417DD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4417DD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4417DD" w:rsidRDefault="00EF0F6D" w:rsidP="00EF0F6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3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38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9E2F97" w14:paraId="6546C299" w14:textId="77777777" w:rsidTr="00666330">
        <w:trPr>
          <w:trHeight w:val="307"/>
          <w:tblHeader/>
        </w:trPr>
        <w:tc>
          <w:tcPr>
            <w:tcW w:w="4338" w:type="dxa"/>
          </w:tcPr>
          <w:p w14:paraId="1B77E040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0E2C2DA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A0999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shd w:val="clear" w:color="auto" w:fill="auto"/>
            <w:vAlign w:val="bottom"/>
          </w:tcPr>
          <w:p w14:paraId="772F1BB4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8E1" w:rsidRPr="009E2F97" w14:paraId="518A5A71" w14:textId="77777777" w:rsidTr="00666330">
        <w:trPr>
          <w:trHeight w:val="307"/>
          <w:tblHeader/>
        </w:trPr>
        <w:tc>
          <w:tcPr>
            <w:tcW w:w="4338" w:type="dxa"/>
          </w:tcPr>
          <w:p w14:paraId="66A44B4F" w14:textId="5470A6C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7EA0CD6" w14:textId="307BB599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FB403C" w14:textId="77777777" w:rsidR="00A858E1" w:rsidRPr="009E2F97" w:rsidRDefault="00A858E1" w:rsidP="00A858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DC3D79" w14:textId="34C926DC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3893" w14:textId="77777777" w:rsidR="00A858E1" w:rsidRPr="009E2F97" w:rsidRDefault="00A858E1" w:rsidP="00A858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9A55A4" w14:textId="4666785D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44055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BB4C8DC" w14:textId="63DBBC1F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858E1" w:rsidRPr="009E2F97" w14:paraId="3A1FFFA7" w14:textId="77777777" w:rsidTr="00666330">
        <w:trPr>
          <w:trHeight w:val="307"/>
          <w:tblHeader/>
        </w:trPr>
        <w:tc>
          <w:tcPr>
            <w:tcW w:w="4338" w:type="dxa"/>
          </w:tcPr>
          <w:p w14:paraId="43BC7592" w14:textId="77777777" w:rsidR="00A858E1" w:rsidRPr="009E2F97" w:rsidRDefault="00A858E1" w:rsidP="00A858E1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  <w:vAlign w:val="bottom"/>
          </w:tcPr>
          <w:p w14:paraId="2FF737A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A858E1" w:rsidRPr="009E2F97" w14:paraId="083DF4EE" w14:textId="77777777" w:rsidTr="00666330">
        <w:trPr>
          <w:trHeight w:val="71"/>
        </w:trPr>
        <w:tc>
          <w:tcPr>
            <w:tcW w:w="4338" w:type="dxa"/>
          </w:tcPr>
          <w:p w14:paraId="789F83A7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1A8AA3A4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B49BB9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2C6FD8B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9A892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C4B22C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F4003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BA6EEB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1903060C" w14:textId="77777777" w:rsidTr="00666330">
        <w:trPr>
          <w:trHeight w:val="307"/>
        </w:trPr>
        <w:tc>
          <w:tcPr>
            <w:tcW w:w="4338" w:type="dxa"/>
          </w:tcPr>
          <w:p w14:paraId="4BEA13D8" w14:textId="5C8BB6FE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6E0826F3" w14:textId="16813424" w:rsidR="00A858E1" w:rsidRPr="009E2F97" w:rsidRDefault="0001582E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CB1E2E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51A5C1" w14:textId="46789B0C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084D4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70476D5" w14:textId="5DD320A1" w:rsidR="00A858E1" w:rsidRPr="004A58C5" w:rsidRDefault="002B582F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F9D99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5DD6B7" w14:textId="59563BDE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A858E1" w:rsidRPr="009E2F97" w14:paraId="38A1ED78" w14:textId="77777777" w:rsidTr="00666330">
        <w:trPr>
          <w:trHeight w:val="307"/>
        </w:trPr>
        <w:tc>
          <w:tcPr>
            <w:tcW w:w="4338" w:type="dxa"/>
          </w:tcPr>
          <w:p w14:paraId="2EA7F5F8" w14:textId="1B32789E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  <w:shd w:val="clear" w:color="auto" w:fill="auto"/>
          </w:tcPr>
          <w:p w14:paraId="7C93FBCA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2F6646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7368D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D388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7E1DBCD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BA27A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69120BD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22708B0F" w14:textId="77777777" w:rsidTr="00666330">
        <w:trPr>
          <w:trHeight w:val="307"/>
        </w:trPr>
        <w:tc>
          <w:tcPr>
            <w:tcW w:w="4338" w:type="dxa"/>
          </w:tcPr>
          <w:p w14:paraId="371FE358" w14:textId="6D3FCD3B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</w:t>
            </w:r>
            <w:r w:rsidRPr="009D394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3" w:type="dxa"/>
            <w:shd w:val="clear" w:color="auto" w:fill="auto"/>
          </w:tcPr>
          <w:p w14:paraId="5D617D23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0A7D36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723DC3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81DB6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589540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6292B1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9A24CF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4E3FE65D" w14:textId="77777777" w:rsidTr="00666330">
        <w:trPr>
          <w:trHeight w:val="307"/>
        </w:trPr>
        <w:tc>
          <w:tcPr>
            <w:tcW w:w="4338" w:type="dxa"/>
          </w:tcPr>
          <w:p w14:paraId="52938FAC" w14:textId="79272192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3" w:type="dxa"/>
            <w:shd w:val="clear" w:color="auto" w:fill="auto"/>
          </w:tcPr>
          <w:p w14:paraId="01FB8F6E" w14:textId="25C5E714" w:rsidR="00A858E1" w:rsidRPr="009E2F97" w:rsidRDefault="00666330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D472E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BA2F8D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BEFDBB" w14:textId="1EAD286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1118C0AF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A4B391" w14:textId="0797A605" w:rsidR="00A858E1" w:rsidRPr="004A58C5" w:rsidRDefault="002B582F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89B225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8401A4" w14:textId="261F0B84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8E1" w:rsidRPr="009E2F97" w14:paraId="588DA040" w14:textId="77777777" w:rsidTr="00666330">
        <w:trPr>
          <w:trHeight w:val="307"/>
        </w:trPr>
        <w:tc>
          <w:tcPr>
            <w:tcW w:w="4338" w:type="dxa"/>
          </w:tcPr>
          <w:p w14:paraId="04756C4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27C8C31B" w14:textId="24E542CE" w:rsidR="00A858E1" w:rsidRPr="009E2F97" w:rsidRDefault="00666330" w:rsidP="0066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F1A352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1369B0" w14:textId="678532A0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6A2A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57B64E" w14:textId="5FC8C603" w:rsidR="00A858E1" w:rsidRPr="004A58C5" w:rsidRDefault="002B582F" w:rsidP="002B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C181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A812C4F" w14:textId="598A7E86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A858E1" w:rsidRPr="009E2F97" w14:paraId="54235574" w14:textId="77777777" w:rsidTr="00666330">
        <w:trPr>
          <w:trHeight w:val="307"/>
        </w:trPr>
        <w:tc>
          <w:tcPr>
            <w:tcW w:w="4338" w:type="dxa"/>
          </w:tcPr>
          <w:p w14:paraId="40866FBE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  <w:shd w:val="clear" w:color="auto" w:fill="auto"/>
          </w:tcPr>
          <w:p w14:paraId="0079AB43" w14:textId="307792B3" w:rsidR="00A858E1" w:rsidRPr="009E2F97" w:rsidRDefault="00666330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ABD7A5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7CB886" w14:textId="5F3C8688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395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BAFA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7501E8" w14:textId="346143C5" w:rsidR="00A858E1" w:rsidRPr="004A58C5" w:rsidRDefault="002B582F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6E923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BAC4F8" w14:textId="6AFCC3A8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8E1" w:rsidRPr="009E2F97" w14:paraId="36D94AE0" w14:textId="77777777" w:rsidTr="00666330">
        <w:trPr>
          <w:trHeight w:val="307"/>
        </w:trPr>
        <w:tc>
          <w:tcPr>
            <w:tcW w:w="4338" w:type="dxa"/>
          </w:tcPr>
          <w:p w14:paraId="54F7E1C2" w14:textId="7E65410A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5E7" w14:textId="34733BE7" w:rsidR="00A858E1" w:rsidRPr="00A1277C" w:rsidRDefault="00666330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D472E4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FB445F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C81B" w14:textId="57BC40C2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B7440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776D1" w14:textId="1D8D224E" w:rsidR="00A858E1" w:rsidRPr="004A58C5" w:rsidRDefault="002B582F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E61947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47B40" w14:textId="3711FCF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</w:tr>
      <w:tr w:rsidR="00A858E1" w:rsidRPr="009E2F97" w14:paraId="1E6886F7" w14:textId="77777777" w:rsidTr="00666330">
        <w:trPr>
          <w:trHeight w:val="334"/>
        </w:trPr>
        <w:tc>
          <w:tcPr>
            <w:tcW w:w="4338" w:type="dxa"/>
          </w:tcPr>
          <w:p w14:paraId="491A3A55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E3CA93F" w14:textId="77777777" w:rsidR="00A858E1" w:rsidRPr="009E2F97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358B9C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4939C294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EA789D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0921F881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471BB1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7DFE434B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8E1" w:rsidRPr="009E2F97" w14:paraId="56A18954" w14:textId="77777777" w:rsidTr="00666330">
        <w:trPr>
          <w:trHeight w:val="307"/>
        </w:trPr>
        <w:tc>
          <w:tcPr>
            <w:tcW w:w="4338" w:type="dxa"/>
          </w:tcPr>
          <w:p w14:paraId="2B0E68CE" w14:textId="77777777" w:rsidR="00A858E1" w:rsidRPr="009E2F97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2D76DB7" w14:textId="77777777" w:rsidR="00A858E1" w:rsidRPr="009E2F97" w:rsidRDefault="00A858E1" w:rsidP="00A858E1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D98FF3C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184A75E" w14:textId="77777777" w:rsidR="00A858E1" w:rsidRPr="004A58C5" w:rsidRDefault="00A858E1" w:rsidP="00A858E1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5A3AF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E351EA8" w14:textId="77777777" w:rsidR="00A858E1" w:rsidRPr="004A58C5" w:rsidRDefault="00A858E1" w:rsidP="00A858E1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E5E1B4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10ABF3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58E1" w:rsidRPr="009E2F97" w14:paraId="1CCDCA95" w14:textId="77777777" w:rsidTr="00666330">
        <w:trPr>
          <w:trHeight w:val="307"/>
        </w:trPr>
        <w:tc>
          <w:tcPr>
            <w:tcW w:w="4338" w:type="dxa"/>
          </w:tcPr>
          <w:p w14:paraId="0E1E45B1" w14:textId="433A130A" w:rsidR="00A858E1" w:rsidRPr="009E2F97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3A64598A" w14:textId="53F95CCC" w:rsidR="00A858E1" w:rsidRPr="00A1277C" w:rsidRDefault="0001582E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CBCC7D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70AA95" w14:textId="2F78F0CD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E16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47127DB" w14:textId="32E17C55" w:rsidR="00A858E1" w:rsidRPr="004A58C5" w:rsidRDefault="005A0DC3" w:rsidP="005A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CFCE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0BAE41D" w14:textId="7DDD969B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A858E1" w:rsidRPr="009E2F97" w14:paraId="0068BBA1" w14:textId="77777777" w:rsidTr="00666330">
        <w:trPr>
          <w:trHeight w:val="307"/>
        </w:trPr>
        <w:tc>
          <w:tcPr>
            <w:tcW w:w="4338" w:type="dxa"/>
          </w:tcPr>
          <w:p w14:paraId="170CC708" w14:textId="5A7544C2" w:rsidR="00A858E1" w:rsidRPr="009D3949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666330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66330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03C45E9" w14:textId="0C6F302B" w:rsidR="00A858E1" w:rsidRPr="00A1277C" w:rsidRDefault="00666330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52EAD8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F0802DD" w14:textId="0CC97643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29A14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BDA7D1" w14:textId="0F6B9862" w:rsidR="00A858E1" w:rsidRPr="004A58C5" w:rsidRDefault="005A0DC3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DBB965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4642192" w14:textId="2C8E7C03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8E1" w:rsidRPr="009E2F97" w14:paraId="6DC38223" w14:textId="77777777" w:rsidTr="00666330">
        <w:trPr>
          <w:trHeight w:val="307"/>
        </w:trPr>
        <w:tc>
          <w:tcPr>
            <w:tcW w:w="4338" w:type="dxa"/>
          </w:tcPr>
          <w:p w14:paraId="5C190A2F" w14:textId="2837EFDD" w:rsidR="00A858E1" w:rsidRPr="009E2F97" w:rsidRDefault="00A858E1" w:rsidP="00A858E1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83" w:type="dxa"/>
            <w:shd w:val="clear" w:color="auto" w:fill="auto"/>
          </w:tcPr>
          <w:p w14:paraId="47A8875D" w14:textId="72337E8A" w:rsidR="00A858E1" w:rsidRDefault="00666330" w:rsidP="0066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5DCFE8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4FDB7F2" w14:textId="4FB89A00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8F64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937A5F3" w14:textId="75CC126E" w:rsidR="00A858E1" w:rsidRPr="004A58C5" w:rsidRDefault="005A0DC3" w:rsidP="005A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E64513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AF4D607" w14:textId="588CD5DA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58E1" w:rsidRPr="009E2F97" w14:paraId="0166A51B" w14:textId="77777777" w:rsidTr="00666330">
        <w:trPr>
          <w:trHeight w:val="307"/>
        </w:trPr>
        <w:tc>
          <w:tcPr>
            <w:tcW w:w="4338" w:type="dxa"/>
          </w:tcPr>
          <w:p w14:paraId="690AF4F7" w14:textId="2D54ED1F" w:rsidR="00A858E1" w:rsidRPr="009E2F97" w:rsidRDefault="00A858E1" w:rsidP="00A858E1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49D5E" w14:textId="6DE1651B" w:rsidR="00A858E1" w:rsidRPr="009E2F97" w:rsidRDefault="00666330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F5FFBC" w14:textId="77777777" w:rsidR="00A858E1" w:rsidRPr="009E2F97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087F2" w14:textId="1EAB090A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C0EAE" w14:textId="77777777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C09CB" w14:textId="30EBED37" w:rsidR="00A858E1" w:rsidRPr="004A58C5" w:rsidRDefault="005A0DC3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08FC2" w14:textId="77777777" w:rsidR="00A858E1" w:rsidRPr="004A58C5" w:rsidRDefault="00A858E1" w:rsidP="00A85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7C53D" w14:textId="2763365B" w:rsidR="00A858E1" w:rsidRPr="004A58C5" w:rsidRDefault="00A858E1" w:rsidP="00A8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79B2313" w14:textId="77777777" w:rsidR="00A858E1" w:rsidRDefault="00A858E1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6E5AB3E" w14:textId="77777777" w:rsidR="00310F45" w:rsidRDefault="00310F45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76157894" w14:textId="77777777" w:rsidR="00DE4EB0" w:rsidRDefault="00DE4EB0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ED2819A" w14:textId="25F94A11" w:rsidR="008D650B" w:rsidRPr="00DC29FB" w:rsidRDefault="008D650B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C29FB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บริษัทร่วม</w:t>
      </w:r>
    </w:p>
    <w:p w14:paraId="1CC2D8A6" w14:textId="77777777" w:rsidR="008D650B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1EA59B" w14:textId="514A86E9" w:rsidR="00BA7CE1" w:rsidRDefault="00BA7CE1" w:rsidP="00BA7C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891637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9163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89163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9163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2B582F">
        <w:rPr>
          <w:rFonts w:ascii="Angsana New" w:hAnsi="Angsana New"/>
          <w:sz w:val="30"/>
          <w:szCs w:val="30"/>
        </w:rPr>
        <w:t>7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บริษัทและบริษัทย่อยแห่งหนึ่งได้ซื้อหน่วยทรัสต์ตามสัดส่วนการถือหน่วยทรัสต์เดิมของ</w:t>
      </w:r>
      <w:r w:rsidRPr="00C10C0A">
        <w:rPr>
          <w:rFonts w:asciiTheme="majorBidi" w:hAnsiTheme="majorBidi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0A5E8E">
        <w:rPr>
          <w:rFonts w:asciiTheme="majorBidi" w:hAnsiTheme="majorBidi" w:cstheme="majorBidi"/>
          <w:sz w:val="30"/>
          <w:szCs w:val="30"/>
        </w:rPr>
        <w:t>58.55</w:t>
      </w:r>
      <w:r w:rsidRPr="00C10C0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เป็นจำนวนเงินทั้งสิ้น </w:t>
      </w:r>
      <w:r w:rsidR="000A5E8E">
        <w:rPr>
          <w:rFonts w:asciiTheme="majorBidi" w:hAnsiTheme="majorBidi" w:cstheme="majorBidi"/>
          <w:sz w:val="30"/>
          <w:szCs w:val="30"/>
        </w:rPr>
        <w:t>556.20</w:t>
      </w:r>
      <w:r w:rsidRPr="00C10C0A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2A5ECDA" w14:textId="77777777" w:rsidR="00BA7CE1" w:rsidRPr="00E640BE" w:rsidRDefault="00BA7CE1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F17391" w14:textId="6B4B9DDF" w:rsidR="00537B75" w:rsidRDefault="00537B75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9546CF"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2B582F">
        <w:rPr>
          <w:rFonts w:ascii="Angsana New" w:hAnsi="Angsana New"/>
          <w:sz w:val="30"/>
          <w:szCs w:val="30"/>
        </w:rPr>
        <w:t>7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9546CF">
        <w:rPr>
          <w:rFonts w:ascii="Angsana New" w:hAnsi="Angsana New"/>
          <w:sz w:val="30"/>
          <w:szCs w:val="30"/>
          <w:cs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B582F">
        <w:rPr>
          <w:rFonts w:ascii="Angsana New" w:hAnsi="Angsana New"/>
          <w:sz w:val="30"/>
          <w:szCs w:val="30"/>
        </w:rPr>
        <w:t>13.32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2B582F">
        <w:rPr>
          <w:rFonts w:ascii="Angsana New" w:hAnsi="Angsana New"/>
          <w:sz w:val="30"/>
          <w:szCs w:val="30"/>
        </w:rPr>
        <w:t>76.15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0A5E8E">
        <w:rPr>
          <w:rFonts w:ascii="Angsana New" w:hAnsi="Angsana New"/>
          <w:sz w:val="30"/>
          <w:szCs w:val="30"/>
        </w:rPr>
        <w:t>23.63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Pr="009546CF">
        <w:rPr>
          <w:rFonts w:ascii="Angsana New" w:hAnsi="Angsana New" w:hint="cs"/>
          <w:sz w:val="30"/>
          <w:szCs w:val="30"/>
          <w:cs/>
        </w:rPr>
        <w:t>เป็นร้อยละ</w:t>
      </w:r>
      <w:r w:rsidRPr="009546CF">
        <w:rPr>
          <w:rFonts w:ascii="Angsana New" w:hAnsi="Angsana New"/>
          <w:sz w:val="30"/>
          <w:szCs w:val="30"/>
        </w:rPr>
        <w:t xml:space="preserve"> </w:t>
      </w:r>
      <w:r w:rsidR="000A5E8E">
        <w:rPr>
          <w:rFonts w:ascii="Angsana New" w:hAnsi="Angsana New"/>
          <w:sz w:val="30"/>
          <w:szCs w:val="30"/>
        </w:rPr>
        <w:t>2</w:t>
      </w:r>
      <w:r w:rsidR="002B582F">
        <w:rPr>
          <w:rFonts w:ascii="Angsana New" w:hAnsi="Angsana New"/>
          <w:sz w:val="30"/>
          <w:szCs w:val="30"/>
        </w:rPr>
        <w:t>5.27</w:t>
      </w:r>
    </w:p>
    <w:p w14:paraId="2814115B" w14:textId="77777777" w:rsidR="009546CF" w:rsidRPr="00310F45" w:rsidRDefault="009546CF" w:rsidP="0031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012F3E" w14:textId="448471F1" w:rsidR="00537B75" w:rsidRPr="009E2F97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87E0336" w14:textId="77777777" w:rsidR="00537B75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AE6DBF9" w14:textId="07AE3331" w:rsidR="00EB4767" w:rsidRDefault="00EB4767" w:rsidP="00EB4767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13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บริษัทได้จำหน่ายหุ้นสามัญทั้งหมดในบริษัท จัสโค (ประเทศไทย) จำกัด ซึ่งเป็น</w:t>
      </w:r>
      <w:r>
        <w:rPr>
          <w:rFonts w:ascii="Angsana New" w:eastAsia="Times New Roman" w:hAnsi="Angsana New" w:hint="cs"/>
          <w:sz w:val="30"/>
          <w:szCs w:val="30"/>
          <w:cs/>
        </w:rPr>
        <w:br/>
        <w:t xml:space="preserve">การร่วมค้าของบริษัทให้แก่บริษัท จัสโค โฮลดิ้ง (ประเทศไทย) จำกัด เป็นจำนวนเงิน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316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00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และบริษัทรับรู้กำไรจากการจำหน่ายเงินลงทุนในการร่วมค้าในงบกำไรขาดทุนรวมและงบกำไรขาดทุนเฉพาะกิจการสำหรับงวด</w:t>
      </w:r>
      <w:r w:rsidR="006D21E6">
        <w:rPr>
          <w:rFonts w:ascii="Angsana New" w:eastAsia="Times New Roman" w:hAnsi="Angsana New" w:hint="cs"/>
          <w:sz w:val="30"/>
          <w:szCs w:val="30"/>
          <w:cs/>
        </w:rPr>
        <w:t>หก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31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F655F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4F655F">
        <w:rPr>
          <w:rFonts w:ascii="Angsana New" w:eastAsia="Times New Roman" w:hAnsi="Angsana New"/>
          <w:sz w:val="30"/>
          <w:szCs w:val="30"/>
        </w:rPr>
        <w:t>2567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179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27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และ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51</w:t>
      </w:r>
      <w:r>
        <w:rPr>
          <w:rFonts w:ascii="Angsana New" w:eastAsia="Times New Roman" w:hAnsi="Angsana New" w:hint="cs"/>
          <w:sz w:val="30"/>
          <w:szCs w:val="30"/>
        </w:rPr>
        <w:t>.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97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5C01D908" w14:textId="77777777" w:rsidR="00EB4767" w:rsidRPr="00755B08" w:rsidRDefault="00EB4767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0E0E5DA" w14:textId="08D67C79" w:rsidR="00B533DC" w:rsidRPr="006375B5" w:rsidRDefault="00B533DC" w:rsidP="009F6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right="63"/>
        <w:jc w:val="thaiDistribute"/>
        <w:rPr>
          <w:cs/>
          <w:lang w:eastAsia="x-none"/>
        </w:rPr>
        <w:sectPr w:rsidR="00B533DC" w:rsidRPr="006375B5" w:rsidSect="00B849B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5D799F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5BF898D6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6B4BFE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6345303D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701BA7F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79B76FA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68D283A0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40EAB62A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0E247371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49BFF4A3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5F76557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2973BFDE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68CD06ED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5CB0C6A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541BAB60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62BE4A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1" w:type="dxa"/>
            <w:vAlign w:val="center"/>
          </w:tcPr>
          <w:p w14:paraId="4879F0A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0B494904" w:rsidR="005D799F" w:rsidRPr="00505780" w:rsidRDefault="007037FE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5D799F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4AEB5640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3515911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6AD8B8F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4C20849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173C6DF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6EAF2848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CD3917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50A94BEA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53AE70A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1D827C3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66243F0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260D344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13DA83F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639B0FE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1415A7D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31EC644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5A575888" w:rsidR="005D799F" w:rsidRPr="00505780" w:rsidRDefault="00874E5C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D30C48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02A80B83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423A62B4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7E6B1981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1775601D" w14:textId="77777777" w:rsidR="00D30C48" w:rsidRPr="00505780" w:rsidRDefault="00D30C48" w:rsidP="00D30C4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1CB2AAE8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A8AC6B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39BEE4F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021AC656" w14:textId="77777777" w:rsidR="00D30C48" w:rsidRPr="00505780" w:rsidRDefault="00D30C48" w:rsidP="00D30C4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4D79560F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416A21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433A8B9C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270" w:type="dxa"/>
          </w:tcPr>
          <w:p w14:paraId="01FDDC7E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43976ACA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423DCA8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0DC3B08B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2" w:type="dxa"/>
          </w:tcPr>
          <w:p w14:paraId="2FFF62C2" w14:textId="77777777" w:rsidR="00D30C48" w:rsidRPr="00505780" w:rsidRDefault="00D30C48" w:rsidP="00D30C4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5291CCF6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BD4DC1E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0736262F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13670E22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0D45FD2F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81" w:type="dxa"/>
            <w:vAlign w:val="center"/>
          </w:tcPr>
          <w:p w14:paraId="5BE7F498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5FFF2D45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 w:rsidR="00FE53B7" w:rsidRPr="00FE53B7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</w:t>
            </w:r>
          </w:p>
        </w:tc>
      </w:tr>
      <w:tr w:rsidR="00D30C48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D30C48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D30C48" w:rsidRPr="00505780" w:rsidRDefault="00D30C48" w:rsidP="00D30C4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D30C48" w:rsidRPr="00505780" w:rsidRDefault="00D30C48" w:rsidP="00D30C4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780461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80CCF2D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27E3847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05FDA5C5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26.83</w:t>
            </w:r>
          </w:p>
        </w:tc>
        <w:tc>
          <w:tcPr>
            <w:tcW w:w="183" w:type="dxa"/>
          </w:tcPr>
          <w:p w14:paraId="0EF8C001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4D53DE11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7B1036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7EA9F15" w14:textId="7D29BFE1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26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83</w:t>
            </w:r>
          </w:p>
        </w:tc>
        <w:tc>
          <w:tcPr>
            <w:tcW w:w="180" w:type="dxa"/>
          </w:tcPr>
          <w:p w14:paraId="7EE5D5B9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7DB4FAF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DB55EE1" w14:textId="77777777" w:rsidR="00DE4EB0" w:rsidRDefault="00DE4EB0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776DEB35" w:rsidR="00DE4EB0" w:rsidRPr="006F4DE5" w:rsidRDefault="00DE4EB0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5,064</w:t>
            </w:r>
          </w:p>
        </w:tc>
        <w:tc>
          <w:tcPr>
            <w:tcW w:w="180" w:type="dxa"/>
          </w:tcPr>
          <w:p w14:paraId="3D052312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157FAF2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742EFAF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2DF1B0EA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5,158</w:t>
            </w:r>
          </w:p>
        </w:tc>
        <w:tc>
          <w:tcPr>
            <w:tcW w:w="180" w:type="dxa"/>
          </w:tcPr>
          <w:p w14:paraId="0BE4FA65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668FCF6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0E11F49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4EA5B173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7D124506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179D936C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32D625D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0EF0565" w14:textId="4F23523D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270" w:type="dxa"/>
          </w:tcPr>
          <w:p w14:paraId="2CAEC43E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713EF82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7EDB835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AB3C1D" w14:textId="75C0D2BF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5BE5A82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2A2CDF8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6AC48B64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9816753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001BE64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F1B129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46588DD" w14:textId="2C26398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640321F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4DF90E13" w14:textId="77777777" w:rsidR="00780461" w:rsidRDefault="00780461" w:rsidP="00780461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0D9F3C9" w14:textId="77777777" w:rsidR="00DE4EB0" w:rsidRDefault="00DE4EB0" w:rsidP="00780461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CF8CB4" w14:textId="7F6B67B6" w:rsidR="00DE4EB0" w:rsidRPr="000D05CC" w:rsidRDefault="00DE4EB0" w:rsidP="00780461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8,809</w:t>
            </w:r>
          </w:p>
        </w:tc>
        <w:tc>
          <w:tcPr>
            <w:tcW w:w="181" w:type="dxa"/>
          </w:tcPr>
          <w:p w14:paraId="3055AD22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28FA2B4D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05BDF00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1DFBFBA" w14:textId="7F86B50C" w:rsidR="00780461" w:rsidRPr="00505780" w:rsidRDefault="00780461" w:rsidP="00780461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9,689</w:t>
            </w:r>
          </w:p>
        </w:tc>
      </w:tr>
      <w:tr w:rsidR="00780461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2C9CFAA2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อารยะ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แลนด์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ดีเวลลอปเม้นต์</w:t>
            </w:r>
            <w:r w:rsidRPr="00310F4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0F4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6A1A4D61" w14:textId="3B8A8CBB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181" w:type="dxa"/>
          </w:tcPr>
          <w:p w14:paraId="0E176333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24550A7" w14:textId="7AEC4915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833E831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A5F6B40" w14:textId="18A90232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9A27314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25B7A3" w14:textId="34F18D7E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80" w:type="dxa"/>
          </w:tcPr>
          <w:p w14:paraId="7A0294DE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01612BE" w14:textId="66C46D7B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9D9D3DE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4A1EB7A" w14:textId="332DBEB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2D37CAA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6625B53" w14:textId="3C92CCB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5669A0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C1EFD3B" w14:textId="7067C46D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BE5C608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8EAF5A6" w14:textId="3F01A139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8DECBD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63F4F47" w14:textId="7499B232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5D10B9F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FB7886A" w14:textId="05D45D08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EF90016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184FA9A" w14:textId="5D6CC8E5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58E98AB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A83D734" w14:textId="4D45B242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780461" w:rsidRPr="00505780" w14:paraId="649D61F4" w14:textId="77777777" w:rsidTr="00711BAD">
        <w:trPr>
          <w:cantSplit/>
          <w:trHeight w:val="20"/>
        </w:trPr>
        <w:tc>
          <w:tcPr>
            <w:tcW w:w="3148" w:type="dxa"/>
          </w:tcPr>
          <w:p w14:paraId="65ADCD38" w14:textId="77777777" w:rsidR="00780461" w:rsidRPr="00C73F2A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C73F2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เดิมชื่อ บริษัท ทีอาร์เอ แลนด์ </w:t>
            </w:r>
          </w:p>
          <w:p w14:paraId="3CE24EBA" w14:textId="57A6BAEE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 ดีเวลลอปเม้นต์ จำกัด</w:t>
            </w:r>
            <w:r w:rsidRPr="00C73F2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325E1148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F313E8" w14:textId="5DC9C24F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184F790F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203031A9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BE3FCC1" w14:textId="35538DF5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3" w:type="dxa"/>
          </w:tcPr>
          <w:p w14:paraId="34645CD1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62520D8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  <w:p w14:paraId="09499C90" w14:textId="5969A38F" w:rsidR="00780461" w:rsidRPr="00FA2508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68080399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4B47B6B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67EE2C5" w14:textId="58E3CCB2" w:rsidR="00780461" w:rsidRPr="00505780" w:rsidRDefault="009D511B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4,924</w:t>
            </w:r>
          </w:p>
        </w:tc>
        <w:tc>
          <w:tcPr>
            <w:tcW w:w="180" w:type="dxa"/>
          </w:tcPr>
          <w:p w14:paraId="1CCE5F68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17C9E66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42EE955" w14:textId="14D56C6D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4,876</w:t>
            </w:r>
          </w:p>
        </w:tc>
        <w:tc>
          <w:tcPr>
            <w:tcW w:w="180" w:type="dxa"/>
          </w:tcPr>
          <w:p w14:paraId="06BA1F7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AAD3C01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D562446" w14:textId="59E3494F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5CBA5790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CC3C306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3BE09C0" w14:textId="3D1D8470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4,911</w:t>
            </w:r>
          </w:p>
        </w:tc>
        <w:tc>
          <w:tcPr>
            <w:tcW w:w="270" w:type="dxa"/>
          </w:tcPr>
          <w:p w14:paraId="5C88EDCE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306E8C90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17D6C6" w14:textId="1C133BEB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99722BB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EE646A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1C0746" w14:textId="5C8EF944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C4FC9C4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24758A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BFC4D08" w14:textId="3EBDEC80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310F45">
              <w:rPr>
                <w:rFonts w:ascii="Angsana New" w:hAnsi="Angsana New"/>
                <w:sz w:val="24"/>
                <w:szCs w:val="24"/>
                <w:lang w:eastAsia="en-GB"/>
              </w:rPr>
              <w:t>4,91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0" w:type="dxa"/>
          </w:tcPr>
          <w:p w14:paraId="3923E3E1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74896F7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0E9FC84" w14:textId="7FFFB744" w:rsidR="00780461" w:rsidRPr="00310F45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10F45">
              <w:rPr>
                <w:rFonts w:ascii="Angsana New" w:hAnsi="Angsana New"/>
                <w:sz w:val="24"/>
                <w:szCs w:val="24"/>
                <w:lang w:eastAsia="en-GB"/>
              </w:rPr>
              <w:t>4,91</w:t>
            </w:r>
            <w:r>
              <w:rPr>
                <w:rFonts w:ascii="Angsana New" w:hAnsi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0" w:type="dxa"/>
          </w:tcPr>
          <w:p w14:paraId="1B891C43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268B5E1C" w14:textId="77777777" w:rsidR="00780461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0DF4AD" w14:textId="4BA61191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7095D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CFCC6C3" w14:textId="77777777" w:rsidR="00780461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316931" w14:textId="4861ED92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0461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3664D626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3" w:type="dxa"/>
          </w:tcPr>
          <w:p w14:paraId="6021C999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6076115C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1552E378" w:rsidR="00780461" w:rsidRPr="00505780" w:rsidRDefault="009D511B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D472E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04AE4D24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6C2D63C6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80" w:type="dxa"/>
          </w:tcPr>
          <w:p w14:paraId="70A1B31D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770D5C09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3B8AD6B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0161CF38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1726BB4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3EE45884" w:rsidR="00780461" w:rsidRPr="00505780" w:rsidRDefault="00780461" w:rsidP="0078046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0146758A" w:rsidR="00780461" w:rsidRPr="00505780" w:rsidRDefault="00D11F6E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30B845CF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80461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6CA06C9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C84E47E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BB884DB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780461" w:rsidRPr="00505780" w:rsidRDefault="00780461" w:rsidP="00780461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780461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13E27F99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25.75</w:t>
            </w:r>
          </w:p>
        </w:tc>
        <w:tc>
          <w:tcPr>
            <w:tcW w:w="183" w:type="dxa"/>
          </w:tcPr>
          <w:p w14:paraId="5621AE90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571E36F5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0" w:type="dxa"/>
          </w:tcPr>
          <w:p w14:paraId="66B890D5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38DE82BD" w:rsidR="00780461" w:rsidRPr="00505780" w:rsidRDefault="009D511B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1,044</w:t>
            </w:r>
          </w:p>
        </w:tc>
        <w:tc>
          <w:tcPr>
            <w:tcW w:w="180" w:type="dxa"/>
          </w:tcPr>
          <w:p w14:paraId="7C4AEEEC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18DABA51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180" w:type="dxa"/>
          </w:tcPr>
          <w:p w14:paraId="224F84A1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5690B8CF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5E8B9F09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20574521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43EB3EED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6D12C812" w:rsidR="00780461" w:rsidRPr="00505780" w:rsidRDefault="00780461" w:rsidP="0078046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2BE60BEB" w:rsidR="00780461" w:rsidRPr="00505780" w:rsidRDefault="00DE4EB0" w:rsidP="00780461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1,385</w:t>
            </w:r>
          </w:p>
        </w:tc>
        <w:tc>
          <w:tcPr>
            <w:tcW w:w="181" w:type="dxa"/>
          </w:tcPr>
          <w:p w14:paraId="7E7CB606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5D53AC0C" w:rsidR="00780461" w:rsidRPr="004E43FB" w:rsidRDefault="00780461" w:rsidP="00780461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4E43FB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385</w:t>
            </w:r>
          </w:p>
        </w:tc>
      </w:tr>
      <w:tr w:rsidR="00780461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780461" w:rsidRPr="00505780" w:rsidRDefault="00780461" w:rsidP="00780461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780461" w:rsidRPr="00505780" w:rsidRDefault="00780461" w:rsidP="00780461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4663F3DD" w:rsidR="00780461" w:rsidRPr="006F4DE5" w:rsidRDefault="009D511B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</w:t>
            </w:r>
            <w:r w:rsidR="00D472E4">
              <w:rPr>
                <w:rFonts w:ascii="Angsana New" w:hAnsi="Angsana New"/>
                <w:b/>
                <w:bCs/>
                <w:sz w:val="24"/>
                <w:szCs w:val="24"/>
              </w:rPr>
              <w:t>099</w:t>
            </w:r>
          </w:p>
        </w:tc>
        <w:tc>
          <w:tcPr>
            <w:tcW w:w="180" w:type="dxa"/>
          </w:tcPr>
          <w:p w14:paraId="5546D847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6B573170" w:rsidR="00780461" w:rsidRPr="006F4DE5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11,178</w:t>
            </w:r>
          </w:p>
        </w:tc>
        <w:tc>
          <w:tcPr>
            <w:tcW w:w="180" w:type="dxa"/>
          </w:tcPr>
          <w:p w14:paraId="5944BA2B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05652594" w:rsidR="00780461" w:rsidRPr="006F4DE5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B9006BF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7DCB2AF3" w:rsidR="00780461" w:rsidRPr="006F4DE5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69E60599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4F03B5CA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780461" w:rsidRPr="001C5F2B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32D9E36A" w:rsidR="00780461" w:rsidRPr="000F232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5C7E37C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7A34E4DC" w:rsidR="00780461" w:rsidRPr="000F232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DC8B558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780461" w:rsidRPr="00505780" w14:paraId="2B2D58C3" w14:textId="77777777" w:rsidTr="00711BAD">
        <w:trPr>
          <w:cantSplit/>
          <w:trHeight w:val="20"/>
        </w:trPr>
        <w:tc>
          <w:tcPr>
            <w:tcW w:w="3148" w:type="dxa"/>
          </w:tcPr>
          <w:p w14:paraId="679CB67D" w14:textId="77777777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780461" w:rsidRPr="00505780" w:rsidRDefault="00780461" w:rsidP="00780461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FF121D1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0AB32F4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2CEA749" w14:textId="77777777" w:rsidR="00780461" w:rsidRPr="00505780" w:rsidRDefault="00780461" w:rsidP="00780461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CF4840B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780461" w:rsidRPr="00505780" w:rsidRDefault="00780461" w:rsidP="00780461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E90BD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A76990C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AA1F3BD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0AC9514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DFF636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F53636" w14:textId="77777777" w:rsidR="00780461" w:rsidRPr="00505780" w:rsidRDefault="00780461" w:rsidP="00780461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80461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780461" w:rsidRPr="00505780" w:rsidRDefault="00780461" w:rsidP="00780461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780461" w:rsidRPr="00505780" w:rsidRDefault="00780461" w:rsidP="0078046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780461" w:rsidRPr="00505780" w:rsidRDefault="00780461" w:rsidP="00780461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780461" w:rsidRPr="00505780" w:rsidRDefault="00780461" w:rsidP="00780461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780461" w:rsidRPr="00505780" w:rsidRDefault="00780461" w:rsidP="00780461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780461" w:rsidRPr="00505780" w14:paraId="5AB62981" w14:textId="77777777" w:rsidTr="00D30C48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8B2ABC6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35DF2AB9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3C9D73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1D711554" w14:textId="2AA5546C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23CC232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6F27C" w14:textId="0FF2ABA5" w:rsidR="009D511B" w:rsidRPr="00505780" w:rsidRDefault="009D511B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8B0FF9D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C85286" w14:textId="794B0F26" w:rsidR="00D11F6E" w:rsidRPr="00505780" w:rsidRDefault="00D11F6E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44D9598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0C96BF" w14:textId="3F70CD86" w:rsidR="00D11F6E" w:rsidRPr="00505780" w:rsidRDefault="00D11F6E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1929D93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8C59F5" w14:textId="50B4036B" w:rsidR="00D11F6E" w:rsidRPr="00505780" w:rsidRDefault="00D11F6E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780461" w:rsidRPr="00505780" w:rsidRDefault="00780461" w:rsidP="0078046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E4D28F8" w14:textId="77777777" w:rsidR="00780461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3B52B7" w14:textId="61297C32" w:rsidR="00D11F6E" w:rsidRPr="00505780" w:rsidRDefault="00D11F6E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80461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1D82A8A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3E8CC8AC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99D0D6E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9190F40" w14:textId="2E4B0F4B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77164A4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C08002D" w14:textId="642EB5E0" w:rsidR="009D511B" w:rsidRPr="00505780" w:rsidRDefault="009D511B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C1AC883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498B30" w14:textId="7A8B0049" w:rsidR="00D11F6E" w:rsidRPr="00505780" w:rsidRDefault="00D11F6E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0E846EC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72BDAF" w14:textId="49F5ACEB" w:rsidR="00D11F6E" w:rsidRPr="00505780" w:rsidRDefault="00D11F6E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DB438D1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2010838" w14:textId="45F482F1" w:rsidR="00D11F6E" w:rsidRPr="00505780" w:rsidRDefault="00D11F6E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780461" w:rsidRPr="00505780" w:rsidRDefault="00780461" w:rsidP="0078046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6851017C" w14:textId="77777777" w:rsidR="00780461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F53410" w14:textId="06B2E4B1" w:rsidR="00D11F6E" w:rsidRPr="00505780" w:rsidRDefault="00D11F6E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780461" w:rsidRPr="00505780" w14:paraId="4792FDF4" w14:textId="77777777" w:rsidTr="00711BAD">
        <w:trPr>
          <w:cantSplit/>
          <w:trHeight w:val="20"/>
        </w:trPr>
        <w:tc>
          <w:tcPr>
            <w:tcW w:w="3148" w:type="dxa"/>
          </w:tcPr>
          <w:p w14:paraId="2D7BEA4A" w14:textId="3443E23E" w:rsidR="00780461" w:rsidRPr="00505780" w:rsidRDefault="00780461" w:rsidP="00780461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05D7F220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487075EA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D686601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91DFF97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EE32BC9" w14:textId="77777777" w:rsidR="00780461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C136F07" w14:textId="77777777" w:rsidR="00780461" w:rsidRPr="00505780" w:rsidRDefault="00780461" w:rsidP="0078046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0970B13" w14:textId="77777777" w:rsidR="00780461" w:rsidRPr="00505780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D90C633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6105463" w14:textId="77777777" w:rsidR="00780461" w:rsidRDefault="00780461" w:rsidP="00780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24D34" w14:textId="77777777" w:rsidR="00780461" w:rsidRPr="00505780" w:rsidRDefault="00780461" w:rsidP="0078046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0D8ABAA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33E888C" w14:textId="77777777" w:rsidR="00780461" w:rsidRPr="00505780" w:rsidRDefault="00780461" w:rsidP="0078046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09635D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35AE0B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4662ABDF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268559D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07A94C71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04E64DD1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43F856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49AB190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9AD59A" w14:textId="77777777" w:rsidR="00780461" w:rsidRDefault="00780461" w:rsidP="00780461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014B30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4AE4CE5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DC8F2F0" w14:textId="77777777" w:rsidR="00780461" w:rsidRPr="00505780" w:rsidRDefault="00780461" w:rsidP="0078046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11CC3DF" w14:textId="77777777" w:rsidR="00780461" w:rsidRDefault="00780461" w:rsidP="00780461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11F6E" w:rsidRPr="00505780" w14:paraId="4E104D6E" w14:textId="77777777" w:rsidTr="00711BAD">
        <w:trPr>
          <w:cantSplit/>
          <w:trHeight w:val="20"/>
        </w:trPr>
        <w:tc>
          <w:tcPr>
            <w:tcW w:w="3148" w:type="dxa"/>
          </w:tcPr>
          <w:p w14:paraId="15541AAC" w14:textId="5EA4ADC0" w:rsidR="00D11F6E" w:rsidRPr="00505780" w:rsidRDefault="00D11F6E" w:rsidP="00D11F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568FF83F" w14:textId="40F27F23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A28D6EE" w14:textId="77777777" w:rsidR="00D11F6E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DAF4518" w14:textId="23C4C80A" w:rsidR="00853EF1" w:rsidRPr="00505780" w:rsidRDefault="00853EF1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3" w:type="dxa"/>
          </w:tcPr>
          <w:p w14:paraId="17FA68BC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C90C4EB" w14:textId="2729185C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.</w:t>
            </w:r>
            <w:r w:rsidRPr="007037FE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8DF564B" w14:textId="77777777" w:rsidR="00D11F6E" w:rsidRPr="00505780" w:rsidRDefault="00D11F6E" w:rsidP="00D11F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2CFB5BA" w14:textId="77777777" w:rsidR="00D11F6E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FE5CE2" w14:textId="752BC35C" w:rsidR="009D511B" w:rsidRPr="00505780" w:rsidRDefault="009D511B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80" w:type="dxa"/>
          </w:tcPr>
          <w:p w14:paraId="5B3DF136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25B9DC6" w14:textId="01089E8B" w:rsidR="00D11F6E" w:rsidRPr="00505780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FC0AA1E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D4B1E08" w14:textId="01B3778F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CC10A5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0A74776" w14:textId="05A95764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6D3236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42C323D" w14:textId="62BC96E1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E9001DB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5A43B7F" w14:textId="71A963E4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88B6A9A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7856C56" w14:textId="747DD0C4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A09A4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70AFB9" w14:textId="23CB08B0" w:rsidR="00D11F6E" w:rsidRPr="00505780" w:rsidRDefault="00D11F6E" w:rsidP="00D11F6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120933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8F7BDD2" w14:textId="101EEA7D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33A0863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60BBC5" w14:textId="4006D9ED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D11F6E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D11F6E" w:rsidRPr="00505780" w:rsidRDefault="00D11F6E" w:rsidP="00D11F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0EBC9E2E" w:rsidR="00D11F6E" w:rsidRPr="00505780" w:rsidRDefault="00853EF1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7729DD5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589A807E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7B2F187C" w14:textId="77777777" w:rsidR="00D11F6E" w:rsidRPr="00505780" w:rsidRDefault="00D11F6E" w:rsidP="00D11F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365BB6C2" w:rsidR="00D11F6E" w:rsidRPr="00505780" w:rsidRDefault="009D511B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180" w:type="dxa"/>
          </w:tcPr>
          <w:p w14:paraId="09095151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3CF7692" w:rsidR="00D11F6E" w:rsidRPr="00505780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180" w:type="dxa"/>
          </w:tcPr>
          <w:p w14:paraId="09C675B9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5CFE4B1D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31EA6369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77F52A06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19BED509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608B428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0D167D41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D11F6E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D11F6E" w:rsidRPr="00505780" w:rsidRDefault="00D11F6E" w:rsidP="00D11F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D7DA041" w14:textId="77777777" w:rsidR="00D11F6E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1EE7B6BA" w:rsidR="00853EF1" w:rsidRPr="00505780" w:rsidRDefault="00853EF1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9CA175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D304839" w14:textId="77777777" w:rsidR="00D11F6E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0EADDC6" w14:textId="504F9C94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D4AA75B" w14:textId="77777777" w:rsidR="00D11F6E" w:rsidRPr="00505780" w:rsidRDefault="00D11F6E" w:rsidP="00D11F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01D52B3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5FFA83C1" w:rsidR="009D511B" w:rsidRPr="00505780" w:rsidRDefault="009D511B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53707C" w14:textId="77777777" w:rsidR="00D11F6E" w:rsidRDefault="00D11F6E" w:rsidP="00D11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72F02" w14:textId="380F2255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0DA839F" w14:textId="22949126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4A9DB3" w14:textId="1CFB77B4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135A24CA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9CA2179" w14:textId="48FF680D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FB820B" w14:textId="09CC9B3C" w:rsidR="00D11F6E" w:rsidRPr="00505780" w:rsidRDefault="00D11F6E" w:rsidP="00D11F6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32CFD0CD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D11F6E" w:rsidRPr="00505780" w14:paraId="30E2E8E9" w14:textId="77777777" w:rsidTr="00711BAD">
        <w:trPr>
          <w:cantSplit/>
          <w:trHeight w:val="20"/>
        </w:trPr>
        <w:tc>
          <w:tcPr>
            <w:tcW w:w="3148" w:type="dxa"/>
          </w:tcPr>
          <w:p w14:paraId="09E25994" w14:textId="71BB70BD" w:rsidR="00D11F6E" w:rsidRPr="00505780" w:rsidRDefault="00D11F6E" w:rsidP="00D11F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D11F6E" w:rsidRPr="00A34EF2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273424A" w14:textId="77777777" w:rsidR="00D11F6E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6C98697F" w:rsidR="00853EF1" w:rsidRPr="00505780" w:rsidRDefault="00853EF1" w:rsidP="00853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3" w:type="dxa"/>
          </w:tcPr>
          <w:p w14:paraId="7C18C3B6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65DC765" w14:textId="77777777" w:rsidR="00D11F6E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D191779" w14:textId="36B765BA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D11F6E" w:rsidRPr="00505780" w:rsidRDefault="00D11F6E" w:rsidP="00D11F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82EEC60" w14:textId="77777777" w:rsidR="00D11F6E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5DF9086E" w:rsidR="009D511B" w:rsidRPr="00505780" w:rsidRDefault="009D511B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1,055</w:t>
            </w:r>
          </w:p>
        </w:tc>
        <w:tc>
          <w:tcPr>
            <w:tcW w:w="180" w:type="dxa"/>
          </w:tcPr>
          <w:p w14:paraId="362ED847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E856B13" w14:textId="77777777" w:rsidR="00D11F6E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6F69975C" w:rsidR="00D11F6E" w:rsidRPr="00505780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80" w:type="dxa"/>
          </w:tcPr>
          <w:p w14:paraId="3658C696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89121B7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32C74B30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661DCF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03B54D60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4420F8F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755BA0EF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4793E4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1A014B2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C804E6" w14:textId="77777777" w:rsidR="00D11F6E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2FE073D2" w:rsidR="00D11F6E" w:rsidRPr="00505780" w:rsidRDefault="00D11F6E" w:rsidP="00D11F6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698A0610" w14:textId="77777777" w:rsidR="00D11F6E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6F17797D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D11F6E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D11F6E" w:rsidRPr="00505780" w14:paraId="244B4DA2" w14:textId="77777777" w:rsidTr="00711BAD">
        <w:trPr>
          <w:cantSplit/>
          <w:trHeight w:val="20"/>
        </w:trPr>
        <w:tc>
          <w:tcPr>
            <w:tcW w:w="3148" w:type="dxa"/>
          </w:tcPr>
          <w:p w14:paraId="5FE0A6A1" w14:textId="3EE100B1" w:rsidR="00D11F6E" w:rsidRPr="00505780" w:rsidRDefault="00D11F6E" w:rsidP="00D11F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5E46D899" w:rsidR="00D11F6E" w:rsidRPr="0069147C" w:rsidRDefault="00853EF1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65.00</w:t>
            </w:r>
          </w:p>
        </w:tc>
        <w:tc>
          <w:tcPr>
            <w:tcW w:w="183" w:type="dxa"/>
          </w:tcPr>
          <w:p w14:paraId="3854D16D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3ADBD098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D11F6E" w:rsidRPr="00505780" w:rsidRDefault="00D11F6E" w:rsidP="00D11F6E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EAA17CF" w14:textId="64817642" w:rsidR="00D11F6E" w:rsidRPr="00505780" w:rsidRDefault="009D511B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D09BE84" w14:textId="01B446EF" w:rsidR="00D11F6E" w:rsidRPr="00505780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79DECEC0" w14:textId="77777777" w:rsidR="00D11F6E" w:rsidRPr="00505780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3AEA53E" w14:textId="229C44E2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3A4DD8" w14:textId="0186B080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29BD8C0" w14:textId="5739F5AC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96EB081" w14:textId="211A154F" w:rsidR="00D11F6E" w:rsidRPr="00505780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96874E2" w14:textId="3EACC8EC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D11F6E" w:rsidRPr="00505780" w:rsidRDefault="00D11F6E" w:rsidP="00D11F6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41ACF3" w14:textId="058FCFC1" w:rsidR="00D11F6E" w:rsidRPr="00505780" w:rsidRDefault="00D11F6E" w:rsidP="00D11F6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D11F6E" w:rsidRPr="00505780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729C9CE7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D11F6E" w:rsidRPr="00505780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D11F6E" w:rsidRPr="00505780" w:rsidRDefault="00D11F6E" w:rsidP="00D11F6E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D11F6E" w:rsidRPr="00505780" w14:paraId="593D5D09" w14:textId="77777777" w:rsidTr="00E46358">
        <w:trPr>
          <w:cantSplit/>
          <w:trHeight w:val="50"/>
        </w:trPr>
        <w:tc>
          <w:tcPr>
            <w:tcW w:w="3148" w:type="dxa"/>
          </w:tcPr>
          <w:p w14:paraId="00698269" w14:textId="77777777" w:rsidR="00D11F6E" w:rsidRPr="00505780" w:rsidRDefault="00D11F6E" w:rsidP="00D11F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D11F6E" w:rsidRPr="00505780" w:rsidRDefault="00D11F6E" w:rsidP="00D11F6E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D11F6E" w:rsidRPr="00505780" w:rsidRDefault="00D11F6E" w:rsidP="00D11F6E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D11F6E" w:rsidRPr="00505780" w:rsidRDefault="00D11F6E" w:rsidP="00D11F6E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D11F6E" w:rsidRPr="00505780" w:rsidRDefault="00D11F6E" w:rsidP="00D11F6E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D11F6E" w:rsidRPr="00505780" w:rsidRDefault="00D11F6E" w:rsidP="00D11F6E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D11F6E" w:rsidRPr="00505780" w:rsidRDefault="00D11F6E" w:rsidP="00D11F6E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96FD1C8" w14:textId="58A66B75" w:rsidR="00D11F6E" w:rsidRPr="00FE274A" w:rsidRDefault="009D511B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2,117</w:t>
            </w:r>
          </w:p>
        </w:tc>
        <w:tc>
          <w:tcPr>
            <w:tcW w:w="180" w:type="dxa"/>
          </w:tcPr>
          <w:p w14:paraId="01CFCB6A" w14:textId="77777777" w:rsidR="00D11F6E" w:rsidRPr="00216EC6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BB4840" w14:textId="554D3F62" w:rsidR="00D11F6E" w:rsidRPr="00FE274A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2,093</w:t>
            </w:r>
          </w:p>
        </w:tc>
        <w:tc>
          <w:tcPr>
            <w:tcW w:w="180" w:type="dxa"/>
          </w:tcPr>
          <w:p w14:paraId="7ACF6F34" w14:textId="77777777" w:rsidR="00D11F6E" w:rsidRPr="00216EC6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2EA1854" w14:textId="600B60C6" w:rsidR="00D11F6E" w:rsidRPr="00216EC6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B3FA7F" w14:textId="77777777" w:rsidR="00D11F6E" w:rsidRPr="00216EC6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9DCBE2" w14:textId="3DBA4694" w:rsidR="00D11F6E" w:rsidRPr="00216EC6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35D3E" w14:textId="77777777" w:rsidR="00D11F6E" w:rsidRPr="00216EC6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4E3CD995" w14:textId="6592A345" w:rsidR="00D11F6E" w:rsidRPr="00216EC6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D11F6E" w:rsidRPr="00216EC6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AE60C1" w14:textId="41291EF5" w:rsidR="00D11F6E" w:rsidRPr="00216EC6" w:rsidRDefault="00D11F6E" w:rsidP="00D11F6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D11F6E" w:rsidRPr="00216EC6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FD46936" w14:textId="05A4D097" w:rsidR="00D11F6E" w:rsidRPr="0033337B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D11F6E" w:rsidRPr="0033337B" w:rsidRDefault="00D11F6E" w:rsidP="00D11F6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8C9D8D" w14:textId="007E4CFB" w:rsidR="00D11F6E" w:rsidRPr="0040523D" w:rsidRDefault="00D11F6E" w:rsidP="00D11F6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850556" w14:textId="77777777" w:rsidR="00D11F6E" w:rsidRPr="00216EC6" w:rsidRDefault="00D11F6E" w:rsidP="00D11F6E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D11F6E" w:rsidRPr="00216EC6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D11F6E" w:rsidRPr="00216EC6" w:rsidRDefault="00D11F6E" w:rsidP="00D11F6E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D11F6E" w:rsidRPr="00216EC6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11F6E" w:rsidRPr="00505780" w14:paraId="7EBDA6E1" w14:textId="77777777" w:rsidTr="00D30C48">
        <w:trPr>
          <w:cantSplit/>
          <w:trHeight w:val="20"/>
        </w:trPr>
        <w:tc>
          <w:tcPr>
            <w:tcW w:w="3148" w:type="dxa"/>
            <w:hideMark/>
          </w:tcPr>
          <w:p w14:paraId="2227003B" w14:textId="77777777" w:rsidR="00D11F6E" w:rsidRPr="007833FC" w:rsidRDefault="00D11F6E" w:rsidP="00D11F6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4D40A8BB" w14:textId="77777777" w:rsidR="00D11F6E" w:rsidRPr="00505780" w:rsidRDefault="00D11F6E" w:rsidP="00D11F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4495EAD8" w14:textId="77777777" w:rsidR="00D11F6E" w:rsidRPr="00505780" w:rsidRDefault="00D11F6E" w:rsidP="00D11F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65F434D" w14:textId="77777777" w:rsidR="00D11F6E" w:rsidRPr="00505780" w:rsidRDefault="00D11F6E" w:rsidP="00D11F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FA5AADA" w14:textId="77777777" w:rsidR="00D11F6E" w:rsidRPr="00505780" w:rsidRDefault="00D11F6E" w:rsidP="00D11F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1984AC8" w14:textId="77777777" w:rsidR="00D11F6E" w:rsidRPr="00505780" w:rsidRDefault="00D11F6E" w:rsidP="00D11F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A79AF79" w14:textId="77777777" w:rsidR="00D11F6E" w:rsidRPr="00505780" w:rsidRDefault="00D11F6E" w:rsidP="00D11F6E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4DA679" w14:textId="2972A06E" w:rsidR="00D11F6E" w:rsidRPr="00FE274A" w:rsidRDefault="009D511B" w:rsidP="00D11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13,21</w:t>
            </w:r>
            <w:r w:rsidR="00D472E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12F850EB" w14:textId="77777777" w:rsidR="00D11F6E" w:rsidRPr="00216EC6" w:rsidRDefault="00D11F6E" w:rsidP="00D11F6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hideMark/>
          </w:tcPr>
          <w:p w14:paraId="5B44FC7E" w14:textId="0C6A3F0E" w:rsidR="00D11F6E" w:rsidRPr="00FE274A" w:rsidRDefault="00D11F6E" w:rsidP="00D11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13,271</w:t>
            </w:r>
          </w:p>
        </w:tc>
        <w:tc>
          <w:tcPr>
            <w:tcW w:w="180" w:type="dxa"/>
          </w:tcPr>
          <w:p w14:paraId="009765AA" w14:textId="77777777" w:rsidR="00D11F6E" w:rsidRPr="00216EC6" w:rsidRDefault="00D11F6E" w:rsidP="00D11F6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3CFD9" w14:textId="2F8C817E" w:rsidR="00D11F6E" w:rsidRPr="00216EC6" w:rsidRDefault="00D11F6E" w:rsidP="00D11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80" w:type="dxa"/>
          </w:tcPr>
          <w:p w14:paraId="37E98E4D" w14:textId="77777777" w:rsidR="00D11F6E" w:rsidRPr="00216EC6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hideMark/>
          </w:tcPr>
          <w:p w14:paraId="1604F671" w14:textId="4322835E" w:rsidR="00D11F6E" w:rsidRPr="00216EC6" w:rsidRDefault="00D11F6E" w:rsidP="00D11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270" w:type="dxa"/>
          </w:tcPr>
          <w:p w14:paraId="576F180E" w14:textId="77777777" w:rsidR="00D11F6E" w:rsidRPr="00216EC6" w:rsidRDefault="00D11F6E" w:rsidP="00D11F6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BFAA41B" w14:textId="458E7B76" w:rsidR="00D11F6E" w:rsidRPr="00216EC6" w:rsidRDefault="00D11F6E" w:rsidP="00D11F6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976838A" w14:textId="77777777" w:rsidR="00D11F6E" w:rsidRPr="00216EC6" w:rsidRDefault="00D11F6E" w:rsidP="00D11F6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hideMark/>
          </w:tcPr>
          <w:p w14:paraId="12A115E9" w14:textId="25E1B77C" w:rsidR="00D11F6E" w:rsidRPr="00216EC6" w:rsidRDefault="00D11F6E" w:rsidP="00D11F6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8D237C7" w14:textId="77777777" w:rsidR="00D11F6E" w:rsidRPr="00216EC6" w:rsidRDefault="00D11F6E" w:rsidP="00D11F6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2A69C" w14:textId="1EE2F5F1" w:rsidR="00D11F6E" w:rsidRPr="0033337B" w:rsidRDefault="00D11F6E" w:rsidP="00D11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80" w:type="dxa"/>
          </w:tcPr>
          <w:p w14:paraId="37AE75EE" w14:textId="77777777" w:rsidR="00D11F6E" w:rsidRPr="0033337B" w:rsidRDefault="00D11F6E" w:rsidP="00D1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3AEEFB56" w14:textId="59E98BA0" w:rsidR="00D11F6E" w:rsidRPr="0033337B" w:rsidRDefault="00D11F6E" w:rsidP="00D11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180" w:type="dxa"/>
          </w:tcPr>
          <w:p w14:paraId="7D2CDDD7" w14:textId="77777777" w:rsidR="00D11F6E" w:rsidRPr="00216EC6" w:rsidRDefault="00D11F6E" w:rsidP="00D11F6E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D478BE0" w14:textId="1593C0AA" w:rsidR="00D11F6E" w:rsidRPr="00216EC6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CCDD322" w14:textId="77777777" w:rsidR="00D11F6E" w:rsidRPr="00216EC6" w:rsidRDefault="00D11F6E" w:rsidP="00D11F6E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29B97B" w14:textId="03B6C442" w:rsidR="00D11F6E" w:rsidRPr="00216EC6" w:rsidRDefault="00D11F6E" w:rsidP="00D11F6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323C7C" w:rsidRPr="00D118ED" w:rsidRDefault="00323C7C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323C7C" w:rsidRPr="00D118ED" w:rsidSect="00B849B1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323C7C" w:rsidRDefault="00D118ED" w:rsidP="00F10A07">
      <w:pPr>
        <w:pStyle w:val="Heading6"/>
        <w:numPr>
          <w:ilvl w:val="0"/>
          <w:numId w:val="19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23C7C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1513AF84" w14:textId="77777777" w:rsidR="00E2301D" w:rsidRDefault="00E2301D" w:rsidP="00A4580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0B5A3F0" w14:textId="5DFB0799" w:rsidR="00E00246" w:rsidRDefault="00323C7C" w:rsidP="00E00246">
      <w:pPr>
        <w:pStyle w:val="block"/>
        <w:ind w:left="54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16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2567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Frasers Property Thailand (Indonesia) Pte.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ซึ่งเป็น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ย่อยทางอ้อมได้ทำสัญญาซื้อหุ้นสามัญของบริษัท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PT SLP Surya TICON </w:t>
      </w:r>
      <w:proofErr w:type="spellStart"/>
      <w:r w:rsidRPr="00D73556">
        <w:rPr>
          <w:rFonts w:ascii="Angsana New" w:hAnsi="Angsana New"/>
          <w:sz w:val="30"/>
          <w:szCs w:val="30"/>
          <w:lang w:val="en-US" w:bidi="th-TH"/>
        </w:rPr>
        <w:t>Internusa</w:t>
      </w:r>
      <w:proofErr w:type="spellEnd"/>
      <w:r w:rsidRPr="00D73556">
        <w:rPr>
          <w:rFonts w:ascii="Angsana New" w:hAnsi="Angsana New"/>
          <w:sz w:val="30"/>
          <w:szCs w:val="30"/>
          <w:lang w:val="en-US" w:bidi="th-TH"/>
        </w:rPr>
        <w:t xml:space="preserve"> (“SLP”)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25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และหุ้นสามัญของ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PT Surya </w:t>
      </w:r>
      <w:proofErr w:type="spellStart"/>
      <w:r w:rsidRPr="00D73556">
        <w:rPr>
          <w:rFonts w:ascii="Angsana New" w:hAnsi="Angsana New"/>
          <w:sz w:val="30"/>
          <w:szCs w:val="30"/>
          <w:lang w:val="en-US" w:bidi="th-TH"/>
        </w:rPr>
        <w:t>Internusa</w:t>
      </w:r>
      <w:proofErr w:type="spellEnd"/>
      <w:r w:rsidRPr="00D73556">
        <w:rPr>
          <w:rFonts w:ascii="Angsana New" w:hAnsi="Angsana New"/>
          <w:sz w:val="30"/>
          <w:szCs w:val="30"/>
          <w:lang w:val="en-US" w:bidi="th-TH"/>
        </w:rPr>
        <w:t xml:space="preserve"> Timur (“SIT”)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33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4F67C8">
        <w:rPr>
          <w:rFonts w:ascii="Angsana New" w:hAnsi="Angsana New"/>
          <w:sz w:val="30"/>
          <w:szCs w:val="30"/>
          <w:lang w:val="en-US" w:bidi="th-TH"/>
        </w:rPr>
        <w:t>31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จากบริษัทย่อยทางตรงแห่งหนึ่ง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ส่งผลให้บริษัท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Frasers Property Thailand (Indonesia) Pte.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มีสัดส่วนการถือหุ้นในบริษัท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SLP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SIT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ในอัตราร้อยละ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100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F67C8">
        <w:rPr>
          <w:rFonts w:ascii="Angsana New" w:hAnsi="Angsana New"/>
          <w:sz w:val="30"/>
          <w:szCs w:val="30"/>
          <w:lang w:val="en-US" w:bidi="th-TH"/>
        </w:rPr>
        <w:t>99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4F67C8">
        <w:rPr>
          <w:rFonts w:ascii="Angsana New" w:hAnsi="Angsana New"/>
          <w:sz w:val="30"/>
          <w:szCs w:val="30"/>
          <w:lang w:val="en-US" w:bidi="th-TH"/>
        </w:rPr>
        <w:t>94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โดยได้ดำเนินการเสร็จสิ้นตามข้อตกลงที่ระบุไว้ครบถ้วนแล้วในวันเดียวกัน</w:t>
      </w:r>
    </w:p>
    <w:p w14:paraId="3D71DFB0" w14:textId="5A814116" w:rsidR="006B217C" w:rsidRPr="00002223" w:rsidRDefault="00A4580B" w:rsidP="00F10A07">
      <w:pPr>
        <w:pStyle w:val="Heading6"/>
        <w:numPr>
          <w:ilvl w:val="0"/>
          <w:numId w:val="19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002223">
        <w:rPr>
          <w:rFonts w:ascii="Angsana New" w:hAnsi="Angsana New"/>
          <w:sz w:val="30"/>
          <w:szCs w:val="30"/>
        </w:rPr>
        <w:t xml:space="preserve">  </w:t>
      </w:r>
    </w:p>
    <w:p w14:paraId="136C135E" w14:textId="77777777" w:rsidR="0094016F" w:rsidRPr="0075134F" w:rsidRDefault="0094016F" w:rsidP="0075134F">
      <w:pPr>
        <w:rPr>
          <w:rFonts w:asciiTheme="majorBidi" w:hAnsiTheme="majorBidi" w:cstheme="majorBidi"/>
          <w:sz w:val="30"/>
          <w:szCs w:val="30"/>
        </w:rPr>
      </w:pPr>
    </w:p>
    <w:p w14:paraId="25C58E38" w14:textId="15603EBF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 และโอนอสังหาริมทรัพย์เพื่อการลงทุนระหว่างงวด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หก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7037FE" w:rsidRPr="007037FE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คม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28D440BD" w:rsidR="0094016F" w:rsidRPr="009E2F97" w:rsidRDefault="00F17AC7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2F2B739A" w:rsidR="0094016F" w:rsidRPr="009E2F97" w:rsidRDefault="00F17AC7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77439D29" w:rsidR="0094016F" w:rsidRPr="009E2F97" w:rsidRDefault="00F17AC7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07A85943" w:rsidR="0094016F" w:rsidRPr="009E2F97" w:rsidRDefault="00F17AC7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360984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17AC7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3A788E0A" w:rsidR="00F17AC7" w:rsidRPr="009E2F97" w:rsidRDefault="00F17AC7" w:rsidP="00F17AC7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82" w:type="dxa"/>
          </w:tcPr>
          <w:p w14:paraId="6145026F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7B43CD" w14:textId="3B8D9140" w:rsidR="00F17AC7" w:rsidRPr="009E2F97" w:rsidRDefault="003078CD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40,743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6E4E365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F45DF4" w14:textId="6356411B" w:rsidR="00F17AC7" w:rsidRPr="00303FA6" w:rsidRDefault="00F17AC7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51F52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F8A24" w14:textId="155DD6EE" w:rsidR="00F17AC7" w:rsidRPr="00303FA6" w:rsidRDefault="003078CD" w:rsidP="00EC20F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3,643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7382EF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72EE68" w14:textId="7963FCCE" w:rsidR="00F17AC7" w:rsidRPr="00303FA6" w:rsidRDefault="00F17AC7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F17AC7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12436B2D" w:rsidR="00F17AC7" w:rsidRPr="009E2F97" w:rsidRDefault="00323C7C" w:rsidP="00F17AC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323C7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 w:rsidRPr="00323C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23C7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2" w:type="dxa"/>
          </w:tcPr>
          <w:p w14:paraId="0FD82D15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46407D" w14:textId="38C591B8" w:rsidR="00F17AC7" w:rsidRPr="009E2F97" w:rsidRDefault="00313157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</w:t>
            </w:r>
            <w:r w:rsidR="00F06B6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24EEA6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8E43E3B" w14:textId="2036125F" w:rsidR="00F17AC7" w:rsidRPr="00303FA6" w:rsidRDefault="00F17AC7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3434CC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DA6E5F" w14:textId="410A2283" w:rsidR="00F17AC7" w:rsidRPr="00303FA6" w:rsidRDefault="003078CD" w:rsidP="001C02F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C8FA84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3F8925" w14:textId="23293EFF" w:rsidR="00F17AC7" w:rsidRPr="00303FA6" w:rsidRDefault="00F17AC7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1206D8" w:rsidRPr="009E2F97" w14:paraId="5389743E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E6C8174" w14:textId="44330354" w:rsidR="001206D8" w:rsidRPr="00323C7C" w:rsidRDefault="001206D8" w:rsidP="00284FA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โอนมาจาก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43AF0C64" w14:textId="77777777" w:rsidR="001206D8" w:rsidRPr="009E2F97" w:rsidRDefault="001206D8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D7B3C95" w14:textId="77777777" w:rsidR="001206D8" w:rsidRDefault="001206D8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BCFFB50" w14:textId="77777777" w:rsidR="001206D8" w:rsidRPr="009E2F97" w:rsidRDefault="001206D8" w:rsidP="00F17AC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4E92E71" w14:textId="77777777" w:rsidR="001206D8" w:rsidRPr="007037FE" w:rsidRDefault="001206D8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0A75AA0" w14:textId="77777777" w:rsidR="001206D8" w:rsidRPr="00303FA6" w:rsidRDefault="001206D8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4C8118" w14:textId="77777777" w:rsidR="001206D8" w:rsidRDefault="001206D8" w:rsidP="00F17AC7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5014ECF" w14:textId="77777777" w:rsidR="001206D8" w:rsidRPr="00303FA6" w:rsidRDefault="001206D8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E3933EA" w14:textId="77777777" w:rsidR="001206D8" w:rsidRPr="007037FE" w:rsidRDefault="001206D8" w:rsidP="00F17AC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7AC7" w:rsidRPr="009E2F97" w14:paraId="6EEF61FD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719BBB8" w14:textId="648B1670" w:rsidR="00F17AC7" w:rsidRPr="00FE53B7" w:rsidRDefault="00FE53B7" w:rsidP="00FE53B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E53B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E53B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82" w:type="dxa"/>
          </w:tcPr>
          <w:p w14:paraId="51434B59" w14:textId="77777777" w:rsidR="00F17AC7" w:rsidRPr="009E2F97" w:rsidRDefault="00F17AC7" w:rsidP="00F17AC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E7671" w14:textId="640216F2" w:rsidR="00F17AC7" w:rsidRPr="009E2F97" w:rsidRDefault="00313157" w:rsidP="00D604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902901D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25F71D2" w14:textId="1B5580FE" w:rsidR="00F17AC7" w:rsidRPr="00303FA6" w:rsidRDefault="00F17AC7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9E2B21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9606B" w14:textId="3CDAC266" w:rsidR="00F17AC7" w:rsidRPr="00303FA6" w:rsidRDefault="003078CD" w:rsidP="00F17AC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24A1AB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45AEAD2" w14:textId="1C9F9935" w:rsidR="00F17AC7" w:rsidRPr="00303FA6" w:rsidRDefault="00F17AC7" w:rsidP="00F17AC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7AC7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3266EBC1" w:rsidR="00F17AC7" w:rsidRPr="009E2F97" w:rsidRDefault="00522FC6" w:rsidP="00F17AC7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22F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จำหน่ายสินทรัพย์</w:t>
            </w:r>
            <w:r w:rsidRPr="00522FC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 </w:t>
            </w:r>
            <w:r w:rsidRPr="00522F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82" w:type="dxa"/>
          </w:tcPr>
          <w:p w14:paraId="68AA71A7" w14:textId="77777777" w:rsidR="00F17AC7" w:rsidRPr="009E2F97" w:rsidRDefault="00F17AC7" w:rsidP="00F17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D6F380" w14:textId="1860DDFE" w:rsidR="00F17AC7" w:rsidRPr="003A387C" w:rsidRDefault="001E077E" w:rsidP="00F17AC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E53B7" w:rsidRPr="003A387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0035E1"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485B8D" w14:textId="77777777" w:rsidR="00F17AC7" w:rsidRPr="009E2F97" w:rsidRDefault="00F17AC7" w:rsidP="00F17AC7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ED1958" w14:textId="58810F04" w:rsidR="00F17AC7" w:rsidRPr="00303FA6" w:rsidRDefault="00F17AC7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6F23F1A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BA548" w14:textId="11FDF19C" w:rsidR="00F17AC7" w:rsidRPr="00303FA6" w:rsidRDefault="003078CD" w:rsidP="00F17AC7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B09704" w14:textId="77777777" w:rsidR="00F17AC7" w:rsidRPr="00303FA6" w:rsidRDefault="00F17AC7" w:rsidP="00F17AC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E68D1" w14:textId="1086E92E" w:rsidR="00F17AC7" w:rsidRPr="00303FA6" w:rsidRDefault="00F17AC7" w:rsidP="00F17AC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E077E" w:rsidRPr="009E2F97" w14:paraId="36664782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723C0710" w14:textId="5DC87ADA" w:rsidR="001E077E" w:rsidRPr="00522FC6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2" w:type="dxa"/>
          </w:tcPr>
          <w:p w14:paraId="03E7E8C7" w14:textId="77777777" w:rsidR="001E077E" w:rsidRPr="009E2F97" w:rsidRDefault="001E077E" w:rsidP="001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2D9C66C" w14:textId="50E71C6F" w:rsidR="001E077E" w:rsidRPr="003A387C" w:rsidRDefault="001E077E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035E1"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3A38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9E1CEA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C80443" w14:textId="6F1DF41B" w:rsidR="001E077E" w:rsidRDefault="001E077E" w:rsidP="001E077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587493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7D1D85" w14:textId="6B2A93C3" w:rsidR="001E077E" w:rsidRDefault="001E077E" w:rsidP="001E077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DE2434B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3C7520" w14:textId="5B7385AB" w:rsidR="001E077E" w:rsidRDefault="001E077E" w:rsidP="001E07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077E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1E077E" w:rsidRPr="009E2F97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1E077E" w:rsidRPr="009E2F97" w:rsidRDefault="001E077E" w:rsidP="001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45C37" w14:textId="516D3A88" w:rsidR="001E077E" w:rsidRPr="009E2F97" w:rsidRDefault="001E077E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A279DC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29922A" w14:textId="6834B1B9" w:rsidR="001E077E" w:rsidRPr="00303FA6" w:rsidRDefault="001E077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D9134E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C64ABD" w14:textId="7BD6FAA1" w:rsidR="001E077E" w:rsidRPr="00303FA6" w:rsidRDefault="001E077E" w:rsidP="001E077E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2DFF5D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A704C" w14:textId="4588E28A" w:rsidR="001E077E" w:rsidRPr="00303FA6" w:rsidRDefault="001E077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E077E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77777777" w:rsidR="001E077E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B43B1ED" w14:textId="45759C26" w:rsidR="001E077E" w:rsidRPr="009E2F97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82" w:type="dxa"/>
          </w:tcPr>
          <w:p w14:paraId="7F0DACBB" w14:textId="77777777" w:rsidR="001E077E" w:rsidRPr="009E2F97" w:rsidRDefault="001E077E" w:rsidP="001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A887C1" w14:textId="5064EF14" w:rsidR="001E077E" w:rsidRPr="009E2F97" w:rsidRDefault="001E077E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</w:t>
            </w:r>
            <w:r w:rsidR="00F06B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E6CE0D6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A56E5" w14:textId="464AF6CA" w:rsidR="001E077E" w:rsidRPr="00303FA6" w:rsidRDefault="001E077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7146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DA5B6D" w14:textId="0159EF66" w:rsidR="001E077E" w:rsidRPr="00303FA6" w:rsidRDefault="001E077E" w:rsidP="001E077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24BFF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5A68F3" w14:textId="35F71C8B" w:rsidR="001E077E" w:rsidRPr="00303FA6" w:rsidRDefault="001E077E" w:rsidP="001E077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077E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21AF8F40" w:rsidR="001E077E" w:rsidRPr="007F1F2D" w:rsidRDefault="001E077E" w:rsidP="001E077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2" w:type="dxa"/>
          </w:tcPr>
          <w:p w14:paraId="26F65DAB" w14:textId="77777777" w:rsidR="001E077E" w:rsidRPr="009E2F97" w:rsidRDefault="001E077E" w:rsidP="001E077E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248A" w14:textId="0EABC9DB" w:rsidR="001E077E" w:rsidRPr="00AF674C" w:rsidRDefault="001E077E" w:rsidP="001E077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38,639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A9D8D" w14:textId="77777777" w:rsidR="001E077E" w:rsidRPr="009E2F97" w:rsidRDefault="001E077E" w:rsidP="001E077E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ACE69" w14:textId="72AA8730" w:rsidR="001E077E" w:rsidRPr="00303FA6" w:rsidRDefault="001E077E" w:rsidP="001E077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AF67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7D8815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A63B9" w14:textId="7C92A983" w:rsidR="001E077E" w:rsidRPr="00286B1A" w:rsidRDefault="001E077E" w:rsidP="00EC20F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3,063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307EBC" w14:textId="77777777" w:rsidR="001E077E" w:rsidRPr="00303FA6" w:rsidRDefault="001E077E" w:rsidP="001E077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AB390" w14:textId="27EF3185" w:rsidR="001E077E" w:rsidRPr="00303FA6" w:rsidRDefault="001E077E" w:rsidP="001E07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286B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</w:tbl>
    <w:p w14:paraId="0B82C39C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0DC18F25" w14:textId="77777777" w:rsidR="00522FC6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0E176D70" w14:textId="77777777" w:rsidR="00522FC6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0BF6E49E" w14:textId="77777777" w:rsidR="00522FC6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p w14:paraId="23BE5377" w14:textId="77777777" w:rsidR="00522FC6" w:rsidRPr="00D16EF8" w:rsidRDefault="00522FC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38B9D49D" w:rsidR="00785707" w:rsidRPr="009E2F97" w:rsidRDefault="00785707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31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1B58003" w14:textId="38DF619B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BD6AB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3883B4FA" w:rsidR="00785707" w:rsidRPr="009E2F97" w:rsidRDefault="00BD6AB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21D016F0" w:rsidR="00785707" w:rsidRPr="009E2F97" w:rsidRDefault="00BD6AB7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7DF7D268" w:rsidR="00785707" w:rsidRPr="009E2F97" w:rsidRDefault="00BD6AB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shd w:val="clear" w:color="auto" w:fill="auto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2C3DE416" w14:textId="77777777" w:rsidTr="00BF0767">
        <w:trPr>
          <w:trHeight w:val="732"/>
        </w:trPr>
        <w:tc>
          <w:tcPr>
            <w:tcW w:w="4410" w:type="dxa"/>
            <w:vAlign w:val="bottom"/>
          </w:tcPr>
          <w:p w14:paraId="20D12487" w14:textId="77777777" w:rsidR="0094016F" w:rsidRPr="009E2F97" w:rsidRDefault="0094016F" w:rsidP="0036098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7300CC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25CF6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34D0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7FB8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986C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4F349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613AF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D6AB7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77777777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D28AE" w14:textId="57EA62AE" w:rsidR="00BD6AB7" w:rsidRPr="009E2F97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E933F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3B146" w14:textId="3E7C33A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BF05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0EE92" w14:textId="2D5C33A8" w:rsidR="00BD6AB7" w:rsidRPr="00303FA6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2304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3157" w14:textId="0253D1BE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</w:tr>
      <w:tr w:rsidR="00BD6AB7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81A20" w14:textId="01879F9F" w:rsidR="00BD6AB7" w:rsidRPr="009E2F97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2E9E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C39F2" w14:textId="67759F11" w:rsidR="00BD6AB7" w:rsidRPr="00303FA6" w:rsidRDefault="00BD6AB7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A486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F7794" w14:textId="453688A0" w:rsidR="00BD6AB7" w:rsidRPr="00303FA6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585F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A1060" w14:textId="395D1950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D6AB7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6749BCC0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048D5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F323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7BCE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C4B81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95A26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425D2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B9DBD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D6AB7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4FF18E8B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4653D" w14:textId="75810460" w:rsidR="00BD6AB7" w:rsidRPr="009E2F97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D825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C8185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1932C" w14:textId="6D9CF811" w:rsidR="00BD6AB7" w:rsidRPr="00303FA6" w:rsidRDefault="00BD6AB7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7E03D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27B86" w14:textId="0D8DBD07" w:rsidR="00BD6AB7" w:rsidRPr="00303FA6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84B8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553CC" w14:textId="0FAC2CE9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BD6AB7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BD6AB7" w:rsidRPr="009E2F97" w:rsidRDefault="00BD6AB7" w:rsidP="00BD6AB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- 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424" w14:textId="68F16F8E" w:rsidR="00BD6AB7" w:rsidRPr="009E2F97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47E4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DF319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071C" w14:textId="39EB6E78" w:rsidR="00BD6AB7" w:rsidRPr="00303FA6" w:rsidRDefault="00BD6AB7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8EEB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ADBB" w14:textId="11996AF8" w:rsidR="00BD6AB7" w:rsidRPr="00303FA6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A90A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0C2" w14:textId="4EE361BF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BD6AB7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BD6AB7" w:rsidRPr="009E2F97" w:rsidRDefault="00BD6AB7" w:rsidP="00BD6AB7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06BB" w14:textId="5961282E" w:rsidR="00BD6AB7" w:rsidRPr="009E2F97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47E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3D8" w14:textId="77777777" w:rsidR="00BD6AB7" w:rsidRPr="009E2F97" w:rsidRDefault="00BD6AB7" w:rsidP="00BD6A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BA359" w14:textId="637FE432" w:rsidR="00BD6AB7" w:rsidRPr="00303FA6" w:rsidRDefault="00BD6AB7" w:rsidP="00BD6AB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66D2B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6CA50" w14:textId="10B273F6" w:rsidR="00BD6AB7" w:rsidRPr="00303FA6" w:rsidRDefault="000178D0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C21AD" w14:textId="77777777" w:rsidR="00BD6AB7" w:rsidRPr="00303FA6" w:rsidRDefault="00BD6AB7" w:rsidP="00BD6A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AFAF" w14:textId="51C763A5" w:rsidR="00BD6AB7" w:rsidRPr="00303FA6" w:rsidRDefault="00BD6AB7" w:rsidP="00BD6AB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0AFAB142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4B3A57A4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22"/>
          <w:szCs w:val="22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14:paraId="64EBF77E" w14:textId="2882221E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237E5E">
        <w:rPr>
          <w:rFonts w:ascii="Angsana New" w:hAnsi="Angsana New"/>
          <w:sz w:val="30"/>
          <w:szCs w:val="30"/>
        </w:rPr>
        <w:t>7,757.33</w:t>
      </w:r>
      <w:r w:rsidRPr="00704A23">
        <w:rPr>
          <w:rFonts w:ascii="Angsana New" w:hAnsi="Angsana New"/>
          <w:sz w:val="30"/>
          <w:szCs w:val="30"/>
        </w:rPr>
        <w:t xml:space="preserve"> </w:t>
      </w:r>
      <w:r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D16EF8" w:rsidRPr="00FC412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D6AB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D17B9" w:rsidRPr="006263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7F70">
        <w:rPr>
          <w:rFonts w:asciiTheme="majorBidi" w:hAnsiTheme="majorBidi" w:cstheme="majorBidi"/>
          <w:i/>
          <w:iCs/>
          <w:sz w:val="30"/>
          <w:szCs w:val="30"/>
        </w:rPr>
        <w:t>7,901.84</w:t>
      </w:r>
      <w:r w:rsidR="00CD17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16EF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0DC3535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772390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85934F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2AD49A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D38B08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50A345" w14:textId="77777777" w:rsidR="00B17F70" w:rsidRDefault="00B17F70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02303" w14:textId="394AA2E3" w:rsidR="00A106B7" w:rsidRPr="003232C7" w:rsidRDefault="00A1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</w:p>
    <w:p w14:paraId="25BCC817" w14:textId="1A0F6714" w:rsidR="008D002E" w:rsidRDefault="008D002E" w:rsidP="00F10A07">
      <w:pPr>
        <w:pStyle w:val="Heading6"/>
        <w:numPr>
          <w:ilvl w:val="0"/>
          <w:numId w:val="19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2D2B117A" w:rsidR="001E4F69" w:rsidRPr="009E2F9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Pr="009E2F97">
        <w:rPr>
          <w:rFonts w:ascii="Angsana New" w:hAnsi="Angsana New" w:hint="cs"/>
          <w:sz w:val="30"/>
          <w:szCs w:val="30"/>
          <w:cs/>
        </w:rPr>
        <w:t>หก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z w:val="30"/>
          <w:szCs w:val="30"/>
          <w:cs/>
        </w:rPr>
        <w:t xml:space="preserve"> 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18A0D101" w14:textId="77777777" w:rsidR="001E4F69" w:rsidRPr="003232C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09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5BA8F0B4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12C25E80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63B88DAC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5BF883ED" w:rsidR="001E4F69" w:rsidRPr="009E2F97" w:rsidRDefault="00BD6AB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4F69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6AB7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60DA7A25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/ </w:t>
            </w: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419" w:type="pct"/>
          </w:tcPr>
          <w:p w14:paraId="394C7F9A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1D2313F9" w:rsidR="00BD6AB7" w:rsidRPr="009E2F97" w:rsidRDefault="00045CB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131" w:type="pct"/>
          </w:tcPr>
          <w:p w14:paraId="01981EF5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1BA68B54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131" w:type="pct"/>
          </w:tcPr>
          <w:p w14:paraId="431C4814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25C7F3BB" w:rsidR="00BD6AB7" w:rsidRPr="007B3F5E" w:rsidRDefault="0030229C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31" w:type="pct"/>
          </w:tcPr>
          <w:p w14:paraId="16C3BF32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030BD89D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BD6AB7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40E03ED0" w:rsidR="00BD6AB7" w:rsidRPr="009E2F97" w:rsidRDefault="00B17F7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 w:rsidRPr="00B17F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19" w:type="pct"/>
          </w:tcPr>
          <w:p w14:paraId="1660D422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0B8EF434" w:rsidR="00BD6AB7" w:rsidRPr="009E2F97" w:rsidRDefault="00045CB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E53B7" w:rsidRPr="00FE53B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517D7099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14C29CA1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1" w:type="pct"/>
          </w:tcPr>
          <w:p w14:paraId="6EADB213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02DE0236" w:rsidR="00BD6AB7" w:rsidRPr="007B3F5E" w:rsidRDefault="0030229C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39D0C032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21D286F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01C58" w:rsidRPr="009E2F97" w14:paraId="6F1EB5FC" w14:textId="77777777" w:rsidTr="00BB6309">
        <w:trPr>
          <w:trHeight w:val="292"/>
          <w:tblHeader/>
        </w:trPr>
        <w:tc>
          <w:tcPr>
            <w:tcW w:w="2129" w:type="pct"/>
          </w:tcPr>
          <w:p w14:paraId="44105D1D" w14:textId="3F8A45FE" w:rsidR="00801C58" w:rsidRPr="00B17F70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9" w:type="pct"/>
          </w:tcPr>
          <w:p w14:paraId="42D0EA37" w14:textId="77777777" w:rsidR="00801C58" w:rsidRPr="009E2F97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3B62129" w14:textId="77777777" w:rsidR="00801C58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231249" w14:textId="77777777" w:rsidR="00801C58" w:rsidRPr="009E2F97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581660B" w14:textId="77777777" w:rsidR="00801C58" w:rsidRPr="007037FE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348092" w14:textId="77777777" w:rsidR="00801C58" w:rsidRPr="007B3F5E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935534E" w14:textId="77777777" w:rsidR="00801C58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C9B152" w14:textId="77777777" w:rsidR="00801C58" w:rsidRPr="007B3F5E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3DA49CC3" w14:textId="77777777" w:rsidR="00801C58" w:rsidRPr="007037FE" w:rsidRDefault="00801C58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AB7" w:rsidRPr="009E2F97" w14:paraId="0B61909E" w14:textId="77777777" w:rsidTr="00BB6309">
        <w:trPr>
          <w:trHeight w:val="292"/>
          <w:tblHeader/>
        </w:trPr>
        <w:tc>
          <w:tcPr>
            <w:tcW w:w="2129" w:type="pct"/>
          </w:tcPr>
          <w:p w14:paraId="71F308B9" w14:textId="7B2EAC23" w:rsidR="00BD6AB7" w:rsidRPr="00284FAA" w:rsidRDefault="00FE53B7" w:rsidP="00284F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284FA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19" w:type="pct"/>
          </w:tcPr>
          <w:p w14:paraId="13A2A742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61F740CD" w14:textId="5A821F60" w:rsidR="00BD6AB7" w:rsidRDefault="00045CB0" w:rsidP="00045CB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57DF0A8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B86445C" w14:textId="2B187B85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8F94367" w14:textId="77777777" w:rsidR="00BD6AB7" w:rsidRPr="003232C7" w:rsidRDefault="00BD6AB7" w:rsidP="00BD6AB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D9BB948" w14:textId="1A078AB7" w:rsidR="00BD6AB7" w:rsidRPr="003232C7" w:rsidRDefault="0030229C" w:rsidP="00BD6AB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1FEA75" w14:textId="77777777" w:rsidR="00BD6AB7" w:rsidRPr="007B3F5E" w:rsidRDefault="00BD6AB7" w:rsidP="00BD6AB7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0572422E" w14:textId="54E016EC" w:rsidR="00BD6AB7" w:rsidRPr="007B3F5E" w:rsidRDefault="00BD6AB7" w:rsidP="00BD6AB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AB7" w:rsidRPr="009E2F97" w14:paraId="174A4A16" w14:textId="77777777" w:rsidTr="00BB6309">
        <w:trPr>
          <w:trHeight w:val="292"/>
          <w:tblHeader/>
        </w:trPr>
        <w:tc>
          <w:tcPr>
            <w:tcW w:w="2129" w:type="pct"/>
          </w:tcPr>
          <w:p w14:paraId="1CD35EA2" w14:textId="34E82835" w:rsidR="00BD6AB7" w:rsidRPr="009E2F97" w:rsidRDefault="00B17F7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  <w:r w:rsidRPr="00B17F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7F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19" w:type="pct"/>
          </w:tcPr>
          <w:p w14:paraId="73E238C0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48A81E07" w14:textId="641229BC" w:rsidR="00BD6AB7" w:rsidRPr="009E2F97" w:rsidRDefault="00045CB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1" w:type="pct"/>
          </w:tcPr>
          <w:p w14:paraId="7494CB2E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B439F59" w14:textId="7D2C9F51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C44C1B8" w14:textId="77777777" w:rsidR="00BD6AB7" w:rsidRPr="007B3F5E" w:rsidRDefault="00BD6AB7" w:rsidP="00BD6AB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4C88603" w14:textId="2E6151B2" w:rsidR="00BD6AB7" w:rsidRPr="007B3F5E" w:rsidRDefault="0030229C" w:rsidP="00BD6AB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BC9F696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E0595A2" w14:textId="6A1F25ED" w:rsidR="00BD6AB7" w:rsidRPr="007B3F5E" w:rsidRDefault="00BD6AB7" w:rsidP="00BD6AB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AB7" w:rsidRPr="009E2F97" w14:paraId="06B0DC1C" w14:textId="77777777" w:rsidTr="00BB6309">
        <w:trPr>
          <w:trHeight w:val="292"/>
          <w:tblHeader/>
        </w:trPr>
        <w:tc>
          <w:tcPr>
            <w:tcW w:w="2129" w:type="pct"/>
          </w:tcPr>
          <w:p w14:paraId="0FFCF878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70136CFF" w:rsidR="00BD6AB7" w:rsidRPr="009E2F97" w:rsidRDefault="00045CB0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31" w:type="pct"/>
          </w:tcPr>
          <w:p w14:paraId="279B609B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0A7F8DD2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E43E729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34D99475" w:rsidR="00BD6AB7" w:rsidRPr="007B3F5E" w:rsidRDefault="0030229C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31" w:type="pct"/>
          </w:tcPr>
          <w:p w14:paraId="2261EEAB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4B3090F1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19B2" w:rsidRPr="009E2F97" w14:paraId="064ABCEF" w14:textId="77777777" w:rsidTr="00BB6309">
        <w:trPr>
          <w:trHeight w:val="292"/>
          <w:tblHeader/>
        </w:trPr>
        <w:tc>
          <w:tcPr>
            <w:tcW w:w="2129" w:type="pct"/>
          </w:tcPr>
          <w:p w14:paraId="08956153" w14:textId="427803B8" w:rsidR="00F219B2" w:rsidRPr="009E2F97" w:rsidRDefault="0031493C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F219B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19" w:type="pct"/>
          </w:tcPr>
          <w:p w14:paraId="65C36307" w14:textId="77777777" w:rsidR="00F219B2" w:rsidRPr="009E2F97" w:rsidRDefault="00F219B2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3BAE505" w14:textId="00C182B5" w:rsidR="00F219B2" w:rsidRPr="00F219B2" w:rsidRDefault="00F219B2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03F0A113" w14:textId="77777777" w:rsidR="00F219B2" w:rsidRPr="009E2F97" w:rsidRDefault="00F219B2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160087B" w14:textId="4A5A633D" w:rsidR="00F219B2" w:rsidRDefault="00F219B2" w:rsidP="00F219B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C322177" w14:textId="77777777" w:rsidR="00F219B2" w:rsidRPr="007B3F5E" w:rsidRDefault="00F219B2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A3A9059" w14:textId="089DED23" w:rsidR="00F219B2" w:rsidRDefault="00F219B2" w:rsidP="00F219B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3C07010" w14:textId="77777777" w:rsidR="00F219B2" w:rsidRPr="007B3F5E" w:rsidRDefault="00F219B2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4897E576" w14:textId="2D9F0041" w:rsidR="00F219B2" w:rsidRDefault="00F219B2" w:rsidP="00F219B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AB7" w:rsidRPr="009E2F97" w14:paraId="44EAF074" w14:textId="77777777" w:rsidTr="00CB3E6C">
        <w:trPr>
          <w:trHeight w:val="292"/>
          <w:tblHeader/>
        </w:trPr>
        <w:tc>
          <w:tcPr>
            <w:tcW w:w="2129" w:type="pct"/>
          </w:tcPr>
          <w:p w14:paraId="2CCD21CA" w14:textId="77777777" w:rsidR="00BD6AB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70C7C37" w14:textId="54961720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19" w:type="pct"/>
          </w:tcPr>
          <w:p w14:paraId="450637C0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EB3ABD9" w14:textId="77777777" w:rsidR="00BD6AB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4DD4ACA7" w:rsidR="00045CB0" w:rsidRPr="009E2F97" w:rsidRDefault="00045CB0" w:rsidP="00045CB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8F0BDAB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4C82586" w14:textId="77777777" w:rsidR="00BD6AB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2D544D50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920D372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2DA65E4" w14:textId="77777777" w:rsidR="00BD6AB7" w:rsidRDefault="00BD6AB7" w:rsidP="00BD6AB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0F837AC7" w:rsidR="0030229C" w:rsidRPr="007B3F5E" w:rsidRDefault="0030229C" w:rsidP="00BD6AB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BAFBE44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50233A20" w:rsidR="00BD6AB7" w:rsidRPr="007B3F5E" w:rsidRDefault="00BD6AB7" w:rsidP="00BD6AB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AB7" w:rsidRPr="009E2F97" w14:paraId="504E47AB" w14:textId="77777777" w:rsidTr="00CB3E6C">
        <w:trPr>
          <w:trHeight w:val="292"/>
          <w:tblHeader/>
        </w:trPr>
        <w:tc>
          <w:tcPr>
            <w:tcW w:w="2129" w:type="pct"/>
          </w:tcPr>
          <w:p w14:paraId="49F8DA1D" w14:textId="4BABA08D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419" w:type="pct"/>
          </w:tcPr>
          <w:p w14:paraId="6AD4705C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04CCF7F9" w:rsidR="00BD6AB7" w:rsidRPr="009E2F97" w:rsidRDefault="00722524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2,460</w:t>
            </w:r>
          </w:p>
        </w:tc>
        <w:tc>
          <w:tcPr>
            <w:tcW w:w="131" w:type="pct"/>
          </w:tcPr>
          <w:p w14:paraId="34546AE8" w14:textId="77777777" w:rsidR="00BD6AB7" w:rsidRPr="009E2F97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67FD39DE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31" w:type="pct"/>
          </w:tcPr>
          <w:p w14:paraId="09332FC5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0EC16815" w:rsidR="00BD6AB7" w:rsidRPr="007B3F5E" w:rsidRDefault="0030229C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31" w:type="pct"/>
          </w:tcPr>
          <w:p w14:paraId="4F84ED46" w14:textId="77777777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6B1F688B" w:rsidR="00BD6AB7" w:rsidRPr="007B3F5E" w:rsidRDefault="00BD6AB7" w:rsidP="00BD6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1A5A8BE2" w14:textId="77777777" w:rsidR="004F655F" w:rsidRDefault="003232C7" w:rsidP="003232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</w:rPr>
        <w:t xml:space="preserve">        </w:t>
      </w:r>
    </w:p>
    <w:p w14:paraId="09C5B5E9" w14:textId="3803883D" w:rsidR="001E4F69" w:rsidRDefault="001E4F69" w:rsidP="004F65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4B096BE4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237E5E">
        <w:rPr>
          <w:rFonts w:ascii="Angsana New" w:hAnsi="Angsana New"/>
          <w:sz w:val="30"/>
          <w:szCs w:val="30"/>
        </w:rPr>
        <w:t>658.85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0162AE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364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17F70">
        <w:rPr>
          <w:rFonts w:asciiTheme="majorBidi" w:hAnsiTheme="majorBidi"/>
          <w:i/>
          <w:iCs/>
          <w:sz w:val="30"/>
          <w:szCs w:val="30"/>
        </w:rPr>
        <w:t>671.31</w:t>
      </w:r>
      <w:r w:rsidR="00CD17B9" w:rsidRPr="007458F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7458F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BFDEFF3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5EF40D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400FB8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44D29D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ACA591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AE512A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2D9AC1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0A9E17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279227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6DE075" w14:textId="77777777" w:rsidR="00B17F70" w:rsidRDefault="00B17F70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8E6DBC" w14:textId="242745B9" w:rsidR="00370B2A" w:rsidRPr="002412E3" w:rsidRDefault="00370B2A" w:rsidP="00F10A07">
      <w:pPr>
        <w:pStyle w:val="Heading6"/>
        <w:numPr>
          <w:ilvl w:val="0"/>
          <w:numId w:val="19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E45C73" w14:paraId="70A5CA49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FC5826">
        <w:trPr>
          <w:cantSplit/>
          <w:trHeight w:val="144"/>
          <w:tblHeader/>
        </w:trPr>
        <w:tc>
          <w:tcPr>
            <w:tcW w:w="4770" w:type="dxa"/>
            <w:hideMark/>
          </w:tcPr>
          <w:p w14:paraId="234E344E" w14:textId="347DB47E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  <w:hideMark/>
          </w:tcPr>
          <w:p w14:paraId="0A394977" w14:textId="2E80464F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center"/>
            <w:hideMark/>
          </w:tcPr>
          <w:p w14:paraId="52C40563" w14:textId="4ED0DD6B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450F98C8" w14:textId="5F568BED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4F3B02F2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center"/>
            <w:hideMark/>
          </w:tcPr>
          <w:p w14:paraId="78CF21A0" w14:textId="521F1A43" w:rsidR="00E45C73" w:rsidRDefault="00C53642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E45C73" w14:paraId="1CAB941E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480A4B">
        <w:trPr>
          <w:cantSplit/>
          <w:trHeight w:val="144"/>
          <w:tblHeader/>
        </w:trPr>
        <w:tc>
          <w:tcPr>
            <w:tcW w:w="4770" w:type="dxa"/>
            <w:hideMark/>
          </w:tcPr>
          <w:p w14:paraId="7D5DF625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C53642" w:rsidRPr="00D62881" w14:paraId="5A967F1E" w14:textId="77777777" w:rsidTr="00FC5826">
        <w:trPr>
          <w:cantSplit/>
          <w:trHeight w:val="191"/>
        </w:trPr>
        <w:tc>
          <w:tcPr>
            <w:tcW w:w="4770" w:type="dxa"/>
            <w:hideMark/>
          </w:tcPr>
          <w:p w14:paraId="6DA1135C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770AE86" w14:textId="755AC6AE" w:rsidR="00C53642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37</w:t>
            </w:r>
          </w:p>
        </w:tc>
        <w:tc>
          <w:tcPr>
            <w:tcW w:w="990" w:type="dxa"/>
            <w:hideMark/>
          </w:tcPr>
          <w:p w14:paraId="18E43F7F" w14:textId="3E1042F4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0764A56F" w14:textId="77777777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421709B3" w:rsidR="00C53642" w:rsidRPr="007B3F5E" w:rsidRDefault="001664EA" w:rsidP="00C53642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  <w:r w:rsidR="00C5364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080" w:type="dxa"/>
            <w:hideMark/>
          </w:tcPr>
          <w:p w14:paraId="0819A333" w14:textId="4906CC5B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3F5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C53642" w14:paraId="7D610038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A978673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26BF5AD4" w:rsidR="00C53642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80</w:t>
            </w:r>
          </w:p>
        </w:tc>
        <w:tc>
          <w:tcPr>
            <w:tcW w:w="990" w:type="dxa"/>
            <w:hideMark/>
          </w:tcPr>
          <w:p w14:paraId="697763A2" w14:textId="493E8C06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76</w:t>
            </w:r>
          </w:p>
        </w:tc>
        <w:tc>
          <w:tcPr>
            <w:tcW w:w="180" w:type="dxa"/>
          </w:tcPr>
          <w:p w14:paraId="24361B4B" w14:textId="77777777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3433F8CD" w:rsidR="00C53642" w:rsidRPr="007B3F5E" w:rsidRDefault="009B4ADD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080" w:type="dxa"/>
            <w:hideMark/>
          </w:tcPr>
          <w:p w14:paraId="068026E6" w14:textId="0F1F8495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</w:p>
        </w:tc>
      </w:tr>
      <w:tr w:rsidR="00C53642" w14:paraId="33C800EB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0D526D2B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6C764D8E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DC2BF6" w14:textId="7CA59C94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</w:t>
            </w:r>
          </w:p>
        </w:tc>
        <w:tc>
          <w:tcPr>
            <w:tcW w:w="990" w:type="dxa"/>
          </w:tcPr>
          <w:p w14:paraId="1AFBF4E6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4EEEDFAA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19</w:t>
            </w:r>
          </w:p>
        </w:tc>
        <w:tc>
          <w:tcPr>
            <w:tcW w:w="180" w:type="dxa"/>
          </w:tcPr>
          <w:p w14:paraId="2AD39798" w14:textId="77777777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006D72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757381F5" w:rsidR="009B4ADD" w:rsidRPr="007B3F5E" w:rsidRDefault="009B4ADD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080" w:type="dxa"/>
          </w:tcPr>
          <w:p w14:paraId="4CE8DAA6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E87334D" w14:textId="1C18F13E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  <w:tr w:rsidR="00C53642" w14:paraId="7E852060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1AD7F916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326298E1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EE7BD7B" w14:textId="239A2271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71</w:t>
            </w:r>
          </w:p>
        </w:tc>
        <w:tc>
          <w:tcPr>
            <w:tcW w:w="990" w:type="dxa"/>
          </w:tcPr>
          <w:p w14:paraId="5E35D5E1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51830F7" w14:textId="525B13C5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56</w:t>
            </w:r>
          </w:p>
        </w:tc>
        <w:tc>
          <w:tcPr>
            <w:tcW w:w="180" w:type="dxa"/>
          </w:tcPr>
          <w:p w14:paraId="3C1B6420" w14:textId="77777777" w:rsidR="00C53642" w:rsidRPr="007B3F5E" w:rsidRDefault="00C53642" w:rsidP="00F10A0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786C63F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28701BA8" w:rsidR="009B4ADD" w:rsidRPr="007B3F5E" w:rsidRDefault="009B4ADD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080" w:type="dxa"/>
          </w:tcPr>
          <w:p w14:paraId="7F0C677C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531B1F7" w14:textId="19EB0E1D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</w:tr>
      <w:tr w:rsidR="00C53642" w14:paraId="0FC01642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438064C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D4B1C72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05DA449F" w14:textId="236DA0CE" w:rsidR="009B4ADD" w:rsidRDefault="009B4ADD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990" w:type="dxa"/>
          </w:tcPr>
          <w:p w14:paraId="589984A4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B68AB4C" w14:textId="14826252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59806A3C" w14:textId="77777777" w:rsidR="00C53642" w:rsidRPr="007B3F5E" w:rsidRDefault="00C53642" w:rsidP="00F10A0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DFEB56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2341E940" w:rsidR="009B4ADD" w:rsidRPr="007B3F5E" w:rsidRDefault="009B4ADD" w:rsidP="00C53642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</w:t>
            </w:r>
          </w:p>
        </w:tc>
        <w:tc>
          <w:tcPr>
            <w:tcW w:w="1080" w:type="dxa"/>
          </w:tcPr>
          <w:p w14:paraId="4F2984E5" w14:textId="77777777" w:rsidR="00C53642" w:rsidRDefault="00C53642" w:rsidP="00C53642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ACCD97B" w14:textId="06DC325E" w:rsidR="00C53642" w:rsidRPr="007B3F5E" w:rsidRDefault="00C53642" w:rsidP="00C5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</w:t>
            </w:r>
          </w:p>
        </w:tc>
      </w:tr>
    </w:tbl>
    <w:p w14:paraId="615F1A61" w14:textId="77777777" w:rsidR="00D07122" w:rsidRPr="0075134F" w:rsidRDefault="00D07122" w:rsidP="0075134F">
      <w:pPr>
        <w:rPr>
          <w:rFonts w:asciiTheme="majorBidi" w:hAnsiTheme="majorBidi" w:cstheme="majorBidi"/>
          <w:sz w:val="30"/>
          <w:szCs w:val="30"/>
        </w:rPr>
      </w:pPr>
    </w:p>
    <w:p w14:paraId="2CDE6B6A" w14:textId="1A953632" w:rsidR="00AB0555" w:rsidRDefault="00C72EC8" w:rsidP="000837C6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sectPr w:rsidR="00AB0555" w:rsidSect="00B849B1">
          <w:head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br/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สำหรับงวด</w:t>
      </w:r>
      <w:r w:rsidRPr="002819F8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หก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31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มีนาคม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256</w:t>
      </w:r>
      <w:r w:rsidR="00C53642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8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มีจำนวน</w:t>
      </w:r>
      <w:r w:rsidR="0011729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9B4ADD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271.14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ล้านบาทและ</w:t>
      </w:r>
      <w:r w:rsidR="00117294"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9B4ADD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24.22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br/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(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31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มีนาคม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256</w:t>
      </w:r>
      <w:r w:rsidR="00C5364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7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:</w:t>
      </w:r>
      <w:r w:rsidRPr="002819F8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C5364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259.69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และ 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22</w:t>
      </w:r>
      <w:r w:rsidR="007F06F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.</w:t>
      </w:r>
      <w:r w:rsidR="007037FE" w:rsidRPr="007037FE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6</w:t>
      </w:r>
      <w:r w:rsidR="00C53642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1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2819F8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 ตามลำดั</w:t>
      </w:r>
      <w:r w:rsidR="00125D66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บ)</w:t>
      </w:r>
    </w:p>
    <w:p w14:paraId="2522A84D" w14:textId="52BBECA6" w:rsidR="00AB0555" w:rsidRDefault="00AB0555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หุ้นกู้</w:t>
      </w:r>
    </w:p>
    <w:p w14:paraId="279A6501" w14:textId="77777777" w:rsidR="00AB0555" w:rsidRPr="00235A86" w:rsidRDefault="00AB0555" w:rsidP="00AB0555">
      <w:pPr>
        <w:rPr>
          <w:sz w:val="12"/>
          <w:szCs w:val="12"/>
          <w:lang w:val="x-none" w:eastAsia="x-none"/>
        </w:rPr>
      </w:pPr>
    </w:p>
    <w:p w14:paraId="724B181F" w14:textId="4BD1906A" w:rsidR="00AB0555" w:rsidRPr="00AB0555" w:rsidRDefault="00AB0555" w:rsidP="00AB0555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>การออกหุ้นกู้</w:t>
      </w:r>
      <w:r w:rsidRPr="00AB055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>และการไถ่ถอนหุ้นกู้ระหว่างงวด</w:t>
      </w:r>
      <w:r w:rsidR="00757772">
        <w:rPr>
          <w:rFonts w:asciiTheme="majorBidi" w:hAnsiTheme="majorBidi" w:cstheme="majorBidi" w:hint="cs"/>
          <w:sz w:val="30"/>
          <w:szCs w:val="30"/>
          <w:cs/>
          <w:lang w:eastAsia="x-none"/>
        </w:rPr>
        <w:t>หก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เดือนสิ้นสุด ณ วันที่ </w:t>
      </w:r>
      <w:r w:rsidRPr="00AB0555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มีนาคม</w:t>
      </w:r>
      <w:r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มีดังนี้</w:t>
      </w:r>
    </w:p>
    <w:p w14:paraId="45E94C9B" w14:textId="77777777" w:rsidR="00AB0555" w:rsidRPr="00235A86" w:rsidRDefault="00AB0555" w:rsidP="00AB0555">
      <w:pPr>
        <w:pStyle w:val="ListParagraph"/>
        <w:ind w:left="900"/>
        <w:rPr>
          <w:rFonts w:cs="Arial"/>
          <w:sz w:val="12"/>
          <w:szCs w:val="12"/>
          <w:lang w:eastAsia="x-none"/>
        </w:rPr>
      </w:pPr>
    </w:p>
    <w:tbl>
      <w:tblPr>
        <w:tblW w:w="13654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1800"/>
        <w:gridCol w:w="2520"/>
        <w:gridCol w:w="2520"/>
        <w:gridCol w:w="2070"/>
        <w:gridCol w:w="2250"/>
        <w:gridCol w:w="236"/>
        <w:gridCol w:w="2258"/>
      </w:tblGrid>
      <w:tr w:rsidR="00AB0555" w:rsidRPr="006263D0" w14:paraId="60835599" w14:textId="77777777" w:rsidTr="00AB0555">
        <w:trPr>
          <w:trHeight w:val="295"/>
          <w:tblHeader/>
        </w:trPr>
        <w:tc>
          <w:tcPr>
            <w:tcW w:w="1800" w:type="dxa"/>
          </w:tcPr>
          <w:p w14:paraId="222CAD27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6FB78A7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18505D16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E0FD43B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04DC0F7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F07BED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61CF15C7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555" w:rsidRPr="006263D0" w14:paraId="23738D89" w14:textId="77777777" w:rsidTr="00AB0555">
        <w:trPr>
          <w:trHeight w:val="295"/>
          <w:tblHeader/>
        </w:trPr>
        <w:tc>
          <w:tcPr>
            <w:tcW w:w="1800" w:type="dxa"/>
          </w:tcPr>
          <w:p w14:paraId="2977B469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7050F436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6CB5B42D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11CE063B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7D1BDDB" w14:textId="2ED6F14A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46D4BC8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60010D99" w14:textId="45957A9B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B0555" w:rsidRPr="006263D0" w14:paraId="65C36DA3" w14:textId="77777777" w:rsidTr="00AB0555">
        <w:trPr>
          <w:tblHeader/>
        </w:trPr>
        <w:tc>
          <w:tcPr>
            <w:tcW w:w="1800" w:type="dxa"/>
          </w:tcPr>
          <w:p w14:paraId="23098A47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00A8089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6DF1F131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5BED471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34E8E5C4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0555" w:rsidRPr="006263D0" w14:paraId="06CBC0B4" w14:textId="77777777" w:rsidTr="00AB0555">
        <w:tc>
          <w:tcPr>
            <w:tcW w:w="4320" w:type="dxa"/>
            <w:gridSpan w:val="2"/>
          </w:tcPr>
          <w:p w14:paraId="1551F377" w14:textId="77777777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2520" w:type="dxa"/>
          </w:tcPr>
          <w:p w14:paraId="03F5C944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736EF8D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4" w:type="dxa"/>
            <w:gridSpan w:val="3"/>
          </w:tcPr>
          <w:p w14:paraId="6190B063" w14:textId="77777777" w:rsidR="00AB0555" w:rsidRPr="006263D0" w:rsidRDefault="00AB0555" w:rsidP="0052468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0555" w:rsidRPr="006263D0" w14:paraId="4ADC263A" w14:textId="77777777" w:rsidTr="0036015E">
        <w:tc>
          <w:tcPr>
            <w:tcW w:w="1800" w:type="dxa"/>
          </w:tcPr>
          <w:p w14:paraId="51AC5ABC" w14:textId="734E4C0C" w:rsidR="00AB0555" w:rsidRPr="006263D0" w:rsidRDefault="006D638F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1/2568</w:t>
            </w:r>
          </w:p>
        </w:tc>
        <w:tc>
          <w:tcPr>
            <w:tcW w:w="2520" w:type="dxa"/>
          </w:tcPr>
          <w:p w14:paraId="5C21B19E" w14:textId="29FA330D" w:rsidR="00AB0555" w:rsidRPr="006263D0" w:rsidRDefault="006D638F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13A7D3A4" w14:textId="09F8C4C1" w:rsidR="00AB0555" w:rsidRPr="006263D0" w:rsidRDefault="006D638F" w:rsidP="00524684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2002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070" w:type="dxa"/>
          </w:tcPr>
          <w:p w14:paraId="286EFADE" w14:textId="17071BBB" w:rsidR="00AB0555" w:rsidRPr="006263D0" w:rsidRDefault="006D638F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50" w:type="dxa"/>
            <w:tcBorders>
              <w:bottom w:val="double" w:sz="4" w:space="0" w:color="auto"/>
            </w:tcBorders>
          </w:tcPr>
          <w:p w14:paraId="449AEAA5" w14:textId="0BFC85B9" w:rsidR="00AB0555" w:rsidRPr="0036015E" w:rsidRDefault="006D638F" w:rsidP="006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0628872C" w14:textId="77777777" w:rsidR="00AB0555" w:rsidRPr="0036015E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double" w:sz="4" w:space="0" w:color="auto"/>
            </w:tcBorders>
          </w:tcPr>
          <w:p w14:paraId="5BD6648C" w14:textId="2EFF1E29" w:rsidR="00AB0555" w:rsidRPr="0036015E" w:rsidRDefault="006D638F" w:rsidP="006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</w:tr>
      <w:tr w:rsidR="00AB0555" w:rsidRPr="006263D0" w14:paraId="5FC09918" w14:textId="77777777" w:rsidTr="0036015E">
        <w:tc>
          <w:tcPr>
            <w:tcW w:w="1800" w:type="dxa"/>
          </w:tcPr>
          <w:p w14:paraId="343B1AA3" w14:textId="77777777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A79A8CB" w14:textId="77777777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84D5BD3" w14:textId="77777777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C86C98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15FACCE0" w14:textId="24ABF177" w:rsidR="00AB0555" w:rsidRPr="006263D0" w:rsidRDefault="00AB0555" w:rsidP="0066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92760E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double" w:sz="4" w:space="0" w:color="auto"/>
            </w:tcBorders>
          </w:tcPr>
          <w:p w14:paraId="7AC7D844" w14:textId="5D627193" w:rsidR="00AB0555" w:rsidRPr="006263D0" w:rsidRDefault="00AB0555" w:rsidP="0066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B0555" w:rsidRPr="006263D0" w14:paraId="7433C866" w14:textId="77777777" w:rsidTr="0036015E">
        <w:tc>
          <w:tcPr>
            <w:tcW w:w="4320" w:type="dxa"/>
            <w:gridSpan w:val="2"/>
          </w:tcPr>
          <w:p w14:paraId="7ABE193D" w14:textId="53C132EB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ไถ่ถอนโดยบริษัท</w:t>
            </w:r>
          </w:p>
        </w:tc>
        <w:tc>
          <w:tcPr>
            <w:tcW w:w="2520" w:type="dxa"/>
          </w:tcPr>
          <w:p w14:paraId="69DB2C19" w14:textId="77777777" w:rsidR="00AB0555" w:rsidRPr="006263D0" w:rsidRDefault="00AB0555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837AD80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B07C8FD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B6624E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3E646B8" w14:textId="77777777" w:rsidR="00AB0555" w:rsidRPr="006263D0" w:rsidRDefault="00AB0555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FC9" w:rsidRPr="006263D0" w14:paraId="5254D75A" w14:textId="77777777" w:rsidTr="00284FAA">
        <w:tc>
          <w:tcPr>
            <w:tcW w:w="1800" w:type="dxa"/>
          </w:tcPr>
          <w:p w14:paraId="5AE807F5" w14:textId="411B72F6" w:rsidR="00356FC9" w:rsidRPr="00356FC9" w:rsidRDefault="00356FC9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1/2563</w:t>
            </w:r>
          </w:p>
        </w:tc>
        <w:tc>
          <w:tcPr>
            <w:tcW w:w="2520" w:type="dxa"/>
          </w:tcPr>
          <w:p w14:paraId="44A7D6B0" w14:textId="0DD189CD" w:rsidR="00356FC9" w:rsidRPr="00356FC9" w:rsidRDefault="00356FC9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520" w:type="dxa"/>
          </w:tcPr>
          <w:p w14:paraId="75E3E8CA" w14:textId="69A2090F" w:rsidR="00356FC9" w:rsidRPr="006263D0" w:rsidRDefault="00356FC9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436678D5" w14:textId="0C497323" w:rsidR="00356FC9" w:rsidRPr="006263D0" w:rsidRDefault="00356FC9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2.36</w:t>
            </w:r>
          </w:p>
        </w:tc>
        <w:tc>
          <w:tcPr>
            <w:tcW w:w="2250" w:type="dxa"/>
          </w:tcPr>
          <w:p w14:paraId="4D364923" w14:textId="2394EBEB" w:rsidR="00356FC9" w:rsidRPr="006263D0" w:rsidRDefault="00356FC9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  <w:tc>
          <w:tcPr>
            <w:tcW w:w="236" w:type="dxa"/>
          </w:tcPr>
          <w:p w14:paraId="36A0A1AD" w14:textId="77777777" w:rsidR="00356FC9" w:rsidRPr="006263D0" w:rsidRDefault="00356FC9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B673B25" w14:textId="6B97226D" w:rsidR="00356FC9" w:rsidRPr="006263D0" w:rsidRDefault="00356FC9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(1,800)</w:t>
            </w:r>
          </w:p>
        </w:tc>
      </w:tr>
      <w:tr w:rsidR="00C949DF" w:rsidRPr="006263D0" w14:paraId="4C4EC66A" w14:textId="77777777" w:rsidTr="004C2623">
        <w:tc>
          <w:tcPr>
            <w:tcW w:w="1800" w:type="dxa"/>
          </w:tcPr>
          <w:p w14:paraId="31F394C5" w14:textId="28AA747B" w:rsidR="00C949DF" w:rsidRDefault="00C949DF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1/2565</w:t>
            </w:r>
          </w:p>
        </w:tc>
        <w:tc>
          <w:tcPr>
            <w:tcW w:w="2520" w:type="dxa"/>
          </w:tcPr>
          <w:p w14:paraId="689F08BB" w14:textId="0FEFC877" w:rsidR="00C949DF" w:rsidRDefault="00C949DF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520" w:type="dxa"/>
          </w:tcPr>
          <w:p w14:paraId="381ECC7E" w14:textId="5A06156A" w:rsidR="00C949DF" w:rsidRDefault="00C949DF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070" w:type="dxa"/>
          </w:tcPr>
          <w:p w14:paraId="1097E075" w14:textId="2BECE421" w:rsidR="00C949DF" w:rsidRDefault="00C949DF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1.89</w:t>
            </w:r>
          </w:p>
        </w:tc>
        <w:tc>
          <w:tcPr>
            <w:tcW w:w="2250" w:type="dxa"/>
          </w:tcPr>
          <w:p w14:paraId="2D8AA473" w14:textId="17FC76CA" w:rsidR="00C949DF" w:rsidRDefault="00C949DF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</w:tcPr>
          <w:p w14:paraId="3AD38F3E" w14:textId="77777777" w:rsidR="00C949DF" w:rsidRPr="006263D0" w:rsidRDefault="00C949DF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612B1197" w14:textId="1C2A9CEC" w:rsidR="00C949DF" w:rsidRDefault="00C949DF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  <w:tr w:rsidR="002D6314" w:rsidRPr="006263D0" w14:paraId="0F59D581" w14:textId="77777777" w:rsidTr="004C2623">
        <w:tc>
          <w:tcPr>
            <w:tcW w:w="1800" w:type="dxa"/>
          </w:tcPr>
          <w:p w14:paraId="2329EDE4" w14:textId="77777777" w:rsidR="002D6314" w:rsidRDefault="002D6314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A9819B3" w14:textId="77777777" w:rsidR="002D6314" w:rsidRDefault="002D6314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81EA1A5" w14:textId="77777777" w:rsidR="002D6314" w:rsidRDefault="002D6314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A2C2AEF" w14:textId="77777777" w:rsidR="002D6314" w:rsidRDefault="002D6314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77CD31" w14:textId="22B4A564" w:rsidR="002D6314" w:rsidRPr="00284FAA" w:rsidRDefault="002D6314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07BDBF" w14:textId="77777777" w:rsidR="002D6314" w:rsidRPr="006263D0" w:rsidRDefault="002D6314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A07266C" w14:textId="1B0ED2AB" w:rsidR="002D6314" w:rsidRPr="00284FAA" w:rsidRDefault="002D6314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6314" w:rsidRPr="006263D0" w14:paraId="721CE931" w14:textId="77777777" w:rsidTr="004C2623">
        <w:tc>
          <w:tcPr>
            <w:tcW w:w="4320" w:type="dxa"/>
            <w:gridSpan w:val="2"/>
          </w:tcPr>
          <w:p w14:paraId="2BF1F800" w14:textId="19609BF3" w:rsidR="002D6314" w:rsidRDefault="002D6314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ไถ่ถอนโดยบริษัท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2520" w:type="dxa"/>
          </w:tcPr>
          <w:p w14:paraId="7CC3EED7" w14:textId="77777777" w:rsidR="002D6314" w:rsidRDefault="002D6314" w:rsidP="005246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AE9BF4" w14:textId="77777777" w:rsidR="002D6314" w:rsidRDefault="002D6314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A19E34" w14:textId="77777777" w:rsidR="002D6314" w:rsidRDefault="002D6314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F246E" w14:textId="77777777" w:rsidR="002D6314" w:rsidRPr="006263D0" w:rsidRDefault="002D6314" w:rsidP="0052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</w:tcPr>
          <w:p w14:paraId="74656D3E" w14:textId="77777777" w:rsidR="002D6314" w:rsidRDefault="002D6314" w:rsidP="0035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314" w:rsidRPr="006263D0" w14:paraId="5BD57C6C" w14:textId="77777777" w:rsidTr="004C2623">
        <w:tc>
          <w:tcPr>
            <w:tcW w:w="1800" w:type="dxa"/>
          </w:tcPr>
          <w:p w14:paraId="21E61D64" w14:textId="38190257" w:rsidR="002D6314" w:rsidRPr="006263D0" w:rsidRDefault="002D6314" w:rsidP="002D631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1/2563</w:t>
            </w:r>
          </w:p>
        </w:tc>
        <w:tc>
          <w:tcPr>
            <w:tcW w:w="2520" w:type="dxa"/>
          </w:tcPr>
          <w:p w14:paraId="4E3CDF8C" w14:textId="43F23D5E" w:rsidR="002D6314" w:rsidRPr="006263D0" w:rsidRDefault="007E46C2" w:rsidP="002D631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631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2D631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520" w:type="dxa"/>
          </w:tcPr>
          <w:p w14:paraId="1058DD8C" w14:textId="090C09FE" w:rsidR="002D6314" w:rsidRPr="006263D0" w:rsidRDefault="007E46C2" w:rsidP="002D6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D63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2D63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D631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C37F59D" w14:textId="393629CB" w:rsidR="002D6314" w:rsidRPr="006263D0" w:rsidRDefault="002D6314" w:rsidP="002D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</w:t>
            </w:r>
            <w:r w:rsidR="00FE53B7" w:rsidRPr="00FE53B7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9D652E3" w14:textId="36465ECF" w:rsidR="002D6314" w:rsidRPr="004C2623" w:rsidRDefault="002D6314" w:rsidP="002F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4C26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46C2" w:rsidRPr="004C2623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Pr="004C2623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6" w:type="dxa"/>
          </w:tcPr>
          <w:p w14:paraId="3E36B9EA" w14:textId="77777777" w:rsidR="002D6314" w:rsidRPr="004C2623" w:rsidRDefault="002D6314" w:rsidP="002D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54870B9E" w14:textId="56C1F7D3" w:rsidR="002D6314" w:rsidRPr="004C2623" w:rsidRDefault="00142616" w:rsidP="0014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ind w:right="-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6314" w:rsidRPr="006263D0" w14:paraId="23A02FE0" w14:textId="77777777" w:rsidTr="004C2623">
        <w:tc>
          <w:tcPr>
            <w:tcW w:w="1800" w:type="dxa"/>
          </w:tcPr>
          <w:p w14:paraId="019BDCCE" w14:textId="122954B1" w:rsidR="002D6314" w:rsidRPr="006263D0" w:rsidRDefault="002D6314" w:rsidP="002D6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372861A" w14:textId="2F70B700" w:rsidR="002D6314" w:rsidRPr="006263D0" w:rsidRDefault="002D6314" w:rsidP="002D6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B8F8749" w14:textId="180FC120" w:rsidR="002D6314" w:rsidRPr="006263D0" w:rsidRDefault="002D6314" w:rsidP="002D6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45D9C7" w14:textId="0C64F4CB" w:rsidR="002D6314" w:rsidRPr="006263D0" w:rsidRDefault="002D6314" w:rsidP="002D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EC0949E" w14:textId="13F3DAD4" w:rsidR="002D6314" w:rsidRPr="006263D0" w:rsidRDefault="007E46C2" w:rsidP="007E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49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,300)</w:t>
            </w:r>
          </w:p>
        </w:tc>
        <w:tc>
          <w:tcPr>
            <w:tcW w:w="236" w:type="dxa"/>
          </w:tcPr>
          <w:p w14:paraId="5D122579" w14:textId="77777777" w:rsidR="002D6314" w:rsidRPr="006263D0" w:rsidRDefault="002D6314" w:rsidP="002D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1C347604" w14:textId="6CF27045" w:rsidR="002D6314" w:rsidRPr="006263D0" w:rsidRDefault="00D04774" w:rsidP="00D0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ind w:right="-1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949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,800)</w:t>
            </w:r>
          </w:p>
        </w:tc>
      </w:tr>
    </w:tbl>
    <w:p w14:paraId="53597599" w14:textId="77777777" w:rsidR="00AB0555" w:rsidRPr="00235A86" w:rsidRDefault="00AB0555" w:rsidP="00AB05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2A014487" w14:textId="16E29275" w:rsidR="00AB0555" w:rsidRPr="00AB0555" w:rsidRDefault="00706926" w:rsidP="00AB05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07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="00AB0555" w:rsidRPr="00975FAB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บริษัทได้ออกหุ้นกู้ชนิดระบุชื่อผู้ถือ ประเภทไม่ด้อยสิทธิ ไม่มีหลักประกัน และไม่มีผู้แทนผู้ถือหุ้นกู้ โดยมีมูลค่าที่ตราไว้หน่วยละ </w:t>
      </w:r>
      <w:r w:rsidR="00AB0555" w:rsidRPr="00975FAB">
        <w:rPr>
          <w:rFonts w:asciiTheme="majorBidi" w:hAnsiTheme="majorBidi" w:cstheme="majorBidi"/>
          <w:sz w:val="30"/>
          <w:szCs w:val="30"/>
        </w:rPr>
        <w:t>1</w:t>
      </w:r>
      <w:r w:rsidR="00AB0555" w:rsidRPr="00975FAB">
        <w:rPr>
          <w:rFonts w:asciiTheme="majorBidi" w:hAnsiTheme="majorBidi" w:cstheme="majorBidi"/>
          <w:sz w:val="30"/>
          <w:szCs w:val="30"/>
          <w:cs/>
        </w:rPr>
        <w:t>,</w:t>
      </w:r>
      <w:r w:rsidR="00AB0555" w:rsidRPr="00975FAB">
        <w:rPr>
          <w:rFonts w:asciiTheme="majorBidi" w:hAnsiTheme="majorBidi" w:cstheme="majorBidi"/>
          <w:sz w:val="30"/>
          <w:szCs w:val="30"/>
        </w:rPr>
        <w:t>000</w:t>
      </w:r>
      <w:r w:rsidR="00AB0555" w:rsidRPr="00975FAB">
        <w:rPr>
          <w:rFonts w:asciiTheme="majorBidi" w:hAnsiTheme="majorBidi" w:cstheme="majorBidi"/>
          <w:sz w:val="30"/>
          <w:szCs w:val="30"/>
          <w:cs/>
        </w:rPr>
        <w:t xml:space="preserve"> บาท มีราคาเสนอขายหน่วยละ </w:t>
      </w:r>
      <w:r w:rsidR="00AB0555" w:rsidRPr="00975FAB">
        <w:rPr>
          <w:rFonts w:asciiTheme="majorBidi" w:hAnsiTheme="majorBidi" w:cstheme="majorBidi"/>
          <w:sz w:val="30"/>
          <w:szCs w:val="30"/>
        </w:rPr>
        <w:t>1</w:t>
      </w:r>
      <w:r w:rsidR="00AB0555" w:rsidRPr="00975FAB">
        <w:rPr>
          <w:rFonts w:asciiTheme="majorBidi" w:hAnsiTheme="majorBidi" w:cstheme="majorBidi"/>
          <w:sz w:val="30"/>
          <w:szCs w:val="30"/>
          <w:cs/>
        </w:rPr>
        <w:t>,</w:t>
      </w:r>
      <w:r w:rsidR="00AB0555" w:rsidRPr="00975FAB">
        <w:rPr>
          <w:rFonts w:asciiTheme="majorBidi" w:hAnsiTheme="majorBidi" w:cstheme="majorBidi"/>
          <w:sz w:val="30"/>
          <w:szCs w:val="30"/>
        </w:rPr>
        <w:t>000</w:t>
      </w:r>
      <w:r w:rsidR="00AB0555" w:rsidRPr="00975FAB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3505DB" w:rsidRPr="00975FAB">
        <w:rPr>
          <w:rFonts w:asciiTheme="majorBidi" w:hAnsiTheme="majorBidi" w:cstheme="majorBidi" w:hint="cs"/>
          <w:sz w:val="30"/>
          <w:szCs w:val="30"/>
          <w:cs/>
        </w:rPr>
        <w:t>และไม่มีการ</w:t>
      </w:r>
      <w:r w:rsidR="00AB0555" w:rsidRPr="00975FAB">
        <w:rPr>
          <w:rFonts w:asciiTheme="majorBidi" w:hAnsiTheme="majorBidi" w:cstheme="majorBidi"/>
          <w:sz w:val="30"/>
          <w:szCs w:val="30"/>
          <w:cs/>
        </w:rPr>
        <w:t>ชำระดอกเบี้ยตลอดอายุหุ้นกู้ ทั้งนี้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6BCB8132" w14:textId="77777777" w:rsidR="00AB0555" w:rsidRDefault="00AB0555" w:rsidP="00AB05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AB0555" w:rsidSect="00AB0555">
          <w:headerReference w:type="default" r:id="rId1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255ECB71" w14:textId="7C7B66C6" w:rsidR="0050668D" w:rsidRPr="00A04E91" w:rsidRDefault="00A04E91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ส่วนงานดำเนินงาน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721F9487" w14:textId="4D820C88" w:rsidR="00B96286" w:rsidRPr="006263D0" w:rsidRDefault="00B96286" w:rsidP="00B96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037FE" w:rsidRPr="007037FE">
        <w:rPr>
          <w:rFonts w:asciiTheme="majorBidi" w:hAnsiTheme="majorBidi" w:cstheme="majorBidi"/>
          <w:sz w:val="30"/>
          <w:szCs w:val="30"/>
        </w:rPr>
        <w:t>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</w:t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</w:t>
      </w:r>
      <w:r w:rsidRPr="006263D0">
        <w:rPr>
          <w:rFonts w:asciiTheme="majorBidi" w:hAnsiTheme="majorBidi" w:cstheme="majorBidi"/>
          <w:sz w:val="30"/>
          <w:szCs w:val="30"/>
          <w:cs/>
        </w:rPr>
        <w:t>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59BAEAF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700FD83E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="00CB3E6C"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0BA7A52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3901651E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62CC2B98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847EDA">
        <w:rPr>
          <w:rFonts w:ascii="Angsana New" w:hAnsi="Angsana New"/>
          <w:sz w:val="30"/>
          <w:szCs w:val="30"/>
        </w:rPr>
        <w:t>8</w:t>
      </w:r>
      <w:r w:rsidR="00B96286">
        <w:rPr>
          <w:rFonts w:ascii="Angsana New" w:hAnsi="Angsana New"/>
          <w:sz w:val="30"/>
          <w:szCs w:val="30"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847EDA">
        <w:rPr>
          <w:rFonts w:ascii="Angsana New" w:hAnsi="Angsana New"/>
          <w:sz w:val="30"/>
          <w:szCs w:val="30"/>
        </w:rPr>
        <w:t>7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026E75FF" w14:textId="77777777" w:rsidR="00B17F70" w:rsidRDefault="00C01705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C01705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</w:p>
    <w:p w14:paraId="7898A311" w14:textId="516D2242" w:rsidR="008B115F" w:rsidRDefault="008B115F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1DC67AA" w14:textId="77777777" w:rsidR="00AB0555" w:rsidRDefault="00AB0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176FBC" w14:textId="53F4653B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77777777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CD63A" w14:textId="352F0F4D" w:rsidR="00D47038" w:rsidRDefault="00D47038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36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A936F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D75D4A5" w14:textId="3B1DA7FE" w:rsidR="00AF5253" w:rsidRPr="00274F3B" w:rsidRDefault="00AF5253" w:rsidP="00AF5253">
      <w:pPr>
        <w:jc w:val="center"/>
        <w:rPr>
          <w:rFonts w:ascii="Angsana New" w:hAnsi="Angsana New"/>
          <w:sz w:val="30"/>
          <w:szCs w:val="30"/>
        </w:rPr>
      </w:pPr>
    </w:p>
    <w:p w14:paraId="2BE62BF0" w14:textId="27DAE9F3" w:rsidR="00274F3B" w:rsidRPr="00274F3B" w:rsidRDefault="00687D8A" w:rsidP="00AF5253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61312" behindDoc="0" locked="0" layoutInCell="1" allowOverlap="1" wp14:anchorId="67629B3D" wp14:editId="144DD710">
            <wp:simplePos x="0" y="0"/>
            <wp:positionH relativeFrom="column">
              <wp:posOffset>335280</wp:posOffset>
            </wp:positionH>
            <wp:positionV relativeFrom="paragraph">
              <wp:posOffset>254635</wp:posOffset>
            </wp:positionV>
            <wp:extent cx="6099175" cy="3158490"/>
            <wp:effectExtent l="0" t="0" r="0" b="0"/>
            <wp:wrapNone/>
            <wp:docPr id="14319595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959572" name="Picture 143195957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5DD371" w14:textId="40195B93" w:rsidR="00274F3B" w:rsidRPr="00274F3B" w:rsidRDefault="00274F3B" w:rsidP="00687D8A">
      <w:pPr>
        <w:jc w:val="center"/>
        <w:rPr>
          <w:rFonts w:ascii="Angsana New" w:hAnsi="Angsana New"/>
          <w:sz w:val="30"/>
          <w:szCs w:val="30"/>
        </w:rPr>
      </w:pPr>
    </w:p>
    <w:p w14:paraId="620B5088" w14:textId="0A5670C4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EBC096E" w14:textId="25BF368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4CD5E3E8" w14:textId="522C6A0B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2632B99E" w14:textId="13E0F1E0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5743CA92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3C3F7EC" w14:textId="77777777" w:rsidR="00274F3B" w:rsidRDefault="00274F3B" w:rsidP="00274F3B">
      <w:pPr>
        <w:rPr>
          <w:rFonts w:ascii="Angsana New" w:hAnsi="Angsana New"/>
          <w:sz w:val="30"/>
          <w:szCs w:val="30"/>
        </w:rPr>
      </w:pPr>
    </w:p>
    <w:p w14:paraId="70D4AE61" w14:textId="65D3CC6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9555693" w14:textId="29E6FFFF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DF7B520" w14:textId="42EC5E2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F90829" w14:textId="77777777" w:rsidR="00274F3B" w:rsidRP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274F3B" w:rsidRPr="00274F3B" w:rsidSect="00B849B1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5E03FF17" w14:textId="5A5DF530" w:rsidR="00AF64E4" w:rsidRPr="00AF64E4" w:rsidRDefault="00274F3B" w:rsidP="00AF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8C163E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85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8C163E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4638335F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  <w:r w:rsidR="00B96286"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="00B96286"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B96286" w:rsidRPr="009E2F9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047BE" w:rsidRPr="009E2F97" w14:paraId="5D84A0C7" w14:textId="77777777" w:rsidTr="008C163E">
        <w:trPr>
          <w:trHeight w:val="146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50A5F1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157DB014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54B923AD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50CC6703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1D0F33FC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25111B78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654CB609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6B9CD97C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56371483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7F6A188E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549AC9C7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6C145380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02EC39FA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30DD389F" w14:textId="29FF9239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83" w:type="dxa"/>
            <w:vAlign w:val="bottom"/>
          </w:tcPr>
          <w:p w14:paraId="31D1ED2D" w14:textId="31B1EAE2" w:rsidR="00D047BE" w:rsidRPr="009E2F97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047BE" w:rsidRPr="009E2F97" w14:paraId="4C799522" w14:textId="77777777" w:rsidTr="008C163E">
        <w:trPr>
          <w:trHeight w:val="17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6A5E1AC0" w:rsidR="00D047BE" w:rsidRPr="009E2F97" w:rsidRDefault="008C163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853" w:type="dxa"/>
            <w:gridSpan w:val="14"/>
            <w:tcBorders>
              <w:top w:val="nil"/>
              <w:left w:val="nil"/>
            </w:tcBorders>
          </w:tcPr>
          <w:p w14:paraId="06678583" w14:textId="77777777" w:rsidR="00D047BE" w:rsidRPr="009E2F97" w:rsidRDefault="00D047BE" w:rsidP="00D047BE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047BE" w:rsidRPr="009E2F97" w14:paraId="558BD747" w14:textId="77777777" w:rsidTr="008C163E">
        <w:trPr>
          <w:trHeight w:val="7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12569781" w:rsidR="00D047BE" w:rsidRPr="009E2F97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3,757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021F1FBA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5C8DF0D5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</w:t>
            </w:r>
            <w:r w:rsidR="00284FA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10C08166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5057A26E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524FA775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312730AE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3ED33051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810" w:type="dxa"/>
            <w:vAlign w:val="bottom"/>
          </w:tcPr>
          <w:p w14:paraId="23FDA459" w14:textId="5BA2F1BF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5496A2E7" w14:textId="20826971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31F45714" w14:textId="3EB67594" w:rsidR="00D047BE" w:rsidRPr="000058E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BD67F8" w14:textId="0391FBA9" w:rsidR="00D047BE" w:rsidRPr="000058E3" w:rsidRDefault="00D047BE" w:rsidP="00D047B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20B36949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5,95</w:t>
            </w:r>
            <w:r w:rsidR="00284FAA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83" w:type="dxa"/>
            <w:vAlign w:val="bottom"/>
          </w:tcPr>
          <w:p w14:paraId="14E2A2CA" w14:textId="3A3E384C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sz w:val="24"/>
                <w:szCs w:val="24"/>
              </w:rPr>
              <w:t>211</w:t>
            </w:r>
          </w:p>
        </w:tc>
      </w:tr>
      <w:tr w:rsidR="00D047BE" w:rsidRPr="009E2F97" w14:paraId="230F24AB" w14:textId="77777777" w:rsidTr="008C163E">
        <w:trPr>
          <w:trHeight w:val="7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D047BE" w:rsidRPr="00F4792D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7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4792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75DC1CC6" w:rsidR="00D047BE" w:rsidRPr="000A2B7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418657D7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1AE7E6F4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21FEDD9B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3D3F4608" w:rsidR="00D047BE" w:rsidRPr="000058E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7F11BFCF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0E3C4DFB" w:rsidR="00D047BE" w:rsidRPr="000058E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33F45E2A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1C3EEA62" w:rsidR="00D047BE" w:rsidRPr="000058E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7FFCD629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AF9CC5" w14:textId="78C98E12" w:rsidR="00D047BE" w:rsidRPr="000058E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1DF12F" w14:textId="72EF9ECA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44650712" w:rsidR="00D047BE" w:rsidRPr="000058E3" w:rsidRDefault="00311DFC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783" w:type="dxa"/>
            <w:vAlign w:val="bottom"/>
          </w:tcPr>
          <w:p w14:paraId="3D2A83CD" w14:textId="7B0192EA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109</w:t>
            </w:r>
          </w:p>
        </w:tc>
      </w:tr>
      <w:tr w:rsidR="00D047BE" w:rsidRPr="009E2F97" w14:paraId="70B0BE77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DE6777" w14:textId="1848D5D0" w:rsidR="00D047BE" w:rsidRPr="001D26C9" w:rsidRDefault="00EA30DB" w:rsidP="00D047B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32F9E68A" w:rsidR="00D047BE" w:rsidRPr="000058E3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67FEF5A5" w:rsidR="00D047BE" w:rsidRPr="000058E3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0B511BAF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8877B" w14:textId="3F6E86F5" w:rsidR="00D047BE" w:rsidRPr="000058E3" w:rsidRDefault="00EA30DB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225FBD" w14:textId="646DB648" w:rsidR="00D047BE" w:rsidRPr="000058E3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BF9845" w14:textId="3A885C04" w:rsidR="00D047BE" w:rsidRPr="000058E3" w:rsidRDefault="00EA30DB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417B44" w14:textId="1E1D3763" w:rsidR="00D047BE" w:rsidRPr="000058E3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B229E44" w14:textId="34B27EC7" w:rsidR="00D047BE" w:rsidRPr="000058E3" w:rsidRDefault="00EA30DB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A1E8A3E" w14:textId="184A5BBF" w:rsidR="00D047BE" w:rsidRPr="000058E3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53BAB968" w:rsidR="00D047BE" w:rsidRPr="000058E3" w:rsidRDefault="00311DFC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(171)</w:t>
            </w:r>
          </w:p>
        </w:tc>
        <w:tc>
          <w:tcPr>
            <w:tcW w:w="810" w:type="dxa"/>
          </w:tcPr>
          <w:p w14:paraId="7FDE6981" w14:textId="06411A4C" w:rsidR="00D047BE" w:rsidRPr="000058E3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7037FE">
              <w:rPr>
                <w:rFonts w:ascii="Angsana New" w:hAnsi="Angsana New"/>
                <w:sz w:val="24"/>
                <w:szCs w:val="24"/>
              </w:rPr>
              <w:t>188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2827BDE" w14:textId="675C4A8A" w:rsidR="00D047BE" w:rsidRPr="000058E3" w:rsidRDefault="00EA30DB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32D6ACD2" w14:textId="4AB4B387" w:rsidR="00D047BE" w:rsidRPr="000058E3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47BE" w:rsidRPr="009E2F97" w14:paraId="08A02E66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F74EB6" w14:textId="32C17B8E" w:rsidR="00D047BE" w:rsidRPr="009E2F97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3,757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0BECEB7B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283EE434" w:rsidR="00D047BE" w:rsidRPr="000058E3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1,93</w:t>
            </w:r>
            <w:r w:rsidR="00284FA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29206356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64B2A7EF" w:rsidR="00D047BE" w:rsidRPr="000058E3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466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1B48E51C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457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65065495" w:rsidR="00D047BE" w:rsidRPr="000058E3" w:rsidRDefault="00311DFC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4BDFBF20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241</w:t>
            </w:r>
          </w:p>
        </w:tc>
        <w:tc>
          <w:tcPr>
            <w:tcW w:w="810" w:type="dxa"/>
          </w:tcPr>
          <w:p w14:paraId="7E26CC17" w14:textId="2E35398A" w:rsidR="00D047BE" w:rsidRPr="000058E3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10" w:type="dxa"/>
          </w:tcPr>
          <w:p w14:paraId="31707A07" w14:textId="7C065DC0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10" w:type="dxa"/>
          </w:tcPr>
          <w:p w14:paraId="43063922" w14:textId="35CCCE3C" w:rsidR="00D047BE" w:rsidRPr="000058E3" w:rsidRDefault="00311DFC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(171)</w:t>
            </w:r>
          </w:p>
        </w:tc>
        <w:tc>
          <w:tcPr>
            <w:tcW w:w="810" w:type="dxa"/>
          </w:tcPr>
          <w:p w14:paraId="60CA97FA" w14:textId="670B1155" w:rsidR="00D047BE" w:rsidRPr="00DF7462" w:rsidRDefault="00D047BE" w:rsidP="00D04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188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57354EBA" w14:textId="7287F4D1" w:rsidR="00D047BE" w:rsidRPr="000058E3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6,20</w:t>
            </w:r>
            <w:r w:rsidR="00284FA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14:paraId="331A078B" w14:textId="7CE7969F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320</w:t>
            </w:r>
          </w:p>
        </w:tc>
      </w:tr>
      <w:tr w:rsidR="00D047BE" w:rsidRPr="009E2F97" w14:paraId="766B7CB8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BCCD" w14:textId="10F12DE3" w:rsidR="00D047BE" w:rsidRPr="0099447F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74B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F7AB5B" w14:textId="77777777" w:rsidR="00D047BE" w:rsidRPr="009E2F97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5CCAE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39E43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3C907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73BEE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E6D18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C03C5" w14:textId="77777777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094C1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82E86" w14:textId="77777777" w:rsidR="00D047BE" w:rsidRPr="000058E3" w:rsidRDefault="00D047BE" w:rsidP="00D047B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DD984E" w14:textId="77777777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28C91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B67E2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300121" w14:textId="6A20EE55" w:rsidR="00D047BE" w:rsidRPr="000058E3" w:rsidRDefault="00311DFC" w:rsidP="0031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4E06D022" w14:textId="65BC13C9" w:rsidR="00D047BE" w:rsidRPr="000058E3" w:rsidRDefault="00D047BE" w:rsidP="00D047B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179</w:t>
            </w:r>
          </w:p>
        </w:tc>
      </w:tr>
      <w:tr w:rsidR="00D047BE" w:rsidRPr="009E2F97" w14:paraId="0652DD6D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D6C067" w14:textId="77777777" w:rsidR="00D047BE" w:rsidRPr="009E2F97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00FA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44FA9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459B2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213627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75CD3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0B849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A93C0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12EE51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D4A6E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D2FDC" w14:textId="63C77DED" w:rsidR="00D047BE" w:rsidRPr="000058E3" w:rsidRDefault="00311DFC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284FA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14:paraId="4591D2DA" w14:textId="472E3456" w:rsidR="00D047BE" w:rsidRPr="000058E3" w:rsidRDefault="00D047BE" w:rsidP="00D047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92</w:t>
            </w:r>
          </w:p>
        </w:tc>
      </w:tr>
      <w:tr w:rsidR="00D047BE" w:rsidRPr="009E2F97" w14:paraId="3AD8C6DB" w14:textId="77777777" w:rsidTr="008C163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392AF3" w14:textId="77777777" w:rsidR="00D047BE" w:rsidRPr="009E2F97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D047BE" w:rsidRPr="000058E3" w:rsidRDefault="00D047BE" w:rsidP="00D047B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23591FD0" w:rsidR="00D047BE" w:rsidRPr="000058E3" w:rsidRDefault="00311DFC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6,298</w:t>
            </w:r>
          </w:p>
        </w:tc>
        <w:tc>
          <w:tcPr>
            <w:tcW w:w="783" w:type="dxa"/>
          </w:tcPr>
          <w:p w14:paraId="78D2677B" w14:textId="12A3A2F9" w:rsidR="00D047BE" w:rsidRPr="000058E3" w:rsidRDefault="00D047BE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037FE">
              <w:rPr>
                <w:rFonts w:ascii="Angsana New" w:hAnsi="Angsana New"/>
                <w:b/>
                <w:bCs/>
                <w:sz w:val="24"/>
                <w:szCs w:val="24"/>
              </w:rPr>
              <w:t>591</w:t>
            </w:r>
          </w:p>
        </w:tc>
      </w:tr>
      <w:tr w:rsidR="00D047BE" w:rsidRPr="009E2F97" w14:paraId="1B3A1629" w14:textId="77777777" w:rsidTr="008C163E">
        <w:trPr>
          <w:trHeight w:val="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06BF" w14:textId="77777777" w:rsidR="00D047BE" w:rsidRPr="009E2F97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D047BE" w:rsidRPr="000058E3" w:rsidRDefault="00D047BE" w:rsidP="00D047BE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D047BE" w:rsidRPr="000058E3" w:rsidRDefault="00D047BE" w:rsidP="00D047BE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D047BE" w:rsidRPr="000058E3" w:rsidRDefault="00D047BE" w:rsidP="00D047BE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D047BE" w:rsidRPr="009E2F97" w14:paraId="5B0DCCAD" w14:textId="77777777" w:rsidTr="008C163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7AA723DA" w:rsidR="00D047BE" w:rsidRPr="006115A4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กำไร (ขาดทุน) </w:t>
            </w:r>
            <w:r w:rsidR="00284FAA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ตามส่วน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งานก่อน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E56BCB" w14:textId="5EF9933B" w:rsidR="00D047BE" w:rsidRPr="00ED375A" w:rsidRDefault="00311DFC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076C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32D77234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037F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0B0A648E" w:rsidR="00D047BE" w:rsidRPr="000058E3" w:rsidRDefault="00311DFC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5108B455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4DBEA4DA" w:rsidR="00D047BE" w:rsidRPr="000058E3" w:rsidRDefault="00311DFC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0BF54013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6057D41D" w:rsidR="00D047BE" w:rsidRPr="000058E3" w:rsidRDefault="00311DFC" w:rsidP="00D047BE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52FD6BAB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810" w:type="dxa"/>
            <w:vAlign w:val="bottom"/>
          </w:tcPr>
          <w:p w14:paraId="1A67CEA4" w14:textId="4DA3B207" w:rsidR="00D047BE" w:rsidRPr="000058E3" w:rsidRDefault="00311DFC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(231)</w:t>
            </w:r>
          </w:p>
        </w:tc>
        <w:tc>
          <w:tcPr>
            <w:tcW w:w="810" w:type="dxa"/>
            <w:vAlign w:val="bottom"/>
          </w:tcPr>
          <w:p w14:paraId="1B6F2F90" w14:textId="220206E0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037FE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38073D1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7DDDC" w14:textId="5AA46FAA" w:rsidR="00D047BE" w:rsidRPr="000058E3" w:rsidRDefault="00EA30DB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7371EF4" w14:textId="77777777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AB7546" w14:textId="1A3BDCC2" w:rsidR="00D047BE" w:rsidRPr="000058E3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058E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FE612A0" w14:textId="77777777" w:rsidR="00D047BE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2D4F295C" w:rsidR="00311DFC" w:rsidRPr="000058E3" w:rsidRDefault="00311DFC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2076C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14:paraId="48F75AC8" w14:textId="77777777" w:rsidR="00D047BE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546282C5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7037FE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D047BE" w:rsidRPr="009E2F97" w14:paraId="0DE4D755" w14:textId="77777777" w:rsidTr="008C163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D047BE" w:rsidRPr="006115A4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8DE60D" w14:textId="77777777" w:rsidR="00D047BE" w:rsidRPr="00ED375A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42FE5133" w:rsidR="00D047BE" w:rsidRPr="000058E3" w:rsidRDefault="00311DFC" w:rsidP="00D047BE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(628)</w:t>
            </w:r>
          </w:p>
        </w:tc>
        <w:tc>
          <w:tcPr>
            <w:tcW w:w="783" w:type="dxa"/>
          </w:tcPr>
          <w:p w14:paraId="24D4AC5B" w14:textId="406DD41B" w:rsidR="00D047BE" w:rsidRPr="000058E3" w:rsidRDefault="00D047BE" w:rsidP="00D047BE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037FE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47BE" w:rsidRPr="009E2F97" w14:paraId="2E84102A" w14:textId="77777777" w:rsidTr="008C163E">
        <w:trPr>
          <w:trHeight w:val="4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228867DA" w:rsidR="00D047BE" w:rsidRPr="00980E26" w:rsidRDefault="008C163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284FA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ขายอสังหาริมทรัพย์เพื่อการลงทุนให้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C66F9C" w14:textId="77777777" w:rsidR="00D047BE" w:rsidRPr="00ED375A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3B4D71" w14:textId="77777777" w:rsidR="00D047BE" w:rsidRDefault="00D047BE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E38105" w14:textId="77777777" w:rsidR="00D047BE" w:rsidRDefault="00D047BE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791DF" w14:textId="77777777" w:rsidR="008C163E" w:rsidRDefault="008C163E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7F40739A" w:rsidR="00D047BE" w:rsidRPr="000058E3" w:rsidRDefault="00311DFC" w:rsidP="00D047B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2076C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46FE39E5" w14:textId="77777777" w:rsidR="00D047BE" w:rsidRPr="000058E3" w:rsidRDefault="00D047BE" w:rsidP="00D047B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FFDFBC" w14:textId="77777777" w:rsidR="00D047BE" w:rsidRDefault="00D047BE" w:rsidP="00D047B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77298" w14:textId="77777777" w:rsidR="008C163E" w:rsidRPr="000058E3" w:rsidRDefault="008C163E" w:rsidP="00D047B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977C1" w14:textId="7036E518" w:rsidR="00D047BE" w:rsidRPr="000058E3" w:rsidRDefault="00D047BE" w:rsidP="00D047BE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</w:tr>
      <w:tr w:rsidR="00D047BE" w:rsidRPr="009E2F97" w14:paraId="204F9FB1" w14:textId="77777777" w:rsidTr="008C163E">
        <w:trPr>
          <w:trHeight w:val="2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D047BE" w:rsidRPr="009E2F97" w:rsidRDefault="00D047BE" w:rsidP="00D04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0F6842" w14:textId="77777777" w:rsidR="00D047BE" w:rsidRPr="00ED375A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D047BE" w:rsidRPr="000058E3" w:rsidRDefault="00D047BE" w:rsidP="00D047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1AE3F25E" w:rsidR="00D047BE" w:rsidRPr="00311DFC" w:rsidRDefault="00311DFC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1DFC">
              <w:rPr>
                <w:rFonts w:ascii="Angsana New" w:hAnsi="Angsana New"/>
                <w:b/>
                <w:bCs/>
                <w:sz w:val="24"/>
                <w:szCs w:val="24"/>
              </w:rPr>
              <w:t>64</w:t>
            </w:r>
            <w:r w:rsidR="002076C6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14:paraId="03EC6E49" w14:textId="60999B05" w:rsidR="00D047BE" w:rsidRPr="00311DFC" w:rsidRDefault="00D047BE" w:rsidP="00D047B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1DFC">
              <w:rPr>
                <w:rFonts w:ascii="Angsana New" w:hAnsi="Angsana New"/>
                <w:b/>
                <w:bCs/>
                <w:sz w:val="24"/>
                <w:szCs w:val="24"/>
              </w:rPr>
              <w:t>57</w:t>
            </w:r>
            <w:r w:rsidRPr="00311DFC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36D818AF" w14:textId="059A7EE3" w:rsidR="00260F99" w:rsidRDefault="006C1A2D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D78E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2D78E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A3B26BF" w14:textId="098FA8A8" w:rsidR="00AF5253" w:rsidRPr="00815F7E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</w:rPr>
      </w:pPr>
    </w:p>
    <w:p w14:paraId="6745E941" w14:textId="62ABDC1B" w:rsidR="00AF5253" w:rsidRPr="00815F7E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</w:rPr>
      </w:pPr>
    </w:p>
    <w:p w14:paraId="49E1C09B" w14:textId="7627EC9E" w:rsidR="00260F99" w:rsidRDefault="002D78E4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anchor distT="0" distB="0" distL="114300" distR="114300" simplePos="0" relativeHeight="251659264" behindDoc="0" locked="0" layoutInCell="1" allowOverlap="1" wp14:anchorId="30B2F1B3" wp14:editId="23795492">
            <wp:simplePos x="0" y="0"/>
            <wp:positionH relativeFrom="column">
              <wp:posOffset>285115</wp:posOffset>
            </wp:positionH>
            <wp:positionV relativeFrom="paragraph">
              <wp:posOffset>33948</wp:posOffset>
            </wp:positionV>
            <wp:extent cx="8642985" cy="3689985"/>
            <wp:effectExtent l="0" t="0" r="0" b="0"/>
            <wp:wrapNone/>
            <wp:docPr id="21045516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68"/>
                    <a:stretch/>
                  </pic:blipFill>
                  <pic:spPr bwMode="auto">
                    <a:xfrm>
                      <a:off x="0" y="0"/>
                      <a:ext cx="8642985" cy="368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1BF0E" w14:textId="3251E228" w:rsidR="00260F99" w:rsidRDefault="00260F99" w:rsidP="0026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D78E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2D78E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C018EA4" w14:textId="0012539C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5A1E37D9" w14:textId="724050C9" w:rsidR="00AF5253" w:rsidRDefault="002D78E4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7B01472" wp14:editId="35C4D8BD">
            <wp:simplePos x="0" y="0"/>
            <wp:positionH relativeFrom="column">
              <wp:posOffset>456837</wp:posOffset>
            </wp:positionH>
            <wp:positionV relativeFrom="paragraph">
              <wp:posOffset>134620</wp:posOffset>
            </wp:positionV>
            <wp:extent cx="8534400" cy="3896995"/>
            <wp:effectExtent l="0" t="0" r="0" b="0"/>
            <wp:wrapNone/>
            <wp:docPr id="19340655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38"/>
                    <a:stretch/>
                  </pic:blipFill>
                  <pic:spPr bwMode="auto">
                    <a:xfrm>
                      <a:off x="0" y="0"/>
                      <a:ext cx="8534400" cy="389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CB3A46" w14:textId="7075CCD7" w:rsidR="006C1A2D" w:rsidRPr="006375B5" w:rsidRDefault="006C1A2D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363FB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7363FB" w:rsidRPr="007363FB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6168D90F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380A81C7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119141F5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64D783C0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5AF712E9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78ADF46B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58C9AF53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81CD" w14:textId="6D01DB80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63669B31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F449" w14:textId="78FF2DCF" w:rsid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199A672" w14:textId="6401B80F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641E69F6" w:rsidR="007363FB" w:rsidRPr="007363FB" w:rsidRDefault="007037FE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63FB"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</w:tr>
      <w:tr w:rsidR="000351C4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0351C4" w:rsidRPr="007363FB" w:rsidRDefault="000351C4" w:rsidP="0003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4486E030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741368C1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4BCBD83A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50CC563E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5996C9E6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2185B917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6110D450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71C4E0D0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4DA91D9E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5AF1C1B1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618F0292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4B94DD1D" w:rsidR="000351C4" w:rsidRPr="007363FB" w:rsidRDefault="000351C4" w:rsidP="000351C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351C4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0351C4" w:rsidRPr="00FE7C1C" w:rsidRDefault="000351C4" w:rsidP="0003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0351C4" w:rsidRPr="00FE7C1C" w:rsidRDefault="000351C4" w:rsidP="000351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51C4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0351C4" w:rsidRPr="00FE7C1C" w:rsidRDefault="000351C4" w:rsidP="000351C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0351C4" w:rsidRPr="00FE7C1C" w:rsidRDefault="000351C4" w:rsidP="000351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CF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527A4B91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</w:t>
            </w:r>
            <w:r w:rsidR="002076C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14D974FC" w:rsidR="001F51CF" w:rsidRPr="00FE7C1C" w:rsidRDefault="00847EDA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847EDA">
              <w:rPr>
                <w:rFonts w:ascii="Angsana New" w:hAnsi="Angsana New"/>
                <w:sz w:val="30"/>
                <w:szCs w:val="30"/>
              </w:rPr>
              <w:t>35,999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49F9C57A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0927342B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37,794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231198D9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530E2AA9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66574B4C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4F2B9279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990" w:type="dxa"/>
            <w:vAlign w:val="bottom"/>
          </w:tcPr>
          <w:p w14:paraId="4AAFD42A" w14:textId="6C9DD9D0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990" w:type="dxa"/>
            <w:vAlign w:val="bottom"/>
          </w:tcPr>
          <w:p w14:paraId="566B20A1" w14:textId="2D429EF8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080" w:type="dxa"/>
            <w:vAlign w:val="bottom"/>
          </w:tcPr>
          <w:p w14:paraId="66CFA45E" w14:textId="14934F15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</w:t>
            </w:r>
            <w:r w:rsidR="002076C6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990" w:type="dxa"/>
            <w:vAlign w:val="bottom"/>
          </w:tcPr>
          <w:p w14:paraId="46E188DC" w14:textId="61F5B62E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82,633</w:t>
            </w:r>
          </w:p>
        </w:tc>
      </w:tr>
      <w:tr w:rsidR="001F51CF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198BE2D8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2076C6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990" w:type="dxa"/>
            <w:vAlign w:val="bottom"/>
          </w:tcPr>
          <w:p w14:paraId="5E13B198" w14:textId="7B5E784C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</w:tr>
      <w:tr w:rsidR="001F51CF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6B437D21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  <w:tc>
          <w:tcPr>
            <w:tcW w:w="990" w:type="dxa"/>
            <w:vAlign w:val="bottom"/>
          </w:tcPr>
          <w:p w14:paraId="17879635" w14:textId="32ACACB2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</w:tr>
      <w:tr w:rsidR="001F51CF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6385777A" w:rsidR="001F51CF" w:rsidRPr="00FE7C1C" w:rsidRDefault="00ED708D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990" w:type="dxa"/>
            <w:vAlign w:val="bottom"/>
          </w:tcPr>
          <w:p w14:paraId="63826197" w14:textId="6EA9E3A3" w:rsidR="001F51CF" w:rsidRPr="00FE7C1C" w:rsidRDefault="001F51CF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1F51CF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226DAC09" w:rsidR="001F51CF" w:rsidRPr="003A65DD" w:rsidRDefault="00ED708D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96,5</w:t>
            </w:r>
            <w:r w:rsidR="002076C6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990" w:type="dxa"/>
            <w:vAlign w:val="bottom"/>
          </w:tcPr>
          <w:p w14:paraId="11492938" w14:textId="305F8B54" w:rsidR="001F51CF" w:rsidRPr="00FE7C1C" w:rsidRDefault="001F51CF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96,591</w:t>
            </w:r>
          </w:p>
        </w:tc>
      </w:tr>
      <w:tr w:rsidR="001F51CF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CF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1CF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1F51CF" w:rsidRPr="00FE7C1C" w:rsidRDefault="001F51CF" w:rsidP="001F51CF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4F162367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</w:t>
            </w:r>
            <w:r w:rsidR="002076C6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56493B8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5AD682F7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44,58</w:t>
            </w:r>
            <w:r w:rsidR="00196AF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3815FA14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43,171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6F3A8FCA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25BD1A18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58A7A047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52BC3D1D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990" w:type="dxa"/>
            <w:vAlign w:val="bottom"/>
          </w:tcPr>
          <w:p w14:paraId="22F9B246" w14:textId="2DB88D5A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90" w:type="dxa"/>
            <w:vAlign w:val="bottom"/>
          </w:tcPr>
          <w:p w14:paraId="6038DCB4" w14:textId="7FD0A960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14:paraId="0077C4DA" w14:textId="153F7407" w:rsidR="001F51CF" w:rsidRPr="00FE7C1C" w:rsidRDefault="00ED708D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</w:t>
            </w:r>
            <w:r w:rsidR="002076C6">
              <w:rPr>
                <w:rFonts w:ascii="Angsana New" w:hAnsi="Angsana New"/>
                <w:sz w:val="30"/>
                <w:szCs w:val="30"/>
              </w:rPr>
              <w:t>8</w:t>
            </w:r>
            <w:r w:rsidR="00815F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0DC7A269" w14:textId="73B52690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59,412</w:t>
            </w:r>
          </w:p>
        </w:tc>
      </w:tr>
      <w:tr w:rsidR="001F51CF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270CAA37" w:rsidR="001F51CF" w:rsidRPr="00FE7C1C" w:rsidRDefault="00ED708D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196A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06E8E71D" w14:textId="0910D25B" w:rsidR="001F51CF" w:rsidRPr="00FE7C1C" w:rsidRDefault="001F51CF" w:rsidP="001F5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1F51CF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1F51CF" w:rsidRPr="00FE7C1C" w:rsidRDefault="001F51CF" w:rsidP="001F51C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1F51CF" w:rsidRPr="00FE7C1C" w:rsidRDefault="001F51CF" w:rsidP="001F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0BE2F26D" w:rsidR="001F51CF" w:rsidRPr="003A65DD" w:rsidRDefault="00ED708D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</w:t>
            </w:r>
            <w:r w:rsidR="002076C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15F7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69590230" w14:textId="14AF8E31" w:rsidR="001F51CF" w:rsidRPr="00FE7C1C" w:rsidRDefault="001F51CF" w:rsidP="001F51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60,118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2F7602DB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D10BC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63ADF7DB" w:rsidR="007D10BC" w:rsidRPr="006263D0" w:rsidRDefault="007D10BC" w:rsidP="007D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7CF4904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0C6AB0C1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79E6CD2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4D76658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7B26166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6D1CCD9A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33414662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2F8E47D3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6C0783A9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429FF3E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422A4CC6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2D24B7CA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10BC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10BC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996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46A5F493" w:rsidR="004C6996" w:rsidRPr="006263D0" w:rsidRDefault="00ED70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63E68E66" w:rsidR="004C6996" w:rsidRPr="006263D0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753A5376" w:rsidR="004C6996" w:rsidRPr="006263D0" w:rsidRDefault="00ED70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1C64D8F7" w:rsidR="004C6996" w:rsidRPr="006263D0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0A7DE387" w:rsidR="004C6996" w:rsidRPr="006263D0" w:rsidRDefault="007F538C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77777777" w:rsidR="004C6996" w:rsidRPr="006263D0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0B6CF6DB" w:rsidR="004C6996" w:rsidRPr="006263D0" w:rsidRDefault="00ED70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56CCE30E" w:rsidR="004C6996" w:rsidRPr="006263D0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90" w:type="dxa"/>
          </w:tcPr>
          <w:p w14:paraId="2FEE0D64" w14:textId="1A8E7508" w:rsidR="004C6996" w:rsidRPr="006263D0" w:rsidRDefault="007F538C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77777777" w:rsidR="004C6996" w:rsidRPr="006263D0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23ED3749" w:rsidR="004C6996" w:rsidRPr="006263D0" w:rsidRDefault="00ED708D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4,018</w:t>
            </w:r>
          </w:p>
        </w:tc>
        <w:tc>
          <w:tcPr>
            <w:tcW w:w="1170" w:type="dxa"/>
          </w:tcPr>
          <w:p w14:paraId="290E9796" w14:textId="1D9CD88B" w:rsidR="004C6996" w:rsidRPr="006263D0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4C6996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641EBE78" w:rsidR="004C6996" w:rsidRPr="006263D0" w:rsidRDefault="007F538C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3BD8E026" w:rsidR="004C6996" w:rsidRPr="006263D0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323F436C" w:rsidR="004C6996" w:rsidRPr="006263D0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1,51</w:t>
            </w:r>
            <w:r w:rsidR="00815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47FA5790" w:rsidR="004C6996" w:rsidRPr="006263D0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23E311D7" w:rsidR="004C6996" w:rsidRPr="006263D0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5F5FB17A" w:rsidR="004C6996" w:rsidRPr="006263D0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6127B1A2" w:rsidR="004C6996" w:rsidRPr="006263D0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70050F00" w:rsidR="004C6996" w:rsidRPr="006263D0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990" w:type="dxa"/>
          </w:tcPr>
          <w:p w14:paraId="6541C939" w14:textId="665E78E7" w:rsidR="004C6996" w:rsidRPr="006263D0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</w:p>
        </w:tc>
        <w:tc>
          <w:tcPr>
            <w:tcW w:w="990" w:type="dxa"/>
          </w:tcPr>
          <w:p w14:paraId="27D18AAB" w14:textId="24EAA9B8" w:rsidR="004C6996" w:rsidRPr="006263D0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990" w:type="dxa"/>
            <w:vAlign w:val="bottom"/>
          </w:tcPr>
          <w:p w14:paraId="2CC1785F" w14:textId="087AE082" w:rsidR="004C6996" w:rsidRPr="006263D0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</w:t>
            </w:r>
            <w:r w:rsidR="00815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170" w:type="dxa"/>
            <w:vAlign w:val="bottom"/>
          </w:tcPr>
          <w:p w14:paraId="15339B79" w14:textId="26BC85F7" w:rsidR="004C6996" w:rsidRPr="006263D0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4C6996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7DC0F85B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6C5FA848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680096FD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1,76</w:t>
            </w:r>
            <w:r w:rsidR="00815F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51925043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731F6FBE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2B122B82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313558AD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3952F7AE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990" w:type="dxa"/>
          </w:tcPr>
          <w:p w14:paraId="4184727F" w14:textId="2E325303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</w:t>
            </w:r>
          </w:p>
        </w:tc>
        <w:tc>
          <w:tcPr>
            <w:tcW w:w="990" w:type="dxa"/>
          </w:tcPr>
          <w:p w14:paraId="112952CC" w14:textId="4627CEB1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90" w:type="dxa"/>
            <w:vAlign w:val="bottom"/>
          </w:tcPr>
          <w:p w14:paraId="795A1BB8" w14:textId="3F15C394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6,20</w:t>
            </w:r>
            <w:r w:rsidR="00815F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10E66A37" w14:textId="31164455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07B93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451C355C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07B93" w:rsidRPr="006263D0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D10BC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79339E92" w:rsidR="007D10BC" w:rsidRPr="006263D0" w:rsidRDefault="007D10BC" w:rsidP="007D1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6312E8C2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0973397D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25439893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34EB1746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2F427048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2C8792CD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6C30A21B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2AB3ED9B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019D856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6E9F2F5A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4FADDCD3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256C2BC6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10BC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7D10BC" w:rsidRPr="006263D0" w:rsidRDefault="007D10BC" w:rsidP="007D10B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10BC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7D10BC" w:rsidRPr="006263D0" w:rsidRDefault="007D10BC" w:rsidP="007D10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7D10BC" w:rsidRPr="006263D0" w:rsidRDefault="007D10BC" w:rsidP="007D10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996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662C7637" w:rsidR="004C6996" w:rsidRPr="001206D9" w:rsidRDefault="007F538C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77777777" w:rsidR="004C6996" w:rsidRPr="001206D9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17A6E8C8" w:rsidR="004C6996" w:rsidRPr="001206D9" w:rsidRDefault="00ED708D" w:rsidP="004C69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611EA4CD" w:rsidR="004C6996" w:rsidRPr="001206D9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609BD8A9" w:rsidR="004C6996" w:rsidRPr="001206D9" w:rsidRDefault="007F538C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77777777" w:rsidR="004C6996" w:rsidRPr="001206D9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3A1F5F66" w:rsidR="004C6996" w:rsidRPr="001206D9" w:rsidRDefault="007F538C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77777777" w:rsidR="004C6996" w:rsidRPr="001206D9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77E525A8" w:rsidR="004C6996" w:rsidRPr="001206D9" w:rsidRDefault="007F538C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77777777" w:rsidR="004C6996" w:rsidRPr="001206D9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1E4EA30D" w:rsidR="004C6996" w:rsidRPr="001206D9" w:rsidRDefault="00ED708D" w:rsidP="004C69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160" w:type="dxa"/>
          </w:tcPr>
          <w:p w14:paraId="60DC620A" w14:textId="7ACDBC46" w:rsidR="004C6996" w:rsidRPr="001206D9" w:rsidRDefault="004C6996" w:rsidP="004C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4C6996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52C012AB" w:rsidR="004C6996" w:rsidRPr="001206D9" w:rsidRDefault="007F538C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77777777" w:rsidR="004C6996" w:rsidRPr="001206D9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6DB997F1" w:rsidR="004C6996" w:rsidRPr="001206D9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3164B293" w:rsidR="004C6996" w:rsidRPr="001206D9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55D3B6C4" w:rsidR="004C6996" w:rsidRPr="001206D9" w:rsidRDefault="007F538C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77777777" w:rsidR="004C6996" w:rsidRPr="001206D9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609BA538" w:rsidR="004C6996" w:rsidRPr="001206D9" w:rsidRDefault="007F538C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77777777" w:rsidR="004C6996" w:rsidRPr="001206D9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4317CA54" w:rsidR="004C6996" w:rsidRPr="001206D9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259</w:t>
            </w:r>
          </w:p>
        </w:tc>
        <w:tc>
          <w:tcPr>
            <w:tcW w:w="990" w:type="dxa"/>
          </w:tcPr>
          <w:p w14:paraId="7CB0E111" w14:textId="199A0E9D" w:rsidR="004C6996" w:rsidRPr="001206D9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8B744F6" w14:textId="10D01FC3" w:rsidR="004C6996" w:rsidRPr="001206D9" w:rsidRDefault="00ED708D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440</w:t>
            </w:r>
          </w:p>
        </w:tc>
        <w:tc>
          <w:tcPr>
            <w:tcW w:w="1160" w:type="dxa"/>
            <w:vAlign w:val="bottom"/>
          </w:tcPr>
          <w:p w14:paraId="19DD478B" w14:textId="010EEEEF" w:rsidR="004C6996" w:rsidRPr="001206D9" w:rsidRDefault="004C6996" w:rsidP="004C699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4C6996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4C6996" w:rsidRPr="006263D0" w:rsidRDefault="004C6996" w:rsidP="004C699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2D98F92C" w:rsidR="004C6996" w:rsidRPr="006263D0" w:rsidRDefault="007F538C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77777777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353937AD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11739D45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36176235" w:rsidR="004C6996" w:rsidRPr="006263D0" w:rsidRDefault="007F538C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77777777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4E1E3507" w:rsidR="004C6996" w:rsidRPr="006263D0" w:rsidRDefault="007F538C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77777777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7C420BB0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259</w:t>
            </w:r>
          </w:p>
        </w:tc>
        <w:tc>
          <w:tcPr>
            <w:tcW w:w="990" w:type="dxa"/>
          </w:tcPr>
          <w:p w14:paraId="7B5DE880" w14:textId="21ABF231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5CAD6791" w14:textId="445E65A7" w:rsidR="004C6996" w:rsidRPr="006263D0" w:rsidRDefault="00ED708D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673</w:t>
            </w:r>
          </w:p>
        </w:tc>
        <w:tc>
          <w:tcPr>
            <w:tcW w:w="1160" w:type="dxa"/>
            <w:vAlign w:val="bottom"/>
          </w:tcPr>
          <w:p w14:paraId="036B0344" w14:textId="193E2A7D" w:rsidR="004C6996" w:rsidRPr="006263D0" w:rsidRDefault="004C6996" w:rsidP="004C699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B849B1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1F407A" w:rsidRDefault="001F407A" w:rsidP="001F407A">
      <w:pPr>
        <w:rPr>
          <w:sz w:val="30"/>
          <w:szCs w:val="30"/>
          <w:lang w:val="x-none" w:eastAsia="x-none"/>
        </w:rPr>
      </w:pPr>
    </w:p>
    <w:p w14:paraId="52BF3E4E" w14:textId="4CFA9561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3522EE">
        <w:rPr>
          <w:rFonts w:ascii="Angsana New" w:hAnsi="Angsana New" w:hint="cs"/>
          <w:sz w:val="30"/>
          <w:szCs w:val="30"/>
          <w:cs/>
        </w:rPr>
        <w:t>วันที่</w:t>
      </w:r>
      <w:r w:rsidRPr="003522EE">
        <w:rPr>
          <w:rFonts w:ascii="Angsana New" w:hAnsi="Angsana New" w:hint="eastAsia"/>
          <w:sz w:val="30"/>
          <w:szCs w:val="30"/>
        </w:rPr>
        <w:t> </w:t>
      </w:r>
      <w:r w:rsidR="007037FE" w:rsidRPr="007037FE">
        <w:rPr>
          <w:rFonts w:ascii="Angsana New" w:hAnsi="Angsana New"/>
          <w:sz w:val="30"/>
          <w:szCs w:val="30"/>
        </w:rPr>
        <w:t>31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มีนาค</w:t>
      </w:r>
      <w:r w:rsidR="00B6735B" w:rsidRPr="003522EE">
        <w:rPr>
          <w:rFonts w:ascii="Angsana New" w:hAnsi="Angsana New" w:hint="cs"/>
          <w:sz w:val="30"/>
          <w:szCs w:val="30"/>
          <w:cs/>
        </w:rPr>
        <w:t>ม</w:t>
      </w:r>
      <w:r w:rsidRPr="003522E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4C6996">
        <w:rPr>
          <w:rFonts w:ascii="Angsana New" w:hAnsi="Angsana New"/>
          <w:sz w:val="30"/>
          <w:szCs w:val="30"/>
        </w:rPr>
        <w:t>8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C61E3F">
        <w:rPr>
          <w:rFonts w:ascii="Angsana New" w:hAnsi="Angsana New"/>
          <w:sz w:val="30"/>
          <w:szCs w:val="30"/>
        </w:rPr>
        <w:t>14.10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C61E3F">
        <w:rPr>
          <w:rFonts w:ascii="Angsana New" w:hAnsi="Angsana New"/>
          <w:sz w:val="30"/>
          <w:szCs w:val="30"/>
        </w:rPr>
        <w:t>5.44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27F75C" w14:textId="5B5A26DB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Pr="00C61E3F">
        <w:rPr>
          <w:rFonts w:ascii="Angsana New" w:hAnsi="Angsana New" w:hint="cs"/>
          <w:sz w:val="30"/>
          <w:szCs w:val="30"/>
          <w:cs/>
        </w:rPr>
        <w:t>งวด</w:t>
      </w:r>
      <w:r w:rsidRPr="00C61E3F">
        <w:rPr>
          <w:rFonts w:ascii="Angsana New" w:hAnsi="Angsana New"/>
          <w:sz w:val="30"/>
          <w:szCs w:val="30"/>
          <w:cs/>
        </w:rPr>
        <w:t xml:space="preserve"> </w:t>
      </w:r>
      <w:r w:rsidRPr="00C61E3F">
        <w:rPr>
          <w:rFonts w:ascii="Angsana New" w:hAnsi="Angsana New" w:hint="cs"/>
          <w:sz w:val="30"/>
          <w:szCs w:val="30"/>
          <w:cs/>
        </w:rPr>
        <w:t>สาเหตุหลักเนื่องจากการ</w:t>
      </w:r>
      <w:r w:rsidR="00242EBB">
        <w:rPr>
          <w:rFonts w:ascii="Angsana New" w:hAnsi="Angsana New" w:hint="cs"/>
          <w:sz w:val="30"/>
          <w:szCs w:val="30"/>
          <w:cs/>
        </w:rPr>
        <w:t>ได้รับยกเว้นภาษีสำหรับรายได้เงินปันผลในระหว่างงวด</w:t>
      </w:r>
    </w:p>
    <w:p w14:paraId="11EE6DAF" w14:textId="02F2950A" w:rsidR="0040072F" w:rsidRPr="00937CF9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75D5D96A" w:rsidR="00BE5689" w:rsidRPr="006375B5" w:rsidRDefault="00B9403F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เงินปันผล</w:t>
      </w:r>
    </w:p>
    <w:p w14:paraId="1A1D1210" w14:textId="77777777" w:rsidR="0030172E" w:rsidRPr="00502E37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070"/>
        <w:gridCol w:w="1890"/>
        <w:gridCol w:w="990"/>
        <w:gridCol w:w="360"/>
        <w:gridCol w:w="1080"/>
      </w:tblGrid>
      <w:tr w:rsidR="00502E37" w:rsidRPr="009777AF" w:rsidDel="00D43E7A" w14:paraId="1FC9CE6B" w14:textId="77777777" w:rsidTr="00C37685">
        <w:trPr>
          <w:tblHeader/>
        </w:trPr>
        <w:tc>
          <w:tcPr>
            <w:tcW w:w="2790" w:type="dxa"/>
            <w:vAlign w:val="bottom"/>
          </w:tcPr>
          <w:p w14:paraId="2035BE8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8DBA07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CA85B3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1BF055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283DEB8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82321F" w14:textId="77777777" w:rsidR="00502E37" w:rsidRPr="00502E37" w:rsidDel="00D43E7A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02E37" w:rsidRPr="009777AF" w14:paraId="6C28763E" w14:textId="77777777" w:rsidTr="00C37685">
        <w:trPr>
          <w:tblHeader/>
        </w:trPr>
        <w:tc>
          <w:tcPr>
            <w:tcW w:w="2790" w:type="dxa"/>
          </w:tcPr>
          <w:p w14:paraId="1C009BB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E6281D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1BDE1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23C8A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43D6C17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C978B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2E37" w14:paraId="25447C97" w14:textId="77777777" w:rsidTr="00C37685">
        <w:tc>
          <w:tcPr>
            <w:tcW w:w="2790" w:type="dxa"/>
          </w:tcPr>
          <w:p w14:paraId="674D1518" w14:textId="29126096" w:rsidR="00502E37" w:rsidRPr="00502E37" w:rsidRDefault="007037FE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34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132F1B3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1133596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79FAABF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A54A1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79F3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2E37" w:rsidRPr="009777AF" w14:paraId="65EEDC95" w14:textId="77777777" w:rsidTr="00C37685">
        <w:tc>
          <w:tcPr>
            <w:tcW w:w="2790" w:type="dxa"/>
          </w:tcPr>
          <w:p w14:paraId="4F6C84BF" w14:textId="217023B2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4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112D7D57" w14:textId="7BFFAFBE" w:rsidR="00502E37" w:rsidRPr="00AF5397" w:rsidRDefault="00483243" w:rsidP="0048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92E1FF1" w14:textId="247142D3" w:rsidR="00502E37" w:rsidRPr="00AF5397" w:rsidRDefault="00483243" w:rsidP="0048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198C0FE8" w14:textId="5980716C" w:rsidR="00502E37" w:rsidRPr="00AF5397" w:rsidRDefault="00F90F5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360" w:type="dxa"/>
            <w:shd w:val="clear" w:color="auto" w:fill="auto"/>
          </w:tcPr>
          <w:p w14:paraId="2D4B0954" w14:textId="77777777" w:rsidR="00502E37" w:rsidRPr="00AF539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1B162" w14:textId="0C7FEAA9" w:rsidR="00502E37" w:rsidRPr="00AF5397" w:rsidRDefault="00F90F5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502E37" w14:paraId="1C26A09A" w14:textId="77777777" w:rsidTr="00C37685">
        <w:tc>
          <w:tcPr>
            <w:tcW w:w="2790" w:type="dxa"/>
          </w:tcPr>
          <w:p w14:paraId="183994EA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412A0D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09B104B1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670DB0C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4377C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774C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459" w14:paraId="2C615EB4" w14:textId="77777777" w:rsidTr="00C37685">
        <w:tc>
          <w:tcPr>
            <w:tcW w:w="2790" w:type="dxa"/>
          </w:tcPr>
          <w:p w14:paraId="10EBE5ED" w14:textId="7768F6FA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44E06E7E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70FBB6DB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3A2DCA8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F7DE7E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1F49DC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3459" w14:paraId="38B01240" w14:textId="77777777" w:rsidTr="00C37685">
        <w:tc>
          <w:tcPr>
            <w:tcW w:w="2790" w:type="dxa"/>
          </w:tcPr>
          <w:p w14:paraId="2E7AFACE" w14:textId="41F1C610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53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3EF47B64" w14:textId="34344405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42E7AE7" w14:textId="429CBC9E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F53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62DC603" w14:textId="2BA8182E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360" w:type="dxa"/>
          </w:tcPr>
          <w:p w14:paraId="65122F9D" w14:textId="77777777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B981AA" w14:textId="23274B18" w:rsidR="00FD3459" w:rsidRPr="00502E37" w:rsidRDefault="00FD3459" w:rsidP="00FD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 w:rsidRPr="00AF539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</w:tbl>
    <w:p w14:paraId="19F2CA6F" w14:textId="124CD3E7" w:rsidR="005B2301" w:rsidRPr="00502E37" w:rsidRDefault="005B2301" w:rsidP="008911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6BF3F3" w14:textId="3C0A0DD1" w:rsidR="00541AE6" w:rsidRPr="006375B5" w:rsidRDefault="00541AE6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155736" w:rsidRDefault="00541AE6" w:rsidP="00541AE6">
      <w:pPr>
        <w:rPr>
          <w:rFonts w:ascii="Angsana New" w:hAnsi="Angsana New"/>
          <w:sz w:val="22"/>
          <w:szCs w:val="22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815F7E">
        <w:rPr>
          <w:rFonts w:asciiTheme="majorBidi" w:hAnsiTheme="majorBidi" w:cstheme="majorBidi"/>
          <w:i/>
          <w:iCs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10160E91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9804A5D" w14:textId="3849C422" w:rsidR="00502E37" w:rsidRDefault="0050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862B1D">
        <w:tc>
          <w:tcPr>
            <w:tcW w:w="3150" w:type="dxa"/>
            <w:shd w:val="clear" w:color="auto" w:fill="auto"/>
          </w:tcPr>
          <w:p w14:paraId="351E5C7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862B1D"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862B1D"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862B1D"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  <w:shd w:val="clear" w:color="auto" w:fill="auto"/>
          </w:tcPr>
          <w:p w14:paraId="65509895" w14:textId="7AEC6E7D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051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51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34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862B1D"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342A375F" w14:textId="77777777" w:rsidTr="00862B1D">
        <w:tc>
          <w:tcPr>
            <w:tcW w:w="3150" w:type="dxa"/>
            <w:shd w:val="clear" w:color="auto" w:fill="auto"/>
          </w:tcPr>
          <w:p w14:paraId="51E510AA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2F90DADF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6329754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4884FD95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6426D6B3" w:rsidR="00F06837" w:rsidRPr="006375B5" w:rsidRDefault="00FE53B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550E9325" w:rsidR="00F06837" w:rsidRPr="006375B5" w:rsidRDefault="00FE53B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168</w:t>
            </w:r>
          </w:p>
        </w:tc>
      </w:tr>
      <w:tr w:rsidR="00F06837" w:rsidRPr="006375B5" w14:paraId="0B7E4FA1" w14:textId="77777777" w:rsidTr="00862B1D">
        <w:tc>
          <w:tcPr>
            <w:tcW w:w="3150" w:type="dxa"/>
            <w:shd w:val="clear" w:color="auto" w:fill="auto"/>
          </w:tcPr>
          <w:p w14:paraId="152DD420" w14:textId="565EBF03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28567248" w:rsidR="00F06837" w:rsidRPr="00815F7E" w:rsidRDefault="002E3310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266C" w:rsidRPr="00815F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F06837" w:rsidRPr="00815F7E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4FCF97CA" w:rsidR="00F06837" w:rsidRPr="00815F7E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F06837" w:rsidRPr="00815F7E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007AC785" w:rsidR="00F06837" w:rsidRPr="00815F7E" w:rsidRDefault="002E3310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266C" w:rsidRPr="00815F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F06837" w:rsidRPr="00815F7E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76BDE3C5" w:rsidR="00F06837" w:rsidRPr="00815F7E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F06837" w:rsidRPr="00815F7E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4D11AFD9" w:rsidR="00F06837" w:rsidRPr="00815F7E" w:rsidRDefault="002E3310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266C" w:rsidRPr="00815F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06837" w:rsidRPr="006375B5" w14:paraId="68A46707" w14:textId="77777777" w:rsidTr="00862B1D">
        <w:tc>
          <w:tcPr>
            <w:tcW w:w="3150" w:type="dxa"/>
            <w:shd w:val="clear" w:color="auto" w:fill="auto"/>
          </w:tcPr>
          <w:p w14:paraId="7432534C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08573EB8" w14:textId="77777777" w:rsidTr="00862B1D">
        <w:tc>
          <w:tcPr>
            <w:tcW w:w="3150" w:type="dxa"/>
            <w:shd w:val="clear" w:color="auto" w:fill="auto"/>
          </w:tcPr>
          <w:p w14:paraId="07C177FB" w14:textId="44C85FC9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3A21E298" w14:textId="77777777" w:rsidTr="00862B1D">
        <w:tc>
          <w:tcPr>
            <w:tcW w:w="3150" w:type="dxa"/>
            <w:shd w:val="clear" w:color="auto" w:fill="auto"/>
          </w:tcPr>
          <w:p w14:paraId="160DC2F5" w14:textId="74CD77DB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1311576B" w14:textId="77777777" w:rsidR="00F06837" w:rsidRPr="00435EAC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14BA3BBC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68F42FDD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ADD0E91" w14:textId="77777777" w:rsidR="00F06837" w:rsidRPr="00435EAC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0D84D65A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7CEBF" w14:textId="275A46FF" w:rsidR="00F06837" w:rsidRPr="006375B5" w:rsidRDefault="00EE1844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45DC8E" w14:textId="77777777" w:rsidR="00F06837" w:rsidRPr="00435EAC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7AB3901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F06837" w:rsidRPr="006375B5" w14:paraId="2CE0AFFA" w14:textId="77777777" w:rsidTr="00862B1D">
        <w:tc>
          <w:tcPr>
            <w:tcW w:w="3150" w:type="dxa"/>
            <w:shd w:val="clear" w:color="auto" w:fill="auto"/>
          </w:tcPr>
          <w:p w14:paraId="40FEC3C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23FE9023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E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29CDA57B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12718F31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E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56B5868C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67731C10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5E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F06837" w:rsidRPr="006375B5" w14:paraId="52F2ECAA" w14:textId="77777777" w:rsidTr="00862B1D">
        <w:tc>
          <w:tcPr>
            <w:tcW w:w="3150" w:type="dxa"/>
            <w:shd w:val="clear" w:color="auto" w:fill="auto"/>
          </w:tcPr>
          <w:p w14:paraId="42CBE56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77600AA0" w:rsidR="00F06837" w:rsidRPr="006375B5" w:rsidRDefault="00EE1844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778131D9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3262534F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52D1502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52FA40C2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84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F06837" w:rsidRPr="006375B5" w14:paraId="3AFDC741" w14:textId="77777777" w:rsidTr="00862B1D">
        <w:tc>
          <w:tcPr>
            <w:tcW w:w="3150" w:type="dxa"/>
            <w:shd w:val="clear" w:color="auto" w:fill="auto"/>
          </w:tcPr>
          <w:p w14:paraId="4C6E06F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0EA121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0482F94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560A4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D4DA2C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C2B36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698C8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3FDDAC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DAC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013FEA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32AF1132" w14:textId="77777777" w:rsidTr="00862B1D">
        <w:tc>
          <w:tcPr>
            <w:tcW w:w="3150" w:type="dxa"/>
            <w:shd w:val="clear" w:color="auto" w:fill="auto"/>
          </w:tcPr>
          <w:p w14:paraId="75545EBD" w14:textId="3B955D16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7491ED27" w14:textId="77777777" w:rsidTr="00862B1D">
        <w:tc>
          <w:tcPr>
            <w:tcW w:w="3150" w:type="dxa"/>
            <w:shd w:val="clear" w:color="auto" w:fill="auto"/>
          </w:tcPr>
          <w:p w14:paraId="013369F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659AFB84" w14:textId="77777777" w:rsidTr="00862B1D">
        <w:tc>
          <w:tcPr>
            <w:tcW w:w="3150" w:type="dxa"/>
            <w:shd w:val="clear" w:color="auto" w:fill="auto"/>
          </w:tcPr>
          <w:p w14:paraId="1D43E72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1BDB8546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43D5E6AD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03C7D9F0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67B64A0B" w:rsidR="00F06837" w:rsidRPr="006375B5" w:rsidRDefault="00FE53B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549360C9" w:rsidR="00F06837" w:rsidRPr="006375B5" w:rsidRDefault="00FE53B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168</w:t>
            </w:r>
          </w:p>
        </w:tc>
      </w:tr>
      <w:tr w:rsidR="00F06837" w:rsidRPr="006375B5" w14:paraId="0B4FE31E" w14:textId="77777777" w:rsidTr="00862B1D">
        <w:tc>
          <w:tcPr>
            <w:tcW w:w="3150" w:type="dxa"/>
            <w:shd w:val="clear" w:color="auto" w:fill="auto"/>
          </w:tcPr>
          <w:p w14:paraId="05AFD8D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11B2772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19601C6E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0691C28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642D6C7E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24A54D34" w:rsidR="00F06837" w:rsidRPr="006375B5" w:rsidRDefault="00FE53B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F06837" w14:paraId="4E06BFF9" w14:textId="77777777" w:rsidTr="00862B1D">
        <w:tc>
          <w:tcPr>
            <w:tcW w:w="3150" w:type="dxa"/>
            <w:shd w:val="clear" w:color="auto" w:fill="auto"/>
          </w:tcPr>
          <w:p w14:paraId="12C8A2EF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47897096" w14:textId="77777777" w:rsidTr="00862B1D">
        <w:tc>
          <w:tcPr>
            <w:tcW w:w="3150" w:type="dxa"/>
            <w:shd w:val="clear" w:color="auto" w:fill="auto"/>
          </w:tcPr>
          <w:p w14:paraId="73FF96C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837" w:rsidRPr="006375B5" w14:paraId="120C6E73" w14:textId="77777777" w:rsidTr="00862B1D">
        <w:tc>
          <w:tcPr>
            <w:tcW w:w="3150" w:type="dxa"/>
            <w:shd w:val="clear" w:color="auto" w:fill="auto"/>
          </w:tcPr>
          <w:p w14:paraId="7EB1071A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17D791D4" w14:textId="77777777" w:rsidR="00F06837" w:rsidRPr="00435EAC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4402365A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7455F70" w14:textId="2C171434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547E698" w14:textId="77777777" w:rsidR="00F06837" w:rsidRPr="00435EAC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0266009B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193FED" w14:textId="7D761E70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9F8A289" w14:textId="77777777" w:rsidR="00F06837" w:rsidRPr="00435EAC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52805C34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F06837" w:rsidRPr="006375B5" w14:paraId="0131006B" w14:textId="77777777" w:rsidTr="00862B1D">
        <w:tc>
          <w:tcPr>
            <w:tcW w:w="3150" w:type="dxa"/>
            <w:shd w:val="clear" w:color="auto" w:fill="auto"/>
          </w:tcPr>
          <w:p w14:paraId="01F5DA2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2F95348A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33,660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3E6752FA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67E2A37B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33,405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1C31B570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3868A872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33,405</w:t>
            </w:r>
          </w:p>
        </w:tc>
      </w:tr>
      <w:tr w:rsidR="00F06837" w:rsidRPr="006375B5" w14:paraId="1E249C4E" w14:textId="77777777" w:rsidTr="00862B1D">
        <w:tc>
          <w:tcPr>
            <w:tcW w:w="3150" w:type="dxa"/>
            <w:shd w:val="clear" w:color="auto" w:fill="auto"/>
          </w:tcPr>
          <w:p w14:paraId="4FE9ADF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49BEABA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5561038E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6E9D2A51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637F3EA6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687CFEA6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F06837" w:rsidRPr="006375B5" w14:paraId="01B6477B" w14:textId="77777777" w:rsidTr="00653558">
        <w:tc>
          <w:tcPr>
            <w:tcW w:w="3150" w:type="dxa"/>
            <w:shd w:val="clear" w:color="auto" w:fill="auto"/>
          </w:tcPr>
          <w:p w14:paraId="16179523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BF35951" w14:textId="07B46842" w:rsidR="00F06837" w:rsidRPr="00325AF1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06837" w:rsidRPr="006375B5" w14:paraId="75D44E62" w14:textId="77777777" w:rsidTr="00862B1D">
        <w:tc>
          <w:tcPr>
            <w:tcW w:w="3150" w:type="dxa"/>
            <w:shd w:val="clear" w:color="auto" w:fill="auto"/>
          </w:tcPr>
          <w:p w14:paraId="5275FFE8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3E74E9C" w14:textId="072D2AAA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2BBF7CA8" w14:textId="77777777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857488" w14:textId="11E2F733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06837" w:rsidRPr="006375B5" w14:paraId="2FF0ABDA" w14:textId="77777777" w:rsidTr="00862B1D">
        <w:tc>
          <w:tcPr>
            <w:tcW w:w="3150" w:type="dxa"/>
            <w:shd w:val="clear" w:color="auto" w:fill="auto"/>
          </w:tcPr>
          <w:p w14:paraId="00C1FAF3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CC4EB09" w14:textId="6ACA8184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97978F0" w14:textId="77777777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42144CC" w14:textId="265FBDC8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B5931BE" w14:textId="77777777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D63045" w14:textId="42005CA0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F06B6C9" w14:textId="77777777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9F1030" w14:textId="22EE3E18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43CF31B" w14:textId="77777777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1471B57" w14:textId="28D0DBA3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06837" w:rsidRPr="006375B5" w14:paraId="0D653F5E" w14:textId="77777777" w:rsidTr="003C49CE">
        <w:tc>
          <w:tcPr>
            <w:tcW w:w="3150" w:type="dxa"/>
            <w:shd w:val="clear" w:color="auto" w:fill="auto"/>
          </w:tcPr>
          <w:p w14:paraId="5B37E928" w14:textId="77777777" w:rsidR="00F06837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02A2F4C" w14:textId="7682D288" w:rsidR="00F06837" w:rsidRPr="00862B1D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6837" w:rsidRPr="006375B5" w14:paraId="624FC4C0" w14:textId="77777777" w:rsidTr="00862B1D">
        <w:tc>
          <w:tcPr>
            <w:tcW w:w="3150" w:type="dxa"/>
            <w:shd w:val="clear" w:color="auto" w:fill="auto"/>
          </w:tcPr>
          <w:p w14:paraId="0484C471" w14:textId="30F9788B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E53B7" w:rsidRPr="00FE5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837" w:rsidRPr="006375B5" w14:paraId="17024459" w14:textId="77777777" w:rsidTr="00862B1D">
        <w:tc>
          <w:tcPr>
            <w:tcW w:w="3150" w:type="dxa"/>
            <w:shd w:val="clear" w:color="auto" w:fill="auto"/>
          </w:tcPr>
          <w:p w14:paraId="293BF469" w14:textId="2A9B1EB8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F06837" w:rsidRPr="006375B5" w:rsidRDefault="00F06837" w:rsidP="00F0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AB" w:rsidRPr="006375B5" w14:paraId="7C16EB74" w14:textId="77777777" w:rsidTr="00862B1D">
        <w:tc>
          <w:tcPr>
            <w:tcW w:w="3150" w:type="dxa"/>
            <w:shd w:val="clear" w:color="auto" w:fill="auto"/>
          </w:tcPr>
          <w:p w14:paraId="4D04B6EA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6F93E232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</w:t>
            </w:r>
            <w:r w:rsidR="003654D5">
              <w:rPr>
                <w:rFonts w:ascii="Angsana New" w:hAnsi="Angsana New"/>
                <w:sz w:val="30"/>
                <w:szCs w:val="30"/>
              </w:rPr>
              <w:t>1</w:t>
            </w:r>
            <w:r w:rsidRPr="00435EAC">
              <w:rPr>
                <w:rFonts w:ascii="Angsana New" w:hAnsi="Angsana New"/>
                <w:sz w:val="30"/>
                <w:szCs w:val="30"/>
              </w:rPr>
              <w:t>,</w:t>
            </w:r>
            <w:r w:rsidR="003654D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1994F5E4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40AF6630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</w:t>
            </w:r>
            <w:r w:rsidR="003654D5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4A6F9EEE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084514D2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</w:t>
            </w:r>
            <w:r w:rsidR="003654D5">
              <w:rPr>
                <w:rFonts w:ascii="Angsana New" w:hAnsi="Angsana New"/>
                <w:sz w:val="30"/>
                <w:szCs w:val="30"/>
              </w:rPr>
              <w:t>317</w:t>
            </w:r>
          </w:p>
        </w:tc>
      </w:tr>
      <w:tr w:rsidR="002977AB" w:rsidRPr="006375B5" w14:paraId="44233A8C" w14:textId="77777777" w:rsidTr="00862B1D">
        <w:tc>
          <w:tcPr>
            <w:tcW w:w="3150" w:type="dxa"/>
            <w:shd w:val="clear" w:color="auto" w:fill="auto"/>
          </w:tcPr>
          <w:p w14:paraId="1653B25C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3B9238A4" w:rsidR="002977AB" w:rsidRPr="006375B5" w:rsidRDefault="003654D5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41960204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32D83D41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2F0C74EC" w:rsidR="002977AB" w:rsidRPr="006375B5" w:rsidRDefault="003654D5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4F3F4A79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</w:t>
            </w:r>
            <w:r w:rsidR="003654D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77AB" w:rsidRPr="00A75B33" w14:paraId="72D768A5" w14:textId="77777777" w:rsidTr="00862B1D">
        <w:tc>
          <w:tcPr>
            <w:tcW w:w="3150" w:type="dxa"/>
            <w:shd w:val="clear" w:color="auto" w:fill="auto"/>
          </w:tcPr>
          <w:p w14:paraId="3DC44C7C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B70C03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549632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12E477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37D14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72258E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17A8C1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B1CABB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B40DF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3B49C27" w14:textId="77777777" w:rsidR="002977AB" w:rsidRPr="00FB197F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AB" w:rsidRPr="006375B5" w14:paraId="5B371FFD" w14:textId="77777777" w:rsidTr="00862B1D">
        <w:tc>
          <w:tcPr>
            <w:tcW w:w="3150" w:type="dxa"/>
            <w:shd w:val="clear" w:color="auto" w:fill="auto"/>
          </w:tcPr>
          <w:p w14:paraId="71105478" w14:textId="3AA59713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E53B7" w:rsidRPr="00FE5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AB" w:rsidRPr="006375B5" w14:paraId="42DCACEB" w14:textId="77777777" w:rsidTr="00862B1D">
        <w:tc>
          <w:tcPr>
            <w:tcW w:w="3150" w:type="dxa"/>
            <w:shd w:val="clear" w:color="auto" w:fill="auto"/>
          </w:tcPr>
          <w:p w14:paraId="6CD310A3" w14:textId="1BF65169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AB" w:rsidRPr="006375B5" w14:paraId="7D85F255" w14:textId="77777777" w:rsidTr="00862B1D">
        <w:tc>
          <w:tcPr>
            <w:tcW w:w="3150" w:type="dxa"/>
            <w:shd w:val="clear" w:color="auto" w:fill="auto"/>
          </w:tcPr>
          <w:p w14:paraId="26E279BB" w14:textId="7F05367A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416620A0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32,160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0E3216B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78714058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418C34A2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3D110C2D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</w:tr>
      <w:tr w:rsidR="002977AB" w:rsidRPr="006375B5" w14:paraId="1F5D4985" w14:textId="77777777" w:rsidTr="00862B1D">
        <w:tc>
          <w:tcPr>
            <w:tcW w:w="3150" w:type="dxa"/>
            <w:shd w:val="clear" w:color="auto" w:fill="auto"/>
          </w:tcPr>
          <w:p w14:paraId="16AE916E" w14:textId="299F0EE5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547C9891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5585352A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515FFD12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4719B498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5BE18C22" w:rsidR="002977AB" w:rsidRPr="006375B5" w:rsidRDefault="002977AB" w:rsidP="0029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724C3814" w14:textId="77777777" w:rsidR="00501BDC" w:rsidRPr="00E77BAD" w:rsidRDefault="00501BDC" w:rsidP="00541AE6">
      <w:pPr>
        <w:rPr>
          <w:rFonts w:asciiTheme="majorBidi" w:hAnsiTheme="majorBidi" w:cstheme="majorBidi"/>
          <w:lang w:eastAsia="x-none"/>
        </w:rPr>
      </w:pPr>
    </w:p>
    <w:p w14:paraId="5E7273E9" w14:textId="77777777" w:rsidR="00541AE6" w:rsidRPr="006375B5" w:rsidRDefault="00541AE6" w:rsidP="002B32E2">
      <w:pPr>
        <w:pStyle w:val="block"/>
        <w:spacing w:after="0" w:line="240" w:lineRule="atLeast"/>
        <w:ind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E77BAD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05F609FE" w14:textId="08713E04" w:rsidR="00541AE6" w:rsidRDefault="00541AE6" w:rsidP="002B32E2">
      <w:pPr>
        <w:pStyle w:val="block"/>
        <w:spacing w:after="0" w:line="240" w:lineRule="auto"/>
        <w:ind w:right="6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6375B5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6375B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07F7107A" w14:textId="77777777" w:rsidR="008D28C8" w:rsidRPr="00E77BAD" w:rsidRDefault="008D28C8" w:rsidP="00FF2530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i/>
          <w:iCs/>
          <w:sz w:val="18"/>
          <w:szCs w:val="18"/>
          <w:lang w:bidi="th-TH"/>
        </w:rPr>
      </w:pPr>
      <w:bookmarkStart w:id="4" w:name="_Hlk66816455"/>
    </w:p>
    <w:p w14:paraId="00401CAE" w14:textId="2AE2335A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4"/>
    </w:p>
    <w:p w14:paraId="77BA7CE1" w14:textId="1C934618" w:rsidR="00541AE6" w:rsidRPr="003232C7" w:rsidRDefault="00541AE6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  <w:lang w:val="en-US"/>
        </w:rPr>
        <w:t>3</w:t>
      </w:r>
      <w:r w:rsidR="007037FE" w:rsidRPr="007037FE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A75B33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  <w:lang w:val="en-US"/>
        </w:rPr>
        <w:t>25</w:t>
      </w:r>
      <w:r w:rsidR="00FE53B7" w:rsidRPr="00FE53B7">
        <w:rPr>
          <w:rFonts w:ascii="Angsana New" w:hAnsi="Angsana New" w:hint="cs"/>
          <w:sz w:val="30"/>
          <w:szCs w:val="30"/>
          <w:lang w:val="en-US" w:bidi="th-TH"/>
        </w:rPr>
        <w:t>68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โดยถือว่าข้อมูลอื่นๆ</w:t>
      </w:r>
      <w:r w:rsidR="0086593F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6EBF903D" w:rsidR="00541AE6" w:rsidRPr="006375B5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FB197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1AEE87F6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522220E1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72245643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7AE21B15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40CE53DE" w:rsidR="00541AE6" w:rsidRPr="00E9492B" w:rsidRDefault="00F2260A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FE53B7" w:rsidRPr="00FE53B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34C90229" w:rsidR="00541AE6" w:rsidRPr="006375B5" w:rsidRDefault="00753C5B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2127675C" w:rsidR="00541AE6" w:rsidRPr="006375B5" w:rsidRDefault="00753C5B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(16)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5DC34B19" w:rsidR="00541AE6" w:rsidRPr="006375B5" w:rsidRDefault="00753C5B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67DEB2CF" w:rsidR="00541AE6" w:rsidRPr="006375B5" w:rsidRDefault="00753C5B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15ABA26C" w:rsidR="00541AE6" w:rsidRPr="006375B5" w:rsidRDefault="00753C5B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7FB4FFB9" w:rsidR="00541AE6" w:rsidRPr="006375B5" w:rsidRDefault="00753C5B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472D3ED3" w:rsidR="00541AE6" w:rsidRPr="006375B5" w:rsidRDefault="00753C5B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657EA92E" w:rsidR="00541AE6" w:rsidRPr="006375B5" w:rsidRDefault="00753C5B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3C9F622E" w14:textId="77777777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lastRenderedPageBreak/>
        <w:t>ความเสี่ยงด้านเครดิต</w:t>
      </w:r>
    </w:p>
    <w:p w14:paraId="498646CB" w14:textId="7F3B96B6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5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247382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60"/>
        <w:gridCol w:w="269"/>
        <w:gridCol w:w="1172"/>
        <w:gridCol w:w="360"/>
        <w:gridCol w:w="1170"/>
        <w:gridCol w:w="269"/>
        <w:gridCol w:w="1276"/>
      </w:tblGrid>
      <w:tr w:rsidR="00D71D8E" w:rsidRPr="00813861" w14:paraId="6BF84EC1" w14:textId="77777777" w:rsidTr="006E1850">
        <w:trPr>
          <w:tblHeader/>
        </w:trPr>
        <w:tc>
          <w:tcPr>
            <w:tcW w:w="1890" w:type="pct"/>
          </w:tcPr>
          <w:p w14:paraId="1B0C45FB" w14:textId="75A48C39" w:rsidR="00D71D8E" w:rsidRPr="00813861" w:rsidRDefault="00ED72A0" w:rsidP="006E18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861"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cs/>
              </w:rPr>
              <w:br w:type="page"/>
            </w:r>
            <w:r w:rsidR="00D71D8E" w:rsidRPr="00813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4" w:type="pct"/>
            <w:gridSpan w:val="3"/>
          </w:tcPr>
          <w:p w14:paraId="40E568A1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</w:tcPr>
          <w:p w14:paraId="3BEBB60A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5CB37765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8E" w:rsidRPr="00813861" w14:paraId="4F5A6A6F" w14:textId="77777777" w:rsidTr="006E1850">
        <w:trPr>
          <w:tblHeader/>
        </w:trPr>
        <w:tc>
          <w:tcPr>
            <w:tcW w:w="1890" w:type="pct"/>
          </w:tcPr>
          <w:p w14:paraId="2FF245FD" w14:textId="77777777" w:rsidR="00D71D8E" w:rsidRPr="00813861" w:rsidRDefault="00D71D8E" w:rsidP="00D71D8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C73C8C2" w14:textId="28592915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00E9B01E" w14:textId="77777777" w:rsidR="00D71D8E" w:rsidRPr="00813861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0162945" w14:textId="32E2D453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4" w:type="pct"/>
            <w:shd w:val="clear" w:color="auto" w:fill="auto"/>
          </w:tcPr>
          <w:p w14:paraId="0D3A02A7" w14:textId="77777777" w:rsidR="00D71D8E" w:rsidRPr="00813861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8483B2" w14:textId="1D5B553A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47BCF647" w14:textId="77777777" w:rsidR="00D71D8E" w:rsidRPr="00813861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740E33D" w14:textId="49AFA823" w:rsidR="00D71D8E" w:rsidRPr="00813861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1D8E"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25A81" w:rsidRPr="00813861" w14:paraId="7218199F" w14:textId="77777777" w:rsidTr="006E1850">
        <w:trPr>
          <w:tblHeader/>
        </w:trPr>
        <w:tc>
          <w:tcPr>
            <w:tcW w:w="1890" w:type="pct"/>
          </w:tcPr>
          <w:p w14:paraId="5AB204E8" w14:textId="77777777" w:rsidR="00625A81" w:rsidRPr="00813861" w:rsidRDefault="00625A81" w:rsidP="00625A8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A731749" w14:textId="77D3C479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2C515803" w14:textId="7777777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7AA34BF" w14:textId="386E933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4" w:type="pct"/>
            <w:shd w:val="clear" w:color="auto" w:fill="auto"/>
          </w:tcPr>
          <w:p w14:paraId="67B64C11" w14:textId="7777777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91095B" w14:textId="3BC94744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7220D873" w14:textId="77777777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11C9F4C" w14:textId="30EB97B9" w:rsidR="00625A81" w:rsidRPr="00813861" w:rsidRDefault="00625A81" w:rsidP="006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3B7" w:rsidRPr="00FE53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71D8E" w:rsidRPr="00813861" w14:paraId="563AA3BC" w14:textId="77777777" w:rsidTr="006E1850">
        <w:trPr>
          <w:tblHeader/>
        </w:trPr>
        <w:tc>
          <w:tcPr>
            <w:tcW w:w="1890" w:type="pct"/>
          </w:tcPr>
          <w:p w14:paraId="219BE213" w14:textId="77777777" w:rsidR="00D71D8E" w:rsidRPr="00813861" w:rsidRDefault="00D71D8E" w:rsidP="006E185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743CA95F" w14:textId="77777777" w:rsidR="00D71D8E" w:rsidRPr="00813861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1D8E" w:rsidRPr="00813861" w14:paraId="0CC94F77" w14:textId="77777777" w:rsidTr="006E1850">
        <w:trPr>
          <w:trHeight w:val="80"/>
        </w:trPr>
        <w:tc>
          <w:tcPr>
            <w:tcW w:w="1890" w:type="pct"/>
          </w:tcPr>
          <w:p w14:paraId="22A857D0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8" w:type="pct"/>
          </w:tcPr>
          <w:p w14:paraId="2F3D8B59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7A56E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1324D79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</w:tcPr>
          <w:p w14:paraId="51D2CCA2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014D1A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F7A7A7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AE776E7" w14:textId="77777777" w:rsidR="00D71D8E" w:rsidRPr="00813861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F1" w:rsidRPr="00813861" w14:paraId="660F4C77" w14:textId="77777777" w:rsidTr="006E1850">
        <w:trPr>
          <w:trHeight w:val="80"/>
        </w:trPr>
        <w:tc>
          <w:tcPr>
            <w:tcW w:w="1890" w:type="pct"/>
          </w:tcPr>
          <w:p w14:paraId="21FA5004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ADC5D62" w14:textId="65E4D540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5" w:type="pct"/>
          </w:tcPr>
          <w:p w14:paraId="12F7275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ADB516" w14:textId="55F83343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4" w:type="pct"/>
          </w:tcPr>
          <w:p w14:paraId="5908DD7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24FB37" w14:textId="15B25E47" w:rsidR="00FF31F1" w:rsidRPr="00815F7E" w:rsidRDefault="002E0A77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8266C" w:rsidRPr="00815F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9C656C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FBFC6B" w14:textId="641841D9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FF31F1" w:rsidRPr="00813861" w14:paraId="7A55855B" w14:textId="77777777" w:rsidTr="006E1850">
        <w:trPr>
          <w:trHeight w:val="80"/>
        </w:trPr>
        <w:tc>
          <w:tcPr>
            <w:tcW w:w="1890" w:type="pct"/>
          </w:tcPr>
          <w:p w14:paraId="73F568E3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81386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28C5CFB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BF687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1873A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</w:tcPr>
          <w:p w14:paraId="6619AB40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CBB170" w14:textId="77777777" w:rsidR="00FF31F1" w:rsidRPr="00815F7E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2BA7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98BB4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F1" w:rsidRPr="00813861" w14:paraId="122024AA" w14:textId="77777777" w:rsidTr="006E1850">
        <w:trPr>
          <w:trHeight w:val="80"/>
        </w:trPr>
        <w:tc>
          <w:tcPr>
            <w:tcW w:w="1890" w:type="pct"/>
          </w:tcPr>
          <w:p w14:paraId="3DE9E9D9" w14:textId="2EA17421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51BCF1FD" w14:textId="249BC603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5" w:type="pct"/>
          </w:tcPr>
          <w:p w14:paraId="589C4DA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5CCCB8" w14:textId="2DD363B0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94" w:type="pct"/>
          </w:tcPr>
          <w:p w14:paraId="2626BE1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57F70A" w14:textId="462F57BE" w:rsidR="00FF31F1" w:rsidRPr="00815F7E" w:rsidRDefault="00A8266C" w:rsidP="002E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4ACFD52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B7EFF97" w14:textId="11A31FB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F1" w:rsidRPr="00813861" w14:paraId="41CCFB1A" w14:textId="77777777" w:rsidTr="006E1850">
        <w:trPr>
          <w:trHeight w:val="80"/>
        </w:trPr>
        <w:tc>
          <w:tcPr>
            <w:tcW w:w="1890" w:type="pct"/>
          </w:tcPr>
          <w:p w14:paraId="762B5B4E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5DC03D5A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5" w:type="pct"/>
          </w:tcPr>
          <w:p w14:paraId="4C700315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21A42251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94" w:type="pct"/>
          </w:tcPr>
          <w:p w14:paraId="45982CBF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0DD35E0C" w:rsidR="00FF31F1" w:rsidRPr="00813861" w:rsidRDefault="002E0A77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B66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FFC6A2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3A0468F3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FF31F1" w:rsidRPr="00813861" w14:paraId="42A73AE6" w14:textId="77777777" w:rsidTr="006E1850">
        <w:trPr>
          <w:trHeight w:val="80"/>
        </w:trPr>
        <w:tc>
          <w:tcPr>
            <w:tcW w:w="1890" w:type="pct"/>
          </w:tcPr>
          <w:p w14:paraId="6FC9E537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2F6B67D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7B7C7F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63E25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34EFD58A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FDFDB1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9E5A20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7986C7A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1F1" w:rsidRPr="00813861" w14:paraId="7F9AC202" w14:textId="77777777" w:rsidTr="006E1850">
        <w:trPr>
          <w:trHeight w:val="80"/>
        </w:trPr>
        <w:tc>
          <w:tcPr>
            <w:tcW w:w="1890" w:type="pct"/>
          </w:tcPr>
          <w:p w14:paraId="248B578F" w14:textId="77777777" w:rsidR="00FF31F1" w:rsidRPr="00813861" w:rsidRDefault="00FF31F1" w:rsidP="00FF31F1">
            <w:pPr>
              <w:tabs>
                <w:tab w:val="decimal" w:pos="72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78" w:type="pct"/>
          </w:tcPr>
          <w:p w14:paraId="10AABFC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18CCD7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B2948A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AF92AD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3EDE5C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89570D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08174410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1F1" w:rsidRPr="00813861" w14:paraId="362B62E0" w14:textId="77777777" w:rsidTr="006E1850">
        <w:trPr>
          <w:trHeight w:val="80"/>
        </w:trPr>
        <w:tc>
          <w:tcPr>
            <w:tcW w:w="1890" w:type="pct"/>
          </w:tcPr>
          <w:p w14:paraId="6F11C50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7C01D79" w14:textId="6D45F45A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4037578A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2625E5" w14:textId="396CB0A2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94" w:type="pct"/>
          </w:tcPr>
          <w:p w14:paraId="2088971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318F91D" w14:textId="3F1865DE" w:rsidR="00FF31F1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019AA5F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3A9DA5F" w14:textId="1AB526F8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F31F1" w:rsidRPr="00813861" w14:paraId="41CB42CF" w14:textId="77777777" w:rsidTr="006E1850">
        <w:trPr>
          <w:trHeight w:val="80"/>
        </w:trPr>
        <w:tc>
          <w:tcPr>
            <w:tcW w:w="1890" w:type="pct"/>
          </w:tcPr>
          <w:p w14:paraId="397D089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81386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0CBF3AD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0DD2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67066C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</w:tcPr>
          <w:p w14:paraId="71248D3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249EFB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7E01A5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211D95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F1" w:rsidRPr="00813861" w14:paraId="15F26F21" w14:textId="77777777" w:rsidTr="006E1850">
        <w:trPr>
          <w:trHeight w:val="80"/>
        </w:trPr>
        <w:tc>
          <w:tcPr>
            <w:tcW w:w="1890" w:type="pct"/>
          </w:tcPr>
          <w:p w14:paraId="2DCECA21" w14:textId="58C8D1FA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712D200A" w14:textId="5DD9D9A6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6B33077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B2F099" w14:textId="19C10109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94" w:type="pct"/>
          </w:tcPr>
          <w:p w14:paraId="2EC4DB40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1BEC88" w14:textId="2608BBDC" w:rsidR="00FF31F1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74E05C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740A478" w14:textId="32A4B264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31F1" w:rsidRPr="00813861" w14:paraId="4B5B6C01" w14:textId="77777777" w:rsidTr="006E1850">
        <w:trPr>
          <w:trHeight w:val="80"/>
        </w:trPr>
        <w:tc>
          <w:tcPr>
            <w:tcW w:w="1890" w:type="pct"/>
          </w:tcPr>
          <w:p w14:paraId="109E0F2C" w14:textId="2D4AC570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-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6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</w:tcPr>
          <w:p w14:paraId="1AB8B7B8" w14:textId="097FA759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B6CD22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8C7FB5D" w14:textId="1C516301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94" w:type="pct"/>
          </w:tcPr>
          <w:p w14:paraId="0B02F1A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FD8FD4" w14:textId="381BA1F7" w:rsidR="00FF31F1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836AA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89FF3DF" w14:textId="735C65F0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F1" w:rsidRPr="00813861" w14:paraId="3CD577F2" w14:textId="77777777" w:rsidTr="006E1850">
        <w:trPr>
          <w:trHeight w:val="80"/>
        </w:trPr>
        <w:tc>
          <w:tcPr>
            <w:tcW w:w="1890" w:type="pct"/>
          </w:tcPr>
          <w:p w14:paraId="0D4B52D6" w14:textId="2FE1B6BB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  </w:t>
            </w:r>
            <w:r w:rsidRPr="00813861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B58182" w14:textId="201CDC9C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573620AE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90A5DA" w14:textId="794FE1B2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4" w:type="pct"/>
          </w:tcPr>
          <w:p w14:paraId="1237729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433CEE3" w14:textId="765FDBEA" w:rsidR="00FF31F1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0294D7F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32E2887" w14:textId="3ABFB08F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F31F1" w:rsidRPr="00813861" w14:paraId="2AB37279" w14:textId="77777777" w:rsidTr="006E1850">
        <w:trPr>
          <w:trHeight w:val="80"/>
        </w:trPr>
        <w:tc>
          <w:tcPr>
            <w:tcW w:w="1890" w:type="pct"/>
          </w:tcPr>
          <w:p w14:paraId="6467528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62084" w14:textId="001FD699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45" w:type="pct"/>
            <w:shd w:val="clear" w:color="auto" w:fill="auto"/>
          </w:tcPr>
          <w:p w14:paraId="33AA647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DBEB1" w14:textId="08925CAF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94" w:type="pct"/>
            <w:shd w:val="clear" w:color="auto" w:fill="auto"/>
          </w:tcPr>
          <w:p w14:paraId="17E95762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FE3A" w14:textId="37315E51" w:rsidR="00FF31F1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5" w:type="pct"/>
            <w:shd w:val="clear" w:color="auto" w:fill="auto"/>
          </w:tcPr>
          <w:p w14:paraId="792AD6AD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25B" w14:textId="66E527E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FF31F1" w:rsidRPr="00813861" w14:paraId="086F0459" w14:textId="77777777" w:rsidTr="006E1850">
        <w:trPr>
          <w:trHeight w:val="80"/>
        </w:trPr>
        <w:tc>
          <w:tcPr>
            <w:tcW w:w="1890" w:type="pct"/>
          </w:tcPr>
          <w:p w14:paraId="413B57B6" w14:textId="77777777" w:rsidR="00FF31F1" w:rsidRPr="00813861" w:rsidRDefault="00FF31F1" w:rsidP="00FF31F1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Pr="0081386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 w:rsidRPr="0081386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br/>
              <w:t xml:space="preserve">   ที่ยังไม่เรียกชำระ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023602F9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1D529A" w14:textId="169C5D32" w:rsidR="009C5C49" w:rsidRPr="00813861" w:rsidRDefault="00B66AE5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5" w:type="pct"/>
            <w:shd w:val="clear" w:color="auto" w:fill="auto"/>
          </w:tcPr>
          <w:p w14:paraId="0EF6B27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FDB3ED1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0E752A0F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94" w:type="pct"/>
            <w:shd w:val="clear" w:color="auto" w:fill="auto"/>
          </w:tcPr>
          <w:p w14:paraId="5D149C21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06C35B3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FD27BB" w14:textId="1E9D6050" w:rsidR="004B4A04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66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BE9FFF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F4033D8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50671FEA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FF31F1" w:rsidRPr="00813861" w14:paraId="3E68CE2C" w14:textId="77777777" w:rsidTr="006E1850">
        <w:trPr>
          <w:trHeight w:val="82"/>
        </w:trPr>
        <w:tc>
          <w:tcPr>
            <w:tcW w:w="1890" w:type="pct"/>
          </w:tcPr>
          <w:p w14:paraId="26067F15" w14:textId="77777777" w:rsidR="00FF31F1" w:rsidRPr="00813861" w:rsidRDefault="00FF31F1" w:rsidP="00FF31F1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62461DAC" w14:textId="05316B87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B66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36ED2F8B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445BC17" w14:textId="5E709B6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4" w:type="pct"/>
            <w:shd w:val="clear" w:color="auto" w:fill="auto"/>
          </w:tcPr>
          <w:p w14:paraId="424D9AF8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63EE30D" w14:textId="150D6E94" w:rsidR="00FF31F1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A8266C"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5994417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3D5DC15" w14:textId="4CFB4866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FF31F1" w:rsidRPr="00813861" w14:paraId="4AB6C6D7" w14:textId="77777777" w:rsidTr="006E1850">
        <w:trPr>
          <w:trHeight w:val="82"/>
        </w:trPr>
        <w:tc>
          <w:tcPr>
            <w:tcW w:w="1890" w:type="pct"/>
          </w:tcPr>
          <w:p w14:paraId="55BA3ED5" w14:textId="77777777" w:rsidR="00FF31F1" w:rsidRPr="00813861" w:rsidRDefault="00FF31F1" w:rsidP="00FF31F1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13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138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13BDE63E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8915AA" w14:textId="0759FE4B" w:rsidR="009C5C49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66A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610E264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8F9D882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7D11A528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94" w:type="pct"/>
            <w:shd w:val="clear" w:color="auto" w:fill="auto"/>
          </w:tcPr>
          <w:p w14:paraId="28446951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479E7C9F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E2042" w14:textId="7BABE1A0" w:rsidR="004B4A04" w:rsidRPr="00813861" w:rsidRDefault="004B4A04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66A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3483F8C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8123941" w14:textId="77777777" w:rsidR="00FF31F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13F3B923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FF31F1" w:rsidRPr="00813861" w14:paraId="52EA90E9" w14:textId="77777777" w:rsidTr="006E1850">
        <w:trPr>
          <w:trHeight w:val="82"/>
        </w:trPr>
        <w:tc>
          <w:tcPr>
            <w:tcW w:w="1890" w:type="pct"/>
          </w:tcPr>
          <w:p w14:paraId="60F6FC1F" w14:textId="77777777" w:rsidR="00FF31F1" w:rsidRPr="00813861" w:rsidRDefault="00FF31F1" w:rsidP="00FF31F1">
            <w:pPr>
              <w:ind w:left="25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1F2E" w14:textId="10A65EB6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45" w:type="pct"/>
            <w:shd w:val="clear" w:color="auto" w:fill="auto"/>
          </w:tcPr>
          <w:p w14:paraId="0A401376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5122" w14:textId="18EE80E8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4" w:type="pct"/>
            <w:shd w:val="clear" w:color="auto" w:fill="auto"/>
          </w:tcPr>
          <w:p w14:paraId="00307932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61F98" w14:textId="4F6D1E23" w:rsidR="00FF31F1" w:rsidRPr="00813861" w:rsidRDefault="009C5C49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45" w:type="pct"/>
          </w:tcPr>
          <w:p w14:paraId="2616FF69" w14:textId="77777777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522E5F19" w:rsidR="00FF31F1" w:rsidRPr="00813861" w:rsidRDefault="00FF31F1" w:rsidP="00FF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200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0D49CD7" w14:textId="4A3F9765" w:rsidR="00516610" w:rsidRPr="00516610" w:rsidRDefault="0051661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190"/>
        <w:gridCol w:w="274"/>
        <w:gridCol w:w="1100"/>
        <w:gridCol w:w="274"/>
        <w:gridCol w:w="1190"/>
        <w:gridCol w:w="274"/>
        <w:gridCol w:w="1032"/>
      </w:tblGrid>
      <w:tr w:rsidR="00FF2530" w:rsidRPr="005F7B7E" w14:paraId="70FE6DF1" w14:textId="77777777" w:rsidTr="00D03027">
        <w:trPr>
          <w:cantSplit/>
          <w:trHeight w:val="20"/>
          <w:tblHeader/>
        </w:trPr>
        <w:tc>
          <w:tcPr>
            <w:tcW w:w="3846" w:type="dxa"/>
          </w:tcPr>
          <w:bookmarkEnd w:id="5"/>
          <w:p w14:paraId="0746330A" w14:textId="77777777" w:rsidR="00FF2530" w:rsidRPr="007039DA" w:rsidRDefault="00FF2530" w:rsidP="00D03027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64" w:type="dxa"/>
            <w:gridSpan w:val="3"/>
          </w:tcPr>
          <w:p w14:paraId="2B20BA09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218DB5FA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48AEEF7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2530" w:rsidRPr="005F7B7E" w14:paraId="0F60C30D" w14:textId="77777777" w:rsidTr="00D03027">
        <w:trPr>
          <w:cantSplit/>
          <w:trHeight w:val="20"/>
          <w:tblHeader/>
        </w:trPr>
        <w:tc>
          <w:tcPr>
            <w:tcW w:w="3846" w:type="dxa"/>
          </w:tcPr>
          <w:p w14:paraId="6BCCAC30" w14:textId="77777777" w:rsidR="00FF2530" w:rsidRPr="007039DA" w:rsidRDefault="00FF2530" w:rsidP="00D030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5F68E2C" w14:textId="07418AF3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7EB8F4A3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E1C6F" w14:textId="501712C3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1EE594AF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85C68D" w14:textId="100F960F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4" w:type="dxa"/>
          </w:tcPr>
          <w:p w14:paraId="6F1F0C47" w14:textId="77777777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1526DFB4" w14:textId="3128B2E4" w:rsidR="00FF2530" w:rsidRPr="007039DA" w:rsidRDefault="00FF2530" w:rsidP="00D030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FF2530" w:rsidRPr="005F7B7E" w14:paraId="54C04ED8" w14:textId="77777777" w:rsidTr="00D03027">
        <w:trPr>
          <w:cantSplit/>
          <w:trHeight w:val="20"/>
          <w:tblHeader/>
        </w:trPr>
        <w:tc>
          <w:tcPr>
            <w:tcW w:w="3846" w:type="dxa"/>
          </w:tcPr>
          <w:p w14:paraId="0E278837" w14:textId="77777777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  <w:vAlign w:val="bottom"/>
          </w:tcPr>
          <w:p w14:paraId="1DA16C31" w14:textId="77777777" w:rsidR="00FF2530" w:rsidRPr="007039DA" w:rsidRDefault="00FF2530" w:rsidP="00D030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2530" w:rsidRPr="005F7B7E" w14:paraId="1C1430C4" w14:textId="77777777" w:rsidTr="00D03027">
        <w:trPr>
          <w:cantSplit/>
          <w:trHeight w:val="20"/>
        </w:trPr>
        <w:tc>
          <w:tcPr>
            <w:tcW w:w="3846" w:type="dxa"/>
          </w:tcPr>
          <w:p w14:paraId="709D9366" w14:textId="5B94AED2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39D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 / 2566</w:t>
            </w:r>
          </w:p>
        </w:tc>
        <w:tc>
          <w:tcPr>
            <w:tcW w:w="1190" w:type="dxa"/>
            <w:vAlign w:val="bottom"/>
          </w:tcPr>
          <w:p w14:paraId="682CB593" w14:textId="77777777" w:rsidR="00FF2530" w:rsidRPr="006F138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F1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163EBC9E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FD6C8AB" w14:textId="77777777" w:rsidR="00FF2530" w:rsidRPr="00E6715F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6715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6DDD4F11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  <w:vAlign w:val="bottom"/>
          </w:tcPr>
          <w:p w14:paraId="5E2F1E42" w14:textId="77777777" w:rsidR="00FF2530" w:rsidRPr="000D22D7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50A8B725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vAlign w:val="bottom"/>
          </w:tcPr>
          <w:p w14:paraId="7386F93B" w14:textId="77777777" w:rsidR="00FF2530" w:rsidRPr="00E6715F" w:rsidRDefault="00FF2530" w:rsidP="00D030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1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FF2530" w:rsidRPr="005F7B7E" w14:paraId="472D4FDC" w14:textId="77777777" w:rsidTr="00D03027">
        <w:trPr>
          <w:cantSplit/>
          <w:trHeight w:val="20"/>
        </w:trPr>
        <w:tc>
          <w:tcPr>
            <w:tcW w:w="3846" w:type="dxa"/>
          </w:tcPr>
          <w:p w14:paraId="4D9F8B12" w14:textId="77777777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90" w:type="dxa"/>
          </w:tcPr>
          <w:p w14:paraId="7CA71065" w14:textId="27065912" w:rsidR="00FF2530" w:rsidRPr="0037441A" w:rsidRDefault="009C5C49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15F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302CF13F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472FCFC9" w14:textId="77777777" w:rsidR="00FF2530" w:rsidRPr="00E6715F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71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04319F4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</w:tcPr>
          <w:p w14:paraId="79476780" w14:textId="48FDD9FF" w:rsidR="00FF2530" w:rsidRPr="000D22D7" w:rsidRDefault="00815F7E" w:rsidP="0081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35A8CBD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03D61697" w14:textId="77777777" w:rsidR="00FF2530" w:rsidRPr="00E6715F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530" w:rsidRPr="00A309C7" w14:paraId="6F33A47D" w14:textId="77777777" w:rsidTr="00D03027">
        <w:trPr>
          <w:cantSplit/>
          <w:trHeight w:val="20"/>
        </w:trPr>
        <w:tc>
          <w:tcPr>
            <w:tcW w:w="3846" w:type="dxa"/>
          </w:tcPr>
          <w:p w14:paraId="305D7CD2" w14:textId="408D5BD3" w:rsidR="00FF2530" w:rsidRPr="007039DA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A4C39" w14:textId="74DECA16" w:rsidR="00FF2530" w:rsidRPr="0037441A" w:rsidRDefault="009C5C49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0D9AE893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8F5EB" w14:textId="77777777" w:rsidR="00FF2530" w:rsidRPr="00E6715F" w:rsidRDefault="00FF2530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405EF9C9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15D74" w14:textId="104A6509" w:rsidR="00FF2530" w:rsidRPr="000D22D7" w:rsidRDefault="004B4A04" w:rsidP="00D0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478ADEEA" w14:textId="77777777" w:rsidR="00FF2530" w:rsidRPr="005F7B7E" w:rsidRDefault="00FF2530" w:rsidP="00D030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6A48E" w14:textId="77777777" w:rsidR="00FF2530" w:rsidRPr="00E6715F" w:rsidRDefault="00FF2530" w:rsidP="00D030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5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E671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162554B4" w14:textId="77777777" w:rsidR="00FF2530" w:rsidRPr="00AB3794" w:rsidRDefault="00FF2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971BD4" w14:textId="45615846" w:rsidR="006719AD" w:rsidRPr="006375B5" w:rsidRDefault="00C35F8B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30F7157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3C1941E3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31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4380EEFD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13EBE15C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488E6023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0C362AD5" w:rsidR="00A75B33" w:rsidRPr="000E564C" w:rsidRDefault="00FE53B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53B7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48FA117E" w14:textId="77777777" w:rsidR="00A75B33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  <w:p w14:paraId="15FB8C3C" w14:textId="7882B4E6" w:rsidR="00196AF7" w:rsidRPr="006375B5" w:rsidRDefault="00196AF7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655F" w:rsidRPr="006375B5" w14:paraId="3BAF8AA2" w14:textId="77777777" w:rsidTr="00815F7E">
        <w:tc>
          <w:tcPr>
            <w:tcW w:w="2321" w:type="pct"/>
          </w:tcPr>
          <w:p w14:paraId="2FB83B0A" w14:textId="72277690" w:rsidR="004F655F" w:rsidRPr="004F655F" w:rsidRDefault="00196AF7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สัญญาจ้างผู้รับเหมาก่อสร้าง</w:t>
            </w:r>
            <w:r w:rsidR="004F655F" w:rsidRPr="004F65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49BDB990" w14:textId="27EF924E" w:rsidR="004F655F" w:rsidRPr="00815F7E" w:rsidRDefault="002317F2" w:rsidP="0098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147" w:type="pct"/>
          </w:tcPr>
          <w:p w14:paraId="0E84955E" w14:textId="77777777" w:rsidR="004F655F" w:rsidRPr="00815F7E" w:rsidRDefault="004F655F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F62F8A4" w14:textId="18653F5C" w:rsidR="004F655F" w:rsidRPr="00815F7E" w:rsidRDefault="002317F2" w:rsidP="0098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151" w:type="pct"/>
          </w:tcPr>
          <w:p w14:paraId="62E9559C" w14:textId="77777777" w:rsidR="004F655F" w:rsidRPr="00815F7E" w:rsidRDefault="004F655F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2C863E0E" w14:textId="0D905758" w:rsidR="004F655F" w:rsidRPr="00815F7E" w:rsidRDefault="002317F2" w:rsidP="0023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50766A5" w14:textId="77777777" w:rsidR="004F655F" w:rsidRPr="00815F7E" w:rsidRDefault="004F655F" w:rsidP="004F6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77F98D52" w14:textId="60BA1251" w:rsidR="004F655F" w:rsidRPr="00815F7E" w:rsidRDefault="002317F2" w:rsidP="0023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54EE" w:rsidRPr="006375B5" w14:paraId="0B50D796" w14:textId="77777777" w:rsidTr="00815F7E">
        <w:trPr>
          <w:trHeight w:val="380"/>
        </w:trPr>
        <w:tc>
          <w:tcPr>
            <w:tcW w:w="2321" w:type="pct"/>
          </w:tcPr>
          <w:p w14:paraId="0FEBB1FB" w14:textId="7356D1EF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017ADEB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7F202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F8BDDD7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3CA53E6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140193BF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B8DBD29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279E9F45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4EE" w:rsidRPr="006375B5" w14:paraId="26D3AAD8" w14:textId="77777777" w:rsidTr="001D30A8">
        <w:tc>
          <w:tcPr>
            <w:tcW w:w="2321" w:type="pct"/>
          </w:tcPr>
          <w:p w14:paraId="1CAEE933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D34FCED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D80129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B185D8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68845D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AAB5E8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211621F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EDF4C3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4EE" w:rsidRPr="006375B5" w14:paraId="3E8E0E6A" w14:textId="77777777" w:rsidTr="001D30A8">
        <w:tc>
          <w:tcPr>
            <w:tcW w:w="2321" w:type="pct"/>
          </w:tcPr>
          <w:p w14:paraId="214DD752" w14:textId="16A4EFB7" w:rsidR="00E254EE" w:rsidRPr="006375B5" w:rsidRDefault="00F10A07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ภาระผูกพันตามสัญญาเช่าระยะสั้นหรือมีมูลค่าต่ำ</w:t>
            </w:r>
          </w:p>
        </w:tc>
        <w:tc>
          <w:tcPr>
            <w:tcW w:w="540" w:type="pct"/>
          </w:tcPr>
          <w:p w14:paraId="424A16C4" w14:textId="5C968797" w:rsidR="00E254EE" w:rsidRPr="006375B5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2F583CF6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04A94006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1" w:type="pct"/>
          </w:tcPr>
          <w:p w14:paraId="72AA90DF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15DC9402" w:rsidR="00E254EE" w:rsidRPr="006375B5" w:rsidRDefault="007F6C9E" w:rsidP="007F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00121E7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205613D0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254EE" w:rsidRPr="006375B5" w14:paraId="79BD1DE2" w14:textId="77777777" w:rsidTr="001D30A8">
        <w:tc>
          <w:tcPr>
            <w:tcW w:w="2321" w:type="pct"/>
          </w:tcPr>
          <w:p w14:paraId="53094E4A" w14:textId="31D7D35A" w:rsidR="00E254EE" w:rsidRPr="002847D0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75D796B2" w:rsidR="00E254EE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</w:tc>
        <w:tc>
          <w:tcPr>
            <w:tcW w:w="147" w:type="pct"/>
          </w:tcPr>
          <w:p w14:paraId="422886D9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6C09DA41" w:rsidR="00E254EE" w:rsidRPr="00531DF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3,468</w:t>
            </w:r>
          </w:p>
        </w:tc>
        <w:tc>
          <w:tcPr>
            <w:tcW w:w="151" w:type="pct"/>
          </w:tcPr>
          <w:p w14:paraId="0AF94F51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6F3488D6" w:rsidR="00E254EE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7" w:type="pct"/>
          </w:tcPr>
          <w:p w14:paraId="44301061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2142C91D" w:rsidR="00E254EE" w:rsidRPr="00531DF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254EE" w:rsidRPr="006375B5" w14:paraId="048444CA" w14:textId="77777777" w:rsidTr="001D30A8">
        <w:tc>
          <w:tcPr>
            <w:tcW w:w="2321" w:type="pct"/>
          </w:tcPr>
          <w:p w14:paraId="6ACBC36F" w14:textId="2853E06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74452DDC" w:rsidR="00E254EE" w:rsidRPr="006375B5" w:rsidRDefault="007F6C9E" w:rsidP="007F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D31997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5106D2AB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51" w:type="pct"/>
          </w:tcPr>
          <w:p w14:paraId="693BD7D1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6ABD1E6D" w:rsidR="00E254EE" w:rsidRPr="006375B5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1A2A1A01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4EE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5F60D72F" w:rsidR="00E254EE" w:rsidRPr="006375B5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47" w:type="pct"/>
          </w:tcPr>
          <w:p w14:paraId="7DE91B8D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0DCCC90F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51" w:type="pct"/>
          </w:tcPr>
          <w:p w14:paraId="1ED4B493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212C01A4" w:rsidR="00E254EE" w:rsidRPr="006375B5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5C34623E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54EE" w:rsidRPr="006375B5" w14:paraId="1BE4B559" w14:textId="77777777" w:rsidTr="001D30A8">
        <w:tc>
          <w:tcPr>
            <w:tcW w:w="2321" w:type="pct"/>
          </w:tcPr>
          <w:p w14:paraId="311B8A42" w14:textId="77777777" w:rsidR="00E254EE" w:rsidRPr="006375B5" w:rsidRDefault="00E254EE" w:rsidP="00E25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53EDEAD5" w:rsidR="00E254EE" w:rsidRPr="006375B5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4,506</w:t>
            </w:r>
          </w:p>
        </w:tc>
        <w:tc>
          <w:tcPr>
            <w:tcW w:w="147" w:type="pct"/>
          </w:tcPr>
          <w:p w14:paraId="2C967FBF" w14:textId="77777777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0449FD40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4,641</w:t>
            </w:r>
          </w:p>
        </w:tc>
        <w:tc>
          <w:tcPr>
            <w:tcW w:w="151" w:type="pct"/>
          </w:tcPr>
          <w:p w14:paraId="7BFB7D6D" w14:textId="77777777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4739C116" w:rsidR="00E254EE" w:rsidRPr="006375B5" w:rsidRDefault="007F6C9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7" w:type="pct"/>
          </w:tcPr>
          <w:p w14:paraId="14D97F8A" w14:textId="77777777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60A9C21B" w:rsidR="00E254EE" w:rsidRPr="006375B5" w:rsidRDefault="00E254EE" w:rsidP="00E25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B0F540E" w14:textId="4E56F80F" w:rsidR="008F6D45" w:rsidRDefault="008F6D45" w:rsidP="00B80CFD">
      <w:pPr>
        <w:rPr>
          <w:rFonts w:asciiTheme="majorBidi" w:hAnsiTheme="majorBidi" w:cstheme="majorBidi"/>
          <w:sz w:val="30"/>
          <w:szCs w:val="30"/>
        </w:rPr>
      </w:pPr>
    </w:p>
    <w:p w14:paraId="797733E8" w14:textId="77777777" w:rsidR="008F6D45" w:rsidRDefault="008F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F7D30B9" w14:textId="38BECEC6" w:rsidR="007062C0" w:rsidRPr="006375B5" w:rsidRDefault="00C35F8B" w:rsidP="00F10A07">
      <w:pPr>
        <w:pStyle w:val="Heading6"/>
        <w:numPr>
          <w:ilvl w:val="0"/>
          <w:numId w:val="19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934FD7" w:rsidRPr="006375B5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81C0D25" w14:textId="4A4708BF" w:rsidR="00831678" w:rsidRPr="001B5BC3" w:rsidRDefault="00831678" w:rsidP="001B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63B23DA5" w14:textId="77777777" w:rsidR="00BF4F45" w:rsidRPr="007F7642" w:rsidRDefault="00BF4F45" w:rsidP="00BF4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hint="cs"/>
          <w:sz w:val="30"/>
          <w:szCs w:val="30"/>
          <w:cs/>
        </w:rPr>
      </w:pPr>
      <w:r w:rsidRPr="007F7642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>2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พฤษภาคม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>2568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ที่ประชุมมีมติอนุมัติให้บริษัทและบริษัทย่อยเสนอขายทรัพย์สินให้แก่ทรัสต์เพื่อการลงทุนในอสังหาริมทรัพย์และสิทธิการเช่าอสังหาริมทรัพย์เพื่ออุตสาหกรรม</w:t>
      </w:r>
      <w:r>
        <w:rPr>
          <w:rFonts w:asciiTheme="majorBidi" w:hAnsiTheme="majorBidi"/>
          <w:sz w:val="30"/>
          <w:szCs w:val="30"/>
        </w:rPr>
        <w:br/>
      </w:r>
      <w:r w:rsidRPr="007F7642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รวมทั้งการดำเนินการอื่นใดที่จำเป็นและเกี่ยวเนื่องกับการเสนอขายทรัพย์สินดังกล่าว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7F7642">
        <w:rPr>
          <w:rFonts w:asciiTheme="majorBidi" w:hAnsiTheme="majorBidi" w:hint="cs"/>
          <w:sz w:val="30"/>
          <w:szCs w:val="30"/>
          <w:cs/>
        </w:rPr>
        <w:t>ในวงเงิน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1,791 </w:t>
      </w:r>
      <w:r w:rsidRPr="007F7642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ถึง </w:t>
      </w:r>
      <w:r>
        <w:rPr>
          <w:rFonts w:asciiTheme="majorBidi" w:hAnsiTheme="majorBidi"/>
          <w:sz w:val="30"/>
          <w:szCs w:val="30"/>
        </w:rPr>
        <w:t xml:space="preserve">1,922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47F3CB04" w14:textId="77777777" w:rsidR="00BF4F45" w:rsidRDefault="00BF4F45" w:rsidP="00BF4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Theme="majorBidi" w:hAnsiTheme="majorBidi"/>
          <w:sz w:val="30"/>
          <w:szCs w:val="30"/>
          <w:cs/>
        </w:rPr>
      </w:pPr>
    </w:p>
    <w:p w14:paraId="6EC03DC1" w14:textId="77777777" w:rsidR="00BF4F45" w:rsidRDefault="00BF4F45" w:rsidP="00BF4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7F7642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ในการประชุมคณะกรรมการบริหารของบริษัท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29 </w:t>
      </w:r>
      <w:r w:rsidRPr="007F7642">
        <w:rPr>
          <w:rFonts w:asciiTheme="majorBidi" w:hAnsiTheme="majorBidi" w:hint="cs"/>
          <w:sz w:val="30"/>
          <w:szCs w:val="30"/>
          <w:cs/>
        </w:rPr>
        <w:t>เมษายน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2568 </w:t>
      </w:r>
      <w:r w:rsidRPr="007F7642">
        <w:rPr>
          <w:rFonts w:asciiTheme="majorBidi" w:hAnsiTheme="majorBidi" w:hint="cs"/>
          <w:sz w:val="30"/>
          <w:szCs w:val="30"/>
          <w:cs/>
        </w:rPr>
        <w:t>คณะกรรมการบริหารมีมติอนุมัติ</w:t>
      </w:r>
      <w:r>
        <w:rPr>
          <w:rFonts w:asciiTheme="majorBidi" w:hAnsiTheme="majorBidi"/>
          <w:sz w:val="30"/>
          <w:szCs w:val="30"/>
        </w:rPr>
        <w:br/>
      </w:r>
      <w:r w:rsidRPr="007F7642">
        <w:rPr>
          <w:rFonts w:asciiTheme="majorBidi" w:hAnsiTheme="majorBidi" w:hint="cs"/>
          <w:sz w:val="30"/>
          <w:szCs w:val="30"/>
          <w:cs/>
        </w:rPr>
        <w:t>การออกและเสนอขายหุ้นกู้ครั้งที่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2/2568 </w:t>
      </w:r>
      <w:r w:rsidRPr="007F7642">
        <w:rPr>
          <w:rFonts w:asciiTheme="majorBidi" w:hAnsiTheme="majorBidi" w:hint="cs"/>
          <w:sz w:val="30"/>
          <w:szCs w:val="30"/>
          <w:cs/>
        </w:rPr>
        <w:t>ประเภทไม่ด้อยสิทธิ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ไม่มีหลักประกัน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 w:hint="cs"/>
          <w:sz w:val="30"/>
          <w:szCs w:val="30"/>
          <w:cs/>
        </w:rPr>
        <w:t>มูลค่ารวม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4,000 </w:t>
      </w:r>
      <w:r w:rsidRPr="007F7642">
        <w:rPr>
          <w:rFonts w:asciiTheme="majorBidi" w:hAnsiTheme="majorBidi" w:hint="cs"/>
          <w:sz w:val="30"/>
          <w:szCs w:val="30"/>
          <w:cs/>
        </w:rPr>
        <w:t>ล้านบาท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7F7642">
        <w:rPr>
          <w:rFonts w:asciiTheme="majorBidi" w:hAnsiTheme="majorBidi" w:hint="cs"/>
          <w:sz w:val="30"/>
          <w:szCs w:val="30"/>
          <w:cs/>
        </w:rPr>
        <w:t>มีระยะเวลาเสนอขาย</w:t>
      </w:r>
      <w:r>
        <w:rPr>
          <w:rFonts w:asciiTheme="majorBidi" w:hAnsiTheme="majorBidi" w:hint="cs"/>
          <w:sz w:val="30"/>
          <w:szCs w:val="30"/>
          <w:cs/>
        </w:rPr>
        <w:t>ช่วง</w:t>
      </w:r>
      <w:r w:rsidRPr="007F7642">
        <w:rPr>
          <w:rFonts w:asciiTheme="majorBidi" w:hAnsiTheme="majorBidi" w:hint="cs"/>
          <w:sz w:val="30"/>
          <w:szCs w:val="30"/>
          <w:cs/>
        </w:rPr>
        <w:t>ระหว่างเดือนพฤษภาคม</w:t>
      </w:r>
      <w:r>
        <w:rPr>
          <w:rFonts w:asciiTheme="majorBidi" w:hAnsiTheme="majorBidi" w:hint="cs"/>
          <w:sz w:val="30"/>
          <w:szCs w:val="30"/>
          <w:cs/>
        </w:rPr>
        <w:t>ถึง</w:t>
      </w:r>
      <w:r w:rsidRPr="007F7642">
        <w:rPr>
          <w:rFonts w:asciiTheme="majorBidi" w:hAnsiTheme="majorBidi" w:hint="cs"/>
          <w:sz w:val="30"/>
          <w:szCs w:val="30"/>
          <w:cs/>
        </w:rPr>
        <w:t>มิถุนายน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2568 </w:t>
      </w:r>
      <w:r w:rsidRPr="007F7642">
        <w:rPr>
          <w:rFonts w:asciiTheme="majorBidi" w:hAnsiTheme="majorBidi" w:hint="cs"/>
          <w:sz w:val="30"/>
          <w:szCs w:val="30"/>
          <w:cs/>
        </w:rPr>
        <w:t>โดยเป็นการออกและเสนอขายจากวงเงินเดิม</w:t>
      </w:r>
      <w:r>
        <w:rPr>
          <w:rFonts w:asciiTheme="majorBidi" w:hAnsiTheme="majorBidi"/>
          <w:sz w:val="30"/>
          <w:szCs w:val="30"/>
        </w:rPr>
        <w:br/>
      </w:r>
      <w:r w:rsidRPr="007F7642">
        <w:rPr>
          <w:rFonts w:asciiTheme="majorBidi" w:hAnsiTheme="majorBidi" w:hint="cs"/>
          <w:sz w:val="30"/>
          <w:szCs w:val="30"/>
          <w:cs/>
        </w:rPr>
        <w:t>ที่เคยได้รับอนุมัติจากผู้ถือหุ้นแล้วจำนวน</w:t>
      </w:r>
      <w:r w:rsidRPr="007F7642">
        <w:rPr>
          <w:rFonts w:asciiTheme="majorBidi" w:hAnsiTheme="majorBidi"/>
          <w:sz w:val="30"/>
          <w:szCs w:val="30"/>
          <w:cs/>
        </w:rPr>
        <w:t xml:space="preserve"> </w:t>
      </w:r>
      <w:r w:rsidRPr="007F7642">
        <w:rPr>
          <w:rFonts w:asciiTheme="majorBidi" w:hAnsiTheme="majorBidi"/>
          <w:sz w:val="30"/>
          <w:szCs w:val="30"/>
        </w:rPr>
        <w:t xml:space="preserve">50,000 </w:t>
      </w:r>
      <w:r w:rsidRPr="007F7642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AEE6B14" w14:textId="77777777" w:rsidR="00831678" w:rsidRDefault="00831678" w:rsidP="00B8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14:paraId="7FA45C38" w14:textId="77777777" w:rsidR="008F6D45" w:rsidRPr="00B80CFD" w:rsidRDefault="008F6D45" w:rsidP="00337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Theme="majorBidi" w:hAnsiTheme="majorBidi"/>
          <w:sz w:val="30"/>
          <w:szCs w:val="30"/>
        </w:rPr>
      </w:pPr>
    </w:p>
    <w:sectPr w:rsidR="008F6D45" w:rsidRPr="00B80CFD" w:rsidSect="00B849B1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0435" w14:textId="77777777" w:rsidR="00B269CF" w:rsidRDefault="00B269CF" w:rsidP="00900EE2">
      <w:r>
        <w:separator/>
      </w:r>
    </w:p>
  </w:endnote>
  <w:endnote w:type="continuationSeparator" w:id="0">
    <w:p w14:paraId="0FD88340" w14:textId="77777777" w:rsidR="00B269CF" w:rsidRDefault="00B269CF" w:rsidP="00900EE2">
      <w:r>
        <w:continuationSeparator/>
      </w:r>
    </w:p>
  </w:endnote>
  <w:endnote w:type="continuationNotice" w:id="1">
    <w:p w14:paraId="48C544CD" w14:textId="77777777" w:rsidR="00B269CF" w:rsidRDefault="00B269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5A051E20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A391" w14:textId="77777777" w:rsidR="00B269CF" w:rsidRDefault="00B269CF" w:rsidP="00900EE2">
      <w:r>
        <w:separator/>
      </w:r>
    </w:p>
  </w:footnote>
  <w:footnote w:type="continuationSeparator" w:id="0">
    <w:p w14:paraId="26F8FA6C" w14:textId="77777777" w:rsidR="00B269CF" w:rsidRDefault="00B269CF" w:rsidP="00900EE2">
      <w:r>
        <w:continuationSeparator/>
      </w:r>
    </w:p>
  </w:footnote>
  <w:footnote w:type="continuationNotice" w:id="1">
    <w:p w14:paraId="301506B6" w14:textId="77777777" w:rsidR="00B269CF" w:rsidRDefault="00B269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19D4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54FE09" w14:textId="302AB7C3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</w:t>
    </w:r>
    <w:r w:rsidR="004F7ECA"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36EF31E" w14:textId="77777777" w:rsidR="00AD7484" w:rsidRPr="00044B3C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1EAA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09CB64" w14:textId="53AF1F9D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</w:t>
    </w:r>
    <w:r w:rsidR="00FE53B7" w:rsidRPr="00FE53B7">
      <w:rPr>
        <w:rFonts w:ascii="Angsana New" w:hAnsi="Angsana New" w:hint="cs"/>
        <w:b w:val="0"/>
        <w:bCs/>
        <w:sz w:val="32"/>
        <w:szCs w:val="32"/>
        <w:lang w:val="en-US" w:bidi="th-TH"/>
      </w:rPr>
      <w:t>8</w:t>
    </w:r>
    <w:r w:rsidR="00D30C48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002116C" w14:textId="77777777" w:rsidR="007F40F3" w:rsidRPr="00093AA2" w:rsidRDefault="007F40F3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178B0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4CFE6C1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D46CC1" w14:textId="471B0DDE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7037FE" w:rsidRPr="007037FE">
      <w:rPr>
        <w:rFonts w:ascii="Angsana New" w:hAnsi="Angsana New"/>
        <w:sz w:val="32"/>
        <w:szCs w:val="32"/>
        <w:lang w:val="en-US"/>
      </w:rPr>
      <w:t>256</w:t>
    </w:r>
    <w:r w:rsidR="00D047BE"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F2579" w14:textId="77777777" w:rsidR="00465A27" w:rsidRPr="004F256C" w:rsidRDefault="00465A27" w:rsidP="00FB7894">
    <w:pPr>
      <w:pStyle w:val="Heading6"/>
      <w:ind w:firstLine="540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4A7D64B4" w14:textId="77777777" w:rsidR="00465A27" w:rsidRPr="005351FF" w:rsidRDefault="00465A27" w:rsidP="00FB78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540"/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8D2DC0" w14:textId="77777777" w:rsidR="00465A27" w:rsidRPr="005351FF" w:rsidRDefault="00465A27" w:rsidP="00FB7894">
    <w:pPr>
      <w:pStyle w:val="acctmainheading"/>
      <w:spacing w:after="0" w:line="240" w:lineRule="atLeast"/>
      <w:ind w:firstLine="54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E20E8DC" w14:textId="77777777" w:rsidR="00465A27" w:rsidRPr="00044B3C" w:rsidRDefault="00465A27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EC5C8" w14:textId="77777777" w:rsidR="00465A27" w:rsidRPr="004F256C" w:rsidRDefault="00465A27" w:rsidP="00465A27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D767FAA" w14:textId="77777777" w:rsidR="00465A27" w:rsidRPr="005351FF" w:rsidRDefault="00465A27" w:rsidP="00465A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0CA041" w14:textId="77777777" w:rsidR="00465A27" w:rsidRPr="005351FF" w:rsidRDefault="00465A27" w:rsidP="00465A2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7037FE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/>
      </w:rPr>
      <w:t>8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D6CD56C" w14:textId="77777777" w:rsidR="00465A27" w:rsidRPr="00044B3C" w:rsidRDefault="00465A27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B511D7E"/>
    <w:multiLevelType w:val="hybridMultilevel"/>
    <w:tmpl w:val="46B61698"/>
    <w:lvl w:ilvl="0" w:tplc="F392D56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844F0D"/>
    <w:multiLevelType w:val="hybridMultilevel"/>
    <w:tmpl w:val="FF3C3298"/>
    <w:lvl w:ilvl="0" w:tplc="758611A4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60C095F"/>
    <w:multiLevelType w:val="hybridMultilevel"/>
    <w:tmpl w:val="397A6CB6"/>
    <w:lvl w:ilvl="0" w:tplc="C926309C">
      <w:start w:val="1"/>
      <w:numFmt w:val="bullet"/>
      <w:lvlText w:val="-"/>
      <w:lvlJc w:val="left"/>
      <w:pPr>
        <w:ind w:left="50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E15D6"/>
    <w:multiLevelType w:val="hybridMultilevel"/>
    <w:tmpl w:val="BD60B050"/>
    <w:lvl w:ilvl="0" w:tplc="E54ACC4A">
      <w:start w:val="15"/>
      <w:numFmt w:val="bullet"/>
      <w:lvlText w:val="-"/>
      <w:lvlJc w:val="left"/>
      <w:pPr>
        <w:ind w:left="4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5D69DF"/>
    <w:multiLevelType w:val="hybridMultilevel"/>
    <w:tmpl w:val="8640D93E"/>
    <w:lvl w:ilvl="0" w:tplc="A0FA1172">
      <w:start w:val="15"/>
      <w:numFmt w:val="bullet"/>
      <w:lvlText w:val="-"/>
      <w:lvlJc w:val="left"/>
      <w:pPr>
        <w:ind w:left="5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AD1E25"/>
    <w:multiLevelType w:val="hybridMultilevel"/>
    <w:tmpl w:val="469C1F6C"/>
    <w:lvl w:ilvl="0" w:tplc="D25EEE1C">
      <w:start w:val="1"/>
      <w:numFmt w:val="bullet"/>
      <w:lvlText w:val="-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5"/>
  </w:num>
  <w:num w:numId="12" w16cid:durableId="904148385">
    <w:abstractNumId w:val="11"/>
  </w:num>
  <w:num w:numId="13" w16cid:durableId="713850268">
    <w:abstractNumId w:val="22"/>
  </w:num>
  <w:num w:numId="14" w16cid:durableId="905994907">
    <w:abstractNumId w:val="13"/>
  </w:num>
  <w:num w:numId="15" w16cid:durableId="244842523">
    <w:abstractNumId w:val="16"/>
  </w:num>
  <w:num w:numId="16" w16cid:durableId="1567455121">
    <w:abstractNumId w:val="14"/>
  </w:num>
  <w:num w:numId="17" w16cid:durableId="1150905092">
    <w:abstractNumId w:val="20"/>
  </w:num>
  <w:num w:numId="18" w16cid:durableId="1442604119">
    <w:abstractNumId w:val="18"/>
  </w:num>
  <w:num w:numId="19" w16cid:durableId="1028524696">
    <w:abstractNumId w:val="10"/>
  </w:num>
  <w:num w:numId="20" w16cid:durableId="1058939828">
    <w:abstractNumId w:val="17"/>
  </w:num>
  <w:num w:numId="21" w16cid:durableId="608657310">
    <w:abstractNumId w:val="23"/>
  </w:num>
  <w:num w:numId="22" w16cid:durableId="1781140051">
    <w:abstractNumId w:val="12"/>
  </w:num>
  <w:num w:numId="23" w16cid:durableId="1597251892">
    <w:abstractNumId w:val="19"/>
  </w:num>
  <w:num w:numId="24" w16cid:durableId="210221869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23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5E1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2E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8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810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C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1C2"/>
    <w:rsid w:val="000452BC"/>
    <w:rsid w:val="000454C9"/>
    <w:rsid w:val="00045543"/>
    <w:rsid w:val="00045556"/>
    <w:rsid w:val="00045722"/>
    <w:rsid w:val="00045783"/>
    <w:rsid w:val="000458EE"/>
    <w:rsid w:val="00045CB0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8D"/>
    <w:rsid w:val="000470B1"/>
    <w:rsid w:val="000472B9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9C1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642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3EE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7C6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88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3F94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E8E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C86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1CC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A14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54A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A29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6D8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87D"/>
    <w:rsid w:val="00125908"/>
    <w:rsid w:val="00125963"/>
    <w:rsid w:val="00125B9F"/>
    <w:rsid w:val="00125BA5"/>
    <w:rsid w:val="00125BC2"/>
    <w:rsid w:val="00125CE4"/>
    <w:rsid w:val="00125D66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6FB7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6FE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616"/>
    <w:rsid w:val="00142B70"/>
    <w:rsid w:val="00142D55"/>
    <w:rsid w:val="00142E76"/>
    <w:rsid w:val="00143018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736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C95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4EA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6B2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38"/>
    <w:rsid w:val="00182766"/>
    <w:rsid w:val="00182C07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AF7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BE5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26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BC3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2FA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639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B3C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77E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1CF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6C6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38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657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2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86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5E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EBB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423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4FAA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A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2E2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82F"/>
    <w:rsid w:val="002B5A69"/>
    <w:rsid w:val="002B5AD0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4B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14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8E4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A77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310"/>
    <w:rsid w:val="002E3332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3B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1D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8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29C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84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8CD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0F45"/>
    <w:rsid w:val="0031115B"/>
    <w:rsid w:val="003111CA"/>
    <w:rsid w:val="0031161B"/>
    <w:rsid w:val="00311808"/>
    <w:rsid w:val="0031180E"/>
    <w:rsid w:val="003118FA"/>
    <w:rsid w:val="00311B0D"/>
    <w:rsid w:val="00311DCA"/>
    <w:rsid w:val="00311DFC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57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93C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6E4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430"/>
    <w:rsid w:val="00323451"/>
    <w:rsid w:val="0032348D"/>
    <w:rsid w:val="00323616"/>
    <w:rsid w:val="00323741"/>
    <w:rsid w:val="003237F5"/>
    <w:rsid w:val="0032385D"/>
    <w:rsid w:val="003238D5"/>
    <w:rsid w:val="0032398E"/>
    <w:rsid w:val="003239E6"/>
    <w:rsid w:val="00323A66"/>
    <w:rsid w:val="00323ACD"/>
    <w:rsid w:val="00323B84"/>
    <w:rsid w:val="00323B94"/>
    <w:rsid w:val="00323C7C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C46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DB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6FC9"/>
    <w:rsid w:val="003570FB"/>
    <w:rsid w:val="003574CF"/>
    <w:rsid w:val="003577A2"/>
    <w:rsid w:val="003577D0"/>
    <w:rsid w:val="00357AB1"/>
    <w:rsid w:val="00357BFA"/>
    <w:rsid w:val="00357DB7"/>
    <w:rsid w:val="00357F46"/>
    <w:rsid w:val="0036015E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4D5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BC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29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00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87C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091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0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BA1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4E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7A9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2A"/>
    <w:rsid w:val="00433941"/>
    <w:rsid w:val="00433B5C"/>
    <w:rsid w:val="00433B98"/>
    <w:rsid w:val="00433DD5"/>
    <w:rsid w:val="00433E19"/>
    <w:rsid w:val="00433FB6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8AE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7DD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5D4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27"/>
    <w:rsid w:val="00465A6E"/>
    <w:rsid w:val="00465C50"/>
    <w:rsid w:val="00465C5F"/>
    <w:rsid w:val="00465CE1"/>
    <w:rsid w:val="00465EAC"/>
    <w:rsid w:val="00465F17"/>
    <w:rsid w:val="00465FF6"/>
    <w:rsid w:val="00466021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711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AF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243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BA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7F2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4A3"/>
    <w:rsid w:val="004B0538"/>
    <w:rsid w:val="004B0812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ED3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04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3E3"/>
    <w:rsid w:val="004C241E"/>
    <w:rsid w:val="004C2544"/>
    <w:rsid w:val="004C2556"/>
    <w:rsid w:val="004C2623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996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A2D"/>
    <w:rsid w:val="004F5C4F"/>
    <w:rsid w:val="004F5CA4"/>
    <w:rsid w:val="004F5CEE"/>
    <w:rsid w:val="004F5D2F"/>
    <w:rsid w:val="004F5D96"/>
    <w:rsid w:val="004F5DDD"/>
    <w:rsid w:val="004F61EC"/>
    <w:rsid w:val="004F63E4"/>
    <w:rsid w:val="004F655F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ECA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9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2FC6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6EA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4F5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DC3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C0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EB4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6F69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1A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D8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DA7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8DC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37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3FC5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A81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6D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EB5"/>
    <w:rsid w:val="00662F7A"/>
    <w:rsid w:val="0066335A"/>
    <w:rsid w:val="006637CE"/>
    <w:rsid w:val="00663915"/>
    <w:rsid w:val="00663AF7"/>
    <w:rsid w:val="00663BA3"/>
    <w:rsid w:val="00663C09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330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4EB2"/>
    <w:rsid w:val="00674FFE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4E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D8A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15B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AD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2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11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8F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44E"/>
    <w:rsid w:val="007037F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26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00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DD7"/>
    <w:rsid w:val="00714F22"/>
    <w:rsid w:val="0071528A"/>
    <w:rsid w:val="007153D8"/>
    <w:rsid w:val="00715439"/>
    <w:rsid w:val="00715443"/>
    <w:rsid w:val="007154CE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24"/>
    <w:rsid w:val="007225BE"/>
    <w:rsid w:val="007225C5"/>
    <w:rsid w:val="007227A0"/>
    <w:rsid w:val="00722814"/>
    <w:rsid w:val="007228B8"/>
    <w:rsid w:val="0072290F"/>
    <w:rsid w:val="00722A6A"/>
    <w:rsid w:val="00722B0D"/>
    <w:rsid w:val="00722F1F"/>
    <w:rsid w:val="00722F20"/>
    <w:rsid w:val="00723016"/>
    <w:rsid w:val="00723155"/>
    <w:rsid w:val="00723252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4F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C5B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772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3E2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09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8C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461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0C3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3C0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4A0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A15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B99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0BC"/>
    <w:rsid w:val="007D1236"/>
    <w:rsid w:val="007D1243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6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6C2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330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16B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38C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C9E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6B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C5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624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74E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93"/>
    <w:rsid w:val="008135BB"/>
    <w:rsid w:val="00813861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7E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678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C4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B1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E4B"/>
    <w:rsid w:val="00847EDA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3EF1"/>
    <w:rsid w:val="0085417D"/>
    <w:rsid w:val="008542F1"/>
    <w:rsid w:val="008544D8"/>
    <w:rsid w:val="00854550"/>
    <w:rsid w:val="008546B8"/>
    <w:rsid w:val="008547D2"/>
    <w:rsid w:val="0085487E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0B7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1F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C03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AB4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63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660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0F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6D45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1CD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965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110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1B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69D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4C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5FAB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93D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08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4CCB"/>
    <w:rsid w:val="009A50C7"/>
    <w:rsid w:val="009A5172"/>
    <w:rsid w:val="009A56CB"/>
    <w:rsid w:val="009A5947"/>
    <w:rsid w:val="009A5A0E"/>
    <w:rsid w:val="009A5B2F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ADD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C49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4FB"/>
    <w:rsid w:val="009C7545"/>
    <w:rsid w:val="009C756C"/>
    <w:rsid w:val="009C7583"/>
    <w:rsid w:val="009C76FB"/>
    <w:rsid w:val="009C778A"/>
    <w:rsid w:val="009C78B7"/>
    <w:rsid w:val="009C7A00"/>
    <w:rsid w:val="009C7C71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1F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1B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0F18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1FC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6C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8E1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6F1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0E4C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5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3B4"/>
    <w:rsid w:val="00AC2496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E15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5FA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7D2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7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07F0B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17F70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86A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CF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19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64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AE5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0B8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CFD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5F8B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87FD6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6E77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02E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288"/>
    <w:rsid w:val="00BA788B"/>
    <w:rsid w:val="00BA795E"/>
    <w:rsid w:val="00BA79C0"/>
    <w:rsid w:val="00BA7C80"/>
    <w:rsid w:val="00BA7CE1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D94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AB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20C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907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3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5A1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EC9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45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8B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325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42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F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BBF"/>
    <w:rsid w:val="00C61E3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09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9D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027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08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452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9DF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26B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E9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3D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3D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A54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774"/>
    <w:rsid w:val="00D047BE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6E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B1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2CD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0C48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991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570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2E4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4A4"/>
    <w:rsid w:val="00D606C2"/>
    <w:rsid w:val="00D607C0"/>
    <w:rsid w:val="00D60858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576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263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923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0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BB9"/>
    <w:rsid w:val="00DE6CF8"/>
    <w:rsid w:val="00DE6E04"/>
    <w:rsid w:val="00DE6E32"/>
    <w:rsid w:val="00DE6EDE"/>
    <w:rsid w:val="00DE6F47"/>
    <w:rsid w:val="00DE6FD1"/>
    <w:rsid w:val="00DE6FF7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246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2FC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4EE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4A5A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5B9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69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358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9BB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51A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BAD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25C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0DB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10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57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BF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0F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6B5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08D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844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E2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01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837"/>
    <w:rsid w:val="00F06B1F"/>
    <w:rsid w:val="00F06B61"/>
    <w:rsid w:val="00F06B63"/>
    <w:rsid w:val="00F06B65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A07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7B0"/>
    <w:rsid w:val="00F17AC7"/>
    <w:rsid w:val="00F17BCA"/>
    <w:rsid w:val="00F17D37"/>
    <w:rsid w:val="00F17FF5"/>
    <w:rsid w:val="00F20026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9B2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1C5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AC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2A"/>
    <w:rsid w:val="00F6087D"/>
    <w:rsid w:val="00F60998"/>
    <w:rsid w:val="00F60DCA"/>
    <w:rsid w:val="00F60DDD"/>
    <w:rsid w:val="00F61065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0F59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4F23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293"/>
    <w:rsid w:val="00FB7329"/>
    <w:rsid w:val="00FB7525"/>
    <w:rsid w:val="00FB7537"/>
    <w:rsid w:val="00FB7776"/>
    <w:rsid w:val="00FB7894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459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3B7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530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1F1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32</Pages>
  <Words>4583</Words>
  <Characters>26126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30648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Sathiravich, Sangwansirapat</cp:lastModifiedBy>
  <cp:revision>4</cp:revision>
  <cp:lastPrinted>2025-04-29T10:39:00Z</cp:lastPrinted>
  <dcterms:created xsi:type="dcterms:W3CDTF">2025-05-02T07:27:00Z</dcterms:created>
  <dcterms:modified xsi:type="dcterms:W3CDTF">2025-05-02T12:12:00Z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