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0152" w14:textId="77777777" w:rsidR="000E589E" w:rsidRPr="005D17DF" w:rsidRDefault="000E589E" w:rsidP="00F37C1B">
      <w:pPr>
        <w:pStyle w:val="Header"/>
        <w:tabs>
          <w:tab w:val="clear" w:pos="4536"/>
          <w:tab w:val="clear" w:pos="9072"/>
        </w:tabs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noProof/>
          <w:sz w:val="30"/>
          <w:szCs w:val="30"/>
          <w:cs/>
        </w:rPr>
        <w:t>บริษัท เพาเวอร์ไลน์ เอ็นจิเนียริ่ง จำกัด (มหาชน) และบริษัทย่อย</w:t>
      </w:r>
    </w:p>
    <w:p w14:paraId="5BE3A3EC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47146C53" w14:textId="256B2525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สำหรับงวด</w:t>
      </w:r>
      <w:r w:rsidR="00E366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สาม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Pr="005D17DF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E36669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36669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E36669">
        <w:rPr>
          <w:rFonts w:ascii="Angsana New" w:hAnsi="Angsana New" w:cs="Angsana New"/>
          <w:b/>
          <w:bCs/>
          <w:sz w:val="30"/>
          <w:szCs w:val="30"/>
        </w:rPr>
        <w:t>8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(ยังไม่ได้ตรวจสอบ)</w:t>
      </w:r>
    </w:p>
    <w:p w14:paraId="758C92F3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CEE7C93" w14:textId="77777777" w:rsidR="000E589E" w:rsidRPr="005D17DF" w:rsidRDefault="000E589E" w:rsidP="00F37C1B">
      <w:pPr>
        <w:pBdr>
          <w:top w:val="single" w:sz="4" w:space="1" w:color="auto"/>
        </w:pBdr>
        <w:ind w:left="3360" w:right="3237"/>
        <w:jc w:val="center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42DD676" w14:textId="77777777" w:rsidR="000A0FC4" w:rsidRPr="005D17DF" w:rsidRDefault="007534D2" w:rsidP="00EB369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7D895C82" w14:textId="77777777" w:rsidR="00EB3696" w:rsidRPr="005D17DF" w:rsidRDefault="00EB3696" w:rsidP="00EB3696">
      <w:pPr>
        <w:pStyle w:val="BodyText2"/>
        <w:ind w:left="562" w:right="-23" w:firstLine="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9AED9CB" w14:textId="77777777" w:rsidR="00EB3696" w:rsidRPr="005D17DF" w:rsidRDefault="00EB3696" w:rsidP="003C3BEA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 เพาเวอร์ไลน์ เอ็นจิเนียริ่ง จำกัด (มหาชน)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(“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”)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จดทะเบียนตามประมวลกฎหมายแพ่งและพาณิชย์เป็นนิติบุคคลประเภทบริษัทจำกัด  เมื่อวันที่ 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8 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>กรกฎาคม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2531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และบริษัทได้แปรสภาพเป็นบริษัทมหาชนจำกัดเมื่อวันที่ </w:t>
      </w:r>
      <w:r w:rsidR="00B50324" w:rsidRPr="005D17DF">
        <w:rPr>
          <w:rFonts w:ascii="Angsana New" w:eastAsia="Cordia New" w:hAnsi="Angsana New" w:cs="Angsana New" w:hint="cs"/>
          <w:sz w:val="30"/>
          <w:szCs w:val="30"/>
        </w:rPr>
        <w:t>29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สิงหาคม </w:t>
      </w:r>
      <w:r w:rsidR="00B50324" w:rsidRPr="005D17DF">
        <w:rPr>
          <w:rFonts w:ascii="Angsana New" w:eastAsia="Cordia New" w:hAnsi="Angsana New" w:cs="Angsana New" w:hint="cs"/>
          <w:sz w:val="30"/>
          <w:szCs w:val="30"/>
        </w:rPr>
        <w:t>2545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โดยมีสำนักงานใหญ่ตั้งอยู่เลขที่ </w:t>
      </w:r>
      <w:r w:rsidR="00117CD1" w:rsidRPr="005D17DF">
        <w:rPr>
          <w:rFonts w:ascii="Angsana New" w:hAnsi="Angsana New" w:cs="Angsana New" w:hint="cs"/>
          <w:sz w:val="30"/>
          <w:szCs w:val="30"/>
        </w:rPr>
        <w:t>2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ซอยสุขุมวิท </w:t>
      </w:r>
      <w:r w:rsidR="00117CD1" w:rsidRPr="005D17DF">
        <w:rPr>
          <w:rFonts w:ascii="Angsana New" w:hAnsi="Angsana New" w:cs="Angsana New" w:hint="cs"/>
          <w:sz w:val="30"/>
          <w:szCs w:val="30"/>
        </w:rPr>
        <w:t>81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 (ศิริพจน์) ถนนสุขุมวิท แขวงบางจาก เขตพระโขนง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กรุงเทพมหานคร ประเทศไทย</w:t>
      </w:r>
    </w:p>
    <w:p w14:paraId="63E6103E" w14:textId="77777777" w:rsidR="007749BD" w:rsidRPr="005D17DF" w:rsidRDefault="007749BD" w:rsidP="003C3B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C0A1004" w14:textId="77777777" w:rsidR="00745B83" w:rsidRPr="005D17DF" w:rsidRDefault="00745B83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บริษัทจดทะเบียนกับตลาดหลักทรัพย์แห่งประเทศ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>ไทยเมื่อ</w:t>
      </w:r>
      <w:r w:rsidR="00331328" w:rsidRPr="005D17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</w:rPr>
        <w:t>12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236B" w:rsidRPr="005D17DF">
        <w:rPr>
          <w:rFonts w:ascii="Angsana New" w:hAnsi="Angsana New" w:cs="Angsana New" w:hint="cs"/>
          <w:sz w:val="30"/>
          <w:szCs w:val="30"/>
        </w:rPr>
        <w:t>25</w:t>
      </w:r>
      <w:r w:rsidR="00F65BDB" w:rsidRPr="005D17DF">
        <w:rPr>
          <w:rFonts w:ascii="Angsana New" w:hAnsi="Angsana New" w:cs="Angsana New" w:hint="cs"/>
          <w:sz w:val="30"/>
          <w:szCs w:val="30"/>
        </w:rPr>
        <w:t>45</w:t>
      </w:r>
    </w:p>
    <w:p w14:paraId="791515BC" w14:textId="77777777" w:rsidR="007749BD" w:rsidRPr="005D17DF" w:rsidRDefault="007749BD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8EFB48D" w14:textId="77777777" w:rsidR="00F65BDB" w:rsidRPr="00C50DFE" w:rsidRDefault="00444966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 (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“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”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ดำเนินธุรกิจหลักเกี่ยวกับการรับเหมาติดตั้งงานระบบไฟฟ้า </w:t>
      </w:r>
      <w:r w:rsidR="00F65BDB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ระบบปรับอากาศ ระบบสุขาภิบาล และระบบป้องกันอัคคีภัย รับเหมาก่อสร้างโยธา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FE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C50DF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อสังหาริมทรัพย์</w:t>
      </w:r>
    </w:p>
    <w:p w14:paraId="5EEE4463" w14:textId="77777777" w:rsidR="00B50324" w:rsidRPr="005D17DF" w:rsidRDefault="00B50324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75C26885" w14:textId="77777777" w:rsidR="004D19C5" w:rsidRPr="005D17DF" w:rsidRDefault="00727992" w:rsidP="0072799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3E30BF5C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6F2A0ECD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5D17DF">
        <w:rPr>
          <w:rFonts w:ascii="Angsana New" w:hAnsi="Angsana New" w:cs="Angsana New" w:hint="cs"/>
          <w:sz w:val="30"/>
          <w:szCs w:val="30"/>
        </w:rPr>
        <w:t>2543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5D17DF">
        <w:rPr>
          <w:rFonts w:ascii="Angsana New" w:hAnsi="Angsana New" w:cs="Angsana New" w:hint="cs"/>
          <w:sz w:val="30"/>
          <w:szCs w:val="30"/>
        </w:rPr>
        <w:t>2547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5D17DF">
        <w:rPr>
          <w:rFonts w:ascii="Angsana New" w:hAnsi="Angsana New" w:cs="Angsana New" w:hint="cs"/>
          <w:sz w:val="30"/>
          <w:szCs w:val="30"/>
        </w:rPr>
        <w:t>34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5D17DF">
        <w:rPr>
          <w:rFonts w:ascii="Angsana New" w:hAnsi="Angsana New" w:cs="Angsana New" w:hint="cs"/>
          <w:sz w:val="30"/>
          <w:szCs w:val="30"/>
        </w:rPr>
        <w:t>2535</w:t>
      </w:r>
    </w:p>
    <w:p w14:paraId="3B86BB45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ACB1604" w14:textId="075C7ACE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5D17DF">
        <w:rPr>
          <w:rFonts w:ascii="Angsana New" w:hAnsi="Angsana New" w:cs="Angsana New" w:hint="cs"/>
          <w:sz w:val="30"/>
          <w:szCs w:val="30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D17DF">
        <w:rPr>
          <w:rFonts w:ascii="Angsana New" w:hAnsi="Angsana New" w:cs="Angsana New" w:hint="cs"/>
          <w:sz w:val="30"/>
          <w:szCs w:val="30"/>
        </w:rPr>
        <w:t>256</w:t>
      </w:r>
      <w:r w:rsidR="00E36669">
        <w:rPr>
          <w:rFonts w:ascii="Angsana New" w:hAnsi="Angsana New" w:cs="Angsana New"/>
          <w:sz w:val="30"/>
          <w:szCs w:val="30"/>
        </w:rPr>
        <w:t xml:space="preserve">7 </w:t>
      </w:r>
      <w:r w:rsidRPr="005D17DF">
        <w:rPr>
          <w:rFonts w:ascii="Angsana New" w:hAnsi="Angsana New" w:cs="Angsana New" w:hint="cs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</w:t>
      </w:r>
      <w:r w:rsidR="003C2C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5D17DF">
        <w:rPr>
          <w:rFonts w:ascii="Angsana New" w:hAnsi="Angsana New" w:cs="Angsana New" w:hint="cs"/>
          <w:sz w:val="30"/>
          <w:szCs w:val="30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5D17DF">
        <w:rPr>
          <w:rFonts w:ascii="Angsana New" w:hAnsi="Angsana New" w:cs="Angsana New" w:hint="cs"/>
          <w:sz w:val="30"/>
          <w:szCs w:val="30"/>
        </w:rPr>
        <w:t>256</w:t>
      </w:r>
      <w:r w:rsidR="00E36669">
        <w:rPr>
          <w:rFonts w:ascii="Angsana New" w:hAnsi="Angsana New" w:cs="Angsana New"/>
          <w:sz w:val="30"/>
          <w:szCs w:val="30"/>
        </w:rPr>
        <w:t>7</w:t>
      </w:r>
    </w:p>
    <w:p w14:paraId="1C186A07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6FA8487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5F0C05E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010A66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9CC5F23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</w:t>
      </w:r>
      <w:r w:rsidRPr="005D17DF">
        <w:rPr>
          <w:rFonts w:ascii="Angsana New" w:hAnsi="Angsana New" w:cs="Angsana New" w:hint="cs"/>
          <w:spacing w:val="2"/>
          <w:sz w:val="30"/>
          <w:szCs w:val="30"/>
          <w:cs/>
        </w:rPr>
        <w:t>ใช้ในประเทศไทยและจัดทำเป็นภาษาไทย งบการเงินฉบับภาษาอังกฤษได้จัดทำขึ้นเพื่อความสะดวกของผู้อ่าน</w:t>
      </w:r>
      <w:r w:rsidRPr="005D17DF">
        <w:rPr>
          <w:rFonts w:ascii="Angsana New" w:hAnsi="Angsana New" w:cs="Angsana New" w:hint="cs"/>
          <w:sz w:val="30"/>
          <w:szCs w:val="30"/>
          <w:cs/>
        </w:rPr>
        <w:t>งบการเงินที่ไม่คุ้นเคยกับภาษาไทย</w:t>
      </w:r>
    </w:p>
    <w:p w14:paraId="706A9183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435D3996" w14:textId="49C94104" w:rsidR="00A309CA" w:rsidRDefault="00E36669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รอบระยะเวลาบัญชีที่เริ่มในหรือหลังวันที่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1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มกราคม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2568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เป็นต้นไป</w:t>
      </w:r>
      <w:r w:rsidRPr="00E36669">
        <w:rPr>
          <w:rFonts w:ascii="Angsana New" w:hAnsi="Angsana New"/>
          <w:spacing w:val="2"/>
          <w:sz w:val="30"/>
          <w:szCs w:val="30"/>
        </w:rPr>
        <w:t xml:space="preserve"> </w:t>
      </w:r>
      <w:r w:rsidRPr="00E36669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E36669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E36669">
        <w:rPr>
          <w:rFonts w:ascii="Angsana New" w:hAnsi="Angsana New"/>
          <w:spacing w:val="2"/>
          <w:sz w:val="30"/>
          <w:szCs w:val="30"/>
          <w:cs/>
        </w:rPr>
        <w:t>และฝ่ายบริหารได้ประเมินแล้วเห็นว่าไม่มีผลกระทบ</w:t>
      </w:r>
      <w:r w:rsidRPr="00624B88">
        <w:rPr>
          <w:rFonts w:ascii="Angsana New" w:hAnsi="Angsana New"/>
          <w:sz w:val="30"/>
          <w:szCs w:val="30"/>
          <w:cs/>
        </w:rPr>
        <w:t>อย่างเป็นสาระสำคัญต่องบการเงินของ</w:t>
      </w:r>
      <w:r w:rsidRPr="00624B88">
        <w:rPr>
          <w:rFonts w:ascii="Angsana New" w:hAnsi="Angsana New" w:hint="cs"/>
          <w:sz w:val="30"/>
          <w:szCs w:val="30"/>
          <w:cs/>
        </w:rPr>
        <w:t>กลุ่ม</w:t>
      </w:r>
      <w:r w:rsidRPr="00624B88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5C82B42E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D473A14" w14:textId="77777777" w:rsidR="00A309CA" w:rsidRPr="005D17DF" w:rsidRDefault="00B36E31" w:rsidP="00B36E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3C2C5A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508BE449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17FF446" w14:textId="4AD6429B" w:rsidR="00A82E25" w:rsidRDefault="00A82E25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A82E25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การเงิน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รวม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ระหว่างกาลนี้จัดทำขึ้นโดยรวมงบการเงินระหว่างกาลของ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บริษัท เพาเวอร์ไลน์ เอ็นจิเนียริ่ง จำกัด (มหาชน)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31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2567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โดย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ไม่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มีการเปลี่ยนแปลงโครงสร้างของกลุ่มบริษัทในระหว่างงวดปัจจุบัน</w:t>
      </w:r>
    </w:p>
    <w:p w14:paraId="5D9753BE" w14:textId="77777777" w:rsidR="0078651F" w:rsidRPr="005D17DF" w:rsidRDefault="0078651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174790B" w14:textId="025DE6A6" w:rsidR="002E00FF" w:rsidRPr="005D17DF" w:rsidRDefault="00A27E81" w:rsidP="00EA26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EA26C9"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3C5446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81CD79A" w14:textId="64591C3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36669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A82E2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36669">
        <w:rPr>
          <w:rFonts w:ascii="Angsana New" w:hAnsi="Angsana New" w:cs="Angsana New" w:hint="cs"/>
          <w:sz w:val="30"/>
          <w:szCs w:val="30"/>
          <w:cs/>
        </w:rPr>
        <w:t>นโยบายการบัญชีที่</w:t>
      </w:r>
      <w:r w:rsidR="00A82E25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E36669">
        <w:rPr>
          <w:rFonts w:ascii="Angsana New" w:hAnsi="Angsana New" w:cs="Angsana New" w:hint="cs"/>
          <w:sz w:val="30"/>
          <w:szCs w:val="30"/>
        </w:rPr>
        <w:t>31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36669">
        <w:rPr>
          <w:rFonts w:ascii="Angsana New" w:hAnsi="Angsana New" w:cs="Angsana New" w:hint="cs"/>
          <w:sz w:val="30"/>
          <w:szCs w:val="30"/>
        </w:rPr>
        <w:t>256</w:t>
      </w:r>
      <w:r w:rsidR="00A82E25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5587D2AF" w14:textId="77777777" w:rsidR="00EA26C9" w:rsidRPr="005D17DF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6AA7610" w14:textId="7777777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82E25">
        <w:rPr>
          <w:rFonts w:ascii="Angsana New" w:hAnsi="Angsana New" w:cs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4619A48" w14:textId="77777777" w:rsidR="000626B0" w:rsidRPr="008743D0" w:rsidRDefault="000626B0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25233D21" w14:textId="77777777" w:rsidR="002E00FF" w:rsidRPr="005D17DF" w:rsidRDefault="000E5F31" w:rsidP="000E5F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3ECF1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43F500A3" w14:textId="3DFAE898" w:rsidR="000E5F31" w:rsidRPr="00A82E25" w:rsidRDefault="000E5F31" w:rsidP="0053603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ผู้ถือหุ้นรายใหญ่ คือ </w:t>
      </w:r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กลุ่มศรีสุชาต ซึ่งถือหุ้นในบริษัท</w:t>
      </w:r>
      <w:bookmarkStart w:id="0" w:name="_Hlk182400549"/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ร้อยละ </w:t>
      </w:r>
      <w:bookmarkEnd w:id="0"/>
      <w:r w:rsidR="00BF3C1B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17.</w:t>
      </w:r>
      <w:r w:rsidR="009426C1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5</w:t>
      </w:r>
      <w:r w:rsidR="00BF3C1B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  <w:r w:rsidR="0053603D" w:rsidRPr="00A82E2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(31</w:t>
      </w:r>
      <w:r w:rsidR="004730EC" w:rsidRPr="00A82E25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0626B0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: </w:t>
      </w:r>
      <w:r w:rsidR="004730EC" w:rsidRPr="00A82E25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626B0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17.14</w:t>
      </w:r>
      <w:r w:rsidR="004730EC" w:rsidRPr="00A82E25">
        <w:rPr>
          <w:rFonts w:ascii="Angsana New" w:hAnsi="Angsana New" w:cs="Angsana New"/>
          <w:spacing w:val="-2"/>
          <w:sz w:val="30"/>
          <w:szCs w:val="30"/>
          <w:lang w:val="en-US"/>
        </w:rPr>
        <w:t>)</w:t>
      </w:r>
      <w:r w:rsidR="004730EC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hAnsi="Angsana New" w:cs="Angsana New" w:hint="cs"/>
          <w:sz w:val="30"/>
          <w:szCs w:val="30"/>
          <w:cs/>
        </w:rPr>
        <w:t>ของทุนที่ออกและชำระแล้ว รายการค้าที่เกี่ยวข้องกับบริษัทที่</w:t>
      </w:r>
      <w:r w:rsidR="0053603D" w:rsidRPr="00A82E25">
        <w:rPr>
          <w:rFonts w:ascii="Angsana New" w:hAnsi="Angsana New" w:cs="Angsana New" w:hint="cs"/>
          <w:sz w:val="30"/>
          <w:szCs w:val="30"/>
          <w:cs/>
        </w:rPr>
        <w:t>กลุ่มศรีสุชาต</w:t>
      </w:r>
      <w:r w:rsidRPr="00A82E25">
        <w:rPr>
          <w:rFonts w:ascii="Angsana New" w:hAnsi="Angsana New" w:cs="Angsana New" w:hint="cs"/>
          <w:sz w:val="30"/>
          <w:szCs w:val="30"/>
          <w:cs/>
        </w:rPr>
        <w:t xml:space="preserve"> เป็นผู้ถือหุ้นหลักหรือเป็นกรรมการ ถือเป็นรายการระหว่างกันกับบริษัท</w:t>
      </w:r>
    </w:p>
    <w:p w14:paraId="2926445C" w14:textId="77777777" w:rsidR="000E5F31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2E6CE1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7B1E33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1C6449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B9DA658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1F7900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2805B20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EE8519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21BEAD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CEDAE4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87D9D3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463130B" w14:textId="77777777" w:rsidR="00A82E25" w:rsidRP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193A6A" w14:textId="04D71D25" w:rsidR="000E5F31" w:rsidRPr="005D17DF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 xml:space="preserve">รายการค้ากับบุคคลและกิจการที่เกี่ยวข้องกันสำหรับงวดสามเดือนสิ้นสุดวันที่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626B0">
        <w:rPr>
          <w:rFonts w:ascii="Angsana New" w:hAnsi="Angsana New" w:cs="Angsana New" w:hint="cs"/>
          <w:spacing w:val="6"/>
          <w:sz w:val="30"/>
          <w:szCs w:val="30"/>
          <w:cs/>
        </w:rPr>
        <w:t>มีนาคม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2567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สรุปได้ดังนี้</w:t>
      </w:r>
    </w:p>
    <w:p w14:paraId="2EE2C8CE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D3E4793" w14:textId="77777777" w:rsidR="002E00FF" w:rsidRPr="005D17DF" w:rsidRDefault="0053603D" w:rsidP="0053603D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94CA9D7" w14:textId="77777777" w:rsidR="002E00F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41"/>
        <w:gridCol w:w="1340"/>
        <w:gridCol w:w="1340"/>
        <w:gridCol w:w="1339"/>
        <w:gridCol w:w="1411"/>
      </w:tblGrid>
      <w:tr w:rsidR="000626B0" w:rsidRPr="00461EE9" w14:paraId="7F5760E4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87EF7D6" w14:textId="77777777" w:rsidR="000626B0" w:rsidRPr="003C2C5A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39F6C8D3" w14:textId="77777777" w:rsidR="000626B0" w:rsidRPr="003C2C5A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4B8318B3" w14:textId="77777777" w:rsidR="000626B0" w:rsidRPr="00461EE9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26B0" w:rsidRPr="00461EE9" w14:paraId="29FCCD47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562D112C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19F8B90D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75DFE90F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31F" w:rsidRPr="00461EE9" w14:paraId="591A9A86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DD11F9C" w14:textId="77777777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5AB6A49F" w14:textId="49FED8B3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50" w:type="dxa"/>
            <w:gridSpan w:val="2"/>
            <w:shd w:val="clear" w:color="auto" w:fill="auto"/>
            <w:vAlign w:val="bottom"/>
          </w:tcPr>
          <w:p w14:paraId="2BD658D4" w14:textId="41B51592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0626B0" w:rsidRPr="00461EE9" w14:paraId="53756908" w14:textId="77777777" w:rsidTr="00FB4921">
        <w:trPr>
          <w:trHeight w:val="360"/>
          <w:tblHeader/>
        </w:trPr>
        <w:tc>
          <w:tcPr>
            <w:tcW w:w="3141" w:type="dxa"/>
            <w:vAlign w:val="bottom"/>
          </w:tcPr>
          <w:p w14:paraId="625BD4C3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7FE30FA" w14:textId="69432F28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มีนาคม 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2568 </w:t>
            </w:r>
          </w:p>
        </w:tc>
        <w:tc>
          <w:tcPr>
            <w:tcW w:w="1340" w:type="dxa"/>
          </w:tcPr>
          <w:p w14:paraId="6DA9D57D" w14:textId="12D46F5E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39" w:type="dxa"/>
          </w:tcPr>
          <w:p w14:paraId="27700131" w14:textId="2EEB9524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มีนาคม 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2568 </w:t>
            </w:r>
          </w:p>
        </w:tc>
        <w:tc>
          <w:tcPr>
            <w:tcW w:w="1411" w:type="dxa"/>
          </w:tcPr>
          <w:p w14:paraId="0EEA741E" w14:textId="15C10340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0626B0" w:rsidRPr="00461EE9" w14:paraId="3F855E1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4B3258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0" w:type="dxa"/>
            <w:vAlign w:val="bottom"/>
          </w:tcPr>
          <w:p w14:paraId="11D73D07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94CEDF8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751EDF3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227F95" w14:textId="77777777" w:rsidR="000626B0" w:rsidRPr="00461EE9" w:rsidRDefault="000626B0" w:rsidP="000626B0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05A8CB80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A77152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45729A75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89C63ED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2B26ABF" w14:textId="46883FF6" w:rsidR="000626B0" w:rsidRPr="00441443" w:rsidRDefault="0093558F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73,145,067.09</w:t>
            </w:r>
          </w:p>
        </w:tc>
        <w:tc>
          <w:tcPr>
            <w:tcW w:w="1411" w:type="dxa"/>
            <w:vAlign w:val="bottom"/>
          </w:tcPr>
          <w:p w14:paraId="11B5C73B" w14:textId="59354989" w:rsidR="000626B0" w:rsidRPr="00461EE9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067.09</w:t>
            </w:r>
          </w:p>
        </w:tc>
      </w:tr>
      <w:tr w:rsidR="000626B0" w:rsidRPr="00461EE9" w14:paraId="338822C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793A64C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65F7F50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A3E167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20AEEE2" w14:textId="77777777" w:rsidR="000626B0" w:rsidRPr="00D057C0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87B0BFF" w14:textId="77777777" w:rsidR="000626B0" w:rsidRPr="00461EE9" w:rsidRDefault="000626B0" w:rsidP="000626B0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0DFE32E2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8AC2BA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0" w:type="dxa"/>
            <w:vAlign w:val="bottom"/>
          </w:tcPr>
          <w:p w14:paraId="50127D74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63AD4B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AFC1480" w14:textId="77777777" w:rsidR="000626B0" w:rsidRPr="00D057C0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AB4EE2" w14:textId="77777777" w:rsidR="000626B0" w:rsidRPr="00461EE9" w:rsidRDefault="000626B0" w:rsidP="000626B0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26B0" w:rsidRPr="00461EE9" w14:paraId="4CB9E155" w14:textId="77777777" w:rsidTr="00AD61A3">
        <w:trPr>
          <w:trHeight w:val="95"/>
        </w:trPr>
        <w:tc>
          <w:tcPr>
            <w:tcW w:w="3141" w:type="dxa"/>
          </w:tcPr>
          <w:p w14:paraId="6BF2C876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5C015831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</w:tcPr>
          <w:p w14:paraId="3AA13D6C" w14:textId="77777777" w:rsidR="000626B0" w:rsidRPr="00461EE9" w:rsidRDefault="000626B0" w:rsidP="000626B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BE281B" w14:textId="648A598F" w:rsidR="000626B0" w:rsidRPr="00BC2A77" w:rsidRDefault="0093558F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824,858.72</w:t>
            </w:r>
          </w:p>
        </w:tc>
        <w:tc>
          <w:tcPr>
            <w:tcW w:w="1411" w:type="dxa"/>
            <w:vAlign w:val="bottom"/>
          </w:tcPr>
          <w:p w14:paraId="581585C6" w14:textId="42744B35" w:rsidR="000626B0" w:rsidRPr="00461EE9" w:rsidRDefault="000626B0" w:rsidP="000626B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606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774.53</w:t>
            </w:r>
          </w:p>
        </w:tc>
      </w:tr>
      <w:tr w:rsidR="00051DE1" w:rsidRPr="00461EE9" w14:paraId="033FE744" w14:textId="77777777" w:rsidTr="00746E6A">
        <w:trPr>
          <w:trHeight w:val="95"/>
        </w:trPr>
        <w:tc>
          <w:tcPr>
            <w:tcW w:w="3141" w:type="dxa"/>
          </w:tcPr>
          <w:p w14:paraId="1206630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1A10F123" w14:textId="7A3F2C79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576,947.65</w:t>
            </w:r>
          </w:p>
        </w:tc>
        <w:tc>
          <w:tcPr>
            <w:tcW w:w="1340" w:type="dxa"/>
            <w:vAlign w:val="bottom"/>
          </w:tcPr>
          <w:p w14:paraId="16FF820A" w14:textId="2773C62B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39" w:type="dxa"/>
            <w:vAlign w:val="bottom"/>
          </w:tcPr>
          <w:p w14:paraId="632C878E" w14:textId="55ACC8C0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576,947.65</w:t>
            </w:r>
          </w:p>
        </w:tc>
        <w:tc>
          <w:tcPr>
            <w:tcW w:w="1411" w:type="dxa"/>
            <w:vAlign w:val="bottom"/>
          </w:tcPr>
          <w:p w14:paraId="3E594F31" w14:textId="05850B5C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</w:tr>
      <w:tr w:rsidR="00051DE1" w:rsidRPr="00461EE9" w14:paraId="04F0E3B4" w14:textId="77777777" w:rsidTr="00746E6A">
        <w:trPr>
          <w:trHeight w:val="95"/>
        </w:trPr>
        <w:tc>
          <w:tcPr>
            <w:tcW w:w="3141" w:type="dxa"/>
          </w:tcPr>
          <w:p w14:paraId="4597D4B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6CC89FD0" w14:textId="649A0821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20,351,015.81</w:t>
            </w:r>
          </w:p>
        </w:tc>
        <w:tc>
          <w:tcPr>
            <w:tcW w:w="1340" w:type="dxa"/>
            <w:vAlign w:val="bottom"/>
          </w:tcPr>
          <w:p w14:paraId="67A7E0E7" w14:textId="76131231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414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546.52</w:t>
            </w:r>
          </w:p>
        </w:tc>
        <w:tc>
          <w:tcPr>
            <w:tcW w:w="1339" w:type="dxa"/>
            <w:vAlign w:val="bottom"/>
          </w:tcPr>
          <w:p w14:paraId="2E6BDEF4" w14:textId="22C23503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20,351,015.81</w:t>
            </w:r>
          </w:p>
        </w:tc>
        <w:tc>
          <w:tcPr>
            <w:tcW w:w="1411" w:type="dxa"/>
            <w:vAlign w:val="bottom"/>
          </w:tcPr>
          <w:p w14:paraId="7B54F2BB" w14:textId="2688C6B0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414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546.52</w:t>
            </w:r>
          </w:p>
        </w:tc>
      </w:tr>
      <w:tr w:rsidR="00051DE1" w:rsidRPr="00461EE9" w14:paraId="77DDFED1" w14:textId="77777777" w:rsidTr="00746E6A">
        <w:trPr>
          <w:trHeight w:val="95"/>
        </w:trPr>
        <w:tc>
          <w:tcPr>
            <w:tcW w:w="3141" w:type="dxa"/>
          </w:tcPr>
          <w:p w14:paraId="285C15EE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6FC2255F" w14:textId="0436C2AB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633,200.00</w:t>
            </w:r>
          </w:p>
        </w:tc>
        <w:tc>
          <w:tcPr>
            <w:tcW w:w="1340" w:type="dxa"/>
            <w:vAlign w:val="bottom"/>
          </w:tcPr>
          <w:p w14:paraId="0620AC85" w14:textId="2A239BCF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600.00</w:t>
            </w:r>
          </w:p>
        </w:tc>
        <w:tc>
          <w:tcPr>
            <w:tcW w:w="1339" w:type="dxa"/>
            <w:vAlign w:val="bottom"/>
          </w:tcPr>
          <w:p w14:paraId="2E87194C" w14:textId="30A2DD0A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633,200.00</w:t>
            </w:r>
          </w:p>
        </w:tc>
        <w:tc>
          <w:tcPr>
            <w:tcW w:w="1411" w:type="dxa"/>
            <w:vAlign w:val="bottom"/>
          </w:tcPr>
          <w:p w14:paraId="0FE24E2E" w14:textId="3C361FB9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396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600.00</w:t>
            </w:r>
          </w:p>
        </w:tc>
      </w:tr>
      <w:tr w:rsidR="00051DE1" w:rsidRPr="00461EE9" w14:paraId="6CF7CD17" w14:textId="77777777" w:rsidTr="00746E6A">
        <w:trPr>
          <w:trHeight w:val="95"/>
        </w:trPr>
        <w:tc>
          <w:tcPr>
            <w:tcW w:w="3141" w:type="dxa"/>
          </w:tcPr>
          <w:p w14:paraId="1A859C67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ผู้ร่วมค้า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2CDD44B" w14:textId="342BD8B8" w:rsidR="00051DE1" w:rsidRPr="00051DE1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1,970,154.42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D55EF8C" w14:textId="7FAD3C1F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800.21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D3D7CD" w14:textId="23FB26E0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165,186.60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BCC0" w14:textId="580B5E0B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44144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41443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</w:tr>
      <w:tr w:rsidR="00051DE1" w:rsidRPr="00461EE9" w14:paraId="54D662B3" w14:textId="77777777" w:rsidTr="00746E6A">
        <w:trPr>
          <w:trHeight w:val="95"/>
        </w:trPr>
        <w:tc>
          <w:tcPr>
            <w:tcW w:w="3141" w:type="dxa"/>
          </w:tcPr>
          <w:p w14:paraId="7983E62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421A802" w14:textId="0E284B3B" w:rsidR="00051DE1" w:rsidRPr="00051DE1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23,531,317.88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A372AF8" w14:textId="78F68126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693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894.38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488F" w14:textId="670B34B8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22,551,20</w:t>
            </w:r>
            <w:r w:rsidR="00A82E25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.78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844EF9" w14:textId="3EFF6482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055.30</w:t>
            </w:r>
          </w:p>
        </w:tc>
      </w:tr>
      <w:tr w:rsidR="00051DE1" w:rsidRPr="00461EE9" w14:paraId="0B7AD2A9" w14:textId="77777777" w:rsidTr="00746E6A">
        <w:trPr>
          <w:trHeight w:val="95"/>
        </w:trPr>
        <w:tc>
          <w:tcPr>
            <w:tcW w:w="3141" w:type="dxa"/>
          </w:tcPr>
          <w:p w14:paraId="3F95485E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5D0601BB" w14:textId="77777777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A7D5CFE" w14:textId="77777777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66551FE" w14:textId="77777777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8074F52" w14:textId="77777777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29FF0238" w14:textId="77777777" w:rsidTr="00746E6A">
        <w:trPr>
          <w:trHeight w:val="95"/>
        </w:trPr>
        <w:tc>
          <w:tcPr>
            <w:tcW w:w="3141" w:type="dxa"/>
          </w:tcPr>
          <w:p w14:paraId="01F0570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470213" w14:textId="5C7E66E3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B279A00" w14:textId="69AAD879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4BCF96" w14:textId="296CC988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67824F" w14:textId="607B31B8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</w:tr>
      <w:tr w:rsidR="00051DE1" w:rsidRPr="00461EE9" w14:paraId="6BFD836F" w14:textId="77777777" w:rsidTr="00746E6A">
        <w:trPr>
          <w:trHeight w:val="95"/>
        </w:trPr>
        <w:tc>
          <w:tcPr>
            <w:tcW w:w="3141" w:type="dxa"/>
          </w:tcPr>
          <w:p w14:paraId="3704D90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62A8C" w14:textId="6EEBCA03" w:rsidR="00051DE1" w:rsidRPr="00051DE1" w:rsidRDefault="00A82E25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22,832,114.47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0A43" w14:textId="533B1D63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994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690.97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5782B" w14:textId="5EAFF1B7" w:rsidR="00051DE1" w:rsidRPr="00BC2A77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21,852,005.37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DC91" w14:textId="3DBBC99D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20,460,851.89</w:t>
            </w:r>
          </w:p>
        </w:tc>
      </w:tr>
      <w:tr w:rsidR="00051DE1" w:rsidRPr="00461EE9" w14:paraId="1783398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B2161B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AAECCD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EF4939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CEF91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A3612FC" w14:textId="77777777" w:rsidR="00051DE1" w:rsidRPr="00461EE9" w:rsidRDefault="00051DE1" w:rsidP="00051D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3BB1D62A" w14:textId="77777777" w:rsidTr="00AD61A3">
        <w:trPr>
          <w:trHeight w:val="95"/>
        </w:trPr>
        <w:tc>
          <w:tcPr>
            <w:tcW w:w="3141" w:type="dxa"/>
          </w:tcPr>
          <w:p w14:paraId="2042735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0" w:type="dxa"/>
            <w:vAlign w:val="bottom"/>
          </w:tcPr>
          <w:p w14:paraId="304FAA2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3F299A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12BE2D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BA95F17" w14:textId="77777777" w:rsidR="00051DE1" w:rsidRPr="00461EE9" w:rsidRDefault="00051DE1" w:rsidP="00051DE1">
            <w:pPr>
              <w:pStyle w:val="BodyText"/>
              <w:tabs>
                <w:tab w:val="decimal" w:pos="512"/>
              </w:tabs>
              <w:spacing w:after="0" w:line="240" w:lineRule="atLeast"/>
              <w:ind w:left="-108" w:right="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51DE1" w:rsidRPr="00461EE9" w14:paraId="2C0CB292" w14:textId="77777777" w:rsidTr="00AD61A3">
        <w:trPr>
          <w:trHeight w:val="95"/>
        </w:trPr>
        <w:tc>
          <w:tcPr>
            <w:tcW w:w="3141" w:type="dxa"/>
          </w:tcPr>
          <w:p w14:paraId="3071D6C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A4A9CF7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747A6F" w14:textId="4801B506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E89D1D5" w14:textId="1B45952B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14,639,657.17</w:t>
            </w:r>
          </w:p>
        </w:tc>
        <w:tc>
          <w:tcPr>
            <w:tcW w:w="1411" w:type="dxa"/>
            <w:vAlign w:val="bottom"/>
          </w:tcPr>
          <w:p w14:paraId="0843CC99" w14:textId="7996ECEB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</w:tr>
      <w:tr w:rsidR="00051DE1" w:rsidRPr="00461EE9" w14:paraId="6A32D6C1" w14:textId="77777777" w:rsidTr="00AD61A3">
        <w:trPr>
          <w:trHeight w:val="95"/>
        </w:trPr>
        <w:tc>
          <w:tcPr>
            <w:tcW w:w="3141" w:type="dxa"/>
          </w:tcPr>
          <w:p w14:paraId="00AA4200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EB2AFF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814CEBA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B858E" w14:textId="77777777" w:rsidR="00051DE1" w:rsidRPr="006542BB" w:rsidRDefault="00051DE1" w:rsidP="00051DE1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94F81C9" w14:textId="77777777" w:rsidR="00051DE1" w:rsidRPr="00461EE9" w:rsidRDefault="00051DE1" w:rsidP="00051DE1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1DE1" w:rsidRPr="00461EE9" w14:paraId="537D15F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DE196C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40" w:type="dxa"/>
            <w:vAlign w:val="bottom"/>
          </w:tcPr>
          <w:p w14:paraId="6261EA11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15D7A9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A35130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128C0E6" w14:textId="77777777" w:rsidR="00051DE1" w:rsidRPr="00461EE9" w:rsidRDefault="00051DE1" w:rsidP="00051D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0F38B19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0C0797B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010181" w14:textId="77777777" w:rsidR="00051DE1" w:rsidRPr="000B0340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B03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8A396F2" w14:textId="52619905" w:rsidR="00051DE1" w:rsidRPr="000B0340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6E28248" w14:textId="5C454B4B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518,850.00</w:t>
            </w:r>
          </w:p>
        </w:tc>
        <w:tc>
          <w:tcPr>
            <w:tcW w:w="1411" w:type="dxa"/>
            <w:vAlign w:val="bottom"/>
          </w:tcPr>
          <w:p w14:paraId="3AACB8C2" w14:textId="1A83AC0D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518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850.00</w:t>
            </w:r>
          </w:p>
        </w:tc>
      </w:tr>
      <w:tr w:rsidR="00051DE1" w:rsidRPr="00461EE9" w14:paraId="1FB15D8B" w14:textId="77777777" w:rsidTr="00746E6A">
        <w:trPr>
          <w:trHeight w:val="95"/>
        </w:trPr>
        <w:tc>
          <w:tcPr>
            <w:tcW w:w="3141" w:type="dxa"/>
          </w:tcPr>
          <w:p w14:paraId="0D01896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0214CF" w14:textId="630575BC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41,145,185.36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DE5067D" w14:textId="5848AA5B" w:rsidR="00051DE1" w:rsidRPr="000B034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602.49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36D994" w14:textId="497FEA10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41,145,185.36</w:t>
            </w:r>
          </w:p>
        </w:tc>
        <w:tc>
          <w:tcPr>
            <w:tcW w:w="1411" w:type="dxa"/>
            <w:vAlign w:val="bottom"/>
          </w:tcPr>
          <w:p w14:paraId="7145D961" w14:textId="77B66CB4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602.49</w:t>
            </w:r>
          </w:p>
        </w:tc>
      </w:tr>
      <w:tr w:rsidR="00051DE1" w:rsidRPr="00461EE9" w14:paraId="07A1B27C" w14:textId="77777777" w:rsidTr="00746E6A">
        <w:trPr>
          <w:trHeight w:val="300"/>
        </w:trPr>
        <w:tc>
          <w:tcPr>
            <w:tcW w:w="3141" w:type="dxa"/>
          </w:tcPr>
          <w:p w14:paraId="725E685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D609C8" w14:textId="63829C30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14,370,079.67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0420369" w14:textId="310A751B" w:rsidR="00051DE1" w:rsidRPr="000B034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89D778" w14:textId="050BAEC2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14,370,079.67</w:t>
            </w:r>
          </w:p>
        </w:tc>
        <w:tc>
          <w:tcPr>
            <w:tcW w:w="1411" w:type="dxa"/>
            <w:vAlign w:val="bottom"/>
          </w:tcPr>
          <w:p w14:paraId="561BE80A" w14:textId="28173413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F528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281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</w:tr>
      <w:tr w:rsidR="00051DE1" w:rsidRPr="00461EE9" w14:paraId="31173FDE" w14:textId="77777777" w:rsidTr="00746E6A">
        <w:trPr>
          <w:trHeight w:val="95"/>
        </w:trPr>
        <w:tc>
          <w:tcPr>
            <w:tcW w:w="3141" w:type="dxa"/>
          </w:tcPr>
          <w:p w14:paraId="6148F34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6A98F0F" w14:textId="24AED70C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16,600,000.00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1E208FD" w14:textId="72C76F0C" w:rsidR="00051DE1" w:rsidRPr="000B034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7FCA40" w14:textId="3CE0BA67" w:rsidR="00051DE1" w:rsidRPr="00A078B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16,600,000.00</w:t>
            </w:r>
          </w:p>
        </w:tc>
        <w:tc>
          <w:tcPr>
            <w:tcW w:w="1411" w:type="dxa"/>
            <w:vAlign w:val="bottom"/>
          </w:tcPr>
          <w:p w14:paraId="4C7EA1F0" w14:textId="270820B2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A078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078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051DE1" w:rsidRPr="00461EE9" w14:paraId="25D079BD" w14:textId="77777777" w:rsidTr="00746E6A">
        <w:trPr>
          <w:trHeight w:val="95"/>
        </w:trPr>
        <w:tc>
          <w:tcPr>
            <w:tcW w:w="3141" w:type="dxa"/>
          </w:tcPr>
          <w:p w14:paraId="63F9ECA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8CE0A" w14:textId="35EE7E7A" w:rsidR="00051DE1" w:rsidRPr="00051DE1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72,115,265.03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5036A" w14:textId="4EDDA2DA" w:rsidR="00051DE1" w:rsidRPr="000B034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044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682.16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D2AD" w14:textId="1B3BFBAD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72,634,115.03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7EF02B" w14:textId="5883F583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563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532.16</w:t>
            </w:r>
          </w:p>
        </w:tc>
      </w:tr>
      <w:tr w:rsidR="00051DE1" w:rsidRPr="00461EE9" w14:paraId="4D38FCFB" w14:textId="77777777" w:rsidTr="00746E6A">
        <w:trPr>
          <w:trHeight w:val="95"/>
        </w:trPr>
        <w:tc>
          <w:tcPr>
            <w:tcW w:w="3141" w:type="dxa"/>
          </w:tcPr>
          <w:p w14:paraId="49DB128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74621709" w14:textId="77777777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21AA03D" w14:textId="77777777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2823AA0" w14:textId="77777777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90FC658" w14:textId="77777777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31835244" w14:textId="77777777" w:rsidTr="00746E6A">
        <w:trPr>
          <w:trHeight w:val="95"/>
        </w:trPr>
        <w:tc>
          <w:tcPr>
            <w:tcW w:w="3141" w:type="dxa"/>
          </w:tcPr>
          <w:p w14:paraId="1E4DFFF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160F428" w14:textId="2EC4BBA6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41,145,185.36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F836511" w14:textId="0A0CC606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602.49)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92268" w14:textId="24549611" w:rsidR="00051DE1" w:rsidRPr="00051DE1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41,145,185.36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39B28B" w14:textId="31FEF464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602.49)</w:t>
            </w:r>
          </w:p>
        </w:tc>
      </w:tr>
      <w:tr w:rsidR="00051DE1" w:rsidRPr="00461EE9" w14:paraId="3489BC22" w14:textId="77777777" w:rsidTr="00746E6A">
        <w:trPr>
          <w:trHeight w:val="95"/>
        </w:trPr>
        <w:tc>
          <w:tcPr>
            <w:tcW w:w="3141" w:type="dxa"/>
          </w:tcPr>
          <w:p w14:paraId="15F7D76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E540" w14:textId="06C26E3D" w:rsidR="00051DE1" w:rsidRPr="00051DE1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30,970,079.67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DC4DB" w14:textId="5FD79810" w:rsidR="00051DE1" w:rsidRPr="00051DE1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079.67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5E206" w14:textId="3F3D7AAC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31,488,929.67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CB934" w14:textId="33E06868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31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929.67</w:t>
            </w:r>
          </w:p>
        </w:tc>
      </w:tr>
      <w:tr w:rsidR="00051DE1" w:rsidRPr="00461EE9" w14:paraId="4F39FBF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C52127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0" w:type="dxa"/>
            <w:vAlign w:val="bottom"/>
          </w:tcPr>
          <w:p w14:paraId="039C24B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839827C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14F882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326B6A8" w14:textId="77777777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035B4DE5" w14:textId="77777777" w:rsidTr="00746E6A">
        <w:trPr>
          <w:trHeight w:val="95"/>
        </w:trPr>
        <w:tc>
          <w:tcPr>
            <w:tcW w:w="3141" w:type="dxa"/>
          </w:tcPr>
          <w:p w14:paraId="7E83D74B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22E74AAA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1E281D53" w14:textId="1564408E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3F9AA29" w14:textId="44BC54BF" w:rsidR="00051DE1" w:rsidRPr="00DE6753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681,355.15</w:t>
            </w:r>
          </w:p>
        </w:tc>
        <w:tc>
          <w:tcPr>
            <w:tcW w:w="1411" w:type="dxa"/>
            <w:vAlign w:val="bottom"/>
          </w:tcPr>
          <w:p w14:paraId="1C01926E" w14:textId="3CCE64A7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653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960.70</w:t>
            </w:r>
          </w:p>
        </w:tc>
      </w:tr>
      <w:tr w:rsidR="00051DE1" w:rsidRPr="00461EE9" w14:paraId="64FDF83D" w14:textId="77777777" w:rsidTr="00746E6A">
        <w:trPr>
          <w:trHeight w:val="95"/>
        </w:trPr>
        <w:tc>
          <w:tcPr>
            <w:tcW w:w="3141" w:type="dxa"/>
          </w:tcPr>
          <w:p w14:paraId="60C80C0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58341F6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786622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96FEEF3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62E9B06" w14:textId="77777777" w:rsidR="00051DE1" w:rsidRPr="00461EE9" w:rsidRDefault="00051DE1" w:rsidP="00051D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82E25" w:rsidRPr="00461EE9" w14:paraId="1EB5F7B4" w14:textId="77777777" w:rsidTr="00746E6A">
        <w:trPr>
          <w:trHeight w:val="95"/>
        </w:trPr>
        <w:tc>
          <w:tcPr>
            <w:tcW w:w="3141" w:type="dxa"/>
          </w:tcPr>
          <w:p w14:paraId="01A2846E" w14:textId="77777777" w:rsidR="00A82E25" w:rsidRPr="00461EE9" w:rsidRDefault="00A82E25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2BF1D97" w14:textId="77777777" w:rsidR="00A82E25" w:rsidRPr="00461EE9" w:rsidRDefault="00A82E25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DF1B74" w14:textId="77777777" w:rsidR="00A82E25" w:rsidRPr="00461EE9" w:rsidRDefault="00A82E25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22CD7CD" w14:textId="77777777" w:rsidR="00A82E25" w:rsidRPr="00A305D9" w:rsidRDefault="00A82E25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3D5FC92F" w14:textId="77777777" w:rsidR="00A82E25" w:rsidRPr="00461EE9" w:rsidRDefault="00A82E25" w:rsidP="00051D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1DE1" w:rsidRPr="00461EE9" w14:paraId="1917B0FC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E292BC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0C824A0B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D5F3121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ECB47A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ED47EF7" w14:textId="77777777" w:rsidR="00051DE1" w:rsidRPr="00461EE9" w:rsidRDefault="00051DE1" w:rsidP="00051D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24AB670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CED7290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C50CEE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31F91B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272E05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31D434B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11D219E1" w14:textId="77777777" w:rsidTr="000626B0">
        <w:trPr>
          <w:trHeight w:val="95"/>
        </w:trPr>
        <w:tc>
          <w:tcPr>
            <w:tcW w:w="3141" w:type="dxa"/>
          </w:tcPr>
          <w:p w14:paraId="5E9CDFD2" w14:textId="320B3D20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343586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9A41EF9" w14:textId="1306CAD0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844F3F8" w14:textId="23213738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vAlign w:val="bottom"/>
          </w:tcPr>
          <w:p w14:paraId="0850762C" w14:textId="4FA7608C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7E9D">
              <w:rPr>
                <w:rFonts w:ascii="Angsana New" w:hAnsi="Angsana New" w:cs="Angsana New"/>
                <w:sz w:val="26"/>
                <w:szCs w:val="26"/>
              </w:rPr>
              <w:t xml:space="preserve">    100,715,494.00</w:t>
            </w:r>
          </w:p>
        </w:tc>
      </w:tr>
      <w:tr w:rsidR="00051DE1" w:rsidRPr="00461EE9" w14:paraId="3C7AD4A4" w14:textId="77777777" w:rsidTr="00AD61A3">
        <w:trPr>
          <w:trHeight w:val="95"/>
        </w:trPr>
        <w:tc>
          <w:tcPr>
            <w:tcW w:w="3141" w:type="dxa"/>
          </w:tcPr>
          <w:p w14:paraId="44378070" w14:textId="36462B79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20472F4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ED10BA" w14:textId="268EEE4E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A7A548" w14:textId="64ADBEB8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5,200,000.00</w:t>
            </w:r>
          </w:p>
        </w:tc>
        <w:tc>
          <w:tcPr>
            <w:tcW w:w="1411" w:type="dxa"/>
            <w:vAlign w:val="bottom"/>
          </w:tcPr>
          <w:p w14:paraId="047CA2B6" w14:textId="381FE99B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051DE1" w:rsidRPr="00461EE9" w14:paraId="28D7B441" w14:textId="77777777" w:rsidTr="00AD61A3">
        <w:trPr>
          <w:trHeight w:val="95"/>
        </w:trPr>
        <w:tc>
          <w:tcPr>
            <w:tcW w:w="3141" w:type="dxa"/>
          </w:tcPr>
          <w:p w14:paraId="4F3C7E14" w14:textId="2401876A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EBDB1A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E568069" w14:textId="755750CB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8FCF5" w14:textId="3628E7D7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(1,000,000.00)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5D2169" w14:textId="47BA69AD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(10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051DE1" w:rsidRPr="00461EE9" w14:paraId="44354ABF" w14:textId="77777777" w:rsidTr="00AD61A3">
        <w:trPr>
          <w:trHeight w:val="95"/>
        </w:trPr>
        <w:tc>
          <w:tcPr>
            <w:tcW w:w="3141" w:type="dxa"/>
          </w:tcPr>
          <w:p w14:paraId="762AE5DF" w14:textId="2F347D3D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1880E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D7E98" w14:textId="315A835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E4A36" w14:textId="7DC018D0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117,315,494.00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CDE9" w14:textId="0317DE61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051DE1" w:rsidRPr="00461EE9" w14:paraId="71BFA4B1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4B8158D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C3995E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37C2EA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E3D4D3E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0C9333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4FDAB78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01E0C1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0" w:type="dxa"/>
            <w:vAlign w:val="bottom"/>
          </w:tcPr>
          <w:p w14:paraId="7BC3B170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D7B0E06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D5CB3B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68E2621C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8F3BFC" w14:paraId="40111D26" w14:textId="77777777" w:rsidTr="007D2337">
        <w:trPr>
          <w:trHeight w:val="95"/>
        </w:trPr>
        <w:tc>
          <w:tcPr>
            <w:tcW w:w="3141" w:type="dxa"/>
          </w:tcPr>
          <w:p w14:paraId="78EEC8A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7B94C100" w14:textId="2827862B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118,449.00</w:t>
            </w:r>
          </w:p>
        </w:tc>
        <w:tc>
          <w:tcPr>
            <w:tcW w:w="1340" w:type="dxa"/>
          </w:tcPr>
          <w:p w14:paraId="14BD1377" w14:textId="4C10BDCC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39" w:type="dxa"/>
            <w:vAlign w:val="bottom"/>
          </w:tcPr>
          <w:p w14:paraId="34A07673" w14:textId="40DAE2BB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118,449.00</w:t>
            </w:r>
          </w:p>
        </w:tc>
        <w:tc>
          <w:tcPr>
            <w:tcW w:w="1411" w:type="dxa"/>
            <w:vAlign w:val="bottom"/>
          </w:tcPr>
          <w:p w14:paraId="0AECF8CA" w14:textId="1D14B90D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</w:tr>
      <w:tr w:rsidR="00051DE1" w:rsidRPr="008F3BFC" w14:paraId="3A13D744" w14:textId="77777777" w:rsidTr="007D2337">
        <w:trPr>
          <w:trHeight w:val="95"/>
        </w:trPr>
        <w:tc>
          <w:tcPr>
            <w:tcW w:w="3141" w:type="dxa"/>
          </w:tcPr>
          <w:p w14:paraId="6B98046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41ED0BAD" w14:textId="0F52E6F5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104,964,123.56</w:t>
            </w:r>
          </w:p>
        </w:tc>
        <w:tc>
          <w:tcPr>
            <w:tcW w:w="1340" w:type="dxa"/>
          </w:tcPr>
          <w:p w14:paraId="3DE5D13A" w14:textId="05976828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586.46</w:t>
            </w:r>
          </w:p>
        </w:tc>
        <w:tc>
          <w:tcPr>
            <w:tcW w:w="1339" w:type="dxa"/>
            <w:vAlign w:val="bottom"/>
          </w:tcPr>
          <w:p w14:paraId="34986EB2" w14:textId="274212C9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104,964,123.56</w:t>
            </w:r>
          </w:p>
        </w:tc>
        <w:tc>
          <w:tcPr>
            <w:tcW w:w="1411" w:type="dxa"/>
            <w:vAlign w:val="bottom"/>
          </w:tcPr>
          <w:p w14:paraId="56DB6739" w14:textId="45693F40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586.46</w:t>
            </w:r>
          </w:p>
        </w:tc>
      </w:tr>
      <w:tr w:rsidR="00051DE1" w:rsidRPr="008F3BFC" w14:paraId="59795CD3" w14:textId="77777777" w:rsidTr="007D2337">
        <w:trPr>
          <w:trHeight w:val="95"/>
        </w:trPr>
        <w:tc>
          <w:tcPr>
            <w:tcW w:w="3141" w:type="dxa"/>
            <w:vAlign w:val="bottom"/>
          </w:tcPr>
          <w:p w14:paraId="26361236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5788A" w14:textId="7A72F57B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105,082,572.56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6CDEE38" w14:textId="7C3421A7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889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035.46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BB01" w14:textId="3721D1D2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105,082,572.56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D4FA" w14:textId="7B67C4EC" w:rsidR="00051DE1" w:rsidRPr="008F3BF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90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889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035.46</w:t>
            </w:r>
          </w:p>
        </w:tc>
      </w:tr>
      <w:tr w:rsidR="00051DE1" w:rsidRPr="00461EE9" w14:paraId="0D186D9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FEAFAF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4AAE0A7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A791100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18E1EE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43EE4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44635E8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D30E6E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40" w:type="dxa"/>
            <w:vAlign w:val="bottom"/>
          </w:tcPr>
          <w:p w14:paraId="581672AC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3A130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EF854D2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7DAEA8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6C346859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32F6BEB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D4BD34A" w14:textId="29118845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442,266.00</w:t>
            </w:r>
          </w:p>
        </w:tc>
        <w:tc>
          <w:tcPr>
            <w:tcW w:w="1340" w:type="dxa"/>
            <w:vAlign w:val="bottom"/>
          </w:tcPr>
          <w:p w14:paraId="20F58B36" w14:textId="0AF09914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39" w:type="dxa"/>
            <w:vAlign w:val="bottom"/>
          </w:tcPr>
          <w:p w14:paraId="06EA5B7B" w14:textId="6E293C48" w:rsidR="00051DE1" w:rsidRPr="00D057C0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442,266.00</w:t>
            </w:r>
          </w:p>
        </w:tc>
        <w:tc>
          <w:tcPr>
            <w:tcW w:w="1411" w:type="dxa"/>
            <w:vAlign w:val="bottom"/>
          </w:tcPr>
          <w:p w14:paraId="67C42E63" w14:textId="625F1CBB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500.00</w:t>
            </w:r>
          </w:p>
        </w:tc>
      </w:tr>
      <w:tr w:rsidR="00051DE1" w:rsidRPr="00461EE9" w14:paraId="346FDE9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1941D1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A2DA1E7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3A8CF8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2DE86C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23A5F8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5311EEF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2BC10B1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43D9201B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B1826C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3E56889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2E840FC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4852A16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20A7264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5D36AA8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AAF5A1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420F562" w14:textId="77777777" w:rsidR="00051DE1" w:rsidRPr="00A305D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F728B30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472B28FB" w14:textId="77777777" w:rsidTr="00746E6A">
        <w:trPr>
          <w:trHeight w:val="95"/>
        </w:trPr>
        <w:tc>
          <w:tcPr>
            <w:tcW w:w="3141" w:type="dxa"/>
          </w:tcPr>
          <w:p w14:paraId="2507CF81" w14:textId="133B62AD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7B059D6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37335A5" w14:textId="6BDC75F3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DDB8AE" w14:textId="4E189A1C" w:rsidR="00051DE1" w:rsidRPr="004730E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  <w:tc>
          <w:tcPr>
            <w:tcW w:w="1411" w:type="dxa"/>
            <w:vAlign w:val="bottom"/>
          </w:tcPr>
          <w:p w14:paraId="5602DED3" w14:textId="64BE0259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355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388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903.56</w:t>
            </w:r>
          </w:p>
        </w:tc>
      </w:tr>
      <w:tr w:rsidR="00051DE1" w:rsidRPr="00461EE9" w14:paraId="369E782D" w14:textId="77777777" w:rsidTr="00AD61A3">
        <w:trPr>
          <w:trHeight w:val="95"/>
        </w:trPr>
        <w:tc>
          <w:tcPr>
            <w:tcW w:w="3141" w:type="dxa"/>
          </w:tcPr>
          <w:p w14:paraId="5DD00757" w14:textId="4165A4A3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</w:tcPr>
          <w:p w14:paraId="10B66C80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14:paraId="416D2073" w14:textId="0D47F674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82AD3A" w14:textId="2000D021" w:rsidR="00051DE1" w:rsidRPr="004730E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411" w:type="dxa"/>
            <w:vAlign w:val="bottom"/>
          </w:tcPr>
          <w:p w14:paraId="3A3C4E8E" w14:textId="366E9F80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500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051DE1" w:rsidRPr="00461EE9" w14:paraId="7C1213A2" w14:textId="77777777" w:rsidTr="00AD61A3">
        <w:trPr>
          <w:trHeight w:val="95"/>
        </w:trPr>
        <w:tc>
          <w:tcPr>
            <w:tcW w:w="3141" w:type="dxa"/>
          </w:tcPr>
          <w:p w14:paraId="787520F9" w14:textId="3EC07CDD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07EED5D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064DAD4" w14:textId="05FA92CE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82BF340" w14:textId="3CA37839" w:rsidR="00051DE1" w:rsidRPr="004730E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(14,000,000.00)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91F97DE" w14:textId="3F89A185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(84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480.33)</w:t>
            </w:r>
          </w:p>
        </w:tc>
      </w:tr>
      <w:tr w:rsidR="00051DE1" w:rsidRPr="00461EE9" w14:paraId="4CB29682" w14:textId="77777777" w:rsidTr="00AD61A3">
        <w:trPr>
          <w:trHeight w:val="95"/>
        </w:trPr>
        <w:tc>
          <w:tcPr>
            <w:tcW w:w="3141" w:type="dxa"/>
          </w:tcPr>
          <w:p w14:paraId="5C8834F2" w14:textId="2FC9ADC0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06414E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83F9AD" w14:textId="0F059BE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4E92" w14:textId="28D7EB83" w:rsidR="00051DE1" w:rsidRPr="004730EC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432,635,423.23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90004" w14:textId="719DA0F1" w:rsidR="00051DE1" w:rsidRPr="00461EE9" w:rsidRDefault="00051DE1" w:rsidP="00051DE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</w:tr>
      <w:tr w:rsidR="00051DE1" w:rsidRPr="00461EE9" w14:paraId="11634613" w14:textId="77777777" w:rsidTr="00AD61A3">
        <w:trPr>
          <w:trHeight w:val="95"/>
        </w:trPr>
        <w:tc>
          <w:tcPr>
            <w:tcW w:w="3141" w:type="dxa"/>
          </w:tcPr>
          <w:p w14:paraId="7A44D935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E4DBA3E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6EEBD41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DF538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9572D6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1DE1" w:rsidRPr="00461EE9" w14:paraId="2EF77DB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8840193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B3D207E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2314758A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EDFB09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EC4622F" w14:textId="77777777" w:rsidR="00051DE1" w:rsidRPr="00461EE9" w:rsidRDefault="00051DE1" w:rsidP="00051D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0F656A80" w14:textId="77777777" w:rsidTr="00746E6A">
        <w:trPr>
          <w:trHeight w:val="95"/>
        </w:trPr>
        <w:tc>
          <w:tcPr>
            <w:tcW w:w="3141" w:type="dxa"/>
          </w:tcPr>
          <w:p w14:paraId="679EAABF" w14:textId="3A5F6156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D095659" w14:textId="572DF635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7A4282EC" w14:textId="14E8D736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4A59BD5" w14:textId="6AC10E05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B67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B67F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40581D36" w14:textId="38E475DD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82E25" w:rsidRPr="00461EE9" w14:paraId="12C02CC6" w14:textId="77777777" w:rsidTr="00746E6A">
        <w:trPr>
          <w:trHeight w:val="95"/>
        </w:trPr>
        <w:tc>
          <w:tcPr>
            <w:tcW w:w="3141" w:type="dxa"/>
          </w:tcPr>
          <w:p w14:paraId="40B367B9" w14:textId="63E68A13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D9EF907" w14:textId="194B3E4D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16C44CB3" w14:textId="4451611D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3BF29A0" w14:textId="40713DCA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7AC943F" w14:textId="6C364ABD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A82E25" w:rsidRPr="00461EE9" w14:paraId="3D4736C1" w14:textId="77777777" w:rsidTr="00746E6A">
        <w:trPr>
          <w:trHeight w:val="95"/>
        </w:trPr>
        <w:tc>
          <w:tcPr>
            <w:tcW w:w="3141" w:type="dxa"/>
          </w:tcPr>
          <w:p w14:paraId="71827361" w14:textId="61D0A4CB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914D12" w14:textId="37ED97C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54676B1" w14:textId="1348DE92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444542" w14:textId="131B291C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21D077" w14:textId="588B62E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82E25" w:rsidRPr="00461EE9" w14:paraId="4FFA2043" w14:textId="77777777" w:rsidTr="00746E6A">
        <w:trPr>
          <w:trHeight w:val="95"/>
        </w:trPr>
        <w:tc>
          <w:tcPr>
            <w:tcW w:w="3141" w:type="dxa"/>
          </w:tcPr>
          <w:p w14:paraId="700C5590" w14:textId="190C5503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7225" w14:textId="30E47274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114,000,000.00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C099" w14:textId="2B65AFE3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682E" w14:textId="19B93321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114,000,000.00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61D6" w14:textId="11C51230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A82E25" w:rsidRPr="00461EE9" w14:paraId="2FA3BDA7" w14:textId="77777777" w:rsidTr="00746E6A">
        <w:trPr>
          <w:trHeight w:val="95"/>
        </w:trPr>
        <w:tc>
          <w:tcPr>
            <w:tcW w:w="3141" w:type="dxa"/>
          </w:tcPr>
          <w:p w14:paraId="49B49C28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78100" w14:textId="5386F68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82E25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A82E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82E25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A82E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82E25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A801" w14:textId="2267F9B0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60163" w14:textId="377BBC49" w:rsidR="00A82E25" w:rsidRPr="00E24D2A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546,635,423.23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F055" w14:textId="446C6282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555,135,423.23</w:t>
            </w:r>
          </w:p>
        </w:tc>
      </w:tr>
      <w:tr w:rsidR="00A82E25" w:rsidRPr="00461EE9" w14:paraId="7D8A1CE3" w14:textId="77777777" w:rsidTr="000F498B">
        <w:trPr>
          <w:trHeight w:val="95"/>
        </w:trPr>
        <w:tc>
          <w:tcPr>
            <w:tcW w:w="3141" w:type="dxa"/>
          </w:tcPr>
          <w:p w14:paraId="3F8F4550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662DD42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9CF2CF4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FC6FC6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E58BE53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764F477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ECD11AD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0" w:type="dxa"/>
            <w:vAlign w:val="bottom"/>
          </w:tcPr>
          <w:p w14:paraId="2C2C0BAA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0C84F3A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F942F14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2DEBEEC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40EB3EB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757100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667D0602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55C61FA" w14:textId="551BFF36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4279933" w14:textId="5E5CCD8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44,121,671.82</w:t>
            </w:r>
          </w:p>
        </w:tc>
        <w:tc>
          <w:tcPr>
            <w:tcW w:w="1411" w:type="dxa"/>
            <w:vAlign w:val="bottom"/>
          </w:tcPr>
          <w:p w14:paraId="1E2D0A27" w14:textId="1EBF66C3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129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075.04</w:t>
            </w:r>
          </w:p>
        </w:tc>
      </w:tr>
      <w:tr w:rsidR="00A82E25" w:rsidRPr="00AB7E9D" w14:paraId="6914B09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BD24721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CFF837E" w14:textId="59895AEF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462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520.54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164760E" w14:textId="4C50E317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611C58A" w14:textId="1E9AE317" w:rsidR="00A82E25" w:rsidRPr="005C42BA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1,462,520.54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D3F96E" w14:textId="42719EC0" w:rsidR="00A82E25" w:rsidRPr="00AB7E9D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</w:tr>
      <w:tr w:rsidR="00A82E25" w:rsidRPr="00461EE9" w14:paraId="45C3B03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9C6D968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5B19" w14:textId="6E94E03D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462</w:t>
            </w:r>
            <w:r w:rsidRPr="00051DE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1DE1">
              <w:rPr>
                <w:rFonts w:ascii="Angsana New" w:hAnsi="Angsana New" w:cs="Angsana New"/>
                <w:sz w:val="26"/>
                <w:szCs w:val="26"/>
                <w:cs/>
              </w:rPr>
              <w:t>520.54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B2A2" w14:textId="5BC8A22E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191.78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FE7EA" w14:textId="6D2BCC77" w:rsidR="00A82E25" w:rsidRPr="008B67FA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FA">
              <w:rPr>
                <w:rFonts w:ascii="Angsana New" w:hAnsi="Angsana New" w:cs="Angsana New"/>
                <w:sz w:val="26"/>
                <w:szCs w:val="26"/>
              </w:rPr>
              <w:t>45,584,192.36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0C789" w14:textId="12AF2673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627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266.82</w:t>
            </w:r>
          </w:p>
        </w:tc>
      </w:tr>
      <w:tr w:rsidR="00A82E25" w:rsidRPr="00AB7E9D" w14:paraId="0C69FB1A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F4BA822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47E1A1D" w14:textId="77777777" w:rsidR="00A82E25" w:rsidRPr="005C42BA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4BC8474" w14:textId="77777777" w:rsidR="00A82E25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323FA5" w14:textId="77777777" w:rsidR="00A82E25" w:rsidRPr="005C42BA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046D4" w14:textId="77777777" w:rsidR="00A82E25" w:rsidRPr="00AB7E9D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A031F" w:rsidRPr="00AB7E9D" w14:paraId="2995012C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4BBF14E" w14:textId="77777777" w:rsidR="003A031F" w:rsidRPr="00461EE9" w:rsidRDefault="003A031F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9252BA1" w14:textId="77777777" w:rsidR="003A031F" w:rsidRPr="005C42BA" w:rsidRDefault="003A031F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207A7B6" w14:textId="77777777" w:rsidR="003A031F" w:rsidRDefault="003A031F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AB9E45C" w14:textId="77777777" w:rsidR="003A031F" w:rsidRPr="005C42BA" w:rsidRDefault="003A031F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87A5ED6" w14:textId="77777777" w:rsidR="003A031F" w:rsidRPr="00AB7E9D" w:rsidRDefault="003A031F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82E25" w:rsidRPr="00461EE9" w14:paraId="4C315507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58D2BDE1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1340" w:type="dxa"/>
            <w:vAlign w:val="bottom"/>
          </w:tcPr>
          <w:p w14:paraId="27CB4BBD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D2553D3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C0D880A" w14:textId="77777777" w:rsidR="00A82E25" w:rsidRPr="00A305D9" w:rsidRDefault="00A82E25" w:rsidP="00A82E25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E28BEED" w14:textId="77777777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0546946B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66A51B66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718F4E4" w14:textId="326BC3DF" w:rsidR="00A82E25" w:rsidRPr="004730EC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40" w:type="dxa"/>
            <w:vAlign w:val="bottom"/>
          </w:tcPr>
          <w:p w14:paraId="4377AAB1" w14:textId="291ACB01" w:rsidR="00A82E25" w:rsidRPr="00FD5F3B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D057C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57C0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39" w:type="dxa"/>
            <w:vAlign w:val="bottom"/>
          </w:tcPr>
          <w:p w14:paraId="60DC164D" w14:textId="77777777" w:rsidR="00A82E25" w:rsidRPr="004730EC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7650652E" w14:textId="6B57750E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2E25" w:rsidRPr="00461EE9" w14:paraId="1A922DB4" w14:textId="77777777" w:rsidTr="00045558">
        <w:trPr>
          <w:trHeight w:val="95"/>
        </w:trPr>
        <w:tc>
          <w:tcPr>
            <w:tcW w:w="3141" w:type="dxa"/>
            <w:vAlign w:val="bottom"/>
          </w:tcPr>
          <w:p w14:paraId="2B1D7BE7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25272543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9CD34BC" w14:textId="77777777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6CEF63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E284955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3A93E4C8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4F02017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340" w:type="dxa"/>
            <w:vAlign w:val="bottom"/>
          </w:tcPr>
          <w:p w14:paraId="3B0BFA0F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584D3E9" w14:textId="77777777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C26FE7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4BDE17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3585F37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6BCB0FC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1FDE95B5" w14:textId="647C8826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060C">
              <w:rPr>
                <w:rFonts w:ascii="Angsana New" w:hAnsi="Angsana New" w:cs="Angsana New"/>
                <w:sz w:val="26"/>
                <w:szCs w:val="26"/>
                <w:cs/>
              </w:rPr>
              <w:t>45</w:t>
            </w:r>
            <w:r w:rsidRPr="007206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2060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7206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2060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3921F248" w14:textId="0E26EC94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E24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755</w:t>
            </w:r>
            <w:r w:rsidRPr="00E24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24D2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66589077" w14:textId="645A1D18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411" w:type="dxa"/>
            <w:vAlign w:val="bottom"/>
          </w:tcPr>
          <w:p w14:paraId="6EAB1D0A" w14:textId="59F878EF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47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455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A82E25" w:rsidRPr="00461EE9" w14:paraId="7D90FF6A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6EDA906B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51E357CD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9AC21ED" w14:textId="77777777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B9E3B63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059514F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59BCD37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EA37CCC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0" w:type="dxa"/>
            <w:vAlign w:val="bottom"/>
          </w:tcPr>
          <w:p w14:paraId="20F76691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E2694F4" w14:textId="77777777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92D2B09" w14:textId="77777777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D8BC4F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2E25" w:rsidRPr="00461EE9" w14:paraId="2FBE7D15" w14:textId="77777777" w:rsidTr="00746E6A">
        <w:trPr>
          <w:trHeight w:val="95"/>
        </w:trPr>
        <w:tc>
          <w:tcPr>
            <w:tcW w:w="3141" w:type="dxa"/>
          </w:tcPr>
          <w:p w14:paraId="3C09D2AD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5FE40B24" w14:textId="28FEFC7C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656,531.52</w:t>
            </w:r>
          </w:p>
        </w:tc>
        <w:tc>
          <w:tcPr>
            <w:tcW w:w="1340" w:type="dxa"/>
            <w:vAlign w:val="bottom"/>
          </w:tcPr>
          <w:p w14:paraId="4A8C4B2E" w14:textId="1018AF07" w:rsidR="00A82E25" w:rsidRPr="00800398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175.50</w:t>
            </w:r>
          </w:p>
        </w:tc>
        <w:tc>
          <w:tcPr>
            <w:tcW w:w="1339" w:type="dxa"/>
            <w:vAlign w:val="bottom"/>
          </w:tcPr>
          <w:p w14:paraId="032CFB28" w14:textId="0E5F18B4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656,531.52</w:t>
            </w:r>
          </w:p>
        </w:tc>
        <w:tc>
          <w:tcPr>
            <w:tcW w:w="1411" w:type="dxa"/>
            <w:vAlign w:val="bottom"/>
          </w:tcPr>
          <w:p w14:paraId="6FABE008" w14:textId="556FFAE1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175.50</w:t>
            </w:r>
          </w:p>
        </w:tc>
      </w:tr>
      <w:tr w:rsidR="00A82E25" w:rsidRPr="00461EE9" w14:paraId="634FB4D8" w14:textId="77777777" w:rsidTr="00746E6A">
        <w:trPr>
          <w:trHeight w:val="95"/>
        </w:trPr>
        <w:tc>
          <w:tcPr>
            <w:tcW w:w="3141" w:type="dxa"/>
          </w:tcPr>
          <w:p w14:paraId="39D167DF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18A964D" w14:textId="5928FA96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288,144.28</w:t>
            </w:r>
          </w:p>
        </w:tc>
        <w:tc>
          <w:tcPr>
            <w:tcW w:w="1340" w:type="dxa"/>
            <w:vAlign w:val="bottom"/>
          </w:tcPr>
          <w:p w14:paraId="2CB4DBF8" w14:textId="6800EE66" w:rsidR="00A82E25" w:rsidRPr="00800398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270.68</w:t>
            </w:r>
          </w:p>
        </w:tc>
        <w:tc>
          <w:tcPr>
            <w:tcW w:w="1339" w:type="dxa"/>
            <w:vAlign w:val="bottom"/>
          </w:tcPr>
          <w:p w14:paraId="31678453" w14:textId="53FCDAA9" w:rsidR="00A82E25" w:rsidRPr="004730EC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288,144.28</w:t>
            </w:r>
          </w:p>
        </w:tc>
        <w:tc>
          <w:tcPr>
            <w:tcW w:w="1411" w:type="dxa"/>
            <w:vAlign w:val="bottom"/>
          </w:tcPr>
          <w:p w14:paraId="6B4C25B6" w14:textId="2EC86BA2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111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270.68</w:t>
            </w:r>
          </w:p>
        </w:tc>
      </w:tr>
      <w:tr w:rsidR="00A82E25" w:rsidRPr="00461EE9" w14:paraId="6C484FF8" w14:textId="77777777" w:rsidTr="00746E6A">
        <w:trPr>
          <w:trHeight w:val="95"/>
        </w:trPr>
        <w:tc>
          <w:tcPr>
            <w:tcW w:w="3141" w:type="dxa"/>
          </w:tcPr>
          <w:p w14:paraId="03D9BAE2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2E31F9B" w14:textId="142228A8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2,772,708.66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405D4A" w14:textId="0F653284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130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246.09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47D3DF" w14:textId="27F5DF15" w:rsidR="00A82E25" w:rsidRPr="004730EC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2,772,708.66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97F2BE" w14:textId="7E7A809A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130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246.09</w:t>
            </w:r>
          </w:p>
        </w:tc>
      </w:tr>
      <w:tr w:rsidR="00A82E25" w:rsidRPr="003C2C5A" w14:paraId="5C3E4E65" w14:textId="77777777" w:rsidTr="00746E6A">
        <w:trPr>
          <w:trHeight w:val="95"/>
        </w:trPr>
        <w:tc>
          <w:tcPr>
            <w:tcW w:w="3141" w:type="dxa"/>
          </w:tcPr>
          <w:p w14:paraId="2D30BB21" w14:textId="77777777" w:rsidR="00A82E25" w:rsidRPr="00461EE9" w:rsidRDefault="00A82E25" w:rsidP="00A82E25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7B954" w14:textId="7D7E788A" w:rsidR="00A82E25" w:rsidRPr="00D057C0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3,717,384.46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DAB47" w14:textId="6541DF55" w:rsidR="00A82E25" w:rsidRPr="00461EE9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692.27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07B83" w14:textId="21165E11" w:rsidR="00A82E25" w:rsidRPr="004730EC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3,717,384.46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3DAF" w14:textId="12415735" w:rsidR="00A82E25" w:rsidRPr="003C2C5A" w:rsidRDefault="00A82E25" w:rsidP="00A82E25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6F4F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4FAC">
              <w:rPr>
                <w:rFonts w:ascii="Angsana New" w:hAnsi="Angsana New" w:cs="Angsana New"/>
                <w:sz w:val="26"/>
                <w:szCs w:val="26"/>
                <w:cs/>
              </w:rPr>
              <w:t>692.27</w:t>
            </w:r>
          </w:p>
        </w:tc>
      </w:tr>
    </w:tbl>
    <w:p w14:paraId="6B674E45" w14:textId="77777777" w:rsidR="000626B0" w:rsidRDefault="000626B0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565728D2" w14:textId="4DB6F0B6" w:rsidR="000626B0" w:rsidRPr="005D17DF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z w:val="30"/>
          <w:szCs w:val="30"/>
        </w:rPr>
      </w:pP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4E04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มีนาคม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CE429F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4E047A">
        <w:rPr>
          <w:rFonts w:ascii="Angsana New" w:hAnsi="Angsana New" w:cs="Angsana New"/>
          <w:spacing w:val="-2"/>
          <w:sz w:val="30"/>
          <w:szCs w:val="30"/>
        </w:rPr>
        <w:t>8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เงินให้กู้ยืม</w:t>
      </w:r>
      <w:r w:rsidRPr="00481B0B">
        <w:rPr>
          <w:rFonts w:ascii="Angsana New" w:hAnsi="Angsana New" w:cs="Angsana New" w:hint="cs"/>
          <w:spacing w:val="-2"/>
          <w:sz w:val="30"/>
          <w:szCs w:val="30"/>
          <w:cs/>
        </w:rPr>
        <w:t>ระยะสั้นแก่บริษัทย่อยทั้งจำนวน</w:t>
      </w:r>
      <w:r w:rsidRPr="00481B0B">
        <w:rPr>
          <w:rFonts w:ascii="Angsana New" w:hAnsi="Angsana New" w:cs="Angsana New" w:hint="cs"/>
          <w:sz w:val="30"/>
          <w:szCs w:val="30"/>
          <w:cs/>
        </w:rPr>
        <w:t>เป็นการให้กู้ยืมในรูปแบบตั๋ว</w:t>
      </w:r>
      <w:r w:rsidRPr="00481B0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สัญญาใช้เงิน กำหนดจ่ายคืนเมื่อทวงถาม อัตราดอกเบี้ยร้อยละ </w:t>
      </w:r>
      <w:r w:rsidRPr="00481B0B">
        <w:rPr>
          <w:rFonts w:ascii="Angsana New" w:hAnsi="Angsana New" w:cs="Angsana New" w:hint="cs"/>
          <w:spacing w:val="-6"/>
          <w:sz w:val="30"/>
          <w:szCs w:val="30"/>
        </w:rPr>
        <w:t xml:space="preserve">7.00 </w:t>
      </w:r>
      <w:r w:rsidRPr="00481B0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ต่อปี </w:t>
      </w:r>
      <w:r w:rsidRPr="00481B0B">
        <w:rPr>
          <w:rFonts w:ascii="Angsana New" w:hAnsi="Angsana New" w:cs="Angsana New"/>
          <w:spacing w:val="-6"/>
          <w:sz w:val="30"/>
          <w:szCs w:val="30"/>
          <w:cs/>
        </w:rPr>
        <w:t>(</w:t>
      </w:r>
      <w:r w:rsidRPr="008148E2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/>
          <w:spacing w:val="-6"/>
          <w:sz w:val="30"/>
          <w:szCs w:val="30"/>
        </w:rPr>
        <w:t>256</w:t>
      </w:r>
      <w:r w:rsidR="004E047A">
        <w:rPr>
          <w:rFonts w:ascii="Angsana New" w:hAnsi="Angsana New" w:cs="Angsana New"/>
          <w:spacing w:val="-6"/>
          <w:sz w:val="30"/>
          <w:szCs w:val="30"/>
        </w:rPr>
        <w:t>7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: </w:t>
      </w:r>
      <w:r w:rsidRPr="008148E2">
        <w:rPr>
          <w:rFonts w:ascii="Angsana New" w:hAnsi="Angsana New" w:cs="Angsana New" w:hint="cs"/>
          <w:spacing w:val="-6"/>
          <w:sz w:val="30"/>
          <w:szCs w:val="30"/>
          <w:cs/>
        </w:rPr>
        <w:t>ร้อยละ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/>
          <w:spacing w:val="-6"/>
          <w:sz w:val="30"/>
          <w:szCs w:val="30"/>
        </w:rPr>
        <w:t>7.00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8148E2">
        <w:rPr>
          <w:rFonts w:ascii="Angsana New" w:hAnsi="Angsana New" w:cs="Angsana New" w:hint="cs"/>
          <w:spacing w:val="-6"/>
          <w:sz w:val="30"/>
          <w:szCs w:val="30"/>
          <w:cs/>
        </w:rPr>
        <w:t>ต่อปี</w:t>
      </w:r>
      <w:r w:rsidRPr="008148E2">
        <w:rPr>
          <w:rFonts w:ascii="Angsana New" w:hAnsi="Angsana New" w:cs="Angsana New"/>
          <w:spacing w:val="-6"/>
          <w:sz w:val="30"/>
          <w:szCs w:val="30"/>
          <w:cs/>
        </w:rPr>
        <w:t>)</w:t>
      </w:r>
    </w:p>
    <w:p w14:paraId="68C5D9AD" w14:textId="77777777" w:rsidR="000626B0" w:rsidRPr="005D17DF" w:rsidRDefault="000626B0" w:rsidP="000626B0">
      <w:pPr>
        <w:pStyle w:val="BodyText2"/>
        <w:ind w:left="993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93CB671" w14:textId="77836049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4E047A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="004E04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มีนาคม </w:t>
      </w:r>
      <w:r w:rsidR="004E047A" w:rsidRPr="00CE429F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4E047A">
        <w:rPr>
          <w:rFonts w:ascii="Angsana New" w:hAnsi="Angsana New" w:cs="Angsana New"/>
          <w:spacing w:val="-2"/>
          <w:sz w:val="30"/>
          <w:szCs w:val="30"/>
        </w:rPr>
        <w:t>8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574E1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เงินกู้ยืมระยะสั้นจาก</w:t>
      </w:r>
      <w:r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บริษัทย่อย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ทั้งจำนวน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เป็นการกู้ยืมในรูปแบบตั๋วสัญญาใช้เงิน กำหนดจ่ายคืนเมื่อทวงถาม อัตรา</w:t>
      </w:r>
      <w:r w:rsidRPr="00F0798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ดอกเบี้ย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3.00 – </w:t>
      </w:r>
      <w:r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4.50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 (</w:t>
      </w:r>
      <w:r w:rsidRPr="00960544">
        <w:rPr>
          <w:rFonts w:ascii="Angsana New" w:hAnsi="Angsana New" w:cs="Angsana New" w:hint="cs"/>
          <w:color w:val="000000"/>
          <w:spacing w:val="-4"/>
          <w:sz w:val="30"/>
          <w:szCs w:val="30"/>
        </w:rPr>
        <w:t>31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>256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</w:rPr>
        <w:t>7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: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3.00 – 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>4.50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</w:p>
    <w:p w14:paraId="792FB270" w14:textId="77777777" w:rsidR="000626B0" w:rsidRPr="00F0798A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33C68678" w14:textId="36755F67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960544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4E047A" w:rsidRPr="00960544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="004E047A" w:rsidRPr="00960544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มีนาคม </w:t>
      </w:r>
      <w:r w:rsidR="004E047A" w:rsidRPr="00960544">
        <w:rPr>
          <w:rFonts w:ascii="Angsana New" w:hAnsi="Angsana New" w:cs="Angsana New" w:hint="cs"/>
          <w:spacing w:val="2"/>
          <w:sz w:val="30"/>
          <w:szCs w:val="30"/>
        </w:rPr>
        <w:t>256</w:t>
      </w:r>
      <w:r w:rsidR="004E047A" w:rsidRPr="00960544">
        <w:rPr>
          <w:rFonts w:ascii="Angsana New" w:hAnsi="Angsana New" w:cs="Angsana New"/>
          <w:spacing w:val="2"/>
          <w:sz w:val="30"/>
          <w:szCs w:val="30"/>
        </w:rPr>
        <w:t>8</w:t>
      </w:r>
      <w:r w:rsidRPr="00960544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เงินกู้ยืมระยะสั้นจากบุคคลที่เกี่ยวข้องกัน</w:t>
      </w:r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</w:t>
      </w:r>
      <w:bookmarkStart w:id="1" w:name="_Hlk198108300"/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จำนวนเงิน </w:t>
      </w:r>
      <w:r w:rsidR="00960544" w:rsidRPr="00960544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21.00</w:t>
      </w:r>
      <w:r w:rsidR="00960544" w:rsidRPr="00960544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ล้านบาท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เป็นการกู้ยืมในรูปแบบตั๋วสัญญาใช้เงิน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ครบกำหนดวันที่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อัตรา</w:t>
      </w:r>
      <w:r w:rsidRPr="00F0798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ดอกเบี้ย ร้อย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ละ </w:t>
      </w:r>
      <w:r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</w:t>
      </w:r>
      <w:r w:rsidRPr="00F0798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ปี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4E04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 xml:space="preserve">31 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="004E047A" w:rsidRPr="00CE429F">
        <w:rPr>
          <w:rFonts w:ascii="Angsana New" w:hAnsi="Angsana New" w:cs="Angsana New" w:hint="cs"/>
          <w:color w:val="000000"/>
          <w:spacing w:val="-4"/>
          <w:sz w:val="30"/>
          <w:szCs w:val="30"/>
        </w:rPr>
        <w:t>256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</w:rPr>
        <w:t>7</w:t>
      </w:r>
      <w:r w:rsidR="004E047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4E047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: 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4E047A">
        <w:rPr>
          <w:rFonts w:ascii="Angsana New" w:hAnsi="Angsana New" w:cs="Angsana New"/>
          <w:color w:val="000000"/>
          <w:spacing w:val="-2"/>
          <w:sz w:val="30"/>
          <w:szCs w:val="30"/>
        </w:rPr>
        <w:t>7.00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4E047A"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4E047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  <w:bookmarkEnd w:id="1"/>
      <w:r w:rsid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และ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จำนวนเงิน </w:t>
      </w:r>
      <w:r w:rsid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93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ล้านบาท เป็นการกู้ยืมในรูปแบบตั๋ว</w:t>
      </w:r>
      <w:r w:rsid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แลก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เงิน ครบกำหนดวันที่ </w:t>
      </w:r>
      <w:r w:rsid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9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เมษายน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อัตราดอกเบี้ย ร้อยละ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31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>256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: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60544" w:rsidRPr="00960544">
        <w:rPr>
          <w:rFonts w:ascii="Angsana New" w:hAnsi="Angsana New" w:cs="Angsana New"/>
          <w:color w:val="000000"/>
          <w:spacing w:val="-2"/>
          <w:sz w:val="30"/>
          <w:szCs w:val="30"/>
        </w:rPr>
        <w:t>7.00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="00960544"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ต่อปี)</w:t>
      </w:r>
    </w:p>
    <w:p w14:paraId="4B47E61A" w14:textId="77777777" w:rsidR="000F498B" w:rsidRDefault="000F498B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248641A2" w14:textId="77777777" w:rsidR="002E00FF" w:rsidRPr="005D17DF" w:rsidRDefault="00995CEF" w:rsidP="00995CEF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4D90B55F" w14:textId="77777777" w:rsidR="00995CEF" w:rsidRPr="005D17D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538" w:type="pct"/>
        <w:tblInd w:w="1101" w:type="dxa"/>
        <w:tblLayout w:type="fixed"/>
        <w:tblLook w:val="0000" w:firstRow="0" w:lastRow="0" w:firstColumn="0" w:lastColumn="0" w:noHBand="0" w:noVBand="0"/>
      </w:tblPr>
      <w:tblGrid>
        <w:gridCol w:w="2995"/>
        <w:gridCol w:w="1369"/>
        <w:gridCol w:w="1343"/>
        <w:gridCol w:w="25"/>
        <w:gridCol w:w="1369"/>
        <w:gridCol w:w="1370"/>
      </w:tblGrid>
      <w:tr w:rsidR="00995CEF" w:rsidRPr="00517B34" w14:paraId="76B4013D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438AEF54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2" w:name="_Hlk198208729"/>
          </w:p>
        </w:tc>
        <w:tc>
          <w:tcPr>
            <w:tcW w:w="2712" w:type="dxa"/>
            <w:gridSpan w:val="2"/>
            <w:vAlign w:val="bottom"/>
          </w:tcPr>
          <w:p w14:paraId="440C3FFC" w14:textId="77777777" w:rsidR="00995CEF" w:rsidRPr="00517B34" w:rsidRDefault="00995CE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14:paraId="24FF718D" w14:textId="12130890" w:rsidR="00995CEF" w:rsidRPr="00517B34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95CEF" w:rsidRPr="00517B34" w14:paraId="15AA0EF2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72A08B40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40B0D77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14:paraId="07104169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B01" w:rsidRPr="00517B34" w14:paraId="5DA668FD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380C1D6D" w14:textId="77777777" w:rsidR="003C1B01" w:rsidRPr="00517B34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5"/>
            <w:vAlign w:val="bottom"/>
          </w:tcPr>
          <w:p w14:paraId="43D1AB53" w14:textId="5E4CD9CF" w:rsidR="003C1B01" w:rsidRPr="00517B34" w:rsidRDefault="003C1B01" w:rsidP="003C1B0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E047A" w:rsidRPr="00517B3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305D9" w:rsidRPr="00517B3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047A"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E047A" w:rsidRPr="00517B34" w14:paraId="7A57A932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5416A9F2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482824F" w14:textId="439D4563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1DCDB890" w14:textId="2F8558B6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69" w:type="dxa"/>
            <w:vAlign w:val="bottom"/>
          </w:tcPr>
          <w:p w14:paraId="782E3810" w14:textId="129E0A49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70" w:type="dxa"/>
            <w:vAlign w:val="bottom"/>
          </w:tcPr>
          <w:p w14:paraId="2029B028" w14:textId="37534F39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4E047A" w:rsidRPr="00517B34" w14:paraId="4A173802" w14:textId="77777777" w:rsidTr="004E047A">
        <w:trPr>
          <w:trHeight w:val="95"/>
        </w:trPr>
        <w:tc>
          <w:tcPr>
            <w:tcW w:w="2995" w:type="dxa"/>
            <w:vAlign w:val="bottom"/>
          </w:tcPr>
          <w:p w14:paraId="1002EBFD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5B23F01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CBEC8D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E2BF78A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7C42048" w14:textId="77777777" w:rsidR="004E047A" w:rsidRPr="00517B34" w:rsidRDefault="004E047A" w:rsidP="004E047A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047A" w:rsidRPr="00517B34" w14:paraId="5B6D7D87" w14:textId="77777777" w:rsidTr="004E047A">
        <w:trPr>
          <w:trHeight w:val="95"/>
        </w:trPr>
        <w:tc>
          <w:tcPr>
            <w:tcW w:w="2995" w:type="dxa"/>
            <w:vAlign w:val="bottom"/>
          </w:tcPr>
          <w:p w14:paraId="77CC73FF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98B0494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53BA736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3C8AAFCA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F86A4D0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047A" w:rsidRPr="00517B34" w14:paraId="6225AD3B" w14:textId="77777777" w:rsidTr="004E047A">
        <w:trPr>
          <w:trHeight w:val="95"/>
        </w:trPr>
        <w:tc>
          <w:tcPr>
            <w:tcW w:w="2995" w:type="dxa"/>
          </w:tcPr>
          <w:p w14:paraId="4BFD4476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4E38396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5DFF431D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4BEA4CD" w14:textId="0BE37DF7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247,010.00</w:t>
            </w:r>
          </w:p>
        </w:tc>
        <w:tc>
          <w:tcPr>
            <w:tcW w:w="1370" w:type="dxa"/>
          </w:tcPr>
          <w:p w14:paraId="40C50A37" w14:textId="563E6962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1,176,409.83</w:t>
            </w:r>
          </w:p>
        </w:tc>
      </w:tr>
      <w:tr w:rsidR="004E047A" w:rsidRPr="00517B34" w14:paraId="04F8B3CF" w14:textId="77777777" w:rsidTr="004E047A">
        <w:trPr>
          <w:trHeight w:val="95"/>
        </w:trPr>
        <w:tc>
          <w:tcPr>
            <w:tcW w:w="2995" w:type="dxa"/>
          </w:tcPr>
          <w:p w14:paraId="5A7394B0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1F1BFF21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0174AA4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8972B26" w14:textId="30FDC8E7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1,961,801.70</w:t>
            </w:r>
          </w:p>
        </w:tc>
        <w:tc>
          <w:tcPr>
            <w:tcW w:w="1370" w:type="dxa"/>
          </w:tcPr>
          <w:p w14:paraId="0A5F4C24" w14:textId="4717BCA8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1,812,753.26</w:t>
            </w:r>
          </w:p>
        </w:tc>
      </w:tr>
      <w:tr w:rsidR="004E047A" w:rsidRPr="00517B34" w14:paraId="61C68891" w14:textId="77777777" w:rsidTr="004E047A">
        <w:trPr>
          <w:trHeight w:val="95"/>
        </w:trPr>
        <w:tc>
          <w:tcPr>
            <w:tcW w:w="2995" w:type="dxa"/>
          </w:tcPr>
          <w:p w14:paraId="5416BE8D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07990377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426905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67C6EF0" w14:textId="252F3D37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1,068,242.18</w:t>
            </w:r>
          </w:p>
        </w:tc>
        <w:tc>
          <w:tcPr>
            <w:tcW w:w="1370" w:type="dxa"/>
          </w:tcPr>
          <w:p w14:paraId="0EB8C768" w14:textId="665B87F4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1,294,342.42</w:t>
            </w:r>
          </w:p>
        </w:tc>
      </w:tr>
      <w:tr w:rsidR="004E047A" w:rsidRPr="00517B34" w14:paraId="2E520A99" w14:textId="77777777" w:rsidTr="004E047A">
        <w:trPr>
          <w:trHeight w:val="95"/>
        </w:trPr>
        <w:tc>
          <w:tcPr>
            <w:tcW w:w="2995" w:type="dxa"/>
          </w:tcPr>
          <w:p w14:paraId="18720DD3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6A8927C0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AC6D142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856A905" w14:textId="3C80EA8B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3,722,514.09</w:t>
            </w:r>
          </w:p>
        </w:tc>
        <w:tc>
          <w:tcPr>
            <w:tcW w:w="1370" w:type="dxa"/>
          </w:tcPr>
          <w:p w14:paraId="1F9EE8B4" w14:textId="37D70E36" w:rsidR="004E047A" w:rsidRPr="00517B34" w:rsidRDefault="00517B34" w:rsidP="00517B34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2,740,492.90</w:t>
            </w:r>
          </w:p>
        </w:tc>
      </w:tr>
      <w:tr w:rsidR="00045558" w:rsidRPr="00517B34" w14:paraId="686AD144" w14:textId="77777777" w:rsidTr="004E047A">
        <w:trPr>
          <w:trHeight w:val="95"/>
        </w:trPr>
        <w:tc>
          <w:tcPr>
            <w:tcW w:w="2995" w:type="dxa"/>
          </w:tcPr>
          <w:p w14:paraId="640AF023" w14:textId="57F7AEF7" w:rsidR="00045558" w:rsidRPr="00045558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9" w:type="dxa"/>
          </w:tcPr>
          <w:p w14:paraId="12AB49E8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3EFEEE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BC6CC67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49C3A06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1378D5D8" w14:textId="77777777" w:rsidTr="00506401">
        <w:trPr>
          <w:trHeight w:val="95"/>
        </w:trPr>
        <w:tc>
          <w:tcPr>
            <w:tcW w:w="2995" w:type="dxa"/>
          </w:tcPr>
          <w:p w14:paraId="62ECD14D" w14:textId="3D6BC1D4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226753A" w14:textId="1D69FAFC" w:rsidR="00045558" w:rsidRP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1,140,181.09</w:t>
            </w:r>
          </w:p>
        </w:tc>
        <w:tc>
          <w:tcPr>
            <w:tcW w:w="1368" w:type="dxa"/>
            <w:gridSpan w:val="2"/>
            <w:vAlign w:val="bottom"/>
          </w:tcPr>
          <w:p w14:paraId="086C0E63" w14:textId="78D6E07D" w:rsidR="00045558" w:rsidRPr="00045558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9" w:type="dxa"/>
          </w:tcPr>
          <w:p w14:paraId="3470970D" w14:textId="4EA2488B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45558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455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5558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0455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45558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  <w:tc>
          <w:tcPr>
            <w:tcW w:w="1370" w:type="dxa"/>
            <w:vAlign w:val="bottom"/>
          </w:tcPr>
          <w:p w14:paraId="5E5F9235" w14:textId="5CAFF38F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45558" w:rsidRPr="00517B34" w14:paraId="2F13BDB9" w14:textId="77777777" w:rsidTr="004E047A">
        <w:trPr>
          <w:trHeight w:val="95"/>
        </w:trPr>
        <w:tc>
          <w:tcPr>
            <w:tcW w:w="2995" w:type="dxa"/>
          </w:tcPr>
          <w:p w14:paraId="335F24E2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6416D382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ABD0129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FE2610E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AB223C9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79E889E9" w14:textId="77777777" w:rsidTr="004E047A">
        <w:trPr>
          <w:trHeight w:val="95"/>
        </w:trPr>
        <w:tc>
          <w:tcPr>
            <w:tcW w:w="2995" w:type="dxa"/>
          </w:tcPr>
          <w:p w14:paraId="75FBA950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369" w:type="dxa"/>
          </w:tcPr>
          <w:p w14:paraId="529B6569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2E8E5705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5AD278B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ED2D955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5ABAE8A4" w14:textId="77777777" w:rsidTr="004E047A">
        <w:trPr>
          <w:trHeight w:val="95"/>
        </w:trPr>
        <w:tc>
          <w:tcPr>
            <w:tcW w:w="2995" w:type="dxa"/>
          </w:tcPr>
          <w:p w14:paraId="68FFAF8C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3FE6A19" w14:textId="1DD6F23D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79,659.68</w:t>
            </w:r>
          </w:p>
        </w:tc>
        <w:tc>
          <w:tcPr>
            <w:tcW w:w="1368" w:type="dxa"/>
            <w:gridSpan w:val="2"/>
          </w:tcPr>
          <w:p w14:paraId="42390B90" w14:textId="5A17DB09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133,309.65</w:t>
            </w:r>
          </w:p>
        </w:tc>
        <w:tc>
          <w:tcPr>
            <w:tcW w:w="1369" w:type="dxa"/>
          </w:tcPr>
          <w:p w14:paraId="217D5BEC" w14:textId="165CA3B0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79,659.68</w:t>
            </w:r>
          </w:p>
        </w:tc>
        <w:tc>
          <w:tcPr>
            <w:tcW w:w="1370" w:type="dxa"/>
          </w:tcPr>
          <w:p w14:paraId="613C2095" w14:textId="088A3D6E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133,309.65</w:t>
            </w:r>
          </w:p>
        </w:tc>
      </w:tr>
      <w:tr w:rsidR="00045558" w:rsidRPr="00517B34" w14:paraId="1A1DDC74" w14:textId="77777777" w:rsidTr="004E047A">
        <w:trPr>
          <w:trHeight w:val="95"/>
        </w:trPr>
        <w:tc>
          <w:tcPr>
            <w:tcW w:w="2995" w:type="dxa"/>
          </w:tcPr>
          <w:p w14:paraId="4F7BC6BA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5A839DAB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64489A2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E60BD88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053CE4B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01D06D1C" w14:textId="77777777" w:rsidTr="004E047A">
        <w:trPr>
          <w:trHeight w:val="95"/>
        </w:trPr>
        <w:tc>
          <w:tcPr>
            <w:tcW w:w="2995" w:type="dxa"/>
          </w:tcPr>
          <w:p w14:paraId="069F1361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รายการธุรกิจกับผู้ร่วมค้า</w:t>
            </w:r>
          </w:p>
        </w:tc>
        <w:tc>
          <w:tcPr>
            <w:tcW w:w="1369" w:type="dxa"/>
          </w:tcPr>
          <w:p w14:paraId="1FB71D6C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EF08004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B6BF3BD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729524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045F1210" w14:textId="77777777" w:rsidTr="004E047A">
        <w:trPr>
          <w:trHeight w:val="95"/>
        </w:trPr>
        <w:tc>
          <w:tcPr>
            <w:tcW w:w="2995" w:type="dxa"/>
          </w:tcPr>
          <w:p w14:paraId="5D25FA8D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1509ED35" w14:textId="305A1CC4" w:rsidR="00045558" w:rsidRPr="0072060C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206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8DDD901" w14:textId="43F64CD9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060C">
              <w:rPr>
                <w:rFonts w:ascii="Angsana New" w:hAnsi="Angsana New" w:cs="Angsana New"/>
                <w:sz w:val="26"/>
                <w:szCs w:val="26"/>
              </w:rPr>
              <w:t>168,494.04</w:t>
            </w:r>
          </w:p>
        </w:tc>
        <w:tc>
          <w:tcPr>
            <w:tcW w:w="1369" w:type="dxa"/>
          </w:tcPr>
          <w:p w14:paraId="31DAD188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32A523E7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45558" w:rsidRPr="00517B34" w14:paraId="2DDABE1C" w14:textId="77777777" w:rsidTr="004E047A">
        <w:trPr>
          <w:trHeight w:val="95"/>
        </w:trPr>
        <w:tc>
          <w:tcPr>
            <w:tcW w:w="2995" w:type="dxa"/>
            <w:vAlign w:val="bottom"/>
          </w:tcPr>
          <w:p w14:paraId="4E44ABAE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3B7B1112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B4AB7BA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7752C0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8AE9D71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5558" w:rsidRPr="00517B34" w14:paraId="3ECB7E9B" w14:textId="77777777" w:rsidTr="004E047A">
        <w:trPr>
          <w:trHeight w:val="95"/>
        </w:trPr>
        <w:tc>
          <w:tcPr>
            <w:tcW w:w="2995" w:type="dxa"/>
          </w:tcPr>
          <w:p w14:paraId="3BBC0BA5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381779C1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7A6BF85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30E4C6C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696B5DB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0373E3BE" w14:textId="77777777" w:rsidTr="00783A88">
        <w:trPr>
          <w:trHeight w:val="95"/>
        </w:trPr>
        <w:tc>
          <w:tcPr>
            <w:tcW w:w="2995" w:type="dxa"/>
          </w:tcPr>
          <w:p w14:paraId="1FC4D74D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5D847A64" w14:textId="38280AB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354,900.00</w:t>
            </w:r>
          </w:p>
        </w:tc>
        <w:tc>
          <w:tcPr>
            <w:tcW w:w="1368" w:type="dxa"/>
            <w:gridSpan w:val="2"/>
          </w:tcPr>
          <w:p w14:paraId="3E582ADD" w14:textId="732FEA6A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354,900.00</w:t>
            </w:r>
          </w:p>
        </w:tc>
        <w:tc>
          <w:tcPr>
            <w:tcW w:w="1369" w:type="dxa"/>
          </w:tcPr>
          <w:p w14:paraId="577146A3" w14:textId="7C9D61F5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354,900.00</w:t>
            </w:r>
          </w:p>
        </w:tc>
        <w:tc>
          <w:tcPr>
            <w:tcW w:w="1370" w:type="dxa"/>
          </w:tcPr>
          <w:p w14:paraId="2FAFB9B3" w14:textId="6B927628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354,900.00</w:t>
            </w:r>
          </w:p>
        </w:tc>
      </w:tr>
      <w:tr w:rsidR="00045558" w:rsidRPr="00517B34" w14:paraId="6F053AC9" w14:textId="77777777" w:rsidTr="0055262D">
        <w:trPr>
          <w:trHeight w:val="95"/>
        </w:trPr>
        <w:tc>
          <w:tcPr>
            <w:tcW w:w="2995" w:type="dxa"/>
          </w:tcPr>
          <w:p w14:paraId="0FF4B017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9142172" w14:textId="4AAAD6BA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18,143,007.93</w:t>
            </w:r>
          </w:p>
        </w:tc>
        <w:tc>
          <w:tcPr>
            <w:tcW w:w="1368" w:type="dxa"/>
            <w:gridSpan w:val="2"/>
          </w:tcPr>
          <w:p w14:paraId="5453EA01" w14:textId="16FC812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19,483,074.27</w:t>
            </w:r>
          </w:p>
        </w:tc>
        <w:tc>
          <w:tcPr>
            <w:tcW w:w="1369" w:type="dxa"/>
          </w:tcPr>
          <w:p w14:paraId="32450F2B" w14:textId="6A746B73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18,143,007.93</w:t>
            </w:r>
          </w:p>
        </w:tc>
        <w:tc>
          <w:tcPr>
            <w:tcW w:w="1370" w:type="dxa"/>
          </w:tcPr>
          <w:p w14:paraId="1E63A031" w14:textId="4231FDC8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19,483,074.27</w:t>
            </w:r>
          </w:p>
        </w:tc>
      </w:tr>
      <w:tr w:rsidR="00045558" w:rsidRPr="00517B34" w14:paraId="52C92985" w14:textId="77777777" w:rsidTr="00A14922">
        <w:trPr>
          <w:trHeight w:val="95"/>
        </w:trPr>
        <w:tc>
          <w:tcPr>
            <w:tcW w:w="2995" w:type="dxa"/>
          </w:tcPr>
          <w:p w14:paraId="36AD19B2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29BF9210" w14:textId="4F16ECCF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269,293.72</w:t>
            </w:r>
          </w:p>
        </w:tc>
        <w:tc>
          <w:tcPr>
            <w:tcW w:w="1368" w:type="dxa"/>
            <w:gridSpan w:val="2"/>
          </w:tcPr>
          <w:p w14:paraId="355345D5" w14:textId="3D87A95A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336,140.71</w:t>
            </w:r>
          </w:p>
        </w:tc>
        <w:tc>
          <w:tcPr>
            <w:tcW w:w="1369" w:type="dxa"/>
          </w:tcPr>
          <w:p w14:paraId="56AAC3EF" w14:textId="52FC605D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269,293.72</w:t>
            </w:r>
          </w:p>
        </w:tc>
        <w:tc>
          <w:tcPr>
            <w:tcW w:w="1370" w:type="dxa"/>
          </w:tcPr>
          <w:p w14:paraId="702B9392" w14:textId="35E88028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336,140.71</w:t>
            </w:r>
          </w:p>
        </w:tc>
      </w:tr>
      <w:tr w:rsidR="00045558" w:rsidRPr="00517B34" w14:paraId="0BC2A052" w14:textId="77777777" w:rsidTr="004E047A">
        <w:trPr>
          <w:trHeight w:val="95"/>
        </w:trPr>
        <w:tc>
          <w:tcPr>
            <w:tcW w:w="2995" w:type="dxa"/>
          </w:tcPr>
          <w:p w14:paraId="00BD410B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7774EE4D" w14:textId="77777777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BE6FFBA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ED5C69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7FEF9D0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68F75D5D" w14:textId="77777777" w:rsidTr="004E047A">
        <w:trPr>
          <w:trHeight w:val="95"/>
        </w:trPr>
        <w:tc>
          <w:tcPr>
            <w:tcW w:w="2995" w:type="dxa"/>
          </w:tcPr>
          <w:p w14:paraId="44B289B3" w14:textId="451ACF1F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shd w:val="clear" w:color="auto" w:fill="auto"/>
          </w:tcPr>
          <w:p w14:paraId="105964C2" w14:textId="77777777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7B19F4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D9F7751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9B11175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6B808C67" w14:textId="77777777" w:rsidTr="00EC294E">
        <w:trPr>
          <w:trHeight w:val="95"/>
        </w:trPr>
        <w:tc>
          <w:tcPr>
            <w:tcW w:w="2995" w:type="dxa"/>
          </w:tcPr>
          <w:p w14:paraId="3CAF99B0" w14:textId="05D07841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37A7B77A" w14:textId="44ABC81C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1,971,698.63</w:t>
            </w:r>
          </w:p>
        </w:tc>
        <w:tc>
          <w:tcPr>
            <w:tcW w:w="1368" w:type="dxa"/>
            <w:gridSpan w:val="2"/>
          </w:tcPr>
          <w:p w14:paraId="38368230" w14:textId="0D28C566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E2D2E20" w14:textId="63B003F5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1,971,698.63</w:t>
            </w:r>
          </w:p>
        </w:tc>
        <w:tc>
          <w:tcPr>
            <w:tcW w:w="1370" w:type="dxa"/>
          </w:tcPr>
          <w:p w14:paraId="464F4E6D" w14:textId="7294A97D" w:rsidR="00045558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2"/>
    </w:tbl>
    <w:p w14:paraId="0A4AB94C" w14:textId="77777777" w:rsidR="00995CE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266E6CB5" w14:textId="77777777" w:rsidR="00C2769B" w:rsidRPr="005D17DF" w:rsidRDefault="00206E78" w:rsidP="00206E78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754D1F56" w14:textId="77777777" w:rsidR="00206E78" w:rsidRPr="005D17DF" w:rsidRDefault="00206E78" w:rsidP="00206E78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534" w:type="pct"/>
        <w:tblInd w:w="1101" w:type="dxa"/>
        <w:tblLayout w:type="fixed"/>
        <w:tblLook w:val="0000" w:firstRow="0" w:lastRow="0" w:firstColumn="0" w:lastColumn="0" w:noHBand="0" w:noVBand="0"/>
      </w:tblPr>
      <w:tblGrid>
        <w:gridCol w:w="2995"/>
        <w:gridCol w:w="1376"/>
        <w:gridCol w:w="1340"/>
        <w:gridCol w:w="1385"/>
        <w:gridCol w:w="1367"/>
      </w:tblGrid>
      <w:tr w:rsidR="003C1B01" w:rsidRPr="005D17DF" w14:paraId="7199C516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2AB8204D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4BBFFC3" w14:textId="77777777" w:rsidR="003C1B01" w:rsidRPr="005D17DF" w:rsidRDefault="003C1B0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6B4FDB37" w14:textId="427D41ED" w:rsidR="003C1B01" w:rsidRPr="00676F41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3C1B01" w:rsidRPr="005D17DF" w14:paraId="0B8A9950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332AE3CA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0F718D89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124F6962" w14:textId="77777777" w:rsidR="003C1B01" w:rsidRPr="005D17DF" w:rsidRDefault="003C1B01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47A" w:rsidRPr="005D17DF" w14:paraId="593D92A0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5F285B31" w14:textId="77777777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2A3F4B6E" w14:textId="5BB0D850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66B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3E66B3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มีนาคม</w:t>
            </w:r>
          </w:p>
        </w:tc>
      </w:tr>
      <w:tr w:rsidR="004E047A" w:rsidRPr="005D17DF" w14:paraId="24E45BCA" w14:textId="77777777" w:rsidTr="004E047A">
        <w:trPr>
          <w:trHeight w:val="360"/>
          <w:tblHeader/>
        </w:trPr>
        <w:tc>
          <w:tcPr>
            <w:tcW w:w="2995" w:type="dxa"/>
            <w:vAlign w:val="bottom"/>
          </w:tcPr>
          <w:p w14:paraId="2A2EF1E6" w14:textId="77777777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6602BC00" w14:textId="5B082608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2568</w:t>
            </w:r>
          </w:p>
        </w:tc>
        <w:tc>
          <w:tcPr>
            <w:tcW w:w="1340" w:type="dxa"/>
            <w:vAlign w:val="bottom"/>
          </w:tcPr>
          <w:p w14:paraId="11F335BA" w14:textId="60F7AF96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  <w:tc>
          <w:tcPr>
            <w:tcW w:w="1385" w:type="dxa"/>
            <w:vAlign w:val="bottom"/>
          </w:tcPr>
          <w:p w14:paraId="3A60DF5C" w14:textId="466B6A08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2568</w:t>
            </w:r>
          </w:p>
        </w:tc>
        <w:tc>
          <w:tcPr>
            <w:tcW w:w="1367" w:type="dxa"/>
            <w:vAlign w:val="bottom"/>
          </w:tcPr>
          <w:p w14:paraId="3165AE81" w14:textId="3333C098" w:rsidR="004E047A" w:rsidRPr="005D17DF" w:rsidRDefault="004E047A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5"/>
                <w:szCs w:val="25"/>
                <w:u w:val="single"/>
                <w:lang w:eastAsia="th-TH"/>
              </w:rPr>
              <w:t>2567</w:t>
            </w:r>
          </w:p>
        </w:tc>
      </w:tr>
      <w:tr w:rsidR="006B7937" w:rsidRPr="00B37E12" w14:paraId="62D1CB71" w14:textId="77777777" w:rsidTr="004E047A">
        <w:trPr>
          <w:trHeight w:val="95"/>
        </w:trPr>
        <w:tc>
          <w:tcPr>
            <w:tcW w:w="2995" w:type="dxa"/>
            <w:vAlign w:val="center"/>
          </w:tcPr>
          <w:p w14:paraId="67A20E73" w14:textId="77777777" w:rsidR="006B7937" w:rsidRPr="00B37E12" w:rsidRDefault="006B7937" w:rsidP="006B7937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6" w:type="dxa"/>
          </w:tcPr>
          <w:p w14:paraId="4F114936" w14:textId="0A7011EC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9,589,700.00</w:t>
            </w:r>
          </w:p>
        </w:tc>
        <w:tc>
          <w:tcPr>
            <w:tcW w:w="1340" w:type="dxa"/>
          </w:tcPr>
          <w:p w14:paraId="65328AFC" w14:textId="086C5345" w:rsidR="006B7937" w:rsidRPr="00B37E12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7937">
              <w:rPr>
                <w:rFonts w:ascii="Angsana New" w:hAnsi="Angsana New" w:cs="Angsana New"/>
                <w:sz w:val="26"/>
                <w:szCs w:val="26"/>
              </w:rPr>
              <w:t>11,350,366.00</w:t>
            </w:r>
          </w:p>
        </w:tc>
        <w:tc>
          <w:tcPr>
            <w:tcW w:w="1385" w:type="dxa"/>
          </w:tcPr>
          <w:p w14:paraId="5F0AD4BD" w14:textId="16C3F412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9,589,700.00</w:t>
            </w:r>
          </w:p>
        </w:tc>
        <w:tc>
          <w:tcPr>
            <w:tcW w:w="1367" w:type="dxa"/>
          </w:tcPr>
          <w:p w14:paraId="3D9045C7" w14:textId="4829C1EB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7937">
              <w:rPr>
                <w:rFonts w:ascii="Angsana New" w:hAnsi="Angsana New" w:cs="Angsana New"/>
                <w:sz w:val="26"/>
                <w:szCs w:val="26"/>
              </w:rPr>
              <w:t>11,350,366.00</w:t>
            </w:r>
          </w:p>
        </w:tc>
      </w:tr>
      <w:tr w:rsidR="006B7937" w:rsidRPr="00B37E12" w14:paraId="6B1F7E11" w14:textId="77777777" w:rsidTr="004E047A">
        <w:trPr>
          <w:trHeight w:val="95"/>
        </w:trPr>
        <w:tc>
          <w:tcPr>
            <w:tcW w:w="2995" w:type="dxa"/>
            <w:vAlign w:val="center"/>
          </w:tcPr>
          <w:p w14:paraId="25769A53" w14:textId="77777777" w:rsidR="006B7937" w:rsidRPr="00B37E12" w:rsidRDefault="006B7937" w:rsidP="006B7937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ผลประโยชน์หลังจากออกจากงาน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20B27AF" w14:textId="3EC32AF3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666,841.28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0FE53FF" w14:textId="60537E8C" w:rsidR="006B7937" w:rsidRPr="00B37E12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752,533.48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7E914F0" w14:textId="2902F140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666,841.28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3D4F09D" w14:textId="5892279D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752,533.48</w:t>
            </w:r>
          </w:p>
        </w:tc>
      </w:tr>
      <w:tr w:rsidR="006B7937" w:rsidRPr="00B37E12" w14:paraId="65469EB8" w14:textId="77777777" w:rsidTr="004E047A">
        <w:trPr>
          <w:trHeight w:val="95"/>
        </w:trPr>
        <w:tc>
          <w:tcPr>
            <w:tcW w:w="2995" w:type="dxa"/>
            <w:vAlign w:val="center"/>
          </w:tcPr>
          <w:p w14:paraId="32343382" w14:textId="77777777" w:rsidR="006B7937" w:rsidRPr="00B37E12" w:rsidRDefault="006B7937" w:rsidP="006B7937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37E1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17A8DA45" w14:textId="7E2AABA1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10,256,541.28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3CA4CF4" w14:textId="46073979" w:rsidR="006B7937" w:rsidRPr="00B37E12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12,102,899.48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2F6F5D9" w14:textId="2A1FF272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10,256,541.28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17424B12" w14:textId="5CC9A277" w:rsidR="006B7937" w:rsidRPr="006B7937" w:rsidRDefault="006B7937" w:rsidP="006B7937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12,102,899.48</w:t>
            </w:r>
          </w:p>
        </w:tc>
      </w:tr>
    </w:tbl>
    <w:p w14:paraId="0C884016" w14:textId="77777777" w:rsidR="00C71807" w:rsidRDefault="00C71807" w:rsidP="00CA1173">
      <w:pPr>
        <w:pStyle w:val="BodyText2"/>
        <w:ind w:left="993" w:right="-23" w:firstLine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3A11A9D" w14:textId="77777777" w:rsidR="002E00FF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6686CDED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788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CA1173" w:rsidRPr="005D17DF" w14:paraId="2081AC98" w14:textId="77777777" w:rsidTr="00CA1173">
        <w:tc>
          <w:tcPr>
            <w:tcW w:w="3402" w:type="dxa"/>
            <w:shd w:val="clear" w:color="auto" w:fill="auto"/>
          </w:tcPr>
          <w:p w14:paraId="5C96F595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386" w:type="dxa"/>
            <w:shd w:val="clear" w:color="auto" w:fill="auto"/>
          </w:tcPr>
          <w:p w14:paraId="265831F8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CA1173" w:rsidRPr="005D17DF" w14:paraId="0D5A15EE" w14:textId="77777777" w:rsidTr="00CA1173">
        <w:tc>
          <w:tcPr>
            <w:tcW w:w="3402" w:type="dxa"/>
            <w:shd w:val="clear" w:color="auto" w:fill="auto"/>
          </w:tcPr>
          <w:p w14:paraId="29C71139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5386" w:type="dxa"/>
            <w:shd w:val="clear" w:color="auto" w:fill="auto"/>
          </w:tcPr>
          <w:p w14:paraId="54EC6E8E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CA1173" w:rsidRPr="005D17DF" w14:paraId="241D94AD" w14:textId="77777777" w:rsidTr="00CA1173">
        <w:tc>
          <w:tcPr>
            <w:tcW w:w="3402" w:type="dxa"/>
            <w:shd w:val="clear" w:color="auto" w:fill="auto"/>
          </w:tcPr>
          <w:p w14:paraId="540804DB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86" w:type="dxa"/>
            <w:shd w:val="clear" w:color="auto" w:fill="auto"/>
          </w:tcPr>
          <w:p w14:paraId="52AF24A4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F923FF" w:rsidRPr="005D17DF" w14:paraId="16A9DECE" w14:textId="77777777" w:rsidTr="00CA1173">
        <w:tc>
          <w:tcPr>
            <w:tcW w:w="3402" w:type="dxa"/>
            <w:shd w:val="clear" w:color="auto" w:fill="auto"/>
          </w:tcPr>
          <w:p w14:paraId="1DDD764F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86" w:type="dxa"/>
            <w:shd w:val="clear" w:color="auto" w:fill="auto"/>
          </w:tcPr>
          <w:p w14:paraId="541076C9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.00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  <w:tr w:rsidR="00F923FF" w:rsidRPr="005D17DF" w14:paraId="3C478364" w14:textId="77777777" w:rsidTr="00CA1173">
        <w:tc>
          <w:tcPr>
            <w:tcW w:w="3402" w:type="dxa"/>
            <w:shd w:val="clear" w:color="auto" w:fill="auto"/>
          </w:tcPr>
          <w:p w14:paraId="0DD539E3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5386" w:type="dxa"/>
            <w:shd w:val="clear" w:color="auto" w:fill="auto"/>
          </w:tcPr>
          <w:p w14:paraId="481A8405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F923FF" w:rsidRPr="005D17DF" w14:paraId="47DF541A" w14:textId="77777777" w:rsidTr="00CA1173">
        <w:tc>
          <w:tcPr>
            <w:tcW w:w="3402" w:type="dxa"/>
            <w:shd w:val="clear" w:color="auto" w:fill="auto"/>
          </w:tcPr>
          <w:p w14:paraId="1E88696C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386" w:type="dxa"/>
            <w:shd w:val="clear" w:color="auto" w:fill="auto"/>
          </w:tcPr>
          <w:p w14:paraId="724122C2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923FF" w:rsidRPr="005D17DF" w14:paraId="3A5BF262" w14:textId="77777777" w:rsidTr="00CA1173">
        <w:tc>
          <w:tcPr>
            <w:tcW w:w="3402" w:type="dxa"/>
            <w:shd w:val="clear" w:color="auto" w:fill="auto"/>
          </w:tcPr>
          <w:p w14:paraId="5DAA4B60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386" w:type="dxa"/>
            <w:shd w:val="clear" w:color="auto" w:fill="auto"/>
          </w:tcPr>
          <w:p w14:paraId="691A8B39" w14:textId="3BED2535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3.00 – </w:t>
            </w:r>
            <w:r w:rsidR="00045558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</w:tr>
    </w:tbl>
    <w:p w14:paraId="746E69EC" w14:textId="77777777" w:rsidR="00CB43CC" w:rsidRDefault="00CB43CC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E27826" w14:textId="77777777" w:rsidR="00CA1173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eastAsia="Angsana New" w:hAnsi="Angsana New" w:cs="Angsana New" w:hint="cs"/>
          <w:sz w:val="30"/>
          <w:szCs w:val="30"/>
          <w:u w:val="single"/>
          <w:cs/>
        </w:rPr>
        <w:lastRenderedPageBreak/>
        <w:t>ลักษณะความสัมพันธ์</w:t>
      </w:r>
    </w:p>
    <w:p w14:paraId="6D28158E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505" w:type="dxa"/>
        <w:tblInd w:w="1101" w:type="dxa"/>
        <w:tblLook w:val="0000" w:firstRow="0" w:lastRow="0" w:firstColumn="0" w:lastColumn="0" w:noHBand="0" w:noVBand="0"/>
      </w:tblPr>
      <w:tblGrid>
        <w:gridCol w:w="3402"/>
        <w:gridCol w:w="5103"/>
      </w:tblGrid>
      <w:tr w:rsidR="00CA1173" w:rsidRPr="005D17DF" w14:paraId="04C8AF73" w14:textId="77777777" w:rsidTr="00794E8A">
        <w:trPr>
          <w:tblHeader/>
        </w:trPr>
        <w:tc>
          <w:tcPr>
            <w:tcW w:w="3402" w:type="dxa"/>
          </w:tcPr>
          <w:p w14:paraId="35CFDAED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ชื่อกิจการ/บุคคล</w:t>
            </w:r>
          </w:p>
        </w:tc>
        <w:tc>
          <w:tcPr>
            <w:tcW w:w="5103" w:type="dxa"/>
            <w:shd w:val="clear" w:color="auto" w:fill="auto"/>
          </w:tcPr>
          <w:p w14:paraId="020E9722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CA1173" w:rsidRPr="005D17DF" w14:paraId="1FE44162" w14:textId="77777777" w:rsidTr="00C767B8">
        <w:tc>
          <w:tcPr>
            <w:tcW w:w="3402" w:type="dxa"/>
          </w:tcPr>
          <w:p w14:paraId="21FF75D2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103" w:type="dxa"/>
            <w:shd w:val="clear" w:color="auto" w:fill="auto"/>
          </w:tcPr>
          <w:p w14:paraId="6057B5BF" w14:textId="77777777" w:rsidR="00CA1173" w:rsidRPr="005D17DF" w:rsidRDefault="00CA117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35BF3" w:rsidRPr="005D17DF" w14:paraId="2B08CF0B" w14:textId="77777777" w:rsidTr="00C767B8">
        <w:tc>
          <w:tcPr>
            <w:tcW w:w="3402" w:type="dxa"/>
          </w:tcPr>
          <w:p w14:paraId="12AD186F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พีแอลอี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5103" w:type="dxa"/>
            <w:shd w:val="clear" w:color="auto" w:fill="auto"/>
          </w:tcPr>
          <w:p w14:paraId="158F06E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3EFEA81D" w14:textId="77777777" w:rsidTr="00C767B8">
        <w:tc>
          <w:tcPr>
            <w:tcW w:w="3402" w:type="dxa"/>
          </w:tcPr>
          <w:p w14:paraId="0BFBADE5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เอส เอ ฟิวเจอร์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5103" w:type="dxa"/>
            <w:shd w:val="clear" w:color="auto" w:fill="auto"/>
          </w:tcPr>
          <w:p w14:paraId="514AD5F3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05CC6D4D" w14:textId="77777777" w:rsidTr="00C767B8">
        <w:tc>
          <w:tcPr>
            <w:tcW w:w="3402" w:type="dxa"/>
          </w:tcPr>
          <w:p w14:paraId="4A843C66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 พีเออาร์</w:t>
            </w:r>
          </w:p>
        </w:tc>
        <w:tc>
          <w:tcPr>
            <w:tcW w:w="5103" w:type="dxa"/>
            <w:shd w:val="clear" w:color="auto" w:fill="auto"/>
          </w:tcPr>
          <w:p w14:paraId="4E0DE30E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24AD8E5B" w14:textId="77777777" w:rsidTr="00C767B8">
        <w:tc>
          <w:tcPr>
            <w:tcW w:w="3402" w:type="dxa"/>
          </w:tcPr>
          <w:p w14:paraId="0E89D4F4" w14:textId="77777777" w:rsidR="00435BF3" w:rsidRPr="005D17DF" w:rsidRDefault="00435BF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กิจการร่วมค้าอินเตอร์-ออส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ซี่</w:t>
            </w:r>
          </w:p>
        </w:tc>
        <w:tc>
          <w:tcPr>
            <w:tcW w:w="5103" w:type="dxa"/>
            <w:shd w:val="clear" w:color="auto" w:fill="auto"/>
          </w:tcPr>
          <w:p w14:paraId="58BB4E0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23FF" w:rsidRPr="005D17DF" w14:paraId="59A0B757" w14:textId="77777777" w:rsidTr="00C767B8">
        <w:tc>
          <w:tcPr>
            <w:tcW w:w="3402" w:type="dxa"/>
          </w:tcPr>
          <w:p w14:paraId="313AFFCB" w14:textId="77777777" w:rsidR="00F923FF" w:rsidRPr="00FA1F0A" w:rsidRDefault="00316931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</w:t>
            </w:r>
            <w:r w:rsidR="00F923FF" w:rsidRPr="00F923F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การร่วมค้าพีซีเอส</w:t>
            </w:r>
          </w:p>
        </w:tc>
        <w:tc>
          <w:tcPr>
            <w:tcW w:w="5103" w:type="dxa"/>
            <w:shd w:val="clear" w:color="auto" w:fill="auto"/>
          </w:tcPr>
          <w:p w14:paraId="3F73D434" w14:textId="77777777" w:rsidR="00F923FF" w:rsidRDefault="00F923FF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72060C" w:rsidRPr="005D17DF" w14:paraId="65F78F2F" w14:textId="77777777" w:rsidTr="00013534">
        <w:tc>
          <w:tcPr>
            <w:tcW w:w="3402" w:type="dxa"/>
            <w:shd w:val="clear" w:color="auto" w:fill="auto"/>
            <w:vAlign w:val="center"/>
          </w:tcPr>
          <w:p w14:paraId="4B95603A" w14:textId="33728713" w:rsid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29DB">
              <w:rPr>
                <w:rFonts w:ascii="Angsana New" w:eastAsia="SimSun" w:hAnsi="Angsana New" w:cs="Angsana New"/>
                <w:kern w:val="28"/>
                <w:cs/>
              </w:rPr>
              <w:t>บริษัท โปร อินเทลลิเจ้นซ์</w:t>
            </w:r>
            <w:r>
              <w:rPr>
                <w:rFonts w:ascii="Angsana New" w:eastAsia="SimSun" w:hAnsi="Angsana New" w:cs="Angsana New"/>
                <w:kern w:val="28"/>
                <w:lang w:val="en-US"/>
              </w:rPr>
              <w:t xml:space="preserve"> </w:t>
            </w:r>
            <w:r w:rsidRPr="005529DB">
              <w:rPr>
                <w:rFonts w:ascii="Angsana New" w:eastAsia="SimSun" w:hAnsi="Angsana New" w:cs="Angsana New"/>
                <w:kern w:val="28"/>
                <w:cs/>
              </w:rPr>
              <w:t>แอนด์ โซลูชั่นส์ จำกัด</w:t>
            </w:r>
          </w:p>
        </w:tc>
        <w:tc>
          <w:tcPr>
            <w:tcW w:w="5103" w:type="dxa"/>
            <w:shd w:val="clear" w:color="auto" w:fill="auto"/>
          </w:tcPr>
          <w:p w14:paraId="3C9973AD" w14:textId="7EB4AAC1" w:rsidR="0072060C" w:rsidRP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</w:tr>
      <w:tr w:rsidR="0072060C" w:rsidRPr="005D17DF" w14:paraId="7364B6CA" w14:textId="77777777" w:rsidTr="00C767B8">
        <w:tc>
          <w:tcPr>
            <w:tcW w:w="3402" w:type="dxa"/>
          </w:tcPr>
          <w:p w14:paraId="05A6666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เฟรมเทคนิค จำกัด</w:t>
            </w:r>
          </w:p>
        </w:tc>
        <w:tc>
          <w:tcPr>
            <w:tcW w:w="5103" w:type="dxa"/>
            <w:shd w:val="clear" w:color="auto" w:fill="auto"/>
          </w:tcPr>
          <w:p w14:paraId="5BB2BF60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63969071" w14:textId="77777777" w:rsidTr="00C767B8">
        <w:tc>
          <w:tcPr>
            <w:tcW w:w="3402" w:type="dxa"/>
          </w:tcPr>
          <w:p w14:paraId="79C5595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ยูไนเต็ด เพาเวอร์ เอ็นจิเนียริ่ง จำกัด</w:t>
            </w:r>
          </w:p>
        </w:tc>
        <w:tc>
          <w:tcPr>
            <w:tcW w:w="5103" w:type="dxa"/>
            <w:shd w:val="clear" w:color="auto" w:fill="auto"/>
          </w:tcPr>
          <w:p w14:paraId="23007509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26037FA2" w14:textId="77777777" w:rsidTr="00C767B8">
        <w:tc>
          <w:tcPr>
            <w:tcW w:w="3402" w:type="dxa"/>
          </w:tcPr>
          <w:p w14:paraId="22302568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อีเอสไอ เทรดดิ้ง จำกัด</w:t>
            </w:r>
          </w:p>
        </w:tc>
        <w:tc>
          <w:tcPr>
            <w:tcW w:w="5103" w:type="dxa"/>
            <w:shd w:val="clear" w:color="auto" w:fill="auto"/>
          </w:tcPr>
          <w:p w14:paraId="2C17BEE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5FD8159B" w14:textId="77777777" w:rsidTr="00C767B8">
        <w:tc>
          <w:tcPr>
            <w:tcW w:w="3402" w:type="dxa"/>
          </w:tcPr>
          <w:p w14:paraId="6F4429EA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อี.เอส.อินเตอร์เนชั่นแนล (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1991)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103" w:type="dxa"/>
            <w:shd w:val="clear" w:color="auto" w:fill="auto"/>
          </w:tcPr>
          <w:p w14:paraId="2508DB76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31C15489" w14:textId="77777777" w:rsidTr="00C767B8">
        <w:tc>
          <w:tcPr>
            <w:tcW w:w="3402" w:type="dxa"/>
          </w:tcPr>
          <w:p w14:paraId="7FC1D00B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เฟลมเทคนิค อี แอนด์ ซี จำกัด</w:t>
            </w:r>
          </w:p>
        </w:tc>
        <w:tc>
          <w:tcPr>
            <w:tcW w:w="5103" w:type="dxa"/>
            <w:shd w:val="clear" w:color="auto" w:fill="auto"/>
          </w:tcPr>
          <w:p w14:paraId="4957360C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3540B4CD" w14:textId="77777777" w:rsidTr="00C767B8">
        <w:tc>
          <w:tcPr>
            <w:tcW w:w="3402" w:type="dxa"/>
          </w:tcPr>
          <w:p w14:paraId="60D4CE0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5103" w:type="dxa"/>
            <w:shd w:val="clear" w:color="auto" w:fill="auto"/>
          </w:tcPr>
          <w:p w14:paraId="5EEFEC1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7146C2E5" w14:textId="77777777" w:rsidTr="00C767B8">
        <w:tc>
          <w:tcPr>
            <w:tcW w:w="3402" w:type="dxa"/>
            <w:vAlign w:val="center"/>
          </w:tcPr>
          <w:p w14:paraId="0E64E7C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ไชน่า สเตท คอนสตรัคชั่น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01C85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329DC8F6" w14:textId="77777777" w:rsidTr="00C767B8">
        <w:tc>
          <w:tcPr>
            <w:tcW w:w="3402" w:type="dxa"/>
            <w:shd w:val="clear" w:color="auto" w:fill="auto"/>
            <w:vAlign w:val="center"/>
          </w:tcPr>
          <w:p w14:paraId="42AFC3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เอนยิเนียริ่ง (ประเทศไทย) จำกัด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F8609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A334C06" w14:textId="77777777" w:rsidR="00E70C67" w:rsidRPr="00E70C67" w:rsidRDefault="00E70C67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</w:rPr>
      </w:pPr>
    </w:p>
    <w:p w14:paraId="4CF86708" w14:textId="77777777" w:rsidR="000D3493" w:rsidRPr="000D3493" w:rsidRDefault="000D3493" w:rsidP="000D349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eastAsia="Angsana New" w:hAnsi="Angsana New" w:cs="Angsana New"/>
          <w:sz w:val="30"/>
          <w:szCs w:val="30"/>
          <w:u w:val="single"/>
        </w:rPr>
      </w:pPr>
      <w:r w:rsidRPr="000D3493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ภาระผูกพันอื่นกับบุคคลหรือกิจการที่เกี่ยวข้องกัน</w:t>
      </w:r>
    </w:p>
    <w:p w14:paraId="70958A7A" w14:textId="77777777" w:rsidR="000D3493" w:rsidRPr="000D3493" w:rsidRDefault="000D3493" w:rsidP="000D3493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33EE4BBA" w14:textId="2FEB1F3D" w:rsidR="00F923FF" w:rsidRPr="0072060C" w:rsidRDefault="00F923FF" w:rsidP="00F923FF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bookmarkStart w:id="3" w:name="_Hlk198046748"/>
      <w:r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="0093558F" w:rsidRPr="0072060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3558F"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มีนาคม</w:t>
      </w:r>
      <w:r w:rsidR="0093558F" w:rsidRPr="0072060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2568</w:t>
      </w:r>
      <w:r w:rsidRPr="0072060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bookmarkEnd w:id="3"/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บริษัทได้ให้การค้ำประกันวงเงินสินเชื่อของบริษัทย่อย เพื่อสนับสนุน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การดำเนินธุรกิจพัฒนาอสังหาริมทรัพย์จำนวนเงิน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187.00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72060C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31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93558F" w:rsidRPr="0072060C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Pr="0072060C">
        <w:rPr>
          <w:rFonts w:ascii="Angsana New" w:eastAsia="SimSun" w:hAnsi="Angsana New" w:cs="Angsana New"/>
          <w:spacing w:val="-4"/>
          <w:sz w:val="30"/>
          <w:szCs w:val="30"/>
        </w:rPr>
        <w:t xml:space="preserve"> : </w:t>
      </w:r>
      <w:r w:rsidRPr="0072060C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จำนวนเงิน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72060C">
        <w:rPr>
          <w:rFonts w:ascii="Angsana New" w:eastAsia="SimSun" w:hAnsi="Angsana New" w:cs="Angsana New"/>
          <w:spacing w:val="-2"/>
          <w:sz w:val="30"/>
          <w:szCs w:val="30"/>
        </w:rPr>
        <w:t>187.00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 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Pr="0072060C">
        <w:rPr>
          <w:rFonts w:ascii="Angsana New" w:eastAsia="SimSun" w:hAnsi="Angsana New" w:cs="Angsana New"/>
          <w:spacing w:val="-2"/>
          <w:sz w:val="30"/>
          <w:szCs w:val="30"/>
        </w:rPr>
        <w:t>)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โดยมีโครงการพัฒนาอสังหาริมทรัพย์ตามหมาย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เหตุข้อ 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</w:rPr>
        <w:t>9</w:t>
      </w:r>
      <w:r w:rsidRPr="008D696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ค้ำประกัน</w:t>
      </w:r>
      <w:r w:rsidRPr="0072060C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ร่วมกับหนังสือค้ำประกันของบริษัท</w:t>
      </w:r>
    </w:p>
    <w:p w14:paraId="57DBFD81" w14:textId="77777777" w:rsidR="00F923FF" w:rsidRPr="00C71807" w:rsidRDefault="00F923FF" w:rsidP="00F923FF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D991D06" w14:textId="58E1D215" w:rsidR="000D3493" w:rsidRPr="0072060C" w:rsidRDefault="0093558F" w:rsidP="00F923FF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ณ วันที่ </w:t>
      </w:r>
      <w:r w:rsidRPr="0072060C">
        <w:rPr>
          <w:rFonts w:ascii="Angsana New" w:hAnsi="Angsana New" w:cs="Angsana New"/>
          <w:color w:val="000000"/>
          <w:spacing w:val="8"/>
          <w:sz w:val="30"/>
          <w:szCs w:val="30"/>
        </w:rPr>
        <w:t xml:space="preserve">31 </w:t>
      </w: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มีนาคม</w:t>
      </w:r>
      <w:r w:rsidRPr="0072060C">
        <w:rPr>
          <w:rFonts w:ascii="Angsana New" w:hAnsi="Angsana New" w:cs="Angsana New"/>
          <w:color w:val="000000"/>
          <w:spacing w:val="8"/>
          <w:sz w:val="30"/>
          <w:szCs w:val="30"/>
          <w:lang w:val="en-US"/>
        </w:rPr>
        <w:t xml:space="preserve"> 2568</w:t>
      </w:r>
      <w:r w:rsidRPr="0072060C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pacing w:val="8"/>
          <w:sz w:val="30"/>
          <w:szCs w:val="30"/>
          <w:cs/>
        </w:rPr>
        <w:t>บริษัทมีภาระผูกพันกับธนาคารแห่งหนึ่งในการให้ออกหนังสือ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>ค้ำประกันจำนวนเงิน</w:t>
      </w:r>
      <w:r w:rsidR="0072060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z w:val="30"/>
          <w:szCs w:val="30"/>
        </w:rPr>
        <w:t xml:space="preserve">153.36 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</w:t>
      </w:r>
      <w:r w:rsidR="00641A0A" w:rsidRPr="0072060C">
        <w:rPr>
          <w:rFonts w:ascii="Angsana New" w:eastAsia="SimSun" w:hAnsi="Angsana New" w:cs="Angsana New"/>
          <w:sz w:val="30"/>
          <w:szCs w:val="30"/>
          <w:lang w:val="en-US"/>
        </w:rPr>
        <w:t>(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641A0A" w:rsidRPr="0072060C">
        <w:rPr>
          <w:rFonts w:ascii="Angsana New" w:hAnsi="Angsana New" w:cs="Angsana New" w:hint="cs"/>
          <w:color w:val="000000"/>
          <w:sz w:val="30"/>
          <w:szCs w:val="30"/>
        </w:rPr>
        <w:t>25</w:t>
      </w:r>
      <w:r w:rsidRPr="0072060C">
        <w:rPr>
          <w:rFonts w:ascii="Angsana New" w:hAnsi="Angsana New" w:cs="Angsana New"/>
          <w:color w:val="000000"/>
          <w:sz w:val="30"/>
          <w:szCs w:val="30"/>
        </w:rPr>
        <w:t>67</w:t>
      </w:r>
      <w:r w:rsidR="00641A0A" w:rsidRPr="0072060C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="00641A0A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r w:rsidR="00641A0A" w:rsidRPr="0072060C">
        <w:rPr>
          <w:rFonts w:ascii="Angsana New" w:eastAsia="SimSun" w:hAnsi="Angsana New" w:cs="Angsana New" w:hint="cs"/>
          <w:sz w:val="30"/>
          <w:szCs w:val="30"/>
        </w:rPr>
        <w:t xml:space="preserve">153.36 </w:t>
      </w:r>
      <w:r w:rsidR="00641A0A" w:rsidRPr="0072060C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641A0A" w:rsidRPr="0072060C">
        <w:rPr>
          <w:rFonts w:ascii="Angsana New" w:eastAsia="SimSun" w:hAnsi="Angsana New" w:cs="Angsana New"/>
          <w:sz w:val="30"/>
          <w:szCs w:val="30"/>
        </w:rPr>
        <w:t>)</w:t>
      </w:r>
      <w:r w:rsidR="00075FD1" w:rsidRPr="0072060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0D3493" w:rsidRPr="0072060C">
        <w:rPr>
          <w:rFonts w:ascii="Angsana New" w:eastAsia="SimSun" w:hAnsi="Angsana New" w:cs="Angsana New" w:hint="cs"/>
          <w:sz w:val="30"/>
          <w:szCs w:val="30"/>
          <w:cs/>
        </w:rPr>
        <w:t>โดยนำไปเป็นหลักประกันการอุทธรณ์การประเมินภาษีอากรของกิจการร่วมค้า พีเออาร์</w:t>
      </w:r>
      <w:r w:rsidR="00F923FF" w:rsidRPr="0072060C">
        <w:rPr>
          <w:rFonts w:ascii="Angsana New" w:eastAsia="SimSun" w:hAnsi="Angsana New" w:cs="Angsana New"/>
          <w:sz w:val="30"/>
          <w:szCs w:val="30"/>
        </w:rPr>
        <w:t xml:space="preserve"> 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(บริษัทย่อย)</w:t>
      </w:r>
    </w:p>
    <w:p w14:paraId="65FB3CE1" w14:textId="77777777" w:rsidR="00F923FF" w:rsidRPr="0072060C" w:rsidRDefault="00F923FF" w:rsidP="00F923FF">
      <w:pPr>
        <w:pStyle w:val="BodyText2"/>
        <w:ind w:left="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725B6B70" w14:textId="52866233" w:rsidR="00F923FF" w:rsidRPr="0072060C" w:rsidRDefault="0093558F" w:rsidP="00F923FF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Pr="0072060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72060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72060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2568</w:t>
      </w:r>
      <w:r w:rsidRPr="007206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บริษัทได้นำหนังสือค้ำประกันที่ออกโดยสถาบันการเงินจำนวนเงิน</w:t>
      </w:r>
      <w:r w:rsidR="00F923FF" w:rsidRPr="0072060C">
        <w:rPr>
          <w:rFonts w:ascii="Angsana New" w:eastAsia="SimSun" w:hAnsi="Angsana New" w:cs="Angsana New" w:hint="cs"/>
          <w:sz w:val="30"/>
          <w:szCs w:val="30"/>
        </w:rPr>
        <w:t xml:space="preserve"> </w:t>
      </w:r>
      <w:bookmarkStart w:id="4" w:name="_Hlk166437153"/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>374.59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bookmarkEnd w:id="4"/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31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Pr="00F904CD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</w:rPr>
        <w:t xml:space="preserve"> :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จำนวนเงิน 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</w:rPr>
        <w:t>374.59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ล้านบาท</w:t>
      </w:r>
      <w:r w:rsidR="00F923FF" w:rsidRPr="00F904CD">
        <w:rPr>
          <w:rFonts w:ascii="Angsana New" w:eastAsia="SimSun" w:hAnsi="Angsana New" w:cs="Angsana New"/>
          <w:spacing w:val="-4"/>
          <w:sz w:val="30"/>
          <w:szCs w:val="30"/>
        </w:rPr>
        <w:t>)</w:t>
      </w:r>
      <w:r w:rsidR="00F923FF" w:rsidRPr="00F904C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ไปเป็นหลักประกันงานโครงการ</w:t>
      </w:r>
      <w:r w:rsidR="00F923FF" w:rsidRPr="0072060C">
        <w:rPr>
          <w:rFonts w:ascii="Angsana New" w:eastAsia="SimSun" w:hAnsi="Angsana New" w:cs="Angsana New" w:hint="cs"/>
          <w:sz w:val="30"/>
          <w:szCs w:val="30"/>
          <w:cs/>
        </w:rPr>
        <w:t>ของการร่วมค้าพีซีเอส ตามสัดส่วนของเงินลงทุนในการร่วมค้าของบริษัท</w:t>
      </w:r>
    </w:p>
    <w:p w14:paraId="38359083" w14:textId="77777777" w:rsidR="00A670CF" w:rsidRDefault="00A670CF" w:rsidP="00A670C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41F8D0C6" w14:textId="77777777" w:rsidR="00045558" w:rsidRDefault="00045558" w:rsidP="00A670C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76B63EB4" w14:textId="77777777" w:rsidR="00045558" w:rsidRDefault="00045558" w:rsidP="00A670C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66CCF1EC" w14:textId="77777777" w:rsidR="00045558" w:rsidRPr="00045558" w:rsidRDefault="00045558" w:rsidP="00A670C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79F5CFEC" w14:textId="77777777" w:rsidR="00CA1173" w:rsidRPr="005D17DF" w:rsidRDefault="00D107E9" w:rsidP="00D107E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663684DF" w14:textId="77777777" w:rsidR="00D107E9" w:rsidRPr="005D17DF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4944DD4" w14:textId="77777777" w:rsidR="00D107E9" w:rsidRPr="00E70C67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587AB0A8" w14:textId="77777777" w:rsidR="00275661" w:rsidRDefault="00275661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93558F" w:rsidRPr="006B7937" w14:paraId="0B16586A" w14:textId="77777777" w:rsidTr="0093558F">
        <w:tc>
          <w:tcPr>
            <w:tcW w:w="9606" w:type="dxa"/>
            <w:gridSpan w:val="5"/>
          </w:tcPr>
          <w:p w14:paraId="2163C201" w14:textId="77777777" w:rsidR="0093558F" w:rsidRPr="006B7937" w:rsidRDefault="0093558F" w:rsidP="00B1035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" w:name="_Hlk198209524"/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3558F" w:rsidRPr="006B7937" w14:paraId="4C03537A" w14:textId="77777777" w:rsidTr="0093558F">
        <w:tc>
          <w:tcPr>
            <w:tcW w:w="2802" w:type="dxa"/>
            <w:vAlign w:val="bottom"/>
          </w:tcPr>
          <w:p w14:paraId="734A88E3" w14:textId="77777777" w:rsidR="0093558F" w:rsidRPr="006B7937" w:rsidRDefault="0093558F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0D725704" w14:textId="77777777" w:rsidR="0093558F" w:rsidRPr="006B7937" w:rsidRDefault="0093558F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680F351" w14:textId="77777777" w:rsidR="0093558F" w:rsidRPr="006B7937" w:rsidRDefault="0093558F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4E3A" w:rsidRPr="006B7937" w14:paraId="005F0472" w14:textId="77777777" w:rsidTr="0093558F">
        <w:tc>
          <w:tcPr>
            <w:tcW w:w="2802" w:type="dxa"/>
            <w:vAlign w:val="bottom"/>
          </w:tcPr>
          <w:p w14:paraId="3B361A5D" w14:textId="77777777" w:rsidR="00134E3A" w:rsidRPr="006B7937" w:rsidRDefault="00134E3A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259E4751" w14:textId="034862F7" w:rsidR="00134E3A" w:rsidRPr="00134E3A" w:rsidRDefault="00134E3A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4422A69F" w14:textId="2211B288" w:rsidR="00134E3A" w:rsidRPr="006B7937" w:rsidRDefault="00134E3A" w:rsidP="00B10356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F97208" w:rsidRPr="006B7937" w14:paraId="1130D80F" w14:textId="77777777" w:rsidTr="0093558F">
        <w:tc>
          <w:tcPr>
            <w:tcW w:w="2802" w:type="dxa"/>
            <w:vAlign w:val="bottom"/>
          </w:tcPr>
          <w:p w14:paraId="36A63C46" w14:textId="77777777" w:rsidR="00F97208" w:rsidRPr="006B7937" w:rsidRDefault="00F97208" w:rsidP="00F97208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26311D0" w14:textId="75737ADD" w:rsidR="00F97208" w:rsidRPr="006B7937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DAF1DDF" w14:textId="597A4E61" w:rsidR="00F97208" w:rsidRPr="006B7937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="006B7937"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5219CE86" w14:textId="03528A41" w:rsidR="00F97208" w:rsidRPr="006B7937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314D4B4" w14:textId="017BDBBE" w:rsidR="00F97208" w:rsidRPr="006B7937" w:rsidRDefault="006B7937" w:rsidP="00F9720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F97208" w:rsidRPr="006B7937" w14:paraId="28033EB5" w14:textId="77777777" w:rsidTr="0093558F">
        <w:tc>
          <w:tcPr>
            <w:tcW w:w="2802" w:type="dxa"/>
            <w:vAlign w:val="bottom"/>
          </w:tcPr>
          <w:p w14:paraId="19DD62AF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5D1FA5FE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22FF9FC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59603ED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216A9A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F97208" w:rsidRPr="006B7937" w14:paraId="229AE78B" w14:textId="77777777" w:rsidTr="0093558F">
        <w:tc>
          <w:tcPr>
            <w:tcW w:w="2802" w:type="dxa"/>
            <w:vAlign w:val="bottom"/>
          </w:tcPr>
          <w:p w14:paraId="1F897867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7DCC84E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</w:tcPr>
          <w:p w14:paraId="6BFD3DB6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D35662D" w14:textId="1B077C76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  <w:tc>
          <w:tcPr>
            <w:tcW w:w="1701" w:type="dxa"/>
            <w:shd w:val="clear" w:color="auto" w:fill="auto"/>
          </w:tcPr>
          <w:p w14:paraId="349DBE51" w14:textId="628385D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</w:tr>
      <w:tr w:rsidR="00F97208" w:rsidRPr="006B7937" w14:paraId="7DF3E0BC" w14:textId="77777777" w:rsidTr="0093558F">
        <w:tc>
          <w:tcPr>
            <w:tcW w:w="2802" w:type="dxa"/>
            <w:vAlign w:val="bottom"/>
          </w:tcPr>
          <w:p w14:paraId="2BB1893A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EA45B8" w14:textId="292D6C4B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304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633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543.00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8180E8" w14:textId="0E609C8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3B0EB0" w14:textId="14D5CF6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265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410.32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AF3794" w14:textId="4215B23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</w:tr>
      <w:tr w:rsidR="00F97208" w:rsidRPr="006B7937" w14:paraId="55EAA24E" w14:textId="77777777" w:rsidTr="0093558F">
        <w:tc>
          <w:tcPr>
            <w:tcW w:w="2802" w:type="dxa"/>
            <w:vAlign w:val="bottom"/>
          </w:tcPr>
          <w:p w14:paraId="10018070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A91125" w14:textId="33A62E5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304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633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543.00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0384B9" w14:textId="7C468C5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075D3C" w14:textId="1BD30354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477.41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90B131" w14:textId="6A39A4CB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127.80</w:t>
            </w:r>
          </w:p>
        </w:tc>
      </w:tr>
      <w:tr w:rsidR="00F97208" w:rsidRPr="006B7937" w14:paraId="34CE32C4" w14:textId="77777777" w:rsidTr="0093558F">
        <w:tc>
          <w:tcPr>
            <w:tcW w:w="2802" w:type="dxa"/>
            <w:vAlign w:val="bottom"/>
          </w:tcPr>
          <w:p w14:paraId="25616DC5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25BCD378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58095F36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A96726E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8B0E1AA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52488086" w14:textId="77777777" w:rsidTr="0093558F">
        <w:trPr>
          <w:trHeight w:val="226"/>
        </w:trPr>
        <w:tc>
          <w:tcPr>
            <w:tcW w:w="2802" w:type="dxa"/>
            <w:vAlign w:val="bottom"/>
          </w:tcPr>
          <w:p w14:paraId="657E545B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770804" w14:textId="0B7AD6C9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069.13)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7B5CF2" w14:textId="58981B4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A95B13" w14:textId="693DA3A4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069.13)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17B35B" w14:textId="38BC922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</w:tr>
      <w:tr w:rsidR="00F97208" w:rsidRPr="006B7937" w14:paraId="3A3183A6" w14:textId="77777777" w:rsidTr="0093558F">
        <w:tc>
          <w:tcPr>
            <w:tcW w:w="2802" w:type="dxa"/>
            <w:vAlign w:val="bottom"/>
          </w:tcPr>
          <w:p w14:paraId="4277860C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5E4D60" w14:textId="4F96D38B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295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473.87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CB65F9" w14:textId="77B5F705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872.25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3ABF1" w14:textId="6795AD5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977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408.28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81605" w14:textId="77A4030C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939.34</w:t>
            </w:r>
          </w:p>
        </w:tc>
      </w:tr>
      <w:tr w:rsidR="00F97208" w:rsidRPr="006B7937" w14:paraId="7186EE69" w14:textId="77777777" w:rsidTr="0093558F">
        <w:tc>
          <w:tcPr>
            <w:tcW w:w="2802" w:type="dxa"/>
            <w:vAlign w:val="bottom"/>
          </w:tcPr>
          <w:p w14:paraId="18945C3C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A336FA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80CBBF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6151755" w14:textId="77777777" w:rsidR="00F97208" w:rsidRPr="006B7937" w:rsidRDefault="00F97208" w:rsidP="00F97208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22CF384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2A50D72D" w14:textId="77777777" w:rsidTr="0093558F">
        <w:tc>
          <w:tcPr>
            <w:tcW w:w="2802" w:type="dxa"/>
            <w:vAlign w:val="bottom"/>
          </w:tcPr>
          <w:p w14:paraId="60751BB8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07B53924" w14:textId="4A509BC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23,531,317.88</w:t>
            </w:r>
          </w:p>
        </w:tc>
        <w:tc>
          <w:tcPr>
            <w:tcW w:w="1701" w:type="dxa"/>
          </w:tcPr>
          <w:p w14:paraId="4E5DBEA5" w14:textId="13E0CD5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23,693,894.38</w:t>
            </w:r>
          </w:p>
        </w:tc>
        <w:tc>
          <w:tcPr>
            <w:tcW w:w="1701" w:type="dxa"/>
            <w:shd w:val="clear" w:color="auto" w:fill="auto"/>
          </w:tcPr>
          <w:p w14:paraId="7D678BFD" w14:textId="421DDEC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208.78</w:t>
            </w:r>
          </w:p>
        </w:tc>
        <w:tc>
          <w:tcPr>
            <w:tcW w:w="1701" w:type="dxa"/>
            <w:shd w:val="clear" w:color="auto" w:fill="auto"/>
          </w:tcPr>
          <w:p w14:paraId="08727721" w14:textId="64B0DE1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055.30</w:t>
            </w:r>
          </w:p>
        </w:tc>
      </w:tr>
      <w:tr w:rsidR="00F97208" w:rsidRPr="006B7937" w14:paraId="5B2BE0FE" w14:textId="77777777" w:rsidTr="0093558F">
        <w:tc>
          <w:tcPr>
            <w:tcW w:w="2802" w:type="dxa"/>
            <w:vAlign w:val="bottom"/>
          </w:tcPr>
          <w:p w14:paraId="7A5B96EF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BA5ADE" w14:textId="02310BD9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513,230,184.31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3CBCDB" w14:textId="7513D456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458,729,833.08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25FEF6" w14:textId="1A74249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025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873.22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B328AB" w14:textId="25F715A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458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726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427.6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3</w:t>
            </w:r>
          </w:p>
        </w:tc>
      </w:tr>
      <w:tr w:rsidR="00F97208" w:rsidRPr="006B7937" w14:paraId="55DDB52D" w14:textId="77777777" w:rsidTr="0093558F">
        <w:tc>
          <w:tcPr>
            <w:tcW w:w="2802" w:type="dxa"/>
            <w:vAlign w:val="bottom"/>
          </w:tcPr>
          <w:p w14:paraId="3D6344F1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58B522" w14:textId="3924F288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536,761,502.19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299C2F" w14:textId="0458D41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482,423,727.46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59B82D" w14:textId="2A29949D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534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082.00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1FB6EFC" w14:textId="260F014F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482.9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3</w:t>
            </w:r>
          </w:p>
        </w:tc>
      </w:tr>
      <w:tr w:rsidR="00F97208" w:rsidRPr="006B7937" w14:paraId="767360D5" w14:textId="77777777" w:rsidTr="0093558F">
        <w:tc>
          <w:tcPr>
            <w:tcW w:w="2802" w:type="dxa"/>
            <w:vAlign w:val="bottom"/>
          </w:tcPr>
          <w:p w14:paraId="357C7476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  <w:shd w:val="clear" w:color="auto" w:fill="auto"/>
          </w:tcPr>
          <w:p w14:paraId="028CA90A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93D93C3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A5A8358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D6DC033" w14:textId="77777777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F97208" w:rsidRPr="006B7937" w14:paraId="0373B489" w14:textId="77777777" w:rsidTr="0093558F">
        <w:tc>
          <w:tcPr>
            <w:tcW w:w="2802" w:type="dxa"/>
            <w:vAlign w:val="bottom"/>
          </w:tcPr>
          <w:p w14:paraId="4356B268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071054" w14:textId="1F3E924C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106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229.40)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0A4A78" w14:textId="126B6B81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084.28)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7D7C36C" w14:textId="65BA1E51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106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229.40)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70DA4F" w14:textId="4CD8F131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084.28)</w:t>
            </w:r>
          </w:p>
        </w:tc>
      </w:tr>
      <w:tr w:rsidR="00F97208" w:rsidRPr="006B7937" w14:paraId="202168E3" w14:textId="77777777" w:rsidTr="0093558F">
        <w:tc>
          <w:tcPr>
            <w:tcW w:w="2802" w:type="dxa"/>
            <w:vAlign w:val="bottom"/>
          </w:tcPr>
          <w:p w14:paraId="08E1A937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25545B" w14:textId="70CC0ABE" w:rsidR="00F97208" w:rsidRPr="006B7937" w:rsidRDefault="0004555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503,655,272.79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221BCC" w14:textId="4EF83526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454,535,643.18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13ACD" w14:textId="3830DC80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501,470,852.60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98E36" w14:textId="3F00B6E4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451,998,398.6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5</w:t>
            </w:r>
          </w:p>
        </w:tc>
      </w:tr>
      <w:tr w:rsidR="00F97208" w:rsidRPr="006B7937" w14:paraId="7FDF13A6" w14:textId="77777777" w:rsidTr="0093558F">
        <w:tc>
          <w:tcPr>
            <w:tcW w:w="2802" w:type="dxa"/>
          </w:tcPr>
          <w:p w14:paraId="3CC199F1" w14:textId="77777777" w:rsidR="00F97208" w:rsidRPr="006B7937" w:rsidRDefault="00F97208" w:rsidP="00F97208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3B8558" w14:textId="7A8ED3B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746.66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8777629" w14:textId="7E7DB0FA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515.43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CB9AA" w14:textId="4243A353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830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448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260.88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BA67F" w14:textId="3BC5E28E" w:rsidR="00F97208" w:rsidRPr="006B7937" w:rsidRDefault="00F97208" w:rsidP="00F97208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286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337.9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9</w:t>
            </w:r>
          </w:p>
        </w:tc>
      </w:tr>
      <w:bookmarkEnd w:id="5"/>
    </w:tbl>
    <w:p w14:paraId="415421C2" w14:textId="77777777" w:rsidR="00F904CD" w:rsidRPr="00F904CD" w:rsidRDefault="00F904CD" w:rsidP="0093558F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35907590" w14:textId="77777777" w:rsidR="00C767B8" w:rsidRDefault="00C767B8" w:rsidP="00C767B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767B8">
        <w:rPr>
          <w:rFonts w:ascii="Angsana New" w:eastAsia="SimSun" w:hAnsi="Angsana New" w:cs="Angsana New" w:hint="cs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p w14:paraId="3716C7BF" w14:textId="77777777" w:rsidR="0093558F" w:rsidRPr="00F97208" w:rsidRDefault="0093558F" w:rsidP="00C767B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93558F" w:rsidRPr="006B7937" w14:paraId="4381B8DD" w14:textId="77777777" w:rsidTr="0093558F">
        <w:tc>
          <w:tcPr>
            <w:tcW w:w="9606" w:type="dxa"/>
            <w:gridSpan w:val="5"/>
          </w:tcPr>
          <w:p w14:paraId="0FC2E96D" w14:textId="77777777" w:rsidR="0093558F" w:rsidRPr="006B7937" w:rsidRDefault="0093558F" w:rsidP="00B1035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bookmarkStart w:id="6" w:name="_Hlk198209650"/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3558F" w:rsidRPr="006B7937" w14:paraId="38963658" w14:textId="77777777" w:rsidTr="0093558F">
        <w:tc>
          <w:tcPr>
            <w:tcW w:w="2802" w:type="dxa"/>
            <w:vAlign w:val="bottom"/>
          </w:tcPr>
          <w:p w14:paraId="629DCDF3" w14:textId="77777777" w:rsidR="0093558F" w:rsidRPr="006B7937" w:rsidRDefault="0093558F" w:rsidP="00B1035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5AF2D10C" w14:textId="77777777" w:rsidR="0093558F" w:rsidRPr="006B7937" w:rsidRDefault="0093558F" w:rsidP="00B10356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04A972C" w14:textId="77777777" w:rsidR="0093558F" w:rsidRPr="006B7937" w:rsidRDefault="0093558F" w:rsidP="00B10356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4E3A" w:rsidRPr="006B7937" w14:paraId="2EBBB678" w14:textId="77777777" w:rsidTr="0093558F">
        <w:tc>
          <w:tcPr>
            <w:tcW w:w="2802" w:type="dxa"/>
            <w:vAlign w:val="bottom"/>
          </w:tcPr>
          <w:p w14:paraId="5D8E2827" w14:textId="77777777" w:rsidR="00134E3A" w:rsidRPr="006B7937" w:rsidRDefault="00134E3A" w:rsidP="00134E3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31A74912" w14:textId="2E467EE8" w:rsidR="00134E3A" w:rsidRPr="006B7937" w:rsidRDefault="00134E3A" w:rsidP="00134E3A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79AAF667" w14:textId="617F45C6" w:rsidR="00134E3A" w:rsidRPr="006B7937" w:rsidRDefault="00134E3A" w:rsidP="00134E3A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134E3A" w:rsidRPr="006B7937" w14:paraId="13CC849C" w14:textId="77777777" w:rsidTr="0093558F">
        <w:tc>
          <w:tcPr>
            <w:tcW w:w="2802" w:type="dxa"/>
            <w:vAlign w:val="bottom"/>
          </w:tcPr>
          <w:p w14:paraId="75AFB31E" w14:textId="77777777" w:rsidR="00134E3A" w:rsidRPr="006B7937" w:rsidRDefault="00134E3A" w:rsidP="00134E3A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70778E57" w14:textId="45CBEAC1" w:rsidR="00134E3A" w:rsidRPr="006B7937" w:rsidRDefault="00134E3A" w:rsidP="00134E3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359C96F8" w14:textId="1A4DBAC4" w:rsidR="00134E3A" w:rsidRPr="006B7937" w:rsidRDefault="00134E3A" w:rsidP="00134E3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53586935" w14:textId="08602E48" w:rsidR="00134E3A" w:rsidRPr="006B7937" w:rsidRDefault="00134E3A" w:rsidP="00134E3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01C8EA2D" w14:textId="57BE13A0" w:rsidR="00134E3A" w:rsidRPr="006B7937" w:rsidRDefault="00134E3A" w:rsidP="00134E3A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134E3A" w:rsidRPr="006B7937" w14:paraId="2E8F30BC" w14:textId="77777777" w:rsidTr="0093558F">
        <w:tc>
          <w:tcPr>
            <w:tcW w:w="2802" w:type="dxa"/>
            <w:vAlign w:val="center"/>
          </w:tcPr>
          <w:p w14:paraId="28081A5C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59E8030D" w14:textId="42D091F5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543,684,200.29</w:t>
            </w:r>
          </w:p>
        </w:tc>
        <w:tc>
          <w:tcPr>
            <w:tcW w:w="1701" w:type="dxa"/>
          </w:tcPr>
          <w:p w14:paraId="34C9FC70" w14:textId="4EAF78C2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722,375,671.39</w:t>
            </w:r>
          </w:p>
        </w:tc>
        <w:tc>
          <w:tcPr>
            <w:tcW w:w="1701" w:type="dxa"/>
            <w:shd w:val="clear" w:color="auto" w:fill="auto"/>
          </w:tcPr>
          <w:p w14:paraId="43E6320C" w14:textId="12BA7F41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504,461,067.61</w:t>
            </w:r>
          </w:p>
        </w:tc>
        <w:tc>
          <w:tcPr>
            <w:tcW w:w="1701" w:type="dxa"/>
            <w:shd w:val="clear" w:color="auto" w:fill="auto"/>
          </w:tcPr>
          <w:p w14:paraId="711ADCA2" w14:textId="69122FB5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722,375,671.39</w:t>
            </w:r>
          </w:p>
        </w:tc>
      </w:tr>
      <w:tr w:rsidR="00134E3A" w:rsidRPr="006B7937" w14:paraId="580D1FD3" w14:textId="77777777" w:rsidTr="0093558F">
        <w:tc>
          <w:tcPr>
            <w:tcW w:w="2802" w:type="dxa"/>
            <w:vAlign w:val="center"/>
          </w:tcPr>
          <w:p w14:paraId="464D55C4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เกินกำหนดชำระ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1FE02642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5287496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C0D8AB1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E8E66DE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134E3A" w:rsidRPr="006B7937" w14:paraId="7180166C" w14:textId="77777777" w:rsidTr="0093558F">
        <w:tc>
          <w:tcPr>
            <w:tcW w:w="2802" w:type="dxa"/>
            <w:vAlign w:val="center"/>
          </w:tcPr>
          <w:p w14:paraId="0A8ABEF1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น้อยกว่า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7CBDC80" w14:textId="196BFBC6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455,554,162.13</w:t>
            </w:r>
          </w:p>
        </w:tc>
        <w:tc>
          <w:tcPr>
            <w:tcW w:w="1701" w:type="dxa"/>
          </w:tcPr>
          <w:p w14:paraId="32D6CFC6" w14:textId="0FD550CA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428,600,009.86</w:t>
            </w:r>
          </w:p>
        </w:tc>
        <w:tc>
          <w:tcPr>
            <w:tcW w:w="1701" w:type="dxa"/>
            <w:shd w:val="clear" w:color="auto" w:fill="auto"/>
          </w:tcPr>
          <w:p w14:paraId="75EDBE63" w14:textId="2ECD5146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455,554,162.13</w:t>
            </w:r>
          </w:p>
        </w:tc>
        <w:tc>
          <w:tcPr>
            <w:tcW w:w="1701" w:type="dxa"/>
            <w:shd w:val="clear" w:color="auto" w:fill="auto"/>
          </w:tcPr>
          <w:p w14:paraId="3CADC58A" w14:textId="6A9DAF92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428,600,009.86</w:t>
            </w:r>
          </w:p>
        </w:tc>
      </w:tr>
      <w:tr w:rsidR="00134E3A" w:rsidRPr="006B7937" w14:paraId="623E232E" w14:textId="77777777" w:rsidTr="0093558F">
        <w:tc>
          <w:tcPr>
            <w:tcW w:w="2802" w:type="dxa"/>
            <w:vAlign w:val="center"/>
          </w:tcPr>
          <w:p w14:paraId="59E91E86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3 - 6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5F44ED18" w14:textId="6ED7E644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149,536,598.05</w:t>
            </w:r>
          </w:p>
        </w:tc>
        <w:tc>
          <w:tcPr>
            <w:tcW w:w="1701" w:type="dxa"/>
          </w:tcPr>
          <w:p w14:paraId="72489991" w14:textId="73F4FF4D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47,914,254.81</w:t>
            </w:r>
          </w:p>
        </w:tc>
        <w:tc>
          <w:tcPr>
            <w:tcW w:w="1701" w:type="dxa"/>
            <w:shd w:val="clear" w:color="auto" w:fill="auto"/>
          </w:tcPr>
          <w:p w14:paraId="6638466F" w14:textId="5CEAE93C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149,536,598.05</w:t>
            </w:r>
          </w:p>
        </w:tc>
        <w:tc>
          <w:tcPr>
            <w:tcW w:w="1701" w:type="dxa"/>
            <w:shd w:val="clear" w:color="auto" w:fill="auto"/>
          </w:tcPr>
          <w:p w14:paraId="17F30CC8" w14:textId="51CAE6FE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47,914,254.81</w:t>
            </w:r>
          </w:p>
        </w:tc>
      </w:tr>
      <w:tr w:rsidR="00134E3A" w:rsidRPr="006B7937" w14:paraId="0E23A784" w14:textId="77777777" w:rsidTr="0093558F">
        <w:tc>
          <w:tcPr>
            <w:tcW w:w="2802" w:type="dxa"/>
            <w:vAlign w:val="center"/>
          </w:tcPr>
          <w:p w14:paraId="04D88357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6 - 12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1335C1A" w14:textId="21B4C2F5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56,570,457.99</w:t>
            </w:r>
          </w:p>
        </w:tc>
        <w:tc>
          <w:tcPr>
            <w:tcW w:w="1701" w:type="dxa"/>
          </w:tcPr>
          <w:p w14:paraId="2A610D77" w14:textId="4081127B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41,540,369.46</w:t>
            </w:r>
          </w:p>
        </w:tc>
        <w:tc>
          <w:tcPr>
            <w:tcW w:w="1701" w:type="dxa"/>
            <w:shd w:val="clear" w:color="auto" w:fill="auto"/>
          </w:tcPr>
          <w:p w14:paraId="684E54A9" w14:textId="6E828B64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59,270,427.72</w:t>
            </w:r>
          </w:p>
        </w:tc>
        <w:tc>
          <w:tcPr>
            <w:tcW w:w="1701" w:type="dxa"/>
            <w:shd w:val="clear" w:color="auto" w:fill="auto"/>
          </w:tcPr>
          <w:p w14:paraId="2012D936" w14:textId="2AA4F3FC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48,310,275.61</w:t>
            </w:r>
          </w:p>
        </w:tc>
      </w:tr>
      <w:tr w:rsidR="00134E3A" w:rsidRPr="006B7937" w14:paraId="64DF79E1" w14:textId="77777777" w:rsidTr="0093558F">
        <w:tc>
          <w:tcPr>
            <w:tcW w:w="2802" w:type="dxa"/>
            <w:vAlign w:val="center"/>
          </w:tcPr>
          <w:p w14:paraId="08DE1D97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12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21EAE5" w14:textId="1A917246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99,288,124.54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3D2024" w14:textId="75316E7B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71,187,755.19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06F3D2" w14:textId="3B914BB2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169,733,221.90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C4AAF7" w14:textId="0AF3B279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137,562,916.13</w:t>
            </w:r>
          </w:p>
        </w:tc>
      </w:tr>
      <w:tr w:rsidR="00134E3A" w:rsidRPr="006B7937" w14:paraId="26FD5038" w14:textId="77777777" w:rsidTr="0093558F">
        <w:tc>
          <w:tcPr>
            <w:tcW w:w="2802" w:type="dxa"/>
            <w:vAlign w:val="bottom"/>
          </w:tcPr>
          <w:p w14:paraId="6C5396C2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CB9180" w14:textId="77344232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304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633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543.00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99D39C" w14:textId="678999E4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618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060.71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957E807" w14:textId="7F8E92BE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477.41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6D4503" w14:textId="79C8635E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384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127.80</w:t>
            </w:r>
          </w:p>
        </w:tc>
      </w:tr>
      <w:tr w:rsidR="00134E3A" w:rsidRPr="006B7937" w14:paraId="4FB33839" w14:textId="77777777" w:rsidTr="0093558F">
        <w:tc>
          <w:tcPr>
            <w:tcW w:w="2802" w:type="dxa"/>
            <w:vAlign w:val="bottom"/>
          </w:tcPr>
          <w:p w14:paraId="5EFB3CCC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75850BF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421EAC24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DBECB7A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0B90DE77" w14:textId="77777777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134E3A" w:rsidRPr="006B7937" w14:paraId="199FBB48" w14:textId="77777777" w:rsidTr="0093558F">
        <w:tc>
          <w:tcPr>
            <w:tcW w:w="2802" w:type="dxa"/>
            <w:vAlign w:val="bottom"/>
          </w:tcPr>
          <w:p w14:paraId="2980B701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9621A" w14:textId="62354EF6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069.13)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3556E2" w14:textId="0668144D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531B55" w14:textId="54736199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(9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578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069.13)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4C4FD6" w14:textId="2419868E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188.46)</w:t>
            </w:r>
          </w:p>
        </w:tc>
      </w:tr>
      <w:tr w:rsidR="00134E3A" w:rsidRPr="006B7937" w14:paraId="24298841" w14:textId="77777777" w:rsidTr="0093558F">
        <w:tc>
          <w:tcPr>
            <w:tcW w:w="2802" w:type="dxa"/>
          </w:tcPr>
          <w:p w14:paraId="1FE07A45" w14:textId="77777777" w:rsidR="00134E3A" w:rsidRPr="006B7937" w:rsidRDefault="00134E3A" w:rsidP="00134E3A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BF7CFD" w14:textId="2C007838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295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055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473.87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A2ABA2C" w14:textId="02C2769C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310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142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872.25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EFAC" w14:textId="1A0ED52B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328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977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408.28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B611E" w14:textId="1EADE4A2" w:rsidR="00134E3A" w:rsidRPr="006B7937" w:rsidRDefault="00134E3A" w:rsidP="00134E3A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383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287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939.34</w:t>
            </w:r>
          </w:p>
        </w:tc>
      </w:tr>
      <w:bookmarkEnd w:id="6"/>
    </w:tbl>
    <w:p w14:paraId="2F8E71B6" w14:textId="77777777" w:rsidR="00C767B8" w:rsidRPr="00A454BE" w:rsidRDefault="00C767B8" w:rsidP="0093558F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6AD1E33" w14:textId="6996A55C" w:rsidR="00C767B8" w:rsidRDefault="00A454BE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รายการเคลื่อนไหวของค่าเผื่อผลขาดทุนด้านเครดิตที่คาดว่าจะเกิดขึ้นลูกหนี้การค้าสำหรับงวด</w:t>
      </w:r>
      <w:r w:rsidR="0093558F">
        <w:rPr>
          <w:rFonts w:ascii="Angsana New" w:eastAsia="SimSun" w:hAnsi="Angsana New" w:cs="Angsana New" w:hint="cs"/>
          <w:spacing w:val="-6"/>
          <w:sz w:val="30"/>
          <w:szCs w:val="30"/>
          <w:cs/>
          <w:lang w:val="en-US"/>
        </w:rPr>
        <w:t>สาม</w:t>
      </w:r>
      <w:r w:rsidRPr="00714895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เดือน</w:t>
      </w:r>
      <w:r w:rsidRPr="00A454BE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="0093558F">
        <w:rPr>
          <w:rFonts w:ascii="Angsana New" w:eastAsia="SimSun" w:hAnsi="Angsana New" w:cs="Angsana New"/>
          <w:sz w:val="30"/>
          <w:szCs w:val="30"/>
        </w:rPr>
        <w:t>31</w:t>
      </w:r>
      <w:r w:rsidRPr="00A454BE">
        <w:rPr>
          <w:rFonts w:ascii="Angsana New" w:eastAsia="SimSun" w:hAnsi="Angsana New" w:cs="Angsana New"/>
          <w:sz w:val="30"/>
          <w:szCs w:val="30"/>
        </w:rPr>
        <w:t xml:space="preserve"> </w:t>
      </w:r>
      <w:r w:rsidR="0093558F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454BE">
        <w:rPr>
          <w:rFonts w:ascii="Angsana New" w:eastAsia="SimSun" w:hAnsi="Angsana New" w:cs="Angsana New"/>
          <w:sz w:val="30"/>
          <w:szCs w:val="30"/>
        </w:rPr>
        <w:t>25</w:t>
      </w:r>
      <w:r w:rsidR="0093558F">
        <w:rPr>
          <w:rFonts w:ascii="Angsana New" w:eastAsia="SimSun" w:hAnsi="Angsana New" w:cs="Angsana New"/>
          <w:sz w:val="30"/>
          <w:szCs w:val="30"/>
        </w:rPr>
        <w:t>68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454BE">
        <w:rPr>
          <w:rFonts w:ascii="Angsana New" w:eastAsia="SimSun" w:hAnsi="Angsana New" w:cs="Angsana New" w:hint="cs"/>
          <w:sz w:val="30"/>
          <w:szCs w:val="30"/>
          <w:cs/>
        </w:rPr>
        <w:t>มีดังนี้</w:t>
      </w:r>
    </w:p>
    <w:p w14:paraId="3A6C3E27" w14:textId="77777777" w:rsidR="00A454BE" w:rsidRPr="00A454BE" w:rsidRDefault="00A454BE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2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2000"/>
      </w:tblGrid>
      <w:tr w:rsidR="00A454BE" w:rsidRPr="00676F41" w14:paraId="42E3CC71" w14:textId="77777777" w:rsidTr="00F97208">
        <w:tc>
          <w:tcPr>
            <w:tcW w:w="9621" w:type="dxa"/>
            <w:gridSpan w:val="5"/>
          </w:tcPr>
          <w:p w14:paraId="65993DC6" w14:textId="4D5E60D3" w:rsidR="00A454BE" w:rsidRPr="00676F41" w:rsidRDefault="00A454BE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81AE4" w:rsidRPr="00FD0DD8" w14:paraId="5E8166A6" w14:textId="77777777" w:rsidTr="00F97208">
        <w:tc>
          <w:tcPr>
            <w:tcW w:w="3085" w:type="dxa"/>
          </w:tcPr>
          <w:p w14:paraId="3826DA07" w14:textId="77777777" w:rsidR="00581AE4" w:rsidRPr="00CD0519" w:rsidRDefault="00581AE4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5870341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67949DBE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4B7466A7" w14:textId="77777777" w:rsidR="00581AE4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shd w:val="clear" w:color="auto" w:fill="auto"/>
          </w:tcPr>
          <w:p w14:paraId="4B92EC55" w14:textId="77777777" w:rsidR="00581AE4" w:rsidRPr="0088357B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A58E5" w:rsidRPr="00FD0DD8" w14:paraId="76D4252B" w14:textId="77777777" w:rsidTr="00F97208">
        <w:tc>
          <w:tcPr>
            <w:tcW w:w="3085" w:type="dxa"/>
          </w:tcPr>
          <w:p w14:paraId="254BCC1E" w14:textId="77777777" w:rsidR="00FA58E5" w:rsidRPr="00CD0519" w:rsidRDefault="00FA58E5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7E25E42" w14:textId="77777777" w:rsidR="00FA58E5" w:rsidRDefault="00FA58E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246EF21" w14:textId="77777777" w:rsidR="00FA58E5" w:rsidRDefault="00FA58E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2650A712" w14:textId="77777777" w:rsidR="00FA58E5" w:rsidRDefault="00FA58E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7F262E88" w14:textId="77777777" w:rsidR="00FA58E5" w:rsidRPr="0088357B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54BE" w:rsidRPr="00FD0DD8" w14:paraId="3A13A9C1" w14:textId="77777777" w:rsidTr="00F97208">
        <w:tc>
          <w:tcPr>
            <w:tcW w:w="3085" w:type="dxa"/>
          </w:tcPr>
          <w:p w14:paraId="43A2D5F0" w14:textId="77777777" w:rsidR="00A454BE" w:rsidRPr="00A454BE" w:rsidRDefault="00A454BE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58F620A4" w14:textId="77777777" w:rsidR="00A454BE" w:rsidRDefault="00A454BE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54F2637" w14:textId="77777777" w:rsidR="00A454BE" w:rsidRDefault="00A454BE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787A08BC" w14:textId="77777777" w:rsidR="00A454BE" w:rsidRDefault="00A454BE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shd w:val="clear" w:color="auto" w:fill="auto"/>
          </w:tcPr>
          <w:p w14:paraId="7CADFEC4" w14:textId="3A30B67C" w:rsidR="00A454BE" w:rsidRDefault="0093558F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(1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475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188.46)</w:t>
            </w:r>
          </w:p>
        </w:tc>
      </w:tr>
      <w:tr w:rsidR="00BD669C" w:rsidRPr="00FD0DD8" w14:paraId="48447B44" w14:textId="77777777" w:rsidTr="00F97208">
        <w:tc>
          <w:tcPr>
            <w:tcW w:w="3085" w:type="dxa"/>
          </w:tcPr>
          <w:p w14:paraId="1F641108" w14:textId="77777777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5CEE110F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34114C49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16A84C36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shd w:val="clear" w:color="auto" w:fill="auto"/>
          </w:tcPr>
          <w:p w14:paraId="5180763A" w14:textId="222BB9B6" w:rsidR="00BD669C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(8,137,749.15)</w:t>
            </w:r>
          </w:p>
        </w:tc>
      </w:tr>
      <w:tr w:rsidR="00BD669C" w:rsidRPr="00FD0DD8" w14:paraId="35EDE6BC" w14:textId="77777777" w:rsidTr="00F97208">
        <w:tc>
          <w:tcPr>
            <w:tcW w:w="3085" w:type="dxa"/>
          </w:tcPr>
          <w:p w14:paraId="0639C4A3" w14:textId="77777777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71394806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3D8D11D4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67F1D166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shd w:val="clear" w:color="auto" w:fill="auto"/>
          </w:tcPr>
          <w:p w14:paraId="42FB18A9" w14:textId="5AD0B0F4" w:rsidR="00BD669C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34,868.48</w:t>
            </w:r>
          </w:p>
        </w:tc>
      </w:tr>
      <w:tr w:rsidR="00BD669C" w:rsidRPr="00FD0DD8" w14:paraId="7E8B2AA0" w14:textId="77777777" w:rsidTr="00F97208">
        <w:tc>
          <w:tcPr>
            <w:tcW w:w="3085" w:type="dxa"/>
          </w:tcPr>
          <w:p w14:paraId="02B97DE3" w14:textId="5198D33A" w:rsidR="00BD669C" w:rsidRPr="00A454BE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สิ้น</w:t>
            </w: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211F1ACC" w14:textId="77777777" w:rsidR="00BD669C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4153D9D4" w14:textId="77777777" w:rsidR="00BD669C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48D88311" w14:textId="77777777" w:rsidR="00BD669C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8EFFA" w14:textId="44870A5E" w:rsidR="00BD669C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(9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578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069.13)</w:t>
            </w:r>
          </w:p>
        </w:tc>
      </w:tr>
    </w:tbl>
    <w:p w14:paraId="2ABB6ED8" w14:textId="77777777" w:rsidR="00CD27E3" w:rsidRPr="00581AE4" w:rsidRDefault="00CD27E3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  <w:cs/>
          <w:lang w:val="en-US"/>
        </w:rPr>
      </w:pPr>
    </w:p>
    <w:p w14:paraId="7398210B" w14:textId="3DB24F96" w:rsidR="00B56011" w:rsidRDefault="00581AE4" w:rsidP="00581AE4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รายการเคลื่อนไหวของค่าเผื่อผลขาดทุนด้านเครดิตที่คาดว่าจะเกิดขึ้นลูกหนี้</w:t>
      </w:r>
      <w:r w:rsidR="00B7015F"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หมุนเวียนอื่น</w:t>
      </w:r>
      <w:bookmarkStart w:id="7" w:name="_Hlk198084333"/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 xml:space="preserve">สำหรับงวดสามเดือนสิ้นสุดวันที่ 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</w:rPr>
        <w:t xml:space="preserve">31 </w:t>
      </w:r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มีนาคม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</w:rPr>
        <w:t>2568</w:t>
      </w:r>
      <w:r w:rsidR="0093558F" w:rsidRPr="0093558F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="0093558F" w:rsidRPr="0093558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มีดังนี้</w:t>
      </w:r>
      <w:bookmarkEnd w:id="7"/>
    </w:p>
    <w:p w14:paraId="2E389543" w14:textId="77777777" w:rsidR="00581AE4" w:rsidRPr="00581AE4" w:rsidRDefault="00581AE4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581AE4" w:rsidRPr="00676F41" w14:paraId="13B04721" w14:textId="77777777" w:rsidTr="00F722BC">
        <w:tc>
          <w:tcPr>
            <w:tcW w:w="9606" w:type="dxa"/>
            <w:gridSpan w:val="5"/>
          </w:tcPr>
          <w:p w14:paraId="4BC30554" w14:textId="404E702F" w:rsidR="00581AE4" w:rsidRPr="00676F41" w:rsidRDefault="00581AE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81AE4" w:rsidRPr="00FD0DD8" w14:paraId="5140C681" w14:textId="77777777" w:rsidTr="00F722BC">
        <w:tc>
          <w:tcPr>
            <w:tcW w:w="3085" w:type="dxa"/>
          </w:tcPr>
          <w:p w14:paraId="6CA567C5" w14:textId="77777777" w:rsidR="00581AE4" w:rsidRPr="00CD0519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8AE5E8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0BA2BA25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7CCBCE24" w14:textId="77777777" w:rsidR="00581AE4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31B03DD4" w14:textId="77777777" w:rsidR="00581AE4" w:rsidRPr="0088357B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A93FEF" w:rsidRPr="00FD0DD8" w14:paraId="6ED9F9DA" w14:textId="77777777" w:rsidTr="00F722BC">
        <w:tc>
          <w:tcPr>
            <w:tcW w:w="3085" w:type="dxa"/>
          </w:tcPr>
          <w:p w14:paraId="3D0C308F" w14:textId="77777777" w:rsidR="00A93FEF" w:rsidRPr="00CD0519" w:rsidRDefault="00A93FE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7AFB4CB" w14:textId="77777777" w:rsidR="00A93FEF" w:rsidRDefault="00A93FEF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AB7973A" w14:textId="77777777" w:rsidR="00A93FEF" w:rsidRDefault="00A93FEF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003170DA" w14:textId="77777777" w:rsidR="00A93FEF" w:rsidRDefault="00A93FEF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03C31A70" w14:textId="77777777" w:rsidR="00A93FEF" w:rsidRPr="0088357B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81AE4" w:rsidRPr="00FD0DD8" w14:paraId="6DBAB987" w14:textId="77777777" w:rsidTr="00F722BC">
        <w:tc>
          <w:tcPr>
            <w:tcW w:w="3085" w:type="dxa"/>
          </w:tcPr>
          <w:p w14:paraId="3B530D21" w14:textId="77777777" w:rsidR="00581AE4" w:rsidRPr="00A454BE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7C2B7218" w14:textId="77777777" w:rsidR="00581AE4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9C4EB05" w14:textId="77777777" w:rsidR="00581AE4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0278F2AA" w14:textId="77777777" w:rsidR="00581AE4" w:rsidRDefault="00581AE4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7502210C" w14:textId="7C30B33D" w:rsidR="00581AE4" w:rsidRDefault="0093558F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935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(27,888,084.28)</w:t>
            </w:r>
          </w:p>
        </w:tc>
      </w:tr>
      <w:tr w:rsidR="00CB4FD1" w:rsidRPr="00FD0DD8" w14:paraId="711CFDAE" w14:textId="77777777" w:rsidTr="00F722BC">
        <w:tc>
          <w:tcPr>
            <w:tcW w:w="3085" w:type="dxa"/>
          </w:tcPr>
          <w:p w14:paraId="2F6C5DAA" w14:textId="77777777" w:rsidR="00CB4FD1" w:rsidRPr="00A454BE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5212B4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6A47C53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2F425C96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1FE6B791" w14:textId="04B13C91" w:rsidR="00CB4FD1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(7,930,339.84)</w:t>
            </w:r>
          </w:p>
        </w:tc>
      </w:tr>
      <w:tr w:rsidR="00CB4FD1" w:rsidRPr="00FD0DD8" w14:paraId="5B5D9262" w14:textId="77777777" w:rsidTr="00F722BC">
        <w:tc>
          <w:tcPr>
            <w:tcW w:w="3085" w:type="dxa"/>
          </w:tcPr>
          <w:p w14:paraId="003CEB69" w14:textId="77777777" w:rsidR="00CB4FD1" w:rsidRPr="00A454BE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3C1FBD8A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8B718EC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1343EA08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2F75F5A5" w14:textId="6285C22B" w:rsidR="00CB4FD1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2,712,194.7</w:t>
            </w:r>
            <w:r w:rsidR="00F04DC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</w:tr>
      <w:tr w:rsidR="00CB4FD1" w:rsidRPr="00FD0DD8" w14:paraId="6A290AD5" w14:textId="77777777" w:rsidTr="00F722BC">
        <w:tc>
          <w:tcPr>
            <w:tcW w:w="3085" w:type="dxa"/>
          </w:tcPr>
          <w:p w14:paraId="2FC59278" w14:textId="3E3C626E" w:rsidR="00CB4FD1" w:rsidRPr="00A454BE" w:rsidRDefault="00F722BC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990C967" w14:textId="77777777" w:rsidR="00CB4FD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528B5D04" w14:textId="77777777" w:rsidR="00CB4FD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477C522C" w14:textId="77777777" w:rsidR="00CB4FD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93529" w14:textId="28DB5CAC" w:rsidR="00CB4FD1" w:rsidRPr="0093558F" w:rsidRDefault="00F97208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(33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106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97208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229.40)</w:t>
            </w:r>
          </w:p>
        </w:tc>
      </w:tr>
    </w:tbl>
    <w:p w14:paraId="43917C46" w14:textId="77777777" w:rsidR="00581AE4" w:rsidRDefault="00581AE4" w:rsidP="00581AE4">
      <w:pPr>
        <w:ind w:left="540" w:right="-178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F595CAD" w14:textId="3F08007B" w:rsidR="00581AE4" w:rsidRPr="00B7015F" w:rsidRDefault="00B7015F" w:rsidP="00B7015F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015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62452B1E" w14:textId="77777777" w:rsidR="009B67A2" w:rsidRPr="00CF01EC" w:rsidRDefault="009B67A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p w14:paraId="129408AD" w14:textId="77777777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541D821A" w14:textId="77777777" w:rsidR="00CF01EC" w:rsidRDefault="00CF01EC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F97208" w:rsidRPr="005821FC" w14:paraId="42E4E3C6" w14:textId="77777777" w:rsidTr="00F97208">
        <w:tc>
          <w:tcPr>
            <w:tcW w:w="9606" w:type="dxa"/>
            <w:gridSpan w:val="5"/>
          </w:tcPr>
          <w:p w14:paraId="1C31F085" w14:textId="77777777" w:rsidR="00F97208" w:rsidRPr="005821FC" w:rsidRDefault="00F97208" w:rsidP="00F9720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97208" w:rsidRPr="005821FC" w14:paraId="2B362AFD" w14:textId="77777777" w:rsidTr="00F97208">
        <w:tc>
          <w:tcPr>
            <w:tcW w:w="2802" w:type="dxa"/>
            <w:vAlign w:val="bottom"/>
          </w:tcPr>
          <w:p w14:paraId="62030B61" w14:textId="77777777" w:rsidR="00F97208" w:rsidRPr="005821FC" w:rsidRDefault="00F97208" w:rsidP="00F9720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29D86A05" w14:textId="77777777" w:rsidR="00F97208" w:rsidRPr="005821FC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E681D3A" w14:textId="77777777" w:rsidR="00F97208" w:rsidRPr="005821FC" w:rsidRDefault="00F97208" w:rsidP="00F97208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5821FC" w14:paraId="25A86D33" w14:textId="77777777" w:rsidTr="00F97208">
        <w:tc>
          <w:tcPr>
            <w:tcW w:w="2802" w:type="dxa"/>
            <w:vAlign w:val="bottom"/>
          </w:tcPr>
          <w:p w14:paraId="1F15CF11" w14:textId="77777777" w:rsidR="005821FC" w:rsidRPr="005821FC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22B58DED" w14:textId="1BB8B370" w:rsidR="005821FC" w:rsidRPr="005821FC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2A129344" w14:textId="17C89C31" w:rsidR="005821FC" w:rsidRPr="005821FC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821FC" w:rsidRPr="005821FC" w14:paraId="35B2BC8E" w14:textId="77777777" w:rsidTr="00F97208">
        <w:tc>
          <w:tcPr>
            <w:tcW w:w="2802" w:type="dxa"/>
            <w:vAlign w:val="bottom"/>
          </w:tcPr>
          <w:p w14:paraId="581BFB8F" w14:textId="77777777" w:rsidR="005821FC" w:rsidRPr="005821FC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48E7A03" w14:textId="4030124B" w:rsidR="005821FC" w:rsidRPr="005821FC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28EB8F7F" w14:textId="57AA1602" w:rsidR="005821FC" w:rsidRPr="005821FC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FECBCC5" w14:textId="3408D855" w:rsidR="005821FC" w:rsidRPr="005821FC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6812D643" w14:textId="4644A701" w:rsidR="005821FC" w:rsidRPr="005821FC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5821F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821FC" w:rsidRPr="005821FC" w14:paraId="3478751C" w14:textId="77777777" w:rsidTr="00F97208">
        <w:tc>
          <w:tcPr>
            <w:tcW w:w="2802" w:type="dxa"/>
            <w:vAlign w:val="bottom"/>
          </w:tcPr>
          <w:p w14:paraId="24F862DD" w14:textId="77777777" w:rsidR="005821FC" w:rsidRPr="005821FC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</w:tcPr>
          <w:p w14:paraId="67F57281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4E369DDF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0535A24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38B5E0A9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821FC" w:rsidRPr="005821FC" w14:paraId="5AAA74E2" w14:textId="77777777" w:rsidTr="00F722BC">
        <w:tc>
          <w:tcPr>
            <w:tcW w:w="2802" w:type="dxa"/>
            <w:vAlign w:val="bottom"/>
          </w:tcPr>
          <w:p w14:paraId="2BB1C617" w14:textId="77777777" w:rsidR="005821FC" w:rsidRPr="005821FC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firstLine="284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21F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01" w:type="dxa"/>
          </w:tcPr>
          <w:p w14:paraId="5E092C42" w14:textId="7E667B85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7,366,459,205.10</w:t>
            </w:r>
          </w:p>
        </w:tc>
        <w:tc>
          <w:tcPr>
            <w:tcW w:w="1701" w:type="dxa"/>
          </w:tcPr>
          <w:p w14:paraId="20F3B9E5" w14:textId="54ED5FDB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7,990,378,112.79</w:t>
            </w:r>
          </w:p>
        </w:tc>
        <w:tc>
          <w:tcPr>
            <w:tcW w:w="1701" w:type="dxa"/>
            <w:shd w:val="clear" w:color="auto" w:fill="auto"/>
          </w:tcPr>
          <w:p w14:paraId="412F3878" w14:textId="07B8D7FA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7,297,668,329.03</w:t>
            </w:r>
          </w:p>
        </w:tc>
        <w:tc>
          <w:tcPr>
            <w:tcW w:w="1701" w:type="dxa"/>
            <w:shd w:val="clear" w:color="auto" w:fill="auto"/>
          </w:tcPr>
          <w:p w14:paraId="4B9628DD" w14:textId="20EAB6B5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7,862,460,452.12</w:t>
            </w:r>
          </w:p>
        </w:tc>
      </w:tr>
      <w:tr w:rsidR="005821FC" w:rsidRPr="005821FC" w14:paraId="0D750E4C" w14:textId="77777777" w:rsidTr="00F97208">
        <w:tc>
          <w:tcPr>
            <w:tcW w:w="2802" w:type="dxa"/>
            <w:vAlign w:val="bottom"/>
          </w:tcPr>
          <w:p w14:paraId="60EC3A7D" w14:textId="77777777" w:rsidR="005821FC" w:rsidRPr="005821FC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18CAC32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CB6E263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3F17E334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27429D2" w14:textId="7777777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821FC" w:rsidRPr="005821FC" w14:paraId="104E902F" w14:textId="77777777" w:rsidTr="00F97208">
        <w:trPr>
          <w:trHeight w:val="298"/>
        </w:trPr>
        <w:tc>
          <w:tcPr>
            <w:tcW w:w="2802" w:type="dxa"/>
            <w:vAlign w:val="bottom"/>
          </w:tcPr>
          <w:p w14:paraId="5EB22524" w14:textId="77777777" w:rsidR="005821FC" w:rsidRPr="005821FC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47C45F" w14:textId="1A492AD2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(10,536,499.37)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4558BD" w14:textId="6E32A4A9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(8,766,129.40)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66A179D" w14:textId="57CF4891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(10,536,499.37)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F18AA6B" w14:textId="6A69E8A0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(8,766,129.40)</w:t>
            </w:r>
          </w:p>
        </w:tc>
      </w:tr>
      <w:tr w:rsidR="005821FC" w:rsidRPr="005821FC" w14:paraId="07AD53B4" w14:textId="77777777" w:rsidTr="00F97208">
        <w:tc>
          <w:tcPr>
            <w:tcW w:w="2802" w:type="dxa"/>
            <w:vAlign w:val="bottom"/>
          </w:tcPr>
          <w:p w14:paraId="30FE0F3A" w14:textId="77777777" w:rsidR="005821FC" w:rsidRPr="005821FC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D9AE7BC" w14:textId="596078D8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355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922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705.73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B8CB98" w14:textId="69E010DE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981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611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983.39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77E2D" w14:textId="787D2437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7,287,131,829.66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07D21" w14:textId="49A3473B" w:rsidR="005821FC" w:rsidRPr="005821FC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5821F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7,853,694,322.72</w:t>
            </w:r>
          </w:p>
        </w:tc>
      </w:tr>
    </w:tbl>
    <w:p w14:paraId="53156911" w14:textId="77777777" w:rsidR="00CD27E3" w:rsidRDefault="00CD27E3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36B6AC" w14:textId="77777777" w:rsidR="00F04DC2" w:rsidRDefault="00F04DC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6803509" w14:textId="77777777" w:rsidR="00F04DC2" w:rsidRPr="00F04DC2" w:rsidRDefault="00F04DC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6C9D38" w14:textId="7E6D8C08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CF01EC">
        <w:rPr>
          <w:rFonts w:ascii="Angsana New" w:eastAsia="SimSun" w:hAnsi="Angsana New" w:cs="Angsana New" w:hint="cs"/>
          <w:spacing w:val="2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CF01EC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สินทรัพย์ที่เกิดจากสัญญา</w:t>
      </w:r>
      <w:r w:rsidRPr="00CF01E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</w:rPr>
        <w:t xml:space="preserve">31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มีนาคม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</w:rPr>
        <w:t>2568</w:t>
      </w:r>
      <w:r w:rsidR="00F722BC" w:rsidRPr="00F722B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F722BC" w:rsidRPr="00F722B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มีดังนี้</w:t>
      </w:r>
    </w:p>
    <w:p w14:paraId="1CD86AB4" w14:textId="77777777" w:rsidR="00CF01EC" w:rsidRDefault="00CF01EC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F722BC" w:rsidRPr="00676F41" w14:paraId="39150E35" w14:textId="77777777" w:rsidTr="00E7236A">
        <w:tc>
          <w:tcPr>
            <w:tcW w:w="9606" w:type="dxa"/>
            <w:gridSpan w:val="5"/>
          </w:tcPr>
          <w:p w14:paraId="61B0074D" w14:textId="77777777" w:rsidR="00F722BC" w:rsidRPr="00676F41" w:rsidRDefault="00F722BC" w:rsidP="00E7236A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722BC" w:rsidRPr="00FD0DD8" w14:paraId="05EDDB48" w14:textId="77777777" w:rsidTr="00E7236A">
        <w:tc>
          <w:tcPr>
            <w:tcW w:w="3085" w:type="dxa"/>
          </w:tcPr>
          <w:p w14:paraId="77CEDD0B" w14:textId="77777777" w:rsidR="00F722BC" w:rsidRPr="00CD0519" w:rsidRDefault="00F722BC" w:rsidP="00E7236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602EE60" w14:textId="77777777" w:rsidR="00F722BC" w:rsidRDefault="00F722BC" w:rsidP="00E7236A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97FAA9F" w14:textId="77777777" w:rsidR="00F722BC" w:rsidRDefault="00F722BC" w:rsidP="00E7236A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41C1761F" w14:textId="77777777" w:rsidR="00F722BC" w:rsidRDefault="00F722BC" w:rsidP="00E7236A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35DD4D5E" w14:textId="77777777" w:rsidR="00F722BC" w:rsidRPr="0088357B" w:rsidRDefault="00F722BC" w:rsidP="00E7236A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722BC" w:rsidRPr="00FD0DD8" w14:paraId="38F7FCB0" w14:textId="77777777" w:rsidTr="00E7236A">
        <w:tc>
          <w:tcPr>
            <w:tcW w:w="3085" w:type="dxa"/>
          </w:tcPr>
          <w:p w14:paraId="1101FB40" w14:textId="77777777" w:rsidR="00F722BC" w:rsidRPr="00CD0519" w:rsidRDefault="00F722BC" w:rsidP="00E7236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109288" w14:textId="77777777" w:rsidR="00F722BC" w:rsidRDefault="00F722BC" w:rsidP="00E7236A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AD21B6F" w14:textId="77777777" w:rsidR="00F722BC" w:rsidRDefault="00F722BC" w:rsidP="00E7236A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49735BB9" w14:textId="77777777" w:rsidR="00F722BC" w:rsidRDefault="00F722BC" w:rsidP="00E7236A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985" w:type="dxa"/>
            <w:shd w:val="clear" w:color="auto" w:fill="auto"/>
          </w:tcPr>
          <w:p w14:paraId="69929F59" w14:textId="77777777" w:rsidR="00F722BC" w:rsidRPr="0088357B" w:rsidRDefault="00F722BC" w:rsidP="00E7236A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722BC" w:rsidRPr="00FD0DD8" w14:paraId="26C4DB29" w14:textId="77777777" w:rsidTr="00E7236A">
        <w:tc>
          <w:tcPr>
            <w:tcW w:w="3085" w:type="dxa"/>
          </w:tcPr>
          <w:p w14:paraId="1CA5C03C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1DCC7E8A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91F2536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4AE3617B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101F95DC" w14:textId="29E18E66" w:rsidR="00F722BC" w:rsidRDefault="00F722BC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22B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(8,766,129.40)</w:t>
            </w:r>
          </w:p>
        </w:tc>
      </w:tr>
      <w:tr w:rsidR="00F722BC" w:rsidRPr="00FD0DD8" w14:paraId="795A2686" w14:textId="77777777" w:rsidTr="00E7236A">
        <w:tc>
          <w:tcPr>
            <w:tcW w:w="3085" w:type="dxa"/>
          </w:tcPr>
          <w:p w14:paraId="69187D3F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89D36B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180A18A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EC1F3BD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51B073E0" w14:textId="7AACE302" w:rsidR="00F722BC" w:rsidRPr="0093558F" w:rsidRDefault="00F722BC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722B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(1,780,618.76)</w:t>
            </w:r>
          </w:p>
        </w:tc>
      </w:tr>
      <w:tr w:rsidR="00F722BC" w:rsidRPr="00FD0DD8" w14:paraId="459E3642" w14:textId="77777777" w:rsidTr="00E7236A">
        <w:tc>
          <w:tcPr>
            <w:tcW w:w="3085" w:type="dxa"/>
          </w:tcPr>
          <w:p w14:paraId="1284CDD5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0BD90E44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21050EC9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A1504D1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7366B0EC" w14:textId="393B0373" w:rsidR="00F722BC" w:rsidRPr="0093558F" w:rsidRDefault="00F722BC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722B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10,248.79</w:t>
            </w:r>
          </w:p>
        </w:tc>
      </w:tr>
      <w:tr w:rsidR="00F722BC" w:rsidRPr="00FD0DD8" w14:paraId="3014B6C8" w14:textId="77777777" w:rsidTr="00E7236A">
        <w:tc>
          <w:tcPr>
            <w:tcW w:w="3085" w:type="dxa"/>
          </w:tcPr>
          <w:p w14:paraId="61946ACD" w14:textId="77777777" w:rsidR="00F722BC" w:rsidRPr="00A454BE" w:rsidRDefault="00F722BC" w:rsidP="00F722B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15D218BC" w14:textId="77777777" w:rsidR="00F722BC" w:rsidRDefault="00F722BC" w:rsidP="00F722B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380BAB1B" w14:textId="77777777" w:rsidR="00F722BC" w:rsidRDefault="00F722BC" w:rsidP="00F722B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32AFF73D" w14:textId="77777777" w:rsidR="00F722BC" w:rsidRDefault="00F722BC" w:rsidP="00F722BC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C9D21" w14:textId="2877A9B0" w:rsidR="00F722BC" w:rsidRPr="0093558F" w:rsidRDefault="00F722BC" w:rsidP="00F722BC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722B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(10,536,499.37)</w:t>
            </w:r>
          </w:p>
        </w:tc>
      </w:tr>
    </w:tbl>
    <w:p w14:paraId="4FEFAF50" w14:textId="77777777" w:rsidR="00CF01EC" w:rsidRPr="00CF01EC" w:rsidRDefault="00CF01EC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39257ECF" w14:textId="5BAF2C20" w:rsidR="00A50B6C" w:rsidRDefault="009C72EA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430C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bookmarkStart w:id="8" w:name="_Hlk198084545"/>
      <w:r w:rsidR="00F722BC" w:rsidRPr="00F722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F722BC" w:rsidRPr="00F722B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F722BC" w:rsidRPr="00F722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722BC" w:rsidRPr="00F722BC">
        <w:rPr>
          <w:rFonts w:ascii="Angsana New" w:hAnsi="Angsana New" w:cs="Angsana New"/>
          <w:color w:val="000000"/>
          <w:sz w:val="30"/>
          <w:szCs w:val="30"/>
        </w:rPr>
        <w:t>2568</w:t>
      </w:r>
      <w:r w:rsidR="00F722BC" w:rsidRPr="00F722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bookmarkEnd w:id="8"/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>สิทธิในการรับเงินค่าก่อสร้าง</w:t>
      </w:r>
      <w:r w:rsidR="00470B62" w:rsidRPr="00430C10">
        <w:rPr>
          <w:rFonts w:ascii="Angsana New" w:eastAsia="SimSun" w:hAnsi="Angsana New" w:cs="Angsana New" w:hint="cs"/>
          <w:sz w:val="30"/>
          <w:szCs w:val="30"/>
          <w:cs/>
        </w:rPr>
        <w:t>ของกลุ่มบริษัท</w:t>
      </w:r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A50B6C" w:rsidRPr="00293880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bookmarkStart w:id="9" w:name="_Hlk198210040"/>
      <w:r w:rsidR="00F722BC">
        <w:rPr>
          <w:rFonts w:ascii="Angsana New" w:eastAsia="SimSun" w:hAnsi="Angsana New" w:cs="Angsana New"/>
          <w:sz w:val="30"/>
          <w:szCs w:val="30"/>
          <w:lang w:val="en-US"/>
        </w:rPr>
        <w:t>10,727</w:t>
      </w:r>
      <w:bookmarkEnd w:id="9"/>
      <w:r w:rsidR="00470B62" w:rsidRPr="00430C10">
        <w:rPr>
          <w:rFonts w:ascii="Angsana New" w:eastAsia="SimSun" w:hAnsi="Angsana New" w:cs="Angsana New" w:hint="cs"/>
          <w:sz w:val="30"/>
          <w:szCs w:val="30"/>
          <w:cs/>
          <w:lang w:val="en-US"/>
        </w:rPr>
        <w:t xml:space="preserve"> </w:t>
      </w:r>
      <w:r w:rsidR="00A50B6C" w:rsidRPr="00430C10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="00A50B6C" w:rsidRPr="00CF01E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220CF4" w:rsidRPr="008743D0">
        <w:rPr>
          <w:rFonts w:ascii="Angsana New" w:eastAsia="SimSun" w:hAnsi="Angsana New" w:cs="Angsana New"/>
          <w:spacing w:val="2"/>
          <w:sz w:val="30"/>
          <w:szCs w:val="30"/>
        </w:rPr>
        <w:t>(</w:t>
      </w:r>
      <w:bookmarkStart w:id="10" w:name="_Hlk166437308"/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</w:rPr>
        <w:t xml:space="preserve">31 </w:t>
      </w:r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="00220CF4" w:rsidRPr="008743D0">
        <w:rPr>
          <w:rFonts w:ascii="Angsana New" w:hAnsi="Angsana New" w:cs="Angsana New" w:hint="cs"/>
          <w:color w:val="000000"/>
          <w:spacing w:val="2"/>
          <w:sz w:val="30"/>
          <w:szCs w:val="30"/>
        </w:rPr>
        <w:t>256</w:t>
      </w:r>
      <w:bookmarkEnd w:id="10"/>
      <w:r w:rsidR="00F722BC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</w:t>
      </w:r>
      <w:r w:rsidR="00220CF4" w:rsidRPr="008743D0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:</w:t>
      </w:r>
      <w:r w:rsidR="00220CF4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 </w:t>
      </w:r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>จำนวนเงิน</w:t>
      </w:r>
      <w:r w:rsidR="00501CA1" w:rsidRPr="008743D0">
        <w:rPr>
          <w:rFonts w:ascii="Angsana New" w:eastAsia="SimSun" w:hAnsi="Angsana New" w:cs="Angsana New"/>
          <w:spacing w:val="2"/>
          <w:sz w:val="30"/>
          <w:szCs w:val="30"/>
        </w:rPr>
        <w:t xml:space="preserve"> </w:t>
      </w:r>
      <w:bookmarkStart w:id="11" w:name="_Hlk198210049"/>
      <w:r w:rsidR="00F722BC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10,736 </w:t>
      </w:r>
      <w:bookmarkEnd w:id="11"/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>ล้านบาท</w:t>
      </w:r>
      <w:r w:rsidR="00220CF4" w:rsidRPr="008743D0">
        <w:rPr>
          <w:rFonts w:ascii="Angsana New" w:eastAsia="SimSun" w:hAnsi="Angsana New" w:cs="Angsana New"/>
          <w:spacing w:val="2"/>
          <w:sz w:val="30"/>
          <w:szCs w:val="30"/>
        </w:rPr>
        <w:t>)</w:t>
      </w:r>
      <w:r w:rsidR="00A50B6C" w:rsidRPr="008743D0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</w:t>
      </w:r>
      <w:r w:rsidR="00A50B6C" w:rsidRPr="00CF01E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ตาม</w:t>
      </w:r>
      <w:r w:rsidR="00A50B6C" w:rsidRPr="0036178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หมายเหตุ</w:t>
      </w:r>
      <w:r w:rsidR="00430C10"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ข้อ</w:t>
      </w:r>
      <w:r w:rsidR="001F3D92" w:rsidRPr="008D696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BE30AE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23</w:t>
      </w:r>
    </w:p>
    <w:p w14:paraId="6E7E9081" w14:textId="77777777" w:rsidR="009C72EA" w:rsidRPr="00F8384F" w:rsidRDefault="009C72EA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087AA5BE" w14:textId="77777777" w:rsidR="00B34D90" w:rsidRPr="009C72EA" w:rsidRDefault="00B34D90" w:rsidP="009C72EA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72EA">
        <w:rPr>
          <w:rFonts w:ascii="Angsana New" w:hAnsi="Angsana New" w:cs="Angsana New" w:hint="cs"/>
          <w:sz w:val="30"/>
          <w:szCs w:val="30"/>
          <w:u w:val="single"/>
          <w:cs/>
        </w:rPr>
        <w:t>รายได้ที่คาดว่าจะรับรู้สำหรับภาระที่ยังปฎิบัติไม่เสร็จสิ้น</w:t>
      </w:r>
    </w:p>
    <w:p w14:paraId="64352DAF" w14:textId="77777777" w:rsidR="0082312E" w:rsidRPr="0082312E" w:rsidRDefault="0082312E" w:rsidP="009C72EA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</w:rPr>
      </w:pPr>
    </w:p>
    <w:p w14:paraId="67266D3C" w14:textId="7D491EDD" w:rsidR="009B67A2" w:rsidRPr="00CB43CC" w:rsidRDefault="009C72EA" w:rsidP="009C72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CB43CC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ณ วันที่ </w:t>
      </w:r>
      <w:r w:rsidR="00F722BC" w:rsidRPr="00F722BC">
        <w:rPr>
          <w:rFonts w:ascii="Angsana New" w:hAnsi="Angsana New" w:cs="Angsana New"/>
          <w:color w:val="000000"/>
          <w:spacing w:val="6"/>
          <w:sz w:val="30"/>
          <w:szCs w:val="30"/>
        </w:rPr>
        <w:t xml:space="preserve">31 </w:t>
      </w:r>
      <w:r w:rsidR="00F722BC" w:rsidRPr="00F722BC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มีนาคม</w:t>
      </w:r>
      <w:r w:rsidR="00F722BC" w:rsidRPr="00F722BC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F722BC" w:rsidRPr="00F722BC">
        <w:rPr>
          <w:rFonts w:ascii="Angsana New" w:hAnsi="Angsana New" w:cs="Angsana New"/>
          <w:color w:val="000000"/>
          <w:spacing w:val="6"/>
          <w:sz w:val="30"/>
          <w:szCs w:val="30"/>
        </w:rPr>
        <w:t>2568</w:t>
      </w:r>
      <w:r w:rsidR="00F722BC" w:rsidRPr="00F722BC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B34D90" w:rsidRPr="00CB43CC">
        <w:rPr>
          <w:rFonts w:ascii="Angsana New" w:hAnsi="Angsana New" w:cs="Angsana New" w:hint="cs"/>
          <w:spacing w:val="6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B34D90" w:rsidRPr="00F76700">
        <w:rPr>
          <w:rFonts w:ascii="Angsana New" w:hAnsi="Angsana New" w:cs="Angsana New" w:hint="cs"/>
          <w:spacing w:val="-2"/>
          <w:sz w:val="30"/>
          <w:szCs w:val="30"/>
          <w:cs/>
        </w:rPr>
        <w:t>ไม่เสร็จสิ้น</w:t>
      </w:r>
      <w:r w:rsidRPr="00F767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34D90" w:rsidRPr="00F76700">
        <w:rPr>
          <w:rFonts w:ascii="Angsana New" w:hAnsi="Angsana New" w:cs="Angsana New" w:hint="cs"/>
          <w:spacing w:val="-2"/>
          <w:sz w:val="30"/>
          <w:szCs w:val="30"/>
          <w:cs/>
        </w:rPr>
        <w:t>(หรือยังไม่เสร็จสิ้นบางส่วน) ของสัญญาที่ทำกับลูกค้าจำนวน</w:t>
      </w:r>
      <w:r w:rsidRPr="00293880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="00D20B28" w:rsidRPr="00293880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bookmarkStart w:id="12" w:name="_Hlk198210092"/>
      <w:bookmarkStart w:id="13" w:name="_Hlk174476198"/>
      <w:r w:rsidR="00F722BC">
        <w:rPr>
          <w:rFonts w:ascii="Angsana New" w:hAnsi="Angsana New" w:cs="Angsana New"/>
          <w:spacing w:val="-2"/>
          <w:sz w:val="30"/>
          <w:szCs w:val="30"/>
          <w:lang w:val="en-US"/>
        </w:rPr>
        <w:t>7,898</w:t>
      </w:r>
      <w:bookmarkEnd w:id="12"/>
      <w:r w:rsidR="00DE0A5D" w:rsidRPr="00F76700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bookmarkEnd w:id="13"/>
      <w:r w:rsidR="00B34D90" w:rsidRPr="00F767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DE0A5D" w:rsidRPr="00F76700">
        <w:rPr>
          <w:rFonts w:ascii="Angsana New" w:hAnsi="Angsana New" w:cs="Angsana New" w:hint="cs"/>
          <w:spacing w:val="-2"/>
          <w:sz w:val="30"/>
          <w:szCs w:val="30"/>
        </w:rPr>
        <w:t>(</w:t>
      </w:r>
      <w:r w:rsidR="00220CF4" w:rsidRPr="00F76700">
        <w:rPr>
          <w:rFonts w:ascii="Angsana New" w:hAnsi="Angsana New" w:cs="Angsana New" w:hint="cs"/>
          <w:spacing w:val="-2"/>
          <w:sz w:val="30"/>
          <w:szCs w:val="30"/>
        </w:rPr>
        <w:t xml:space="preserve">31 </w:t>
      </w:r>
      <w:r w:rsidR="00220CF4" w:rsidRPr="00F767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220CF4" w:rsidRPr="00F76700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F722BC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Pr="00F767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</w:rPr>
        <w:t>:</w:t>
      </w:r>
      <w:r w:rsidRPr="000539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จำนวนเงิน </w:t>
      </w:r>
      <w:bookmarkStart w:id="14" w:name="_Hlk198210103"/>
      <w:r w:rsidR="00F722BC">
        <w:rPr>
          <w:rFonts w:ascii="Angsana New" w:hAnsi="Angsana New" w:cs="Angsana New"/>
          <w:spacing w:val="-6"/>
          <w:sz w:val="30"/>
          <w:szCs w:val="30"/>
          <w:lang w:val="en-US"/>
        </w:rPr>
        <w:t>9,497</w:t>
      </w:r>
      <w:bookmarkEnd w:id="14"/>
      <w:r w:rsidR="00B34D90" w:rsidRPr="000539BE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ล้านบาท)</w:t>
      </w:r>
      <w:r w:rsidRPr="000539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  <w:cs/>
        </w:rPr>
        <w:t>(</w:t>
      </w:r>
      <w:r w:rsidR="00C339B0" w:rsidRPr="000539BE">
        <w:rPr>
          <w:rFonts w:ascii="Angsana New" w:hAnsi="Angsana New" w:cs="Angsana New" w:hint="cs"/>
          <w:spacing w:val="-6"/>
          <w:sz w:val="30"/>
          <w:szCs w:val="30"/>
          <w:cs/>
        </w:rPr>
        <w:t>งบการเงิน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  <w:cs/>
        </w:rPr>
        <w:t>เฉพาะกิจการ: จำนวน</w:t>
      </w:r>
      <w:r w:rsidRPr="000539BE">
        <w:rPr>
          <w:rFonts w:ascii="Angsana New" w:hAnsi="Angsana New" w:cs="Angsana New" w:hint="cs"/>
          <w:spacing w:val="-6"/>
          <w:sz w:val="30"/>
          <w:szCs w:val="30"/>
          <w:cs/>
        </w:rPr>
        <w:t>เงิน</w:t>
      </w:r>
      <w:r w:rsidR="00CB60E6" w:rsidRPr="000539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bookmarkStart w:id="15" w:name="_Hlk198210116"/>
      <w:r w:rsidR="00F722BC">
        <w:rPr>
          <w:rFonts w:ascii="Angsana New" w:hAnsi="Angsana New" w:cs="Angsana New"/>
          <w:spacing w:val="-6"/>
          <w:sz w:val="30"/>
          <w:szCs w:val="30"/>
          <w:lang w:val="en-US"/>
        </w:rPr>
        <w:t>7,688</w:t>
      </w:r>
      <w:bookmarkEnd w:id="15"/>
      <w:r w:rsidR="00DE0A5D" w:rsidRPr="000539BE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(</w:t>
      </w:r>
      <w:r w:rsidR="00220CF4" w:rsidRPr="000539BE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="00220CF4" w:rsidRPr="000539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220CF4" w:rsidRPr="000539BE">
        <w:rPr>
          <w:rFonts w:ascii="Angsana New" w:hAnsi="Angsana New" w:cs="Angsana New" w:hint="cs"/>
          <w:spacing w:val="-6"/>
          <w:sz w:val="30"/>
          <w:szCs w:val="30"/>
        </w:rPr>
        <w:t>256</w:t>
      </w:r>
      <w:r w:rsidR="006B7937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</w:rPr>
        <w:t xml:space="preserve"> :</w:t>
      </w:r>
      <w:r w:rsidRPr="000539B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จำนวนเงิน</w:t>
      </w:r>
      <w:r w:rsidR="00B34D90" w:rsidRPr="000539BE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bookmarkStart w:id="16" w:name="_Hlk198210127"/>
      <w:r w:rsidR="006B7937">
        <w:rPr>
          <w:rFonts w:ascii="Angsana New" w:hAnsi="Angsana New" w:cs="Angsana New"/>
          <w:sz w:val="30"/>
          <w:szCs w:val="30"/>
          <w:lang w:val="en-US"/>
        </w:rPr>
        <w:t>9,204</w:t>
      </w:r>
      <w:bookmarkEnd w:id="16"/>
      <w:r w:rsidR="00B34D90" w:rsidRPr="00CB43CC">
        <w:rPr>
          <w:rFonts w:ascii="Angsana New" w:hAnsi="Angsana New" w:cs="Angsana New" w:hint="cs"/>
          <w:sz w:val="30"/>
          <w:szCs w:val="30"/>
        </w:rPr>
        <w:t xml:space="preserve"> </w:t>
      </w:r>
      <w:r w:rsidR="00B34D90" w:rsidRPr="00CB43CC">
        <w:rPr>
          <w:rFonts w:ascii="Angsana New" w:hAnsi="Angsana New" w:cs="Angsana New" w:hint="cs"/>
          <w:sz w:val="30"/>
          <w:szCs w:val="30"/>
          <w:cs/>
        </w:rPr>
        <w:t>ล้านบาท))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B34D90" w:rsidRPr="00E42451">
        <w:rPr>
          <w:rFonts w:ascii="Angsana New" w:hAnsi="Angsana New" w:cs="Angsana New" w:hint="cs"/>
          <w:sz w:val="30"/>
          <w:szCs w:val="30"/>
          <w:cs/>
        </w:rPr>
        <w:t>ปี</w:t>
      </w:r>
      <w:r w:rsidR="0059249B" w:rsidRPr="00E42451">
        <w:rPr>
          <w:rFonts w:ascii="Angsana New" w:hAnsi="Angsana New" w:cs="Angsana New" w:hint="cs"/>
          <w:sz w:val="30"/>
          <w:szCs w:val="30"/>
        </w:rPr>
        <w:t xml:space="preserve"> </w:t>
      </w:r>
      <w:r w:rsidR="0059249B" w:rsidRPr="00293880">
        <w:rPr>
          <w:rFonts w:ascii="Angsana New" w:hAnsi="Angsana New" w:cs="Angsana New" w:hint="cs"/>
          <w:sz w:val="30"/>
          <w:szCs w:val="30"/>
        </w:rPr>
        <w:t>257</w:t>
      </w:r>
      <w:r w:rsidR="00293880" w:rsidRPr="00293880">
        <w:rPr>
          <w:rFonts w:ascii="Angsana New" w:hAnsi="Angsana New" w:cs="Angsana New"/>
          <w:sz w:val="30"/>
          <w:szCs w:val="30"/>
        </w:rPr>
        <w:t>2</w:t>
      </w:r>
      <w:r w:rsidR="00B34D90" w:rsidRPr="00293880">
        <w:rPr>
          <w:rFonts w:ascii="Angsana New" w:hAnsi="Angsana New" w:cs="Angsana New" w:hint="cs"/>
          <w:sz w:val="30"/>
          <w:szCs w:val="30"/>
        </w:rPr>
        <w:t xml:space="preserve"> (</w:t>
      </w:r>
      <w:r w:rsidR="00A93FEF" w:rsidRPr="00293880">
        <w:rPr>
          <w:rFonts w:ascii="Angsana New" w:hAnsi="Angsana New" w:cs="Angsana New"/>
          <w:sz w:val="30"/>
          <w:szCs w:val="30"/>
        </w:rPr>
        <w:t>31</w:t>
      </w:r>
      <w:r w:rsidR="00220CF4" w:rsidRPr="00CB43CC">
        <w:rPr>
          <w:rFonts w:ascii="Angsana New" w:hAnsi="Angsana New" w:cs="Angsana New" w:hint="cs"/>
          <w:sz w:val="30"/>
          <w:szCs w:val="30"/>
        </w:rPr>
        <w:t xml:space="preserve"> </w:t>
      </w:r>
      <w:r w:rsidR="00220CF4" w:rsidRPr="00CB43C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20CF4" w:rsidRPr="00CB43CC">
        <w:rPr>
          <w:rFonts w:ascii="Angsana New" w:hAnsi="Angsana New" w:cs="Angsana New" w:hint="cs"/>
          <w:sz w:val="30"/>
          <w:szCs w:val="30"/>
        </w:rPr>
        <w:t>256</w:t>
      </w:r>
      <w:r w:rsidR="006B7937">
        <w:rPr>
          <w:rFonts w:ascii="Angsana New" w:hAnsi="Angsana New" w:cs="Angsana New"/>
          <w:sz w:val="30"/>
          <w:szCs w:val="30"/>
          <w:lang w:val="en-US"/>
        </w:rPr>
        <w:t>7</w:t>
      </w:r>
      <w:r w:rsidR="00B34D90" w:rsidRPr="00CB43CC">
        <w:rPr>
          <w:rFonts w:ascii="Angsana New" w:hAnsi="Angsana New" w:cs="Angsana New" w:hint="cs"/>
          <w:sz w:val="30"/>
          <w:szCs w:val="30"/>
        </w:rPr>
        <w:t xml:space="preserve"> : </w:t>
      </w:r>
      <w:r w:rsidR="00B34D90" w:rsidRPr="00CB43C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34D90" w:rsidRPr="00CB43CC">
        <w:rPr>
          <w:rFonts w:ascii="Angsana New" w:hAnsi="Angsana New" w:cs="Angsana New" w:hint="cs"/>
          <w:sz w:val="30"/>
          <w:szCs w:val="30"/>
        </w:rPr>
        <w:t>25</w:t>
      </w:r>
      <w:r w:rsidRPr="00CB43CC">
        <w:rPr>
          <w:rFonts w:ascii="Angsana New" w:hAnsi="Angsana New" w:cs="Angsana New"/>
          <w:sz w:val="30"/>
          <w:szCs w:val="30"/>
        </w:rPr>
        <w:t>7</w:t>
      </w:r>
      <w:r w:rsidR="006B7937">
        <w:rPr>
          <w:rFonts w:ascii="Angsana New" w:hAnsi="Angsana New" w:cs="Angsana New"/>
          <w:sz w:val="30"/>
          <w:szCs w:val="30"/>
          <w:lang w:val="en-US"/>
        </w:rPr>
        <w:t>2</w:t>
      </w:r>
      <w:r w:rsidR="00B34D90" w:rsidRPr="00CB43CC">
        <w:rPr>
          <w:rFonts w:ascii="Angsana New" w:hAnsi="Angsana New" w:cs="Angsana New" w:hint="cs"/>
          <w:sz w:val="30"/>
          <w:szCs w:val="30"/>
        </w:rPr>
        <w:t>)</w:t>
      </w:r>
    </w:p>
    <w:p w14:paraId="09CB438A" w14:textId="77777777" w:rsidR="006B7937" w:rsidRPr="006B7937" w:rsidRDefault="006B7937" w:rsidP="004414D1">
      <w:pPr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3267AE5" w14:textId="1EB3627F" w:rsidR="00E127E5" w:rsidRDefault="00E127E5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ต้นทุนการทำให้เสร</w:t>
      </w:r>
      <w:r w:rsidR="00B80A69" w:rsidRPr="00760EC9">
        <w:rPr>
          <w:rFonts w:ascii="Angsana New" w:hAnsi="Angsana New" w:cs="Angsana New" w:hint="cs"/>
          <w:sz w:val="30"/>
          <w:szCs w:val="30"/>
          <w:u w:val="single"/>
          <w:cs/>
        </w:rPr>
        <w:t>็</w:t>
      </w: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จสิ้นตามสัญญา</w:t>
      </w:r>
    </w:p>
    <w:p w14:paraId="56459BE6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477AB84C" w14:textId="77777777" w:rsidR="001B340D" w:rsidRDefault="001B340D" w:rsidP="001B340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49FD0B1C" w14:textId="77777777" w:rsidR="001B340D" w:rsidRDefault="001B340D" w:rsidP="001B340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6B7937" w:rsidRPr="006B7937" w14:paraId="560EBC96" w14:textId="77777777" w:rsidTr="006B7937">
        <w:tc>
          <w:tcPr>
            <w:tcW w:w="9606" w:type="dxa"/>
            <w:gridSpan w:val="5"/>
          </w:tcPr>
          <w:p w14:paraId="4081FE8A" w14:textId="77777777" w:rsidR="006B7937" w:rsidRPr="006B7937" w:rsidRDefault="006B7937" w:rsidP="006B793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7937" w:rsidRPr="006B7937" w14:paraId="69267860" w14:textId="77777777" w:rsidTr="006B7937">
        <w:tc>
          <w:tcPr>
            <w:tcW w:w="2802" w:type="dxa"/>
            <w:vAlign w:val="bottom"/>
          </w:tcPr>
          <w:p w14:paraId="0E65B923" w14:textId="77777777" w:rsidR="006B7937" w:rsidRPr="006B7937" w:rsidRDefault="006B7937" w:rsidP="006B793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6F7C23BE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08741A6D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6B7937" w14:paraId="1DD38BB4" w14:textId="77777777" w:rsidTr="006B7937">
        <w:tc>
          <w:tcPr>
            <w:tcW w:w="2802" w:type="dxa"/>
            <w:vAlign w:val="bottom"/>
          </w:tcPr>
          <w:p w14:paraId="74082A0F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8426D58" w14:textId="7E52F4FB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2769B864" w14:textId="4F8D4847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821FC" w:rsidRPr="006B7937" w14:paraId="7A88778A" w14:textId="77777777" w:rsidTr="006B7937">
        <w:tc>
          <w:tcPr>
            <w:tcW w:w="2802" w:type="dxa"/>
            <w:vAlign w:val="bottom"/>
          </w:tcPr>
          <w:p w14:paraId="03E4DE3C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E2E51B9" w14:textId="7996F64C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520233AC" w14:textId="07D64F31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98524ED" w14:textId="3B33DFFE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43E670F6" w14:textId="323673E4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821FC" w:rsidRPr="006B7937" w14:paraId="2134CE18" w14:textId="77777777" w:rsidTr="006B7937">
        <w:tc>
          <w:tcPr>
            <w:tcW w:w="2802" w:type="dxa"/>
            <w:shd w:val="clear" w:color="auto" w:fill="auto"/>
            <w:vAlign w:val="bottom"/>
          </w:tcPr>
          <w:p w14:paraId="605ED1BB" w14:textId="6C78DB17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701" w:type="dxa"/>
          </w:tcPr>
          <w:p w14:paraId="30A0E2A7" w14:textId="768E21F6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225,396,113.83</w:t>
            </w:r>
          </w:p>
        </w:tc>
        <w:tc>
          <w:tcPr>
            <w:tcW w:w="1701" w:type="dxa"/>
            <w:shd w:val="clear" w:color="auto" w:fill="auto"/>
          </w:tcPr>
          <w:p w14:paraId="2723F3D7" w14:textId="74FC24FF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1,452,675,468.67</w:t>
            </w:r>
          </w:p>
        </w:tc>
        <w:tc>
          <w:tcPr>
            <w:tcW w:w="1701" w:type="dxa"/>
            <w:shd w:val="clear" w:color="auto" w:fill="auto"/>
          </w:tcPr>
          <w:p w14:paraId="294E4A69" w14:textId="39CA59FB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136,376,955.66</w:t>
            </w:r>
          </w:p>
        </w:tc>
        <w:tc>
          <w:tcPr>
            <w:tcW w:w="1701" w:type="dxa"/>
            <w:shd w:val="clear" w:color="auto" w:fill="auto"/>
          </w:tcPr>
          <w:p w14:paraId="3B8966AD" w14:textId="610216C9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1,242,169,796.39</w:t>
            </w:r>
          </w:p>
        </w:tc>
      </w:tr>
      <w:tr w:rsidR="005821FC" w:rsidRPr="006B7937" w14:paraId="0589BC47" w14:textId="77777777" w:rsidTr="006B7937">
        <w:tc>
          <w:tcPr>
            <w:tcW w:w="2802" w:type="dxa"/>
            <w:shd w:val="clear" w:color="auto" w:fill="auto"/>
            <w:vAlign w:val="bottom"/>
          </w:tcPr>
          <w:p w14:paraId="01D340FE" w14:textId="264ACE5C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7114AF" w14:textId="752B5F68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(18,847,407.10)</w:t>
            </w:r>
          </w:p>
        </w:tc>
        <w:tc>
          <w:tcPr>
            <w:tcW w:w="1701" w:type="dxa"/>
            <w:shd w:val="clear" w:color="auto" w:fill="auto"/>
          </w:tcPr>
          <w:p w14:paraId="2D335133" w14:textId="7094CBAA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(1,227,279,354.84)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BED0EB" w14:textId="037E0AA2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(9,121,950.16)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619479" w14:textId="79D72374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(1,105,792,840.73)</w:t>
            </w:r>
          </w:p>
        </w:tc>
      </w:tr>
      <w:tr w:rsidR="005821FC" w:rsidRPr="006B7937" w14:paraId="3E493BE9" w14:textId="77777777" w:rsidTr="006B7937">
        <w:tc>
          <w:tcPr>
            <w:tcW w:w="2802" w:type="dxa"/>
            <w:shd w:val="clear" w:color="auto" w:fill="auto"/>
          </w:tcPr>
          <w:p w14:paraId="1008ACDD" w14:textId="46456A5C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สิ้น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7DC4F2F" w14:textId="0FA527A5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206,548,706.73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6A10F" w14:textId="5F8101CF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225,396,113.83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D6DE7" w14:textId="40C1FC8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127,255,005.50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E0C44" w14:textId="10DBF47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136,376,955.66</w:t>
            </w:r>
          </w:p>
        </w:tc>
      </w:tr>
    </w:tbl>
    <w:p w14:paraId="573646E3" w14:textId="77777777" w:rsidR="006B6433" w:rsidRDefault="006B6433" w:rsidP="004B5E8E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3899E37" w14:textId="77777777" w:rsidR="00BE30AE" w:rsidRDefault="00BE30AE" w:rsidP="004B5E8E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1B423DA" w14:textId="77777777" w:rsidR="00BE30AE" w:rsidRDefault="00BE30AE" w:rsidP="004B5E8E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84A5212" w14:textId="77777777" w:rsidR="007665A9" w:rsidRDefault="007E0DD5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ต้นทุน</w:t>
      </w:r>
      <w:r w:rsidR="00BD2EDC" w:rsidRPr="00760EC9">
        <w:rPr>
          <w:rFonts w:ascii="Angsana New" w:hAnsi="Angsana New" w:cs="Angsana New" w:hint="cs"/>
          <w:sz w:val="30"/>
          <w:szCs w:val="30"/>
          <w:u w:val="single"/>
          <w:cs/>
        </w:rPr>
        <w:t>พัฒนา</w:t>
      </w:r>
      <w:r w:rsidRPr="00760EC9">
        <w:rPr>
          <w:rFonts w:ascii="Angsana New" w:hAnsi="Angsana New" w:cs="Angsana New" w:hint="cs"/>
          <w:sz w:val="30"/>
          <w:szCs w:val="30"/>
          <w:u w:val="single"/>
          <w:cs/>
        </w:rPr>
        <w:t>อสังหาริมทรัพย์เพื่อขาย</w:t>
      </w:r>
    </w:p>
    <w:p w14:paraId="363B740D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1DFE5B3" w14:textId="77777777" w:rsidR="001B340D" w:rsidRDefault="001B340D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26289A10" w14:textId="77777777" w:rsidR="006B7937" w:rsidRPr="006B7937" w:rsidRDefault="006B7937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6B7937" w:rsidRPr="006B7937" w14:paraId="6E536C6C" w14:textId="77777777" w:rsidTr="006B7937">
        <w:tc>
          <w:tcPr>
            <w:tcW w:w="9606" w:type="dxa"/>
            <w:gridSpan w:val="5"/>
          </w:tcPr>
          <w:p w14:paraId="5BB5F3B6" w14:textId="77777777" w:rsidR="006B7937" w:rsidRPr="006B7937" w:rsidRDefault="006B7937" w:rsidP="006B793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7" w:name="_Hlk198210282"/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</w:t>
            </w:r>
            <w:r w:rsidRPr="006B793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7937" w:rsidRPr="006B7937" w14:paraId="641BC38B" w14:textId="77777777" w:rsidTr="006B7937">
        <w:tc>
          <w:tcPr>
            <w:tcW w:w="2802" w:type="dxa"/>
            <w:vAlign w:val="bottom"/>
          </w:tcPr>
          <w:p w14:paraId="11736D3D" w14:textId="77777777" w:rsidR="006B7937" w:rsidRPr="006B7937" w:rsidRDefault="006B7937" w:rsidP="006B793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4327655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EF2650E" w14:textId="77777777" w:rsidR="006B7937" w:rsidRPr="006B7937" w:rsidRDefault="006B7937" w:rsidP="006B793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21FC" w:rsidRPr="006B7937" w14:paraId="087C2820" w14:textId="77777777" w:rsidTr="006B7937">
        <w:tc>
          <w:tcPr>
            <w:tcW w:w="2802" w:type="dxa"/>
            <w:vAlign w:val="bottom"/>
          </w:tcPr>
          <w:p w14:paraId="45DEE382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2CADA88" w14:textId="77E64EB5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B2E40E4" w14:textId="59665B0E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821F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5821FC" w:rsidRPr="006B7937" w14:paraId="1A785E39" w14:textId="77777777" w:rsidTr="006B7937">
        <w:tc>
          <w:tcPr>
            <w:tcW w:w="2802" w:type="dxa"/>
            <w:vAlign w:val="bottom"/>
          </w:tcPr>
          <w:p w14:paraId="18299646" w14:textId="77777777" w:rsidR="005821FC" w:rsidRPr="006B7937" w:rsidRDefault="005821FC" w:rsidP="005821F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E76A8B1" w14:textId="0BC73AE6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793236AF" w14:textId="1489A7D6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1668D41C" w14:textId="77CAF376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01" w:type="dxa"/>
          </w:tcPr>
          <w:p w14:paraId="4E9DE573" w14:textId="34E0576C" w:rsidR="005821FC" w:rsidRPr="006B7937" w:rsidRDefault="005821FC" w:rsidP="005821F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5821FC" w:rsidRPr="006B7937" w14:paraId="05967E13" w14:textId="77777777" w:rsidTr="006B7937">
        <w:tc>
          <w:tcPr>
            <w:tcW w:w="2802" w:type="dxa"/>
            <w:shd w:val="clear" w:color="auto" w:fill="auto"/>
          </w:tcPr>
          <w:p w14:paraId="16C36456" w14:textId="77777777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ที่ดินโครงการ</w:t>
            </w:r>
          </w:p>
        </w:tc>
        <w:tc>
          <w:tcPr>
            <w:tcW w:w="1701" w:type="dxa"/>
          </w:tcPr>
          <w:p w14:paraId="60ECF07C" w14:textId="7777777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901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300.39</w:t>
            </w:r>
          </w:p>
        </w:tc>
        <w:tc>
          <w:tcPr>
            <w:tcW w:w="1701" w:type="dxa"/>
            <w:shd w:val="clear" w:color="auto" w:fill="auto"/>
          </w:tcPr>
          <w:p w14:paraId="7CD2BC8E" w14:textId="59D4D7F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901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300.39</w:t>
            </w:r>
          </w:p>
        </w:tc>
        <w:tc>
          <w:tcPr>
            <w:tcW w:w="1701" w:type="dxa"/>
            <w:shd w:val="clear" w:color="auto" w:fill="auto"/>
          </w:tcPr>
          <w:p w14:paraId="3B9888ED" w14:textId="77777777" w:rsidR="005821FC" w:rsidRPr="006B7937" w:rsidRDefault="005821FC" w:rsidP="005821F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5C9B0F4" w14:textId="77777777" w:rsidR="005821FC" w:rsidRPr="006B7937" w:rsidRDefault="005821FC" w:rsidP="005821F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821FC" w:rsidRPr="006B7937" w14:paraId="466D57A0" w14:textId="77777777" w:rsidTr="006B7937">
        <w:tc>
          <w:tcPr>
            <w:tcW w:w="2802" w:type="dxa"/>
            <w:shd w:val="clear" w:color="auto" w:fill="auto"/>
          </w:tcPr>
          <w:p w14:paraId="796F54EC" w14:textId="77777777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ต้นทุนพัฒนาโครงการ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19E083" w14:textId="7777777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319,934,087.49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C6E851" w14:textId="7A9A6008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319,934,087.49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CB4664" w14:textId="77777777" w:rsidR="005821FC" w:rsidRPr="006B7937" w:rsidRDefault="005821FC" w:rsidP="005821F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583170" w14:textId="77777777" w:rsidR="005821FC" w:rsidRPr="006B7937" w:rsidRDefault="005821FC" w:rsidP="005821F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821FC" w:rsidRPr="006B7937" w14:paraId="2400CB91" w14:textId="77777777" w:rsidTr="006B7937">
        <w:tc>
          <w:tcPr>
            <w:tcW w:w="2802" w:type="dxa"/>
            <w:shd w:val="clear" w:color="auto" w:fill="auto"/>
            <w:vAlign w:val="bottom"/>
          </w:tcPr>
          <w:p w14:paraId="6BC768F8" w14:textId="77777777" w:rsidR="005821FC" w:rsidRPr="006B7937" w:rsidRDefault="005821FC" w:rsidP="005821FC">
            <w:pPr>
              <w:suppressAutoHyphens/>
              <w:overflowPunct w:val="0"/>
              <w:autoSpaceDE w:val="0"/>
              <w:autoSpaceDN w:val="0"/>
              <w:ind w:left="-108" w:right="-108" w:firstLine="86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C12D5BF" w14:textId="77777777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387.88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EF0B4" w14:textId="643A8970" w:rsidR="005821FC" w:rsidRPr="006B7937" w:rsidRDefault="005821FC" w:rsidP="005821FC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403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835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387.88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50DF2" w14:textId="77777777" w:rsidR="005821FC" w:rsidRPr="006B7937" w:rsidRDefault="005821FC" w:rsidP="005821F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CD9D" w14:textId="77777777" w:rsidR="005821FC" w:rsidRPr="006B7937" w:rsidRDefault="005821FC" w:rsidP="005821FC">
            <w:pPr>
              <w:spacing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79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bookmarkEnd w:id="17"/>
    </w:tbl>
    <w:p w14:paraId="4E9685F3" w14:textId="77777777" w:rsidR="004B5E8E" w:rsidRPr="001B340D" w:rsidRDefault="004B5E8E" w:rsidP="001B340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F9DA958" w14:textId="4E769DB1" w:rsidR="00562AEA" w:rsidRPr="005D17DF" w:rsidRDefault="004B5E8E" w:rsidP="003E4AD3">
      <w:pPr>
        <w:pStyle w:val="BodyText2"/>
        <w:ind w:left="562" w:right="-23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18" w:name="_Hlk70251877"/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ณ วันที่ </w:t>
      </w:r>
      <w:r w:rsidR="00895832">
        <w:rPr>
          <w:rFonts w:ascii="Angsana New" w:hAnsi="Angsana New" w:cs="Angsana New"/>
          <w:spacing w:val="6"/>
          <w:sz w:val="30"/>
          <w:szCs w:val="30"/>
          <w:lang w:val="en-US"/>
        </w:rPr>
        <w:t>31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895832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มีนาคม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3E4AD3">
        <w:rPr>
          <w:rFonts w:ascii="Angsana New" w:hAnsi="Angsana New" w:cs="Angsana New" w:hint="cs"/>
          <w:spacing w:val="6"/>
          <w:sz w:val="30"/>
          <w:szCs w:val="30"/>
        </w:rPr>
        <w:t>25</w:t>
      </w:r>
      <w:r w:rsidR="00895832">
        <w:rPr>
          <w:rFonts w:ascii="Angsana New" w:hAnsi="Angsana New" w:cs="Angsana New"/>
          <w:spacing w:val="6"/>
          <w:sz w:val="30"/>
          <w:szCs w:val="30"/>
          <w:lang w:val="en-US"/>
        </w:rPr>
        <w:t>68</w:t>
      </w:r>
      <w:r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วันที่ 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</w:rPr>
        <w:t>31</w:t>
      </w:r>
      <w:r w:rsidR="00B75A4A" w:rsidRPr="003E4AD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ธันวาคม </w:t>
      </w:r>
      <w:r w:rsidR="00635AA9" w:rsidRPr="003E4AD3">
        <w:rPr>
          <w:rFonts w:ascii="Angsana New" w:hAnsi="Angsana New" w:cs="Angsana New" w:hint="cs"/>
          <w:spacing w:val="6"/>
          <w:sz w:val="30"/>
          <w:szCs w:val="30"/>
          <w:lang w:val="en-US"/>
        </w:rPr>
        <w:t>256</w:t>
      </w:r>
      <w:r w:rsidR="008961A1">
        <w:rPr>
          <w:rFonts w:ascii="Angsana New" w:hAnsi="Angsana New" w:cs="Angsana New"/>
          <w:spacing w:val="6"/>
          <w:sz w:val="30"/>
          <w:szCs w:val="30"/>
          <w:lang w:val="en-US"/>
        </w:rPr>
        <w:t>7</w:t>
      </w:r>
      <w:r w:rsidR="00635AA9" w:rsidRPr="003E4AD3">
        <w:rPr>
          <w:rFonts w:ascii="Angsana New" w:hAnsi="Angsana New" w:cs="Angsana New" w:hint="cs"/>
          <w:spacing w:val="6"/>
          <w:sz w:val="30"/>
          <w:szCs w:val="30"/>
          <w:lang w:val="en-US"/>
        </w:rPr>
        <w:t xml:space="preserve"> </w:t>
      </w:r>
      <w:bookmarkEnd w:id="18"/>
      <w:r w:rsidR="00B75A4A" w:rsidRPr="003E4AD3">
        <w:rPr>
          <w:rFonts w:ascii="Angsana New" w:eastAsia="Cordia New" w:hAnsi="Angsana New" w:cs="Angsana New" w:hint="cs"/>
          <w:spacing w:val="6"/>
          <w:sz w:val="30"/>
          <w:szCs w:val="30"/>
          <w:cs/>
          <w:lang w:val="x-none" w:eastAsia="x-none"/>
        </w:rPr>
        <w:t>ที่ดินโครงการทั้งจำนวน</w:t>
      </w:r>
      <w:r w:rsidR="00F555F5" w:rsidRPr="003E4AD3">
        <w:rPr>
          <w:rFonts w:ascii="Angsana New" w:eastAsia="Cordia New" w:hAnsi="Angsana New" w:cs="Angsana New" w:hint="cs"/>
          <w:spacing w:val="6"/>
          <w:sz w:val="30"/>
          <w:szCs w:val="30"/>
          <w:cs/>
          <w:lang w:val="en-US" w:eastAsia="x-none"/>
        </w:rPr>
        <w:t>ของกลุ่มบริษัท</w:t>
      </w:r>
      <w:r w:rsidR="00B75A4A" w:rsidRPr="005D17DF">
        <w:rPr>
          <w:rFonts w:ascii="Angsana New" w:hAnsi="Angsana New" w:cs="Angsana New" w:hint="cs"/>
          <w:spacing w:val="-1"/>
          <w:sz w:val="30"/>
          <w:szCs w:val="30"/>
          <w:cs/>
        </w:rPr>
        <w:t>ถูกนำไปเป็นหลักประกัน</w:t>
      </w:r>
      <w:r w:rsidR="00B75A4A" w:rsidRPr="005D17DF">
        <w:rPr>
          <w:rFonts w:ascii="Angsana New" w:eastAsia="Cordia New" w:hAnsi="Angsana New" w:cs="Angsana New" w:hint="cs"/>
          <w:spacing w:val="-1"/>
          <w:sz w:val="30"/>
          <w:szCs w:val="30"/>
          <w:cs/>
          <w:lang w:val="x-none" w:eastAsia="x-none"/>
        </w:rPr>
        <w:t>วงเงินสินเชื่อ</w:t>
      </w:r>
      <w:r w:rsidR="00B75A4A" w:rsidRPr="005D17D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กับสถาบันการเงิน</w:t>
      </w:r>
      <w:r w:rsidR="00B75A4A" w:rsidRPr="005D17DF">
        <w:rPr>
          <w:rFonts w:ascii="Angsana New" w:hAnsi="Angsana New" w:cs="Angsana New" w:hint="cs"/>
          <w:sz w:val="30"/>
          <w:szCs w:val="30"/>
          <w:cs/>
        </w:rPr>
        <w:t xml:space="preserve"> ตามหมาย</w:t>
      </w:r>
      <w:r w:rsidR="00B75A4A" w:rsidRPr="008D6965">
        <w:rPr>
          <w:rFonts w:ascii="Angsana New" w:hAnsi="Angsana New" w:cs="Angsana New" w:hint="cs"/>
          <w:sz w:val="30"/>
          <w:szCs w:val="30"/>
          <w:cs/>
        </w:rPr>
        <w:t>เหต</w:t>
      </w:r>
      <w:r w:rsidR="006C2AD6" w:rsidRPr="008D6965">
        <w:rPr>
          <w:rFonts w:ascii="Angsana New" w:hAnsi="Angsana New" w:cs="Angsana New" w:hint="cs"/>
          <w:sz w:val="30"/>
          <w:szCs w:val="30"/>
          <w:cs/>
        </w:rPr>
        <w:t>ุ</w:t>
      </w:r>
      <w:r w:rsidR="00CD2A2C" w:rsidRPr="008D6965">
        <w:rPr>
          <w:rFonts w:ascii="Angsana New" w:hAnsi="Angsana New" w:cs="Angsana New" w:hint="cs"/>
          <w:sz w:val="30"/>
          <w:szCs w:val="30"/>
          <w:cs/>
        </w:rPr>
        <w:t>ข้อ</w:t>
      </w:r>
      <w:r w:rsidR="006C2AD6" w:rsidRPr="008D69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0AE">
        <w:rPr>
          <w:rFonts w:ascii="Angsana New" w:hAnsi="Angsana New" w:cs="Angsana New"/>
          <w:sz w:val="30"/>
          <w:szCs w:val="30"/>
          <w:lang w:val="en-US"/>
        </w:rPr>
        <w:t>23</w:t>
      </w:r>
    </w:p>
    <w:p w14:paraId="54D590CE" w14:textId="77777777" w:rsidR="00960544" w:rsidRPr="005D17DF" w:rsidRDefault="00960544" w:rsidP="00943342">
      <w:pPr>
        <w:pStyle w:val="ListParagraph"/>
        <w:spacing w:after="0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</w:p>
    <w:p w14:paraId="54D673BA" w14:textId="77777777" w:rsidR="00C933B1" w:rsidRDefault="00C933B1" w:rsidP="00760E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933B1">
        <w:rPr>
          <w:rFonts w:ascii="Angsana New" w:hAnsi="Angsana New" w:cs="Angsana New" w:hint="cs"/>
          <w:sz w:val="30"/>
          <w:szCs w:val="30"/>
          <w:u w:val="single"/>
          <w:cs/>
        </w:rPr>
        <w:t>เงินฝากสถาบันการเงินที่ติดภาระค้ำประกัน</w:t>
      </w:r>
    </w:p>
    <w:p w14:paraId="4222788B" w14:textId="77777777" w:rsidR="00C933B1" w:rsidRPr="00C933B1" w:rsidRDefault="00C933B1" w:rsidP="00C933B1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F773B65" w14:textId="7CF56D71" w:rsidR="00C933B1" w:rsidRPr="00BE30AE" w:rsidRDefault="00C933B1" w:rsidP="00C933B1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7E5E20" w:rsidRPr="007E5E2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E5E20" w:rsidRPr="007E5E20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E5E20" w:rsidRPr="007E5E20">
        <w:rPr>
          <w:rFonts w:ascii="Angsana New" w:hAnsi="Angsana New" w:cs="Angsana New"/>
          <w:spacing w:val="-4"/>
          <w:sz w:val="30"/>
          <w:szCs w:val="30"/>
        </w:rPr>
        <w:t>256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lang w:val="en-US"/>
        </w:rPr>
        <w:t>8</w:t>
      </w:r>
      <w:r w:rsidR="007E5E20" w:rsidRPr="007E5E2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A2431A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A2431A">
        <w:rPr>
          <w:rFonts w:ascii="Angsana New" w:hAnsi="Angsana New" w:cs="Angsana New" w:hint="cs"/>
          <w:spacing w:val="-4"/>
          <w:sz w:val="30"/>
          <w:szCs w:val="30"/>
          <w:lang w:val="en-US"/>
        </w:rPr>
        <w:t>256</w:t>
      </w:r>
      <w:r w:rsidR="007E5E20">
        <w:rPr>
          <w:rFonts w:ascii="Angsana New" w:hAnsi="Angsana New" w:cs="Angsana New"/>
          <w:spacing w:val="-4"/>
          <w:sz w:val="30"/>
          <w:szCs w:val="30"/>
          <w:lang w:val="en-US"/>
        </w:rPr>
        <w:t>7</w:t>
      </w:r>
      <w:r w:rsidRPr="00A2431A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Pr="00A2431A">
        <w:rPr>
          <w:rFonts w:ascii="Angsana New" w:hAnsi="Angsana New" w:cs="Angsana New" w:hint="cs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งินฝากสถาบันการเงินที่ติดภาระค้ำประกันทั้งจำนวนถูกนำไปเป็นหลักประกันวงเงินสินเชื่อกับสถาบันการเงิ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เพื่อสนับสนุนโครงการก่อสร้างบางโครงการเฉพาะเจาะจง</w:t>
      </w:r>
      <w:r w:rsidR="00AD19E8">
        <w:rPr>
          <w:rFonts w:ascii="Angsana New" w:hAnsi="Angsana New" w:cs="Angsana New"/>
          <w:sz w:val="30"/>
          <w:szCs w:val="30"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สถาบันการเงินผู้ให้กู้ได้กำหนดเงื่อนไขให้กลุ่มบริษัท</w:t>
      </w:r>
      <w:r w:rsidR="00AD19E8">
        <w:rPr>
          <w:rFonts w:ascii="Angsana New" w:hAnsi="Angsana New" w:cs="Angsana New" w:hint="cs"/>
          <w:sz w:val="30"/>
          <w:szCs w:val="30"/>
          <w:cs/>
        </w:rPr>
        <w:t>นำ</w:t>
      </w:r>
      <w:r w:rsidRPr="00CB43CC">
        <w:rPr>
          <w:rFonts w:ascii="Angsana New" w:hAnsi="Angsana New" w:cs="Angsana New" w:hint="cs"/>
          <w:sz w:val="30"/>
          <w:szCs w:val="30"/>
          <w:cs/>
        </w:rPr>
        <w:t>เงินค่างานของโครงการนั้น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ๆ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ผ่านเข้าบัญชีเงินฝากของกลุ่มบริษัทที่เปิดไว้กับสถาบันการเงินผู้ให้กู้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Pr="00361786">
        <w:rPr>
          <w:rFonts w:ascii="Angsana New" w:hAnsi="Angsana New" w:cs="Angsana New" w:hint="cs"/>
          <w:sz w:val="30"/>
          <w:szCs w:val="30"/>
          <w:cs/>
        </w:rPr>
        <w:t>ข้อ</w:t>
      </w:r>
      <w:r w:rsidRPr="00361786">
        <w:rPr>
          <w:rFonts w:ascii="Angsana New" w:hAnsi="Angsana New" w:cs="Angsana New"/>
          <w:sz w:val="30"/>
          <w:szCs w:val="30"/>
          <w:cs/>
        </w:rPr>
        <w:t xml:space="preserve"> </w:t>
      </w:r>
      <w:r w:rsidR="00BE30AE">
        <w:rPr>
          <w:rFonts w:ascii="Angsana New" w:hAnsi="Angsana New" w:cs="Angsana New"/>
          <w:sz w:val="30"/>
          <w:szCs w:val="30"/>
          <w:lang w:val="en-US"/>
        </w:rPr>
        <w:t>23</w:t>
      </w:r>
    </w:p>
    <w:p w14:paraId="40EB150B" w14:textId="77777777" w:rsidR="00BB475F" w:rsidRDefault="00BB475F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F37A754" w14:textId="77777777" w:rsidR="00F808A2" w:rsidRPr="002A7807" w:rsidRDefault="002A7807" w:rsidP="002A7807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ที่ดิน</w:t>
      </w:r>
      <w:r w:rsidRPr="002A7807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อาคารและอุปกรณ์</w:t>
      </w:r>
    </w:p>
    <w:p w14:paraId="351B0B8C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996BF04" w14:textId="249F3688" w:rsidR="002A19B0" w:rsidRPr="005B0E4F" w:rsidRDefault="002A7807" w:rsidP="000F05E1">
      <w:pPr>
        <w:ind w:left="630" w:firstLine="810"/>
        <w:jc w:val="thaiDistribute"/>
        <w:rPr>
          <w:rFonts w:ascii="Angsana New" w:hAnsi="Angsana New" w:cs="Angsana New"/>
          <w:sz w:val="30"/>
          <w:szCs w:val="30"/>
        </w:rPr>
      </w:pPr>
      <w:r w:rsidRPr="005B0E4F">
        <w:rPr>
          <w:rFonts w:ascii="Angsana New" w:hAnsi="Angsana New" w:cs="Angsana New"/>
          <w:spacing w:val="2"/>
          <w:sz w:val="30"/>
          <w:szCs w:val="30"/>
          <w:cs/>
        </w:rPr>
        <w:t>รายการเคลื่อนไหวของที่ดิน อาคารและอุปกรณ์</w:t>
      </w:r>
      <w:r w:rsidR="009D46EA" w:rsidRPr="005B0E4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สำหรับงวดสามเดือน</w:t>
      </w:r>
      <w:r w:rsidR="009D46EA" w:rsidRPr="005B0E4F">
        <w:rPr>
          <w:rFonts w:ascii="Angsana New" w:hAnsi="Angsana New" w:cs="Angsana New"/>
          <w:spacing w:val="2"/>
          <w:sz w:val="30"/>
          <w:szCs w:val="30"/>
          <w:cs/>
        </w:rPr>
        <w:t xml:space="preserve">สิ้นสุดวันที่ </w:t>
      </w:r>
      <w:r w:rsidR="009D46EA" w:rsidRPr="005B0E4F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="009D46EA" w:rsidRPr="005B0E4F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9D46EA" w:rsidRPr="005B0E4F">
        <w:rPr>
          <w:rFonts w:ascii="Angsana New" w:hAnsi="Angsana New" w:cs="Angsana New" w:hint="cs"/>
          <w:spacing w:val="2"/>
          <w:sz w:val="30"/>
          <w:szCs w:val="30"/>
          <w:cs/>
        </w:rPr>
        <w:t>มีนาคม</w:t>
      </w:r>
      <w:r w:rsidR="009D46EA" w:rsidRPr="005B0E4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D46EA" w:rsidRPr="005B0E4F">
        <w:rPr>
          <w:rFonts w:ascii="Angsana New" w:hAnsi="Angsana New" w:cs="Angsana New"/>
          <w:spacing w:val="2"/>
          <w:sz w:val="30"/>
          <w:szCs w:val="30"/>
        </w:rPr>
        <w:t>256</w:t>
      </w:r>
      <w:r w:rsidR="009D46EA" w:rsidRPr="005B0E4F">
        <w:rPr>
          <w:rFonts w:ascii="Angsana New" w:hAnsi="Angsana New" w:cs="Angsana New"/>
          <w:spacing w:val="2"/>
          <w:sz w:val="30"/>
          <w:szCs w:val="30"/>
          <w:lang w:val="en-US"/>
        </w:rPr>
        <w:t>8</w:t>
      </w:r>
      <w:r w:rsidR="005B0E4F" w:rsidRPr="005B0E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0E4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72AEF64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43"/>
      </w:tblGrid>
      <w:tr w:rsidR="002A7807" w:rsidRPr="00B802E0" w14:paraId="0DC5BE23" w14:textId="77777777" w:rsidTr="00B802E0">
        <w:tc>
          <w:tcPr>
            <w:tcW w:w="921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C199" w14:textId="3F961813" w:rsidR="002A7807" w:rsidRPr="00B802E0" w:rsidRDefault="002C2DB9" w:rsidP="002A7807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bookmarkStart w:id="19" w:name="_Hlk127070384"/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B802E0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B802E0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A7807" w:rsidRPr="00B802E0" w14:paraId="2643190E" w14:textId="77777777" w:rsidTr="00B802E0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F6FD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438B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FA3E" w14:textId="77777777" w:rsidR="002A7807" w:rsidRPr="00B802E0" w:rsidRDefault="002A7807" w:rsidP="002A780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A7807" w:rsidRPr="00B802E0" w14:paraId="03C2BF9F" w14:textId="77777777" w:rsidTr="00B802E0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03BA" w14:textId="77777777" w:rsidR="002A7807" w:rsidRPr="00B802E0" w:rsidRDefault="002A7807" w:rsidP="0090728A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CE803" w14:textId="5A8BB580" w:rsidR="002A7807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916,577,601.66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D953B" w14:textId="45D2B5D2" w:rsidR="002A7807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916,148,966.38</w:t>
            </w:r>
          </w:p>
        </w:tc>
      </w:tr>
      <w:tr w:rsidR="009D46EA" w:rsidRPr="00B802E0" w14:paraId="1E4AA8F8" w14:textId="77777777" w:rsidTr="00B802E0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D94D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ซื้อสินทรัพย์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5510" w14:textId="1BAC7208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473,300.00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47A" w14:textId="19480CDF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473,300.00</w:t>
            </w:r>
          </w:p>
        </w:tc>
      </w:tr>
      <w:tr w:rsidR="009D46EA" w:rsidRPr="00B802E0" w14:paraId="45B3F9A3" w14:textId="77777777" w:rsidTr="00B802E0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459E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AA25" w14:textId="184E8C1A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(791,978.84)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2EEC" w14:textId="10C6E0B2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(791,978.84)</w:t>
            </w:r>
          </w:p>
        </w:tc>
      </w:tr>
      <w:tr w:rsidR="009D46EA" w:rsidRPr="00B802E0" w14:paraId="5BD6DB1E" w14:textId="77777777" w:rsidTr="00B802E0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BD41" w14:textId="77777777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34B0" w14:textId="70FA0C82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(9,684,258.30)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81F" w14:textId="01466544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(9,640,937.88)</w:t>
            </w:r>
          </w:p>
        </w:tc>
      </w:tr>
      <w:tr w:rsidR="009D46EA" w:rsidRPr="00B802E0" w14:paraId="4C2EBB53" w14:textId="77777777" w:rsidTr="00B802E0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EE08" w14:textId="36CE51AC" w:rsidR="009D46EA" w:rsidRPr="00B802E0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="005B0E4F" w:rsidRPr="00B802E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B802E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8478" w14:textId="7765BA9D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906,574,664.52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C816" w14:textId="2EBDB815" w:rsidR="009D46EA" w:rsidRPr="00B802E0" w:rsidRDefault="009D46EA" w:rsidP="00B802E0">
            <w:pPr>
              <w:ind w:right="17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B802E0">
              <w:rPr>
                <w:rFonts w:ascii="Angsana New" w:hAnsi="Angsana New" w:cs="Angsana New"/>
                <w:sz w:val="28"/>
                <w:szCs w:val="28"/>
                <w:lang w:val="en-US"/>
              </w:rPr>
              <w:t>906,189,349.66</w:t>
            </w:r>
          </w:p>
        </w:tc>
      </w:tr>
      <w:bookmarkEnd w:id="19"/>
    </w:tbl>
    <w:p w14:paraId="37D535FF" w14:textId="77777777" w:rsidR="00FD3DC0" w:rsidRPr="000565EB" w:rsidRDefault="00FD3DC0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9853F1F" w14:textId="4D316706" w:rsidR="009A5DF7" w:rsidRDefault="000565EB" w:rsidP="000565EB">
      <w:pPr>
        <w:ind w:left="630" w:firstLine="81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0728A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ณ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90728A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D46EA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D46E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มีนาคม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D46EA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 xml:space="preserve"> ตามงบการเงินรวมและงบการเงินเฉพาะกิจการ</w:t>
      </w:r>
      <w:r w:rsidRPr="008743D0">
        <w:rPr>
          <w:rFonts w:ascii="Angsana New" w:hAnsi="Angsana New" w:cs="Angsana New"/>
          <w:sz w:val="30"/>
          <w:szCs w:val="30"/>
          <w:cs/>
        </w:rPr>
        <w:t xml:space="preserve"> ที่ดินและอาคารส่วนหนึ่ง มูลค่าตามบัญชี จำนวนเงิน</w:t>
      </w:r>
      <w:bookmarkStart w:id="20" w:name="_Hlk174476907"/>
      <w:r w:rsidR="00924781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1" w:name="_Hlk198210765"/>
      <w:bookmarkStart w:id="22" w:name="_Hlk182473413"/>
      <w:bookmarkEnd w:id="20"/>
      <w:r w:rsidR="00B802E0">
        <w:rPr>
          <w:rFonts w:ascii="Angsana New" w:hAnsi="Angsana New" w:cs="Angsana New"/>
          <w:sz w:val="30"/>
          <w:szCs w:val="30"/>
          <w:lang w:val="en-US"/>
        </w:rPr>
        <w:t>732.68</w:t>
      </w:r>
      <w:bookmarkEnd w:id="21"/>
      <w:r w:rsidRPr="008743D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2"/>
      <w:r w:rsidRPr="008743D0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743D0">
        <w:rPr>
          <w:rFonts w:ascii="Angsana New" w:hAnsi="Angsana New" w:cs="Angsana New"/>
          <w:sz w:val="30"/>
          <w:szCs w:val="30"/>
        </w:rPr>
        <w:t xml:space="preserve">(31 </w:t>
      </w:r>
      <w:r w:rsidRPr="008743D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743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3D0">
        <w:rPr>
          <w:rFonts w:ascii="Angsana New" w:hAnsi="Angsana New" w:cs="Angsana New"/>
          <w:sz w:val="30"/>
          <w:szCs w:val="30"/>
        </w:rPr>
        <w:t>256</w:t>
      </w:r>
      <w:r w:rsidR="00110724">
        <w:rPr>
          <w:rFonts w:ascii="Angsana New" w:hAnsi="Angsana New" w:cs="Angsana New"/>
          <w:sz w:val="30"/>
          <w:szCs w:val="30"/>
          <w:lang w:val="en-US"/>
        </w:rPr>
        <w:t>7</w:t>
      </w:r>
      <w:r w:rsidRPr="008743D0">
        <w:rPr>
          <w:rFonts w:ascii="Angsana New" w:hAnsi="Angsana New" w:cs="Angsana New"/>
          <w:sz w:val="30"/>
          <w:szCs w:val="30"/>
        </w:rPr>
        <w:t xml:space="preserve"> : </w:t>
      </w:r>
      <w:r w:rsidRPr="008743D0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8743D0">
        <w:rPr>
          <w:rFonts w:ascii="Angsana New" w:hAnsi="Angsana New" w:cs="Angsana New"/>
          <w:spacing w:val="-4"/>
          <w:sz w:val="30"/>
          <w:szCs w:val="30"/>
        </w:rPr>
        <w:t xml:space="preserve"> : </w:t>
      </w:r>
      <w:bookmarkStart w:id="23" w:name="_Hlk198210791"/>
      <w:r w:rsidR="009D46EA" w:rsidRPr="009D46EA">
        <w:rPr>
          <w:rFonts w:ascii="Angsana New" w:hAnsi="Angsana New" w:cs="Angsana New"/>
          <w:spacing w:val="-4"/>
          <w:sz w:val="30"/>
          <w:szCs w:val="30"/>
          <w:lang w:val="en-US"/>
        </w:rPr>
        <w:t>732.88</w:t>
      </w:r>
      <w:bookmarkEnd w:id="23"/>
      <w:r w:rsidR="009D46E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8743D0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8743D0">
        <w:rPr>
          <w:rFonts w:ascii="Angsana New" w:hAnsi="Angsana New" w:cs="Angsana New"/>
          <w:spacing w:val="-4"/>
          <w:sz w:val="30"/>
          <w:szCs w:val="30"/>
        </w:rPr>
        <w:t>)</w:t>
      </w:r>
      <w:r w:rsidRPr="008743D0">
        <w:rPr>
          <w:rFonts w:ascii="Angsana New" w:hAnsi="Angsana New" w:cs="Angsana New"/>
          <w:spacing w:val="-4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</w:t>
      </w:r>
      <w:r w:rsidRPr="00361786">
        <w:rPr>
          <w:rFonts w:ascii="Angsana New" w:hAnsi="Angsana New" w:cs="Angsana New"/>
          <w:spacing w:val="-4"/>
          <w:sz w:val="30"/>
          <w:szCs w:val="30"/>
          <w:cs/>
        </w:rPr>
        <w:t>เหตุ</w:t>
      </w:r>
      <w:r w:rsidR="0090728A" w:rsidRPr="008D696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</w:t>
      </w:r>
      <w:r w:rsidRPr="008D696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E30AE">
        <w:rPr>
          <w:rFonts w:ascii="Angsana New" w:hAnsi="Angsana New" w:cs="Angsana New"/>
          <w:spacing w:val="-4"/>
          <w:sz w:val="30"/>
          <w:szCs w:val="30"/>
          <w:lang w:val="en-US"/>
        </w:rPr>
        <w:t>23</w:t>
      </w:r>
    </w:p>
    <w:p w14:paraId="62C70A7D" w14:textId="77777777" w:rsidR="00110724" w:rsidRPr="00BE30AE" w:rsidRDefault="00110724" w:rsidP="000565EB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4B4073" w14:textId="77777777" w:rsidR="0090728A" w:rsidRDefault="0090728A" w:rsidP="003C726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64F4614E" w14:textId="77777777" w:rsidR="0090728A" w:rsidRPr="0090728A" w:rsidRDefault="0090728A" w:rsidP="0090728A">
      <w:pPr>
        <w:ind w:firstLine="14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45CBE6" w14:textId="43377232" w:rsidR="0090728A" w:rsidRDefault="0090728A" w:rsidP="0090728A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0728A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รายการเคลื่อนไหวของ</w:t>
      </w:r>
      <w:r w:rsidRPr="0090728A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สินทรัพย์สิทธิการใช้</w:t>
      </w:r>
      <w:r w:rsidR="005B0E4F">
        <w:rPr>
          <w:rFonts w:ascii="Angsana New" w:hAnsi="Angsana New" w:cstheme="minorBidi" w:hint="cs"/>
          <w:color w:val="000000"/>
          <w:spacing w:val="-2"/>
          <w:sz w:val="30"/>
          <w:szCs w:val="30"/>
          <w:cs/>
        </w:rPr>
        <w:t xml:space="preserve"> </w:t>
      </w:r>
      <w:r w:rsidR="005B0E4F" w:rsidRPr="005B0E4F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สำหรับงวดสามเดือน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="005B0E4F" w:rsidRPr="005B0E4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B0E4F" w:rsidRPr="005B0E4F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B0E4F" w:rsidRPr="005B0E4F">
        <w:rPr>
          <w:rFonts w:ascii="Angsana New" w:hAnsi="Angsana New" w:cs="Angsana New"/>
          <w:spacing w:val="-2"/>
          <w:sz w:val="30"/>
          <w:szCs w:val="30"/>
        </w:rPr>
        <w:t>256</w:t>
      </w:r>
      <w:r w:rsidR="005B0E4F" w:rsidRPr="005B0E4F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="005B0E4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90728A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p w14:paraId="26ABF2E0" w14:textId="77777777" w:rsidR="0090728A" w:rsidRPr="0090728A" w:rsidRDefault="0090728A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</w:rPr>
      </w:pPr>
    </w:p>
    <w:tbl>
      <w:tblPr>
        <w:tblW w:w="9214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1843"/>
      </w:tblGrid>
      <w:tr w:rsidR="0090728A" w:rsidRPr="009E107E" w14:paraId="37040441" w14:textId="77777777" w:rsidTr="004C705B">
        <w:tc>
          <w:tcPr>
            <w:tcW w:w="921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3752" w14:textId="615E48D9" w:rsidR="0090728A" w:rsidRPr="009E107E" w:rsidRDefault="0090728A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6"/>
                <w:szCs w:val="26"/>
                <w:lang w:val="en-US"/>
              </w:rPr>
            </w:pPr>
            <w:bookmarkStart w:id="24" w:name="_Hlk198211154"/>
            <w:r w:rsidRPr="009E107E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Pr="009E107E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หน่วย</w:t>
            </w:r>
            <w:r w:rsidRPr="009E107E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: </w:t>
            </w:r>
            <w:r w:rsidRPr="009E107E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9E107E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728A" w:rsidRPr="009E107E" w14:paraId="527BF540" w14:textId="77777777" w:rsidTr="004C705B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05AF" w14:textId="77777777" w:rsidR="0090728A" w:rsidRPr="009E107E" w:rsidRDefault="0090728A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DCC5" w14:textId="77777777" w:rsidR="0090728A" w:rsidRPr="009E107E" w:rsidRDefault="0090728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9E107E">
              <w:rPr>
                <w:rFonts w:ascii="Angsana New" w:eastAsia="Brush Script MT" w:hAnsi="Angsana New" w:cs="Angsana New"/>
                <w:color w:val="000000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555E" w14:textId="77777777" w:rsidR="0090728A" w:rsidRPr="009E107E" w:rsidRDefault="0090728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color w:val="000000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0728A" w:rsidRPr="009E107E" w14:paraId="26B9C6B7" w14:textId="77777777" w:rsidTr="004C705B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8CFC" w14:textId="77777777" w:rsidR="0090728A" w:rsidRPr="009E107E" w:rsidRDefault="0090728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99F99" w14:textId="58853202" w:rsidR="0090728A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36,638,437.37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C9AC2" w14:textId="31C8046B" w:rsidR="0090728A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34,367,524.84</w:t>
            </w:r>
          </w:p>
        </w:tc>
      </w:tr>
      <w:tr w:rsidR="0003459E" w:rsidRPr="009E107E" w14:paraId="1B077768" w14:textId="77777777" w:rsidTr="004C705B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6079" w14:textId="77777777" w:rsidR="0003459E" w:rsidRPr="009E107E" w:rsidRDefault="0003459E" w:rsidP="000345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ค่าเสื่อมราคาสำหรับงวด</w:t>
            </w:r>
            <w:r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D820" w14:textId="79644885" w:rsidR="0003459E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(5,649,532.06)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191E" w14:textId="0B31E374" w:rsidR="0003459E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(5,511,562.97)</w:t>
            </w:r>
          </w:p>
        </w:tc>
      </w:tr>
      <w:tr w:rsidR="0003459E" w:rsidRPr="009E107E" w14:paraId="53B87799" w14:textId="77777777" w:rsidTr="004C705B">
        <w:tc>
          <w:tcPr>
            <w:tcW w:w="5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8CA7" w14:textId="058ACD1C" w:rsidR="0003459E" w:rsidRPr="009E107E" w:rsidRDefault="0003459E" w:rsidP="0003459E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ยอดคงเหลือ</w:t>
            </w:r>
            <w:r w:rsidR="005B0E4F"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สิ้น</w:t>
            </w: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งวด</w:t>
            </w: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9B2A" w14:textId="36A38FD5" w:rsidR="0003459E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30,988,905.31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7273" w14:textId="597FF010" w:rsidR="0003459E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28,855,961.87</w:t>
            </w:r>
          </w:p>
        </w:tc>
      </w:tr>
      <w:bookmarkEnd w:id="24"/>
    </w:tbl>
    <w:p w14:paraId="3F00DE92" w14:textId="77777777" w:rsidR="00AE5663" w:rsidRDefault="00AE5663" w:rsidP="0090728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F676633" w14:textId="77777777" w:rsidR="0090728A" w:rsidRDefault="0090728A" w:rsidP="00EF3E32">
      <w:pPr>
        <w:ind w:firstLine="141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F3E32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สินทรัพย์สิทธิการใช้แบ่งตามประเภทสินทรัพย์ได้ดังนี้</w:t>
      </w:r>
    </w:p>
    <w:p w14:paraId="5CC8803A" w14:textId="77777777" w:rsidR="00BB475F" w:rsidRPr="00BB475F" w:rsidRDefault="00BB475F" w:rsidP="00EF3E32">
      <w:pPr>
        <w:ind w:firstLine="141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31"/>
        <w:gridCol w:w="1620"/>
        <w:gridCol w:w="1719"/>
        <w:gridCol w:w="1701"/>
        <w:gridCol w:w="1843"/>
      </w:tblGrid>
      <w:tr w:rsidR="00BB475F" w:rsidRPr="009E107E" w14:paraId="69806FA9" w14:textId="77777777" w:rsidTr="004C705B">
        <w:tc>
          <w:tcPr>
            <w:tcW w:w="2331" w:type="dxa"/>
          </w:tcPr>
          <w:p w14:paraId="12EC18C6" w14:textId="77777777" w:rsidR="00BB475F" w:rsidRPr="009E107E" w:rsidRDefault="00BB475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bookmarkStart w:id="25" w:name="_Hlk198211381"/>
          </w:p>
        </w:tc>
        <w:tc>
          <w:tcPr>
            <w:tcW w:w="3339" w:type="dxa"/>
            <w:gridSpan w:val="2"/>
          </w:tcPr>
          <w:p w14:paraId="067F2665" w14:textId="77777777" w:rsidR="00BB475F" w:rsidRPr="009E107E" w:rsidRDefault="00BB475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56F0A896" w14:textId="5D3D0D12" w:rsidR="00BB475F" w:rsidRPr="009E107E" w:rsidRDefault="00BB475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หน่วย</w:t>
            </w: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: </w:t>
            </w:r>
            <w:r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475F" w:rsidRPr="009E107E" w14:paraId="4281D02A" w14:textId="77777777" w:rsidTr="004C705B">
        <w:tc>
          <w:tcPr>
            <w:tcW w:w="2331" w:type="dxa"/>
            <w:vAlign w:val="bottom"/>
          </w:tcPr>
          <w:p w14:paraId="7F48992E" w14:textId="77777777" w:rsidR="00BB475F" w:rsidRPr="009E107E" w:rsidRDefault="00BB475F" w:rsidP="00BB475F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9" w:type="dxa"/>
            <w:gridSpan w:val="2"/>
          </w:tcPr>
          <w:p w14:paraId="1F298468" w14:textId="77777777" w:rsidR="00BB475F" w:rsidRPr="009E107E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544" w:type="dxa"/>
            <w:gridSpan w:val="2"/>
          </w:tcPr>
          <w:p w14:paraId="16C945A7" w14:textId="77777777" w:rsidR="00BB475F" w:rsidRPr="009E107E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B475F" w:rsidRPr="009E107E" w14:paraId="503F68A0" w14:textId="77777777" w:rsidTr="004C705B">
        <w:tc>
          <w:tcPr>
            <w:tcW w:w="2331" w:type="dxa"/>
            <w:vAlign w:val="bottom"/>
          </w:tcPr>
          <w:p w14:paraId="091BB374" w14:textId="77777777" w:rsidR="00BB475F" w:rsidRPr="009E107E" w:rsidRDefault="00BB475F" w:rsidP="00BB475F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9" w:type="dxa"/>
            <w:gridSpan w:val="2"/>
          </w:tcPr>
          <w:p w14:paraId="06C0149A" w14:textId="77777777" w:rsidR="00BB475F" w:rsidRPr="009E107E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544" w:type="dxa"/>
            <w:gridSpan w:val="2"/>
          </w:tcPr>
          <w:p w14:paraId="11E318E9" w14:textId="77777777" w:rsidR="00BB475F" w:rsidRPr="009E107E" w:rsidRDefault="00BB475F" w:rsidP="00BB475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5B0E4F" w:rsidRPr="009E107E" w14:paraId="2B1C12E4" w14:textId="77777777" w:rsidTr="004C705B">
        <w:tc>
          <w:tcPr>
            <w:tcW w:w="2331" w:type="dxa"/>
            <w:vAlign w:val="bottom"/>
          </w:tcPr>
          <w:p w14:paraId="2B9DB4FE" w14:textId="77777777" w:rsidR="005B0E4F" w:rsidRPr="009E107E" w:rsidRDefault="005B0E4F" w:rsidP="005B0E4F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</w:tcPr>
          <w:p w14:paraId="5C353935" w14:textId="78E862C9" w:rsidR="005B0E4F" w:rsidRPr="009E107E" w:rsidRDefault="005B0E4F" w:rsidP="005B0E4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719" w:type="dxa"/>
          </w:tcPr>
          <w:p w14:paraId="00E0844B" w14:textId="7D033335" w:rsidR="005B0E4F" w:rsidRPr="009E107E" w:rsidRDefault="005B0E4F" w:rsidP="005B0E4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701" w:type="dxa"/>
          </w:tcPr>
          <w:p w14:paraId="403FE326" w14:textId="52CF64ED" w:rsidR="005B0E4F" w:rsidRPr="009E107E" w:rsidRDefault="005B0E4F" w:rsidP="005B0E4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843" w:type="dxa"/>
          </w:tcPr>
          <w:p w14:paraId="6DFA0198" w14:textId="6ADA8C16" w:rsidR="005B0E4F" w:rsidRPr="009E107E" w:rsidRDefault="005B0E4F" w:rsidP="005B0E4F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9E107E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2567</w:t>
            </w:r>
          </w:p>
        </w:tc>
      </w:tr>
      <w:tr w:rsidR="005B0E4F" w:rsidRPr="009E107E" w14:paraId="70FB5F98" w14:textId="77777777" w:rsidTr="004C705B">
        <w:tc>
          <w:tcPr>
            <w:tcW w:w="2331" w:type="dxa"/>
            <w:vAlign w:val="bottom"/>
          </w:tcPr>
          <w:p w14:paraId="6F0D733E" w14:textId="77777777" w:rsidR="005B0E4F" w:rsidRPr="009E107E" w:rsidRDefault="005B0E4F" w:rsidP="005B0E4F">
            <w:pPr>
              <w:ind w:left="-10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20" w:type="dxa"/>
          </w:tcPr>
          <w:p w14:paraId="720AF720" w14:textId="3BD46B89" w:rsidR="005B0E4F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11,369,555.63</w:t>
            </w:r>
          </w:p>
        </w:tc>
        <w:tc>
          <w:tcPr>
            <w:tcW w:w="1719" w:type="dxa"/>
          </w:tcPr>
          <w:p w14:paraId="29B76C28" w14:textId="6649BD4E" w:rsidR="005B0E4F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223</w:t>
            </w: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778.83</w:t>
            </w:r>
          </w:p>
        </w:tc>
        <w:tc>
          <w:tcPr>
            <w:tcW w:w="1701" w:type="dxa"/>
            <w:shd w:val="clear" w:color="auto" w:fill="auto"/>
          </w:tcPr>
          <w:p w14:paraId="7CBCF2CD" w14:textId="02854056" w:rsidR="005B0E4F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11,369,555.63</w:t>
            </w:r>
          </w:p>
        </w:tc>
        <w:tc>
          <w:tcPr>
            <w:tcW w:w="1843" w:type="dxa"/>
            <w:shd w:val="clear" w:color="auto" w:fill="auto"/>
          </w:tcPr>
          <w:p w14:paraId="77BB8C1E" w14:textId="68BE64EF" w:rsidR="005B0E4F" w:rsidRPr="009E107E" w:rsidRDefault="005B0E4F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15,174,176.81</w:t>
            </w:r>
          </w:p>
        </w:tc>
      </w:tr>
      <w:tr w:rsidR="00B802E0" w:rsidRPr="009E107E" w14:paraId="145FCB4B" w14:textId="77777777" w:rsidTr="004C705B">
        <w:tc>
          <w:tcPr>
            <w:tcW w:w="2331" w:type="dxa"/>
            <w:vAlign w:val="bottom"/>
          </w:tcPr>
          <w:p w14:paraId="768F3E6E" w14:textId="77777777" w:rsidR="00B802E0" w:rsidRPr="009E107E" w:rsidRDefault="00B802E0" w:rsidP="00B802E0">
            <w:pPr>
              <w:ind w:left="-10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620" w:type="dxa"/>
          </w:tcPr>
          <w:p w14:paraId="705AF7AC" w14:textId="1A496FFA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805,309.13</w:t>
            </w:r>
          </w:p>
        </w:tc>
        <w:tc>
          <w:tcPr>
            <w:tcW w:w="1719" w:type="dxa"/>
          </w:tcPr>
          <w:p w14:paraId="6CDC691C" w14:textId="3056C4D6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1,140,778.24</w:t>
            </w:r>
          </w:p>
        </w:tc>
        <w:tc>
          <w:tcPr>
            <w:tcW w:w="1701" w:type="dxa"/>
            <w:shd w:val="clear" w:color="auto" w:fill="auto"/>
          </w:tcPr>
          <w:p w14:paraId="5EB9391A" w14:textId="5699CEF8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805,309.13</w:t>
            </w:r>
          </w:p>
        </w:tc>
        <w:tc>
          <w:tcPr>
            <w:tcW w:w="1843" w:type="dxa"/>
            <w:shd w:val="clear" w:color="auto" w:fill="auto"/>
          </w:tcPr>
          <w:p w14:paraId="02D083E0" w14:textId="3EA3E787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1,140,778.24</w:t>
            </w:r>
          </w:p>
        </w:tc>
      </w:tr>
      <w:tr w:rsidR="00B802E0" w:rsidRPr="009E107E" w14:paraId="2E0B04AF" w14:textId="77777777" w:rsidTr="004C705B">
        <w:tc>
          <w:tcPr>
            <w:tcW w:w="2331" w:type="dxa"/>
            <w:vAlign w:val="bottom"/>
          </w:tcPr>
          <w:p w14:paraId="3A06C874" w14:textId="77777777" w:rsidR="00B802E0" w:rsidRPr="009E107E" w:rsidRDefault="00B802E0" w:rsidP="00B802E0">
            <w:pPr>
              <w:ind w:left="-10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144CA35" w14:textId="1BCC4B67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12,229,834.56</w:t>
            </w:r>
          </w:p>
        </w:tc>
        <w:tc>
          <w:tcPr>
            <w:tcW w:w="1719" w:type="dxa"/>
          </w:tcPr>
          <w:p w14:paraId="370E1258" w14:textId="4C4B89AC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13,013,252.55</w:t>
            </w:r>
          </w:p>
        </w:tc>
        <w:tc>
          <w:tcPr>
            <w:tcW w:w="1701" w:type="dxa"/>
            <w:shd w:val="clear" w:color="auto" w:fill="auto"/>
          </w:tcPr>
          <w:p w14:paraId="31E29190" w14:textId="4E6718BF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12,229,834.56</w:t>
            </w:r>
          </w:p>
        </w:tc>
        <w:tc>
          <w:tcPr>
            <w:tcW w:w="1843" w:type="dxa"/>
            <w:shd w:val="clear" w:color="auto" w:fill="auto"/>
          </w:tcPr>
          <w:p w14:paraId="5BF701C0" w14:textId="2B66C301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13,013,252.55</w:t>
            </w:r>
          </w:p>
        </w:tc>
      </w:tr>
      <w:tr w:rsidR="00B802E0" w:rsidRPr="009E107E" w14:paraId="16A0C3F4" w14:textId="77777777" w:rsidTr="004C705B">
        <w:tc>
          <w:tcPr>
            <w:tcW w:w="2331" w:type="dxa"/>
            <w:vAlign w:val="bottom"/>
          </w:tcPr>
          <w:p w14:paraId="77BF708F" w14:textId="77777777" w:rsidR="00B802E0" w:rsidRPr="009E107E" w:rsidRDefault="00B802E0" w:rsidP="00B802E0">
            <w:pPr>
              <w:ind w:left="-10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4E06A1" w14:textId="0DF70DB9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6,584,205.99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A60F885" w14:textId="633C65AF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7,260,627.75</w:t>
            </w:r>
          </w:p>
        </w:tc>
        <w:tc>
          <w:tcPr>
            <w:tcW w:w="1701" w:type="dxa"/>
            <w:shd w:val="clear" w:color="auto" w:fill="auto"/>
          </w:tcPr>
          <w:p w14:paraId="752B02B2" w14:textId="343D1B08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4,451,262.55</w:t>
            </w:r>
          </w:p>
        </w:tc>
        <w:tc>
          <w:tcPr>
            <w:tcW w:w="1843" w:type="dxa"/>
            <w:shd w:val="clear" w:color="auto" w:fill="auto"/>
          </w:tcPr>
          <w:p w14:paraId="0E135496" w14:textId="5F7F4352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5,039,317.24</w:t>
            </w:r>
          </w:p>
        </w:tc>
      </w:tr>
      <w:tr w:rsidR="00B802E0" w:rsidRPr="009E107E" w14:paraId="6B6A0EAE" w14:textId="77777777" w:rsidTr="004C705B">
        <w:tc>
          <w:tcPr>
            <w:tcW w:w="2331" w:type="dxa"/>
          </w:tcPr>
          <w:p w14:paraId="308A29BB" w14:textId="77777777" w:rsidR="00B802E0" w:rsidRPr="009E107E" w:rsidRDefault="00B802E0" w:rsidP="009E107E">
            <w:pPr>
              <w:ind w:left="459" w:firstLine="27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E107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6FA65A" w14:textId="1E45EADD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30,988,905.31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394DA61C" w14:textId="374E392F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36,638,437.37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A4AB9" w14:textId="476B3A60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28,855,961.87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19125" w14:textId="2872C544" w:rsidR="00B802E0" w:rsidRPr="009E107E" w:rsidRDefault="00B802E0" w:rsidP="00B802E0">
            <w:pPr>
              <w:ind w:right="1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107E">
              <w:rPr>
                <w:rFonts w:ascii="Angsana New" w:hAnsi="Angsana New" w:cs="Angsana New"/>
                <w:sz w:val="26"/>
                <w:szCs w:val="26"/>
                <w:lang w:val="en-US"/>
              </w:rPr>
              <w:t>34,367,524.84</w:t>
            </w:r>
          </w:p>
        </w:tc>
      </w:tr>
      <w:bookmarkEnd w:id="25"/>
    </w:tbl>
    <w:p w14:paraId="2559F065" w14:textId="77777777" w:rsidR="004C705B" w:rsidRPr="004C705B" w:rsidRDefault="004C705B" w:rsidP="0090728A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A2034CD" w14:textId="77777777" w:rsidR="003C7262" w:rsidRDefault="003C7262" w:rsidP="003C726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C7262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968D04" w14:textId="77777777" w:rsidR="003C7262" w:rsidRP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ACA58C" w14:textId="77777777" w:rsidR="00FD3DC0" w:rsidRDefault="003C7262" w:rsidP="003C7262">
      <w:pPr>
        <w:ind w:firstLine="1440"/>
        <w:jc w:val="thaiDistribute"/>
        <w:rPr>
          <w:rFonts w:ascii="Angsana New" w:hAnsi="Angsana New" w:cs="Angsana New"/>
          <w:sz w:val="30"/>
          <w:szCs w:val="30"/>
        </w:rPr>
      </w:pPr>
      <w:r w:rsidRPr="003C726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5C57D68E" w14:textId="77777777" w:rsid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417"/>
        <w:gridCol w:w="1559"/>
        <w:gridCol w:w="1560"/>
      </w:tblGrid>
      <w:tr w:rsidR="000E2B9E" w:rsidRPr="009E107E" w14:paraId="48716B39" w14:textId="77777777" w:rsidTr="009E107E">
        <w:tc>
          <w:tcPr>
            <w:tcW w:w="3686" w:type="dxa"/>
          </w:tcPr>
          <w:p w14:paraId="5DCE0648" w14:textId="77777777" w:rsidR="000E2B9E" w:rsidRPr="009E107E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26" w:name="_Hlk198212215"/>
          </w:p>
        </w:tc>
        <w:tc>
          <w:tcPr>
            <w:tcW w:w="2693" w:type="dxa"/>
            <w:gridSpan w:val="2"/>
          </w:tcPr>
          <w:p w14:paraId="43D3E0FB" w14:textId="77777777" w:rsidR="000E2B9E" w:rsidRPr="009E107E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6ADB72" w14:textId="77777777" w:rsidR="000E2B9E" w:rsidRPr="009E107E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0E2B9E" w:rsidRPr="009E107E" w14:paraId="5BD2D90A" w14:textId="77777777" w:rsidTr="009E107E">
        <w:tc>
          <w:tcPr>
            <w:tcW w:w="3686" w:type="dxa"/>
            <w:vAlign w:val="bottom"/>
          </w:tcPr>
          <w:p w14:paraId="422B3622" w14:textId="77777777" w:rsidR="000E2B9E" w:rsidRPr="009E107E" w:rsidRDefault="000E2B9E" w:rsidP="00D028D1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0EC89AAF" w14:textId="77777777" w:rsidR="000E2B9E" w:rsidRPr="009E107E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9E107E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9E107E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9E107E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9E107E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40E2E75E" w14:textId="77777777" w:rsidR="000E2B9E" w:rsidRPr="009E107E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9E107E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9E107E" w:rsidRPr="009E107E" w14:paraId="56AD76F0" w14:textId="77777777" w:rsidTr="009E107E">
        <w:tc>
          <w:tcPr>
            <w:tcW w:w="3686" w:type="dxa"/>
            <w:vAlign w:val="bottom"/>
          </w:tcPr>
          <w:p w14:paraId="42DD30F2" w14:textId="77777777" w:rsidR="009E107E" w:rsidRPr="009E107E" w:rsidRDefault="009E107E" w:rsidP="009E107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1280545" w14:textId="5EEFA6CB" w:rsidR="009E107E" w:rsidRPr="009E107E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72F5B1A8" w14:textId="2ADE9875" w:rsidR="009E107E" w:rsidRPr="009E107E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9E107E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</w:tr>
      <w:tr w:rsidR="009E107E" w:rsidRPr="009E107E" w14:paraId="3C893F5C" w14:textId="77777777" w:rsidTr="009E107E">
        <w:tc>
          <w:tcPr>
            <w:tcW w:w="3686" w:type="dxa"/>
            <w:vAlign w:val="bottom"/>
          </w:tcPr>
          <w:p w14:paraId="2A7B3858" w14:textId="77777777" w:rsidR="009E107E" w:rsidRPr="009E107E" w:rsidRDefault="009E107E" w:rsidP="009E107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542D43B0" w14:textId="687D6CC4" w:rsidR="009E107E" w:rsidRPr="009E107E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417" w:type="dxa"/>
          </w:tcPr>
          <w:p w14:paraId="678A87DC" w14:textId="2EC29CC1" w:rsidR="009E107E" w:rsidRPr="009E107E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488AE35B" w14:textId="7B04741F" w:rsidR="009E107E" w:rsidRPr="009E107E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60" w:type="dxa"/>
          </w:tcPr>
          <w:p w14:paraId="1340EB22" w14:textId="74E7CB8F" w:rsidR="009E107E" w:rsidRPr="009E107E" w:rsidRDefault="009E107E" w:rsidP="009E107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9E107E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9E107E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</w:tr>
      <w:tr w:rsidR="009E107E" w:rsidRPr="009E107E" w14:paraId="0815F438" w14:textId="77777777" w:rsidTr="009E107E">
        <w:tc>
          <w:tcPr>
            <w:tcW w:w="3686" w:type="dxa"/>
          </w:tcPr>
          <w:p w14:paraId="57B8A73C" w14:textId="77777777" w:rsidR="009E107E" w:rsidRPr="009E107E" w:rsidRDefault="009E107E" w:rsidP="009E107E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61F47EAA" w14:textId="3E79CA42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lang w:val="en-US"/>
              </w:rPr>
              <w:t>7.02</w:t>
            </w:r>
            <w:r w:rsidRPr="009E107E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9E107E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8.25</w:t>
            </w:r>
          </w:p>
        </w:tc>
        <w:tc>
          <w:tcPr>
            <w:tcW w:w="1417" w:type="dxa"/>
            <w:shd w:val="clear" w:color="auto" w:fill="auto"/>
          </w:tcPr>
          <w:p w14:paraId="7BAC1FBD" w14:textId="7680D223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lang w:val="en-US"/>
              </w:rPr>
              <w:t>2.40</w:t>
            </w:r>
            <w:r w:rsidRPr="009E107E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9E107E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7.33</w:t>
            </w:r>
          </w:p>
        </w:tc>
        <w:tc>
          <w:tcPr>
            <w:tcW w:w="1559" w:type="dxa"/>
            <w:shd w:val="clear" w:color="auto" w:fill="auto"/>
          </w:tcPr>
          <w:p w14:paraId="154A89A7" w14:textId="5A427E61" w:rsidR="009E107E" w:rsidRPr="009E107E" w:rsidRDefault="009E107E" w:rsidP="009E107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43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136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555.57</w:t>
            </w:r>
          </w:p>
        </w:tc>
        <w:tc>
          <w:tcPr>
            <w:tcW w:w="1560" w:type="dxa"/>
            <w:shd w:val="clear" w:color="auto" w:fill="auto"/>
          </w:tcPr>
          <w:p w14:paraId="678F8609" w14:textId="4049D39A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35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256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188.44</w:t>
            </w:r>
          </w:p>
        </w:tc>
      </w:tr>
      <w:tr w:rsidR="009E107E" w:rsidRPr="009E107E" w14:paraId="1A142B72" w14:textId="77777777" w:rsidTr="009E107E">
        <w:tc>
          <w:tcPr>
            <w:tcW w:w="3686" w:type="dxa"/>
          </w:tcPr>
          <w:p w14:paraId="4D46BFDD" w14:textId="77777777" w:rsidR="009E107E" w:rsidRPr="009E107E" w:rsidRDefault="009E107E" w:rsidP="009E107E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2E3B71FB" w14:textId="77777777" w:rsidR="009E107E" w:rsidRPr="009E107E" w:rsidRDefault="009E107E" w:rsidP="009E107E">
            <w:pPr>
              <w:ind w:left="-105" w:righ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99064DA" w14:textId="77777777" w:rsidR="009E107E" w:rsidRPr="009E107E" w:rsidRDefault="009E107E" w:rsidP="009E107E">
            <w:pPr>
              <w:ind w:left="-105" w:right="-110"/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379E1A6" w14:textId="77777777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25D29112" w14:textId="77777777" w:rsidR="009E107E" w:rsidRPr="009E107E" w:rsidRDefault="009E107E" w:rsidP="009E107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E107E" w:rsidRPr="009E107E" w14:paraId="54BCD5FD" w14:textId="77777777" w:rsidTr="009E107E">
        <w:tc>
          <w:tcPr>
            <w:tcW w:w="3686" w:type="dxa"/>
          </w:tcPr>
          <w:p w14:paraId="12D367F8" w14:textId="77777777" w:rsidR="009E107E" w:rsidRPr="009E107E" w:rsidRDefault="009E107E" w:rsidP="009E107E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5348475F" w14:textId="7EF6B556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6.98</w:t>
            </w:r>
          </w:p>
        </w:tc>
        <w:tc>
          <w:tcPr>
            <w:tcW w:w="1417" w:type="dxa"/>
            <w:shd w:val="clear" w:color="auto" w:fill="auto"/>
          </w:tcPr>
          <w:p w14:paraId="16E6DCC8" w14:textId="78E04060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>4.50 – 7.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31B0B342" w14:textId="03F9A956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4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474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794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796.82</w:t>
            </w:r>
          </w:p>
        </w:tc>
        <w:tc>
          <w:tcPr>
            <w:tcW w:w="1560" w:type="dxa"/>
            <w:shd w:val="clear" w:color="auto" w:fill="auto"/>
          </w:tcPr>
          <w:p w14:paraId="62D9B335" w14:textId="323DEA8C" w:rsidR="009E107E" w:rsidRPr="009E107E" w:rsidRDefault="009E107E" w:rsidP="009E107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4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743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117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836.33</w:t>
            </w:r>
          </w:p>
        </w:tc>
      </w:tr>
      <w:tr w:rsidR="009E107E" w:rsidRPr="009E107E" w14:paraId="26F264D3" w14:textId="77777777" w:rsidTr="009E107E">
        <w:tc>
          <w:tcPr>
            <w:tcW w:w="3686" w:type="dxa"/>
          </w:tcPr>
          <w:p w14:paraId="6B6A2DAA" w14:textId="77777777" w:rsidR="009E107E" w:rsidRPr="009E107E" w:rsidRDefault="009E107E" w:rsidP="009E107E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276" w:type="dxa"/>
            <w:shd w:val="clear" w:color="auto" w:fill="auto"/>
          </w:tcPr>
          <w:p w14:paraId="6366BC08" w14:textId="2AE56BA5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5.83</w:t>
            </w:r>
          </w:p>
        </w:tc>
        <w:tc>
          <w:tcPr>
            <w:tcW w:w="1417" w:type="dxa"/>
            <w:shd w:val="clear" w:color="auto" w:fill="auto"/>
          </w:tcPr>
          <w:p w14:paraId="774860AF" w14:textId="3B23F228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9E107E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9E107E">
              <w:rPr>
                <w:rFonts w:ascii="Angsana New" w:eastAsia="Brush Script MT" w:hAnsi="Angsana New" w:cs="Angsana New"/>
                <w:lang w:val="en-US"/>
              </w:rPr>
              <w:t>5.93</w:t>
            </w:r>
          </w:p>
        </w:tc>
        <w:tc>
          <w:tcPr>
            <w:tcW w:w="1559" w:type="dxa"/>
            <w:shd w:val="clear" w:color="auto" w:fill="auto"/>
          </w:tcPr>
          <w:p w14:paraId="2EB21B5A" w14:textId="2D0DBAAE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433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854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342.38</w:t>
            </w:r>
          </w:p>
        </w:tc>
        <w:tc>
          <w:tcPr>
            <w:tcW w:w="1560" w:type="dxa"/>
            <w:shd w:val="clear" w:color="auto" w:fill="auto"/>
          </w:tcPr>
          <w:p w14:paraId="01D01641" w14:textId="3B1D1921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273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133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874.98</w:t>
            </w:r>
          </w:p>
        </w:tc>
      </w:tr>
      <w:tr w:rsidR="009E107E" w:rsidRPr="009E107E" w14:paraId="137D029E" w14:textId="77777777" w:rsidTr="009E107E">
        <w:tc>
          <w:tcPr>
            <w:tcW w:w="3686" w:type="dxa"/>
          </w:tcPr>
          <w:p w14:paraId="3C12C8BF" w14:textId="77777777" w:rsidR="009E107E" w:rsidRPr="009E107E" w:rsidRDefault="009E107E" w:rsidP="009E107E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37AC2CEA" w14:textId="49EB1FF6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lang w:val="en-US"/>
              </w:rPr>
              <w:t>7.055</w:t>
            </w:r>
          </w:p>
        </w:tc>
        <w:tc>
          <w:tcPr>
            <w:tcW w:w="1417" w:type="dxa"/>
            <w:shd w:val="clear" w:color="auto" w:fill="auto"/>
          </w:tcPr>
          <w:p w14:paraId="6343EB91" w14:textId="40E14AF9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9E107E">
              <w:rPr>
                <w:rFonts w:ascii="Angsana New" w:eastAsia="Brush Script MT" w:hAnsi="Angsana New" w:cs="Angsana New"/>
                <w:lang w:val="en-US"/>
              </w:rPr>
              <w:t>6.16</w:t>
            </w:r>
          </w:p>
        </w:tc>
        <w:tc>
          <w:tcPr>
            <w:tcW w:w="1559" w:type="dxa"/>
            <w:shd w:val="clear" w:color="auto" w:fill="auto"/>
          </w:tcPr>
          <w:p w14:paraId="3FB0FC5B" w14:textId="77777777" w:rsidR="009E107E" w:rsidRPr="009E107E" w:rsidRDefault="009E107E" w:rsidP="009E107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lang w:val="en-US"/>
              </w:rPr>
              <w:t>18,000,000.00</w:t>
            </w:r>
          </w:p>
        </w:tc>
        <w:tc>
          <w:tcPr>
            <w:tcW w:w="1560" w:type="dxa"/>
            <w:shd w:val="clear" w:color="auto" w:fill="auto"/>
          </w:tcPr>
          <w:p w14:paraId="03CE115E" w14:textId="214C741A" w:rsidR="009E107E" w:rsidRPr="009E107E" w:rsidRDefault="009E107E" w:rsidP="009E107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lang w:val="en-US"/>
              </w:rPr>
              <w:t>18,000,000.00</w:t>
            </w:r>
          </w:p>
        </w:tc>
      </w:tr>
      <w:tr w:rsidR="009E107E" w:rsidRPr="009E107E" w14:paraId="137A53B5" w14:textId="77777777" w:rsidTr="009E107E">
        <w:tc>
          <w:tcPr>
            <w:tcW w:w="3686" w:type="dxa"/>
          </w:tcPr>
          <w:p w14:paraId="6966DE98" w14:textId="12CC0590" w:rsidR="009E107E" w:rsidRPr="009E107E" w:rsidRDefault="009E107E" w:rsidP="009E107E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เงินกู้ยืมระยะ</w:t>
            </w:r>
            <w:r w:rsidRPr="009E107E">
              <w:rPr>
                <w:rFonts w:ascii="Angsana New" w:hAnsi="Angsana New" w:cs="Angsana New" w:hint="cs"/>
                <w:cs/>
                <w:lang w:val="en-US"/>
              </w:rPr>
              <w:t>ยาวที่จัดประเภทเป็นเงินกู้ยืมระยะสั้น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2A765811" w14:textId="77777777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91D5EC4" w14:textId="77777777" w:rsidR="009E107E" w:rsidRPr="009E107E" w:rsidRDefault="009E107E" w:rsidP="009E107E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C94FD6" w14:textId="5A0CA1A3" w:rsidR="009E107E" w:rsidRPr="009E107E" w:rsidRDefault="009E107E" w:rsidP="009E107E">
            <w:pPr>
              <w:ind w:left="-104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40874EC" w14:textId="31A1DB35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lang w:val="en-US"/>
              </w:rPr>
              <w:t>400,449,252.15</w:t>
            </w:r>
          </w:p>
        </w:tc>
      </w:tr>
      <w:tr w:rsidR="009E107E" w:rsidRPr="009E107E" w14:paraId="1158DC90" w14:textId="77777777" w:rsidTr="009E107E">
        <w:tc>
          <w:tcPr>
            <w:tcW w:w="3686" w:type="dxa"/>
          </w:tcPr>
          <w:p w14:paraId="7A2D5F46" w14:textId="0939264C" w:rsidR="009E107E" w:rsidRPr="009E107E" w:rsidRDefault="009E107E" w:rsidP="009E107E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9E107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76" w:type="dxa"/>
          </w:tcPr>
          <w:p w14:paraId="39AD0401" w14:textId="77777777" w:rsidR="009E107E" w:rsidRPr="009E107E" w:rsidRDefault="009E107E" w:rsidP="009E107E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D7F72B4" w14:textId="77777777" w:rsidR="009E107E" w:rsidRPr="009E107E" w:rsidRDefault="009E107E" w:rsidP="009E107E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04326" w14:textId="300AB9B3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4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969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785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694.77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CE7E3" w14:textId="36EA8D56" w:rsidR="009E107E" w:rsidRPr="009E107E" w:rsidRDefault="009E107E" w:rsidP="009E107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107E">
              <w:rPr>
                <w:rFonts w:ascii="Angsana New" w:hAnsi="Angsana New" w:cs="Angsana New"/>
                <w:cs/>
                <w:lang w:val="en-US"/>
              </w:rPr>
              <w:t>5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469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957</w:t>
            </w:r>
            <w:r w:rsidRPr="009E107E">
              <w:rPr>
                <w:rFonts w:ascii="Angsana New" w:hAnsi="Angsana New" w:cs="Angsana New"/>
                <w:lang w:val="en-US"/>
              </w:rPr>
              <w:t>,</w:t>
            </w:r>
            <w:r w:rsidRPr="009E107E">
              <w:rPr>
                <w:rFonts w:ascii="Angsana New" w:hAnsi="Angsana New" w:cs="Angsana New"/>
                <w:cs/>
                <w:lang w:val="en-US"/>
              </w:rPr>
              <w:t>151.90</w:t>
            </w:r>
          </w:p>
        </w:tc>
      </w:tr>
      <w:bookmarkEnd w:id="26"/>
    </w:tbl>
    <w:p w14:paraId="7236CF8F" w14:textId="77777777" w:rsidR="00BE30AE" w:rsidRPr="009E107E" w:rsidRDefault="00BE30AE" w:rsidP="003C7262">
      <w:pPr>
        <w:ind w:firstLine="1440"/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417"/>
        <w:gridCol w:w="1559"/>
        <w:gridCol w:w="1560"/>
      </w:tblGrid>
      <w:tr w:rsidR="000E2B9E" w:rsidRPr="00CE0A12" w14:paraId="4CC49D7B" w14:textId="77777777" w:rsidTr="00743CC1">
        <w:tc>
          <w:tcPr>
            <w:tcW w:w="3686" w:type="dxa"/>
          </w:tcPr>
          <w:p w14:paraId="244B33DE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27" w:name="_Hlk198212509"/>
          </w:p>
        </w:tc>
        <w:tc>
          <w:tcPr>
            <w:tcW w:w="2693" w:type="dxa"/>
            <w:gridSpan w:val="2"/>
          </w:tcPr>
          <w:p w14:paraId="74119CF1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BECCD3" w14:textId="77777777" w:rsidR="000E2B9E" w:rsidRPr="00CE0A12" w:rsidRDefault="000E2B9E" w:rsidP="00D028D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0E2B9E" w:rsidRPr="00CE0A12" w14:paraId="1EB52FD9" w14:textId="77777777" w:rsidTr="00743CC1">
        <w:tc>
          <w:tcPr>
            <w:tcW w:w="3686" w:type="dxa"/>
            <w:vAlign w:val="bottom"/>
          </w:tcPr>
          <w:p w14:paraId="2DDA67ED" w14:textId="77777777" w:rsidR="000E2B9E" w:rsidRPr="00CE0A12" w:rsidRDefault="000E2B9E" w:rsidP="00D028D1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2ED1CCAF" w14:textId="77777777" w:rsidR="000E2B9E" w:rsidRPr="00CE0A12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CE0A12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CE0A1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CE0A12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41A62A65" w14:textId="77777777" w:rsidR="000E2B9E" w:rsidRPr="00CE0A12" w:rsidRDefault="000E2B9E" w:rsidP="00D028D1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0A12" w:rsidRPr="00CE0A12" w14:paraId="0D2E4841" w14:textId="77777777" w:rsidTr="00743CC1">
        <w:tc>
          <w:tcPr>
            <w:tcW w:w="3686" w:type="dxa"/>
            <w:vAlign w:val="bottom"/>
          </w:tcPr>
          <w:p w14:paraId="5B49BB2A" w14:textId="77777777" w:rsidR="00CE0A12" w:rsidRPr="00CE0A12" w:rsidRDefault="00CE0A12" w:rsidP="00CE0A12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369E2EFF" w14:textId="35B32E7F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6D7DC653" w14:textId="360B956E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cs/>
                <w:lang w:eastAsia="th-TH"/>
              </w:rPr>
              <w:t>ณ วันที่</w:t>
            </w:r>
          </w:p>
        </w:tc>
      </w:tr>
      <w:tr w:rsidR="00CE0A12" w:rsidRPr="00CE0A12" w14:paraId="0F1C6521" w14:textId="77777777" w:rsidTr="00743CC1">
        <w:tc>
          <w:tcPr>
            <w:tcW w:w="3686" w:type="dxa"/>
            <w:vAlign w:val="bottom"/>
          </w:tcPr>
          <w:p w14:paraId="27F9526E" w14:textId="77777777" w:rsidR="00CE0A12" w:rsidRPr="00CE0A12" w:rsidRDefault="00CE0A12" w:rsidP="00CE0A12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22DBFB16" w14:textId="3EC8F8A3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417" w:type="dxa"/>
          </w:tcPr>
          <w:p w14:paraId="6C3C4C83" w14:textId="3345AAEA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60502F67" w14:textId="1C5DEB56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60" w:type="dxa"/>
          </w:tcPr>
          <w:p w14:paraId="7F377F52" w14:textId="347AFCE9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CE0A1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2567</w:t>
            </w:r>
          </w:p>
        </w:tc>
      </w:tr>
      <w:tr w:rsidR="00CE0A12" w:rsidRPr="00CE0A12" w14:paraId="5B67C2A5" w14:textId="77777777" w:rsidTr="00743CC1">
        <w:tc>
          <w:tcPr>
            <w:tcW w:w="3686" w:type="dxa"/>
          </w:tcPr>
          <w:p w14:paraId="4F604BAC" w14:textId="77777777" w:rsidR="00CE0A12" w:rsidRPr="00CE0A12" w:rsidRDefault="00CE0A12" w:rsidP="00CE0A12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3C43F787" w14:textId="37BB933B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cs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lang w:val="en-US"/>
              </w:rPr>
              <w:t>7.02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8.25</w:t>
            </w:r>
          </w:p>
        </w:tc>
        <w:tc>
          <w:tcPr>
            <w:tcW w:w="1417" w:type="dxa"/>
            <w:shd w:val="clear" w:color="auto" w:fill="auto"/>
          </w:tcPr>
          <w:p w14:paraId="167BBB0E" w14:textId="64080229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cs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lang w:val="en-US"/>
              </w:rPr>
              <w:t>2.65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CE0A12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7.33</w:t>
            </w:r>
          </w:p>
        </w:tc>
        <w:tc>
          <w:tcPr>
            <w:tcW w:w="1559" w:type="dxa"/>
            <w:shd w:val="clear" w:color="auto" w:fill="auto"/>
          </w:tcPr>
          <w:p w14:paraId="23C3C6BA" w14:textId="54AF89F6" w:rsidR="00CE0A12" w:rsidRPr="00CE0A12" w:rsidRDefault="00CE0A12" w:rsidP="00CE0A1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42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012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262.12</w:t>
            </w:r>
          </w:p>
        </w:tc>
        <w:tc>
          <w:tcPr>
            <w:tcW w:w="1560" w:type="dxa"/>
            <w:shd w:val="clear" w:color="auto" w:fill="auto"/>
          </w:tcPr>
          <w:p w14:paraId="28ABA1B7" w14:textId="73B543B4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35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256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188.44</w:t>
            </w:r>
          </w:p>
        </w:tc>
      </w:tr>
      <w:tr w:rsidR="00CE0A12" w:rsidRPr="00CE0A12" w14:paraId="6586F9DC" w14:textId="77777777" w:rsidTr="00743CC1">
        <w:tc>
          <w:tcPr>
            <w:tcW w:w="3686" w:type="dxa"/>
          </w:tcPr>
          <w:p w14:paraId="36A313A0" w14:textId="77777777" w:rsidR="00CE0A12" w:rsidRPr="00CE0A12" w:rsidRDefault="00CE0A12" w:rsidP="00CE0A12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2934B93E" w14:textId="77777777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6B34A60" w14:textId="77777777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7393053" w14:textId="77777777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37FFA5C3" w14:textId="77777777" w:rsidR="00CE0A12" w:rsidRPr="00CE0A12" w:rsidRDefault="00CE0A12" w:rsidP="00CE0A1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E0A12" w:rsidRPr="00CE0A12" w14:paraId="4D0DD9E5" w14:textId="77777777" w:rsidTr="009E107E">
        <w:tc>
          <w:tcPr>
            <w:tcW w:w="3686" w:type="dxa"/>
          </w:tcPr>
          <w:p w14:paraId="062C6CD4" w14:textId="77777777" w:rsidR="00CE0A12" w:rsidRPr="00CE0A12" w:rsidRDefault="00CE0A12" w:rsidP="00CE0A12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7157B6D0" w14:textId="7CDEF3A7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6.98</w:t>
            </w:r>
          </w:p>
        </w:tc>
        <w:tc>
          <w:tcPr>
            <w:tcW w:w="1417" w:type="dxa"/>
            <w:shd w:val="clear" w:color="auto" w:fill="auto"/>
          </w:tcPr>
          <w:p w14:paraId="4D0D3370" w14:textId="347B567D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4.50 – 7.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0E7B1C7E" w14:textId="23767FAF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4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207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348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639.28</w:t>
            </w:r>
          </w:p>
        </w:tc>
        <w:tc>
          <w:tcPr>
            <w:tcW w:w="1560" w:type="dxa"/>
            <w:shd w:val="clear" w:color="auto" w:fill="auto"/>
          </w:tcPr>
          <w:p w14:paraId="2400C838" w14:textId="0CA7942A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4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490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389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757.24</w:t>
            </w:r>
          </w:p>
        </w:tc>
      </w:tr>
      <w:tr w:rsidR="00CE0A12" w:rsidRPr="00CE0A12" w14:paraId="2E54B082" w14:textId="77777777" w:rsidTr="009E107E">
        <w:tc>
          <w:tcPr>
            <w:tcW w:w="3686" w:type="dxa"/>
          </w:tcPr>
          <w:p w14:paraId="276CFFF5" w14:textId="77777777" w:rsidR="00CE0A12" w:rsidRPr="00CE0A12" w:rsidRDefault="00CE0A12" w:rsidP="00CE0A12">
            <w:pPr>
              <w:ind w:firstLine="161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276" w:type="dxa"/>
            <w:shd w:val="clear" w:color="auto" w:fill="auto"/>
          </w:tcPr>
          <w:p w14:paraId="1BA424B6" w14:textId="60AF3F28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5.83</w:t>
            </w:r>
          </w:p>
        </w:tc>
        <w:tc>
          <w:tcPr>
            <w:tcW w:w="1417" w:type="dxa"/>
            <w:shd w:val="clear" w:color="auto" w:fill="auto"/>
          </w:tcPr>
          <w:p w14:paraId="03211145" w14:textId="0FA97677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>5.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00</w:t>
            </w:r>
            <w:r w:rsidRPr="00CE0A12">
              <w:rPr>
                <w:rFonts w:ascii="Angsana New" w:eastAsia="Brush Script MT" w:hAnsi="Angsana New" w:cs="Angsana New"/>
                <w:cs/>
                <w:lang w:val="en-US"/>
              </w:rPr>
              <w:t xml:space="preserve"> – </w:t>
            </w:r>
            <w:r w:rsidRPr="00CE0A12">
              <w:rPr>
                <w:rFonts w:ascii="Angsana New" w:eastAsia="Brush Script MT" w:hAnsi="Angsana New" w:cs="Angsana New"/>
                <w:lang w:val="en-US"/>
              </w:rPr>
              <w:t>5.93</w:t>
            </w:r>
          </w:p>
        </w:tc>
        <w:tc>
          <w:tcPr>
            <w:tcW w:w="1559" w:type="dxa"/>
            <w:shd w:val="clear" w:color="auto" w:fill="auto"/>
          </w:tcPr>
          <w:p w14:paraId="26A02B8E" w14:textId="516F5312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433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854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342.38</w:t>
            </w:r>
          </w:p>
        </w:tc>
        <w:tc>
          <w:tcPr>
            <w:tcW w:w="1560" w:type="dxa"/>
            <w:shd w:val="clear" w:color="auto" w:fill="auto"/>
          </w:tcPr>
          <w:p w14:paraId="69B3B5DC" w14:textId="56E254BC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273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133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874.98</w:t>
            </w:r>
          </w:p>
        </w:tc>
      </w:tr>
      <w:tr w:rsidR="00CE0A12" w:rsidRPr="00CE0A12" w14:paraId="61DB2F1C" w14:textId="77777777" w:rsidTr="009E107E">
        <w:tc>
          <w:tcPr>
            <w:tcW w:w="3686" w:type="dxa"/>
          </w:tcPr>
          <w:p w14:paraId="74C9515B" w14:textId="7BEFC29E" w:rsidR="00CE0A12" w:rsidRPr="00CE0A12" w:rsidRDefault="00CE0A12" w:rsidP="00CE0A12">
            <w:pPr>
              <w:ind w:left="-109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เงินกู้ยืมระยะ</w:t>
            </w:r>
            <w:r w:rsidRPr="00CE0A12">
              <w:rPr>
                <w:rFonts w:ascii="Angsana New" w:hAnsi="Angsana New" w:cs="Angsana New" w:hint="cs"/>
                <w:cs/>
                <w:lang w:val="en-US"/>
              </w:rPr>
              <w:t>ยาวที่จัดประเภทเป็นเงินกู้ยืมระยะสั้น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6A430086" w14:textId="77777777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78073F" w14:textId="77777777" w:rsidR="00CE0A12" w:rsidRPr="00CE0A12" w:rsidRDefault="00CE0A12" w:rsidP="00CE0A12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BACB50" w14:textId="380A1AF0" w:rsidR="00CE0A12" w:rsidRPr="00CE0A12" w:rsidRDefault="00CE0A12" w:rsidP="00CE0A12">
            <w:pPr>
              <w:ind w:left="-104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3168439" w14:textId="76B8469F" w:rsidR="00CE0A12" w:rsidRPr="00CE0A12" w:rsidRDefault="00CE0A12" w:rsidP="00CE0A1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lang w:val="en-US"/>
              </w:rPr>
              <w:t>400,449,252.15</w:t>
            </w:r>
          </w:p>
        </w:tc>
      </w:tr>
      <w:tr w:rsidR="00CE0A12" w:rsidRPr="00CE0A12" w14:paraId="6A50569C" w14:textId="77777777" w:rsidTr="00743CC1">
        <w:tc>
          <w:tcPr>
            <w:tcW w:w="3686" w:type="dxa"/>
          </w:tcPr>
          <w:p w14:paraId="4D571B08" w14:textId="436D8FF6" w:rsidR="00CE0A12" w:rsidRPr="00CE0A12" w:rsidRDefault="00CE0A12" w:rsidP="00CE0A12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CE0A1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276" w:type="dxa"/>
          </w:tcPr>
          <w:p w14:paraId="21B4EAF5" w14:textId="77777777" w:rsidR="00CE0A12" w:rsidRPr="00CE0A12" w:rsidRDefault="00CE0A12" w:rsidP="00CE0A12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34A685CE" w14:textId="77777777" w:rsidR="00CE0A12" w:rsidRPr="00CE0A12" w:rsidRDefault="00CE0A12" w:rsidP="00CE0A12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810A4" w14:textId="70609745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4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683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215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243.78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577D" w14:textId="0BE70DE9" w:rsidR="00CE0A12" w:rsidRPr="00CE0A12" w:rsidRDefault="00CE0A12" w:rsidP="00CE0A1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E0A12">
              <w:rPr>
                <w:rFonts w:ascii="Angsana New" w:hAnsi="Angsana New" w:cs="Angsana New"/>
                <w:cs/>
                <w:lang w:val="en-US"/>
              </w:rPr>
              <w:t>5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199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229</w:t>
            </w:r>
            <w:r w:rsidRPr="00CE0A12">
              <w:rPr>
                <w:rFonts w:ascii="Angsana New" w:hAnsi="Angsana New" w:cs="Angsana New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cs/>
                <w:lang w:val="en-US"/>
              </w:rPr>
              <w:t>072.81</w:t>
            </w:r>
          </w:p>
        </w:tc>
      </w:tr>
      <w:bookmarkEnd w:id="27"/>
    </w:tbl>
    <w:p w14:paraId="05DAD4C4" w14:textId="77777777" w:rsidR="004B24D8" w:rsidRDefault="004B24D8" w:rsidP="009A5DF7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72103DF" w14:textId="77777777" w:rsidR="00FD3DC0" w:rsidRPr="00CE46FA" w:rsidRDefault="00E50F4B" w:rsidP="00E50F4B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089E6359" w14:textId="77777777" w:rsidR="003B4276" w:rsidRP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F55FEEF" w14:textId="77777777" w:rsid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B4276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03318393" w14:textId="77777777" w:rsidR="008D6965" w:rsidRPr="008D6965" w:rsidRDefault="008D6965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560"/>
      </w:tblGrid>
      <w:tr w:rsidR="008D6965" w:rsidRPr="00CE0A12" w14:paraId="57151BEA" w14:textId="77777777" w:rsidTr="00743CC1">
        <w:tc>
          <w:tcPr>
            <w:tcW w:w="6379" w:type="dxa"/>
            <w:gridSpan w:val="3"/>
            <w:vAlign w:val="bottom"/>
          </w:tcPr>
          <w:p w14:paraId="71F441BB" w14:textId="77777777" w:rsidR="008D6965" w:rsidRPr="00CE0A12" w:rsidRDefault="008D6965" w:rsidP="00D028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28" w:name="_Hlk198212613"/>
          </w:p>
        </w:tc>
        <w:tc>
          <w:tcPr>
            <w:tcW w:w="3119" w:type="dxa"/>
            <w:gridSpan w:val="2"/>
          </w:tcPr>
          <w:p w14:paraId="428A84CA" w14:textId="77777777" w:rsidR="008D6965" w:rsidRPr="00CE0A12" w:rsidRDefault="008D6965" w:rsidP="00D028D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D6965" w:rsidRPr="00CE0A12" w14:paraId="0FC6860A" w14:textId="77777777" w:rsidTr="00743CC1">
        <w:tc>
          <w:tcPr>
            <w:tcW w:w="3119" w:type="dxa"/>
            <w:vAlign w:val="bottom"/>
          </w:tcPr>
          <w:p w14:paraId="5FDCB460" w14:textId="77777777" w:rsidR="008D6965" w:rsidRPr="00CE0A12" w:rsidRDefault="008D6965" w:rsidP="00D028D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</w:tcPr>
          <w:p w14:paraId="3100B4F2" w14:textId="77777777" w:rsidR="008D6965" w:rsidRPr="00CE0A12" w:rsidRDefault="008D6965" w:rsidP="00D028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32A7B3D" w14:textId="77777777" w:rsidR="008D6965" w:rsidRPr="00CE0A12" w:rsidRDefault="008D6965" w:rsidP="00D028D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E0A12" w:rsidRPr="00CE0A12" w14:paraId="3DC3F00B" w14:textId="77777777" w:rsidTr="00743CC1">
        <w:tc>
          <w:tcPr>
            <w:tcW w:w="3119" w:type="dxa"/>
            <w:vAlign w:val="bottom"/>
          </w:tcPr>
          <w:p w14:paraId="2BFF29BB" w14:textId="77777777" w:rsidR="00CE0A12" w:rsidRPr="00CE0A12" w:rsidRDefault="00CE0A12" w:rsidP="00CE0A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</w:tcPr>
          <w:p w14:paraId="76F0BB7A" w14:textId="2DA0E363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0C5541A4" w14:textId="10400E88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CE0A12" w:rsidRPr="00CE0A12" w14:paraId="62CC4D19" w14:textId="77777777" w:rsidTr="00743CC1">
        <w:tc>
          <w:tcPr>
            <w:tcW w:w="3119" w:type="dxa"/>
            <w:vAlign w:val="bottom"/>
          </w:tcPr>
          <w:p w14:paraId="4E10EDEC" w14:textId="77777777" w:rsidR="00CE0A12" w:rsidRPr="00CE0A12" w:rsidRDefault="00CE0A12" w:rsidP="00CE0A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</w:tcPr>
          <w:p w14:paraId="7A8461BB" w14:textId="5C9F4306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43A62B75" w14:textId="4622B490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59" w:type="dxa"/>
          </w:tcPr>
          <w:p w14:paraId="58DE1054" w14:textId="0FB58C36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60" w:type="dxa"/>
          </w:tcPr>
          <w:p w14:paraId="5A2544C6" w14:textId="5D644A53" w:rsidR="00CE0A12" w:rsidRPr="00CE0A12" w:rsidRDefault="00CE0A12" w:rsidP="00CE0A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CE0A12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CE0A12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CE0A12" w:rsidRPr="00CE0A12" w14:paraId="4AFA4434" w14:textId="77777777" w:rsidTr="00743CC1">
        <w:tc>
          <w:tcPr>
            <w:tcW w:w="3119" w:type="dxa"/>
          </w:tcPr>
          <w:p w14:paraId="52B6AADF" w14:textId="77777777" w:rsidR="00CE0A12" w:rsidRPr="00CE0A12" w:rsidRDefault="00CE0A12" w:rsidP="00CE0A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shd w:val="clear" w:color="auto" w:fill="auto"/>
          </w:tcPr>
          <w:p w14:paraId="44C61157" w14:textId="77777777" w:rsidR="00CE0A12" w:rsidRPr="00CE0A12" w:rsidRDefault="00CE0A12" w:rsidP="00CE0A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9418C2" w14:textId="77777777" w:rsidR="00CE0A12" w:rsidRPr="00CE0A12" w:rsidRDefault="00CE0A12" w:rsidP="00CE0A1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586C8BB" w14:textId="77777777" w:rsidR="00CE0A12" w:rsidRPr="00CE0A12" w:rsidRDefault="00CE0A12" w:rsidP="00CE0A1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0ECF8A53" w14:textId="77777777" w:rsidR="00CE0A12" w:rsidRPr="00CE0A12" w:rsidRDefault="00CE0A12" w:rsidP="00CE0A1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0A12" w:rsidRPr="00CE0A12" w14:paraId="338A0271" w14:textId="77777777" w:rsidTr="00743CC1">
        <w:tc>
          <w:tcPr>
            <w:tcW w:w="3119" w:type="dxa"/>
          </w:tcPr>
          <w:p w14:paraId="7E17659D" w14:textId="77777777" w:rsidR="00CE0A12" w:rsidRPr="00CE0A12" w:rsidRDefault="00CE0A12" w:rsidP="00CE0A12">
            <w:pPr>
              <w:ind w:left="-109" w:firstLine="26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CE0A1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62A2395C" w14:textId="2987ACD4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163,853,810.03</w:t>
            </w:r>
          </w:p>
        </w:tc>
        <w:tc>
          <w:tcPr>
            <w:tcW w:w="1559" w:type="dxa"/>
            <w:shd w:val="clear" w:color="auto" w:fill="auto"/>
          </w:tcPr>
          <w:p w14:paraId="047F6C0C" w14:textId="6429BFDD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72,353,810.03</w:t>
            </w:r>
          </w:p>
        </w:tc>
        <w:tc>
          <w:tcPr>
            <w:tcW w:w="1559" w:type="dxa"/>
          </w:tcPr>
          <w:p w14:paraId="2760B1DF" w14:textId="78D166E5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91</w:t>
            </w: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500</w:t>
            </w: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560" w:type="dxa"/>
          </w:tcPr>
          <w:p w14:paraId="4394839D" w14:textId="77777777" w:rsidR="00CE0A12" w:rsidRPr="00CE0A12" w:rsidRDefault="00CE0A12" w:rsidP="00CE0A12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0A12" w:rsidRPr="00CE0A12" w14:paraId="5F8012E6" w14:textId="77777777" w:rsidTr="00743CC1">
        <w:tc>
          <w:tcPr>
            <w:tcW w:w="3119" w:type="dxa"/>
          </w:tcPr>
          <w:p w14:paraId="508C6BD0" w14:textId="77777777" w:rsidR="00CE0A12" w:rsidRPr="00CE0A12" w:rsidRDefault="00CE0A12" w:rsidP="00CE0A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3610DE55" w14:textId="77777777" w:rsidR="00CE0A12" w:rsidRPr="00CE0A12" w:rsidRDefault="00CE0A12" w:rsidP="00CE0A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02E3F91" w14:textId="77777777" w:rsidR="00CE0A12" w:rsidRPr="00CE0A12" w:rsidRDefault="00CE0A12" w:rsidP="00CE0A1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49496B9A" w14:textId="77777777" w:rsidR="00CE0A12" w:rsidRPr="00CE0A12" w:rsidRDefault="00CE0A12" w:rsidP="00CE0A12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</w:tcPr>
          <w:p w14:paraId="20B1C931" w14:textId="77777777" w:rsidR="00CE0A12" w:rsidRPr="00CE0A12" w:rsidRDefault="00CE0A12" w:rsidP="00CE0A12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CE0A12" w:rsidRPr="00CE0A12" w14:paraId="5790DE58" w14:textId="77777777" w:rsidTr="00743CC1">
        <w:tc>
          <w:tcPr>
            <w:tcW w:w="3119" w:type="dxa"/>
          </w:tcPr>
          <w:p w14:paraId="4F61E0F0" w14:textId="77777777" w:rsidR="00CE0A12" w:rsidRPr="00CE0A12" w:rsidRDefault="00CE0A12" w:rsidP="00CE0A12">
            <w:pPr>
              <w:ind w:left="-109" w:firstLine="26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CE0A1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แต่ไม่เกิน </w:t>
            </w:r>
            <w:r w:rsidRPr="00CE0A12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8FF39CA" w14:textId="69FEEFD2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286,449,252.15</w:t>
            </w:r>
          </w:p>
        </w:tc>
        <w:tc>
          <w:tcPr>
            <w:tcW w:w="1559" w:type="dxa"/>
            <w:shd w:val="clear" w:color="auto" w:fill="auto"/>
          </w:tcPr>
          <w:p w14:paraId="7258FC15" w14:textId="47869377" w:rsidR="00CE0A12" w:rsidRPr="00CE0A12" w:rsidRDefault="00CE0A12" w:rsidP="00CE0A12">
            <w:pPr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5ACB9BA7" w14:textId="747B962A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286</w:t>
            </w: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  <w:tc>
          <w:tcPr>
            <w:tcW w:w="1560" w:type="dxa"/>
          </w:tcPr>
          <w:p w14:paraId="501F3068" w14:textId="77777777" w:rsidR="00CE0A12" w:rsidRPr="00CE0A12" w:rsidRDefault="00CE0A12" w:rsidP="00CE0A12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0A12" w:rsidRPr="00CE0A12" w14:paraId="23E44C26" w14:textId="77777777" w:rsidTr="00743CC1">
        <w:tc>
          <w:tcPr>
            <w:tcW w:w="3119" w:type="dxa"/>
          </w:tcPr>
          <w:p w14:paraId="6BAECAA1" w14:textId="77777777" w:rsidR="00CE0A12" w:rsidRPr="00CE0A12" w:rsidRDefault="00CE0A12" w:rsidP="00CE0A12">
            <w:pPr>
              <w:ind w:left="-109" w:firstLine="89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07B93" w14:textId="2B8CFE38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450,303,062.18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17E42" w14:textId="35762A28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72,353,810.03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2458B3C" w14:textId="6578D05F" w:rsidR="00CE0A12" w:rsidRPr="00CE0A12" w:rsidRDefault="00CE0A12" w:rsidP="00CE0A12">
            <w:pPr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377</w:t>
            </w: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949</w:t>
            </w:r>
            <w:r w:rsidRPr="00CE0A1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0A1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0FB4DCB" w14:textId="77777777" w:rsidR="00CE0A12" w:rsidRPr="00CE0A12" w:rsidRDefault="00CE0A12" w:rsidP="00CE0A12">
            <w:pPr>
              <w:ind w:right="-1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0A1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28"/>
    </w:tbl>
    <w:p w14:paraId="739EC701" w14:textId="77777777" w:rsidR="00BE30AE" w:rsidRPr="00BE30AE" w:rsidRDefault="00BE30AE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BF4D7F" w14:textId="79DECE57" w:rsid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3B4276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3B4276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8D69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D6965" w:rsidRPr="008D6965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8D6965" w:rsidRPr="008D69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D6965" w:rsidRPr="008D6965">
        <w:rPr>
          <w:rFonts w:ascii="Angsana New" w:hAnsi="Angsana New" w:cs="Angsana New"/>
          <w:sz w:val="30"/>
          <w:szCs w:val="30"/>
          <w:lang w:val="en-US"/>
        </w:rPr>
        <w:t>31</w:t>
      </w:r>
      <w:r w:rsidR="008D6965" w:rsidRPr="008D6965">
        <w:rPr>
          <w:rFonts w:ascii="Angsana New" w:hAnsi="Angsana New" w:cs="Angsana New"/>
          <w:sz w:val="30"/>
          <w:szCs w:val="30"/>
        </w:rPr>
        <w:t xml:space="preserve"> </w:t>
      </w:r>
      <w:r w:rsidR="008D6965" w:rsidRPr="008D696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D6965" w:rsidRPr="008D6965">
        <w:rPr>
          <w:rFonts w:ascii="Angsana New" w:hAnsi="Angsana New" w:cs="Angsana New"/>
          <w:sz w:val="30"/>
          <w:szCs w:val="30"/>
          <w:cs/>
        </w:rPr>
        <w:t xml:space="preserve"> </w:t>
      </w:r>
      <w:r w:rsidR="008D6965" w:rsidRPr="008D6965">
        <w:rPr>
          <w:rFonts w:ascii="Angsana New" w:hAnsi="Angsana New" w:cs="Angsana New"/>
          <w:sz w:val="30"/>
          <w:szCs w:val="30"/>
        </w:rPr>
        <w:t>256</w:t>
      </w:r>
      <w:r w:rsidR="008D6965" w:rsidRPr="008D6965">
        <w:rPr>
          <w:rFonts w:ascii="Angsana New" w:hAnsi="Angsana New" w:cs="Angsana New"/>
          <w:sz w:val="30"/>
          <w:szCs w:val="30"/>
          <w:lang w:val="en-US"/>
        </w:rPr>
        <w:t>8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B427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20CAFE4" w14:textId="77777777" w:rsidR="00CB5E88" w:rsidRPr="00CB5E88" w:rsidRDefault="00CB5E8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21"/>
        <w:gridCol w:w="1933"/>
        <w:gridCol w:w="1985"/>
      </w:tblGrid>
      <w:tr w:rsidR="00CB5E88" w:rsidRPr="00743CC1" w14:paraId="71F5361B" w14:textId="77777777" w:rsidTr="00743CC1">
        <w:tc>
          <w:tcPr>
            <w:tcW w:w="9039" w:type="dxa"/>
            <w:gridSpan w:val="3"/>
            <w:vAlign w:val="bottom"/>
          </w:tcPr>
          <w:p w14:paraId="6BC4A4DA" w14:textId="66EFC60A" w:rsidR="00CB5E88" w:rsidRPr="00743CC1" w:rsidRDefault="00CB5E88" w:rsidP="004E2F3A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29" w:name="_Hlk198212811"/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B5E88" w:rsidRPr="00743CC1" w14:paraId="4179834F" w14:textId="77777777" w:rsidTr="00743CC1">
        <w:tc>
          <w:tcPr>
            <w:tcW w:w="5121" w:type="dxa"/>
            <w:vAlign w:val="bottom"/>
          </w:tcPr>
          <w:p w14:paraId="67298DD6" w14:textId="77777777" w:rsidR="00CB5E88" w:rsidRPr="00743CC1" w:rsidRDefault="00CB5E88" w:rsidP="004E2F3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33" w:type="dxa"/>
          </w:tcPr>
          <w:p w14:paraId="40333777" w14:textId="77777777" w:rsidR="00CB5E88" w:rsidRPr="00743CC1" w:rsidRDefault="001857A0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743CC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985" w:type="dxa"/>
          </w:tcPr>
          <w:p w14:paraId="07E39937" w14:textId="77777777" w:rsidR="00CB5E88" w:rsidRPr="00743CC1" w:rsidRDefault="001857A0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743CC1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857A0" w:rsidRPr="00743CC1" w14:paraId="6463B1AA" w14:textId="77777777" w:rsidTr="00743CC1">
        <w:tc>
          <w:tcPr>
            <w:tcW w:w="5121" w:type="dxa"/>
            <w:vAlign w:val="center"/>
          </w:tcPr>
          <w:p w14:paraId="6DAF4D9B" w14:textId="77777777" w:rsidR="001857A0" w:rsidRPr="00743CC1" w:rsidRDefault="001857A0" w:rsidP="001857A0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33" w:type="dxa"/>
            <w:shd w:val="clear" w:color="auto" w:fill="auto"/>
          </w:tcPr>
          <w:p w14:paraId="79412053" w14:textId="1403C8CC" w:rsidR="001857A0" w:rsidRPr="00743CC1" w:rsidRDefault="008D6965" w:rsidP="00293880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72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353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810.03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2821B71" w14:textId="77777777" w:rsidR="001857A0" w:rsidRPr="00743CC1" w:rsidRDefault="001857A0" w:rsidP="001857A0">
            <w:pPr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6965" w:rsidRPr="00743CC1" w14:paraId="5E6172C5" w14:textId="77777777" w:rsidTr="00743CC1">
        <w:tc>
          <w:tcPr>
            <w:tcW w:w="5121" w:type="dxa"/>
            <w:vAlign w:val="center"/>
          </w:tcPr>
          <w:p w14:paraId="5FA3AB03" w14:textId="2FB94274" w:rsidR="008D6965" w:rsidRPr="00743CC1" w:rsidRDefault="00743CC1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รับโอนจากเงินกู้ยืมระยะสั้นจากสถาบันการเงิน 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24E46D48" w14:textId="2A125719" w:rsidR="008D6965" w:rsidRPr="00743CC1" w:rsidRDefault="008D6965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400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4118CD" w14:textId="60D368A4" w:rsidR="008D6965" w:rsidRPr="00743CC1" w:rsidRDefault="008D6965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400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449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</w:tr>
      <w:tr w:rsidR="008D6965" w:rsidRPr="00743CC1" w14:paraId="3FEE7545" w14:textId="77777777" w:rsidTr="00743CC1">
        <w:tc>
          <w:tcPr>
            <w:tcW w:w="5121" w:type="dxa"/>
            <w:vAlign w:val="center"/>
          </w:tcPr>
          <w:p w14:paraId="5B7CEAE6" w14:textId="77777777" w:rsidR="008D6965" w:rsidRPr="00743CC1" w:rsidRDefault="008D6965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624C52A5" w14:textId="331E90E0" w:rsidR="008D6965" w:rsidRPr="00743CC1" w:rsidRDefault="008D6965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(22,500,000.00)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50B5CA9" w14:textId="3615B45B" w:rsidR="008D6965" w:rsidRPr="00743CC1" w:rsidRDefault="008D6965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(22,500,000.00)</w:t>
            </w:r>
          </w:p>
        </w:tc>
      </w:tr>
      <w:tr w:rsidR="008D6965" w:rsidRPr="00743CC1" w14:paraId="49B2BB90" w14:textId="77777777" w:rsidTr="00743CC1">
        <w:tc>
          <w:tcPr>
            <w:tcW w:w="5121" w:type="dxa"/>
          </w:tcPr>
          <w:p w14:paraId="3A15A28C" w14:textId="00C4B109" w:rsidR="008D6965" w:rsidRPr="00743CC1" w:rsidRDefault="008D6965" w:rsidP="008D6965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43CC1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99D76" w14:textId="518B3B80" w:rsidR="008D6965" w:rsidRPr="00743CC1" w:rsidRDefault="008D6965" w:rsidP="008D696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450,303,062.18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AB871" w14:textId="20B0F030" w:rsidR="008D6965" w:rsidRPr="00743CC1" w:rsidRDefault="008D6965" w:rsidP="008D6965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377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949</w:t>
            </w:r>
            <w:r w:rsidRPr="00743C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743CC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252.15</w:t>
            </w:r>
          </w:p>
        </w:tc>
      </w:tr>
      <w:bookmarkEnd w:id="29"/>
    </w:tbl>
    <w:p w14:paraId="40961B4F" w14:textId="77777777" w:rsidR="00743CC1" w:rsidRDefault="00743CC1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98677B5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CBACEAF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C1F6481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A03869D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FEFA6AF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5102C5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B5F5718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BCA70DC" w14:textId="77777777" w:rsidR="00BE30AE" w:rsidRDefault="00BE30AE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8D26E88" w14:textId="0EC898AF" w:rsidR="0049101F" w:rsidRDefault="00743CC1" w:rsidP="00743CC1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3CC1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รายละเอียดของเงินกู้ยืมระยะยาวแสดงได้ดังนี้</w:t>
      </w:r>
    </w:p>
    <w:p w14:paraId="21EFDA7F" w14:textId="77777777" w:rsidR="00F74869" w:rsidRPr="00F74869" w:rsidRDefault="00F74869" w:rsidP="00743CC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18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013"/>
        <w:gridCol w:w="1134"/>
        <w:gridCol w:w="1417"/>
        <w:gridCol w:w="1559"/>
        <w:gridCol w:w="4395"/>
      </w:tblGrid>
      <w:tr w:rsidR="00B00A4B" w:rsidRPr="00913EEC" w14:paraId="32E97D9E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78D5537C" w14:textId="717350C3" w:rsidR="00B00A4B" w:rsidRPr="00913EEC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bookmarkStart w:id="30" w:name="_Hlk198213957"/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วงเงิน</w:t>
            </w:r>
          </w:p>
        </w:tc>
        <w:tc>
          <w:tcPr>
            <w:tcW w:w="2551" w:type="dxa"/>
            <w:gridSpan w:val="2"/>
          </w:tcPr>
          <w:p w14:paraId="2AF0C53F" w14:textId="21B1E9D6" w:rsidR="00B00A4B" w:rsidRPr="00913EEC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ยอดคงเหลือของเงินกู้ยืมระยะยาว</w:t>
            </w:r>
          </w:p>
        </w:tc>
        <w:tc>
          <w:tcPr>
            <w:tcW w:w="1559" w:type="dxa"/>
          </w:tcPr>
          <w:p w14:paraId="71CBBC67" w14:textId="21BE3D06" w:rsidR="00B00A4B" w:rsidRPr="00B00A4B" w:rsidRDefault="00B00A4B" w:rsidP="00F74869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  <w:shd w:val="clear" w:color="auto" w:fill="auto"/>
          </w:tcPr>
          <w:p w14:paraId="3007B64D" w14:textId="51E23568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เงื่อนไขการชำระคืน</w:t>
            </w:r>
          </w:p>
        </w:tc>
      </w:tr>
      <w:tr w:rsidR="00B00A4B" w:rsidRPr="00913EEC" w14:paraId="17C6F633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20C3F445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87EC074" w14:textId="6A47666D" w:rsidR="00B00A4B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417" w:type="dxa"/>
          </w:tcPr>
          <w:p w14:paraId="51A9DD42" w14:textId="503153D7" w:rsidR="00B00A4B" w:rsidRPr="00B00A4B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B00A4B"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559" w:type="dxa"/>
          </w:tcPr>
          <w:p w14:paraId="3DD31CC7" w14:textId="0F6A3CB2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อัตราดอกเบี้ยตามสัญญา</w:t>
            </w:r>
          </w:p>
        </w:tc>
        <w:tc>
          <w:tcPr>
            <w:tcW w:w="4395" w:type="dxa"/>
            <w:shd w:val="clear" w:color="auto" w:fill="auto"/>
          </w:tcPr>
          <w:p w14:paraId="6703CC71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D95481" w:rsidRPr="00913EEC" w14:paraId="42C0A8B2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7C6A7C57" w14:textId="77777777" w:rsidR="00D95481" w:rsidRPr="00913EEC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1C31027B" w14:textId="03382EB7" w:rsidR="00D95481" w:rsidRPr="00D95481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ณ วันที่</w:t>
            </w:r>
          </w:p>
        </w:tc>
        <w:tc>
          <w:tcPr>
            <w:tcW w:w="1417" w:type="dxa"/>
          </w:tcPr>
          <w:p w14:paraId="1F38D950" w14:textId="17688937" w:rsidR="00D95481" w:rsidRPr="00D95481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 w:eastAsia="th-TH"/>
              </w:rPr>
              <w:t>ณ วันที่</w:t>
            </w:r>
          </w:p>
        </w:tc>
        <w:tc>
          <w:tcPr>
            <w:tcW w:w="1559" w:type="dxa"/>
          </w:tcPr>
          <w:p w14:paraId="62F5A77B" w14:textId="77777777" w:rsidR="00D95481" w:rsidRPr="00913EEC" w:rsidRDefault="00D95481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lang w:val="en-US" w:eastAsia="th-TH"/>
              </w:rPr>
            </w:pPr>
          </w:p>
        </w:tc>
        <w:tc>
          <w:tcPr>
            <w:tcW w:w="4395" w:type="dxa"/>
            <w:shd w:val="clear" w:color="auto" w:fill="auto"/>
          </w:tcPr>
          <w:p w14:paraId="0526F639" w14:textId="77777777" w:rsidR="00D95481" w:rsidRPr="00913EEC" w:rsidRDefault="00D95481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B00A4B" w:rsidRPr="00913EEC" w14:paraId="53A4416C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747CBA3E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7001CCFD" w14:textId="1AEBE51F" w:rsidR="00B00A4B" w:rsidRPr="00D95481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31 </w:t>
            </w:r>
            <w:r w:rsidRPr="00D9548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  <w:t>มีนาคม</w:t>
            </w:r>
            <w:r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 2568</w:t>
            </w:r>
          </w:p>
        </w:tc>
        <w:tc>
          <w:tcPr>
            <w:tcW w:w="1417" w:type="dxa"/>
          </w:tcPr>
          <w:p w14:paraId="1021F87B" w14:textId="0E07317B" w:rsidR="00B00A4B" w:rsidRPr="00D95481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</w:pPr>
            <w:r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31 </w:t>
            </w:r>
            <w:r w:rsidRPr="00D9548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 w:eastAsia="th-TH"/>
              </w:rPr>
              <w:t>มีนาคม</w:t>
            </w:r>
            <w:r w:rsidRPr="00D95481">
              <w:rPr>
                <w:rFonts w:ascii="Angsana New" w:hAnsi="Angsana New" w:cs="Angsana New"/>
                <w:snapToGrid w:val="0"/>
                <w:sz w:val="22"/>
                <w:szCs w:val="22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59A55A69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lang w:val="en-US" w:eastAsia="th-TH"/>
              </w:rPr>
            </w:pPr>
          </w:p>
        </w:tc>
        <w:tc>
          <w:tcPr>
            <w:tcW w:w="4395" w:type="dxa"/>
            <w:shd w:val="clear" w:color="auto" w:fill="auto"/>
          </w:tcPr>
          <w:p w14:paraId="378A6728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</w:tr>
      <w:tr w:rsidR="00B00A4B" w:rsidRPr="00913EEC" w14:paraId="2FDF3FCF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4284E17A" w14:textId="77777777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134" w:type="dxa"/>
          </w:tcPr>
          <w:p w14:paraId="3B4CB009" w14:textId="562FC01F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417" w:type="dxa"/>
            <w:shd w:val="clear" w:color="auto" w:fill="auto"/>
          </w:tcPr>
          <w:p w14:paraId="7ECADF4E" w14:textId="451B16F6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559" w:type="dxa"/>
            <w:shd w:val="clear" w:color="auto" w:fill="auto"/>
          </w:tcPr>
          <w:p w14:paraId="47E5B94F" w14:textId="1C6649BA" w:rsidR="00B00A4B" w:rsidRPr="00913EEC" w:rsidRDefault="00B00A4B" w:rsidP="00B00A4B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u w:val="single"/>
                <w:cs/>
                <w:lang w:val="en-US"/>
              </w:rPr>
              <w:t>ร้อยละต่อปี</w:t>
            </w:r>
          </w:p>
        </w:tc>
        <w:tc>
          <w:tcPr>
            <w:tcW w:w="4395" w:type="dxa"/>
            <w:shd w:val="clear" w:color="auto" w:fill="auto"/>
          </w:tcPr>
          <w:p w14:paraId="5302DCD9" w14:textId="77777777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</w:p>
        </w:tc>
      </w:tr>
      <w:tr w:rsidR="00B00A4B" w:rsidRPr="00913EEC" w14:paraId="19F14B62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229FACE9" w14:textId="0DE900A1" w:rsidR="00B00A4B" w:rsidRPr="00913EEC" w:rsidRDefault="00941204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377.95</w:t>
            </w:r>
          </w:p>
        </w:tc>
        <w:tc>
          <w:tcPr>
            <w:tcW w:w="1134" w:type="dxa"/>
          </w:tcPr>
          <w:p w14:paraId="09676A09" w14:textId="5555F39F" w:rsidR="00B00A4B" w:rsidRPr="00913EEC" w:rsidRDefault="00B00A4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377.95</w:t>
            </w:r>
          </w:p>
        </w:tc>
        <w:tc>
          <w:tcPr>
            <w:tcW w:w="1417" w:type="dxa"/>
            <w:shd w:val="clear" w:color="auto" w:fill="auto"/>
          </w:tcPr>
          <w:p w14:paraId="62B92FC6" w14:textId="5C8F279A" w:rsidR="00B00A4B" w:rsidRPr="00913EEC" w:rsidRDefault="00B00A4B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377.95</w:t>
            </w:r>
          </w:p>
        </w:tc>
        <w:tc>
          <w:tcPr>
            <w:tcW w:w="1559" w:type="dxa"/>
            <w:shd w:val="clear" w:color="auto" w:fill="auto"/>
          </w:tcPr>
          <w:p w14:paraId="756AA38E" w14:textId="471A074A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 xml:space="preserve">MLR-1.75 </w:t>
            </w: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4395" w:type="dxa"/>
            <w:shd w:val="clear" w:color="auto" w:fill="auto"/>
          </w:tcPr>
          <w:p w14:paraId="17117C9E" w14:textId="085B9B2C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>60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 งวด โดยเริ่มชำระงวดแรกภายในวันที่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29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กุมภาพันธ์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2567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>โดยมีรายละเอียดดังนี้</w:t>
            </w:r>
          </w:p>
          <w:p w14:paraId="14E680F5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1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23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7.50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9EDFC63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24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35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8.00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9F84372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36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47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8.50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74405250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48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ถึงงวดที่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 59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ชำระคืนเงินต้น จำนวนเงิน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 xml:space="preserve">9.00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>ล้านบาท</w:t>
            </w:r>
          </w:p>
          <w:p w14:paraId="62A2C876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-  งวดที่ 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lang w:val="en-US"/>
              </w:rPr>
              <w:t>60</w:t>
            </w:r>
            <w:r w:rsidRPr="00913EEC">
              <w:rPr>
                <w:rFonts w:ascii="Angsana New" w:eastAsia="Calibri" w:hAnsi="Angsana New" w:cs="Angsana New"/>
                <w:spacing w:val="-4"/>
                <w:kern w:val="2"/>
                <w:sz w:val="22"/>
                <w:szCs w:val="22"/>
                <w:cs/>
                <w:lang w:val="en-US"/>
              </w:rPr>
              <w:t xml:space="preserve"> ชำระเงินต้นในส่วนที่เหลือทั้งหมด</w:t>
            </w:r>
          </w:p>
        </w:tc>
      </w:tr>
      <w:tr w:rsidR="00B00A4B" w:rsidRPr="00913EEC" w14:paraId="73C44F33" w14:textId="77777777" w:rsidTr="00B00A4B">
        <w:trPr>
          <w:trHeight w:val="20"/>
        </w:trPr>
        <w:tc>
          <w:tcPr>
            <w:tcW w:w="1013" w:type="dxa"/>
            <w:shd w:val="clear" w:color="auto" w:fill="auto"/>
          </w:tcPr>
          <w:p w14:paraId="67B78B31" w14:textId="7C0555CD" w:rsidR="00B00A4B" w:rsidRPr="00913EEC" w:rsidRDefault="00B00A4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165.00</w:t>
            </w:r>
          </w:p>
        </w:tc>
        <w:tc>
          <w:tcPr>
            <w:tcW w:w="1134" w:type="dxa"/>
          </w:tcPr>
          <w:p w14:paraId="0763BC42" w14:textId="2F77D3FB" w:rsidR="00B00A4B" w:rsidRPr="00913EEC" w:rsidRDefault="00B00A4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60.35</w:t>
            </w:r>
          </w:p>
        </w:tc>
        <w:tc>
          <w:tcPr>
            <w:tcW w:w="1417" w:type="dxa"/>
          </w:tcPr>
          <w:p w14:paraId="1839E135" w14:textId="7E85D942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805E3C" w14:textId="6E6CAB18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MLR-1.00</w:t>
            </w:r>
          </w:p>
        </w:tc>
        <w:tc>
          <w:tcPr>
            <w:tcW w:w="4395" w:type="dxa"/>
            <w:shd w:val="clear" w:color="auto" w:fill="auto"/>
          </w:tcPr>
          <w:p w14:paraId="0EABE6DC" w14:textId="59ECBAD8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กำหนดระยะเวลาการจ่ายชำระภายใน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2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>ปี นับจากวันเบิกรับเงินกู้ยืมครั้งแรก</w:t>
            </w:r>
          </w:p>
        </w:tc>
      </w:tr>
      <w:tr w:rsidR="00B00A4B" w:rsidRPr="00913EEC" w14:paraId="7EC042E4" w14:textId="77777777" w:rsidTr="00B00A4B">
        <w:trPr>
          <w:trHeight w:val="20"/>
        </w:trPr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AFCF00C" w14:textId="7A62A035" w:rsidR="00B00A4B" w:rsidRPr="00913EEC" w:rsidRDefault="00B00A4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20.00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91B8D4" w14:textId="34A8FCDA" w:rsidR="00B00A4B" w:rsidRPr="00913EEC" w:rsidRDefault="00B00A4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12.00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6C66E6" w14:textId="6FECC025" w:rsidR="00B00A4B" w:rsidRPr="00913EEC" w:rsidRDefault="00B00A4B" w:rsidP="00B00A4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F8C731C" w14:textId="69C8C583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13EEC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MLR-1.00</w:t>
            </w:r>
          </w:p>
        </w:tc>
        <w:tc>
          <w:tcPr>
            <w:tcW w:w="4395" w:type="dxa"/>
            <w:shd w:val="clear" w:color="auto" w:fill="auto"/>
          </w:tcPr>
          <w:p w14:paraId="2A28EAB1" w14:textId="564E12A6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 xml:space="preserve">กำหนดระยะเวลาการจ่ายชำระภายใน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lang w:val="en-US"/>
              </w:rPr>
              <w:t xml:space="preserve">3 </w:t>
            </w:r>
            <w:r w:rsidRPr="00913EEC"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  <w:t>ปี นับจากวันเบิกรับเงินกู้ยืมครั้งแรก</w:t>
            </w:r>
          </w:p>
        </w:tc>
      </w:tr>
      <w:tr w:rsidR="00B00A4B" w:rsidRPr="00913EEC" w14:paraId="389869B3" w14:textId="77777777" w:rsidTr="00B00A4B">
        <w:trPr>
          <w:trHeight w:val="20"/>
        </w:trPr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EEC54" w14:textId="448D5527" w:rsidR="00B00A4B" w:rsidRPr="00913EEC" w:rsidRDefault="00941204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941204"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562.95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1D4B86" w14:textId="4F0168AD" w:rsidR="00B00A4B" w:rsidRPr="00913EEC" w:rsidRDefault="00B00A4B" w:rsidP="0094120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175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  <w:t>450.30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4E73B02" w14:textId="0F1232CF" w:rsidR="00B00A4B" w:rsidRPr="00913EEC" w:rsidRDefault="00B00A4B" w:rsidP="0094120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3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  <w:r w:rsidRPr="00B00A4B">
              <w:rPr>
                <w:rFonts w:ascii="Angsana New" w:eastAsia="Calibri" w:hAnsi="Angsana New" w:cs="Angsana New"/>
                <w:kern w:val="2"/>
                <w:sz w:val="22"/>
                <w:szCs w:val="22"/>
                <w:cs/>
                <w:lang w:val="en-US"/>
              </w:rPr>
              <w:t>377.95</w:t>
            </w:r>
          </w:p>
        </w:tc>
        <w:tc>
          <w:tcPr>
            <w:tcW w:w="1559" w:type="dxa"/>
            <w:shd w:val="clear" w:color="auto" w:fill="auto"/>
          </w:tcPr>
          <w:p w14:paraId="74AFEF9E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  <w:shd w:val="clear" w:color="auto" w:fill="auto"/>
          </w:tcPr>
          <w:p w14:paraId="1C886BB3" w14:textId="77777777" w:rsidR="00B00A4B" w:rsidRPr="00913EEC" w:rsidRDefault="00B00A4B" w:rsidP="00B00A4B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2"/>
                <w:szCs w:val="22"/>
                <w:cs/>
                <w:lang w:val="en-US"/>
              </w:rPr>
            </w:pPr>
          </w:p>
        </w:tc>
      </w:tr>
      <w:bookmarkEnd w:id="30"/>
    </w:tbl>
    <w:p w14:paraId="21938E20" w14:textId="77777777" w:rsidR="00743CC1" w:rsidRDefault="00743CC1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2EE44DB" w14:textId="0449C80B" w:rsidR="00913EEC" w:rsidRPr="00B00A4B" w:rsidRDefault="00D22B18" w:rsidP="00BE30AE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bookmarkStart w:id="31" w:name="_Hlk198214843"/>
      <w:r w:rsidRPr="00216420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ตามงบการเงินรวมและงบการเงินเฉพาะกิจการ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ณ วันที่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</w:t>
      </w:r>
      <w:r w:rsidRPr="00B70F78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7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216420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เงินกู้ยืมระยะยาวมีเงื่อนไข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การกู้ยืมที่สำคัญ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โดยกลุ่ม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บริษัท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ไม่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สามารถ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ปฏิบัติตาม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เงื่อนไข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</w:t>
      </w:r>
      <w:r w:rsidR="00B00A4B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ดำรง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>อัตราส่วนทางการเงินหนี้สินที่มีภาระ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ดอกเบี้ยต่อทุนไม่เกิน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4 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>เท่า และ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>อัตราส่วนความสามารถในการชำระหนี้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="00B00A4B"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 xml:space="preserve">(DSCR)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ไม่น้อยกว่า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lang w:val="en-US"/>
        </w:rPr>
        <w:t>1.20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 xml:space="preserve"> เท่า</w:t>
      </w:r>
      <w:r w:rsidRPr="00B00A4B">
        <w:rPr>
          <w:rFonts w:ascii="Angsana New" w:eastAsia="Calibri" w:hAnsi="Angsana New" w:cs="Angsana New" w:hint="cs"/>
          <w:spacing w:val="2"/>
          <w:sz w:val="30"/>
          <w:szCs w:val="30"/>
          <w:cs/>
          <w:lang w:val="en-US"/>
        </w:rPr>
        <w:t xml:space="preserve"> </w:t>
      </w:r>
      <w:r w:rsidRPr="00B00A4B">
        <w:rPr>
          <w:rFonts w:ascii="Angsana New" w:eastAsia="Calibri" w:hAnsi="Angsana New" w:cs="Angsana New"/>
          <w:spacing w:val="2"/>
          <w:sz w:val="30"/>
          <w:szCs w:val="30"/>
          <w:cs/>
          <w:lang w:val="en-US"/>
        </w:rPr>
        <w:t>ดังนั้น</w:t>
      </w:r>
      <w:r w:rsidRPr="00B00A4B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 xml:space="preserve"> ณ วันที่</w:t>
      </w:r>
      <w:r w:rsidRPr="00B00A4B">
        <w:rPr>
          <w:rFonts w:ascii="Angsana New" w:eastAsia="Calibri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216420">
        <w:rPr>
          <w:rFonts w:ascii="Angsana New" w:eastAsia="Calibri" w:hAnsi="Angsana New" w:cs="Angsana New"/>
          <w:sz w:val="30"/>
          <w:szCs w:val="30"/>
          <w:lang w:val="en-US"/>
        </w:rPr>
        <w:t>31</w:t>
      </w:r>
      <w:r w:rsidRPr="0021642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ธันวาคม </w:t>
      </w:r>
      <w:r w:rsidRPr="00216420">
        <w:rPr>
          <w:rFonts w:ascii="Angsana New" w:eastAsia="Calibri" w:hAnsi="Angsana New" w:cs="Angsana New"/>
          <w:sz w:val="30"/>
          <w:szCs w:val="30"/>
          <w:lang w:val="en-US"/>
        </w:rPr>
        <w:t>256</w:t>
      </w:r>
      <w:r w:rsidRPr="00B70F78">
        <w:rPr>
          <w:rFonts w:ascii="Angsana New" w:eastAsia="Calibri" w:hAnsi="Angsana New" w:cs="Angsana New"/>
          <w:sz w:val="30"/>
          <w:szCs w:val="30"/>
          <w:lang w:val="en-US"/>
        </w:rPr>
        <w:t>7</w:t>
      </w:r>
      <w:r w:rsidRPr="00216420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เงินกู้ยืมระยะยาวจากสถาบันการเงิน ได้ถูกจัดประเภทเป็นเงินกู้ยืมระยะสั้นทั้งจำนวน อย่างไรก็ตาม 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>13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BE30AE" w:rsidRPr="00BE30AE">
        <w:rPr>
          <w:rFonts w:ascii="Angsana New" w:hAnsi="Angsana New" w:cs="Angsana New" w:hint="cs"/>
          <w:sz w:val="30"/>
          <w:szCs w:val="30"/>
          <w:cs/>
        </w:rPr>
        <w:t>กลุ่มบริษัทได้รับหนังสือ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>จากสถาบันการเงิน โดยสถาบันการเงินให้ความยินยอมผ่อนผันเงื่อนไขการดำรงอัตราส่วน</w:t>
      </w:r>
      <w:r w:rsidR="00B00A4B" w:rsidRPr="00B00A4B">
        <w:rPr>
          <w:rFonts w:ascii="Angsana New" w:hAnsi="Angsana New" w:cs="Angsana New"/>
          <w:sz w:val="30"/>
          <w:szCs w:val="30"/>
          <w:cs/>
          <w:lang w:val="en-US"/>
        </w:rPr>
        <w:t>หนี้สินที่มีภาระดอกเบี้ยต่อ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ส่วนของผู้ถือหุ้น และการดำรงอัตราส่วน </w:t>
      </w:r>
      <w:r w:rsidR="00B00A4B">
        <w:rPr>
          <w:rFonts w:ascii="Angsana New" w:hAnsi="Angsana New" w:cs="Angsana New"/>
          <w:sz w:val="30"/>
          <w:szCs w:val="30"/>
          <w:lang w:val="en-US"/>
        </w:rPr>
        <w:t>DSCR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แก่บริษัทในปี </w:t>
      </w:r>
      <w:r w:rsidR="00B00A4B">
        <w:rPr>
          <w:rFonts w:ascii="Angsana New" w:hAnsi="Angsana New" w:cs="Angsana New"/>
          <w:sz w:val="30"/>
          <w:szCs w:val="30"/>
          <w:lang w:val="en-US"/>
        </w:rPr>
        <w:t>2567</w:t>
      </w:r>
      <w:r w:rsidR="00B00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โดยไม่ถือเป็นเหตุ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>ผิดเงื่อนไขในสัญญากู้เงิน</w:t>
      </w:r>
      <w:bookmarkEnd w:id="31"/>
    </w:p>
    <w:p w14:paraId="720C4CDB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90C20DF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39E9A61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CA27E3C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3F84F21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619DC2C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F15D126" w14:textId="77777777" w:rsidR="00941204" w:rsidRDefault="00941204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998A28" w14:textId="77777777" w:rsidR="00941204" w:rsidRDefault="00941204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B32267" w14:textId="77777777" w:rsidR="00941204" w:rsidRDefault="00941204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C21EFA3" w14:textId="77777777" w:rsidR="00941204" w:rsidRDefault="00941204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732968C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CA61AF8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1A5FE40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1283B68" w14:textId="77777777" w:rsidR="00913EEC" w:rsidRPr="00743CC1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754D5" w14:textId="77777777" w:rsidR="00E50F4B" w:rsidRPr="00CE46FA" w:rsidRDefault="00E50F4B" w:rsidP="003B427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หุ้นกู้</w:t>
      </w:r>
    </w:p>
    <w:p w14:paraId="24AE7221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5D347A" w14:textId="77777777" w:rsidR="00566B4D" w:rsidRDefault="00566B4D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66B4D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39B31A04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3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2093"/>
      </w:tblGrid>
      <w:tr w:rsidR="00566B4D" w:rsidRPr="00F74869" w14:paraId="5B6B4517" w14:textId="77777777" w:rsidTr="00913EEC">
        <w:tc>
          <w:tcPr>
            <w:tcW w:w="9039" w:type="dxa"/>
            <w:gridSpan w:val="3"/>
            <w:vAlign w:val="bottom"/>
          </w:tcPr>
          <w:p w14:paraId="26F9E24C" w14:textId="083D2180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2" w:name="_Hlk166615882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4B58072B" w14:textId="77777777" w:rsidTr="00293A75">
        <w:tc>
          <w:tcPr>
            <w:tcW w:w="4962" w:type="dxa"/>
            <w:vAlign w:val="bottom"/>
          </w:tcPr>
          <w:p w14:paraId="3D466822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077" w:type="dxa"/>
            <w:gridSpan w:val="2"/>
          </w:tcPr>
          <w:p w14:paraId="5115C5F4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566B4D" w:rsidRPr="00F74869" w14:paraId="183F1CA3" w14:textId="77777777" w:rsidTr="00293A75">
        <w:tc>
          <w:tcPr>
            <w:tcW w:w="4962" w:type="dxa"/>
            <w:vAlign w:val="bottom"/>
          </w:tcPr>
          <w:p w14:paraId="0B17DB2F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077" w:type="dxa"/>
            <w:gridSpan w:val="2"/>
          </w:tcPr>
          <w:p w14:paraId="2D405665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F74869" w:rsidRPr="00F74869" w14:paraId="5CD02380" w14:textId="77777777" w:rsidTr="00293A75">
        <w:tc>
          <w:tcPr>
            <w:tcW w:w="4962" w:type="dxa"/>
            <w:vAlign w:val="bottom"/>
          </w:tcPr>
          <w:p w14:paraId="483A58AE" w14:textId="77777777" w:rsidR="00F74869" w:rsidRPr="00F74869" w:rsidRDefault="00F74869" w:rsidP="00F74869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0168DF49" w14:textId="4FE155F9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2093" w:type="dxa"/>
          </w:tcPr>
          <w:p w14:paraId="2F4A9F5B" w14:textId="6D00B6DE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74869" w:rsidRPr="00F74869" w14:paraId="511476B1" w14:textId="77777777" w:rsidTr="00293A75">
        <w:tc>
          <w:tcPr>
            <w:tcW w:w="4962" w:type="dxa"/>
          </w:tcPr>
          <w:p w14:paraId="37EEC8BE" w14:textId="77777777" w:rsidR="00F74869" w:rsidRPr="00F74869" w:rsidRDefault="00F74869" w:rsidP="00F74869">
            <w:pPr>
              <w:ind w:left="-109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984" w:type="dxa"/>
            <w:shd w:val="clear" w:color="auto" w:fill="auto"/>
          </w:tcPr>
          <w:p w14:paraId="5E97FE15" w14:textId="5D7C943A" w:rsidR="00F74869" w:rsidRPr="00F74869" w:rsidRDefault="00F7486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365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100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093" w:type="dxa"/>
            <w:shd w:val="clear" w:color="auto" w:fill="auto"/>
          </w:tcPr>
          <w:p w14:paraId="07FB5C66" w14:textId="609085FC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216,</w:t>
            </w:r>
            <w:r w:rsidRPr="00F7486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2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00,000.00</w:t>
            </w:r>
          </w:p>
        </w:tc>
      </w:tr>
      <w:tr w:rsidR="00F74869" w:rsidRPr="00F74869" w14:paraId="01CB5E79" w14:textId="77777777" w:rsidTr="00293A75">
        <w:tc>
          <w:tcPr>
            <w:tcW w:w="4962" w:type="dxa"/>
          </w:tcPr>
          <w:p w14:paraId="191A42A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4" w:type="dxa"/>
            <w:shd w:val="clear" w:color="auto" w:fill="auto"/>
          </w:tcPr>
          <w:p w14:paraId="1F7B34FE" w14:textId="1E338647" w:rsidR="00F74869" w:rsidRPr="00F74869" w:rsidRDefault="00F7486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(1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690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246.62)</w:t>
            </w:r>
          </w:p>
        </w:tc>
        <w:tc>
          <w:tcPr>
            <w:tcW w:w="2093" w:type="dxa"/>
            <w:shd w:val="clear" w:color="auto" w:fill="auto"/>
          </w:tcPr>
          <w:p w14:paraId="54ACBC94" w14:textId="3EE358B9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(474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755.92)</w:t>
            </w:r>
          </w:p>
        </w:tc>
      </w:tr>
      <w:tr w:rsidR="00F74869" w:rsidRPr="00F74869" w14:paraId="736641E9" w14:textId="77777777" w:rsidTr="00293A75">
        <w:tc>
          <w:tcPr>
            <w:tcW w:w="4962" w:type="dxa"/>
          </w:tcPr>
          <w:p w14:paraId="71F4003A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8B99AB9" w14:textId="4D74BEE8" w:rsidR="00F74869" w:rsidRPr="00F74869" w:rsidRDefault="00F7486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363,409,753.38</w:t>
            </w: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43717A1B" w14:textId="5E8C233D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215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725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244.08</w:t>
            </w:r>
          </w:p>
        </w:tc>
      </w:tr>
      <w:tr w:rsidR="00F74869" w:rsidRPr="00F74869" w14:paraId="494532AA" w14:textId="77777777" w:rsidTr="00293A75">
        <w:tc>
          <w:tcPr>
            <w:tcW w:w="4962" w:type="dxa"/>
          </w:tcPr>
          <w:p w14:paraId="34FB7B4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EB4774F" w14:textId="04DCCC75" w:rsidR="00F74869" w:rsidRPr="00F74869" w:rsidRDefault="00F7486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(215,998,753.38)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5C51CD7E" w14:textId="0571491B" w:rsidR="00F74869" w:rsidRPr="00F74869" w:rsidRDefault="00F74869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(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215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725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244.08</w:t>
            </w:r>
            <w:r w:rsidRPr="00F74869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)</w:t>
            </w:r>
          </w:p>
        </w:tc>
      </w:tr>
      <w:tr w:rsidR="00F74869" w:rsidRPr="00F74869" w14:paraId="37CC6E27" w14:textId="77777777" w:rsidTr="00293A75">
        <w:tc>
          <w:tcPr>
            <w:tcW w:w="4962" w:type="dxa"/>
          </w:tcPr>
          <w:p w14:paraId="7EB58011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F03FD" w14:textId="536BFAB4" w:rsidR="00F74869" w:rsidRPr="00F74869" w:rsidRDefault="00F74869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147,411,000.00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8C578" w14:textId="4C97F39B" w:rsidR="00F74869" w:rsidRPr="00F74869" w:rsidRDefault="00F74869" w:rsidP="00913EEC">
            <w:pPr>
              <w:ind w:left="-7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eastAsia="x-none"/>
              </w:rPr>
              <w:t>-</w:t>
            </w:r>
          </w:p>
        </w:tc>
      </w:tr>
      <w:bookmarkEnd w:id="32"/>
    </w:tbl>
    <w:p w14:paraId="06E12F23" w14:textId="77777777" w:rsidR="00F74869" w:rsidRPr="00F74869" w:rsidRDefault="00F74869" w:rsidP="00566B4D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1687C5" w14:textId="15EA9677" w:rsidR="00566B4D" w:rsidRDefault="00566B4D" w:rsidP="0019307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CE46FA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CE46FA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74869" w:rsidRPr="00F74869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74869" w:rsidRPr="00F7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74869" w:rsidRPr="00F74869">
        <w:rPr>
          <w:rFonts w:ascii="Angsana New" w:hAnsi="Angsana New" w:cs="Angsana New"/>
          <w:sz w:val="30"/>
          <w:szCs w:val="30"/>
          <w:lang w:val="en-US"/>
        </w:rPr>
        <w:t>31</w:t>
      </w:r>
      <w:r w:rsidR="00F74869" w:rsidRPr="00F74869">
        <w:rPr>
          <w:rFonts w:ascii="Angsana New" w:hAnsi="Angsana New" w:cs="Angsana New"/>
          <w:sz w:val="30"/>
          <w:szCs w:val="30"/>
        </w:rPr>
        <w:t xml:space="preserve"> </w:t>
      </w:r>
      <w:r w:rsidR="00F74869" w:rsidRPr="00F7486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74869" w:rsidRPr="00F7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F74869" w:rsidRPr="00F74869">
        <w:rPr>
          <w:rFonts w:ascii="Angsana New" w:hAnsi="Angsana New" w:cs="Angsana New"/>
          <w:sz w:val="30"/>
          <w:szCs w:val="30"/>
        </w:rPr>
        <w:t>256</w:t>
      </w:r>
      <w:r w:rsidR="00F74869" w:rsidRPr="00F74869">
        <w:rPr>
          <w:rFonts w:ascii="Angsana New" w:hAnsi="Angsana New" w:cs="Angsana New"/>
          <w:sz w:val="30"/>
          <w:szCs w:val="30"/>
          <w:lang w:val="en-US"/>
        </w:rPr>
        <w:t>8</w:t>
      </w:r>
      <w:r w:rsidRPr="00CE46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126338A8" w14:textId="77777777" w:rsidR="00566B4D" w:rsidRPr="003B4276" w:rsidRDefault="00566B4D" w:rsidP="00566B4D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43"/>
        <w:gridCol w:w="2203"/>
        <w:gridCol w:w="2126"/>
      </w:tblGrid>
      <w:tr w:rsidR="00566B4D" w:rsidRPr="00F74869" w14:paraId="10675023" w14:textId="77777777" w:rsidTr="00913EEC">
        <w:trPr>
          <w:trHeight w:val="20"/>
        </w:trPr>
        <w:tc>
          <w:tcPr>
            <w:tcW w:w="9072" w:type="dxa"/>
            <w:gridSpan w:val="3"/>
            <w:vAlign w:val="bottom"/>
          </w:tcPr>
          <w:p w14:paraId="03813F55" w14:textId="479EC8CB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33" w:name="_Hlk198215387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1B14CC34" w14:textId="77777777" w:rsidTr="00293A75">
        <w:trPr>
          <w:trHeight w:val="20"/>
        </w:trPr>
        <w:tc>
          <w:tcPr>
            <w:tcW w:w="4743" w:type="dxa"/>
          </w:tcPr>
          <w:p w14:paraId="667A014A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14:paraId="71906506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B807BA8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566B4D" w:rsidRPr="00F74869" w14:paraId="5C0436B7" w14:textId="77777777" w:rsidTr="00293A75">
        <w:trPr>
          <w:trHeight w:val="20"/>
        </w:trPr>
        <w:tc>
          <w:tcPr>
            <w:tcW w:w="4743" w:type="dxa"/>
          </w:tcPr>
          <w:p w14:paraId="07EA9726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03" w:type="dxa"/>
            <w:shd w:val="clear" w:color="auto" w:fill="auto"/>
          </w:tcPr>
          <w:p w14:paraId="4DB53F61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D4D5D61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66B4D" w:rsidRPr="00F74869" w14:paraId="072FCD6D" w14:textId="77777777" w:rsidTr="00293A75">
        <w:trPr>
          <w:trHeight w:val="20"/>
        </w:trPr>
        <w:tc>
          <w:tcPr>
            <w:tcW w:w="4743" w:type="dxa"/>
          </w:tcPr>
          <w:p w14:paraId="28B3FA93" w14:textId="77777777" w:rsidR="00566B4D" w:rsidRPr="00F74869" w:rsidRDefault="00566B4D" w:rsidP="00566B4D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2203" w:type="dxa"/>
            <w:shd w:val="clear" w:color="auto" w:fill="auto"/>
          </w:tcPr>
          <w:p w14:paraId="1BA0A90E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D8234C8" w14:textId="34E530DB" w:rsidR="00566B4D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215,725,244.08</w:t>
            </w:r>
          </w:p>
        </w:tc>
      </w:tr>
      <w:tr w:rsidR="00F74869" w:rsidRPr="00F74869" w14:paraId="17BF417A" w14:textId="77777777" w:rsidTr="00293A75">
        <w:trPr>
          <w:trHeight w:val="20"/>
        </w:trPr>
        <w:tc>
          <w:tcPr>
            <w:tcW w:w="4743" w:type="dxa"/>
          </w:tcPr>
          <w:p w14:paraId="7570903C" w14:textId="030638D8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ออกหุ้นกู้เพิ่มระหว่าง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203" w:type="dxa"/>
            <w:shd w:val="clear" w:color="auto" w:fill="auto"/>
          </w:tcPr>
          <w:p w14:paraId="7A5A320C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13EF80F" w14:textId="00E8C6C9" w:rsidR="00F74869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148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900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F74869" w:rsidRPr="00F74869" w14:paraId="2BCF1F79" w14:textId="77777777" w:rsidTr="00293A75">
        <w:trPr>
          <w:trHeight w:val="20"/>
        </w:trPr>
        <w:tc>
          <w:tcPr>
            <w:tcW w:w="4743" w:type="dxa"/>
          </w:tcPr>
          <w:p w14:paraId="34E607EB" w14:textId="43900F14" w:rsidR="00F74869" w:rsidRPr="00F74869" w:rsidRDefault="00F74869" w:rsidP="00F74869">
            <w:pPr>
              <w:ind w:left="-111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03" w:type="dxa"/>
            <w:shd w:val="clear" w:color="auto" w:fill="auto"/>
          </w:tcPr>
          <w:p w14:paraId="77CA8222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EEF424C" w14:textId="1677EA29" w:rsidR="00F74869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489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74869" w:rsidRPr="00F74869" w14:paraId="17A32480" w14:textId="77777777" w:rsidTr="00293A75">
        <w:trPr>
          <w:trHeight w:val="20"/>
        </w:trPr>
        <w:tc>
          <w:tcPr>
            <w:tcW w:w="4743" w:type="dxa"/>
          </w:tcPr>
          <w:p w14:paraId="4FE8904F" w14:textId="77777777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203" w:type="dxa"/>
            <w:shd w:val="clear" w:color="auto" w:fill="auto"/>
          </w:tcPr>
          <w:p w14:paraId="27F50C01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EDA4C04" w14:textId="775E0F98" w:rsidR="00F74869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273,509.30</w:t>
            </w:r>
          </w:p>
        </w:tc>
      </w:tr>
      <w:tr w:rsidR="00F74869" w:rsidRPr="00F74869" w14:paraId="78E1ADC2" w14:textId="77777777" w:rsidTr="00293A75">
        <w:trPr>
          <w:trHeight w:val="20"/>
        </w:trPr>
        <w:tc>
          <w:tcPr>
            <w:tcW w:w="4743" w:type="dxa"/>
          </w:tcPr>
          <w:p w14:paraId="68BBFD77" w14:textId="3FF36116" w:rsidR="00F74869" w:rsidRPr="00F74869" w:rsidRDefault="00F74869" w:rsidP="00F74869">
            <w:pPr>
              <w:ind w:left="-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203" w:type="dxa"/>
            <w:shd w:val="clear" w:color="auto" w:fill="auto"/>
          </w:tcPr>
          <w:p w14:paraId="0EF7BC90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99D3A" w14:textId="03A0024B" w:rsidR="00F74869" w:rsidRPr="00F74869" w:rsidRDefault="00F74869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363,409,753.38</w:t>
            </w:r>
          </w:p>
        </w:tc>
      </w:tr>
      <w:bookmarkEnd w:id="33"/>
    </w:tbl>
    <w:p w14:paraId="61B67E6B" w14:textId="77777777" w:rsidR="00F74869" w:rsidRPr="00F74869" w:rsidRDefault="00F74869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8A1335F" w14:textId="14BE39A7" w:rsidR="00293A75" w:rsidRDefault="00FD2CAC" w:rsidP="00293A75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D2CAC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</w:t>
      </w:r>
      <w:r w:rsidRPr="00FD2CAC">
        <w:rPr>
          <w:rFonts w:ascii="Angsana New" w:hAnsi="Angsana New" w:cs="Angsana New"/>
          <w:sz w:val="30"/>
          <w:szCs w:val="30"/>
          <w:cs/>
          <w:lang w:val="en-US"/>
        </w:rPr>
        <w:t>หุ้นกู้ชนิดไม่มีประกัน และไม่ด้อยสิทธิ ซึ่ง</w:t>
      </w:r>
      <w:r w:rsidRPr="00FD2CAC">
        <w:rPr>
          <w:rFonts w:ascii="Angsana New" w:hAnsi="Angsana New" w:cs="Angsana New" w:hint="cs"/>
          <w:sz w:val="30"/>
          <w:szCs w:val="30"/>
          <w:cs/>
          <w:lang w:val="en-US"/>
        </w:rPr>
        <w:t>บริษัทออกหุ้นกู้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93A75" w:rsidRPr="00F74869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293A75" w:rsidRPr="00F7486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93A75" w:rsidRPr="00F74869">
        <w:rPr>
          <w:rFonts w:ascii="Angsana New" w:hAnsi="Angsana New" w:cs="Angsana New"/>
          <w:sz w:val="30"/>
          <w:szCs w:val="30"/>
          <w:lang w:val="en-US"/>
        </w:rPr>
        <w:t>31</w:t>
      </w:r>
      <w:r w:rsidR="00293A75" w:rsidRPr="00F74869">
        <w:rPr>
          <w:rFonts w:ascii="Angsana New" w:hAnsi="Angsana New" w:cs="Angsana New"/>
          <w:sz w:val="30"/>
          <w:szCs w:val="30"/>
        </w:rPr>
        <w:t xml:space="preserve"> </w:t>
      </w:r>
      <w:r w:rsidR="00293A75" w:rsidRPr="00F7486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93A75" w:rsidRPr="00F74869">
        <w:rPr>
          <w:rFonts w:ascii="Angsana New" w:hAnsi="Angsana New" w:cs="Angsana New"/>
          <w:sz w:val="30"/>
          <w:szCs w:val="30"/>
          <w:cs/>
        </w:rPr>
        <w:t xml:space="preserve"> </w:t>
      </w:r>
      <w:r w:rsidR="00293A75" w:rsidRPr="00F74869">
        <w:rPr>
          <w:rFonts w:ascii="Angsana New" w:hAnsi="Angsana New" w:cs="Angsana New"/>
          <w:sz w:val="30"/>
          <w:szCs w:val="30"/>
        </w:rPr>
        <w:t>256</w:t>
      </w:r>
      <w:r w:rsidR="00293A75" w:rsidRPr="00F74869">
        <w:rPr>
          <w:rFonts w:ascii="Angsana New" w:hAnsi="Angsana New" w:cs="Angsana New"/>
          <w:sz w:val="30"/>
          <w:szCs w:val="30"/>
          <w:lang w:val="en-US"/>
        </w:rPr>
        <w:t>8</w:t>
      </w:r>
      <w:r w:rsidR="00293A75" w:rsidRPr="00CE46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0C6284F" w14:textId="77777777" w:rsidR="00913EEC" w:rsidRPr="00293A75" w:rsidRDefault="00913EEC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1701"/>
        <w:gridCol w:w="993"/>
        <w:gridCol w:w="1984"/>
        <w:gridCol w:w="2126"/>
      </w:tblGrid>
      <w:tr w:rsidR="00293A75" w:rsidRPr="00FD2CAC" w14:paraId="3B4A913C" w14:textId="77777777" w:rsidTr="00FD2CAC">
        <w:trPr>
          <w:trHeight w:val="20"/>
        </w:trPr>
        <w:tc>
          <w:tcPr>
            <w:tcW w:w="2268" w:type="dxa"/>
            <w:shd w:val="clear" w:color="auto" w:fill="auto"/>
          </w:tcPr>
          <w:p w14:paraId="59CBB97E" w14:textId="6277738D" w:rsidR="00293A75" w:rsidRPr="00FD2CAC" w:rsidRDefault="00293A75" w:rsidP="00293A75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bookmarkStart w:id="34" w:name="_Hlk198215854"/>
          </w:p>
        </w:tc>
        <w:tc>
          <w:tcPr>
            <w:tcW w:w="1701" w:type="dxa"/>
          </w:tcPr>
          <w:p w14:paraId="7797EB37" w14:textId="697FAF5D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1A279205" w14:textId="53FE9AA6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7B19992A" w14:textId="26A64700" w:rsidR="00293A75" w:rsidRPr="00FD2CAC" w:rsidRDefault="00293A75" w:rsidP="00293A75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shd w:val="clear" w:color="auto" w:fill="auto"/>
          </w:tcPr>
          <w:p w14:paraId="2015C7D0" w14:textId="27EF5DD0" w:rsidR="00293A75" w:rsidRPr="00FD2CAC" w:rsidRDefault="00293A75" w:rsidP="00293A75">
            <w:pPr>
              <w:ind w:right="111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(</w:t>
            </w:r>
            <w:proofErr w:type="gramStart"/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 xml:space="preserve">หน่วย </w:t>
            </w: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:</w:t>
            </w:r>
            <w:proofErr w:type="gramEnd"/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 xml:space="preserve"> </w:t>
            </w:r>
            <w:r w:rsidRPr="00FD2CA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บาท</w:t>
            </w:r>
            <w:r w:rsidRPr="00FD2C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)</w:t>
            </w:r>
          </w:p>
        </w:tc>
      </w:tr>
      <w:tr w:rsidR="000C3924" w:rsidRPr="00FD2CAC" w14:paraId="60B31ECE" w14:textId="77777777" w:rsidTr="003F443A">
        <w:trPr>
          <w:trHeight w:val="20"/>
        </w:trPr>
        <w:tc>
          <w:tcPr>
            <w:tcW w:w="2268" w:type="dxa"/>
            <w:shd w:val="clear" w:color="auto" w:fill="auto"/>
          </w:tcPr>
          <w:p w14:paraId="36DC1C3D" w14:textId="77777777" w:rsidR="000C3924" w:rsidRPr="00FD2CAC" w:rsidRDefault="000C3924" w:rsidP="000C392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35342A3A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2D44B349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3F9EC48C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8E6FE35" w14:textId="1F26786C" w:rsidR="000C3924" w:rsidRPr="000C3924" w:rsidRDefault="000C3924" w:rsidP="000C3924">
            <w:pPr>
              <w:ind w:right="11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C392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</w:t>
            </w:r>
          </w:p>
        </w:tc>
      </w:tr>
      <w:tr w:rsidR="000C3924" w:rsidRPr="00FD2CAC" w14:paraId="4AFF0509" w14:textId="77777777" w:rsidTr="003F443A">
        <w:trPr>
          <w:trHeight w:val="20"/>
        </w:trPr>
        <w:tc>
          <w:tcPr>
            <w:tcW w:w="2268" w:type="dxa"/>
            <w:shd w:val="clear" w:color="auto" w:fill="auto"/>
          </w:tcPr>
          <w:p w14:paraId="43442697" w14:textId="77777777" w:rsidR="000C3924" w:rsidRPr="00FD2CAC" w:rsidRDefault="000C3924" w:rsidP="000C392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288947DF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993" w:type="dxa"/>
          </w:tcPr>
          <w:p w14:paraId="359707C2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1984" w:type="dxa"/>
          </w:tcPr>
          <w:p w14:paraId="7E117DD5" w14:textId="77777777" w:rsidR="000C3924" w:rsidRPr="00FD2CAC" w:rsidRDefault="000C3924" w:rsidP="000C3924">
            <w:pPr>
              <w:tabs>
                <w:tab w:val="left" w:pos="0"/>
              </w:tabs>
              <w:ind w:left="34" w:right="416" w:hanging="17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01544DA" w14:textId="21E69862" w:rsidR="000C3924" w:rsidRPr="000C3924" w:rsidRDefault="000C3924" w:rsidP="000C3924">
            <w:pPr>
              <w:ind w:right="11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</w:pPr>
            <w:r w:rsidRPr="000C3924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C3924" w:rsidRPr="00FD2CAC" w14:paraId="7BC13534" w14:textId="77777777" w:rsidTr="00FD2CAC">
        <w:trPr>
          <w:trHeight w:val="20"/>
        </w:trPr>
        <w:tc>
          <w:tcPr>
            <w:tcW w:w="2268" w:type="dxa"/>
            <w:shd w:val="clear" w:color="auto" w:fill="auto"/>
          </w:tcPr>
          <w:p w14:paraId="6068C676" w14:textId="02AAC323" w:rsidR="000C3924" w:rsidRPr="00FD2CAC" w:rsidRDefault="000C3924" w:rsidP="000C3924">
            <w:pPr>
              <w:ind w:left="-66" w:right="-4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ครั้งที่</w:t>
            </w:r>
          </w:p>
        </w:tc>
        <w:tc>
          <w:tcPr>
            <w:tcW w:w="1701" w:type="dxa"/>
          </w:tcPr>
          <w:p w14:paraId="2E927642" w14:textId="6C0CD900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อัตราดอกเบี้ย</w:t>
            </w:r>
          </w:p>
        </w:tc>
        <w:tc>
          <w:tcPr>
            <w:tcW w:w="993" w:type="dxa"/>
          </w:tcPr>
          <w:p w14:paraId="43CF9034" w14:textId="43EDB330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อายุ</w:t>
            </w:r>
          </w:p>
        </w:tc>
        <w:tc>
          <w:tcPr>
            <w:tcW w:w="1984" w:type="dxa"/>
          </w:tcPr>
          <w:p w14:paraId="0CDBE6A6" w14:textId="11000F48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/>
              </w:rPr>
              <w:t>ครบกำหนด</w:t>
            </w:r>
          </w:p>
        </w:tc>
        <w:tc>
          <w:tcPr>
            <w:tcW w:w="2126" w:type="dxa"/>
            <w:shd w:val="clear" w:color="auto" w:fill="auto"/>
          </w:tcPr>
          <w:p w14:paraId="6B2C13EB" w14:textId="3B85DD6E" w:rsidR="000C3924" w:rsidRPr="00FD2CAC" w:rsidRDefault="000C3924" w:rsidP="000C3924">
            <w:pPr>
              <w:tabs>
                <w:tab w:val="left" w:pos="0"/>
              </w:tabs>
              <w:ind w:left="-66" w:right="-4" w:hanging="173"/>
              <w:jc w:val="center"/>
              <w:rPr>
                <w:rFonts w:ascii="Angsana New" w:eastAsia="Cordia New" w:hAnsi="Angsana New" w:cs="Angsana New"/>
                <w:sz w:val="28"/>
                <w:szCs w:val="28"/>
                <w:u w:val="single"/>
                <w:cs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 w:hint="cs"/>
                <w:sz w:val="28"/>
                <w:szCs w:val="28"/>
                <w:u w:val="single"/>
                <w:cs/>
                <w:lang w:val="en-US" w:eastAsia="x-none"/>
              </w:rPr>
              <w:t>จำนวนเงิน</w:t>
            </w:r>
          </w:p>
        </w:tc>
      </w:tr>
      <w:tr w:rsidR="000C3924" w:rsidRPr="00FD2CAC" w14:paraId="2E5AD1FE" w14:textId="77777777" w:rsidTr="00FD2CAC">
        <w:trPr>
          <w:trHeight w:val="20"/>
        </w:trPr>
        <w:tc>
          <w:tcPr>
            <w:tcW w:w="2268" w:type="dxa"/>
            <w:shd w:val="clear" w:color="auto" w:fill="auto"/>
          </w:tcPr>
          <w:p w14:paraId="36B28F20" w14:textId="049B0C9B" w:rsidR="000C3924" w:rsidRPr="00FD2CAC" w:rsidRDefault="000C3924" w:rsidP="000C3924">
            <w:pPr>
              <w:ind w:left="-33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  <w:t xml:space="preserve">ครั้งที่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1/2568</w:t>
            </w:r>
          </w:p>
        </w:tc>
        <w:tc>
          <w:tcPr>
            <w:tcW w:w="1701" w:type="dxa"/>
          </w:tcPr>
          <w:p w14:paraId="7B29A0C7" w14:textId="094EBB52" w:rsidR="000C3924" w:rsidRPr="00FD2CAC" w:rsidRDefault="000C3924" w:rsidP="000C3924">
            <w:pPr>
              <w:ind w:left="34" w:right="-122" w:hanging="34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 xml:space="preserve">ร้อยละ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 xml:space="preserve">7.00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ต่อปี</w:t>
            </w:r>
          </w:p>
        </w:tc>
        <w:tc>
          <w:tcPr>
            <w:tcW w:w="993" w:type="dxa"/>
          </w:tcPr>
          <w:p w14:paraId="0709F08D" w14:textId="77777777" w:rsidR="000C3924" w:rsidRPr="00FD2CAC" w:rsidRDefault="000C3924" w:rsidP="000C3924">
            <w:pPr>
              <w:ind w:right="-29" w:hanging="24"/>
              <w:jc w:val="center"/>
              <w:rPr>
                <w:rFonts w:ascii="Angsana New" w:eastAsia="Cordia New" w:hAnsi="Angsana New" w:cs="Angsana New"/>
                <w:sz w:val="28"/>
                <w:szCs w:val="28"/>
                <w:lang w:val="x-none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x-none" w:eastAsia="x-none"/>
              </w:rPr>
              <w:t xml:space="preserve">2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cs/>
                <w:lang w:val="x-none" w:eastAsia="x-none"/>
              </w:rPr>
              <w:t>ปี</w:t>
            </w:r>
          </w:p>
        </w:tc>
        <w:tc>
          <w:tcPr>
            <w:tcW w:w="1984" w:type="dxa"/>
          </w:tcPr>
          <w:p w14:paraId="235E073F" w14:textId="45ED0E9D" w:rsidR="000C3924" w:rsidRPr="00FD2CAC" w:rsidRDefault="000C3924" w:rsidP="000C3924">
            <w:pPr>
              <w:tabs>
                <w:tab w:val="left" w:pos="0"/>
              </w:tabs>
              <w:ind w:left="34" w:right="-36" w:hanging="38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 xml:space="preserve">21 </w:t>
            </w:r>
            <w:r w:rsidRPr="00FD2CAC">
              <w:rPr>
                <w:rFonts w:ascii="Angsana New" w:eastAsia="Cordia New" w:hAnsi="Angsana New" w:cs="Angsana New" w:hint="cs"/>
                <w:sz w:val="28"/>
                <w:szCs w:val="28"/>
                <w:cs/>
                <w:lang w:val="x-none" w:eastAsia="x-none"/>
              </w:rPr>
              <w:t xml:space="preserve">กุมภาพันธ์ </w:t>
            </w: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2570</w:t>
            </w:r>
          </w:p>
        </w:tc>
        <w:tc>
          <w:tcPr>
            <w:tcW w:w="2126" w:type="dxa"/>
            <w:shd w:val="clear" w:color="auto" w:fill="auto"/>
          </w:tcPr>
          <w:p w14:paraId="6948D44D" w14:textId="4D8152EE" w:rsidR="000C3924" w:rsidRPr="00FD2CAC" w:rsidRDefault="000C3924" w:rsidP="000C3924">
            <w:pPr>
              <w:ind w:right="253"/>
              <w:jc w:val="right"/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</w:pPr>
            <w:r w:rsidRPr="00FD2CAC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148,900,000.00</w:t>
            </w:r>
          </w:p>
        </w:tc>
      </w:tr>
      <w:bookmarkEnd w:id="34"/>
    </w:tbl>
    <w:p w14:paraId="51271F3C" w14:textId="77777777" w:rsidR="00EA1384" w:rsidRDefault="00EA138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BCB673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F5E5E2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0D69BCE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6837B4C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420049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8E0DBE1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7F7F24" w14:textId="77777777" w:rsid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BE5A872" w14:textId="77777777" w:rsidR="000C3924" w:rsidRPr="000C3924" w:rsidRDefault="000C3924" w:rsidP="00F74869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4D3D6B4" w14:textId="5EB487BC" w:rsidR="00566B4D" w:rsidRPr="00293A75" w:rsidRDefault="00F74869" w:rsidP="00F74869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93A75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ณ</w:t>
      </w:r>
      <w:r w:rsidR="00293A75" w:rsidRPr="00293A7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วันที่ 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293A75" w:rsidRPr="00293A7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มีนาคม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2568</w:t>
      </w:r>
      <w:r w:rsidR="00293A75" w:rsidRPr="00293A7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293A75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293A75" w:rsidRPr="00293A75">
        <w:rPr>
          <w:rFonts w:ascii="Angsana New" w:hAnsi="Angsana New" w:cs="Angsana New"/>
          <w:spacing w:val="-4"/>
          <w:sz w:val="30"/>
          <w:szCs w:val="30"/>
        </w:rPr>
        <w:t>31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293A75" w:rsidRPr="00293A7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2567 </w:t>
      </w:r>
      <w:r w:rsidRPr="00293A75">
        <w:rPr>
          <w:rFonts w:ascii="Angsana New" w:hAnsi="Angsana New" w:cs="Angsana New"/>
          <w:spacing w:val="-4"/>
          <w:sz w:val="30"/>
          <w:szCs w:val="30"/>
          <w:cs/>
        </w:rPr>
        <w:t>หุ้นกู้สามารถแยกตามกำหนดชำระไถ่ถอนได้ดังนี้</w:t>
      </w:r>
    </w:p>
    <w:p w14:paraId="30287D00" w14:textId="77777777" w:rsidR="00F74869" w:rsidRPr="00293A75" w:rsidRDefault="00F74869" w:rsidP="00566B4D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103"/>
        <w:gridCol w:w="1843"/>
        <w:gridCol w:w="2126"/>
      </w:tblGrid>
      <w:tr w:rsidR="00F74869" w:rsidRPr="00F74869" w14:paraId="20892E78" w14:textId="77777777" w:rsidTr="00293A75">
        <w:trPr>
          <w:trHeight w:val="283"/>
        </w:trPr>
        <w:tc>
          <w:tcPr>
            <w:tcW w:w="5103" w:type="dxa"/>
          </w:tcPr>
          <w:p w14:paraId="5B3C4609" w14:textId="77777777" w:rsidR="00F74869" w:rsidRPr="00F74869" w:rsidRDefault="00F74869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35" w:name="_Hlk198216203"/>
          </w:p>
        </w:tc>
        <w:tc>
          <w:tcPr>
            <w:tcW w:w="1843" w:type="dxa"/>
          </w:tcPr>
          <w:p w14:paraId="3257BABC" w14:textId="77777777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2126" w:type="dxa"/>
          </w:tcPr>
          <w:p w14:paraId="6AA3949D" w14:textId="77777777" w:rsidR="00F74869" w:rsidRPr="00F74869" w:rsidRDefault="00F74869" w:rsidP="00F84B29">
            <w:pPr>
              <w:ind w:right="111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: </w:t>
            </w:r>
            <w:r w:rsidRPr="00F74869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val="en-US" w:eastAsia="th-TH"/>
              </w:rPr>
              <w:t>บาท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74869" w:rsidRPr="00F74869" w14:paraId="28720DEE" w14:textId="77777777" w:rsidTr="00293A75">
        <w:trPr>
          <w:trHeight w:val="283"/>
        </w:trPr>
        <w:tc>
          <w:tcPr>
            <w:tcW w:w="5103" w:type="dxa"/>
          </w:tcPr>
          <w:p w14:paraId="49C8667E" w14:textId="77777777" w:rsidR="00F74869" w:rsidRPr="00F74869" w:rsidRDefault="00F74869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810D2C1" w14:textId="77777777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C3924" w:rsidRPr="00F74869" w14:paraId="09992762" w14:textId="77777777" w:rsidTr="00293A75">
        <w:trPr>
          <w:trHeight w:val="283"/>
        </w:trPr>
        <w:tc>
          <w:tcPr>
            <w:tcW w:w="5103" w:type="dxa"/>
          </w:tcPr>
          <w:p w14:paraId="0CF4CCB7" w14:textId="77777777" w:rsidR="000C3924" w:rsidRPr="00F74869" w:rsidRDefault="000C3924" w:rsidP="00F74869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265E4566" w14:textId="3B5A48EF" w:rsidR="000C3924" w:rsidRPr="00F74869" w:rsidRDefault="000C3924" w:rsidP="00F74869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3924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913EEC" w:rsidRPr="00F74869" w14:paraId="2F67C9F0" w14:textId="77777777" w:rsidTr="00293A75">
        <w:trPr>
          <w:trHeight w:val="283"/>
        </w:trPr>
        <w:tc>
          <w:tcPr>
            <w:tcW w:w="5103" w:type="dxa"/>
          </w:tcPr>
          <w:p w14:paraId="3A8D38CE" w14:textId="77777777" w:rsidR="00913EEC" w:rsidRPr="00F74869" w:rsidRDefault="00913EEC" w:rsidP="00913EEC">
            <w:pPr>
              <w:ind w:firstLine="112"/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hideMark/>
          </w:tcPr>
          <w:p w14:paraId="56C90C67" w14:textId="186E2283" w:rsidR="00913EEC" w:rsidRPr="00F74869" w:rsidRDefault="00913EEC" w:rsidP="00913EEC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93A75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2126" w:type="dxa"/>
            <w:hideMark/>
          </w:tcPr>
          <w:p w14:paraId="79EDB5E3" w14:textId="20C4F0E8" w:rsidR="00913EEC" w:rsidRPr="00F74869" w:rsidRDefault="00913EEC" w:rsidP="00913EEC">
            <w:pPr>
              <w:jc w:val="center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293A75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293A75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913EEC" w:rsidRPr="00F74869" w14:paraId="21447057" w14:textId="77777777" w:rsidTr="00293A75">
        <w:trPr>
          <w:trHeight w:val="283"/>
        </w:trPr>
        <w:tc>
          <w:tcPr>
            <w:tcW w:w="5103" w:type="dxa"/>
            <w:hideMark/>
          </w:tcPr>
          <w:p w14:paraId="3BBADB6C" w14:textId="77777777" w:rsidR="00913EEC" w:rsidRPr="00F74869" w:rsidRDefault="00913EEC" w:rsidP="00913EEC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0A8092E8" w14:textId="77777777" w:rsidR="00913EEC" w:rsidRPr="00F74869" w:rsidRDefault="00913EEC" w:rsidP="00293A75">
            <w:pPr>
              <w:ind w:right="2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lang w:val="en-US"/>
              </w:rPr>
              <w:t>216,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  <w:r w:rsidRPr="00F74869">
              <w:rPr>
                <w:rFonts w:ascii="Angsana New" w:hAnsi="Angsana New" w:cs="Angsana New"/>
                <w:sz w:val="28"/>
                <w:szCs w:val="28"/>
                <w:lang w:val="en-US"/>
              </w:rPr>
              <w:t>00,</w:t>
            </w:r>
            <w:r w:rsidRPr="00F74869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000</w:t>
            </w:r>
            <w:r w:rsidRPr="00F74869">
              <w:rPr>
                <w:rFonts w:ascii="Angsana New" w:hAnsi="Angsana New" w:cs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2126" w:type="dxa"/>
            <w:shd w:val="clear" w:color="auto" w:fill="auto"/>
          </w:tcPr>
          <w:p w14:paraId="01908B80" w14:textId="1E9E75D0" w:rsidR="00913EEC" w:rsidRPr="00F7486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216,200,000.00</w:t>
            </w:r>
          </w:p>
        </w:tc>
      </w:tr>
      <w:tr w:rsidR="00913EEC" w:rsidRPr="00F74869" w14:paraId="466F95BA" w14:textId="77777777" w:rsidTr="00293A75">
        <w:trPr>
          <w:trHeight w:val="283"/>
        </w:trPr>
        <w:tc>
          <w:tcPr>
            <w:tcW w:w="5103" w:type="dxa"/>
          </w:tcPr>
          <w:p w14:paraId="59966DFB" w14:textId="77777777" w:rsidR="00913EEC" w:rsidRPr="00F74869" w:rsidRDefault="00913EEC" w:rsidP="00913EEC">
            <w:pPr>
              <w:jc w:val="both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เกินกว่า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แต่ไม่เกิน 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  <w:r w:rsidRPr="00F74869"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061A3F" w14:textId="6245E361" w:rsidR="00913EEC" w:rsidRPr="00F7486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429E62A" w14:textId="3C58EB56" w:rsidR="00913EEC" w:rsidRPr="00F74869" w:rsidRDefault="00293A75" w:rsidP="00293A75">
            <w:pPr>
              <w:ind w:left="-71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3EEC" w:rsidRPr="00F74869" w14:paraId="33EACC76" w14:textId="77777777" w:rsidTr="00293A75">
        <w:trPr>
          <w:trHeight w:val="283"/>
        </w:trPr>
        <w:tc>
          <w:tcPr>
            <w:tcW w:w="5103" w:type="dxa"/>
            <w:hideMark/>
          </w:tcPr>
          <w:p w14:paraId="41CFCA73" w14:textId="77777777" w:rsidR="00913EEC" w:rsidRPr="00F74869" w:rsidRDefault="00913EEC" w:rsidP="00913EEC">
            <w:pPr>
              <w:ind w:right="-108" w:firstLine="82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67B5D" w14:textId="1ABBC822" w:rsidR="00913EEC" w:rsidRPr="00F7486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365,100,000.00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7739B" w14:textId="4A124191" w:rsidR="00913EEC" w:rsidRPr="00F74869" w:rsidRDefault="00293A75" w:rsidP="00913EEC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216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200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293A7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bookmarkEnd w:id="35"/>
    </w:tbl>
    <w:p w14:paraId="6B24A18C" w14:textId="77777777" w:rsidR="000C3924" w:rsidRPr="000C3924" w:rsidRDefault="000C3924" w:rsidP="00300DC4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08C1178" w14:textId="0FCDF45F" w:rsidR="00EA1384" w:rsidRPr="00300DC4" w:rsidRDefault="00EA1384" w:rsidP="00300DC4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6" w:name="_Hlk198216309"/>
      <w:r w:rsidRPr="00300DC4">
        <w:rPr>
          <w:rFonts w:ascii="Angsana New" w:hAnsi="Angsana New" w:cs="Angsana New" w:hint="cs"/>
          <w:sz w:val="30"/>
          <w:szCs w:val="30"/>
          <w:cs/>
        </w:rPr>
        <w:t>ตามรายงานการประชุมผู้ถือหุ้นกู้</w:t>
      </w:r>
      <w:r w:rsidRPr="00300DC4">
        <w:rPr>
          <w:rFonts w:ascii="Angsana New" w:hAnsi="Angsana New" w:cs="Angsana New"/>
          <w:sz w:val="30"/>
          <w:szCs w:val="30"/>
        </w:rPr>
        <w:t xml:space="preserve">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300DC4">
        <w:rPr>
          <w:rFonts w:ascii="Angsana New" w:hAnsi="Angsana New" w:cs="Angsana New"/>
          <w:sz w:val="30"/>
          <w:szCs w:val="30"/>
        </w:rPr>
        <w:t>1/2568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Pr="00300DC4">
        <w:rPr>
          <w:rFonts w:ascii="Angsana New" w:hAnsi="Angsana New" w:cs="Angsana New"/>
          <w:sz w:val="30"/>
          <w:szCs w:val="30"/>
        </w:rPr>
        <w:t xml:space="preserve">28 </w:t>
      </w:r>
      <w:r w:rsidRPr="00300DC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00DC4">
        <w:rPr>
          <w:rFonts w:ascii="Angsana New" w:hAnsi="Angsana New" w:cs="Angsana New"/>
          <w:sz w:val="30"/>
          <w:szCs w:val="30"/>
        </w:rPr>
        <w:t xml:space="preserve"> 2568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ผ่อนผันให้การที่ผู้ออกหุ้นกู้ไม่สามารถดำรงไว้ซึ่งอัตราส่วนของหนี้สินที่มีภาระดอกเบี้ยต่อส่วนของผู้ถือหุ้นในอัตราส่วนไม่เกิน </w:t>
      </w:r>
      <w:r w:rsidRPr="00300DC4">
        <w:rPr>
          <w:rFonts w:ascii="Angsana New" w:hAnsi="Angsana New" w:cs="Angsana New"/>
          <w:sz w:val="30"/>
          <w:szCs w:val="30"/>
        </w:rPr>
        <w:t xml:space="preserve">4 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เท่า ตามงบการเงินรวม สำหรับปีสิ้นสุดวันที่ </w:t>
      </w:r>
      <w:r w:rsidRPr="00300DC4">
        <w:rPr>
          <w:rFonts w:ascii="Angsana New" w:hAnsi="Angsana New" w:cs="Angsana New"/>
          <w:sz w:val="30"/>
          <w:szCs w:val="30"/>
        </w:rPr>
        <w:t>31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300DC4">
        <w:rPr>
          <w:rFonts w:ascii="Angsana New" w:hAnsi="Angsana New" w:cs="Angsana New"/>
          <w:sz w:val="30"/>
          <w:szCs w:val="30"/>
        </w:rPr>
        <w:t>2567</w:t>
      </w:r>
      <w:r w:rsidRPr="00300DC4">
        <w:rPr>
          <w:rFonts w:ascii="Angsana New" w:hAnsi="Angsana New" w:cs="Angsana New" w:hint="cs"/>
          <w:sz w:val="30"/>
          <w:szCs w:val="30"/>
          <w:cs/>
        </w:rPr>
        <w:t xml:space="preserve"> ไม่ให้ถือเป็นเหตุผิดนัดตามข้อกำหนดสิทธิ </w:t>
      </w:r>
      <w:r w:rsidR="00300DC4">
        <w:rPr>
          <w:rFonts w:ascii="Angsana New" w:hAnsi="Angsana New" w:cs="Angsana New" w:hint="cs"/>
          <w:sz w:val="30"/>
          <w:szCs w:val="30"/>
          <w:cs/>
        </w:rPr>
        <w:t>และได้มีมติอนุมัติแก้ไขหน้าที่ของผู้ออกหุ้นกู้ในการดำรงไว้ซึ่ง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อัตราส่วนของหนี้สินที่มีภาระดอกเบี้ยต่อส่วนของผู้ถือหุ้น</w:t>
      </w:r>
      <w:r w:rsidR="00300DC4"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อัตราส่วนไม่เกิน</w:t>
      </w:r>
      <w:r w:rsidR="00300DC4" w:rsidRPr="00300DC4">
        <w:rPr>
          <w:rFonts w:ascii="Angsana New" w:hAnsi="Angsana New" w:cs="Angsana New"/>
          <w:sz w:val="30"/>
          <w:szCs w:val="30"/>
          <w:cs/>
        </w:rPr>
        <w:t xml:space="preserve"> </w:t>
      </w:r>
      <w:r w:rsidR="00300DC4">
        <w:rPr>
          <w:rFonts w:ascii="Angsana New" w:hAnsi="Angsana New" w:cs="Angsana New"/>
          <w:sz w:val="30"/>
          <w:szCs w:val="30"/>
          <w:lang w:val="en-US"/>
        </w:rPr>
        <w:t>5</w:t>
      </w:r>
      <w:r w:rsidR="00300DC4" w:rsidRPr="00300DC4">
        <w:rPr>
          <w:rFonts w:ascii="Angsana New" w:hAnsi="Angsana New" w:cs="Angsana New"/>
          <w:sz w:val="30"/>
          <w:szCs w:val="30"/>
          <w:cs/>
        </w:rPr>
        <w:t xml:space="preserve"> </w:t>
      </w:r>
      <w:r w:rsidR="00300DC4" w:rsidRPr="00300DC4">
        <w:rPr>
          <w:rFonts w:ascii="Angsana New" w:hAnsi="Angsana New" w:cs="Angsana New" w:hint="cs"/>
          <w:sz w:val="30"/>
          <w:szCs w:val="30"/>
          <w:cs/>
        </w:rPr>
        <w:t>เท่า</w:t>
      </w:r>
      <w:r w:rsidR="00300DC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ตั้งแต่รอบไตรมาสแรกสิ้นสุดวันที่ </w:t>
      </w:r>
      <w:r w:rsidR="00941204">
        <w:rPr>
          <w:rFonts w:ascii="Angsana New" w:hAnsi="Angsana New" w:cs="Angsana New"/>
          <w:sz w:val="30"/>
          <w:szCs w:val="30"/>
          <w:lang w:val="en-US"/>
        </w:rPr>
        <w:t>31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</w:t>
      </w:r>
      <w:r w:rsidR="00941204">
        <w:rPr>
          <w:rFonts w:ascii="Angsana New" w:hAnsi="Angsana New" w:cs="Angsana New"/>
          <w:sz w:val="30"/>
          <w:szCs w:val="30"/>
          <w:lang w:val="en-US"/>
        </w:rPr>
        <w:t xml:space="preserve"> 2568 </w:t>
      </w:r>
      <w:r w:rsidR="00941204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bookmarkEnd w:id="36"/>
    </w:p>
    <w:p w14:paraId="39CF238A" w14:textId="77777777" w:rsidR="00EA1384" w:rsidRDefault="00EA1384" w:rsidP="00EA138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DE0682B" w14:textId="64E61204" w:rsidR="00E50F4B" w:rsidRPr="00CE46FA" w:rsidRDefault="00E50F4B" w:rsidP="00E50F4B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หนี้สินจากการค้ำประกันตามคำพิพากษา</w:t>
      </w:r>
    </w:p>
    <w:p w14:paraId="35091CFA" w14:textId="77777777" w:rsidR="0099656E" w:rsidRPr="0099656E" w:rsidRDefault="0099656E" w:rsidP="0099656E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9A9771E" w14:textId="51AEB0D8" w:rsidR="00FD3DC0" w:rsidRDefault="00293A75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293A75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Pr="00293A7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93A75">
        <w:rPr>
          <w:rFonts w:ascii="Angsana New" w:hAnsi="Angsana New" w:cs="Angsana New"/>
          <w:sz w:val="30"/>
          <w:szCs w:val="30"/>
          <w:lang w:val="en-US"/>
        </w:rPr>
        <w:t>31</w:t>
      </w:r>
      <w:r w:rsidRPr="00293A75">
        <w:rPr>
          <w:rFonts w:ascii="Angsana New" w:hAnsi="Angsana New" w:cs="Angsana New"/>
          <w:sz w:val="30"/>
          <w:szCs w:val="30"/>
        </w:rPr>
        <w:t xml:space="preserve"> </w:t>
      </w:r>
      <w:r w:rsidRPr="00293A7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93A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3A75">
        <w:rPr>
          <w:rFonts w:ascii="Angsana New" w:hAnsi="Angsana New" w:cs="Angsana New"/>
          <w:sz w:val="30"/>
          <w:szCs w:val="30"/>
        </w:rPr>
        <w:t>256</w:t>
      </w:r>
      <w:r w:rsidRPr="00293A75">
        <w:rPr>
          <w:rFonts w:ascii="Angsana New" w:hAnsi="Angsana New" w:cs="Angsana New"/>
          <w:sz w:val="30"/>
          <w:szCs w:val="30"/>
          <w:lang w:val="en-US"/>
        </w:rPr>
        <w:t>8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9656E" w:rsidRPr="0099656E">
        <w:rPr>
          <w:rFonts w:ascii="Angsana New" w:hAnsi="Angsana New" w:cs="Angsana New"/>
          <w:sz w:val="30"/>
          <w:szCs w:val="30"/>
          <w:cs/>
        </w:rPr>
        <w:t>หนี้สินจากการค้ำประกันตามคำพิพากษา</w:t>
      </w:r>
      <w:r w:rsidR="0099656E" w:rsidRPr="0099656E">
        <w:rPr>
          <w:rFonts w:ascii="Angsana New" w:hAnsi="Angsana New" w:cs="Angsana New" w:hint="cs"/>
          <w:sz w:val="30"/>
          <w:szCs w:val="30"/>
          <w:cs/>
        </w:rPr>
        <w:t>มีรายการเคลื่อนไหวดังนี้</w:t>
      </w:r>
    </w:p>
    <w:p w14:paraId="354B7AA3" w14:textId="77777777" w:rsidR="0099656E" w:rsidRPr="0099656E" w:rsidRDefault="0099656E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6" w:type="dxa"/>
        <w:tblInd w:w="55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40"/>
        <w:gridCol w:w="1791"/>
        <w:gridCol w:w="1985"/>
      </w:tblGrid>
      <w:tr w:rsidR="0099656E" w:rsidRPr="00F84B29" w14:paraId="3BFCD25E" w14:textId="77777777" w:rsidTr="00293880">
        <w:tc>
          <w:tcPr>
            <w:tcW w:w="5040" w:type="dxa"/>
            <w:shd w:val="clear" w:color="auto" w:fill="auto"/>
          </w:tcPr>
          <w:p w14:paraId="2BAC96A8" w14:textId="77777777" w:rsidR="0099656E" w:rsidRPr="00F84B29" w:rsidRDefault="0099656E" w:rsidP="0099656E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bookmarkStart w:id="37" w:name="_Hlk166697153"/>
          </w:p>
        </w:tc>
        <w:tc>
          <w:tcPr>
            <w:tcW w:w="3776" w:type="dxa"/>
            <w:gridSpan w:val="2"/>
            <w:shd w:val="clear" w:color="auto" w:fill="auto"/>
          </w:tcPr>
          <w:p w14:paraId="171C83E6" w14:textId="7D0EF024" w:rsidR="0099656E" w:rsidRPr="00F84B29" w:rsidRDefault="008C21B3" w:rsidP="00F84B29">
            <w:pPr>
              <w:ind w:right="4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(</w:t>
            </w:r>
            <w:proofErr w:type="gramStart"/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:</w:t>
            </w:r>
            <w:proofErr w:type="gramEnd"/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บาท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C36F5" w:rsidRPr="00F84B29" w14:paraId="75BA358A" w14:textId="77777777" w:rsidTr="00293880">
        <w:tc>
          <w:tcPr>
            <w:tcW w:w="5040" w:type="dxa"/>
            <w:shd w:val="clear" w:color="auto" w:fill="auto"/>
          </w:tcPr>
          <w:p w14:paraId="6D1F2262" w14:textId="77777777" w:rsidR="00FC36F5" w:rsidRPr="00F84B29" w:rsidRDefault="00FC36F5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  <w:shd w:val="clear" w:color="auto" w:fill="auto"/>
          </w:tcPr>
          <w:p w14:paraId="5E76F951" w14:textId="77777777" w:rsidR="00FC36F5" w:rsidRPr="00F84B29" w:rsidRDefault="00FC36F5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1547920A" w14:textId="77777777" w:rsidR="00FC36F5" w:rsidRPr="00F84B29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7E5902" w:rsidRPr="00F84B29" w14:paraId="4E47E82E" w14:textId="77777777" w:rsidTr="00293880">
        <w:tc>
          <w:tcPr>
            <w:tcW w:w="5040" w:type="dxa"/>
            <w:shd w:val="clear" w:color="auto" w:fill="auto"/>
          </w:tcPr>
          <w:p w14:paraId="03A4D9E9" w14:textId="77777777" w:rsidR="007E5902" w:rsidRPr="00F84B29" w:rsidRDefault="007E5902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  <w:shd w:val="clear" w:color="auto" w:fill="auto"/>
          </w:tcPr>
          <w:p w14:paraId="66486CF9" w14:textId="77777777" w:rsidR="007E5902" w:rsidRPr="00F84B29" w:rsidRDefault="007E5902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0389888B" w14:textId="77777777" w:rsidR="007E5902" w:rsidRPr="00F84B29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3A75" w:rsidRPr="00F84B29" w14:paraId="1CE4E99C" w14:textId="77777777" w:rsidTr="00293880">
        <w:tc>
          <w:tcPr>
            <w:tcW w:w="5040" w:type="dxa"/>
            <w:shd w:val="clear" w:color="auto" w:fill="auto"/>
          </w:tcPr>
          <w:p w14:paraId="37A30294" w14:textId="77777777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91" w:type="dxa"/>
            <w:shd w:val="clear" w:color="auto" w:fill="auto"/>
          </w:tcPr>
          <w:p w14:paraId="03A6C7C1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3049DE61" w14:textId="1021FC70" w:rsidR="00293A75" w:rsidRPr="00F84B29" w:rsidRDefault="00293A75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F84B29">
              <w:rPr>
                <w:rFonts w:ascii="Angsana New" w:hAnsi="Angsana New" w:cs="Angsana New"/>
                <w:sz w:val="30"/>
                <w:szCs w:val="30"/>
                <w:lang w:val="en-US"/>
              </w:rPr>
              <w:t>192,809,750.18</w:t>
            </w:r>
          </w:p>
        </w:tc>
      </w:tr>
      <w:tr w:rsidR="00293A75" w:rsidRPr="00F84B29" w14:paraId="0A966D0D" w14:textId="77777777" w:rsidTr="00293880">
        <w:tc>
          <w:tcPr>
            <w:tcW w:w="5040" w:type="dxa"/>
            <w:shd w:val="clear" w:color="auto" w:fill="auto"/>
          </w:tcPr>
          <w:p w14:paraId="14E2CC42" w14:textId="77777777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791" w:type="dxa"/>
            <w:shd w:val="clear" w:color="auto" w:fill="auto"/>
          </w:tcPr>
          <w:p w14:paraId="5BC2B77F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580673D4" w14:textId="5E51EB18" w:rsidR="00293A75" w:rsidRPr="00F84B29" w:rsidRDefault="00F84B29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F84B29">
              <w:rPr>
                <w:rFonts w:ascii="Angsana New" w:hAnsi="Angsana New" w:cs="Angsana New"/>
                <w:sz w:val="30"/>
                <w:szCs w:val="30"/>
                <w:lang w:val="en-US"/>
              </w:rPr>
              <w:t>2,643,963.87</w:t>
            </w:r>
          </w:p>
        </w:tc>
      </w:tr>
      <w:tr w:rsidR="00293A75" w:rsidRPr="00F84B29" w14:paraId="7F1D81FC" w14:textId="77777777" w:rsidTr="00293880">
        <w:tc>
          <w:tcPr>
            <w:tcW w:w="5040" w:type="dxa"/>
            <w:shd w:val="clear" w:color="auto" w:fill="auto"/>
          </w:tcPr>
          <w:p w14:paraId="19982BD9" w14:textId="44CAD443" w:rsidR="00293A75" w:rsidRPr="00F84B29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</w:t>
            </w:r>
            <w:r w:rsidRPr="00F84B2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สิ้น</w:t>
            </w:r>
            <w:r w:rsidRPr="00F84B29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791" w:type="dxa"/>
            <w:shd w:val="clear" w:color="auto" w:fill="auto"/>
          </w:tcPr>
          <w:p w14:paraId="7DD6D967" w14:textId="77777777" w:rsidR="00293A75" w:rsidRPr="00F84B29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F3FC0" w14:textId="32A6A0C4" w:rsidR="00293A75" w:rsidRPr="00F84B29" w:rsidRDefault="00F84B29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F84B29">
              <w:rPr>
                <w:rFonts w:ascii="Angsana New" w:hAnsi="Angsana New" w:cs="Angsana New"/>
                <w:sz w:val="30"/>
                <w:szCs w:val="30"/>
                <w:lang w:val="en-US"/>
              </w:rPr>
              <w:t>195,453,714.05</w:t>
            </w:r>
          </w:p>
        </w:tc>
      </w:tr>
      <w:bookmarkEnd w:id="37"/>
    </w:tbl>
    <w:p w14:paraId="2A10AD90" w14:textId="77777777" w:rsidR="00FD3DC0" w:rsidRDefault="00FD3DC0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F31E1A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0F7B110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CE1F56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5909FB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E29E8E5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3C75FCF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FE3D35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604FBC4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D0FDD44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AFB31BF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984A01E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93D326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6F7DB1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5EF635" w14:textId="77777777" w:rsidR="000C3924" w:rsidRP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CDF4175" w14:textId="328B0849" w:rsidR="00FD3DC0" w:rsidRDefault="00F84B29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 xml:space="preserve">ณ วันที่ </w:t>
      </w:r>
      <w:r w:rsidRPr="000C392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Pr="000C3924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C3924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0C39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0C3924">
        <w:rPr>
          <w:rFonts w:ascii="Angsana New" w:hAnsi="Angsana New" w:cs="Angsana New" w:hint="cs"/>
          <w:spacing w:val="-2"/>
          <w:sz w:val="30"/>
          <w:szCs w:val="30"/>
        </w:rPr>
        <w:t>2567</w:t>
      </w:r>
      <w:r w:rsidRPr="000C39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bookmarkStart w:id="38" w:name="_Hlk166619289"/>
      <w:r w:rsidRPr="000C3924">
        <w:rPr>
          <w:rFonts w:ascii="Angsana New" w:hAnsi="Angsana New" w:cs="Angsana New"/>
          <w:spacing w:val="-2"/>
          <w:sz w:val="30"/>
          <w:szCs w:val="30"/>
          <w:cs/>
        </w:rPr>
        <w:t>บริษัทมีหนี้สินจากการค้ำประกันตามคำพิพากษา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ทั้งจำนวนเป็นหนี้สินจากการค้ำประกันต่อสถาบันการเงิน 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แห่ง ในการออกหนังสือค้ำประกันโครงการให้กับ</w:t>
      </w:r>
      <w:r w:rsidRPr="00093375">
        <w:rPr>
          <w:rFonts w:ascii="Angsana New" w:hAnsi="Angsana New" w:cs="Angsana New"/>
          <w:spacing w:val="-2"/>
          <w:sz w:val="30"/>
          <w:szCs w:val="30"/>
          <w:cs/>
        </w:rPr>
        <w:t>บริษัท เทคเนอร์ จำกัด ซึ่งเป็นบริษัทร่วม สำหรับโครงการบ้านเอื้ออาทรจังหวัดอ่างทอง (วิเศษชัยชาญ) วงเงินรวม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จำนวนเงิน </w:t>
      </w:r>
      <w:r w:rsidRPr="00093375">
        <w:rPr>
          <w:rFonts w:ascii="Angsana New" w:hAnsi="Angsana New" w:cs="Angsana New"/>
          <w:spacing w:val="4"/>
          <w:sz w:val="30"/>
          <w:szCs w:val="30"/>
        </w:rPr>
        <w:t>117.95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ซึ่งถูกผู้ว่าจ้างบอกเลิกสัญญา เรียกคืนเงินค่าจ้างจ่ายล่วงหน้า ริบหลักประกัน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การปฏิบัติงานตามสัญญา และเรียกร้องค่าเสียหาย จำนวนเงินรวม </w:t>
      </w:r>
      <w:r w:rsidRPr="00093375">
        <w:rPr>
          <w:rFonts w:ascii="Angsana New" w:hAnsi="Angsana New" w:cs="Angsana New"/>
          <w:spacing w:val="6"/>
          <w:sz w:val="30"/>
          <w:szCs w:val="30"/>
        </w:rPr>
        <w:t>225.14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 ก่อนหักกลบลบหนี้ 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เงินประกันผลงานค้างรับ และเงินฝากสถาบันการเงินที่ติดภาระค้ำประกัน จำนวนเงินรวม </w:t>
      </w:r>
      <w:r>
        <w:rPr>
          <w:rFonts w:ascii="Angsana New" w:hAnsi="Angsana New" w:cs="Angsana New"/>
          <w:sz w:val="30"/>
          <w:szCs w:val="30"/>
          <w:lang w:val="en-US"/>
        </w:rPr>
        <w:t>44.48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9656E">
        <w:rPr>
          <w:rFonts w:ascii="Angsana New" w:hAnsi="Angsana New" w:cs="Angsana New"/>
          <w:sz w:val="30"/>
          <w:szCs w:val="30"/>
          <w:cs/>
        </w:rPr>
        <w:t>ผู้ว่าจ้างได้ยื่นฟ้องร้องต่อศาลปกครองเรียกค่าเสียหายจากการผิดสัญญาโครงการบ้านเอื้ออาทรจากบริษัทร่วม และศาลปกครองกลางได้มีคำพิพากษาให้บริษัทร่วมกับสถาบันการเงินแห่งหนึ่งชำระเงินค่าความเสียหายจากการผิดสัญญาร่วมดำเนินการ</w:t>
      </w:r>
      <w:bookmarkStart w:id="39" w:name="_Hlk166665994"/>
      <w:r w:rsidRPr="0099656E">
        <w:rPr>
          <w:rFonts w:ascii="Angsana New" w:hAnsi="Angsana New" w:cs="Angsana New"/>
          <w:sz w:val="30"/>
          <w:szCs w:val="30"/>
          <w:cs/>
        </w:rPr>
        <w:t>โครงการบ้านเอื้ออาทรจังหวัดอ่างทอง (วิเศษชัยชาญ)</w:t>
      </w:r>
      <w:bookmarkEnd w:id="39"/>
      <w:r w:rsidRPr="0099656E">
        <w:rPr>
          <w:rFonts w:ascii="Angsana New" w:hAnsi="Angsana New" w:cs="Angsana New"/>
          <w:sz w:val="30"/>
          <w:szCs w:val="30"/>
          <w:cs/>
        </w:rPr>
        <w:t xml:space="preserve"> ทั้งนี้ บริษัทได้มีการบันทึก</w:t>
      </w:r>
      <w:r w:rsidRPr="00093375">
        <w:rPr>
          <w:rFonts w:ascii="Angsana New" w:hAnsi="Angsana New" w:cs="Angsana New"/>
          <w:spacing w:val="-6"/>
          <w:sz w:val="30"/>
          <w:szCs w:val="30"/>
          <w:cs/>
        </w:rPr>
        <w:t>ดอกเบี้ยตามคำพิพากษาของศาลปกครองกลางจากภาระค้ำประกันต่อสถาบันการเงินดังกล่าวในอัตราดอกเบี้ยร้อยละ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C7807">
        <w:rPr>
          <w:rFonts w:ascii="Angsana New" w:hAnsi="Angsana New" w:cs="Angsana New"/>
          <w:spacing w:val="-2"/>
          <w:sz w:val="30"/>
          <w:szCs w:val="30"/>
        </w:rPr>
        <w:t>15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เเละ </w:t>
      </w:r>
      <w:r w:rsidRPr="00EC7807">
        <w:rPr>
          <w:rFonts w:ascii="Angsana New" w:hAnsi="Angsana New" w:cs="Angsana New"/>
          <w:spacing w:val="-2"/>
          <w:sz w:val="30"/>
          <w:szCs w:val="30"/>
        </w:rPr>
        <w:t>7.5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อย่างไรก็ตาม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บริษัทร่วมได้ยื่นอุทธรณ์คัดค้านคำพิพากษา ปัจจุบันคดียังอยู่ระหว่างการพิจารณาของศาลปกครองสูงสุด</w:t>
      </w:r>
      <w:bookmarkEnd w:id="38"/>
    </w:p>
    <w:p w14:paraId="0B3D5108" w14:textId="77777777" w:rsidR="00300DC4" w:rsidRPr="00300DC4" w:rsidRDefault="00300DC4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3BE051E" w14:textId="77777777" w:rsidR="00FD3DC0" w:rsidRPr="00CE46FA" w:rsidRDefault="00CE46FA" w:rsidP="00CE46FA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/>
          <w:sz w:val="30"/>
          <w:szCs w:val="30"/>
          <w:u w:val="single"/>
          <w:cs/>
        </w:rPr>
        <w:t>(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Pr="00CE46FA">
        <w:rPr>
          <w:rFonts w:ascii="Angsana New" w:hAnsi="Angsana New" w:cs="Angsana New"/>
          <w:sz w:val="30"/>
          <w:szCs w:val="30"/>
          <w:u w:val="single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รายได้ภาษีเงินได้</w:t>
      </w:r>
    </w:p>
    <w:p w14:paraId="2BD6EF98" w14:textId="77777777" w:rsidR="00AC29B6" w:rsidRPr="00CE46FA" w:rsidRDefault="00AC29B6" w:rsidP="00CE46FA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FB26DB0" w14:textId="10BD22ED" w:rsidR="00CE46FA" w:rsidRPr="00CE46FA" w:rsidRDefault="007C5295" w:rsidP="00CE46FA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40" w:name="_Hlk166178149"/>
      <w:r>
        <w:rPr>
          <w:rFonts w:ascii="Angsana New" w:hAnsi="Angsana New" w:cs="Angsana New" w:hint="cs"/>
          <w:sz w:val="30"/>
          <w:szCs w:val="30"/>
          <w:cs/>
        </w:rPr>
        <w:t>(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ค่าใช้จ่าย</w:t>
      </w:r>
      <w:bookmarkEnd w:id="40"/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ภาษีเงินได้ที่รับรู้ในกำไร(ขาดทุน)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84B29" w:rsidRPr="00F84B29">
        <w:rPr>
          <w:rFonts w:ascii="Angsana New" w:hAnsi="Angsana New" w:cs="Angsana New"/>
          <w:sz w:val="30"/>
          <w:szCs w:val="30"/>
          <w:lang w:val="en-US"/>
        </w:rPr>
        <w:t>31</w:t>
      </w:r>
      <w:r w:rsidR="00F84B29" w:rsidRPr="00F84B29">
        <w:rPr>
          <w:rFonts w:ascii="Angsana New" w:hAnsi="Angsana New" w:cs="Angsana New"/>
          <w:sz w:val="30"/>
          <w:szCs w:val="30"/>
        </w:rPr>
        <w:t xml:space="preserve"> 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 </w:t>
      </w:r>
      <w:r w:rsidR="00F84B29" w:rsidRPr="00F84B29">
        <w:rPr>
          <w:rFonts w:ascii="Angsana New" w:hAnsi="Angsana New" w:cs="Angsana New"/>
          <w:sz w:val="30"/>
          <w:szCs w:val="30"/>
        </w:rPr>
        <w:t>256</w:t>
      </w:r>
      <w:r w:rsidR="00F84B29" w:rsidRPr="00F84B29">
        <w:rPr>
          <w:rFonts w:ascii="Angsana New" w:hAnsi="Angsana New" w:cs="Angsana New"/>
          <w:sz w:val="30"/>
          <w:szCs w:val="30"/>
          <w:lang w:val="en-US"/>
        </w:rPr>
        <w:t>8</w:t>
      </w:r>
      <w:r w:rsidR="00F84B2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E46FA" w:rsidRPr="00CE46FA">
        <w:rPr>
          <w:rFonts w:ascii="Angsana New" w:hAnsi="Angsana New" w:cs="Angsana New"/>
          <w:sz w:val="30"/>
          <w:szCs w:val="30"/>
        </w:rPr>
        <w:t>256</w:t>
      </w:r>
      <w:r w:rsidR="00F84B29">
        <w:rPr>
          <w:rFonts w:ascii="Angsana New" w:hAnsi="Angsana New" w:cs="Angsana New"/>
          <w:sz w:val="30"/>
          <w:szCs w:val="30"/>
          <w:lang w:val="en-US"/>
        </w:rPr>
        <w:t>7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="00CE46FA" w:rsidRPr="00CE46F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B26E01E" w14:textId="77777777" w:rsidR="00CE46FA" w:rsidRDefault="00CE46FA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309"/>
        <w:gridCol w:w="1276"/>
        <w:gridCol w:w="1276"/>
      </w:tblGrid>
      <w:tr w:rsidR="009C69C6" w:rsidRPr="00F84B29" w14:paraId="49F5FF78" w14:textId="77777777" w:rsidTr="00EA06AC">
        <w:tc>
          <w:tcPr>
            <w:tcW w:w="4361" w:type="dxa"/>
          </w:tcPr>
          <w:p w14:paraId="0D70970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35E7688" w14:textId="02D56479" w:rsidR="009C69C6" w:rsidRPr="00F84B29" w:rsidRDefault="008C21B3" w:rsidP="004E2F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: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C69C6" w:rsidRPr="00F84B29" w14:paraId="4DA8BD24" w14:textId="77777777" w:rsidTr="00EA06AC">
        <w:trPr>
          <w:trHeight w:val="316"/>
        </w:trPr>
        <w:tc>
          <w:tcPr>
            <w:tcW w:w="4361" w:type="dxa"/>
          </w:tcPr>
          <w:p w14:paraId="7D56840B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85" w:type="dxa"/>
            <w:gridSpan w:val="2"/>
          </w:tcPr>
          <w:p w14:paraId="7B1497F3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0162C27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C69C6" w:rsidRPr="00F84B29" w14:paraId="40477A99" w14:textId="77777777" w:rsidTr="00EA06AC">
        <w:tc>
          <w:tcPr>
            <w:tcW w:w="4361" w:type="dxa"/>
          </w:tcPr>
          <w:p w14:paraId="5D6CFA4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8CA345C" w14:textId="0BF4FF32" w:rsidR="009C69C6" w:rsidRPr="00F84B29" w:rsidRDefault="00F84B29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สำหรับงวดสามเดือนสิ้นสุดวันที่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84B29">
              <w:rPr>
                <w:rFonts w:ascii="Angsana New" w:hAnsi="Angsana New" w:cs="Angsana New"/>
                <w:lang w:val="en-US"/>
              </w:rPr>
              <w:t>31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</w:tr>
      <w:tr w:rsidR="00F84B29" w:rsidRPr="00F84B29" w14:paraId="79D7936C" w14:textId="77777777" w:rsidTr="00D90858">
        <w:tc>
          <w:tcPr>
            <w:tcW w:w="4361" w:type="dxa"/>
          </w:tcPr>
          <w:p w14:paraId="11371CDF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0A5B4FF6" w14:textId="27C0A46B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309" w:type="dxa"/>
          </w:tcPr>
          <w:p w14:paraId="6C1745A4" w14:textId="08D1DDF1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2567</w:t>
            </w:r>
          </w:p>
        </w:tc>
        <w:tc>
          <w:tcPr>
            <w:tcW w:w="1276" w:type="dxa"/>
          </w:tcPr>
          <w:p w14:paraId="53D78409" w14:textId="17459746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276" w:type="dxa"/>
          </w:tcPr>
          <w:p w14:paraId="0DF136FF" w14:textId="31A1430D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2567</w:t>
            </w:r>
          </w:p>
        </w:tc>
      </w:tr>
      <w:tr w:rsidR="00F84B29" w:rsidRPr="00F84B29" w14:paraId="236611EC" w14:textId="77777777" w:rsidTr="00D90858">
        <w:tc>
          <w:tcPr>
            <w:tcW w:w="4361" w:type="dxa"/>
          </w:tcPr>
          <w:p w14:paraId="5E3F9EAD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49B74A35" w14:textId="654A8FE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(428,252.45)</w:t>
            </w:r>
          </w:p>
        </w:tc>
        <w:tc>
          <w:tcPr>
            <w:tcW w:w="1309" w:type="dxa"/>
            <w:shd w:val="clear" w:color="auto" w:fill="auto"/>
          </w:tcPr>
          <w:p w14:paraId="17A6BAA8" w14:textId="1BBB4D5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UPC" w:eastAsia="Cordia New" w:hAnsi="AngsanaUPC" w:cs="AngsanaUPC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(434,615.28)</w:t>
            </w:r>
          </w:p>
        </w:tc>
        <w:tc>
          <w:tcPr>
            <w:tcW w:w="1276" w:type="dxa"/>
            <w:shd w:val="clear" w:color="auto" w:fill="auto"/>
          </w:tcPr>
          <w:p w14:paraId="72538BFB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14:paraId="0A2E0AEE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84B29" w:rsidRPr="00F84B29" w14:paraId="1BE03738" w14:textId="77777777" w:rsidTr="00D90858">
        <w:tc>
          <w:tcPr>
            <w:tcW w:w="4361" w:type="dxa"/>
            <w:shd w:val="clear" w:color="auto" w:fill="auto"/>
          </w:tcPr>
          <w:p w14:paraId="1DCA4CD3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1F611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179EBF5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DBA32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FBCDFBD" w14:textId="7777777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</w:tr>
      <w:tr w:rsidR="00F84B29" w:rsidRPr="00F84B29" w14:paraId="3E290745" w14:textId="77777777" w:rsidTr="00D90858">
        <w:tc>
          <w:tcPr>
            <w:tcW w:w="4361" w:type="dxa"/>
            <w:shd w:val="clear" w:color="auto" w:fill="auto"/>
          </w:tcPr>
          <w:p w14:paraId="03B325DB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 w:firstLine="26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BFF31E" w14:textId="79AC9865" w:rsidR="00F84B29" w:rsidRPr="00F84B29" w:rsidRDefault="00EA06AC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84B29" w:rsidRPr="00F84B29">
              <w:rPr>
                <w:rFonts w:ascii="Angsana New" w:hAnsi="Angsana New" w:cs="Angsana New"/>
                <w:lang w:val="en-US"/>
              </w:rPr>
              <w:t>12,422,450.85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14:paraId="00DE6DFD" w14:textId="679695C5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147,883,201.94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2E3D34" w14:textId="20AF71BF" w:rsidR="00F84B29" w:rsidRPr="00F84B29" w:rsidRDefault="00EA06AC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84B29" w:rsidRPr="00F84B29">
              <w:rPr>
                <w:rFonts w:ascii="Angsana New" w:hAnsi="Angsana New" w:cs="Angsana New"/>
                <w:lang w:val="en-US"/>
              </w:rPr>
              <w:t>9,806,886.97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8EED9DF" w14:textId="66412FD9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150,287,338.15</w:t>
            </w:r>
          </w:p>
        </w:tc>
      </w:tr>
      <w:tr w:rsidR="00F84B29" w:rsidRPr="00F84B29" w14:paraId="0D02681A" w14:textId="77777777" w:rsidTr="00D90858">
        <w:trPr>
          <w:trHeight w:val="64"/>
        </w:trPr>
        <w:tc>
          <w:tcPr>
            <w:tcW w:w="4361" w:type="dxa"/>
          </w:tcPr>
          <w:p w14:paraId="4708B1F1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รวม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ภาษีเงินได้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9F3628" w14:textId="7F7F25BB" w:rsidR="00F84B29" w:rsidRPr="00F84B29" w:rsidRDefault="00EA06AC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84B29" w:rsidRPr="00F84B29">
              <w:rPr>
                <w:rFonts w:ascii="Angsana New" w:hAnsi="Angsana New" w:cs="Angsana New"/>
                <w:lang w:val="en-US"/>
              </w:rPr>
              <w:t>12,850,703.30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D5A92" w14:textId="5C9C5D3D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147,448,586.66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B87C2B" w14:textId="1A589528" w:rsidR="00F84B29" w:rsidRPr="00F84B29" w:rsidRDefault="00EA06AC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84B29" w:rsidRPr="00F84B29">
              <w:rPr>
                <w:rFonts w:ascii="Angsana New" w:hAnsi="Angsana New" w:cs="Angsana New"/>
                <w:lang w:val="en-US"/>
              </w:rPr>
              <w:t>9,806,886.97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02B1A" w14:textId="6DD58F57" w:rsidR="00F84B29" w:rsidRPr="00F84B29" w:rsidRDefault="00F84B29" w:rsidP="00F84B2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150,287,338.15</w:t>
            </w:r>
          </w:p>
        </w:tc>
      </w:tr>
    </w:tbl>
    <w:p w14:paraId="08ECA95E" w14:textId="77777777" w:rsidR="00300DC4" w:rsidRPr="00300DC4" w:rsidRDefault="00300DC4" w:rsidP="00300DC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FCBA8DD" w14:textId="4A5A654A" w:rsidR="009C69C6" w:rsidRPr="009C69C6" w:rsidRDefault="009C69C6" w:rsidP="009C69C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69C6">
        <w:rPr>
          <w:rFonts w:ascii="Angsana New" w:hAnsi="Angsana New" w:cs="Angsana New" w:hint="cs"/>
          <w:sz w:val="30"/>
          <w:szCs w:val="30"/>
          <w:u w:val="single"/>
          <w:cs/>
        </w:rPr>
        <w:t>กำไร(ขาดทุน)</w:t>
      </w:r>
      <w:r w:rsidRPr="009C69C6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431A2597" w14:textId="77777777" w:rsidR="000062F0" w:rsidRPr="000062F0" w:rsidRDefault="000062F0" w:rsidP="009C69C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20DCB5" w14:textId="77777777" w:rsidR="009C69C6" w:rsidRPr="009C69C6" w:rsidRDefault="009C69C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9C69C6">
        <w:rPr>
          <w:rFonts w:ascii="Angsana New" w:hAnsi="Angsana New" w:cs="Angsana New"/>
          <w:sz w:val="30"/>
          <w:szCs w:val="30"/>
          <w:cs/>
        </w:rPr>
        <w:t>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สำหรับงวดที่เป็นของผู้ถือหุ้นสามัญ (ไม่รวมกำไรขาดทุนเบ็ดเสร็จอื่น) ด้วยจำนวนหุ้นสามัญของหุ้นสามัญที่ชำระแล้วและออกจำหน่ายอยู่ในระหว่าง</w:t>
      </w:r>
      <w:r w:rsidRPr="009C69C6">
        <w:rPr>
          <w:rFonts w:ascii="Angsana New" w:hAnsi="Angsana New" w:cs="Angsana New" w:hint="cs"/>
          <w:sz w:val="30"/>
          <w:szCs w:val="30"/>
          <w:cs/>
        </w:rPr>
        <w:t>งวด</w:t>
      </w:r>
    </w:p>
    <w:p w14:paraId="50BFF733" w14:textId="77777777" w:rsidR="00767AEC" w:rsidRDefault="00767AEC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0A58BA9" w14:textId="77777777" w:rsidR="00093375" w:rsidRDefault="00093375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34C33AC" w14:textId="77777777" w:rsidR="00093375" w:rsidRDefault="00093375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AA41E14" w14:textId="77777777" w:rsidR="00093375" w:rsidRDefault="00093375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54E8F57" w14:textId="77777777" w:rsidR="00093375" w:rsidRPr="00093375" w:rsidRDefault="00093375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7B4B7F" w14:textId="77777777" w:rsidR="009C69C6" w:rsidRPr="00835354" w:rsidRDefault="00835354" w:rsidP="000062F0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3535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ส่วนงาน</w:t>
      </w:r>
      <w:r w:rsidR="00E37036">
        <w:rPr>
          <w:rFonts w:ascii="Angsana New" w:hAnsi="Angsana New" w:cs="Angsana New" w:hint="cs"/>
          <w:sz w:val="30"/>
          <w:szCs w:val="30"/>
          <w:u w:val="single"/>
          <w:cs/>
        </w:rPr>
        <w:t>ดำเนินงาน</w:t>
      </w:r>
    </w:p>
    <w:p w14:paraId="680C3D85" w14:textId="77777777" w:rsidR="00835354" w:rsidRPr="00835354" w:rsidRDefault="00835354" w:rsidP="00835354">
      <w:pPr>
        <w:pStyle w:val="ListParagraph"/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38A11738" w14:textId="77777777" w:rsidR="00835354" w:rsidRPr="00FA121D" w:rsidRDefault="00835354" w:rsidP="00835354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FA121D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ข้อมูลทั่วไปเกี่ยวกับส่วนงาน</w:t>
      </w:r>
    </w:p>
    <w:p w14:paraId="17049B82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6CE8DBD" w14:textId="77777777" w:rsidR="000062F0" w:rsidRDefault="000062F0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D205863" w14:textId="77777777" w:rsidR="00835354" w:rsidRPr="00835354" w:rsidRDefault="00835354" w:rsidP="00835354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CEBA7CE" w14:textId="77777777" w:rsidR="000062F0" w:rsidRDefault="000062F0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กลุ่มบริษัทดำเนินกิจการในส่วนงานหลัก คือ การรับเหมาก่อสร้าง และการพัฒนาอสังหาริมทรัพย์ และดำเนินธุรกิจส่วนใหญ่ในส่วนงานทางภูมิศาสตร์ภายในประเทศ</w:t>
      </w:r>
      <w:r w:rsidR="00A53131">
        <w:rPr>
          <w:rFonts w:ascii="Angsana New" w:hAnsi="Angsana New" w:cs="Angsana New" w:hint="cs"/>
          <w:sz w:val="30"/>
          <w:szCs w:val="30"/>
          <w:cs/>
        </w:rPr>
        <w:t xml:space="preserve"> เนื่องจากกลุ่มบริษัทมีรายได้ในส่วนงานการพัฒนาอสังหาริมทรัพย์ไม่มีสาระสำคัญ ดังนั้น จึงไม่มีการแสดงข้อมูลจำแนกตามส่วนงานธุรกิจ รายได้และกำไรจากการดำเนินงานทั้งหมดที่มีสาระสำคัญที่เกี่ยวข้องได้ถูกรายงานตามส่วนงานดำเนินงานและเขตภูมิศาสตร์แล้ว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82C5058" w14:textId="77777777" w:rsidR="00300DC4" w:rsidRPr="00300DC4" w:rsidRDefault="00300DC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70639D" w14:textId="77777777" w:rsidR="00835354" w:rsidRPr="00FA121D" w:rsidRDefault="00E37036" w:rsidP="00835354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E37036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ข้อมูลเกี่ยวกับลูกค้ารายใหญ่</w:t>
      </w:r>
    </w:p>
    <w:p w14:paraId="18AA72A0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FC2FE0" w14:textId="2D3121E9" w:rsidR="009C69C6" w:rsidRDefault="00835354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835354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B512E">
        <w:rPr>
          <w:rFonts w:ascii="Angsana New" w:hAnsi="Angsana New" w:cs="Angsana New"/>
          <w:sz w:val="30"/>
          <w:szCs w:val="30"/>
          <w:lang w:val="en-US"/>
        </w:rPr>
        <w:t>31</w:t>
      </w:r>
      <w:r w:rsidRPr="0083535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B512E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2567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ข้อมูลเกี่ยวกับลูกค้ารายใหญ่ที่มีมูลค่าตั้งแต่</w:t>
      </w:r>
      <w:r w:rsidRPr="0083535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35354">
        <w:rPr>
          <w:rFonts w:ascii="Angsana New" w:hAnsi="Angsana New" w:cs="Angsana New" w:hint="cs"/>
          <w:sz w:val="30"/>
          <w:szCs w:val="30"/>
        </w:rPr>
        <w:t>10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ของรายได้ในงบการเงินรวมของกลุ่มบริษัท แสดงได้ดังนี้</w:t>
      </w:r>
    </w:p>
    <w:p w14:paraId="2EC596B8" w14:textId="77777777" w:rsidR="008C21B3" w:rsidRPr="008C21B3" w:rsidRDefault="008C21B3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4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71"/>
        <w:gridCol w:w="1274"/>
        <w:gridCol w:w="1238"/>
        <w:gridCol w:w="275"/>
        <w:gridCol w:w="1525"/>
        <w:gridCol w:w="1441"/>
      </w:tblGrid>
      <w:tr w:rsidR="008C21B3" w:rsidRPr="00941204" w14:paraId="770D834D" w14:textId="77777777" w:rsidTr="00941204">
        <w:trPr>
          <w:trHeight w:val="20"/>
        </w:trPr>
        <w:tc>
          <w:tcPr>
            <w:tcW w:w="5000" w:type="pct"/>
            <w:gridSpan w:val="6"/>
            <w:shd w:val="clear" w:color="auto" w:fill="auto"/>
          </w:tcPr>
          <w:p w14:paraId="6D33CB5C" w14:textId="50EEA53C" w:rsidR="008C21B3" w:rsidRPr="00941204" w:rsidRDefault="008C21B3" w:rsidP="008C21B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bookmarkStart w:id="41" w:name="_Hlk198217032"/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C21B3" w:rsidRPr="00941204" w14:paraId="70E8B30C" w14:textId="77777777" w:rsidTr="00941204">
        <w:trPr>
          <w:trHeight w:val="20"/>
        </w:trPr>
        <w:tc>
          <w:tcPr>
            <w:tcW w:w="1586" w:type="pct"/>
            <w:shd w:val="clear" w:color="auto" w:fill="auto"/>
          </w:tcPr>
          <w:p w14:paraId="5C731CFA" w14:textId="77777777" w:rsidR="008C21B3" w:rsidRPr="00941204" w:rsidRDefault="008C21B3" w:rsidP="008C21B3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1" w:type="pct"/>
            <w:gridSpan w:val="2"/>
            <w:shd w:val="clear" w:color="auto" w:fill="auto"/>
          </w:tcPr>
          <w:p w14:paraId="472B9456" w14:textId="77777777" w:rsidR="008C21B3" w:rsidRPr="00941204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63" w:type="pct"/>
            <w:shd w:val="clear" w:color="auto" w:fill="auto"/>
          </w:tcPr>
          <w:p w14:paraId="6DE68832" w14:textId="77777777" w:rsidR="008C21B3" w:rsidRPr="00941204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0" w:type="pct"/>
            <w:gridSpan w:val="2"/>
            <w:shd w:val="clear" w:color="auto" w:fill="auto"/>
          </w:tcPr>
          <w:p w14:paraId="4003E804" w14:textId="77777777" w:rsidR="008C21B3" w:rsidRPr="00941204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รายได้ </w:t>
            </w:r>
          </w:p>
        </w:tc>
      </w:tr>
      <w:tr w:rsidR="00591D49" w:rsidRPr="00941204" w14:paraId="79C6B194" w14:textId="77777777" w:rsidTr="00941204">
        <w:trPr>
          <w:trHeight w:val="20"/>
        </w:trPr>
        <w:tc>
          <w:tcPr>
            <w:tcW w:w="1586" w:type="pct"/>
            <w:shd w:val="clear" w:color="auto" w:fill="auto"/>
          </w:tcPr>
          <w:p w14:paraId="2A29CC25" w14:textId="77777777" w:rsidR="00591D49" w:rsidRPr="00941204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1" w:type="pct"/>
            <w:gridSpan w:val="2"/>
            <w:shd w:val="clear" w:color="auto" w:fill="auto"/>
          </w:tcPr>
          <w:p w14:paraId="208979CA" w14:textId="77777777" w:rsidR="00591D49" w:rsidRPr="00941204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63" w:type="pct"/>
            <w:shd w:val="clear" w:color="auto" w:fill="auto"/>
          </w:tcPr>
          <w:p w14:paraId="551205C2" w14:textId="77777777" w:rsidR="00591D49" w:rsidRPr="00941204" w:rsidRDefault="00591D49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shd w:val="clear" w:color="auto" w:fill="auto"/>
          </w:tcPr>
          <w:p w14:paraId="2F73D957" w14:textId="77777777" w:rsidR="00591D49" w:rsidRPr="00941204" w:rsidRDefault="00591D49" w:rsidP="008C21B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5" w:type="pct"/>
            <w:shd w:val="clear" w:color="auto" w:fill="auto"/>
          </w:tcPr>
          <w:p w14:paraId="0A65ADBC" w14:textId="77777777" w:rsidR="00591D49" w:rsidRPr="00941204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591D49" w:rsidRPr="00941204" w14:paraId="4E0333BE" w14:textId="77777777" w:rsidTr="00941204">
        <w:trPr>
          <w:trHeight w:val="20"/>
        </w:trPr>
        <w:tc>
          <w:tcPr>
            <w:tcW w:w="1586" w:type="pct"/>
            <w:shd w:val="clear" w:color="auto" w:fill="auto"/>
          </w:tcPr>
          <w:p w14:paraId="56976204" w14:textId="77777777" w:rsidR="00591D49" w:rsidRPr="00941204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414" w:type="pct"/>
            <w:gridSpan w:val="5"/>
            <w:shd w:val="clear" w:color="auto" w:fill="auto"/>
          </w:tcPr>
          <w:p w14:paraId="089818FC" w14:textId="7DA1F2E2" w:rsidR="00591D49" w:rsidRPr="00941204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CB512E" w:rsidRPr="00941204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 xml:space="preserve">31 </w:t>
            </w:r>
            <w:r w:rsidR="00CB512E" w:rsidRPr="0094120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CB512E" w:rsidRPr="00941204" w14:paraId="2D91710E" w14:textId="77777777" w:rsidTr="00941204">
        <w:trPr>
          <w:trHeight w:val="20"/>
        </w:trPr>
        <w:tc>
          <w:tcPr>
            <w:tcW w:w="1586" w:type="pct"/>
            <w:shd w:val="clear" w:color="auto" w:fill="auto"/>
          </w:tcPr>
          <w:p w14:paraId="6BE4E2B4" w14:textId="77777777" w:rsidR="00CB512E" w:rsidRPr="00941204" w:rsidRDefault="00CB512E" w:rsidP="00CB512E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6" w:type="pct"/>
            <w:shd w:val="clear" w:color="auto" w:fill="auto"/>
          </w:tcPr>
          <w:p w14:paraId="46D9F5B2" w14:textId="4B2B93CF" w:rsidR="00CB512E" w:rsidRPr="00941204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  <w:lang w:val="en-US"/>
              </w:rPr>
              <w:t>2568</w:t>
            </w:r>
          </w:p>
        </w:tc>
        <w:tc>
          <w:tcPr>
            <w:tcW w:w="735" w:type="pct"/>
            <w:shd w:val="clear" w:color="auto" w:fill="auto"/>
          </w:tcPr>
          <w:p w14:paraId="32B3937E" w14:textId="0121DB9D" w:rsidR="00CB512E" w:rsidRPr="00941204" w:rsidRDefault="00CB512E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u w:val="single"/>
                <w:cs/>
                <w:lang w:val="en-US"/>
              </w:rPr>
              <w:t>2567</w:t>
            </w:r>
          </w:p>
        </w:tc>
        <w:tc>
          <w:tcPr>
            <w:tcW w:w="163" w:type="pct"/>
            <w:shd w:val="clear" w:color="auto" w:fill="auto"/>
          </w:tcPr>
          <w:p w14:paraId="2E2E1CD8" w14:textId="77777777" w:rsidR="00CB512E" w:rsidRPr="00941204" w:rsidRDefault="00CB512E" w:rsidP="00CB512E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05" w:type="pct"/>
            <w:shd w:val="clear" w:color="auto" w:fill="auto"/>
          </w:tcPr>
          <w:p w14:paraId="3A155CAA" w14:textId="4D1838F3" w:rsidR="00CB512E" w:rsidRPr="00941204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  <w:lang w:val="en-US"/>
              </w:rPr>
              <w:t>2568</w:t>
            </w:r>
          </w:p>
        </w:tc>
        <w:tc>
          <w:tcPr>
            <w:tcW w:w="855" w:type="pct"/>
            <w:shd w:val="clear" w:color="auto" w:fill="auto"/>
          </w:tcPr>
          <w:p w14:paraId="6090C990" w14:textId="7D487E1E" w:rsidR="00CB512E" w:rsidRPr="00941204" w:rsidRDefault="00CB512E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u w:val="single"/>
                <w:cs/>
                <w:lang w:val="en-US"/>
              </w:rPr>
              <w:t>2567</w:t>
            </w:r>
          </w:p>
        </w:tc>
      </w:tr>
      <w:tr w:rsidR="00CB512E" w:rsidRPr="00941204" w14:paraId="1630BEC3" w14:textId="77777777" w:rsidTr="00941204">
        <w:trPr>
          <w:trHeight w:val="20"/>
        </w:trPr>
        <w:tc>
          <w:tcPr>
            <w:tcW w:w="1586" w:type="pct"/>
            <w:shd w:val="clear" w:color="auto" w:fill="auto"/>
            <w:vAlign w:val="bottom"/>
          </w:tcPr>
          <w:p w14:paraId="3FAAF476" w14:textId="77777777" w:rsidR="00CB512E" w:rsidRPr="00941204" w:rsidRDefault="00CB512E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ราชการแห่งหนึ่ง</w:t>
            </w:r>
          </w:p>
        </w:tc>
        <w:tc>
          <w:tcPr>
            <w:tcW w:w="756" w:type="pct"/>
            <w:shd w:val="clear" w:color="auto" w:fill="auto"/>
          </w:tcPr>
          <w:p w14:paraId="1C712C8F" w14:textId="504C41FC" w:rsidR="00CB512E" w:rsidRPr="00941204" w:rsidRDefault="00144B9E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10.26</w:t>
            </w:r>
          </w:p>
        </w:tc>
        <w:tc>
          <w:tcPr>
            <w:tcW w:w="735" w:type="pct"/>
            <w:shd w:val="clear" w:color="auto" w:fill="auto"/>
          </w:tcPr>
          <w:p w14:paraId="3CC72DAF" w14:textId="1D0545FA" w:rsidR="00CB512E" w:rsidRPr="00941204" w:rsidRDefault="00144B9E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12.83</w:t>
            </w:r>
          </w:p>
        </w:tc>
        <w:tc>
          <w:tcPr>
            <w:tcW w:w="163" w:type="pct"/>
            <w:shd w:val="clear" w:color="auto" w:fill="auto"/>
          </w:tcPr>
          <w:p w14:paraId="40307435" w14:textId="77777777" w:rsidR="00CB512E" w:rsidRPr="00941204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shd w:val="clear" w:color="auto" w:fill="auto"/>
          </w:tcPr>
          <w:p w14:paraId="1DE6E2BB" w14:textId="4B32CEB1" w:rsidR="00CB512E" w:rsidRPr="00941204" w:rsidRDefault="00144B9E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147,145,838.83</w:t>
            </w:r>
          </w:p>
        </w:tc>
        <w:tc>
          <w:tcPr>
            <w:tcW w:w="855" w:type="pct"/>
            <w:shd w:val="clear" w:color="auto" w:fill="auto"/>
          </w:tcPr>
          <w:p w14:paraId="3D94F2BB" w14:textId="6A8F1BE8" w:rsidR="00CB512E" w:rsidRPr="00941204" w:rsidRDefault="00144B9E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395,456,465.33</w:t>
            </w:r>
          </w:p>
        </w:tc>
      </w:tr>
      <w:tr w:rsidR="00CB512E" w:rsidRPr="00941204" w14:paraId="393488F4" w14:textId="77777777" w:rsidTr="00941204">
        <w:trPr>
          <w:trHeight w:val="20"/>
        </w:trPr>
        <w:tc>
          <w:tcPr>
            <w:tcW w:w="1586" w:type="pct"/>
            <w:shd w:val="clear" w:color="auto" w:fill="auto"/>
            <w:vAlign w:val="bottom"/>
          </w:tcPr>
          <w:p w14:paraId="6712F59C" w14:textId="77777777" w:rsidR="00CB512E" w:rsidRPr="00941204" w:rsidRDefault="00CB512E" w:rsidP="00CB512E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เอกชนแห่งหนึ่ง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5D655968" w14:textId="6A035338" w:rsidR="00CB512E" w:rsidRPr="00941204" w:rsidRDefault="00144B9E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26.93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423CEAA" w14:textId="6E54A3BB" w:rsidR="00CB512E" w:rsidRPr="00941204" w:rsidRDefault="00144B9E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12.43</w:t>
            </w: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3CBC081B" w14:textId="77777777" w:rsidR="00CB512E" w:rsidRPr="00941204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</w:tcPr>
          <w:p w14:paraId="148FBE11" w14:textId="7B8F0D04" w:rsidR="00CB512E" w:rsidRPr="00941204" w:rsidRDefault="00144B9E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386,421,808.08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697B45E0" w14:textId="7F9BC3FB" w:rsidR="00CB512E" w:rsidRPr="00941204" w:rsidRDefault="00144B9E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383,177,570.09</w:t>
            </w:r>
          </w:p>
        </w:tc>
      </w:tr>
      <w:tr w:rsidR="00CB512E" w:rsidRPr="00941204" w14:paraId="0714CC41" w14:textId="77777777" w:rsidTr="00941204">
        <w:trPr>
          <w:trHeight w:val="20"/>
        </w:trPr>
        <w:tc>
          <w:tcPr>
            <w:tcW w:w="1586" w:type="pct"/>
            <w:shd w:val="clear" w:color="auto" w:fill="auto"/>
            <w:vAlign w:val="center"/>
          </w:tcPr>
          <w:p w14:paraId="2F76C5AB" w14:textId="77777777" w:rsidR="00CB512E" w:rsidRPr="00941204" w:rsidRDefault="00CB512E" w:rsidP="00144B9E">
            <w:pPr>
              <w:ind w:firstLine="60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GB" w:bidi="ar-SA"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A0078" w14:textId="1F2F6190" w:rsidR="00CB512E" w:rsidRPr="00941204" w:rsidRDefault="00144B9E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37.19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0E326" w14:textId="0B87D3CB" w:rsidR="00CB512E" w:rsidRPr="00941204" w:rsidRDefault="00144B9E" w:rsidP="00144B9E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25.26</w:t>
            </w:r>
          </w:p>
        </w:tc>
        <w:tc>
          <w:tcPr>
            <w:tcW w:w="1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6DD7B" w14:textId="77777777" w:rsidR="00CB512E" w:rsidRPr="00941204" w:rsidRDefault="00CB512E" w:rsidP="00CB512E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B85C2" w14:textId="4BDC5057" w:rsidR="00CB512E" w:rsidRPr="00941204" w:rsidRDefault="00144B9E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533,567,646.91</w:t>
            </w:r>
          </w:p>
        </w:tc>
        <w:tc>
          <w:tcPr>
            <w:tcW w:w="8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747A8" w14:textId="2D3F4C87" w:rsidR="00CB512E" w:rsidRPr="00941204" w:rsidRDefault="00144B9E" w:rsidP="00144B9E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778,634,035.42</w:t>
            </w:r>
          </w:p>
        </w:tc>
      </w:tr>
      <w:bookmarkEnd w:id="41"/>
    </w:tbl>
    <w:p w14:paraId="43EC9362" w14:textId="77777777" w:rsidR="00767AEC" w:rsidRDefault="00767AEC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7D9DAF1B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355CFDC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A4DABFB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297301F4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1A70494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9DF2177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4CCB8B13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AC956EC" w14:textId="77777777" w:rsidR="00093375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669D8587" w14:textId="77777777" w:rsidR="00093375" w:rsidRPr="00300DC4" w:rsidRDefault="00093375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60F6E0B" w14:textId="77777777" w:rsidR="009C69C6" w:rsidRPr="00FA121D" w:rsidRDefault="00FA121D" w:rsidP="00FA121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A121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</w:t>
      </w:r>
    </w:p>
    <w:p w14:paraId="68FD6B45" w14:textId="77777777" w:rsidR="009C69C6" w:rsidRDefault="009C69C6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0916A6" w14:textId="6D23D2CF" w:rsidR="009C69C6" w:rsidRDefault="00FA121D" w:rsidP="00FA121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A121D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FA121D">
        <w:rPr>
          <w:rFonts w:ascii="Angsana New" w:hAnsi="Angsana New" w:cs="Angsana New"/>
          <w:sz w:val="30"/>
          <w:szCs w:val="30"/>
        </w:rPr>
        <w:t xml:space="preserve">   </w:t>
      </w:r>
      <w:r w:rsidRPr="00FA121D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FA121D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0B78D4">
        <w:rPr>
          <w:rFonts w:ascii="Angsana New" w:hAnsi="Angsana New" w:cs="Angsana New"/>
          <w:sz w:val="30"/>
          <w:szCs w:val="30"/>
          <w:lang w:val="en-US"/>
        </w:rPr>
        <w:t>31</w:t>
      </w:r>
      <w:r w:rsidR="00AD0F5F" w:rsidRPr="0083535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B78D4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AD0F5F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/>
          <w:sz w:val="30"/>
          <w:szCs w:val="30"/>
        </w:rPr>
        <w:t>25</w:t>
      </w:r>
      <w:r w:rsidR="000B78D4">
        <w:rPr>
          <w:rFonts w:ascii="Angsana New" w:hAnsi="Angsana New" w:cs="Angsana New"/>
          <w:sz w:val="30"/>
          <w:szCs w:val="30"/>
          <w:lang w:val="en-US"/>
        </w:rPr>
        <w:t>68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A121D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7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B6BD50" w14:textId="77777777" w:rsidR="00FA121D" w:rsidRPr="00FA121D" w:rsidRDefault="00FA121D" w:rsidP="00FA121D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130"/>
        <w:gridCol w:w="1985"/>
        <w:gridCol w:w="1795"/>
      </w:tblGrid>
      <w:tr w:rsidR="00FA121D" w:rsidRPr="00591D49" w14:paraId="3FAC5A50" w14:textId="77777777" w:rsidTr="00AD0F5F">
        <w:tc>
          <w:tcPr>
            <w:tcW w:w="5130" w:type="dxa"/>
            <w:shd w:val="clear" w:color="auto" w:fill="auto"/>
          </w:tcPr>
          <w:p w14:paraId="3D898C31" w14:textId="77777777" w:rsidR="00FA121D" w:rsidRPr="00591D49" w:rsidRDefault="00FA121D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0D3FD61" w14:textId="39C9AAE0" w:rsidR="00FA121D" w:rsidRPr="00591D49" w:rsidRDefault="00FA121D" w:rsidP="00FA121D">
            <w:pPr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 w:eastAsia="zh-CN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 w:eastAsia="zh-CN"/>
              </w:rPr>
              <w:t>(</w:t>
            </w: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 w:eastAsia="zh-CN"/>
              </w:rPr>
              <w:t xml:space="preserve">หน่วย </w:t>
            </w: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 w:eastAsia="zh-CN"/>
              </w:rPr>
              <w:t>:</w:t>
            </w: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 w:eastAsia="zh-CN"/>
              </w:rPr>
              <w:t xml:space="preserve"> บาท</w:t>
            </w: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 w:eastAsia="zh-CN"/>
              </w:rPr>
              <w:t>)</w:t>
            </w:r>
          </w:p>
        </w:tc>
      </w:tr>
      <w:tr w:rsidR="0088357B" w:rsidRPr="00591D49" w14:paraId="4719DE84" w14:textId="77777777" w:rsidTr="00AD0F5F">
        <w:tc>
          <w:tcPr>
            <w:tcW w:w="5130" w:type="dxa"/>
            <w:shd w:val="clear" w:color="auto" w:fill="auto"/>
          </w:tcPr>
          <w:p w14:paraId="5211945D" w14:textId="77777777" w:rsidR="0088357B" w:rsidRPr="00591D49" w:rsidRDefault="0088357B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0775A3CF" w14:textId="77777777" w:rsidR="0088357B" w:rsidRPr="00591D49" w:rsidRDefault="0088357B" w:rsidP="0088357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ส่วนงานดำเนินงาน</w:t>
            </w:r>
          </w:p>
        </w:tc>
      </w:tr>
      <w:tr w:rsidR="00FA121D" w:rsidRPr="00591D49" w14:paraId="3141538C" w14:textId="77777777" w:rsidTr="00AD0F5F">
        <w:tc>
          <w:tcPr>
            <w:tcW w:w="5130" w:type="dxa"/>
            <w:shd w:val="clear" w:color="auto" w:fill="auto"/>
          </w:tcPr>
          <w:p w14:paraId="467A4F23" w14:textId="77777777" w:rsidR="00FA121D" w:rsidRPr="00591D49" w:rsidRDefault="00FA121D" w:rsidP="00FA121D">
            <w:pPr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5D3ABBBE" w14:textId="77777777" w:rsidR="00FA121D" w:rsidRPr="00591D49" w:rsidRDefault="00FA121D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A121D" w:rsidRPr="00591D49" w14:paraId="77691CC4" w14:textId="77777777" w:rsidTr="00AD0F5F">
        <w:tc>
          <w:tcPr>
            <w:tcW w:w="5130" w:type="dxa"/>
            <w:shd w:val="clear" w:color="auto" w:fill="auto"/>
          </w:tcPr>
          <w:p w14:paraId="322EEE70" w14:textId="77777777" w:rsidR="00FA121D" w:rsidRPr="00591D49" w:rsidRDefault="00FA121D" w:rsidP="00FA121D">
            <w:pPr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4D7E0A97" w14:textId="133A2C7E" w:rsidR="00FA121D" w:rsidRPr="00591D49" w:rsidRDefault="00FA121D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31</w:t>
            </w:r>
            <w:r w:rsidR="00F453FA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A121D" w:rsidRPr="00591D49" w14:paraId="7BD79B47" w14:textId="77777777" w:rsidTr="00AD0F5F">
        <w:tc>
          <w:tcPr>
            <w:tcW w:w="5130" w:type="dxa"/>
            <w:shd w:val="clear" w:color="auto" w:fill="auto"/>
          </w:tcPr>
          <w:p w14:paraId="16818A36" w14:textId="77777777" w:rsidR="00FA121D" w:rsidRPr="00591D49" w:rsidRDefault="00FA121D" w:rsidP="00FA121D">
            <w:pPr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9FE89A" w14:textId="18ADFFA8" w:rsidR="00FA121D" w:rsidRPr="00591D49" w:rsidRDefault="000B78D4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2568</w:t>
            </w:r>
          </w:p>
        </w:tc>
        <w:tc>
          <w:tcPr>
            <w:tcW w:w="1795" w:type="dxa"/>
            <w:shd w:val="clear" w:color="auto" w:fill="auto"/>
            <w:hideMark/>
          </w:tcPr>
          <w:p w14:paraId="4BAB0B26" w14:textId="6FE4A502" w:rsidR="00FA121D" w:rsidRPr="00591D49" w:rsidRDefault="000B78D4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FA121D" w:rsidRPr="00591D49" w14:paraId="357A3E77" w14:textId="77777777" w:rsidTr="00AD0F5F">
        <w:tc>
          <w:tcPr>
            <w:tcW w:w="5130" w:type="dxa"/>
          </w:tcPr>
          <w:p w14:paraId="196CE7E9" w14:textId="77777777" w:rsidR="00FA121D" w:rsidRPr="00591D49" w:rsidRDefault="00FA121D" w:rsidP="00E10F48">
            <w:pPr>
              <w:ind w:left="-110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02098587" w14:textId="12457CDA" w:rsidR="00FA121D" w:rsidRPr="00A25755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1,434,825,223.89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</w:tcPr>
          <w:p w14:paraId="42544224" w14:textId="264C8050" w:rsidR="00FA121D" w:rsidRPr="00591D49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3,093,492,005.45</w:t>
            </w:r>
          </w:p>
        </w:tc>
      </w:tr>
      <w:tr w:rsidR="00FA121D" w:rsidRPr="00591D49" w14:paraId="6FE5C31B" w14:textId="77777777" w:rsidTr="00AD0F5F">
        <w:trPr>
          <w:trHeight w:val="171"/>
        </w:trPr>
        <w:tc>
          <w:tcPr>
            <w:tcW w:w="5130" w:type="dxa"/>
          </w:tcPr>
          <w:p w14:paraId="2DBB2E7A" w14:textId="5ACB1244" w:rsidR="00FA121D" w:rsidRPr="00591D49" w:rsidRDefault="00FA121D" w:rsidP="00E10F48">
            <w:pPr>
              <w:ind w:left="-110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รายได้จำแนกตาม</w:t>
            </w: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ส่วนงาน</w:t>
            </w:r>
          </w:p>
        </w:tc>
        <w:tc>
          <w:tcPr>
            <w:tcW w:w="1985" w:type="dxa"/>
          </w:tcPr>
          <w:p w14:paraId="00F2D099" w14:textId="77777777" w:rsidR="00FA121D" w:rsidRPr="00A25755" w:rsidRDefault="00FA121D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</w:tcPr>
          <w:p w14:paraId="7E391BA0" w14:textId="77777777" w:rsidR="00FA121D" w:rsidRPr="00591D49" w:rsidRDefault="00FA121D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</w:tr>
      <w:tr w:rsidR="00FA121D" w:rsidRPr="00591D49" w14:paraId="67774DC4" w14:textId="77777777" w:rsidTr="00AD0F5F">
        <w:trPr>
          <w:trHeight w:val="171"/>
        </w:trPr>
        <w:tc>
          <w:tcPr>
            <w:tcW w:w="5130" w:type="dxa"/>
          </w:tcPr>
          <w:p w14:paraId="5C7AE376" w14:textId="77777777" w:rsidR="00FA121D" w:rsidRPr="00591D49" w:rsidRDefault="00E10F48" w:rsidP="00E10F48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ส่วนงาน</w:t>
            </w:r>
            <w:r w:rsidR="00316931" w:rsidRPr="00316931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985" w:type="dxa"/>
          </w:tcPr>
          <w:p w14:paraId="7174FB0F" w14:textId="15E34EF6" w:rsidR="00FA121D" w:rsidRPr="00A25755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1,434,825,223.89</w:t>
            </w:r>
          </w:p>
        </w:tc>
        <w:tc>
          <w:tcPr>
            <w:tcW w:w="1795" w:type="dxa"/>
          </w:tcPr>
          <w:p w14:paraId="2FD05C72" w14:textId="0AE4DA1F" w:rsidR="00FA121D" w:rsidRPr="00591D49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3,083,360,482.85</w:t>
            </w:r>
          </w:p>
        </w:tc>
      </w:tr>
      <w:tr w:rsidR="007B3CF5" w:rsidRPr="00591D49" w14:paraId="1605875A" w14:textId="77777777" w:rsidTr="00AD0F5F">
        <w:trPr>
          <w:trHeight w:val="171"/>
        </w:trPr>
        <w:tc>
          <w:tcPr>
            <w:tcW w:w="5130" w:type="dxa"/>
          </w:tcPr>
          <w:p w14:paraId="66EF3590" w14:textId="77777777" w:rsidR="007B3CF5" w:rsidRPr="00591D49" w:rsidRDefault="007B3CF5" w:rsidP="00E10F48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ส่วนงาน</w:t>
            </w:r>
            <w:r w:rsidR="00316931" w:rsidRPr="00316931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1985" w:type="dxa"/>
          </w:tcPr>
          <w:p w14:paraId="01E6BB98" w14:textId="4142E478" w:rsidR="007B3CF5" w:rsidRPr="00F453FA" w:rsidRDefault="00F453FA" w:rsidP="00BC2A13">
            <w:pPr>
              <w:ind w:left="-78" w:right="-137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95" w:type="dxa"/>
          </w:tcPr>
          <w:p w14:paraId="0BB76760" w14:textId="5C4E858C" w:rsidR="007B3CF5" w:rsidRPr="00591D49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10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131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522.60</w:t>
            </w:r>
          </w:p>
        </w:tc>
      </w:tr>
      <w:tr w:rsidR="00FA121D" w:rsidRPr="00591D49" w14:paraId="5E492E09" w14:textId="77777777" w:rsidTr="00AD0F5F">
        <w:trPr>
          <w:trHeight w:val="171"/>
        </w:trPr>
        <w:tc>
          <w:tcPr>
            <w:tcW w:w="5130" w:type="dxa"/>
            <w:hideMark/>
          </w:tcPr>
          <w:p w14:paraId="6D263803" w14:textId="77777777" w:rsidR="00FA121D" w:rsidRPr="00591D49" w:rsidRDefault="00FA121D" w:rsidP="00E10F48">
            <w:pPr>
              <w:ind w:left="-11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รายได้จำแนกตามภาระที่ต้องปฏิบัติโดย</w:t>
            </w:r>
          </w:p>
        </w:tc>
        <w:tc>
          <w:tcPr>
            <w:tcW w:w="1985" w:type="dxa"/>
          </w:tcPr>
          <w:p w14:paraId="6E3FC21C" w14:textId="77777777" w:rsidR="00FA121D" w:rsidRPr="00A25755" w:rsidRDefault="00FA121D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</w:tcPr>
          <w:p w14:paraId="1F06ADE0" w14:textId="77777777" w:rsidR="00FA121D" w:rsidRPr="00591D49" w:rsidRDefault="00FA121D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</w:tr>
      <w:tr w:rsidR="00AC58CA" w:rsidRPr="00591D49" w14:paraId="34FE1B61" w14:textId="77777777" w:rsidTr="00AD0F5F">
        <w:trPr>
          <w:trHeight w:val="171"/>
        </w:trPr>
        <w:tc>
          <w:tcPr>
            <w:tcW w:w="5130" w:type="dxa"/>
          </w:tcPr>
          <w:p w14:paraId="3877E9EF" w14:textId="77777777" w:rsidR="00AC58CA" w:rsidRPr="00591D49" w:rsidRDefault="00AC58CA" w:rsidP="00AC58CA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400DD7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985" w:type="dxa"/>
          </w:tcPr>
          <w:p w14:paraId="6B56476B" w14:textId="534DF542" w:rsidR="00AC58CA" w:rsidRPr="00A25755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1,434,825,223.89</w:t>
            </w:r>
          </w:p>
        </w:tc>
        <w:tc>
          <w:tcPr>
            <w:tcW w:w="1795" w:type="dxa"/>
          </w:tcPr>
          <w:p w14:paraId="67FECCA7" w14:textId="020AD8DD" w:rsidR="00AC58CA" w:rsidRPr="00591D49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3,083,360,482.85</w:t>
            </w:r>
          </w:p>
        </w:tc>
      </w:tr>
      <w:tr w:rsidR="00AC58CA" w:rsidRPr="00591D49" w14:paraId="40625EDB" w14:textId="77777777" w:rsidTr="00AD0F5F">
        <w:trPr>
          <w:trHeight w:val="199"/>
        </w:trPr>
        <w:tc>
          <w:tcPr>
            <w:tcW w:w="5130" w:type="dxa"/>
            <w:hideMark/>
          </w:tcPr>
          <w:p w14:paraId="136D239F" w14:textId="77777777" w:rsidR="00AC58CA" w:rsidRPr="00591D49" w:rsidRDefault="00AC58CA" w:rsidP="00AC58CA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7B3CF5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ณ</w:t>
            </w:r>
            <w:r w:rsidRPr="007B3CF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7B3CF5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เวลาใดเวลาหนึ่ง</w:t>
            </w:r>
          </w:p>
        </w:tc>
        <w:tc>
          <w:tcPr>
            <w:tcW w:w="1985" w:type="dxa"/>
          </w:tcPr>
          <w:p w14:paraId="5CFC33E5" w14:textId="2FB81A14" w:rsidR="00AC58CA" w:rsidRPr="00F453FA" w:rsidRDefault="00F453FA" w:rsidP="00BC2A13">
            <w:pPr>
              <w:ind w:left="-78" w:right="-137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95" w:type="dxa"/>
          </w:tcPr>
          <w:p w14:paraId="525FCDAE" w14:textId="108350BF" w:rsidR="00AC58CA" w:rsidRPr="00591D49" w:rsidRDefault="00F453FA" w:rsidP="00F453FA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10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131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F453FA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522.60</w:t>
            </w:r>
          </w:p>
        </w:tc>
      </w:tr>
    </w:tbl>
    <w:p w14:paraId="7F25B365" w14:textId="77777777" w:rsidR="00300DC4" w:rsidRPr="00300DC4" w:rsidRDefault="00300DC4" w:rsidP="00B452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249FDA2" w14:textId="77777777" w:rsidR="00405136" w:rsidRDefault="00E10F48" w:rsidP="00E10F48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10F48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B941801" w14:textId="77777777" w:rsidR="00E10F48" w:rsidRPr="00E10F48" w:rsidRDefault="00E10F48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B69A445" w14:textId="0F03E56A" w:rsidR="00E10F48" w:rsidRDefault="00E10F48" w:rsidP="00E10F4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E10F48">
        <w:rPr>
          <w:rFonts w:ascii="Angsana New" w:hAnsi="Angsana New" w:cs="Angsana New" w:hint="cs"/>
          <w:sz w:val="30"/>
          <w:szCs w:val="30"/>
          <w:cs/>
        </w:rPr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E10F48">
        <w:rPr>
          <w:rFonts w:ascii="Angsana New" w:hAnsi="Angsana New" w:cs="Angsana New"/>
          <w:sz w:val="30"/>
          <w:szCs w:val="30"/>
        </w:rPr>
        <w:t xml:space="preserve"> </w:t>
      </w:r>
      <w:r w:rsidR="000B78D4">
        <w:rPr>
          <w:rFonts w:ascii="Angsana New" w:hAnsi="Angsana New" w:cs="Angsana New"/>
          <w:sz w:val="30"/>
          <w:szCs w:val="30"/>
          <w:lang w:val="en-US"/>
        </w:rPr>
        <w:t>31</w:t>
      </w:r>
      <w:r w:rsidRPr="00E10F48">
        <w:rPr>
          <w:rFonts w:ascii="Angsana New" w:hAnsi="Angsana New" w:cs="Angsana New"/>
          <w:sz w:val="30"/>
          <w:szCs w:val="30"/>
        </w:rPr>
        <w:t xml:space="preserve"> </w:t>
      </w:r>
      <w:r w:rsidR="000B78D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F48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8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E10F48">
        <w:rPr>
          <w:rFonts w:ascii="Angsana New" w:hAnsi="Angsana New" w:cs="Angsana New"/>
          <w:sz w:val="30"/>
          <w:szCs w:val="30"/>
        </w:rPr>
        <w:t>31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E10F48">
        <w:rPr>
          <w:rFonts w:ascii="Angsana New" w:hAnsi="Angsana New" w:cs="Angsana New"/>
          <w:sz w:val="30"/>
          <w:szCs w:val="30"/>
        </w:rPr>
        <w:t>25</w:t>
      </w:r>
      <w:r w:rsidR="000B78D4">
        <w:rPr>
          <w:rFonts w:ascii="Angsana New" w:hAnsi="Angsana New" w:cs="Angsana New"/>
          <w:sz w:val="30"/>
          <w:szCs w:val="30"/>
          <w:lang w:val="en-US"/>
        </w:rPr>
        <w:t>67</w:t>
      </w:r>
      <w:r w:rsidRPr="00E10F48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4ECFD6F6" w14:textId="77777777" w:rsidR="00767AEC" w:rsidRDefault="00767AEC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01"/>
        <w:gridCol w:w="3685"/>
      </w:tblGrid>
      <w:tr w:rsidR="00C44AA1" w:rsidRPr="00C44AA1" w14:paraId="392AA820" w14:textId="77777777" w:rsidTr="004A2B72">
        <w:tc>
          <w:tcPr>
            <w:tcW w:w="2410" w:type="dxa"/>
            <w:shd w:val="clear" w:color="auto" w:fill="auto"/>
          </w:tcPr>
          <w:p w14:paraId="16768ACA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CB71EAE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820D4FF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1" w:type="dxa"/>
            <w:shd w:val="clear" w:color="auto" w:fill="auto"/>
          </w:tcPr>
          <w:p w14:paraId="1E982809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shd w:val="clear" w:color="auto" w:fill="auto"/>
          </w:tcPr>
          <w:p w14:paraId="4E449C3D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(หน่วย: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C44AA1" w:rsidRPr="00C44AA1" w14:paraId="145EB889" w14:textId="77777777" w:rsidTr="004A2B72">
        <w:tc>
          <w:tcPr>
            <w:tcW w:w="2410" w:type="dxa"/>
            <w:shd w:val="clear" w:color="auto" w:fill="auto"/>
          </w:tcPr>
          <w:p w14:paraId="3480B6E8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12" w:type="dxa"/>
            <w:gridSpan w:val="4"/>
            <w:shd w:val="clear" w:color="auto" w:fill="auto"/>
          </w:tcPr>
          <w:p w14:paraId="48F5AF9B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4AA1" w:rsidRPr="00C44AA1" w14:paraId="1A3D3D7B" w14:textId="77777777" w:rsidTr="004A2B72">
        <w:tc>
          <w:tcPr>
            <w:tcW w:w="2410" w:type="dxa"/>
            <w:shd w:val="clear" w:color="auto" w:fill="auto"/>
            <w:vAlign w:val="bottom"/>
          </w:tcPr>
          <w:p w14:paraId="10DA107A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8B6CE59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816DE63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605E3C54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0D0157B8" w14:textId="77777777" w:rsidTr="004A2B72">
        <w:tc>
          <w:tcPr>
            <w:tcW w:w="2410" w:type="dxa"/>
            <w:vMerge w:val="restart"/>
            <w:shd w:val="clear" w:color="auto" w:fill="auto"/>
            <w:vAlign w:val="bottom"/>
          </w:tcPr>
          <w:p w14:paraId="3A6C5ECB" w14:textId="77777777" w:rsidR="004530C9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รายการสินทรัพย์</w:t>
            </w:r>
          </w:p>
          <w:p w14:paraId="6A7D53AE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500346B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01" w:type="dxa"/>
            <w:vMerge w:val="restart"/>
            <w:shd w:val="clear" w:color="auto" w:fill="auto"/>
            <w:vAlign w:val="bottom"/>
          </w:tcPr>
          <w:p w14:paraId="17AB270C" w14:textId="77777777" w:rsidR="000B78D4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ลำดับชั้น</w:t>
            </w:r>
          </w:p>
          <w:p w14:paraId="53E7D086" w14:textId="23BFFF20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3685" w:type="dxa"/>
            <w:vMerge w:val="restart"/>
            <w:shd w:val="clear" w:color="auto" w:fill="auto"/>
            <w:vAlign w:val="bottom"/>
          </w:tcPr>
          <w:p w14:paraId="7F3794D8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  <w:p w14:paraId="12561F74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3614EDB2" w14:textId="77777777" w:rsidTr="004A2B72"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A0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2E4D03E" w14:textId="79EE232F" w:rsidR="004530C9" w:rsidRPr="00C44AA1" w:rsidRDefault="000B78D4" w:rsidP="00C44AA1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15A440" w14:textId="257BAAEF" w:rsidR="004530C9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 w:rsidR="004530C9"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B2143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7E479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0B78D4" w:rsidRPr="00C44AA1" w14:paraId="370490DF" w14:textId="77777777" w:rsidTr="004A2B72"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BEF832E" w14:textId="64602193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เงินลงทุนในกองทุนเปิด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885A6C" w14:textId="69420E93" w:rsidR="000B78D4" w:rsidRPr="00AC58CA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1.17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01AB7E" w14:textId="2EC09B38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AC58CA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>1.1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7B1CB478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14:paraId="17446C89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0B78D4" w:rsidRPr="00C44AA1" w14:paraId="41999239" w14:textId="77777777" w:rsidTr="004A2B72">
        <w:tc>
          <w:tcPr>
            <w:tcW w:w="2410" w:type="dxa"/>
            <w:shd w:val="clear" w:color="auto" w:fill="auto"/>
          </w:tcPr>
          <w:p w14:paraId="45369154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597226F2" w14:textId="19D68D00" w:rsidR="000B78D4" w:rsidRPr="00AC58CA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34" w:type="dxa"/>
            <w:shd w:val="clear" w:color="auto" w:fill="auto"/>
          </w:tcPr>
          <w:p w14:paraId="0B4CED2E" w14:textId="21300938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01" w:type="dxa"/>
            <w:shd w:val="clear" w:color="auto" w:fill="auto"/>
          </w:tcPr>
          <w:p w14:paraId="2133BA55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14:paraId="58800055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  <w:tr w:rsidR="000B78D4" w:rsidRPr="00C44AA1" w14:paraId="730336F2" w14:textId="77777777" w:rsidTr="004A2B72">
        <w:tc>
          <w:tcPr>
            <w:tcW w:w="2410" w:type="dxa"/>
            <w:shd w:val="clear" w:color="auto" w:fill="auto"/>
          </w:tcPr>
          <w:p w14:paraId="3B8B6A47" w14:textId="77777777" w:rsidR="000B78D4" w:rsidRPr="00020D39" w:rsidRDefault="000B78D4" w:rsidP="000B78D4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92" w:type="dxa"/>
            <w:shd w:val="clear" w:color="auto" w:fill="auto"/>
          </w:tcPr>
          <w:p w14:paraId="6E78E9E6" w14:textId="334EFC55" w:rsidR="000B78D4" w:rsidRPr="00AC58CA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34" w:type="dxa"/>
            <w:shd w:val="clear" w:color="auto" w:fill="auto"/>
          </w:tcPr>
          <w:p w14:paraId="2FB22107" w14:textId="53E004D1" w:rsidR="000B78D4" w:rsidRDefault="000B78D4" w:rsidP="000B78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01" w:type="dxa"/>
            <w:shd w:val="clear" w:color="auto" w:fill="auto"/>
          </w:tcPr>
          <w:p w14:paraId="5FA9E8C6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14:paraId="1453EEF7" w14:textId="77777777" w:rsidR="000B78D4" w:rsidRPr="00C44AA1" w:rsidRDefault="000B78D4" w:rsidP="000B78D4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</w:tbl>
    <w:p w14:paraId="41E8F12D" w14:textId="77777777" w:rsidR="000B78D4" w:rsidRDefault="000B78D4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1FD6FAA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5A9FDBD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5AD9CEC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718E96C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1C51DBA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5225E83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AA03A6D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3DB05A4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6C1DCE83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F69521E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DA4941D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7425514F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4C838FBC" w14:textId="77777777" w:rsidR="00BC2A13" w:rsidRPr="00E10F48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EFFF246" w14:textId="6107C5F4" w:rsidR="00405136" w:rsidRDefault="00E10F48" w:rsidP="00E10F4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E10F4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เกี่ยวกับหนี้สินทางการเงินของกลุ่มบริษัทที่เปิดเผยมูลค่ายุติธรรมแยกแสดงตามลำดับชั้นของมูลค่ายุติธรรม ณ </w:t>
      </w:r>
      <w:bookmarkStart w:id="42" w:name="_Hlk166636507"/>
      <w:r w:rsidR="000B78D4" w:rsidRPr="000B78D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B78D4" w:rsidRPr="000B78D4">
        <w:rPr>
          <w:rFonts w:ascii="Angsana New" w:hAnsi="Angsana New" w:cs="Angsana New"/>
          <w:sz w:val="30"/>
          <w:szCs w:val="30"/>
        </w:rPr>
        <w:t xml:space="preserve"> </w:t>
      </w:r>
      <w:r w:rsidR="000B78D4" w:rsidRPr="000B78D4">
        <w:rPr>
          <w:rFonts w:ascii="Angsana New" w:hAnsi="Angsana New" w:cs="Angsana New"/>
          <w:sz w:val="30"/>
          <w:szCs w:val="30"/>
          <w:lang w:val="en-US"/>
        </w:rPr>
        <w:t>31</w:t>
      </w:r>
      <w:r w:rsidR="000B78D4" w:rsidRPr="000B78D4">
        <w:rPr>
          <w:rFonts w:ascii="Angsana New" w:hAnsi="Angsana New" w:cs="Angsana New"/>
          <w:sz w:val="30"/>
          <w:szCs w:val="30"/>
        </w:rPr>
        <w:t xml:space="preserve"> </w:t>
      </w:r>
      <w:r w:rsidR="000B78D4" w:rsidRPr="000B78D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B78D4" w:rsidRPr="000B78D4">
        <w:rPr>
          <w:rFonts w:ascii="Angsana New" w:hAnsi="Angsana New" w:cs="Angsana New"/>
          <w:sz w:val="30"/>
          <w:szCs w:val="30"/>
          <w:cs/>
        </w:rPr>
        <w:t xml:space="preserve"> </w:t>
      </w:r>
      <w:r w:rsidR="000B78D4" w:rsidRPr="000B78D4">
        <w:rPr>
          <w:rFonts w:ascii="Angsana New" w:hAnsi="Angsana New" w:cs="Angsana New"/>
          <w:sz w:val="30"/>
          <w:szCs w:val="30"/>
        </w:rPr>
        <w:t>256</w:t>
      </w:r>
      <w:r w:rsidR="000B78D4" w:rsidRPr="000B78D4">
        <w:rPr>
          <w:rFonts w:ascii="Angsana New" w:hAnsi="Angsana New" w:cs="Angsana New"/>
          <w:sz w:val="30"/>
          <w:szCs w:val="30"/>
          <w:lang w:val="en-US"/>
        </w:rPr>
        <w:t>8</w:t>
      </w:r>
      <w:r w:rsidR="000B78D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0F48">
        <w:rPr>
          <w:rFonts w:ascii="Angsana New" w:hAnsi="Angsana New" w:cs="Angsana New"/>
          <w:sz w:val="30"/>
          <w:szCs w:val="30"/>
          <w:cs/>
        </w:rPr>
        <w:t>และ</w:t>
      </w:r>
      <w:r w:rsidRPr="00E10F4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F48">
        <w:rPr>
          <w:rFonts w:ascii="Angsana New" w:hAnsi="Angsana New" w:cs="Angsana New"/>
          <w:sz w:val="30"/>
          <w:szCs w:val="30"/>
        </w:rPr>
        <w:t>31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10F48">
        <w:rPr>
          <w:rFonts w:ascii="Angsana New" w:hAnsi="Angsana New" w:cs="Angsana New"/>
          <w:sz w:val="30"/>
          <w:szCs w:val="30"/>
        </w:rPr>
        <w:t>256</w:t>
      </w:r>
      <w:r w:rsidR="000B78D4">
        <w:rPr>
          <w:rFonts w:ascii="Angsana New" w:hAnsi="Angsana New" w:cs="Angsana New"/>
          <w:sz w:val="30"/>
          <w:szCs w:val="30"/>
          <w:lang w:val="en-US"/>
        </w:rPr>
        <w:t>7</w:t>
      </w:r>
      <w:r w:rsidRPr="00E10F48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2"/>
      <w:r w:rsidRPr="00E10F48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BFE3FFE" w14:textId="77777777" w:rsidR="00E10F48" w:rsidRPr="00731E41" w:rsidRDefault="00E10F48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97" w:type="dxa"/>
        <w:tblInd w:w="567" w:type="dxa"/>
        <w:tblLook w:val="04A0" w:firstRow="1" w:lastRow="0" w:firstColumn="1" w:lastColumn="0" w:noHBand="0" w:noVBand="1"/>
      </w:tblPr>
      <w:tblGrid>
        <w:gridCol w:w="2268"/>
        <w:gridCol w:w="1276"/>
        <w:gridCol w:w="1307"/>
        <w:gridCol w:w="1350"/>
        <w:gridCol w:w="1260"/>
        <w:gridCol w:w="1436"/>
      </w:tblGrid>
      <w:tr w:rsidR="00E10F48" w:rsidRPr="00E10F48" w14:paraId="1BC88CBB" w14:textId="77777777" w:rsidTr="00BC2A13">
        <w:tc>
          <w:tcPr>
            <w:tcW w:w="2268" w:type="dxa"/>
            <w:shd w:val="clear" w:color="auto" w:fill="auto"/>
          </w:tcPr>
          <w:p w14:paraId="63E9E7EF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73B4FC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  <w:shd w:val="clear" w:color="auto" w:fill="auto"/>
          </w:tcPr>
          <w:p w14:paraId="34F2F65F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7E277A5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  <w:gridSpan w:val="2"/>
            <w:shd w:val="clear" w:color="auto" w:fill="auto"/>
          </w:tcPr>
          <w:p w14:paraId="7614ECAD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(หน่วย:</w:t>
            </w:r>
            <w:r w:rsidRPr="00E10F48"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  <w:t xml:space="preserve"> </w:t>
            </w: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ล้าน</w:t>
            </w: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E10F48" w:rsidRPr="00E10F48" w14:paraId="2679AE1A" w14:textId="77777777" w:rsidTr="00BC2A13">
        <w:tc>
          <w:tcPr>
            <w:tcW w:w="2268" w:type="dxa"/>
            <w:shd w:val="clear" w:color="auto" w:fill="auto"/>
          </w:tcPr>
          <w:p w14:paraId="77CB9A5A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9" w:type="dxa"/>
            <w:gridSpan w:val="5"/>
            <w:shd w:val="clear" w:color="auto" w:fill="auto"/>
          </w:tcPr>
          <w:p w14:paraId="58ED6648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10F48" w:rsidRPr="00E10F48" w14:paraId="60496AF1" w14:textId="77777777" w:rsidTr="00BC2A13">
        <w:tc>
          <w:tcPr>
            <w:tcW w:w="2268" w:type="dxa"/>
            <w:shd w:val="clear" w:color="auto" w:fill="auto"/>
            <w:vAlign w:val="center"/>
          </w:tcPr>
          <w:p w14:paraId="2518DC09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45BE0EC6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749A30A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F0079B1" w14:textId="77777777" w:rsidR="00E10F48" w:rsidRPr="00E10F48" w:rsidRDefault="00E10F48" w:rsidP="00E10F4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4530C9" w:rsidRPr="00E10F48" w14:paraId="2A7C451C" w14:textId="77777777" w:rsidTr="00BC2A13">
        <w:tc>
          <w:tcPr>
            <w:tcW w:w="2268" w:type="dxa"/>
            <w:shd w:val="clear" w:color="auto" w:fill="auto"/>
            <w:vAlign w:val="center"/>
          </w:tcPr>
          <w:p w14:paraId="7B98921D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272A5853" w14:textId="73189D56" w:rsidR="004530C9" w:rsidRPr="00E10F48" w:rsidRDefault="000B78D4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</w:t>
            </w:r>
            <w:r w:rsidRPr="000B78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มีนาคม </w:t>
            </w:r>
            <w:r w:rsidRP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E8B3050" w14:textId="2CDDF146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</w:t>
            </w: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256</w:t>
            </w:r>
            <w:r w:rsidR="000B78D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C91D77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4530C9" w:rsidRPr="00E10F48" w14:paraId="58BCAED8" w14:textId="77777777" w:rsidTr="00BC2A13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05B4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CE750" w14:textId="17609FE8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ราคาตามบัญชี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F948" w14:textId="70E342C6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8D129" w14:textId="5985884F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ราคาตามบัญชี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05CDA" w14:textId="72CB2B91" w:rsidR="004530C9" w:rsidRPr="00E10F48" w:rsidRDefault="004530C9" w:rsidP="00BC2A1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7197E" w14:textId="77777777" w:rsidR="004530C9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ลำดับชั้น</w:t>
            </w:r>
          </w:p>
          <w:p w14:paraId="7EA9F22D" w14:textId="77777777" w:rsidR="004530C9" w:rsidRPr="00E10F48" w:rsidRDefault="004530C9" w:rsidP="004530C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0F48">
              <w:rPr>
                <w:rFonts w:ascii="Angsana New" w:eastAsia="Brush Script MT" w:hAnsi="Angsana New" w:cs="Angsan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0B78D4" w:rsidRPr="00E10F48" w14:paraId="562B1E15" w14:textId="77777777" w:rsidTr="00BC2A13">
        <w:tc>
          <w:tcPr>
            <w:tcW w:w="2268" w:type="dxa"/>
            <w:shd w:val="clear" w:color="auto" w:fill="auto"/>
          </w:tcPr>
          <w:p w14:paraId="598C701B" w14:textId="77777777" w:rsidR="000B78D4" w:rsidRPr="00E10F48" w:rsidRDefault="000B78D4" w:rsidP="000B78D4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7BB59B44" w14:textId="5788CAB8" w:rsidR="000B78D4" w:rsidRPr="00293880" w:rsidRDefault="000B78D4" w:rsidP="000B78D4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363.41</w:t>
            </w:r>
          </w:p>
        </w:tc>
        <w:tc>
          <w:tcPr>
            <w:tcW w:w="1307" w:type="dxa"/>
            <w:shd w:val="clear" w:color="auto" w:fill="auto"/>
          </w:tcPr>
          <w:p w14:paraId="01126948" w14:textId="54B4A0CB" w:rsidR="000B78D4" w:rsidRPr="00293880" w:rsidRDefault="000B78D4" w:rsidP="000B78D4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366.03</w:t>
            </w:r>
          </w:p>
        </w:tc>
        <w:tc>
          <w:tcPr>
            <w:tcW w:w="1350" w:type="dxa"/>
            <w:shd w:val="clear" w:color="auto" w:fill="auto"/>
          </w:tcPr>
          <w:p w14:paraId="3A5DA016" w14:textId="0F7372B3" w:rsidR="000B78D4" w:rsidRPr="004954B3" w:rsidRDefault="000B78D4" w:rsidP="000B78D4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215.73</w:t>
            </w:r>
          </w:p>
        </w:tc>
        <w:tc>
          <w:tcPr>
            <w:tcW w:w="1260" w:type="dxa"/>
            <w:shd w:val="clear" w:color="auto" w:fill="auto"/>
          </w:tcPr>
          <w:p w14:paraId="34D336EC" w14:textId="41CC6F6C" w:rsidR="000B78D4" w:rsidRPr="00E10F48" w:rsidRDefault="000B78D4" w:rsidP="000B78D4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216.37</w:t>
            </w:r>
          </w:p>
        </w:tc>
        <w:tc>
          <w:tcPr>
            <w:tcW w:w="1436" w:type="dxa"/>
            <w:shd w:val="clear" w:color="auto" w:fill="auto"/>
          </w:tcPr>
          <w:p w14:paraId="25EED341" w14:textId="77777777" w:rsidR="000B78D4" w:rsidRPr="00E10F48" w:rsidRDefault="000B78D4" w:rsidP="000B78D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E10F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 xml:space="preserve">ระดับ </w:t>
            </w:r>
            <w:r w:rsidRPr="00E10F48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14:paraId="4F2DF1AE" w14:textId="77777777" w:rsidR="00297C51" w:rsidRPr="00731E41" w:rsidRDefault="00297C51" w:rsidP="00E10F4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09D8930" w14:textId="77777777" w:rsidR="00731E41" w:rsidRPr="00731E41" w:rsidRDefault="00731E41" w:rsidP="00731E41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1E41">
        <w:rPr>
          <w:rFonts w:ascii="Angsana New" w:hAnsi="Angsana New" w:cs="Angsana New" w:hint="cs"/>
          <w:sz w:val="30"/>
          <w:szCs w:val="30"/>
          <w:cs/>
          <w:lang w:val="en-US"/>
        </w:rPr>
        <w:t>เทคนิคการประเมินหุ้นกู้ใช้มูลค่าที่ประกาศจากสมาคมตราสารหนี้ไทย ณ วันสิ้นรอบระยะเวลารายงาน</w:t>
      </w:r>
    </w:p>
    <w:p w14:paraId="4405330D" w14:textId="77777777" w:rsidR="005F7131" w:rsidRDefault="005F7131" w:rsidP="00FB78B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6845B95" w14:textId="77777777" w:rsidR="00731E41" w:rsidRPr="00731E41" w:rsidRDefault="00731E41" w:rsidP="00731E4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31E41">
        <w:rPr>
          <w:rFonts w:ascii="Angsana New" w:hAnsi="Angsana New" w:cs="Angsana New" w:hint="cs"/>
          <w:sz w:val="30"/>
          <w:szCs w:val="30"/>
          <w:u w:val="single"/>
          <w:cs/>
        </w:rPr>
        <w:t>รายการที่ไม่กระทบกระแสเงินสด</w:t>
      </w:r>
    </w:p>
    <w:p w14:paraId="6EBA1F25" w14:textId="77777777" w:rsidR="002B4F1E" w:rsidRPr="002B4F1E" w:rsidRDefault="002B4F1E" w:rsidP="00731E4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49BB3C" w14:textId="77777777" w:rsidR="00731E41" w:rsidRDefault="00731E41" w:rsidP="00361786">
      <w:pPr>
        <w:ind w:left="540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31E41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</w:p>
    <w:p w14:paraId="28A0E31C" w14:textId="77777777" w:rsidR="002B4F1E" w:rsidRPr="002B4F1E" w:rsidRDefault="002B4F1E" w:rsidP="00731E41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30" w:type="dxa"/>
        <w:tblInd w:w="55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170"/>
        <w:gridCol w:w="1260"/>
        <w:gridCol w:w="1170"/>
      </w:tblGrid>
      <w:tr w:rsidR="007B3CF5" w:rsidRPr="004A2B72" w14:paraId="7049CCCC" w14:textId="77777777">
        <w:trPr>
          <w:tblHeader/>
        </w:trPr>
        <w:tc>
          <w:tcPr>
            <w:tcW w:w="3870" w:type="dxa"/>
            <w:shd w:val="clear" w:color="auto" w:fill="auto"/>
          </w:tcPr>
          <w:p w14:paraId="3F357BD1" w14:textId="77777777" w:rsidR="007B3CF5" w:rsidRPr="004A2B72" w:rsidRDefault="007B3CF5" w:rsidP="00731E41">
            <w:pPr>
              <w:jc w:val="thaiDistribute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bookmarkStart w:id="43" w:name="_Hlk77163182"/>
          </w:p>
        </w:tc>
        <w:tc>
          <w:tcPr>
            <w:tcW w:w="1260" w:type="dxa"/>
            <w:shd w:val="clear" w:color="auto" w:fill="auto"/>
          </w:tcPr>
          <w:p w14:paraId="01DBE82E" w14:textId="77777777" w:rsidR="007B3CF5" w:rsidRPr="004A2B72" w:rsidRDefault="007B3CF5" w:rsidP="00731E41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66EBB9" w14:textId="77777777" w:rsidR="007B3CF5" w:rsidRPr="004A2B72" w:rsidRDefault="007B3CF5" w:rsidP="00731E41">
            <w:pPr>
              <w:tabs>
                <w:tab w:val="decimal" w:pos="864"/>
              </w:tabs>
              <w:ind w:right="127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436E0F32" w14:textId="71A02CC4" w:rsidR="007B3CF5" w:rsidRPr="004A2B72" w:rsidRDefault="007B3CF5" w:rsidP="007B3CF5">
            <w:pPr>
              <w:tabs>
                <w:tab w:val="decimal" w:pos="864"/>
              </w:tabs>
              <w:ind w:right="80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(</w:t>
            </w:r>
            <w:proofErr w:type="gramStart"/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หน่วย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 xml:space="preserve"> :</w:t>
            </w:r>
            <w:proofErr w:type="gramEnd"/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บาท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)</w:t>
            </w:r>
          </w:p>
        </w:tc>
      </w:tr>
      <w:tr w:rsidR="002B4F1E" w:rsidRPr="004A2B72" w14:paraId="71817626" w14:textId="77777777" w:rsidTr="00583BAC">
        <w:trPr>
          <w:tblHeader/>
        </w:trPr>
        <w:tc>
          <w:tcPr>
            <w:tcW w:w="3870" w:type="dxa"/>
            <w:shd w:val="clear" w:color="auto" w:fill="auto"/>
          </w:tcPr>
          <w:p w14:paraId="5A42B3EE" w14:textId="77777777" w:rsidR="002B4F1E" w:rsidRPr="004A2B72" w:rsidRDefault="002B4F1E" w:rsidP="00731E41">
            <w:pPr>
              <w:jc w:val="thaiDistribute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BFD9B2F" w14:textId="77777777" w:rsidR="002B4F1E" w:rsidRPr="004A2B72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B373F3A" w14:textId="77777777" w:rsidR="002B4F1E" w:rsidRPr="004A2B72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B4F1E" w:rsidRPr="004A2B72" w14:paraId="1967DF75" w14:textId="77777777" w:rsidTr="00583BAC">
        <w:trPr>
          <w:tblHeader/>
        </w:trPr>
        <w:tc>
          <w:tcPr>
            <w:tcW w:w="3870" w:type="dxa"/>
            <w:shd w:val="clear" w:color="auto" w:fill="auto"/>
          </w:tcPr>
          <w:p w14:paraId="0E9E8718" w14:textId="77777777" w:rsidR="002B4F1E" w:rsidRPr="004A2B72" w:rsidRDefault="002B4F1E" w:rsidP="00731E41">
            <w:pPr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72B15DC9" w14:textId="0F81334A" w:rsidR="002B4F1E" w:rsidRPr="004A2B72" w:rsidRDefault="002B4F1E" w:rsidP="00731E41">
            <w:pPr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สำหรับงวด</w:t>
            </w:r>
            <w:r w:rsidR="004A2B72" w:rsidRPr="004A2B72">
              <w:rPr>
                <w:rFonts w:ascii="Angsana New" w:eastAsia="Calibri" w:hAnsi="Angsana New" w:cs="Angsana New" w:hint="cs"/>
                <w:cs/>
                <w:lang w:val="en-US"/>
              </w:rPr>
              <w:t>สาม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เดือนสิ้นสุด</w:t>
            </w:r>
            <w:r w:rsidR="004A2B72" w:rsidRPr="004A2B72">
              <w:rPr>
                <w:rFonts w:ascii="Angsana New" w:eastAsia="Calibri" w:hAnsi="Angsana New" w:cs="Angsana New" w:hint="cs"/>
                <w:cs/>
                <w:lang w:val="en-US"/>
              </w:rPr>
              <w:t xml:space="preserve">วันที่ </w:t>
            </w:r>
            <w:r w:rsidR="004A2B72" w:rsidRPr="004A2B72">
              <w:rPr>
                <w:rFonts w:ascii="Angsana New" w:eastAsia="Calibri" w:hAnsi="Angsana New" w:cs="Angsana New"/>
                <w:lang w:val="en-US"/>
              </w:rPr>
              <w:t>31</w:t>
            </w:r>
            <w:r w:rsidR="004A2B72" w:rsidRPr="004A2B72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 w:rsidR="004A2B72" w:rsidRPr="004A2B72">
              <w:rPr>
                <w:rFonts w:ascii="Angsana New" w:eastAsia="Calibri" w:hAnsi="Angsana New" w:cs="Angsana New" w:hint="cs"/>
                <w:cs/>
                <w:lang w:val="en-US"/>
              </w:rPr>
              <w:t>มีนาคม</w:t>
            </w:r>
          </w:p>
        </w:tc>
      </w:tr>
      <w:tr w:rsidR="004A2B72" w:rsidRPr="004A2B72" w14:paraId="63DE0350" w14:textId="77777777" w:rsidTr="00583BAC">
        <w:trPr>
          <w:tblHeader/>
        </w:trPr>
        <w:tc>
          <w:tcPr>
            <w:tcW w:w="3870" w:type="dxa"/>
            <w:shd w:val="clear" w:color="auto" w:fill="auto"/>
          </w:tcPr>
          <w:p w14:paraId="40F453A9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3A5129" w14:textId="3E9C664F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704878C5" w14:textId="56DB9777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2567</w:t>
            </w:r>
          </w:p>
        </w:tc>
        <w:tc>
          <w:tcPr>
            <w:tcW w:w="1260" w:type="dxa"/>
          </w:tcPr>
          <w:p w14:paraId="274E068B" w14:textId="62FCF6FD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2568</w:t>
            </w:r>
          </w:p>
        </w:tc>
        <w:tc>
          <w:tcPr>
            <w:tcW w:w="1170" w:type="dxa"/>
          </w:tcPr>
          <w:p w14:paraId="775DC867" w14:textId="0E735EA0" w:rsidR="004A2B72" w:rsidRPr="004A2B72" w:rsidRDefault="004A2B72" w:rsidP="004A2B72">
            <w:pPr>
              <w:jc w:val="center"/>
              <w:rPr>
                <w:rFonts w:ascii="Angsana New" w:eastAsia="Calibri" w:hAnsi="Angsana New" w:cs="Angsana New"/>
                <w:u w:val="single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u w:val="single"/>
                <w:lang w:val="en-US"/>
              </w:rPr>
              <w:t>2567</w:t>
            </w:r>
          </w:p>
        </w:tc>
      </w:tr>
      <w:tr w:rsidR="004A2B72" w:rsidRPr="004A2B72" w14:paraId="0E581CEB" w14:textId="77777777" w:rsidTr="00583BAC">
        <w:tc>
          <w:tcPr>
            <w:tcW w:w="3870" w:type="dxa"/>
            <w:shd w:val="clear" w:color="auto" w:fill="auto"/>
          </w:tcPr>
          <w:p w14:paraId="5732037B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260" w:type="dxa"/>
            <w:shd w:val="clear" w:color="auto" w:fill="auto"/>
          </w:tcPr>
          <w:p w14:paraId="34BC6358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3C02C2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2B429383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</w:tcPr>
          <w:p w14:paraId="3421C38F" w14:textId="77777777" w:rsidR="004A2B72" w:rsidRPr="004A2B72" w:rsidRDefault="004A2B72" w:rsidP="004A2B72">
            <w:pPr>
              <w:tabs>
                <w:tab w:val="decimal" w:pos="1173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4A2B72" w:rsidRPr="004A2B72" w14:paraId="1D6325DB" w14:textId="77777777" w:rsidTr="00583BAC">
        <w:tc>
          <w:tcPr>
            <w:tcW w:w="3870" w:type="dxa"/>
            <w:shd w:val="clear" w:color="auto" w:fill="auto"/>
          </w:tcPr>
          <w:p w14:paraId="655A2049" w14:textId="77777777" w:rsidR="004A2B72" w:rsidRPr="004A2B72" w:rsidRDefault="004A2B72" w:rsidP="004A2B72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มูลค่าสินทรัพย์ในที่ดิน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4D958435" w14:textId="08463052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459,200.00</w:t>
            </w:r>
          </w:p>
        </w:tc>
        <w:tc>
          <w:tcPr>
            <w:tcW w:w="1170" w:type="dxa"/>
            <w:shd w:val="clear" w:color="auto" w:fill="auto"/>
          </w:tcPr>
          <w:p w14:paraId="7BFDD079" w14:textId="24FD4E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6,201,072.59</w:t>
            </w:r>
          </w:p>
        </w:tc>
        <w:tc>
          <w:tcPr>
            <w:tcW w:w="1260" w:type="dxa"/>
            <w:shd w:val="clear" w:color="auto" w:fill="auto"/>
          </w:tcPr>
          <w:p w14:paraId="5333AF63" w14:textId="780C9776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459,200.00</w:t>
            </w:r>
          </w:p>
        </w:tc>
        <w:tc>
          <w:tcPr>
            <w:tcW w:w="1170" w:type="dxa"/>
            <w:shd w:val="clear" w:color="auto" w:fill="auto"/>
          </w:tcPr>
          <w:p w14:paraId="00DC4581" w14:textId="2D8F1DD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6,201,072.59</w:t>
            </w:r>
          </w:p>
        </w:tc>
      </w:tr>
      <w:tr w:rsidR="004A2B72" w:rsidRPr="004A2B72" w14:paraId="12F09699" w14:textId="77777777" w:rsidTr="00583BAC">
        <w:tc>
          <w:tcPr>
            <w:tcW w:w="3870" w:type="dxa"/>
            <w:shd w:val="clear" w:color="auto" w:fill="auto"/>
          </w:tcPr>
          <w:p w14:paraId="7FAFFAAD" w14:textId="77777777" w:rsidR="004A2B72" w:rsidRPr="004A2B72" w:rsidRDefault="004A2B72" w:rsidP="004A2B72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D30CC6D" w14:textId="4AABEB35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32,144.00</w:t>
            </w:r>
          </w:p>
        </w:tc>
        <w:tc>
          <w:tcPr>
            <w:tcW w:w="1170" w:type="dxa"/>
            <w:shd w:val="clear" w:color="auto" w:fill="auto"/>
          </w:tcPr>
          <w:p w14:paraId="741F4058" w14:textId="3D8579B1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434,075.08</w:t>
            </w:r>
          </w:p>
        </w:tc>
        <w:tc>
          <w:tcPr>
            <w:tcW w:w="1260" w:type="dxa"/>
            <w:shd w:val="clear" w:color="auto" w:fill="auto"/>
          </w:tcPr>
          <w:p w14:paraId="6DF46C7F" w14:textId="2D050510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32,144.00</w:t>
            </w:r>
          </w:p>
        </w:tc>
        <w:tc>
          <w:tcPr>
            <w:tcW w:w="1170" w:type="dxa"/>
            <w:shd w:val="clear" w:color="auto" w:fill="auto"/>
          </w:tcPr>
          <w:p w14:paraId="54F34024" w14:textId="13118FF6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434,075.08</w:t>
            </w:r>
          </w:p>
        </w:tc>
      </w:tr>
      <w:tr w:rsidR="004A2B72" w:rsidRPr="004A2B72" w14:paraId="0E228E02" w14:textId="77777777" w:rsidTr="00583BAC">
        <w:tc>
          <w:tcPr>
            <w:tcW w:w="3870" w:type="dxa"/>
            <w:shd w:val="clear" w:color="auto" w:fill="auto"/>
          </w:tcPr>
          <w:p w14:paraId="32CE262D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ซื้อสินทรัพย์ไม่มีตัวตนอื่นโดยการก่อเจ้าหนี้ค่าสินทรัพย์</w:t>
            </w:r>
          </w:p>
        </w:tc>
        <w:tc>
          <w:tcPr>
            <w:tcW w:w="1260" w:type="dxa"/>
            <w:shd w:val="clear" w:color="auto" w:fill="auto"/>
          </w:tcPr>
          <w:p w14:paraId="299B67D6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EB4E44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3265227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2A9EFF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4A2B72" w:rsidRPr="004A2B72" w14:paraId="4A4C4A88" w14:textId="77777777" w:rsidTr="00583BAC">
        <w:tc>
          <w:tcPr>
            <w:tcW w:w="3870" w:type="dxa"/>
            <w:shd w:val="clear" w:color="auto" w:fill="auto"/>
          </w:tcPr>
          <w:p w14:paraId="5EAE8F62" w14:textId="77777777" w:rsidR="004A2B72" w:rsidRPr="004A2B72" w:rsidRDefault="004A2B72" w:rsidP="004A2B72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มูลค่าสินทรัพย์ในสินทรัพย์ไม่มีตัวตนอื่น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14:paraId="69BF8654" w14:textId="6D73A746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63,000.00</w:t>
            </w:r>
          </w:p>
        </w:tc>
        <w:tc>
          <w:tcPr>
            <w:tcW w:w="1170" w:type="dxa"/>
            <w:shd w:val="clear" w:color="auto" w:fill="auto"/>
          </w:tcPr>
          <w:p w14:paraId="73913BA6" w14:textId="6DD2ADFE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202,000.00</w:t>
            </w:r>
          </w:p>
        </w:tc>
        <w:tc>
          <w:tcPr>
            <w:tcW w:w="1260" w:type="dxa"/>
            <w:shd w:val="clear" w:color="auto" w:fill="auto"/>
          </w:tcPr>
          <w:p w14:paraId="25AA482A" w14:textId="4ACDB121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63,000.00</w:t>
            </w:r>
          </w:p>
        </w:tc>
        <w:tc>
          <w:tcPr>
            <w:tcW w:w="1170" w:type="dxa"/>
            <w:shd w:val="clear" w:color="auto" w:fill="auto"/>
          </w:tcPr>
          <w:p w14:paraId="109F4CA7" w14:textId="1552D971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202,000.00</w:t>
            </w:r>
          </w:p>
        </w:tc>
      </w:tr>
      <w:tr w:rsidR="004A2B72" w:rsidRPr="004A2B72" w14:paraId="3186CA53" w14:textId="77777777" w:rsidTr="00583BAC">
        <w:tc>
          <w:tcPr>
            <w:tcW w:w="3870" w:type="dxa"/>
            <w:shd w:val="clear" w:color="auto" w:fill="auto"/>
          </w:tcPr>
          <w:p w14:paraId="6BD40F28" w14:textId="77777777" w:rsidR="004A2B72" w:rsidRPr="004A2B72" w:rsidRDefault="004A2B72" w:rsidP="004A2B72">
            <w:pPr>
              <w:ind w:left="189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ภาษีมูลค่าเพิ่มจากการซื้อสินทรัพย์ไม่มีตัวตนอื่น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14:paraId="415663DF" w14:textId="557DB843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4,410.00</w:t>
            </w:r>
          </w:p>
        </w:tc>
        <w:tc>
          <w:tcPr>
            <w:tcW w:w="1170" w:type="dxa"/>
            <w:shd w:val="clear" w:color="auto" w:fill="auto"/>
          </w:tcPr>
          <w:p w14:paraId="2A42430C" w14:textId="651B2280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14,140.00</w:t>
            </w:r>
          </w:p>
        </w:tc>
        <w:tc>
          <w:tcPr>
            <w:tcW w:w="1260" w:type="dxa"/>
            <w:shd w:val="clear" w:color="auto" w:fill="auto"/>
          </w:tcPr>
          <w:p w14:paraId="4B12DF74" w14:textId="574F547A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4,410.00</w:t>
            </w:r>
          </w:p>
        </w:tc>
        <w:tc>
          <w:tcPr>
            <w:tcW w:w="1170" w:type="dxa"/>
            <w:shd w:val="clear" w:color="auto" w:fill="auto"/>
          </w:tcPr>
          <w:p w14:paraId="2E13328B" w14:textId="21B556DF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14,140.00</w:t>
            </w:r>
          </w:p>
        </w:tc>
      </w:tr>
      <w:tr w:rsidR="004A2B72" w:rsidRPr="004A2B72" w14:paraId="1649ABC3" w14:textId="77777777" w:rsidTr="00583BAC">
        <w:tc>
          <w:tcPr>
            <w:tcW w:w="3870" w:type="dxa"/>
            <w:shd w:val="clear" w:color="auto" w:fill="auto"/>
          </w:tcPr>
          <w:p w14:paraId="1B0CA51A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เงินกู้ยืมระยะยาวจากสถาบันการเงินเพิ่มขึ้นจาก</w:t>
            </w:r>
          </w:p>
        </w:tc>
        <w:tc>
          <w:tcPr>
            <w:tcW w:w="1260" w:type="dxa"/>
            <w:shd w:val="clear" w:color="auto" w:fill="auto"/>
          </w:tcPr>
          <w:p w14:paraId="4F268CD8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F60F5E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B834E8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D2851E" w14:textId="77777777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</w:tr>
      <w:tr w:rsidR="004A2B72" w:rsidRPr="004A2B72" w14:paraId="79552FB0" w14:textId="77777777" w:rsidTr="00583BAC">
        <w:tc>
          <w:tcPr>
            <w:tcW w:w="3870" w:type="dxa"/>
            <w:shd w:val="clear" w:color="auto" w:fill="auto"/>
          </w:tcPr>
          <w:p w14:paraId="234F25D8" w14:textId="77777777" w:rsidR="004A2B72" w:rsidRPr="004A2B72" w:rsidRDefault="004A2B72" w:rsidP="004A2B72">
            <w:pPr>
              <w:ind w:firstLine="260"/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การจ่ายชำระหนี้สินจากการค้ำประกันตามคำพิพากษา</w:t>
            </w:r>
          </w:p>
        </w:tc>
        <w:tc>
          <w:tcPr>
            <w:tcW w:w="1260" w:type="dxa"/>
            <w:shd w:val="clear" w:color="auto" w:fill="auto"/>
          </w:tcPr>
          <w:p w14:paraId="2E6B8651" w14:textId="12708F60" w:rsidR="004A2B72" w:rsidRPr="004A2B72" w:rsidRDefault="004A2B72" w:rsidP="004A2B72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0CA9C4" w14:textId="02CCAD52" w:rsidR="004A2B72" w:rsidRPr="004A2B72" w:rsidRDefault="004A2B72" w:rsidP="00B77F29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482,949,252.15</w:t>
            </w:r>
          </w:p>
        </w:tc>
        <w:tc>
          <w:tcPr>
            <w:tcW w:w="1260" w:type="dxa"/>
            <w:shd w:val="clear" w:color="auto" w:fill="auto"/>
          </w:tcPr>
          <w:p w14:paraId="76D9A3F5" w14:textId="76BDB890" w:rsidR="004A2B72" w:rsidRPr="004A2B72" w:rsidRDefault="004A2B72" w:rsidP="004A2B72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73F39B" w14:textId="0C6A3236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482,949,252.15</w:t>
            </w:r>
          </w:p>
        </w:tc>
      </w:tr>
      <w:tr w:rsidR="004A2B72" w:rsidRPr="004A2B72" w14:paraId="0857CBC9" w14:textId="77777777" w:rsidTr="00583BAC">
        <w:tc>
          <w:tcPr>
            <w:tcW w:w="3870" w:type="dxa"/>
            <w:shd w:val="clear" w:color="auto" w:fill="auto"/>
          </w:tcPr>
          <w:p w14:paraId="4F5A2003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260" w:type="dxa"/>
            <w:shd w:val="clear" w:color="auto" w:fill="auto"/>
          </w:tcPr>
          <w:p w14:paraId="4F8AE4C3" w14:textId="3F4AE64E" w:rsidR="004A2B72" w:rsidRPr="004A2B72" w:rsidRDefault="004A2B72" w:rsidP="004A2B72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76E63B" w14:textId="337F1D9F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12,678,012.98</w:t>
            </w:r>
          </w:p>
        </w:tc>
        <w:tc>
          <w:tcPr>
            <w:tcW w:w="1260" w:type="dxa"/>
            <w:shd w:val="clear" w:color="auto" w:fill="auto"/>
          </w:tcPr>
          <w:p w14:paraId="526B33A8" w14:textId="518F9BD7" w:rsidR="004A2B72" w:rsidRPr="004A2B72" w:rsidRDefault="004A2B72" w:rsidP="004A2B72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A9A625" w14:textId="60FC8DFB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12,678,012.98</w:t>
            </w:r>
          </w:p>
        </w:tc>
      </w:tr>
      <w:tr w:rsidR="004A2B72" w:rsidRPr="004A2B72" w14:paraId="0AC4029A" w14:textId="77777777" w:rsidTr="00583BAC">
        <w:tc>
          <w:tcPr>
            <w:tcW w:w="3870" w:type="dxa"/>
            <w:shd w:val="clear" w:color="auto" w:fill="auto"/>
          </w:tcPr>
          <w:p w14:paraId="2B3198B1" w14:textId="77777777" w:rsidR="004A2B72" w:rsidRPr="004A2B72" w:rsidRDefault="004A2B72" w:rsidP="004A2B72">
            <w:pPr>
              <w:jc w:val="thaiDistribute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โอน</w:t>
            </w: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สินค้าคงเหลือ</w:t>
            </w:r>
            <w:r w:rsidRPr="004A2B72">
              <w:rPr>
                <w:rFonts w:ascii="Angsana New" w:eastAsia="Calibri" w:hAnsi="Angsana New" w:cs="Angsana New"/>
                <w:cs/>
                <w:lang w:val="en-US"/>
              </w:rPr>
              <w:t>เป็น</w:t>
            </w:r>
            <w:r w:rsidRPr="004A2B72">
              <w:rPr>
                <w:rFonts w:ascii="Angsana New" w:eastAsia="Calibri" w:hAnsi="Angsana New" w:cs="Angsana New" w:hint="cs"/>
                <w:cs/>
                <w:lang w:val="en-US"/>
              </w:rPr>
              <w:t>ที่ดินรอการพัฒนา</w:t>
            </w:r>
          </w:p>
        </w:tc>
        <w:tc>
          <w:tcPr>
            <w:tcW w:w="1260" w:type="dxa"/>
            <w:shd w:val="clear" w:color="auto" w:fill="auto"/>
          </w:tcPr>
          <w:p w14:paraId="28BB7A65" w14:textId="2FE275D7" w:rsidR="004A2B72" w:rsidRPr="004A2B72" w:rsidRDefault="004A2B72" w:rsidP="004A2B72">
            <w:pPr>
              <w:ind w:right="59"/>
              <w:jc w:val="center"/>
              <w:rPr>
                <w:rFonts w:ascii="Angsana New" w:eastAsia="Calibri" w:hAnsi="Angsana New" w:cs="Angsana New"/>
                <w:cs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534218" w14:textId="63D68A9E" w:rsidR="004A2B72" w:rsidRPr="004A2B72" w:rsidRDefault="004A2B72" w:rsidP="004A2B72">
            <w:pPr>
              <w:ind w:right="59"/>
              <w:jc w:val="right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36,634,170.00</w:t>
            </w:r>
          </w:p>
        </w:tc>
        <w:tc>
          <w:tcPr>
            <w:tcW w:w="1260" w:type="dxa"/>
            <w:shd w:val="clear" w:color="auto" w:fill="auto"/>
          </w:tcPr>
          <w:p w14:paraId="041B5E8D" w14:textId="77777777" w:rsidR="004A2B72" w:rsidRPr="004A2B72" w:rsidRDefault="004A2B72" w:rsidP="004A2B72">
            <w:pPr>
              <w:ind w:right="59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06F3CF" w14:textId="77777777" w:rsidR="004A2B72" w:rsidRPr="004A2B72" w:rsidRDefault="004A2B72" w:rsidP="004A2B72">
            <w:pPr>
              <w:ind w:right="-10"/>
              <w:jc w:val="center"/>
              <w:rPr>
                <w:rFonts w:ascii="Angsana New" w:eastAsia="Calibri" w:hAnsi="Angsana New" w:cs="Angsana New"/>
                <w:lang w:val="en-US"/>
              </w:rPr>
            </w:pPr>
            <w:r w:rsidRPr="004A2B72">
              <w:rPr>
                <w:rFonts w:ascii="Angsana New" w:eastAsia="Calibri" w:hAnsi="Angsana New" w:cs="Angsana New"/>
                <w:lang w:val="en-US"/>
              </w:rPr>
              <w:t>-</w:t>
            </w:r>
          </w:p>
        </w:tc>
      </w:tr>
      <w:bookmarkEnd w:id="43"/>
    </w:tbl>
    <w:p w14:paraId="466B28F0" w14:textId="77777777" w:rsidR="004A2B72" w:rsidRDefault="004A2B72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F41BEED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AD19546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A534B8B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810C9D5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04656BA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CD710B8" w14:textId="77777777" w:rsidR="00B77F29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8ABA7A8" w14:textId="77777777" w:rsidR="00B77F29" w:rsidRPr="004A2B72" w:rsidRDefault="00B77F29" w:rsidP="00962A66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D482670" w14:textId="77777777" w:rsidR="000F65F3" w:rsidRPr="00842D29" w:rsidRDefault="00842D29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42D2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03F799E4" w14:textId="77777777" w:rsidR="00842D29" w:rsidRPr="00842D29" w:rsidRDefault="00842D29" w:rsidP="00842D2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4CD77567" w14:textId="668F831F" w:rsidR="007572E0" w:rsidRDefault="006C0B6F" w:rsidP="00361786">
      <w:pPr>
        <w:ind w:left="540" w:firstLine="878"/>
        <w:jc w:val="thaiDistribute"/>
        <w:rPr>
          <w:rFonts w:ascii="Angsana New" w:hAnsi="Angsana New" w:cs="Angsana New"/>
          <w:sz w:val="30"/>
          <w:szCs w:val="30"/>
        </w:rPr>
      </w:pPr>
      <w:bookmarkStart w:id="44" w:name="_Hlk166636812"/>
      <w:r w:rsidRPr="00583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A2B7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มีนาคม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8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และวันที่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31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842D29" w:rsidRPr="00583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842D29" w:rsidRPr="00583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bookmarkEnd w:id="44"/>
      <w:r w:rsidR="007572E0" w:rsidRPr="00583BAC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กลุ่มบริษัทมีภาระผูกพันและหนี้สินที่อาจเกิดขึ้น</w:t>
      </w:r>
      <w:r w:rsidR="00583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572E0" w:rsidRPr="005D17DF">
        <w:rPr>
          <w:rFonts w:ascii="Angsana New" w:hAnsi="Angsana New" w:cs="Angsana New" w:hint="cs"/>
          <w:sz w:val="30"/>
          <w:szCs w:val="30"/>
          <w:cs/>
        </w:rPr>
        <w:t>กับสถาบันการเงินดังนี้</w:t>
      </w:r>
    </w:p>
    <w:p w14:paraId="00BFC564" w14:textId="77777777" w:rsidR="00842D29" w:rsidRPr="00842D29" w:rsidRDefault="00842D29" w:rsidP="00842D29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1"/>
        <w:gridCol w:w="990"/>
        <w:gridCol w:w="963"/>
        <w:gridCol w:w="990"/>
        <w:gridCol w:w="90"/>
        <w:gridCol w:w="990"/>
        <w:gridCol w:w="1080"/>
        <w:gridCol w:w="1017"/>
      </w:tblGrid>
      <w:tr w:rsidR="00842D29" w:rsidRPr="006C1E22" w14:paraId="361A31CE" w14:textId="77777777" w:rsidTr="00CF6AE7">
        <w:tc>
          <w:tcPr>
            <w:tcW w:w="8811" w:type="dxa"/>
            <w:gridSpan w:val="8"/>
            <w:vAlign w:val="bottom"/>
          </w:tcPr>
          <w:p w14:paraId="5804400E" w14:textId="77777777" w:rsidR="00842D29" w:rsidRPr="006C1E22" w:rsidRDefault="00842D29" w:rsidP="00842D2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bookmarkStart w:id="45" w:name="_Hlk166239377"/>
            <w:r w:rsidRPr="006C1E22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842D29" w:rsidRPr="006C1E22" w14:paraId="286CF87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5F56D2D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36A19CF" w14:textId="77777777" w:rsidR="00842D29" w:rsidRPr="006C1E22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6C1E2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842D29" w:rsidRPr="006C1E22" w14:paraId="1DCA4BC3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7848DAC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33BF247" w14:textId="77777777" w:rsidR="00842D29" w:rsidRPr="006C1E22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6C1E22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842D29" w:rsidRPr="006C1E22" w14:paraId="61A20EAD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4C933A1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65CEA5BE" w14:textId="44654A29" w:rsidR="00842D29" w:rsidRPr="006C1E22" w:rsidRDefault="004A2B72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="004530C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43B94669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14:paraId="35CF0290" w14:textId="46272E98" w:rsidR="00842D29" w:rsidRPr="006C1E22" w:rsidRDefault="004A2B72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ธันวาคม </w:t>
            </w:r>
            <w:r w:rsidR="00842D29" w:rsidRPr="006C1E2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7</w:t>
            </w:r>
          </w:p>
        </w:tc>
      </w:tr>
      <w:tr w:rsidR="00842D29" w:rsidRPr="006C1E22" w14:paraId="0EC83D6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119DDD0" w14:textId="77777777" w:rsidR="00842D29" w:rsidRPr="006C1E22" w:rsidRDefault="00842D29" w:rsidP="00842D29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85F3BAB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880F76B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06A0BE15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5FA8E8FE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FF4F68" w14:textId="77777777" w:rsidR="00842D29" w:rsidRPr="006C1E22" w:rsidRDefault="00842D29" w:rsidP="00842D29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769641A3" w14:textId="77777777" w:rsidR="00842D29" w:rsidRPr="006C1E22" w:rsidRDefault="00842D29" w:rsidP="00842D29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7D6109F7" w14:textId="77777777" w:rsidR="00842D29" w:rsidRPr="006C1E22" w:rsidRDefault="00842D29" w:rsidP="00842D29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6C1E22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F6AE7" w:rsidRPr="006C1E22" w14:paraId="63E39DE7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32E81E7D" w14:textId="63AC1822" w:rsidR="00CF6AE7" w:rsidRPr="006C1E22" w:rsidRDefault="00CF6AE7" w:rsidP="00CF6AE7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</w:rPr>
              <w:t>เงินเบิกเกินบัญชี</w:t>
            </w:r>
            <w:r w:rsidR="00B867CD">
              <w:rPr>
                <w:rFonts w:ascii="Angsana New" w:hAnsi="Angsana New" w:cs="Angsana New" w:hint="cs"/>
                <w:cs/>
              </w:rPr>
              <w:t>และเงินกู้ยืมระยะสั้น</w:t>
            </w:r>
          </w:p>
        </w:tc>
        <w:tc>
          <w:tcPr>
            <w:tcW w:w="990" w:type="dxa"/>
          </w:tcPr>
          <w:p w14:paraId="0DE6703D" w14:textId="0C259664" w:rsidR="00CF6AE7" w:rsidRPr="00FE21AA" w:rsidRDefault="00A61D3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70</w:t>
            </w:r>
            <w:r w:rsidR="00CF6AE7" w:rsidRPr="00FE21AA">
              <w:rPr>
                <w:rFonts w:ascii="Angsana New" w:eastAsia="Cordia New" w:hAnsi="Angsana New" w:cs="Angsana New" w:hint="cs"/>
                <w:cs/>
                <w:lang w:val="en-US"/>
              </w:rPr>
              <w:t>.00</w:t>
            </w:r>
          </w:p>
        </w:tc>
        <w:tc>
          <w:tcPr>
            <w:tcW w:w="963" w:type="dxa"/>
          </w:tcPr>
          <w:p w14:paraId="5C6C8AEE" w14:textId="3F98761F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A27E81">
              <w:rPr>
                <w:rFonts w:ascii="Angsana New" w:eastAsia="Cordia New" w:hAnsi="Angsana New" w:cs="Angsana New"/>
                <w:lang w:val="en-US"/>
              </w:rPr>
              <w:t>(</w:t>
            </w:r>
            <w:r w:rsidR="00A61D37">
              <w:rPr>
                <w:rFonts w:ascii="Angsana New" w:eastAsia="Cordia New" w:hAnsi="Angsana New" w:cs="Angsana New"/>
                <w:lang w:val="en-US"/>
              </w:rPr>
              <w:t>59.</w:t>
            </w:r>
            <w:r w:rsidR="007A3004">
              <w:rPr>
                <w:rFonts w:ascii="Angsana New" w:eastAsia="Cordia New" w:hAnsi="Angsana New" w:cs="Angsana New"/>
                <w:lang w:val="en-US"/>
              </w:rPr>
              <w:t>05</w:t>
            </w:r>
            <w:r w:rsidRPr="00A27E81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4B1AC432" w14:textId="48331DD7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10.95</w:t>
            </w:r>
          </w:p>
        </w:tc>
        <w:tc>
          <w:tcPr>
            <w:tcW w:w="90" w:type="dxa"/>
          </w:tcPr>
          <w:p w14:paraId="5CE5960B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BA02B4" w14:textId="3053DD7B" w:rsidR="00CF6AE7" w:rsidRPr="006C1E22" w:rsidRDefault="008735D6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70</w:t>
            </w:r>
            <w:r w:rsidR="00CF6AE7" w:rsidRPr="007F684D">
              <w:rPr>
                <w:rFonts w:ascii="Angsana New" w:eastAsia="Cordia New" w:hAnsi="Angsana New" w:cs="Angsana New"/>
                <w:cs/>
                <w:lang w:val="en-US"/>
              </w:rPr>
              <w:t>.00</w:t>
            </w:r>
          </w:p>
        </w:tc>
        <w:tc>
          <w:tcPr>
            <w:tcW w:w="1080" w:type="dxa"/>
          </w:tcPr>
          <w:p w14:paraId="7106A401" w14:textId="7AD16D5E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</w:t>
            </w:r>
            <w:r w:rsidR="008735D6">
              <w:rPr>
                <w:rFonts w:ascii="Angsana New" w:eastAsia="Cordia New" w:hAnsi="Angsana New" w:cs="Angsana New"/>
                <w:lang w:val="en-US"/>
              </w:rPr>
              <w:t>52.03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26CEBADE" w14:textId="08CC0820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17.9</w:t>
            </w:r>
            <w:r>
              <w:rPr>
                <w:rFonts w:ascii="Angsana New" w:eastAsia="Cordia New" w:hAnsi="Angsana New" w:cs="Angsana New"/>
                <w:lang w:val="en-US"/>
              </w:rPr>
              <w:t>7</w:t>
            </w:r>
          </w:p>
        </w:tc>
      </w:tr>
      <w:tr w:rsidR="00CF6AE7" w:rsidRPr="006C1E22" w14:paraId="3046A3C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2E2D9D28" w14:textId="77777777" w:rsidR="00CF6AE7" w:rsidRPr="006C1E22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F2D323" w14:textId="64DB58B4" w:rsidR="00CF6AE7" w:rsidRPr="007B1664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A61D37">
              <w:rPr>
                <w:rFonts w:ascii="Angsana New" w:hAnsi="Angsana New" w:cs="Angsana New"/>
                <w:lang w:val="en-US"/>
              </w:rPr>
              <w:t>62</w:t>
            </w:r>
            <w:r>
              <w:rPr>
                <w:rFonts w:ascii="Angsana New" w:hAnsi="Angsana New" w:cs="Angsana New"/>
                <w:lang w:val="en-US"/>
              </w:rPr>
              <w:t>.95</w:t>
            </w:r>
          </w:p>
        </w:tc>
        <w:tc>
          <w:tcPr>
            <w:tcW w:w="963" w:type="dxa"/>
            <w:vAlign w:val="bottom"/>
          </w:tcPr>
          <w:p w14:paraId="4C9AA3C1" w14:textId="506F68B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hAnsi="Angsana New" w:cs="Angsana New"/>
                <w:cs/>
              </w:rPr>
              <w:t>(</w:t>
            </w:r>
            <w:r w:rsidR="007B1664">
              <w:rPr>
                <w:rFonts w:ascii="Angsana New" w:hAnsi="Angsana New" w:cs="Angsana New"/>
                <w:lang w:val="en-US"/>
              </w:rPr>
              <w:t>4</w:t>
            </w:r>
            <w:r w:rsidR="00A61D37">
              <w:rPr>
                <w:rFonts w:ascii="Angsana New" w:hAnsi="Angsana New" w:cs="Angsana New"/>
                <w:lang w:val="en-US"/>
              </w:rPr>
              <w:t>50</w:t>
            </w:r>
            <w:r w:rsidR="007B1664">
              <w:rPr>
                <w:rFonts w:ascii="Angsana New" w:hAnsi="Angsana New" w:cs="Angsana New"/>
                <w:lang w:val="en-US"/>
              </w:rPr>
              <w:t>.30</w:t>
            </w:r>
            <w:r w:rsidRPr="00FE21A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3890C3C" w14:textId="6C53943E" w:rsidR="00CF6AE7" w:rsidRPr="007B1664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112.65</w:t>
            </w:r>
          </w:p>
        </w:tc>
        <w:tc>
          <w:tcPr>
            <w:tcW w:w="90" w:type="dxa"/>
          </w:tcPr>
          <w:p w14:paraId="1BA753EF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BAE25" w14:textId="52DB3F0E" w:rsidR="00CF6AE7" w:rsidRPr="006C1E22" w:rsidRDefault="008735D6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585</w:t>
            </w:r>
            <w:r w:rsidR="00CF6AE7" w:rsidRPr="007F684D">
              <w:rPr>
                <w:rFonts w:ascii="Angsana New" w:hAnsi="Angsana New" w:cs="Angsana New"/>
                <w:cs/>
              </w:rPr>
              <w:t>.45</w:t>
            </w:r>
          </w:p>
        </w:tc>
        <w:tc>
          <w:tcPr>
            <w:tcW w:w="1080" w:type="dxa"/>
            <w:vAlign w:val="bottom"/>
          </w:tcPr>
          <w:p w14:paraId="5B64B5BB" w14:textId="22A0F89A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hAnsi="Angsana New" w:cs="Angsana New"/>
                <w:cs/>
              </w:rPr>
              <w:t>(</w:t>
            </w:r>
            <w:r w:rsidR="00A61D37">
              <w:rPr>
                <w:rFonts w:ascii="Angsana New" w:hAnsi="Angsana New" w:cs="Angsana New"/>
                <w:lang w:val="en-US"/>
              </w:rPr>
              <w:t>472.80</w:t>
            </w:r>
            <w:r w:rsidRPr="007F684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419C9D2D" w14:textId="3D92CB6D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hAnsi="Angsana New" w:cs="Angsana New"/>
                <w:cs/>
              </w:rPr>
              <w:t>112.65</w:t>
            </w:r>
          </w:p>
        </w:tc>
      </w:tr>
      <w:tr w:rsidR="00CF6AE7" w:rsidRPr="006C1E22" w14:paraId="186C7DC1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21071B96" w14:textId="77777777" w:rsidR="00CF6AE7" w:rsidRPr="006C1E22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8BA05BC" w14:textId="5E3E00A7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16,618.70</w:t>
            </w:r>
          </w:p>
        </w:tc>
        <w:tc>
          <w:tcPr>
            <w:tcW w:w="963" w:type="dxa"/>
          </w:tcPr>
          <w:p w14:paraId="037AD8A3" w14:textId="08A153AC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7B1664">
              <w:rPr>
                <w:rFonts w:ascii="Angsana New" w:eastAsia="Cordia New" w:hAnsi="Angsana New" w:cs="Angsana New"/>
                <w:lang w:val="en-US"/>
              </w:rPr>
              <w:t>8,847.85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1AD5A8CE" w14:textId="515953C4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7,770.</w:t>
            </w:r>
            <w:r w:rsidR="003E2BE4">
              <w:rPr>
                <w:rFonts w:ascii="Angsana New" w:eastAsia="Cordia New" w:hAnsi="Angsana New" w:cs="Angsana New"/>
                <w:lang w:val="en-US"/>
              </w:rPr>
              <w:t>85</w:t>
            </w:r>
          </w:p>
        </w:tc>
        <w:tc>
          <w:tcPr>
            <w:tcW w:w="90" w:type="dxa"/>
          </w:tcPr>
          <w:p w14:paraId="11B9942C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760B58" w14:textId="7692D334" w:rsidR="00CF6AE7" w:rsidRPr="006C1E22" w:rsidRDefault="00CF6AE7" w:rsidP="00CF6AE7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16,629.95</w:t>
            </w:r>
          </w:p>
        </w:tc>
        <w:tc>
          <w:tcPr>
            <w:tcW w:w="1080" w:type="dxa"/>
          </w:tcPr>
          <w:p w14:paraId="269DDAA7" w14:textId="70147F66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(8,</w:t>
            </w:r>
            <w:r>
              <w:rPr>
                <w:rFonts w:ascii="Angsana New" w:eastAsia="Cordia New" w:hAnsi="Angsana New" w:cs="Angsana New"/>
                <w:lang w:val="en-US"/>
              </w:rPr>
              <w:t>985.98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</w:tcPr>
          <w:p w14:paraId="10DA0E8A" w14:textId="091C7C9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7,</w:t>
            </w:r>
            <w:r>
              <w:rPr>
                <w:rFonts w:ascii="Angsana New" w:eastAsia="Cordia New" w:hAnsi="Angsana New" w:cs="Angsana New"/>
                <w:lang w:val="en-US"/>
              </w:rPr>
              <w:t>643.97</w:t>
            </w:r>
          </w:p>
        </w:tc>
      </w:tr>
      <w:tr w:rsidR="00CF6AE7" w:rsidRPr="006C1E22" w14:paraId="07B9091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152122BE" w14:textId="77777777" w:rsidR="00CF6AE7" w:rsidRPr="006C1E22" w:rsidRDefault="00CF6AE7" w:rsidP="00CF6AE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6C1E22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333E8D65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01C32247" w14:textId="77777777" w:rsidR="00CF6AE7" w:rsidRPr="00FE21AA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606B551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3A66AEC2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4B1A27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C36FD32" w14:textId="77777777" w:rsidR="00CF6AE7" w:rsidRPr="006C1E22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549C3563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F6AE7" w:rsidRPr="006C1E22" w14:paraId="64356D2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609E369B" w14:textId="77777777" w:rsidR="00CF6AE7" w:rsidRPr="006C1E22" w:rsidRDefault="00CF6AE7" w:rsidP="00CF6AE7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</w:rPr>
              <w:t xml:space="preserve">    </w:t>
            </w:r>
            <w:r w:rsidRPr="006C1E22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A1B931" w14:textId="29089F32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15,814.24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74A6152" w14:textId="6091819A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7B1664">
              <w:rPr>
                <w:rFonts w:ascii="Angsana New" w:eastAsia="Cordia New" w:hAnsi="Angsana New" w:cs="Angsana New"/>
                <w:lang w:val="en-US"/>
              </w:rPr>
              <w:t>5,961.43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845C70" w14:textId="4B4F194B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9,852.81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6FDAD966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D31E68" w14:textId="696D01BF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16,699.53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425B76" w14:textId="22778956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(6,</w:t>
            </w:r>
            <w:r>
              <w:rPr>
                <w:rFonts w:ascii="Angsana New" w:eastAsia="Cordia New" w:hAnsi="Angsana New" w:cs="Angsana New"/>
                <w:lang w:val="en-US"/>
              </w:rPr>
              <w:t>365.08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3BBBC58" w14:textId="49D96F6F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10,</w:t>
            </w:r>
            <w:r>
              <w:rPr>
                <w:rFonts w:ascii="Angsana New" w:eastAsia="Cordia New" w:hAnsi="Angsana New" w:cs="Angsana New"/>
                <w:lang w:val="en-US"/>
              </w:rPr>
              <w:t>334.45</w:t>
            </w:r>
          </w:p>
        </w:tc>
      </w:tr>
      <w:tr w:rsidR="00CF6AE7" w:rsidRPr="006C1E22" w14:paraId="56A813AA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</w:tcPr>
          <w:p w14:paraId="70AA8F85" w14:textId="77777777" w:rsidR="00CF6AE7" w:rsidRPr="006C1E22" w:rsidRDefault="00CF6AE7" w:rsidP="00CF6AE7">
            <w:pPr>
              <w:ind w:left="360" w:firstLine="49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C1E2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0CD49" w14:textId="07E9ED0B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33,065.89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8E05FFB" w14:textId="2176D93D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7B1664">
              <w:rPr>
                <w:rFonts w:ascii="Angsana New" w:eastAsia="Cordia New" w:hAnsi="Angsana New" w:cs="Angsana New"/>
                <w:lang w:val="en-US"/>
              </w:rPr>
              <w:t>15,318.63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CF00B2" w14:textId="44608431" w:rsidR="00CF6AE7" w:rsidRPr="00FE21AA" w:rsidRDefault="007B1664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17,747.26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5A5A5E57" w14:textId="77777777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219DB" w14:textId="28F62EC4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33,984.9</w:t>
            </w:r>
            <w:r>
              <w:rPr>
                <w:rFonts w:ascii="Angsana New" w:eastAsia="Cordia New" w:hAnsi="Angsana New" w:cs="Angsana New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6C6C5" w14:textId="793AE93E" w:rsidR="00CF6AE7" w:rsidRPr="006C1E22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(15,875.8</w:t>
            </w:r>
            <w:r>
              <w:rPr>
                <w:rFonts w:ascii="Angsana New" w:eastAsia="Cordia New" w:hAnsi="Angsana New" w:cs="Angsana New"/>
                <w:lang w:val="en-US"/>
              </w:rPr>
              <w:t>9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7042FBC" w14:textId="4466F10C" w:rsidR="00CF6AE7" w:rsidRPr="006C1E22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18,109.0</w:t>
            </w:r>
            <w:r>
              <w:rPr>
                <w:rFonts w:ascii="Angsana New" w:eastAsia="Cordia New" w:hAnsi="Angsana New" w:cs="Angsana New"/>
                <w:lang w:val="en-US"/>
              </w:rPr>
              <w:t>4</w:t>
            </w:r>
          </w:p>
        </w:tc>
      </w:tr>
      <w:bookmarkEnd w:id="45"/>
    </w:tbl>
    <w:p w14:paraId="36AA31E6" w14:textId="77777777" w:rsidR="007B3CF5" w:rsidRDefault="007B3CF5" w:rsidP="00842D29">
      <w:pPr>
        <w:tabs>
          <w:tab w:val="left" w:pos="540"/>
        </w:tabs>
        <w:ind w:left="562" w:right="-1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1"/>
        <w:gridCol w:w="990"/>
        <w:gridCol w:w="963"/>
        <w:gridCol w:w="990"/>
        <w:gridCol w:w="90"/>
        <w:gridCol w:w="990"/>
        <w:gridCol w:w="1080"/>
        <w:gridCol w:w="1017"/>
      </w:tblGrid>
      <w:tr w:rsidR="006C0B6F" w:rsidRPr="00842D29" w14:paraId="21A43FED" w14:textId="77777777" w:rsidTr="00CF6AE7">
        <w:tc>
          <w:tcPr>
            <w:tcW w:w="8811" w:type="dxa"/>
            <w:gridSpan w:val="8"/>
            <w:vAlign w:val="bottom"/>
          </w:tcPr>
          <w:p w14:paraId="3A491B2C" w14:textId="77777777" w:rsidR="006C0B6F" w:rsidRPr="00842D29" w:rsidRDefault="006C0B6F" w:rsidP="00A06EB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6C0B6F" w:rsidRPr="00842D29" w14:paraId="7B5C9549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353531E1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4C742DA" w14:textId="77777777" w:rsidR="006C0B6F" w:rsidRPr="00842D29" w:rsidRDefault="00C57616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C57616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C0B6F" w:rsidRPr="00842D29" w14:paraId="7631AADE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29D80789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5FA5C98A" w14:textId="77777777" w:rsidR="006C0B6F" w:rsidRPr="00842D29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842D29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6C0B6F" w:rsidRPr="00842D29" w14:paraId="11AEEB66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6A74EA87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22561BD4" w14:textId="2F884C86" w:rsidR="006C0B6F" w:rsidRPr="00842D29" w:rsidRDefault="00CF6AE7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 xml:space="preserve">31 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6C1E22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</w:t>
            </w:r>
            <w:r w:rsidRPr="006C1E22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5C76653D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14:paraId="4516AB1A" w14:textId="405F2676" w:rsidR="006C0B6F" w:rsidRPr="00842D29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842D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31</w:t>
            </w:r>
            <w:r w:rsidRPr="00842D29">
              <w:rPr>
                <w:rFonts w:ascii="Angsana New" w:hAnsi="Angsana New" w:cs="Angsana New"/>
                <w:snapToGrid w:val="0"/>
                <w:u w:val="single"/>
                <w:cs/>
                <w:lang w:val="en-US" w:eastAsia="th-TH"/>
              </w:rPr>
              <w:t xml:space="preserve"> ธันวาคม </w:t>
            </w:r>
            <w:r w:rsidRPr="00842D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CF6AE7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7</w:t>
            </w:r>
          </w:p>
        </w:tc>
      </w:tr>
      <w:tr w:rsidR="006C0B6F" w:rsidRPr="00842D29" w14:paraId="7506407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91" w:type="dxa"/>
          </w:tcPr>
          <w:p w14:paraId="7E89718E" w14:textId="77777777" w:rsidR="006C0B6F" w:rsidRPr="00842D29" w:rsidRDefault="006C0B6F" w:rsidP="00A06EBB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9D65C0E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2F966E83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391A60F2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4405F716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E4D24C" w14:textId="77777777" w:rsidR="006C0B6F" w:rsidRPr="00842D29" w:rsidRDefault="006C0B6F" w:rsidP="00A06EBB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6C647623" w14:textId="77777777" w:rsidR="006C0B6F" w:rsidRPr="00842D29" w:rsidRDefault="006C0B6F" w:rsidP="00A06EBB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65151652" w14:textId="77777777" w:rsidR="006C0B6F" w:rsidRPr="00842D29" w:rsidRDefault="006C0B6F" w:rsidP="00A06EBB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842D29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F6AE7" w:rsidRPr="00842D29" w14:paraId="3995F6F8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0BE539E2" w14:textId="77777777" w:rsidR="00CF6AE7" w:rsidRPr="00842D29" w:rsidRDefault="00CF6AE7" w:rsidP="00CF6AE7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990" w:type="dxa"/>
          </w:tcPr>
          <w:p w14:paraId="73EA3C62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 w:hint="cs"/>
                <w:cs/>
                <w:lang w:val="en-US"/>
              </w:rPr>
              <w:t>50.00</w:t>
            </w:r>
          </w:p>
        </w:tc>
        <w:tc>
          <w:tcPr>
            <w:tcW w:w="963" w:type="dxa"/>
          </w:tcPr>
          <w:p w14:paraId="7C1B7F06" w14:textId="32C07B25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A27E81">
              <w:rPr>
                <w:rFonts w:ascii="Angsana New" w:eastAsia="Cordia New" w:hAnsi="Angsana New" w:cs="Angsana New"/>
                <w:lang w:val="en-US"/>
              </w:rPr>
              <w:t>39.93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45E4FA19" w14:textId="4EE4BBEC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10.07</w:t>
            </w:r>
          </w:p>
        </w:tc>
        <w:tc>
          <w:tcPr>
            <w:tcW w:w="90" w:type="dxa"/>
          </w:tcPr>
          <w:p w14:paraId="7C5B60BA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9AC2FE" w14:textId="159140FB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cs/>
                <w:lang w:val="en-US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14:paraId="44377B31" w14:textId="61F419E8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(34.03)</w:t>
            </w:r>
          </w:p>
        </w:tc>
        <w:tc>
          <w:tcPr>
            <w:tcW w:w="1017" w:type="dxa"/>
            <w:shd w:val="clear" w:color="auto" w:fill="auto"/>
          </w:tcPr>
          <w:p w14:paraId="1F7DD660" w14:textId="5566ECF2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15.</w:t>
            </w:r>
            <w:r>
              <w:rPr>
                <w:rFonts w:ascii="Angsana New" w:eastAsia="Cordia New" w:hAnsi="Angsana New" w:cs="Angsana New"/>
                <w:lang w:val="en-US"/>
              </w:rPr>
              <w:t>97</w:t>
            </w:r>
          </w:p>
        </w:tc>
      </w:tr>
      <w:tr w:rsidR="00CF6AE7" w:rsidRPr="00842D29" w14:paraId="66657842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4930569E" w14:textId="77777777" w:rsidR="00CF6AE7" w:rsidRPr="00842D29" w:rsidRDefault="00CF6AE7" w:rsidP="00CF6AE7">
            <w:pPr>
              <w:rPr>
                <w:rFonts w:ascii="Angsana New" w:hAnsi="Angsana New" w:cs="Angsana New"/>
                <w:cs/>
              </w:rPr>
            </w:pPr>
            <w:r w:rsidRPr="006C1E2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E77D306" w14:textId="22099853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377.95</w:t>
            </w:r>
          </w:p>
        </w:tc>
        <w:tc>
          <w:tcPr>
            <w:tcW w:w="963" w:type="dxa"/>
          </w:tcPr>
          <w:p w14:paraId="35E76F09" w14:textId="078F3AD5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A27E81">
              <w:rPr>
                <w:rFonts w:ascii="Angsana New" w:eastAsia="Cordia New" w:hAnsi="Angsana New" w:cs="Angsana New"/>
                <w:lang w:val="en-US"/>
              </w:rPr>
              <w:t>377.95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0A9B8EA7" w14:textId="77777777" w:rsidR="00CF6AE7" w:rsidRPr="00FE21AA" w:rsidRDefault="00CF6AE7" w:rsidP="00CF6AE7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FE21A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CBC631B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32AC65" w14:textId="653508F4" w:rsidR="00CF6AE7" w:rsidRPr="00941204" w:rsidRDefault="00CF6AE7" w:rsidP="00941204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400.45</w:t>
            </w:r>
          </w:p>
        </w:tc>
        <w:tc>
          <w:tcPr>
            <w:tcW w:w="1080" w:type="dxa"/>
            <w:shd w:val="clear" w:color="auto" w:fill="auto"/>
          </w:tcPr>
          <w:p w14:paraId="5D0C7143" w14:textId="6C1713C7" w:rsidR="00CF6AE7" w:rsidRPr="00941204" w:rsidRDefault="00CF6AE7" w:rsidP="00941204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(400.45)</w:t>
            </w:r>
          </w:p>
        </w:tc>
        <w:tc>
          <w:tcPr>
            <w:tcW w:w="1017" w:type="dxa"/>
            <w:shd w:val="clear" w:color="auto" w:fill="auto"/>
          </w:tcPr>
          <w:p w14:paraId="4161F79F" w14:textId="670525A5" w:rsidR="00CF6AE7" w:rsidRPr="00842D29" w:rsidRDefault="00CF6AE7" w:rsidP="00CF6AE7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7F684D">
              <w:rPr>
                <w:rFonts w:ascii="Angsana New" w:hAnsi="Angsana New" w:cs="Angsana New"/>
              </w:rPr>
              <w:t>-</w:t>
            </w:r>
          </w:p>
        </w:tc>
      </w:tr>
      <w:tr w:rsidR="00CF6AE7" w:rsidRPr="00842D29" w14:paraId="42DA9B03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5DC37296" w14:textId="77777777" w:rsidR="00CF6AE7" w:rsidRPr="00842D29" w:rsidRDefault="00CF6AE7" w:rsidP="00CF6AE7">
            <w:pPr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E0FD2F0" w14:textId="719F02A1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16,292.07</w:t>
            </w:r>
          </w:p>
        </w:tc>
        <w:tc>
          <w:tcPr>
            <w:tcW w:w="963" w:type="dxa"/>
          </w:tcPr>
          <w:p w14:paraId="301C10FD" w14:textId="5DD3A065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(8,</w:t>
            </w:r>
            <w:r w:rsidR="00A27E81">
              <w:rPr>
                <w:rFonts w:ascii="Angsana New" w:eastAsia="Cordia New" w:hAnsi="Angsana New" w:cs="Angsana New"/>
                <w:lang w:val="en-US"/>
              </w:rPr>
              <w:t>600.67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3FC47E8B" w14:textId="7BCE7CF8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7,691.4</w:t>
            </w:r>
            <w:r w:rsidR="003E2BE4">
              <w:rPr>
                <w:rFonts w:ascii="Angsana New" w:eastAsia="Cordia New" w:hAnsi="Angsana New" w:cs="Angsana New"/>
                <w:lang w:val="en-US"/>
              </w:rPr>
              <w:t>0</w:t>
            </w:r>
          </w:p>
        </w:tc>
        <w:tc>
          <w:tcPr>
            <w:tcW w:w="90" w:type="dxa"/>
          </w:tcPr>
          <w:p w14:paraId="70378305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AA3F92" w14:textId="566E5949" w:rsidR="00CF6AE7" w:rsidRPr="00842D29" w:rsidRDefault="00CF6AE7" w:rsidP="00CF6AE7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16,303.32</w:t>
            </w:r>
          </w:p>
        </w:tc>
        <w:tc>
          <w:tcPr>
            <w:tcW w:w="1080" w:type="dxa"/>
            <w:shd w:val="clear" w:color="auto" w:fill="auto"/>
          </w:tcPr>
          <w:p w14:paraId="4A55751E" w14:textId="34EBCB6A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(8,</w:t>
            </w:r>
            <w:r>
              <w:rPr>
                <w:rFonts w:ascii="Angsana New" w:eastAsia="Cordia New" w:hAnsi="Angsana New" w:cs="Angsana New"/>
                <w:lang w:val="en-US"/>
              </w:rPr>
              <w:t>738.79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4B7AD8C3" w14:textId="4FC17383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7,</w:t>
            </w:r>
            <w:r>
              <w:rPr>
                <w:rFonts w:ascii="Angsana New" w:eastAsia="Cordia New" w:hAnsi="Angsana New" w:cs="Angsana New"/>
                <w:lang w:val="en-US"/>
              </w:rPr>
              <w:t>564.53</w:t>
            </w:r>
          </w:p>
        </w:tc>
      </w:tr>
      <w:tr w:rsidR="00CF6AE7" w:rsidRPr="00842D29" w14:paraId="651E0129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5779AAB0" w14:textId="77777777" w:rsidR="00CF6AE7" w:rsidRPr="00842D29" w:rsidRDefault="00CF6AE7" w:rsidP="00CF6AE7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42D29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719611A7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25302D34" w14:textId="77777777" w:rsidR="00CF6AE7" w:rsidRPr="00FE21AA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442EF58" w14:textId="77777777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6E4D96F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7668B1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9B2152" w14:textId="77777777" w:rsidR="00CF6AE7" w:rsidRPr="00842D29" w:rsidRDefault="00CF6AE7" w:rsidP="00CF6AE7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735A2A84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F6AE7" w:rsidRPr="00842D29" w14:paraId="22DE16F5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  <w:shd w:val="clear" w:color="auto" w:fill="auto"/>
            <w:vAlign w:val="bottom"/>
          </w:tcPr>
          <w:p w14:paraId="4B1F81CC" w14:textId="77777777" w:rsidR="00CF6AE7" w:rsidRPr="00842D29" w:rsidRDefault="00CF6AE7" w:rsidP="00CF6AE7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</w:rPr>
              <w:t xml:space="preserve">    </w:t>
            </w:r>
            <w:r w:rsidRPr="00842D29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C34B46" w14:textId="06C8374E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15,441.87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92B7FF0" w14:textId="769D9342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(5,</w:t>
            </w:r>
            <w:r w:rsidR="00A27E81">
              <w:rPr>
                <w:rFonts w:ascii="Angsana New" w:eastAsia="Cordia New" w:hAnsi="Angsana New" w:cs="Angsana New"/>
                <w:lang w:val="en-US"/>
              </w:rPr>
              <w:t>671.49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D80D47" w14:textId="41A470AE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9,770.38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F8236A2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76B686" w14:textId="0677A1D1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15,887.16</w:t>
            </w:r>
          </w:p>
        </w:tc>
        <w:tc>
          <w:tcPr>
            <w:tcW w:w="1080" w:type="dxa"/>
            <w:shd w:val="clear" w:color="auto" w:fill="auto"/>
          </w:tcPr>
          <w:p w14:paraId="32450C12" w14:textId="088590E0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(6,</w:t>
            </w:r>
            <w:r>
              <w:rPr>
                <w:rFonts w:ascii="Angsana New" w:eastAsia="Cordia New" w:hAnsi="Angsana New" w:cs="Angsana New"/>
                <w:lang w:val="en-US"/>
              </w:rPr>
              <w:t>057.44</w:t>
            </w:r>
            <w:r w:rsidRPr="007F684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1DECDCC4" w14:textId="1824FFA2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9,</w:t>
            </w:r>
            <w:r>
              <w:rPr>
                <w:rFonts w:ascii="Angsana New" w:eastAsia="Cordia New" w:hAnsi="Angsana New" w:cs="Angsana New"/>
                <w:lang w:val="en-US"/>
              </w:rPr>
              <w:t>829.72</w:t>
            </w:r>
          </w:p>
        </w:tc>
      </w:tr>
      <w:tr w:rsidR="00CF6AE7" w:rsidRPr="00842D29" w14:paraId="17E3C9BF" w14:textId="77777777" w:rsidTr="00CF6AE7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91" w:type="dxa"/>
          </w:tcPr>
          <w:p w14:paraId="3D2380FB" w14:textId="77777777" w:rsidR="00CF6AE7" w:rsidRPr="00842D29" w:rsidRDefault="00CF6AE7" w:rsidP="00CF6AE7">
            <w:pPr>
              <w:ind w:left="360" w:firstLine="45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2D2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17FE12" w14:textId="7E2E9FA0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32,161.89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17AA6B2" w14:textId="41051043" w:rsidR="00CF6AE7" w:rsidRPr="00FE21AA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FE21AA">
              <w:rPr>
                <w:rFonts w:ascii="Angsana New" w:eastAsia="Cordia New" w:hAnsi="Angsana New" w:cs="Angsana New"/>
                <w:lang w:val="en-US"/>
              </w:rPr>
              <w:t>(</w:t>
            </w:r>
            <w:r w:rsidR="00A27E81">
              <w:rPr>
                <w:rFonts w:ascii="Angsana New" w:eastAsia="Cordia New" w:hAnsi="Angsana New" w:cs="Angsana New"/>
                <w:lang w:val="en-US"/>
              </w:rPr>
              <w:t>14,690.04</w:t>
            </w:r>
            <w:r w:rsidRPr="00FE21AA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59D04F" w14:textId="0D683043" w:rsidR="00CF6AE7" w:rsidRPr="00FE21AA" w:rsidRDefault="00A27E81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17,471.85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159931C8" w14:textId="7777777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77948" w14:textId="7D23F7F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32,640.9</w:t>
            </w:r>
            <w:r>
              <w:rPr>
                <w:rFonts w:ascii="Angsana New" w:eastAsia="Cordia New" w:hAnsi="Angsana New" w:cs="Angsana New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949EC3" w14:textId="00A205C9" w:rsidR="00CF6AE7" w:rsidRPr="00842D29" w:rsidRDefault="00CF6AE7" w:rsidP="00CF6AE7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(15,230.71)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C9B965A" w14:textId="2B374287" w:rsidR="00CF6AE7" w:rsidRPr="00842D29" w:rsidRDefault="00CF6AE7" w:rsidP="00CF6AE7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F684D">
              <w:rPr>
                <w:rFonts w:ascii="Angsana New" w:eastAsia="Cordia New" w:hAnsi="Angsana New" w:cs="Angsana New"/>
                <w:lang w:val="en-US"/>
              </w:rPr>
              <w:t>17,410.22</w:t>
            </w:r>
          </w:p>
        </w:tc>
      </w:tr>
    </w:tbl>
    <w:p w14:paraId="18BF7011" w14:textId="77777777" w:rsidR="00962A66" w:rsidRPr="008E3168" w:rsidRDefault="00962A66" w:rsidP="00842D29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033B0130" w14:textId="19D36BF6" w:rsidR="008E3168" w:rsidRDefault="008E3168" w:rsidP="008E3168">
      <w:pPr>
        <w:ind w:left="540" w:firstLine="878"/>
        <w:jc w:val="thaiDistribute"/>
        <w:rPr>
          <w:rFonts w:ascii="Angsana New" w:hAnsi="Angsana New" w:cs="Angsana New"/>
          <w:sz w:val="16"/>
          <w:szCs w:val="16"/>
        </w:rPr>
      </w:pPr>
      <w:bookmarkStart w:id="46" w:name="_Hlk182482797"/>
      <w:r w:rsidRPr="00EC7807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บริษัทได้นำ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สินทรัพย์ที่เกิดจากสัญญา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(หมายเหตุ 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7)</w:t>
      </w:r>
      <w:r w:rsidRPr="00EC7807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ต้นทุนพัฒนาอสังหาริมทรัพย์เพื่อขาย (หมายเหตุ</w:t>
      </w:r>
      <w:r w:rsidRPr="00EC7807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9)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62214D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เงินฝากสถาบันการเงินที่ติดภาระค้ำประกัน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หมายเหตุ 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>1</w:t>
      </w:r>
      <w:r w:rsidR="007B1664">
        <w:rPr>
          <w:rFonts w:ascii="Angsana New" w:eastAsia="Cordia New" w:hAnsi="Angsana New" w:cs="Angsana New"/>
          <w:sz w:val="30"/>
          <w:szCs w:val="30"/>
          <w:lang w:val="en-US"/>
        </w:rPr>
        <w:t>0</w:t>
      </w:r>
      <w:r>
        <w:rPr>
          <w:rFonts w:ascii="Angsana New" w:eastAsia="Cordia New" w:hAnsi="Angsana New" w:cs="Angsana New"/>
          <w:sz w:val="30"/>
          <w:szCs w:val="30"/>
          <w:lang w:val="en-US"/>
        </w:rPr>
        <w:t xml:space="preserve">) 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ที่ดินรอการพัฒนา</w:t>
      </w:r>
      <w:r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อสังหาริมทรัพย์เพื่อการลงทุน</w:t>
      </w:r>
      <w:r w:rsidRPr="00316931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Pr="0062214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ที่ดินและอาคาร</w:t>
      </w:r>
      <w:r w:rsidRPr="00316931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บางส่วน</w:t>
      </w:r>
      <w:r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(</w:t>
      </w:r>
      <w:r w:rsidRPr="0062214D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หมายเหตุ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</w:t>
      </w:r>
      <w:r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="007B1664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Pr="0062214D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)</w:t>
      </w:r>
      <w:r w:rsidRPr="00316931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ไปจดจำนองเป็นหลักทรัพย์ค้ำประกัน</w:t>
      </w:r>
      <w:bookmarkEnd w:id="46"/>
    </w:p>
    <w:p w14:paraId="6BDA86DF" w14:textId="5AB73759" w:rsidR="004A2B72" w:rsidRDefault="004A2B72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1CBCC94" w14:textId="77777777" w:rsid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AFFD493" w14:textId="77777777" w:rsid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A796A0D" w14:textId="77777777" w:rsid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50D3439" w14:textId="77777777" w:rsid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4A01093" w14:textId="77777777" w:rsid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81C1EC7" w14:textId="77777777" w:rsid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06007F" w14:textId="77777777" w:rsidR="0015374C" w:rsidRPr="0015374C" w:rsidRDefault="0015374C" w:rsidP="004A2B72">
      <w:pPr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EFECC6A" w14:textId="77777777" w:rsidR="00962A66" w:rsidRPr="006C1E22" w:rsidRDefault="006C0B6F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lastRenderedPageBreak/>
        <w:t>ภาระผูกพัน</w:t>
      </w:r>
    </w:p>
    <w:p w14:paraId="4FF4C84D" w14:textId="77777777" w:rsidR="006C1E22" w:rsidRPr="006C1E22" w:rsidRDefault="006C1E22" w:rsidP="006C0B6F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7CB51FAA" w14:textId="2E64C12E" w:rsidR="00962A66" w:rsidRPr="006C1E22" w:rsidRDefault="006C0B6F" w:rsidP="006C0B6F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นอกจากหนี้สินที่ปรากฏในงบการเงิน ณ วันที่ </w:t>
      </w:r>
      <w:bookmarkStart w:id="47" w:name="_Hlk198130892"/>
      <w:r w:rsidR="004530C9" w:rsidRPr="007610DE">
        <w:rPr>
          <w:rFonts w:ascii="Angsana New" w:hAnsi="Angsana New" w:cs="Angsana New"/>
          <w:spacing w:val="4"/>
          <w:sz w:val="30"/>
          <w:szCs w:val="30"/>
          <w:lang w:val="en-US"/>
        </w:rPr>
        <w:t>3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1</w:t>
      </w:r>
      <w:r w:rsidRPr="007610DE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4A2B72">
        <w:rPr>
          <w:rFonts w:ascii="Angsana New" w:hAnsi="Angsana New" w:cs="Angsana New" w:hint="cs"/>
          <w:spacing w:val="4"/>
          <w:sz w:val="30"/>
          <w:szCs w:val="30"/>
          <w:cs/>
        </w:rPr>
        <w:t>มีนาคม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7610DE">
        <w:rPr>
          <w:rFonts w:ascii="Angsana New" w:hAnsi="Angsana New" w:cs="Angsana New"/>
          <w:spacing w:val="4"/>
          <w:sz w:val="30"/>
          <w:szCs w:val="30"/>
        </w:rPr>
        <w:t>256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8</w:t>
      </w:r>
      <w:bookmarkEnd w:id="47"/>
      <w:r w:rsidRPr="007610DE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และวันที่ </w:t>
      </w:r>
      <w:r w:rsidRPr="007610DE">
        <w:rPr>
          <w:rFonts w:ascii="Angsana New" w:hAnsi="Angsana New" w:cs="Angsana New"/>
          <w:spacing w:val="4"/>
          <w:sz w:val="30"/>
          <w:szCs w:val="30"/>
        </w:rPr>
        <w:t>31</w:t>
      </w:r>
      <w:r w:rsidRPr="007610DE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Pr="007610DE">
        <w:rPr>
          <w:rFonts w:ascii="Angsana New" w:hAnsi="Angsana New" w:cs="Angsana New"/>
          <w:spacing w:val="4"/>
          <w:sz w:val="30"/>
          <w:szCs w:val="30"/>
        </w:rPr>
        <w:t>256</w:t>
      </w:r>
      <w:r w:rsidR="004A2B72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6C1E22">
        <w:rPr>
          <w:rFonts w:ascii="Angsana New" w:hAnsi="Angsana New" w:cs="Angsana New"/>
          <w:sz w:val="30"/>
          <w:szCs w:val="30"/>
        </w:rPr>
        <w:t xml:space="preserve"> </w:t>
      </w:r>
      <w:r w:rsidRPr="006C1E22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 ดังนี้</w:t>
      </w:r>
    </w:p>
    <w:p w14:paraId="4B8CB9F6" w14:textId="77777777" w:rsidR="00962A66" w:rsidRPr="00C83DEC" w:rsidRDefault="00962A66" w:rsidP="00842D29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0C70049" w14:textId="49E49E42" w:rsidR="00881495" w:rsidRPr="00A61D37" w:rsidRDefault="006C0B6F" w:rsidP="00C83DEC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4A2B72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="004A2B72" w:rsidRPr="00A61D3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A2B72" w:rsidRPr="00A61D37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="004A2B72"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A2B72" w:rsidRPr="00A61D37">
        <w:rPr>
          <w:rFonts w:ascii="Angsana New" w:hAnsi="Angsana New" w:cs="Angsana New"/>
          <w:spacing w:val="-6"/>
          <w:sz w:val="30"/>
          <w:szCs w:val="30"/>
        </w:rPr>
        <w:t>256</w:t>
      </w:r>
      <w:r w:rsidR="004A2B72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8</w:t>
      </w: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และวันที่ </w:t>
      </w:r>
      <w:r w:rsidRPr="00A61D37">
        <w:rPr>
          <w:rFonts w:ascii="Angsana New" w:hAnsi="Angsana New" w:cs="Angsana New"/>
          <w:spacing w:val="-6"/>
          <w:sz w:val="30"/>
          <w:szCs w:val="30"/>
        </w:rPr>
        <w:t>31</w:t>
      </w:r>
      <w:r w:rsidRPr="00A61D37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A61D37">
        <w:rPr>
          <w:rFonts w:ascii="Angsana New" w:hAnsi="Angsana New" w:cs="Angsana New"/>
          <w:spacing w:val="-6"/>
          <w:sz w:val="30"/>
          <w:szCs w:val="30"/>
        </w:rPr>
        <w:t>256</w:t>
      </w:r>
      <w:r w:rsidR="00CF6AE7" w:rsidRPr="00A61D37">
        <w:rPr>
          <w:rFonts w:ascii="Angsana New" w:hAnsi="Angsana New" w:cs="Angsana New"/>
          <w:spacing w:val="-6"/>
          <w:sz w:val="30"/>
          <w:szCs w:val="30"/>
          <w:lang w:val="en-US"/>
        </w:rPr>
        <w:t>7</w:t>
      </w:r>
      <w:r w:rsidR="004A2B72" w:rsidRPr="00A61D3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81495" w:rsidRPr="00A61D37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กลุ่มบริษัทมีภาระผูกพันจากการจ้างผู้รับเหมาช่วงดังนี้</w:t>
      </w:r>
    </w:p>
    <w:p w14:paraId="1D62DC45" w14:textId="77777777" w:rsidR="003F6115" w:rsidRPr="003F6115" w:rsidRDefault="003F6115" w:rsidP="003F611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560"/>
        <w:gridCol w:w="1536"/>
      </w:tblGrid>
      <w:tr w:rsidR="00C83DEC" w:rsidRPr="007B3CF5" w14:paraId="1231F6B9" w14:textId="77777777" w:rsidTr="00A27E81">
        <w:tc>
          <w:tcPr>
            <w:tcW w:w="8874" w:type="dxa"/>
            <w:gridSpan w:val="5"/>
          </w:tcPr>
          <w:p w14:paraId="74A8FE55" w14:textId="77777777" w:rsidR="00C83DEC" w:rsidRPr="007B3CF5" w:rsidRDefault="00A5313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: 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83DEC" w:rsidRPr="007B3CF5" w14:paraId="4074165D" w14:textId="77777777" w:rsidTr="00A27E81">
        <w:tc>
          <w:tcPr>
            <w:tcW w:w="2660" w:type="dxa"/>
            <w:vAlign w:val="bottom"/>
          </w:tcPr>
          <w:p w14:paraId="21D2C3CB" w14:textId="77777777" w:rsidR="00C83DEC" w:rsidRPr="007B3CF5" w:rsidRDefault="00C83DE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2DADF925" w14:textId="77777777" w:rsidR="00C83DEC" w:rsidRPr="007B3CF5" w:rsidRDefault="00C83DE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96" w:type="dxa"/>
            <w:gridSpan w:val="2"/>
          </w:tcPr>
          <w:p w14:paraId="063BD557" w14:textId="77777777" w:rsidR="00C83DEC" w:rsidRPr="007B3CF5" w:rsidRDefault="00C83DEC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53131" w:rsidRPr="007B3CF5" w14:paraId="11A4A9D7" w14:textId="77777777" w:rsidTr="00A27E81">
        <w:tc>
          <w:tcPr>
            <w:tcW w:w="2660" w:type="dxa"/>
            <w:vAlign w:val="bottom"/>
          </w:tcPr>
          <w:p w14:paraId="408ACA9F" w14:textId="77777777" w:rsidR="00A53131" w:rsidRPr="007B3CF5" w:rsidRDefault="00A5313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278C11A0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096" w:type="dxa"/>
            <w:gridSpan w:val="2"/>
          </w:tcPr>
          <w:p w14:paraId="438CF520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F313AF" w:rsidRPr="007B3CF5" w14:paraId="2539613A" w14:textId="77777777" w:rsidTr="00A27E81">
        <w:tc>
          <w:tcPr>
            <w:tcW w:w="2660" w:type="dxa"/>
            <w:vAlign w:val="bottom"/>
          </w:tcPr>
          <w:p w14:paraId="75144F14" w14:textId="77777777" w:rsidR="00F313AF" w:rsidRPr="007B3CF5" w:rsidRDefault="00F313AF" w:rsidP="00F313A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72AB864" w14:textId="4A782A17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2CF08D33" w14:textId="62970F55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60" w:type="dxa"/>
          </w:tcPr>
          <w:p w14:paraId="2365B233" w14:textId="3607B3B1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36" w:type="dxa"/>
          </w:tcPr>
          <w:p w14:paraId="0F720BBF" w14:textId="757168AD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313AF" w:rsidRPr="007B3CF5" w14:paraId="145E767F" w14:textId="77777777" w:rsidTr="00A27E81">
        <w:tc>
          <w:tcPr>
            <w:tcW w:w="2660" w:type="dxa"/>
            <w:vAlign w:val="bottom"/>
          </w:tcPr>
          <w:p w14:paraId="2553A272" w14:textId="77777777" w:rsidR="00F313AF" w:rsidRPr="007B3CF5" w:rsidRDefault="00F313AF" w:rsidP="00F313A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CF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สัญญาจ้างช่วงรับเหมาก่อสร้าง</w:t>
            </w:r>
          </w:p>
        </w:tc>
        <w:tc>
          <w:tcPr>
            <w:tcW w:w="1559" w:type="dxa"/>
          </w:tcPr>
          <w:p w14:paraId="148BC7FB" w14:textId="76EE439B" w:rsidR="00F313AF" w:rsidRPr="00A27E81" w:rsidRDefault="00A27E81" w:rsidP="00F313AF">
            <w:pPr>
              <w:ind w:right="31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2,559.46</w:t>
            </w:r>
          </w:p>
        </w:tc>
        <w:tc>
          <w:tcPr>
            <w:tcW w:w="1559" w:type="dxa"/>
          </w:tcPr>
          <w:p w14:paraId="5183B67C" w14:textId="6661CAEE" w:rsidR="00F313AF" w:rsidRPr="007B3CF5" w:rsidRDefault="00F313AF" w:rsidP="00F313AF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2,661.10</w:t>
            </w:r>
          </w:p>
        </w:tc>
        <w:tc>
          <w:tcPr>
            <w:tcW w:w="1560" w:type="dxa"/>
            <w:shd w:val="clear" w:color="auto" w:fill="auto"/>
          </w:tcPr>
          <w:p w14:paraId="44FC85C5" w14:textId="14302F3B" w:rsidR="00F313AF" w:rsidRPr="007B3CF5" w:rsidRDefault="00A27E81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2,528.31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6A49E6D" w14:textId="49215D0D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2,610.42</w:t>
            </w:r>
          </w:p>
        </w:tc>
      </w:tr>
    </w:tbl>
    <w:p w14:paraId="06F490C6" w14:textId="77777777" w:rsidR="009B680C" w:rsidRPr="009B680C" w:rsidRDefault="009B680C" w:rsidP="009B680C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p w14:paraId="6F62BCF7" w14:textId="01D9839C" w:rsidR="00881495" w:rsidRDefault="004A2B72" w:rsidP="00C83DEC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4A2B72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4A2B7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A2B72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4A2B7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A2B72">
        <w:rPr>
          <w:rFonts w:ascii="Angsana New" w:hAnsi="Angsana New" w:cs="Angsana New"/>
          <w:spacing w:val="-2"/>
          <w:sz w:val="30"/>
          <w:szCs w:val="30"/>
        </w:rPr>
        <w:t>256</w:t>
      </w:r>
      <w:r w:rsidRPr="004A2B72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และวันที่ </w:t>
      </w:r>
      <w:r w:rsidRPr="007610DE">
        <w:rPr>
          <w:rFonts w:ascii="Angsana New" w:hAnsi="Angsana New" w:cs="Angsana New"/>
          <w:spacing w:val="-2"/>
          <w:sz w:val="30"/>
          <w:szCs w:val="30"/>
        </w:rPr>
        <w:t>31</w:t>
      </w:r>
      <w:r w:rsidRPr="007610DE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7610DE">
        <w:rPr>
          <w:rFonts w:ascii="Angsana New" w:hAnsi="Angsana New" w:cs="Angsana New"/>
          <w:spacing w:val="-2"/>
          <w:sz w:val="30"/>
          <w:szCs w:val="30"/>
        </w:rPr>
        <w:t>256</w:t>
      </w:r>
      <w:r w:rsidR="00CF6AE7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81495" w:rsidRPr="00886CDC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กลุ่มบริษัทได้เข้าทำสัญญากับลูกค้าซึ่งยังไม่ได้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ส่งมอบหรือยังไม่ได้ปฏิบัติตามภาระที่ต้องปฏิบัติให้เสร็จสิ้นดังนี้</w:t>
      </w:r>
    </w:p>
    <w:p w14:paraId="39F8430C" w14:textId="77777777" w:rsidR="003F6115" w:rsidRPr="003F6115" w:rsidRDefault="003F6115" w:rsidP="003F6115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7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560"/>
        <w:gridCol w:w="1536"/>
      </w:tblGrid>
      <w:tr w:rsidR="003F6115" w:rsidRPr="007B3CF5" w14:paraId="63D37D33" w14:textId="77777777" w:rsidTr="00A27E81">
        <w:tc>
          <w:tcPr>
            <w:tcW w:w="8874" w:type="dxa"/>
            <w:gridSpan w:val="5"/>
          </w:tcPr>
          <w:p w14:paraId="0430EBD2" w14:textId="77777777" w:rsidR="003F6115" w:rsidRPr="007B3CF5" w:rsidRDefault="00A5313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: </w:t>
            </w:r>
            <w:r w:rsidRPr="00A531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Pr="00A5313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F6115" w:rsidRPr="007B3CF5" w14:paraId="27A52EED" w14:textId="77777777" w:rsidTr="00A27E81">
        <w:tc>
          <w:tcPr>
            <w:tcW w:w="2660" w:type="dxa"/>
            <w:vAlign w:val="bottom"/>
          </w:tcPr>
          <w:p w14:paraId="43770A48" w14:textId="77777777" w:rsidR="003F6115" w:rsidRPr="007B3CF5" w:rsidRDefault="003F611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48D2568E" w14:textId="77777777" w:rsidR="003F6115" w:rsidRPr="007B3CF5" w:rsidRDefault="003F611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96" w:type="dxa"/>
            <w:gridSpan w:val="2"/>
          </w:tcPr>
          <w:p w14:paraId="484F5CBA" w14:textId="77777777" w:rsidR="003F6115" w:rsidRPr="007B3CF5" w:rsidRDefault="003F611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53131" w:rsidRPr="007B3CF5" w14:paraId="739FF048" w14:textId="77777777" w:rsidTr="00A27E81">
        <w:tc>
          <w:tcPr>
            <w:tcW w:w="2660" w:type="dxa"/>
            <w:vAlign w:val="bottom"/>
          </w:tcPr>
          <w:p w14:paraId="07060E65" w14:textId="77777777" w:rsidR="00A53131" w:rsidRPr="007B3CF5" w:rsidRDefault="00A5313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0E62F96F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3096" w:type="dxa"/>
            <w:gridSpan w:val="2"/>
          </w:tcPr>
          <w:p w14:paraId="0607C868" w14:textId="77777777" w:rsidR="00A53131" w:rsidRPr="007B3CF5" w:rsidRDefault="00A5313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B3CF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F313AF" w:rsidRPr="007B3CF5" w14:paraId="20544D34" w14:textId="77777777" w:rsidTr="00A27E81">
        <w:tc>
          <w:tcPr>
            <w:tcW w:w="2660" w:type="dxa"/>
            <w:vAlign w:val="bottom"/>
          </w:tcPr>
          <w:p w14:paraId="59D1E454" w14:textId="77777777" w:rsidR="00F313AF" w:rsidRPr="007B3CF5" w:rsidRDefault="00F313AF" w:rsidP="00F313A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4315330" w14:textId="3AC768DD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53514F20" w14:textId="408F0418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  <w:tc>
          <w:tcPr>
            <w:tcW w:w="1560" w:type="dxa"/>
          </w:tcPr>
          <w:p w14:paraId="71554DAC" w14:textId="76AF58B3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36" w:type="dxa"/>
          </w:tcPr>
          <w:p w14:paraId="7091B186" w14:textId="2C1C186C" w:rsidR="00F313AF" w:rsidRPr="007B3CF5" w:rsidRDefault="00F313AF" w:rsidP="00F313AF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2567</w:t>
            </w:r>
          </w:p>
        </w:tc>
      </w:tr>
      <w:tr w:rsidR="00F313AF" w:rsidRPr="007B3CF5" w14:paraId="6C094F97" w14:textId="77777777" w:rsidTr="00A27E81">
        <w:tc>
          <w:tcPr>
            <w:tcW w:w="2660" w:type="dxa"/>
            <w:vAlign w:val="bottom"/>
          </w:tcPr>
          <w:p w14:paraId="5D22908A" w14:textId="77777777" w:rsidR="00F313AF" w:rsidRPr="007B3CF5" w:rsidRDefault="00F313AF" w:rsidP="00F313A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CF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559" w:type="dxa"/>
          </w:tcPr>
          <w:p w14:paraId="120FF75F" w14:textId="7EAAAB9A" w:rsidR="00F313AF" w:rsidRPr="00DF5331" w:rsidRDefault="00A27E81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7,897.56</w:t>
            </w:r>
          </w:p>
        </w:tc>
        <w:tc>
          <w:tcPr>
            <w:tcW w:w="1559" w:type="dxa"/>
          </w:tcPr>
          <w:p w14:paraId="0991A6F2" w14:textId="035289D0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9,496.94</w:t>
            </w:r>
          </w:p>
        </w:tc>
        <w:tc>
          <w:tcPr>
            <w:tcW w:w="1560" w:type="dxa"/>
            <w:shd w:val="clear" w:color="auto" w:fill="auto"/>
          </w:tcPr>
          <w:p w14:paraId="33BE4491" w14:textId="610ED0C7" w:rsidR="00F313AF" w:rsidRPr="007B3CF5" w:rsidRDefault="00A27E81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7,687.85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559406D" w14:textId="6F644705" w:rsidR="00F313AF" w:rsidRPr="007B3CF5" w:rsidRDefault="00F313AF" w:rsidP="00F313AF">
            <w:pPr>
              <w:ind w:right="3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075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9,203.50</w:t>
            </w:r>
          </w:p>
        </w:tc>
      </w:tr>
    </w:tbl>
    <w:p w14:paraId="331F3734" w14:textId="77777777" w:rsidR="009B680C" w:rsidRDefault="009B680C" w:rsidP="00767AEC">
      <w:pPr>
        <w:ind w:left="117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F959CBB" w14:textId="77777777" w:rsidR="00881495" w:rsidRDefault="00A20F29" w:rsidP="003F6115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pacing w:val="2"/>
          <w:sz w:val="30"/>
          <w:szCs w:val="30"/>
          <w:cs/>
        </w:rPr>
        <w:t>ในปี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2564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กิจการร่วมค้า พีเออาร์ ซึ่งเป็นบริษัทย่อย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ถูกประเมิน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ภาษีเงินได้นิติบุคคลสำหรับรอบระยะเวลาตั้งแต่วันที่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1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ถึงวันที่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31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881495" w:rsidRPr="006C1E22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pacing w:val="1"/>
          <w:sz w:val="30"/>
          <w:szCs w:val="30"/>
          <w:cs/>
        </w:rPr>
        <w:t>และภาษีมูลค่าเพิ่มตั้งแต่</w:t>
      </w:r>
      <w:r w:rsidR="00881495" w:rsidRPr="003F6115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มกราคม </w:t>
      </w:r>
      <w:r w:rsidR="00881495" w:rsidRPr="003F6115">
        <w:rPr>
          <w:rFonts w:ascii="Angsana New" w:hAnsi="Angsana New" w:cs="Angsana New"/>
          <w:spacing w:val="2"/>
          <w:sz w:val="30"/>
          <w:szCs w:val="30"/>
        </w:rPr>
        <w:t xml:space="preserve">2557 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ถึงเดือนธันวาคม </w:t>
      </w:r>
      <w:r w:rsidR="00881495" w:rsidRPr="003F6115">
        <w:rPr>
          <w:rFonts w:ascii="Angsana New" w:hAnsi="Angsana New" w:cs="Angsana New"/>
          <w:spacing w:val="2"/>
          <w:sz w:val="30"/>
          <w:szCs w:val="30"/>
        </w:rPr>
        <w:t>2557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 พร้อมเบี้ยปรับและเงินเพิ่ม จำนวนเงิน </w:t>
      </w:r>
      <w:r w:rsidR="003F6115" w:rsidRPr="003F6115">
        <w:rPr>
          <w:rFonts w:ascii="Angsana New" w:hAnsi="Angsana New" w:cs="Angsana New"/>
          <w:spacing w:val="2"/>
          <w:sz w:val="30"/>
          <w:szCs w:val="30"/>
        </w:rPr>
        <w:t>153.36</w:t>
      </w:r>
      <w:r w:rsidR="00881495"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 ฝ่ายบริหารของบริษัท</w:t>
      </w:r>
      <w:r w:rsidR="00A53131">
        <w:rPr>
          <w:rFonts w:ascii="Angsana New" w:hAnsi="Angsana New" w:cs="Angsana New" w:hint="cs"/>
          <w:sz w:val="30"/>
          <w:szCs w:val="30"/>
          <w:cs/>
        </w:rPr>
        <w:t>ย่อย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 xml:space="preserve"> เชื่อว่ามีเหตุผลที่ดีที่จะใช้เป็นข้อต่อสู้และผลคดีจะเป็นประโยชน์ต่อบริษัท ดังนั้นบริษัทจึงยังไม่ได้พิจารณาตั้งสำรองค่าเผื่อผลเสียหายที่อาจเกิดขึ้นจากผลของคดีดังกล่าวไว้ในงบการเงิน</w:t>
      </w:r>
    </w:p>
    <w:p w14:paraId="60C1E7EC" w14:textId="77777777" w:rsidR="00A61D37" w:rsidRPr="00A61D37" w:rsidRDefault="00A61D37" w:rsidP="00842D29">
      <w:pPr>
        <w:ind w:left="540" w:right="-16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1C07A12" w14:textId="77777777" w:rsidR="006F7E87" w:rsidRPr="006C1E22" w:rsidRDefault="00881495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</w:rPr>
        <w:t>คดีความฟ้องร้อง</w:t>
      </w:r>
    </w:p>
    <w:p w14:paraId="3017EA25" w14:textId="77777777" w:rsidR="00590366" w:rsidRPr="006C1E22" w:rsidRDefault="00590366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07E4C9C" w14:textId="27FC7657" w:rsidR="00881495" w:rsidRPr="006C1E22" w:rsidRDefault="006C0B6F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30C9" w:rsidRPr="004530C9">
        <w:rPr>
          <w:rFonts w:ascii="Angsana New" w:hAnsi="Angsana New" w:cs="Angsana New"/>
          <w:sz w:val="30"/>
          <w:szCs w:val="30"/>
        </w:rPr>
        <w:t>3</w:t>
      </w:r>
      <w:r w:rsidR="00B12F04">
        <w:rPr>
          <w:rFonts w:ascii="Angsana New" w:hAnsi="Angsana New" w:cs="Angsana New"/>
          <w:sz w:val="30"/>
          <w:szCs w:val="30"/>
          <w:lang w:val="en-US"/>
        </w:rPr>
        <w:t>1</w:t>
      </w:r>
      <w:r w:rsidR="004530C9" w:rsidRPr="006C1E22">
        <w:rPr>
          <w:rFonts w:ascii="Angsana New" w:hAnsi="Angsana New" w:cs="Angsana New"/>
          <w:sz w:val="30"/>
          <w:szCs w:val="30"/>
        </w:rPr>
        <w:t xml:space="preserve"> </w:t>
      </w:r>
      <w:r w:rsidR="00B12F0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4530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0C9" w:rsidRPr="006C1E22">
        <w:rPr>
          <w:rFonts w:ascii="Angsana New" w:hAnsi="Angsana New" w:cs="Angsana New"/>
          <w:sz w:val="30"/>
          <w:szCs w:val="30"/>
        </w:rPr>
        <w:t>256</w:t>
      </w:r>
      <w:r w:rsidR="00B12F04">
        <w:rPr>
          <w:rFonts w:ascii="Angsana New" w:hAnsi="Angsana New" w:cs="Angsana New"/>
          <w:sz w:val="30"/>
          <w:szCs w:val="30"/>
          <w:lang w:val="en-US"/>
        </w:rPr>
        <w:t>8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บริษัทมีคดีถูกฟ้องร้องเรียกค่าเสียหายจากกิจการหลายแห่งซึ่งมีทุนทรัพย์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ถูกฟ้องร้องทั้งสิ้นจำนวน</w:t>
      </w:r>
      <w:r w:rsidR="00881495" w:rsidRPr="00A27E81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="00794F44" w:rsidRPr="00A27E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E21AA" w:rsidRPr="00A27E81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="00881495" w:rsidRPr="00A27E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1495" w:rsidRPr="00A27E81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C1E22" w:rsidRPr="00A27E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</w:t>
      </w:r>
      <w:r w:rsidR="006C1E22" w:rsidRPr="00A27E81">
        <w:rPr>
          <w:rFonts w:ascii="Angsana New" w:hAnsi="Angsana New" w:cs="Angsana New"/>
          <w:spacing w:val="-2"/>
          <w:sz w:val="30"/>
          <w:szCs w:val="30"/>
        </w:rPr>
        <w:t>31</w:t>
      </w:r>
      <w:r w:rsidR="006C1E22" w:rsidRPr="00A27E8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</w:t>
      </w:r>
      <w:r w:rsidR="006C1E22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C1E22" w:rsidRPr="006C1E22">
        <w:rPr>
          <w:rFonts w:ascii="Angsana New" w:hAnsi="Angsana New" w:cs="Angsana New"/>
          <w:spacing w:val="-2"/>
          <w:sz w:val="30"/>
          <w:szCs w:val="30"/>
        </w:rPr>
        <w:t>256</w:t>
      </w:r>
      <w:r w:rsidR="00B12F04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="006C1E22" w:rsidRPr="006C1E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C1E22" w:rsidRPr="006C1E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: 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B12F04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="0055625E" w:rsidRPr="006C1E2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C1E22" w:rsidRPr="006C1E22">
        <w:rPr>
          <w:rFonts w:ascii="Angsana New" w:hAnsi="Angsana New" w:cs="Angsana New"/>
          <w:spacing w:val="-2"/>
          <w:sz w:val="30"/>
          <w:szCs w:val="30"/>
        </w:rPr>
        <w:t>)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จากการที่ไม่ปฏิบัติตามสัญญาและเรียกร้องให้บริษัทชดใช้ค่าเสียหาย ผลที่สุดของคดีดังกล่าวยังไม่อาจทราบได้ ในขณะนี้ฝ่ายบริหาร</w:t>
      </w:r>
      <w:r w:rsidR="00881495" w:rsidRPr="006C1E22">
        <w:rPr>
          <w:rFonts w:ascii="Angsana New" w:hAnsi="Angsana New" w:cs="Angsana New"/>
          <w:sz w:val="30"/>
          <w:szCs w:val="30"/>
          <w:cs/>
        </w:rPr>
        <w:t>ของบริษัทเชื่อว่ามีเหตุผลที่ดีที่จะใช้เป็นข้อต่อสู้และผลคดีจะเป็นประโยชน์ต่อบริษัท ดังนั้น บริษัทจึงยังไม่ได้</w:t>
      </w:r>
      <w:r w:rsidR="00881495" w:rsidRPr="006C1E22">
        <w:rPr>
          <w:rFonts w:ascii="Angsana New" w:hAnsi="Angsana New" w:cs="Angsana New"/>
          <w:spacing w:val="4"/>
          <w:sz w:val="30"/>
          <w:szCs w:val="30"/>
          <w:cs/>
        </w:rPr>
        <w:t>พิจารณาตั้งสำรองเผื่อผลเสียหายที่อาจเกิดขึ้นจากผลของคดีดังกล่าวไว้ในงบการเงินรวมและงบการเงิน</w:t>
      </w:r>
      <w:r w:rsidR="00881495" w:rsidRPr="006C1E22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</w:p>
    <w:p w14:paraId="08FDAF3C" w14:textId="138912A2" w:rsidR="00F506E8" w:rsidRDefault="00F506E8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06E8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เหตุการณ์ภายหลังรอบระยะเวลารายงาน</w:t>
      </w:r>
    </w:p>
    <w:p w14:paraId="5ABE6B69" w14:textId="77777777" w:rsidR="00F506E8" w:rsidRPr="00F506E8" w:rsidRDefault="00F506E8" w:rsidP="00F506E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0333821A" w14:textId="7ECC018C" w:rsidR="00F506E8" w:rsidRDefault="00F506E8" w:rsidP="00F506E8">
      <w:pPr>
        <w:ind w:left="540" w:firstLine="900"/>
        <w:jc w:val="thaiDistribute"/>
        <w:rPr>
          <w:rFonts w:ascii="Angsana New" w:hAnsi="Angsana New" w:cs="Angsana New" w:hint="cs"/>
          <w:sz w:val="30"/>
          <w:szCs w:val="30"/>
        </w:rPr>
      </w:pPr>
      <w:r w:rsidRPr="00F506E8">
        <w:rPr>
          <w:rFonts w:ascii="Angsana New" w:hAnsi="Angsana New" w:cs="Angsana New" w:hint="cs"/>
          <w:sz w:val="30"/>
          <w:szCs w:val="30"/>
          <w:cs/>
        </w:rPr>
        <w:t>ตามรายงาน</w:t>
      </w:r>
      <w:r w:rsidRPr="00F506E8">
        <w:rPr>
          <w:rFonts w:ascii="Angsana New" w:hAnsi="Angsana New" w:cs="Angsana New"/>
          <w:sz w:val="30"/>
          <w:szCs w:val="30"/>
          <w:cs/>
        </w:rPr>
        <w:t>การประชุม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คณะกรรมการบริษัทครั้งที่ </w:t>
      </w:r>
      <w:r w:rsidRPr="00F506E8">
        <w:rPr>
          <w:rFonts w:ascii="Angsana New" w:hAnsi="Angsana New" w:cs="Angsana New"/>
          <w:sz w:val="30"/>
          <w:szCs w:val="30"/>
          <w:lang w:val="en-US"/>
        </w:rPr>
        <w:t>3/2568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506E8">
        <w:rPr>
          <w:rFonts w:ascii="Angsana New" w:hAnsi="Angsana New" w:cs="Angsana New"/>
          <w:sz w:val="30"/>
          <w:szCs w:val="30"/>
          <w:lang w:val="en-US"/>
        </w:rPr>
        <w:t>15</w:t>
      </w:r>
      <w:r w:rsidRPr="00F506E8">
        <w:rPr>
          <w:rFonts w:ascii="Angsana New" w:hAnsi="Angsana New" w:cs="Angsana New"/>
          <w:sz w:val="30"/>
          <w:szCs w:val="30"/>
        </w:rPr>
        <w:t xml:space="preserve"> 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F506E8">
        <w:rPr>
          <w:rFonts w:ascii="Angsana New" w:hAnsi="Angsana New" w:cs="Angsana New"/>
          <w:sz w:val="30"/>
          <w:szCs w:val="30"/>
        </w:rPr>
        <w:t>256</w:t>
      </w:r>
      <w:r w:rsidRPr="00F506E8">
        <w:rPr>
          <w:rFonts w:ascii="Angsana New" w:hAnsi="Angsana New" w:cs="Angsana New"/>
          <w:sz w:val="30"/>
          <w:szCs w:val="30"/>
          <w:lang w:val="en-US"/>
        </w:rPr>
        <w:t>8</w:t>
      </w:r>
      <w:r w:rsidRPr="00F506E8">
        <w:rPr>
          <w:rFonts w:ascii="Angsana New" w:hAnsi="Angsana New" w:cs="Angsana New" w:hint="cs"/>
          <w:sz w:val="30"/>
          <w:szCs w:val="30"/>
          <w:cs/>
        </w:rPr>
        <w:t xml:space="preserve"> ได้มีมติอนุมัติให้เสนอต่อที่ประชุมวิสามัญผู้ถือหุ้นครั้งที่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1/2568 </w:t>
      </w:r>
      <w:r w:rsidR="00585EEA">
        <w:rPr>
          <w:rFonts w:ascii="Angsana New" w:hAnsi="Angsana New" w:cs="Angsana New" w:hint="cs"/>
          <w:sz w:val="30"/>
          <w:szCs w:val="30"/>
          <w:cs/>
        </w:rPr>
        <w:t>โดยมีมติอนุมัติเรื่องที่สำคัญดังนี้</w:t>
      </w:r>
    </w:p>
    <w:p w14:paraId="5B7321E2" w14:textId="77777777" w:rsidR="00F506E8" w:rsidRPr="00F506E8" w:rsidRDefault="00F506E8" w:rsidP="00F506E8">
      <w:pPr>
        <w:ind w:left="540" w:firstLine="900"/>
        <w:jc w:val="thaiDistribute"/>
        <w:rPr>
          <w:rFonts w:ascii="Angsana New" w:hAnsi="Angsana New" w:cs="Angsana New" w:hint="cs"/>
          <w:sz w:val="16"/>
          <w:szCs w:val="16"/>
        </w:rPr>
      </w:pPr>
    </w:p>
    <w:p w14:paraId="0B2A4460" w14:textId="3C736D7C" w:rsidR="00F506E8" w:rsidRDefault="00F506E8" w:rsidP="00F506E8">
      <w:pPr>
        <w:pStyle w:val="ListParagraph"/>
        <w:numPr>
          <w:ilvl w:val="0"/>
          <w:numId w:val="39"/>
        </w:numPr>
        <w:spacing w:line="240" w:lineRule="auto"/>
        <w:ind w:left="99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การเพิ่มทุนจดทะเบียนบริษัท จำนวน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>453,939,319</w:t>
      </w:r>
      <w:r w:rsidR="00E97330"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จากทุนจดทะเบียนเดิม จำนวน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Pr="00F506E8">
        <w:rPr>
          <w:rFonts w:ascii="Angsana New" w:hAnsi="Angsana New" w:cs="Angsana New"/>
          <w:sz w:val="30"/>
          <w:szCs w:val="30"/>
          <w:lang w:val="en-US"/>
        </w:rPr>
        <w:t>1,361,817,957</w:t>
      </w:r>
      <w:r w:rsidR="00E97330"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เป็นทุนจดทะเบียนใหม่ จำนวน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>เงิน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lang w:val="en-US"/>
        </w:rPr>
        <w:t>1,815,757,276</w:t>
      </w:r>
      <w:r w:rsidR="00E97330">
        <w:rPr>
          <w:rFonts w:ascii="Angsana New" w:hAnsi="Angsana New" w:cs="Angsana New"/>
          <w:sz w:val="30"/>
          <w:szCs w:val="30"/>
          <w:lang w:val="en-US"/>
        </w:rPr>
        <w:t>.00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บาท โดยการออกหุ้นสามัญเพิ่มทุน จำนวน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453,939,319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1.00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</w:t>
      </w:r>
    </w:p>
    <w:p w14:paraId="572666F0" w14:textId="77777777" w:rsidR="00F506E8" w:rsidRPr="00F506E8" w:rsidRDefault="00F506E8" w:rsidP="00F506E8">
      <w:pPr>
        <w:pStyle w:val="ListParagraph"/>
        <w:spacing w:line="240" w:lineRule="auto"/>
        <w:ind w:left="993"/>
        <w:jc w:val="thaiDistribute"/>
        <w:rPr>
          <w:rFonts w:ascii="Angsana New" w:hAnsi="Angsana New" w:cs="Angsana New" w:hint="cs"/>
          <w:sz w:val="16"/>
          <w:szCs w:val="16"/>
          <w:lang w:val="en-US"/>
        </w:rPr>
      </w:pPr>
    </w:p>
    <w:p w14:paraId="6DCE0971" w14:textId="1BDC0A70" w:rsidR="00F506E8" w:rsidRPr="00F506E8" w:rsidRDefault="00F506E8" w:rsidP="00F506E8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การจัดสรรหุ้นสามัญเพิ่มทุนจำนวนไม่เกิน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453,939,319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หุ้น มูลค่าที่ตราไว้หุ้นละ</w:t>
      </w:r>
      <w:r w:rsidRPr="00F506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1.00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>บาท เพื่อออกและเสนอขายหุ้นสามัญเพิ่มทุนให้แก่ผู้ถือหุ้นเดิมตามสัดส่วนการถือหุ้น (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Rights Offering)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ในอัตราส่วน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หุ้นสามัญเดิม ต่อ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หุ้นสามัญเพิ่มทุน ในราคาเสนอขายหุ้นละ </w:t>
      </w:r>
      <w:r w:rsidRPr="00F506E8">
        <w:rPr>
          <w:rFonts w:ascii="Angsana New" w:hAnsi="Angsana New" w:cs="Angsana New"/>
          <w:sz w:val="30"/>
          <w:szCs w:val="30"/>
          <w:lang w:val="en-US"/>
        </w:rPr>
        <w:t xml:space="preserve">0.25 </w:t>
      </w:r>
      <w:r w:rsidRPr="00F506E8">
        <w:rPr>
          <w:rFonts w:ascii="Angsana New" w:hAnsi="Angsana New" w:cs="Angsana New"/>
          <w:sz w:val="30"/>
          <w:szCs w:val="30"/>
          <w:cs/>
          <w:lang w:val="en-US"/>
        </w:rPr>
        <w:t xml:space="preserve">บาท </w:t>
      </w:r>
    </w:p>
    <w:p w14:paraId="1A07AF71" w14:textId="77777777" w:rsidR="00F506E8" w:rsidRPr="00F506E8" w:rsidRDefault="00F506E8" w:rsidP="00F506E8">
      <w:pPr>
        <w:jc w:val="thaiDistribute"/>
        <w:rPr>
          <w:rFonts w:ascii="Angsana New" w:hAnsi="Angsana New" w:cs="Angsana New" w:hint="cs"/>
          <w:sz w:val="16"/>
          <w:szCs w:val="16"/>
          <w:u w:val="single"/>
        </w:rPr>
      </w:pPr>
    </w:p>
    <w:p w14:paraId="0716A112" w14:textId="0FF4C423" w:rsidR="00F506E8" w:rsidRPr="00F506E8" w:rsidRDefault="00F506E8" w:rsidP="00F506E8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การลดทุนจดทะเบียนของบริษัท จำนวน</w:t>
      </w:r>
      <w:r w:rsidR="00585EEA"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>907,878,638</w:t>
      </w:r>
      <w:r w:rsidR="00E97330" w:rsidRPr="00E97330">
        <w:rPr>
          <w:rFonts w:ascii="Angsana New" w:hAnsi="Angsana New" w:cs="Angsana New"/>
          <w:spacing w:val="2"/>
          <w:sz w:val="30"/>
          <w:szCs w:val="30"/>
        </w:rPr>
        <w:t>.00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จากทุนจดทะเบียนเดิมจำนวน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>1,815,757,276</w:t>
      </w:r>
      <w:r w:rsidR="00E97330" w:rsidRPr="00E97330">
        <w:rPr>
          <w:rFonts w:ascii="Angsana New" w:hAnsi="Angsana New" w:cs="Angsana New"/>
          <w:spacing w:val="2"/>
          <w:sz w:val="30"/>
          <w:szCs w:val="30"/>
        </w:rPr>
        <w:t>.00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 เป็นทุนจดทะเบียนใหม่ จำนวน</w:t>
      </w:r>
      <w:r w:rsidRPr="00E97330">
        <w:rPr>
          <w:rFonts w:ascii="Angsana New" w:hAnsi="Angsana New" w:cs="Angsana New" w:hint="cs"/>
          <w:spacing w:val="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</w:rPr>
        <w:t>907,878,638</w:t>
      </w:r>
      <w:r w:rsidR="00E97330" w:rsidRPr="00E97330">
        <w:rPr>
          <w:rFonts w:ascii="Angsana New" w:hAnsi="Angsana New" w:cs="Angsana New"/>
          <w:spacing w:val="2"/>
          <w:sz w:val="30"/>
          <w:szCs w:val="30"/>
        </w:rPr>
        <w:t>.00</w:t>
      </w:r>
      <w:r w:rsidRPr="00E97330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2"/>
          <w:sz w:val="30"/>
          <w:szCs w:val="30"/>
          <w:cs/>
        </w:rPr>
        <w:t>บาท โดยการดำเนินการ</w:t>
      </w:r>
      <w:r w:rsidRPr="00E97330">
        <w:rPr>
          <w:rFonts w:ascii="Angsana New" w:hAnsi="Angsana New" w:cs="Angsana New"/>
          <w:sz w:val="30"/>
          <w:szCs w:val="30"/>
          <w:cs/>
        </w:rPr>
        <w:t xml:space="preserve">เปลี่ยนแปลงลดมูลค่าที่ตราไว้ของหุ้นของบริษัท จากเดิมมูลค่าที่ตราไว้หุ้นละ </w:t>
      </w:r>
      <w:r w:rsidRPr="00E97330">
        <w:rPr>
          <w:rFonts w:ascii="Angsana New" w:hAnsi="Angsana New" w:cs="Angsana New"/>
          <w:sz w:val="30"/>
          <w:szCs w:val="30"/>
        </w:rPr>
        <w:t xml:space="preserve">1.00 </w:t>
      </w:r>
      <w:r w:rsidRPr="00E97330">
        <w:rPr>
          <w:rFonts w:ascii="Angsana New" w:hAnsi="Angsana New" w:cs="Angsana New"/>
          <w:sz w:val="30"/>
          <w:szCs w:val="30"/>
          <w:cs/>
        </w:rPr>
        <w:t>บาท เป็นมูลค่าที่ตราไว้</w:t>
      </w:r>
      <w:r w:rsidRPr="00E97330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หุ้นละ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-4"/>
          <w:sz w:val="30"/>
          <w:szCs w:val="30"/>
        </w:rPr>
        <w:t xml:space="preserve">0.50 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>บาท เพื่อนำทุนจากการลดทุน จำนวน</w:t>
      </w:r>
      <w:r w:rsidR="00585EEA" w:rsidRPr="00E97330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-4"/>
          <w:sz w:val="30"/>
          <w:szCs w:val="30"/>
        </w:rPr>
        <w:t>907,878,638</w:t>
      </w:r>
      <w:r w:rsidR="00E97330" w:rsidRPr="00E97330">
        <w:rPr>
          <w:rFonts w:ascii="Angsana New" w:hAnsi="Angsana New" w:cs="Angsana New"/>
          <w:spacing w:val="-4"/>
          <w:sz w:val="30"/>
          <w:szCs w:val="30"/>
        </w:rPr>
        <w:t xml:space="preserve">.00 </w:t>
      </w:r>
      <w:r w:rsidR="00E97330" w:rsidRPr="00E97330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Pr="00E9733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97330">
        <w:rPr>
          <w:rFonts w:ascii="Angsana New" w:hAnsi="Angsana New" w:cs="Angsana New"/>
          <w:spacing w:val="-4"/>
          <w:sz w:val="30"/>
          <w:szCs w:val="30"/>
          <w:cs/>
        </w:rPr>
        <w:t>มาชดเชยผลขาดทุนสะสมของบริษัท</w:t>
      </w:r>
    </w:p>
    <w:p w14:paraId="2DA485F9" w14:textId="77777777" w:rsidR="00F506E8" w:rsidRPr="007A3004" w:rsidRDefault="00F506E8" w:rsidP="00F506E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17A1CA50" w14:textId="22C38FFA" w:rsidR="00F506E8" w:rsidRPr="00F506E8" w:rsidRDefault="00F506E8" w:rsidP="00F506E8">
      <w:pPr>
        <w:pStyle w:val="ListParagraph"/>
        <w:numPr>
          <w:ilvl w:val="0"/>
          <w:numId w:val="39"/>
        </w:numPr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u w:val="single"/>
          <w:lang w:val="th-TH"/>
        </w:rPr>
      </w:pPr>
      <w:r w:rsidRPr="00E97330">
        <w:rPr>
          <w:rFonts w:ascii="Angsana New" w:hAnsi="Angsana New" w:cs="Angsana New"/>
          <w:spacing w:val="-2"/>
          <w:sz w:val="30"/>
          <w:szCs w:val="30"/>
          <w:cs/>
        </w:rPr>
        <w:t>การโอนส่วนเกินมูลค่าหุ้นสามัญ จำนวน</w:t>
      </w:r>
      <w:r w:rsidRPr="00E97330">
        <w:rPr>
          <w:rFonts w:ascii="Angsana New" w:hAnsi="Angsana New" w:cs="Angsana New" w:hint="cs"/>
          <w:spacing w:val="-2"/>
          <w:sz w:val="30"/>
          <w:szCs w:val="30"/>
          <w:cs/>
        </w:rPr>
        <w:t>เงิน</w:t>
      </w:r>
      <w:r w:rsidRPr="00E9733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97330">
        <w:rPr>
          <w:rFonts w:ascii="Angsana New" w:hAnsi="Angsana New" w:cs="Angsana New"/>
          <w:spacing w:val="-2"/>
          <w:sz w:val="30"/>
          <w:szCs w:val="30"/>
        </w:rPr>
        <w:t xml:space="preserve">734,849,520.08 </w:t>
      </w:r>
      <w:r w:rsidRPr="00E97330">
        <w:rPr>
          <w:rFonts w:ascii="Angsana New" w:hAnsi="Angsana New" w:cs="Angsana New"/>
          <w:spacing w:val="-2"/>
          <w:sz w:val="30"/>
          <w:szCs w:val="30"/>
          <w:cs/>
        </w:rPr>
        <w:t>บาท โดยหักลบกับส่วนต่ำมูลค่าหุ้นสามัญ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F506E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506E8">
        <w:rPr>
          <w:rFonts w:ascii="Angsana New" w:hAnsi="Angsana New" w:cs="Angsana New"/>
          <w:sz w:val="30"/>
          <w:szCs w:val="30"/>
        </w:rPr>
        <w:t xml:space="preserve">340,454,489.25) </w:t>
      </w:r>
      <w:r w:rsidRPr="00F506E8">
        <w:rPr>
          <w:rFonts w:ascii="Angsana New" w:hAnsi="Angsana New" w:cs="Angsana New"/>
          <w:sz w:val="30"/>
          <w:szCs w:val="30"/>
          <w:cs/>
        </w:rPr>
        <w:t>บาท แล้วนำไปชดเชยผลขาดทุนสะสมทั้งหมดตามงบการเงินเฉพาะกิจการ</w:t>
      </w:r>
      <w:r w:rsidR="00585E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F506E8">
        <w:rPr>
          <w:rFonts w:ascii="Angsana New" w:hAnsi="Angsana New" w:cs="Angsana New"/>
          <w:sz w:val="30"/>
          <w:szCs w:val="30"/>
        </w:rPr>
        <w:t xml:space="preserve">31 </w:t>
      </w:r>
      <w:r w:rsidRPr="00F506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506E8">
        <w:rPr>
          <w:rFonts w:ascii="Angsana New" w:hAnsi="Angsana New" w:cs="Angsana New"/>
          <w:sz w:val="30"/>
          <w:szCs w:val="30"/>
        </w:rPr>
        <w:t>2568</w:t>
      </w:r>
    </w:p>
    <w:p w14:paraId="4A34E960" w14:textId="541DD5D9" w:rsidR="00F506E8" w:rsidRPr="00F506E8" w:rsidRDefault="00F506E8" w:rsidP="00F506E8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 w:hint="cs"/>
          <w:sz w:val="30"/>
          <w:szCs w:val="30"/>
          <w:u w:val="single"/>
          <w:lang w:val="th-TH"/>
        </w:rPr>
      </w:pPr>
      <w:r w:rsidRPr="00F506E8">
        <w:rPr>
          <w:rFonts w:ascii="Angsana New" w:hAnsi="Angsana New" w:cs="Angsana New"/>
          <w:sz w:val="30"/>
          <w:szCs w:val="30"/>
        </w:rPr>
        <w:t xml:space="preserve"> </w:t>
      </w:r>
    </w:p>
    <w:p w14:paraId="54F8FD45" w14:textId="2A93F3D3" w:rsidR="00FC747A" w:rsidRPr="006C1E22" w:rsidRDefault="006C1E22" w:rsidP="00842D2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t>การอนุมัติงบการเงินระหว่างกาล</w:t>
      </w:r>
    </w:p>
    <w:p w14:paraId="6F192EE2" w14:textId="77777777" w:rsidR="00A04F47" w:rsidRPr="006C1E22" w:rsidRDefault="00A04F47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2886BE" w14:textId="256E4549" w:rsidR="006C1E22" w:rsidRPr="007B1664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6C1E2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48" w:name="_Hlk198225627"/>
      <w:r w:rsidR="007B1664">
        <w:rPr>
          <w:rFonts w:ascii="Angsana New" w:hAnsi="Angsana New" w:cs="Angsana New"/>
          <w:sz w:val="30"/>
          <w:szCs w:val="30"/>
          <w:lang w:val="en-US"/>
        </w:rPr>
        <w:t>15</w:t>
      </w:r>
      <w:r w:rsidRPr="006C1E22">
        <w:rPr>
          <w:rFonts w:ascii="Angsana New" w:hAnsi="Angsana New" w:cs="Angsana New"/>
          <w:sz w:val="30"/>
          <w:szCs w:val="30"/>
        </w:rPr>
        <w:t xml:space="preserve"> </w:t>
      </w:r>
      <w:r w:rsidR="007B1664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6C1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/>
          <w:sz w:val="30"/>
          <w:szCs w:val="30"/>
        </w:rPr>
        <w:t>256</w:t>
      </w:r>
      <w:r w:rsidR="007B1664">
        <w:rPr>
          <w:rFonts w:ascii="Angsana New" w:hAnsi="Angsana New" w:cs="Angsana New"/>
          <w:sz w:val="30"/>
          <w:szCs w:val="30"/>
          <w:lang w:val="en-US"/>
        </w:rPr>
        <w:t>8</w:t>
      </w:r>
      <w:bookmarkEnd w:id="48"/>
    </w:p>
    <w:p w14:paraId="11C5FD92" w14:textId="77777777" w:rsidR="006C1E22" w:rsidRDefault="006C1E22" w:rsidP="006C1E22">
      <w:pPr>
        <w:ind w:left="320" w:right="1" w:hanging="320"/>
        <w:jc w:val="center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39D75A5" w14:textId="77777777" w:rsidR="006C1E22" w:rsidRPr="006C1E22" w:rsidRDefault="006C1E22" w:rsidP="006C1E22">
      <w:pPr>
        <w:ind w:left="320" w:right="1" w:hanging="320"/>
        <w:jc w:val="center"/>
        <w:rPr>
          <w:rFonts w:ascii="Angsana New" w:hAnsi="Angsana New" w:cs="Angsana New"/>
          <w:snapToGrid w:val="0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lang w:val="en-US"/>
        </w:rPr>
        <w:t>_________________________</w:t>
      </w:r>
    </w:p>
    <w:p w14:paraId="7AB73033" w14:textId="77777777" w:rsidR="006C1E22" w:rsidRPr="006C1E22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sectPr w:rsidR="006C1E22" w:rsidRPr="006C1E22" w:rsidSect="009426C1">
      <w:headerReference w:type="default" r:id="rId8"/>
      <w:headerReference w:type="first" r:id="rId9"/>
      <w:pgSz w:w="11909" w:h="16834" w:code="9"/>
      <w:pgMar w:top="692" w:right="1136" w:bottom="990" w:left="1440" w:header="720" w:footer="293" w:gutter="0"/>
      <w:pgNumType w:start="1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4B663" w14:textId="77777777" w:rsidR="00BB7EC8" w:rsidRDefault="00BB7EC8" w:rsidP="004956B4">
      <w:r>
        <w:separator/>
      </w:r>
    </w:p>
    <w:p w14:paraId="0C55DFDE" w14:textId="77777777" w:rsidR="00BB7EC8" w:rsidRDefault="00BB7EC8"/>
  </w:endnote>
  <w:endnote w:type="continuationSeparator" w:id="0">
    <w:p w14:paraId="42D7B57B" w14:textId="77777777" w:rsidR="00BB7EC8" w:rsidRDefault="00BB7EC8" w:rsidP="004956B4">
      <w:r>
        <w:continuationSeparator/>
      </w:r>
    </w:p>
    <w:p w14:paraId="6859FAC2" w14:textId="77777777" w:rsidR="00BB7EC8" w:rsidRDefault="00BB7EC8"/>
  </w:endnote>
  <w:endnote w:type="continuationNotice" w:id="1">
    <w:p w14:paraId="1A5878A0" w14:textId="77777777" w:rsidR="00BB7EC8" w:rsidRDefault="00BB7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F6AAE" w14:textId="77777777" w:rsidR="00BB7EC8" w:rsidRDefault="00BB7EC8" w:rsidP="004956B4">
      <w:r>
        <w:separator/>
      </w:r>
    </w:p>
    <w:p w14:paraId="119C6191" w14:textId="77777777" w:rsidR="00BB7EC8" w:rsidRDefault="00BB7EC8"/>
  </w:footnote>
  <w:footnote w:type="continuationSeparator" w:id="0">
    <w:p w14:paraId="39D4E2C3" w14:textId="77777777" w:rsidR="00BB7EC8" w:rsidRDefault="00BB7EC8" w:rsidP="004956B4">
      <w:r>
        <w:continuationSeparator/>
      </w:r>
    </w:p>
    <w:p w14:paraId="370C2A5B" w14:textId="77777777" w:rsidR="00BB7EC8" w:rsidRDefault="00BB7EC8"/>
  </w:footnote>
  <w:footnote w:type="continuationNotice" w:id="1">
    <w:p w14:paraId="6CAB44E1" w14:textId="77777777" w:rsidR="00BB7EC8" w:rsidRDefault="00BB7E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82C4" w14:textId="77777777" w:rsidR="00D40ADD" w:rsidRDefault="00D40ADD">
    <w:pPr>
      <w:pStyle w:val="Header"/>
      <w:jc w:val="right"/>
      <w:rPr>
        <w:rFonts w:ascii="Angsana New" w:hAnsi="Angsana New" w:cs="Angsana New"/>
        <w:noProof/>
        <w:sz w:val="30"/>
        <w:szCs w:val="30"/>
      </w:rPr>
    </w:pPr>
    <w:r w:rsidRPr="00D40ADD">
      <w:rPr>
        <w:rFonts w:ascii="Angsana New" w:hAnsi="Angsana New" w:cs="Angsana New"/>
        <w:sz w:val="30"/>
        <w:szCs w:val="30"/>
      </w:rPr>
      <w:fldChar w:fldCharType="begin"/>
    </w:r>
    <w:r w:rsidRPr="00D40ADD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0ADD">
      <w:rPr>
        <w:rFonts w:ascii="Angsana New" w:hAnsi="Angsana New" w:cs="Angsana New"/>
        <w:sz w:val="30"/>
        <w:szCs w:val="30"/>
      </w:rPr>
      <w:fldChar w:fldCharType="separate"/>
    </w:r>
    <w:r w:rsidRPr="00D40ADD">
      <w:rPr>
        <w:rFonts w:ascii="Angsana New" w:hAnsi="Angsana New" w:cs="Angsana New"/>
        <w:noProof/>
        <w:sz w:val="30"/>
        <w:szCs w:val="30"/>
      </w:rPr>
      <w:t>2</w:t>
    </w:r>
    <w:r w:rsidRPr="00D40ADD">
      <w:rPr>
        <w:rFonts w:ascii="Angsana New" w:hAnsi="Angsana New" w:cs="Angsana New"/>
        <w:noProof/>
        <w:sz w:val="30"/>
        <w:szCs w:val="30"/>
      </w:rPr>
      <w:fldChar w:fldCharType="end"/>
    </w:r>
  </w:p>
  <w:p w14:paraId="355D797D" w14:textId="77777777" w:rsidR="009857AB" w:rsidRPr="00D40ADD" w:rsidRDefault="009857AB">
    <w:pPr>
      <w:pStyle w:val="Header"/>
      <w:jc w:val="right"/>
      <w:rPr>
        <w:rFonts w:ascii="Angsana New" w:hAnsi="Angsana New" w:cs="Angsana New"/>
        <w:sz w:val="30"/>
        <w:szCs w:val="30"/>
      </w:rPr>
    </w:pPr>
    <w:r w:rsidRPr="009857AB">
      <w:rPr>
        <w:rFonts w:ascii="Angsana New" w:hAnsi="Angsana New" w:cs="Angsana New"/>
        <w:i/>
        <w:iCs/>
        <w:sz w:val="28"/>
        <w:szCs w:val="28"/>
        <w:cs/>
        <w:lang w:val="en-US"/>
      </w:rPr>
      <w:t>(ยังไม่ได้ตรวจสอบ)</w:t>
    </w:r>
  </w:p>
  <w:p w14:paraId="5E0A738B" w14:textId="77777777" w:rsidR="006C0B6F" w:rsidRPr="006C0B6F" w:rsidRDefault="006C0B6F" w:rsidP="006C0B6F">
    <w:pPr>
      <w:pStyle w:val="Header"/>
      <w:jc w:val="right"/>
      <w:rPr>
        <w:noProof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0441" w14:textId="77777777" w:rsidR="00131B1F" w:rsidRPr="00131B1F" w:rsidRDefault="00131B1F">
    <w:pPr>
      <w:pStyle w:val="Header"/>
      <w:jc w:val="right"/>
      <w:rPr>
        <w:rFonts w:ascii="Angsana New" w:hAnsi="Angsana New" w:cs="Angsana New"/>
        <w:noProof/>
        <w:sz w:val="30"/>
        <w:szCs w:val="30"/>
        <w:lang w:val="en-US"/>
      </w:rPr>
    </w:pP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begin"/>
    </w:r>
    <w:r w:rsidRPr="00131B1F">
      <w:rPr>
        <w:rFonts w:ascii="Angsana New" w:hAnsi="Angsana New" w:cs="Angsana New"/>
        <w:noProof/>
        <w:sz w:val="30"/>
        <w:szCs w:val="30"/>
        <w:lang w:val="en-US"/>
      </w:rPr>
      <w:instrText xml:space="preserve"> PAGE   \* MERGEFORMAT </w:instrText>
    </w: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separate"/>
    </w:r>
    <w:r w:rsidRPr="00131B1F">
      <w:rPr>
        <w:rFonts w:ascii="Angsana New" w:hAnsi="Angsana New" w:cs="Angsana New"/>
        <w:noProof/>
        <w:sz w:val="30"/>
        <w:szCs w:val="30"/>
        <w:lang w:val="en-US"/>
      </w:rPr>
      <w:t>2</w:t>
    </w:r>
    <w:r w:rsidRPr="00131B1F">
      <w:rPr>
        <w:rFonts w:ascii="Angsana New" w:hAnsi="Angsana New" w:cs="Angsana New"/>
        <w:noProof/>
        <w:sz w:val="30"/>
        <w:szCs w:val="30"/>
        <w:lang w:val="en-US"/>
      </w:rPr>
      <w:fldChar w:fldCharType="end"/>
    </w:r>
  </w:p>
  <w:p w14:paraId="73D10169" w14:textId="77777777" w:rsidR="006C0B6F" w:rsidRPr="006C0B6F" w:rsidRDefault="006C0B6F" w:rsidP="006C0B6F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06E2A0E"/>
    <w:multiLevelType w:val="hybridMultilevel"/>
    <w:tmpl w:val="2B326428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0" w15:restartNumberingAfterBreak="0">
    <w:nsid w:val="052B64A4"/>
    <w:multiLevelType w:val="hybridMultilevel"/>
    <w:tmpl w:val="83745D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9A15B1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D27DE5"/>
    <w:multiLevelType w:val="hybridMultilevel"/>
    <w:tmpl w:val="C5BC6AB6"/>
    <w:lvl w:ilvl="0" w:tplc="0730240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2A3213"/>
    <w:multiLevelType w:val="hybridMultilevel"/>
    <w:tmpl w:val="85767D12"/>
    <w:lvl w:ilvl="0" w:tplc="94C860E2">
      <w:start w:val="1"/>
      <w:numFmt w:val="decimal"/>
      <w:lvlText w:val="3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06842"/>
    <w:multiLevelType w:val="multilevel"/>
    <w:tmpl w:val="D9FAC4A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2569D8"/>
    <w:multiLevelType w:val="hybridMultilevel"/>
    <w:tmpl w:val="122EBF0C"/>
    <w:lvl w:ilvl="0" w:tplc="FD3EF924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4E477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86C0E4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4A7FC3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36F17F08"/>
    <w:multiLevelType w:val="multilevel"/>
    <w:tmpl w:val="641276D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6F93A29"/>
    <w:multiLevelType w:val="multilevel"/>
    <w:tmpl w:val="02D867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1E1F26"/>
    <w:multiLevelType w:val="hybridMultilevel"/>
    <w:tmpl w:val="79DAFB2E"/>
    <w:lvl w:ilvl="0" w:tplc="04090001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E1D09240"/>
    <w:lvl w:ilvl="0">
      <w:start w:val="1"/>
      <w:numFmt w:val="decimal"/>
      <w:pStyle w:val="Heading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0E11B06"/>
    <w:multiLevelType w:val="multilevel"/>
    <w:tmpl w:val="BBF670F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FE5264F"/>
    <w:multiLevelType w:val="multilevel"/>
    <w:tmpl w:val="D46E2A1C"/>
    <w:lvl w:ilvl="0">
      <w:start w:val="1"/>
      <w:numFmt w:val="decimal"/>
      <w:lvlText w:val="%1"/>
      <w:lvlJc w:val="left"/>
      <w:pPr>
        <w:ind w:left="180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32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5D3B65"/>
    <w:multiLevelType w:val="hybridMultilevel"/>
    <w:tmpl w:val="A2A2B57A"/>
    <w:lvl w:ilvl="0" w:tplc="E8DA9B40">
      <w:start w:val="1"/>
      <w:numFmt w:val="decimal"/>
      <w:lvlText w:val="3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CF66273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53125281">
    <w:abstractNumId w:val="5"/>
  </w:num>
  <w:num w:numId="2" w16cid:durableId="677000991">
    <w:abstractNumId w:val="4"/>
  </w:num>
  <w:num w:numId="3" w16cid:durableId="1783069465">
    <w:abstractNumId w:val="8"/>
  </w:num>
  <w:num w:numId="4" w16cid:durableId="1343893066">
    <w:abstractNumId w:val="6"/>
  </w:num>
  <w:num w:numId="5" w16cid:durableId="8021737">
    <w:abstractNumId w:val="7"/>
  </w:num>
  <w:num w:numId="6" w16cid:durableId="1231382270">
    <w:abstractNumId w:val="2"/>
  </w:num>
  <w:num w:numId="7" w16cid:durableId="1537113141">
    <w:abstractNumId w:val="1"/>
  </w:num>
  <w:num w:numId="8" w16cid:durableId="1499268116">
    <w:abstractNumId w:val="0"/>
  </w:num>
  <w:num w:numId="9" w16cid:durableId="581641472">
    <w:abstractNumId w:val="27"/>
  </w:num>
  <w:num w:numId="10" w16cid:durableId="581916994">
    <w:abstractNumId w:val="3"/>
  </w:num>
  <w:num w:numId="11" w16cid:durableId="4208264">
    <w:abstractNumId w:val="24"/>
  </w:num>
  <w:num w:numId="12" w16cid:durableId="1122460789">
    <w:abstractNumId w:val="14"/>
  </w:num>
  <w:num w:numId="13" w16cid:durableId="413017714">
    <w:abstractNumId w:val="33"/>
  </w:num>
  <w:num w:numId="14" w16cid:durableId="749041779">
    <w:abstractNumId w:val="18"/>
  </w:num>
  <w:num w:numId="15" w16cid:durableId="352847503">
    <w:abstractNumId w:val="25"/>
  </w:num>
  <w:num w:numId="16" w16cid:durableId="1529175226">
    <w:abstractNumId w:val="36"/>
  </w:num>
  <w:num w:numId="17" w16cid:durableId="435250892">
    <w:abstractNumId w:val="37"/>
  </w:num>
  <w:num w:numId="18" w16cid:durableId="1782610503">
    <w:abstractNumId w:val="29"/>
  </w:num>
  <w:num w:numId="19" w16cid:durableId="1065103662">
    <w:abstractNumId w:val="19"/>
  </w:num>
  <w:num w:numId="20" w16cid:durableId="2092458689">
    <w:abstractNumId w:val="31"/>
  </w:num>
  <w:num w:numId="21" w16cid:durableId="1106585522">
    <w:abstractNumId w:val="12"/>
  </w:num>
  <w:num w:numId="22" w16cid:durableId="474572042">
    <w:abstractNumId w:val="13"/>
  </w:num>
  <w:num w:numId="23" w16cid:durableId="1929343170">
    <w:abstractNumId w:val="26"/>
  </w:num>
  <w:num w:numId="24" w16cid:durableId="102725990">
    <w:abstractNumId w:val="34"/>
  </w:num>
  <w:num w:numId="25" w16cid:durableId="358437691">
    <w:abstractNumId w:val="15"/>
  </w:num>
  <w:num w:numId="26" w16cid:durableId="918096537">
    <w:abstractNumId w:val="23"/>
  </w:num>
  <w:num w:numId="27" w16cid:durableId="1402405697">
    <w:abstractNumId w:val="39"/>
  </w:num>
  <w:num w:numId="28" w16cid:durableId="29454563">
    <w:abstractNumId w:val="35"/>
  </w:num>
  <w:num w:numId="29" w16cid:durableId="2029718157">
    <w:abstractNumId w:val="22"/>
  </w:num>
  <w:num w:numId="30" w16cid:durableId="2141070380">
    <w:abstractNumId w:val="17"/>
  </w:num>
  <w:num w:numId="31" w16cid:durableId="1973512982">
    <w:abstractNumId w:val="21"/>
  </w:num>
  <w:num w:numId="32" w16cid:durableId="1719888382">
    <w:abstractNumId w:val="30"/>
  </w:num>
  <w:num w:numId="33" w16cid:durableId="2138795041">
    <w:abstractNumId w:val="7"/>
  </w:num>
  <w:num w:numId="34" w16cid:durableId="1978410624">
    <w:abstractNumId w:val="11"/>
  </w:num>
  <w:num w:numId="35" w16cid:durableId="1144929147">
    <w:abstractNumId w:val="16"/>
  </w:num>
  <w:num w:numId="36" w16cid:durableId="666400018">
    <w:abstractNumId w:val="28"/>
  </w:num>
  <w:num w:numId="37" w16cid:durableId="2009289526">
    <w:abstractNumId w:val="20"/>
  </w:num>
  <w:num w:numId="38" w16cid:durableId="192622005">
    <w:abstractNumId w:val="32"/>
  </w:num>
  <w:num w:numId="39" w16cid:durableId="851650084">
    <w:abstractNumId w:val="38"/>
  </w:num>
  <w:num w:numId="40" w16cid:durableId="1818498400">
    <w:abstractNumId w:val="10"/>
  </w:num>
  <w:num w:numId="41" w16cid:durableId="910041155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FD"/>
    <w:rsid w:val="000005ED"/>
    <w:rsid w:val="0000079D"/>
    <w:rsid w:val="00000A1C"/>
    <w:rsid w:val="00000C2D"/>
    <w:rsid w:val="000016CB"/>
    <w:rsid w:val="000019C7"/>
    <w:rsid w:val="00001DA5"/>
    <w:rsid w:val="00001FBF"/>
    <w:rsid w:val="00002354"/>
    <w:rsid w:val="0000267E"/>
    <w:rsid w:val="00002A60"/>
    <w:rsid w:val="00002B85"/>
    <w:rsid w:val="00002C98"/>
    <w:rsid w:val="00002EBA"/>
    <w:rsid w:val="00002ED6"/>
    <w:rsid w:val="00003303"/>
    <w:rsid w:val="00003378"/>
    <w:rsid w:val="00003679"/>
    <w:rsid w:val="00003CF4"/>
    <w:rsid w:val="00004714"/>
    <w:rsid w:val="00004BC5"/>
    <w:rsid w:val="00004EC5"/>
    <w:rsid w:val="0000535D"/>
    <w:rsid w:val="0000563E"/>
    <w:rsid w:val="000056A7"/>
    <w:rsid w:val="0000593B"/>
    <w:rsid w:val="00005E38"/>
    <w:rsid w:val="000062F0"/>
    <w:rsid w:val="00006888"/>
    <w:rsid w:val="0000695F"/>
    <w:rsid w:val="00006A0A"/>
    <w:rsid w:val="00006C39"/>
    <w:rsid w:val="00007165"/>
    <w:rsid w:val="0000763C"/>
    <w:rsid w:val="000079D8"/>
    <w:rsid w:val="00007C25"/>
    <w:rsid w:val="00010800"/>
    <w:rsid w:val="00010C7A"/>
    <w:rsid w:val="00010D91"/>
    <w:rsid w:val="00010EC6"/>
    <w:rsid w:val="0001110D"/>
    <w:rsid w:val="00011428"/>
    <w:rsid w:val="000114F0"/>
    <w:rsid w:val="00011750"/>
    <w:rsid w:val="00011CA0"/>
    <w:rsid w:val="0001244E"/>
    <w:rsid w:val="00012A4E"/>
    <w:rsid w:val="00012CF4"/>
    <w:rsid w:val="00013276"/>
    <w:rsid w:val="000132EA"/>
    <w:rsid w:val="0001342C"/>
    <w:rsid w:val="00013704"/>
    <w:rsid w:val="0001380C"/>
    <w:rsid w:val="0001397B"/>
    <w:rsid w:val="00013B36"/>
    <w:rsid w:val="00013CFA"/>
    <w:rsid w:val="00013D04"/>
    <w:rsid w:val="00013D8F"/>
    <w:rsid w:val="00014145"/>
    <w:rsid w:val="000141E9"/>
    <w:rsid w:val="0001452E"/>
    <w:rsid w:val="00014827"/>
    <w:rsid w:val="00014C2C"/>
    <w:rsid w:val="00014C5D"/>
    <w:rsid w:val="00014CED"/>
    <w:rsid w:val="00014E15"/>
    <w:rsid w:val="00015077"/>
    <w:rsid w:val="00015408"/>
    <w:rsid w:val="0001599D"/>
    <w:rsid w:val="00016415"/>
    <w:rsid w:val="000164A6"/>
    <w:rsid w:val="000169E6"/>
    <w:rsid w:val="00016C5B"/>
    <w:rsid w:val="00016D78"/>
    <w:rsid w:val="00016F05"/>
    <w:rsid w:val="00017874"/>
    <w:rsid w:val="00020048"/>
    <w:rsid w:val="00020387"/>
    <w:rsid w:val="000204B1"/>
    <w:rsid w:val="00020520"/>
    <w:rsid w:val="00020955"/>
    <w:rsid w:val="00020D39"/>
    <w:rsid w:val="00021176"/>
    <w:rsid w:val="00021566"/>
    <w:rsid w:val="00021A27"/>
    <w:rsid w:val="000223DA"/>
    <w:rsid w:val="00022514"/>
    <w:rsid w:val="0002294D"/>
    <w:rsid w:val="00022EC9"/>
    <w:rsid w:val="00022FCD"/>
    <w:rsid w:val="0002369A"/>
    <w:rsid w:val="000237F9"/>
    <w:rsid w:val="00023ADB"/>
    <w:rsid w:val="00023D1B"/>
    <w:rsid w:val="00023E11"/>
    <w:rsid w:val="00023E63"/>
    <w:rsid w:val="00023EE5"/>
    <w:rsid w:val="00023F11"/>
    <w:rsid w:val="00023F42"/>
    <w:rsid w:val="000240BF"/>
    <w:rsid w:val="0002426A"/>
    <w:rsid w:val="00024446"/>
    <w:rsid w:val="00024B46"/>
    <w:rsid w:val="00024B70"/>
    <w:rsid w:val="00024E36"/>
    <w:rsid w:val="00024E4D"/>
    <w:rsid w:val="00024FCE"/>
    <w:rsid w:val="000252ED"/>
    <w:rsid w:val="00025B5F"/>
    <w:rsid w:val="00025CCE"/>
    <w:rsid w:val="00025CF1"/>
    <w:rsid w:val="0002637B"/>
    <w:rsid w:val="000264FD"/>
    <w:rsid w:val="00026798"/>
    <w:rsid w:val="00026882"/>
    <w:rsid w:val="00026A87"/>
    <w:rsid w:val="00026AED"/>
    <w:rsid w:val="00026BCA"/>
    <w:rsid w:val="00026BCF"/>
    <w:rsid w:val="000274EA"/>
    <w:rsid w:val="00027529"/>
    <w:rsid w:val="00027975"/>
    <w:rsid w:val="00027C1D"/>
    <w:rsid w:val="00031693"/>
    <w:rsid w:val="00031A1A"/>
    <w:rsid w:val="00031AAF"/>
    <w:rsid w:val="00031DFB"/>
    <w:rsid w:val="00031F20"/>
    <w:rsid w:val="00031F82"/>
    <w:rsid w:val="000326E1"/>
    <w:rsid w:val="00032F7D"/>
    <w:rsid w:val="00033059"/>
    <w:rsid w:val="00033519"/>
    <w:rsid w:val="0003353C"/>
    <w:rsid w:val="000336E0"/>
    <w:rsid w:val="00033962"/>
    <w:rsid w:val="000339B8"/>
    <w:rsid w:val="00033C3F"/>
    <w:rsid w:val="00033DC9"/>
    <w:rsid w:val="0003412D"/>
    <w:rsid w:val="0003459E"/>
    <w:rsid w:val="000346A2"/>
    <w:rsid w:val="000346C8"/>
    <w:rsid w:val="0003483C"/>
    <w:rsid w:val="00034892"/>
    <w:rsid w:val="00034BEA"/>
    <w:rsid w:val="00034E21"/>
    <w:rsid w:val="00034E97"/>
    <w:rsid w:val="00035AA5"/>
    <w:rsid w:val="00035BEA"/>
    <w:rsid w:val="00036759"/>
    <w:rsid w:val="00036AA6"/>
    <w:rsid w:val="00036DF3"/>
    <w:rsid w:val="000371A0"/>
    <w:rsid w:val="000371F3"/>
    <w:rsid w:val="00037200"/>
    <w:rsid w:val="00037677"/>
    <w:rsid w:val="000376E6"/>
    <w:rsid w:val="00037A89"/>
    <w:rsid w:val="00037B04"/>
    <w:rsid w:val="00037BD7"/>
    <w:rsid w:val="00040102"/>
    <w:rsid w:val="0004022C"/>
    <w:rsid w:val="000402CA"/>
    <w:rsid w:val="0004060E"/>
    <w:rsid w:val="000406A9"/>
    <w:rsid w:val="00040791"/>
    <w:rsid w:val="000408AE"/>
    <w:rsid w:val="00040BF8"/>
    <w:rsid w:val="00040C94"/>
    <w:rsid w:val="00040E86"/>
    <w:rsid w:val="000410A4"/>
    <w:rsid w:val="00041576"/>
    <w:rsid w:val="00041773"/>
    <w:rsid w:val="00041F0A"/>
    <w:rsid w:val="000423B4"/>
    <w:rsid w:val="0004257D"/>
    <w:rsid w:val="00042687"/>
    <w:rsid w:val="00042745"/>
    <w:rsid w:val="00042A0C"/>
    <w:rsid w:val="00042A63"/>
    <w:rsid w:val="00042E32"/>
    <w:rsid w:val="000438E2"/>
    <w:rsid w:val="00043B6E"/>
    <w:rsid w:val="000440F1"/>
    <w:rsid w:val="00044675"/>
    <w:rsid w:val="00044985"/>
    <w:rsid w:val="00044D2E"/>
    <w:rsid w:val="00044DC1"/>
    <w:rsid w:val="000452D9"/>
    <w:rsid w:val="000453CF"/>
    <w:rsid w:val="00045558"/>
    <w:rsid w:val="0004573E"/>
    <w:rsid w:val="00045908"/>
    <w:rsid w:val="00045C94"/>
    <w:rsid w:val="00045CD7"/>
    <w:rsid w:val="00045CF3"/>
    <w:rsid w:val="00046377"/>
    <w:rsid w:val="000463E9"/>
    <w:rsid w:val="00046574"/>
    <w:rsid w:val="000469CB"/>
    <w:rsid w:val="00046E0C"/>
    <w:rsid w:val="0004711B"/>
    <w:rsid w:val="000478A1"/>
    <w:rsid w:val="000479BE"/>
    <w:rsid w:val="00047D0B"/>
    <w:rsid w:val="00047EB7"/>
    <w:rsid w:val="00047FF7"/>
    <w:rsid w:val="00050454"/>
    <w:rsid w:val="00050546"/>
    <w:rsid w:val="00051239"/>
    <w:rsid w:val="00051470"/>
    <w:rsid w:val="00051ACB"/>
    <w:rsid w:val="00051B39"/>
    <w:rsid w:val="00051DE1"/>
    <w:rsid w:val="00051E14"/>
    <w:rsid w:val="00051EF0"/>
    <w:rsid w:val="000522FC"/>
    <w:rsid w:val="00052484"/>
    <w:rsid w:val="000526EC"/>
    <w:rsid w:val="000530AD"/>
    <w:rsid w:val="000530FD"/>
    <w:rsid w:val="000532E9"/>
    <w:rsid w:val="000539BE"/>
    <w:rsid w:val="000540B0"/>
    <w:rsid w:val="0005449F"/>
    <w:rsid w:val="00054951"/>
    <w:rsid w:val="00054BB7"/>
    <w:rsid w:val="00054DB2"/>
    <w:rsid w:val="00055234"/>
    <w:rsid w:val="000555E7"/>
    <w:rsid w:val="00055960"/>
    <w:rsid w:val="00055D63"/>
    <w:rsid w:val="00055D79"/>
    <w:rsid w:val="00056249"/>
    <w:rsid w:val="000564A3"/>
    <w:rsid w:val="000565EB"/>
    <w:rsid w:val="00056639"/>
    <w:rsid w:val="000566F5"/>
    <w:rsid w:val="00056906"/>
    <w:rsid w:val="00056927"/>
    <w:rsid w:val="000574DA"/>
    <w:rsid w:val="000575C7"/>
    <w:rsid w:val="00060457"/>
    <w:rsid w:val="000604B9"/>
    <w:rsid w:val="00060B03"/>
    <w:rsid w:val="00060B71"/>
    <w:rsid w:val="00060C51"/>
    <w:rsid w:val="00060FA2"/>
    <w:rsid w:val="0006135A"/>
    <w:rsid w:val="00061594"/>
    <w:rsid w:val="00061A35"/>
    <w:rsid w:val="00061AAE"/>
    <w:rsid w:val="00061D94"/>
    <w:rsid w:val="00062246"/>
    <w:rsid w:val="000622B0"/>
    <w:rsid w:val="000626B0"/>
    <w:rsid w:val="000632C5"/>
    <w:rsid w:val="000634E3"/>
    <w:rsid w:val="0006354B"/>
    <w:rsid w:val="0006369A"/>
    <w:rsid w:val="00063B73"/>
    <w:rsid w:val="00063D07"/>
    <w:rsid w:val="00064013"/>
    <w:rsid w:val="000640A0"/>
    <w:rsid w:val="000646A7"/>
    <w:rsid w:val="0006493E"/>
    <w:rsid w:val="00064B1B"/>
    <w:rsid w:val="00064DA3"/>
    <w:rsid w:val="00065672"/>
    <w:rsid w:val="000656E1"/>
    <w:rsid w:val="00065ADE"/>
    <w:rsid w:val="00065C80"/>
    <w:rsid w:val="00065F79"/>
    <w:rsid w:val="0006600B"/>
    <w:rsid w:val="00066014"/>
    <w:rsid w:val="00066F90"/>
    <w:rsid w:val="00067163"/>
    <w:rsid w:val="0006721B"/>
    <w:rsid w:val="00067772"/>
    <w:rsid w:val="00067D22"/>
    <w:rsid w:val="0007008A"/>
    <w:rsid w:val="0007034E"/>
    <w:rsid w:val="0007038C"/>
    <w:rsid w:val="000704EE"/>
    <w:rsid w:val="00070DAC"/>
    <w:rsid w:val="00070FBD"/>
    <w:rsid w:val="00071B0E"/>
    <w:rsid w:val="00071C9F"/>
    <w:rsid w:val="00072171"/>
    <w:rsid w:val="000722E1"/>
    <w:rsid w:val="0007277C"/>
    <w:rsid w:val="000730CF"/>
    <w:rsid w:val="00073135"/>
    <w:rsid w:val="00073BBF"/>
    <w:rsid w:val="00073DAC"/>
    <w:rsid w:val="000744FA"/>
    <w:rsid w:val="0007463B"/>
    <w:rsid w:val="00074AC0"/>
    <w:rsid w:val="00074B06"/>
    <w:rsid w:val="00074E1F"/>
    <w:rsid w:val="00074FE6"/>
    <w:rsid w:val="0007509B"/>
    <w:rsid w:val="000751B4"/>
    <w:rsid w:val="000753C4"/>
    <w:rsid w:val="000753F5"/>
    <w:rsid w:val="000754D3"/>
    <w:rsid w:val="0007557D"/>
    <w:rsid w:val="000755F0"/>
    <w:rsid w:val="000759B4"/>
    <w:rsid w:val="00075B69"/>
    <w:rsid w:val="00075FD1"/>
    <w:rsid w:val="0007679B"/>
    <w:rsid w:val="00076846"/>
    <w:rsid w:val="0007694D"/>
    <w:rsid w:val="00077158"/>
    <w:rsid w:val="00077439"/>
    <w:rsid w:val="00077A88"/>
    <w:rsid w:val="00077B36"/>
    <w:rsid w:val="00077CFE"/>
    <w:rsid w:val="000801FE"/>
    <w:rsid w:val="0008035F"/>
    <w:rsid w:val="000808BA"/>
    <w:rsid w:val="00080925"/>
    <w:rsid w:val="00080CE6"/>
    <w:rsid w:val="00080F13"/>
    <w:rsid w:val="000816AD"/>
    <w:rsid w:val="0008193D"/>
    <w:rsid w:val="00081F9E"/>
    <w:rsid w:val="00082018"/>
    <w:rsid w:val="0008259C"/>
    <w:rsid w:val="0008267B"/>
    <w:rsid w:val="000826E3"/>
    <w:rsid w:val="00082F02"/>
    <w:rsid w:val="00082FDC"/>
    <w:rsid w:val="0008348F"/>
    <w:rsid w:val="0008356D"/>
    <w:rsid w:val="000838AF"/>
    <w:rsid w:val="000838F4"/>
    <w:rsid w:val="00083BC4"/>
    <w:rsid w:val="00084392"/>
    <w:rsid w:val="00084539"/>
    <w:rsid w:val="000847B2"/>
    <w:rsid w:val="0008489E"/>
    <w:rsid w:val="00084995"/>
    <w:rsid w:val="00084A2D"/>
    <w:rsid w:val="00084C4F"/>
    <w:rsid w:val="0008515D"/>
    <w:rsid w:val="00085219"/>
    <w:rsid w:val="000852A7"/>
    <w:rsid w:val="00085378"/>
    <w:rsid w:val="00085531"/>
    <w:rsid w:val="000857F6"/>
    <w:rsid w:val="00085F57"/>
    <w:rsid w:val="00085F62"/>
    <w:rsid w:val="00086008"/>
    <w:rsid w:val="0008635F"/>
    <w:rsid w:val="00086747"/>
    <w:rsid w:val="00086B83"/>
    <w:rsid w:val="00086E10"/>
    <w:rsid w:val="00087300"/>
    <w:rsid w:val="00087543"/>
    <w:rsid w:val="000877AE"/>
    <w:rsid w:val="000877F1"/>
    <w:rsid w:val="00087888"/>
    <w:rsid w:val="00087C9A"/>
    <w:rsid w:val="00087EF5"/>
    <w:rsid w:val="000904AE"/>
    <w:rsid w:val="00090523"/>
    <w:rsid w:val="000908EF"/>
    <w:rsid w:val="00090AB3"/>
    <w:rsid w:val="00091D45"/>
    <w:rsid w:val="00091E9C"/>
    <w:rsid w:val="0009219F"/>
    <w:rsid w:val="00092641"/>
    <w:rsid w:val="00092A89"/>
    <w:rsid w:val="00092BF3"/>
    <w:rsid w:val="00093375"/>
    <w:rsid w:val="00093A25"/>
    <w:rsid w:val="00093CC9"/>
    <w:rsid w:val="00094184"/>
    <w:rsid w:val="00094187"/>
    <w:rsid w:val="00094255"/>
    <w:rsid w:val="00094418"/>
    <w:rsid w:val="00094424"/>
    <w:rsid w:val="000945CF"/>
    <w:rsid w:val="00094A60"/>
    <w:rsid w:val="000950EB"/>
    <w:rsid w:val="00095331"/>
    <w:rsid w:val="0009533B"/>
    <w:rsid w:val="00095614"/>
    <w:rsid w:val="000957CE"/>
    <w:rsid w:val="00095938"/>
    <w:rsid w:val="00095A45"/>
    <w:rsid w:val="00095B73"/>
    <w:rsid w:val="00096176"/>
    <w:rsid w:val="000962BC"/>
    <w:rsid w:val="0009660F"/>
    <w:rsid w:val="000966FB"/>
    <w:rsid w:val="0009680C"/>
    <w:rsid w:val="000969CF"/>
    <w:rsid w:val="0009727B"/>
    <w:rsid w:val="000974CE"/>
    <w:rsid w:val="0009756E"/>
    <w:rsid w:val="0009759B"/>
    <w:rsid w:val="0009782E"/>
    <w:rsid w:val="000A0003"/>
    <w:rsid w:val="000A036D"/>
    <w:rsid w:val="000A0BE1"/>
    <w:rsid w:val="000A0BFC"/>
    <w:rsid w:val="000A0EA3"/>
    <w:rsid w:val="000A0F15"/>
    <w:rsid w:val="000A0F2E"/>
    <w:rsid w:val="000A0FC4"/>
    <w:rsid w:val="000A1623"/>
    <w:rsid w:val="000A193E"/>
    <w:rsid w:val="000A1A52"/>
    <w:rsid w:val="000A1D87"/>
    <w:rsid w:val="000A1E0A"/>
    <w:rsid w:val="000A26BE"/>
    <w:rsid w:val="000A2720"/>
    <w:rsid w:val="000A2C15"/>
    <w:rsid w:val="000A2EF8"/>
    <w:rsid w:val="000A3421"/>
    <w:rsid w:val="000A3425"/>
    <w:rsid w:val="000A363B"/>
    <w:rsid w:val="000A36C7"/>
    <w:rsid w:val="000A3797"/>
    <w:rsid w:val="000A3994"/>
    <w:rsid w:val="000A39D0"/>
    <w:rsid w:val="000A3B2B"/>
    <w:rsid w:val="000A43D0"/>
    <w:rsid w:val="000A4783"/>
    <w:rsid w:val="000A4893"/>
    <w:rsid w:val="000A4EFE"/>
    <w:rsid w:val="000A58A2"/>
    <w:rsid w:val="000A5958"/>
    <w:rsid w:val="000A5D39"/>
    <w:rsid w:val="000A62C5"/>
    <w:rsid w:val="000A6485"/>
    <w:rsid w:val="000A6495"/>
    <w:rsid w:val="000A67A9"/>
    <w:rsid w:val="000A686C"/>
    <w:rsid w:val="000A68E1"/>
    <w:rsid w:val="000A6C35"/>
    <w:rsid w:val="000A6F79"/>
    <w:rsid w:val="000A7510"/>
    <w:rsid w:val="000A762F"/>
    <w:rsid w:val="000A7B11"/>
    <w:rsid w:val="000A7B3A"/>
    <w:rsid w:val="000A7C3B"/>
    <w:rsid w:val="000A7CBF"/>
    <w:rsid w:val="000B00E8"/>
    <w:rsid w:val="000B02E5"/>
    <w:rsid w:val="000B0340"/>
    <w:rsid w:val="000B0720"/>
    <w:rsid w:val="000B0991"/>
    <w:rsid w:val="000B0B0E"/>
    <w:rsid w:val="000B0D69"/>
    <w:rsid w:val="000B0E74"/>
    <w:rsid w:val="000B0F37"/>
    <w:rsid w:val="000B146D"/>
    <w:rsid w:val="000B1854"/>
    <w:rsid w:val="000B1AB7"/>
    <w:rsid w:val="000B1B44"/>
    <w:rsid w:val="000B245A"/>
    <w:rsid w:val="000B27A1"/>
    <w:rsid w:val="000B2AD1"/>
    <w:rsid w:val="000B2F94"/>
    <w:rsid w:val="000B369F"/>
    <w:rsid w:val="000B3C21"/>
    <w:rsid w:val="000B3D36"/>
    <w:rsid w:val="000B4480"/>
    <w:rsid w:val="000B44F2"/>
    <w:rsid w:val="000B4A4C"/>
    <w:rsid w:val="000B4ABB"/>
    <w:rsid w:val="000B54B2"/>
    <w:rsid w:val="000B5628"/>
    <w:rsid w:val="000B5B08"/>
    <w:rsid w:val="000B5CE6"/>
    <w:rsid w:val="000B5E33"/>
    <w:rsid w:val="000B5EB9"/>
    <w:rsid w:val="000B6384"/>
    <w:rsid w:val="000B695E"/>
    <w:rsid w:val="000B6D20"/>
    <w:rsid w:val="000B71E8"/>
    <w:rsid w:val="000B74D0"/>
    <w:rsid w:val="000B76BD"/>
    <w:rsid w:val="000B78AD"/>
    <w:rsid w:val="000B78D4"/>
    <w:rsid w:val="000B7A60"/>
    <w:rsid w:val="000B7D9E"/>
    <w:rsid w:val="000B7F82"/>
    <w:rsid w:val="000C0365"/>
    <w:rsid w:val="000C036B"/>
    <w:rsid w:val="000C0507"/>
    <w:rsid w:val="000C06A9"/>
    <w:rsid w:val="000C0946"/>
    <w:rsid w:val="000C0CF4"/>
    <w:rsid w:val="000C108F"/>
    <w:rsid w:val="000C11F1"/>
    <w:rsid w:val="000C14DD"/>
    <w:rsid w:val="000C1822"/>
    <w:rsid w:val="000C1944"/>
    <w:rsid w:val="000C1D53"/>
    <w:rsid w:val="000C2123"/>
    <w:rsid w:val="000C2341"/>
    <w:rsid w:val="000C255E"/>
    <w:rsid w:val="000C25CC"/>
    <w:rsid w:val="000C2688"/>
    <w:rsid w:val="000C26FE"/>
    <w:rsid w:val="000C2783"/>
    <w:rsid w:val="000C2BF6"/>
    <w:rsid w:val="000C2BF9"/>
    <w:rsid w:val="000C2C1A"/>
    <w:rsid w:val="000C2F9D"/>
    <w:rsid w:val="000C3227"/>
    <w:rsid w:val="000C34DD"/>
    <w:rsid w:val="000C36E8"/>
    <w:rsid w:val="000C3924"/>
    <w:rsid w:val="000C3BF2"/>
    <w:rsid w:val="000C44AD"/>
    <w:rsid w:val="000C4B2F"/>
    <w:rsid w:val="000C4F26"/>
    <w:rsid w:val="000C4F44"/>
    <w:rsid w:val="000C4F5D"/>
    <w:rsid w:val="000C54D8"/>
    <w:rsid w:val="000C55D7"/>
    <w:rsid w:val="000C57E5"/>
    <w:rsid w:val="000C5A97"/>
    <w:rsid w:val="000C5B66"/>
    <w:rsid w:val="000C5BA6"/>
    <w:rsid w:val="000C5DC6"/>
    <w:rsid w:val="000C5EB8"/>
    <w:rsid w:val="000C5F08"/>
    <w:rsid w:val="000C63CA"/>
    <w:rsid w:val="000C669B"/>
    <w:rsid w:val="000C676D"/>
    <w:rsid w:val="000C67BB"/>
    <w:rsid w:val="000C6D34"/>
    <w:rsid w:val="000C71D5"/>
    <w:rsid w:val="000C74A7"/>
    <w:rsid w:val="000C7FD9"/>
    <w:rsid w:val="000D0115"/>
    <w:rsid w:val="000D04A4"/>
    <w:rsid w:val="000D075F"/>
    <w:rsid w:val="000D0A6C"/>
    <w:rsid w:val="000D0B4C"/>
    <w:rsid w:val="000D1044"/>
    <w:rsid w:val="000D1AB9"/>
    <w:rsid w:val="000D1E8B"/>
    <w:rsid w:val="000D234B"/>
    <w:rsid w:val="000D29EB"/>
    <w:rsid w:val="000D2AC7"/>
    <w:rsid w:val="000D2C52"/>
    <w:rsid w:val="000D2CD4"/>
    <w:rsid w:val="000D2EE9"/>
    <w:rsid w:val="000D3137"/>
    <w:rsid w:val="000D333C"/>
    <w:rsid w:val="000D33B4"/>
    <w:rsid w:val="000D3493"/>
    <w:rsid w:val="000D355A"/>
    <w:rsid w:val="000D368C"/>
    <w:rsid w:val="000D39B9"/>
    <w:rsid w:val="000D3A3A"/>
    <w:rsid w:val="000D41FB"/>
    <w:rsid w:val="000D4219"/>
    <w:rsid w:val="000D48D1"/>
    <w:rsid w:val="000D4901"/>
    <w:rsid w:val="000D4E2B"/>
    <w:rsid w:val="000D4FB3"/>
    <w:rsid w:val="000D52B8"/>
    <w:rsid w:val="000D5736"/>
    <w:rsid w:val="000D599F"/>
    <w:rsid w:val="000D5CAB"/>
    <w:rsid w:val="000D6493"/>
    <w:rsid w:val="000D6628"/>
    <w:rsid w:val="000D67E7"/>
    <w:rsid w:val="000D6830"/>
    <w:rsid w:val="000D6BDD"/>
    <w:rsid w:val="000D6C8C"/>
    <w:rsid w:val="000D6CB1"/>
    <w:rsid w:val="000D6CD8"/>
    <w:rsid w:val="000D6D86"/>
    <w:rsid w:val="000D72F8"/>
    <w:rsid w:val="000D7339"/>
    <w:rsid w:val="000D73AF"/>
    <w:rsid w:val="000D767B"/>
    <w:rsid w:val="000D7700"/>
    <w:rsid w:val="000D77AB"/>
    <w:rsid w:val="000D79DC"/>
    <w:rsid w:val="000D7A6D"/>
    <w:rsid w:val="000E036F"/>
    <w:rsid w:val="000E047D"/>
    <w:rsid w:val="000E0746"/>
    <w:rsid w:val="000E07CA"/>
    <w:rsid w:val="000E0B73"/>
    <w:rsid w:val="000E11F9"/>
    <w:rsid w:val="000E14D8"/>
    <w:rsid w:val="000E1A54"/>
    <w:rsid w:val="000E2202"/>
    <w:rsid w:val="000E236D"/>
    <w:rsid w:val="000E23B8"/>
    <w:rsid w:val="000E24F5"/>
    <w:rsid w:val="000E2A04"/>
    <w:rsid w:val="000E2B53"/>
    <w:rsid w:val="000E2B9E"/>
    <w:rsid w:val="000E2E9B"/>
    <w:rsid w:val="000E30C2"/>
    <w:rsid w:val="000E31C0"/>
    <w:rsid w:val="000E3226"/>
    <w:rsid w:val="000E3788"/>
    <w:rsid w:val="000E393E"/>
    <w:rsid w:val="000E3DA2"/>
    <w:rsid w:val="000E471D"/>
    <w:rsid w:val="000E49CB"/>
    <w:rsid w:val="000E4B3E"/>
    <w:rsid w:val="000E4BFE"/>
    <w:rsid w:val="000E511E"/>
    <w:rsid w:val="000E5582"/>
    <w:rsid w:val="000E5843"/>
    <w:rsid w:val="000E5845"/>
    <w:rsid w:val="000E589E"/>
    <w:rsid w:val="000E5BA9"/>
    <w:rsid w:val="000E5EB1"/>
    <w:rsid w:val="000E5F31"/>
    <w:rsid w:val="000E66D8"/>
    <w:rsid w:val="000E6864"/>
    <w:rsid w:val="000E68F2"/>
    <w:rsid w:val="000E6A6E"/>
    <w:rsid w:val="000E6B0F"/>
    <w:rsid w:val="000E6B60"/>
    <w:rsid w:val="000E6CEA"/>
    <w:rsid w:val="000E74E0"/>
    <w:rsid w:val="000E7583"/>
    <w:rsid w:val="000E7BF5"/>
    <w:rsid w:val="000E7E13"/>
    <w:rsid w:val="000E7E8F"/>
    <w:rsid w:val="000F05E1"/>
    <w:rsid w:val="000F06C3"/>
    <w:rsid w:val="000F0C39"/>
    <w:rsid w:val="000F0E3A"/>
    <w:rsid w:val="000F12C4"/>
    <w:rsid w:val="000F12C8"/>
    <w:rsid w:val="000F16B0"/>
    <w:rsid w:val="000F1FE4"/>
    <w:rsid w:val="000F23FB"/>
    <w:rsid w:val="000F29BC"/>
    <w:rsid w:val="000F2C64"/>
    <w:rsid w:val="000F2D94"/>
    <w:rsid w:val="000F2F13"/>
    <w:rsid w:val="000F3040"/>
    <w:rsid w:val="000F3212"/>
    <w:rsid w:val="000F34E1"/>
    <w:rsid w:val="000F3899"/>
    <w:rsid w:val="000F39E5"/>
    <w:rsid w:val="000F3A87"/>
    <w:rsid w:val="000F3E52"/>
    <w:rsid w:val="000F3EB4"/>
    <w:rsid w:val="000F41EF"/>
    <w:rsid w:val="000F4584"/>
    <w:rsid w:val="000F480A"/>
    <w:rsid w:val="000F498B"/>
    <w:rsid w:val="000F4AFB"/>
    <w:rsid w:val="000F521C"/>
    <w:rsid w:val="000F52B1"/>
    <w:rsid w:val="000F5B21"/>
    <w:rsid w:val="000F60FA"/>
    <w:rsid w:val="000F6480"/>
    <w:rsid w:val="000F6566"/>
    <w:rsid w:val="000F65F3"/>
    <w:rsid w:val="000F6936"/>
    <w:rsid w:val="000F6977"/>
    <w:rsid w:val="000F69D9"/>
    <w:rsid w:val="000F6B4B"/>
    <w:rsid w:val="000F6BD6"/>
    <w:rsid w:val="000F71EA"/>
    <w:rsid w:val="000F7227"/>
    <w:rsid w:val="000F7919"/>
    <w:rsid w:val="0010017B"/>
    <w:rsid w:val="00100259"/>
    <w:rsid w:val="001002EB"/>
    <w:rsid w:val="0010056E"/>
    <w:rsid w:val="00100E2F"/>
    <w:rsid w:val="00100FFF"/>
    <w:rsid w:val="0010102D"/>
    <w:rsid w:val="00101153"/>
    <w:rsid w:val="00101430"/>
    <w:rsid w:val="00101B3F"/>
    <w:rsid w:val="00102706"/>
    <w:rsid w:val="00102CA5"/>
    <w:rsid w:val="00102DBF"/>
    <w:rsid w:val="00103724"/>
    <w:rsid w:val="00103E6C"/>
    <w:rsid w:val="00103F33"/>
    <w:rsid w:val="00103FAF"/>
    <w:rsid w:val="00104370"/>
    <w:rsid w:val="00104539"/>
    <w:rsid w:val="001045E6"/>
    <w:rsid w:val="001047D9"/>
    <w:rsid w:val="00105599"/>
    <w:rsid w:val="001057AB"/>
    <w:rsid w:val="0010588E"/>
    <w:rsid w:val="00105C1C"/>
    <w:rsid w:val="00105CB6"/>
    <w:rsid w:val="0010627B"/>
    <w:rsid w:val="00106419"/>
    <w:rsid w:val="00106985"/>
    <w:rsid w:val="00106BB0"/>
    <w:rsid w:val="00107137"/>
    <w:rsid w:val="001077C4"/>
    <w:rsid w:val="00107886"/>
    <w:rsid w:val="00107EF7"/>
    <w:rsid w:val="00107F9B"/>
    <w:rsid w:val="001106A2"/>
    <w:rsid w:val="00110724"/>
    <w:rsid w:val="001108AC"/>
    <w:rsid w:val="00110CE0"/>
    <w:rsid w:val="00111534"/>
    <w:rsid w:val="00111B21"/>
    <w:rsid w:val="00111EC4"/>
    <w:rsid w:val="00112DC7"/>
    <w:rsid w:val="001132C7"/>
    <w:rsid w:val="00114568"/>
    <w:rsid w:val="00114660"/>
    <w:rsid w:val="001149A6"/>
    <w:rsid w:val="00114B0A"/>
    <w:rsid w:val="00114B6C"/>
    <w:rsid w:val="00114DBB"/>
    <w:rsid w:val="00115064"/>
    <w:rsid w:val="00115188"/>
    <w:rsid w:val="00115291"/>
    <w:rsid w:val="0011536E"/>
    <w:rsid w:val="001153E5"/>
    <w:rsid w:val="0011572B"/>
    <w:rsid w:val="00115A48"/>
    <w:rsid w:val="00116E1C"/>
    <w:rsid w:val="00116E23"/>
    <w:rsid w:val="001174EC"/>
    <w:rsid w:val="00117510"/>
    <w:rsid w:val="001175AC"/>
    <w:rsid w:val="0011768D"/>
    <w:rsid w:val="00117AB5"/>
    <w:rsid w:val="00117C65"/>
    <w:rsid w:val="00117CD1"/>
    <w:rsid w:val="00117D21"/>
    <w:rsid w:val="001202E8"/>
    <w:rsid w:val="00120302"/>
    <w:rsid w:val="00120596"/>
    <w:rsid w:val="0012088F"/>
    <w:rsid w:val="001209C7"/>
    <w:rsid w:val="00120E97"/>
    <w:rsid w:val="00121103"/>
    <w:rsid w:val="00121317"/>
    <w:rsid w:val="00121458"/>
    <w:rsid w:val="0012162A"/>
    <w:rsid w:val="00121635"/>
    <w:rsid w:val="00121A17"/>
    <w:rsid w:val="001220CA"/>
    <w:rsid w:val="0012233D"/>
    <w:rsid w:val="0012270D"/>
    <w:rsid w:val="00122B29"/>
    <w:rsid w:val="00122CCF"/>
    <w:rsid w:val="001238C9"/>
    <w:rsid w:val="001239BD"/>
    <w:rsid w:val="00123C80"/>
    <w:rsid w:val="00123E29"/>
    <w:rsid w:val="00123E93"/>
    <w:rsid w:val="00124026"/>
    <w:rsid w:val="0012442B"/>
    <w:rsid w:val="001245F1"/>
    <w:rsid w:val="00124623"/>
    <w:rsid w:val="001251F3"/>
    <w:rsid w:val="001252A2"/>
    <w:rsid w:val="0012533D"/>
    <w:rsid w:val="001253F6"/>
    <w:rsid w:val="0012546E"/>
    <w:rsid w:val="00125870"/>
    <w:rsid w:val="0012597E"/>
    <w:rsid w:val="00125B83"/>
    <w:rsid w:val="00125CBD"/>
    <w:rsid w:val="00125F3B"/>
    <w:rsid w:val="0012610E"/>
    <w:rsid w:val="0012634C"/>
    <w:rsid w:val="0012668E"/>
    <w:rsid w:val="001269ED"/>
    <w:rsid w:val="00126ADA"/>
    <w:rsid w:val="00126B27"/>
    <w:rsid w:val="00126C10"/>
    <w:rsid w:val="00126FEE"/>
    <w:rsid w:val="00127019"/>
    <w:rsid w:val="001271FF"/>
    <w:rsid w:val="00127299"/>
    <w:rsid w:val="001275A5"/>
    <w:rsid w:val="00127659"/>
    <w:rsid w:val="00127EC2"/>
    <w:rsid w:val="00127F4E"/>
    <w:rsid w:val="00130144"/>
    <w:rsid w:val="001302CB"/>
    <w:rsid w:val="001304B0"/>
    <w:rsid w:val="001304F7"/>
    <w:rsid w:val="00130A4C"/>
    <w:rsid w:val="00130C6E"/>
    <w:rsid w:val="00130D2F"/>
    <w:rsid w:val="00130F6D"/>
    <w:rsid w:val="001314C0"/>
    <w:rsid w:val="00131790"/>
    <w:rsid w:val="00131B1F"/>
    <w:rsid w:val="00131C2C"/>
    <w:rsid w:val="00131F27"/>
    <w:rsid w:val="00131FA2"/>
    <w:rsid w:val="00132190"/>
    <w:rsid w:val="0013243C"/>
    <w:rsid w:val="00133389"/>
    <w:rsid w:val="00133533"/>
    <w:rsid w:val="00133923"/>
    <w:rsid w:val="00133B85"/>
    <w:rsid w:val="00133C59"/>
    <w:rsid w:val="00133F1E"/>
    <w:rsid w:val="001341DF"/>
    <w:rsid w:val="001344C4"/>
    <w:rsid w:val="0013489F"/>
    <w:rsid w:val="0013498A"/>
    <w:rsid w:val="00134E3A"/>
    <w:rsid w:val="00134F34"/>
    <w:rsid w:val="001350E3"/>
    <w:rsid w:val="0013526B"/>
    <w:rsid w:val="0013562D"/>
    <w:rsid w:val="001357DA"/>
    <w:rsid w:val="00136883"/>
    <w:rsid w:val="00136A71"/>
    <w:rsid w:val="00136B84"/>
    <w:rsid w:val="001372E4"/>
    <w:rsid w:val="001376EE"/>
    <w:rsid w:val="00137742"/>
    <w:rsid w:val="00137780"/>
    <w:rsid w:val="00137B9D"/>
    <w:rsid w:val="00137CFC"/>
    <w:rsid w:val="00137F9A"/>
    <w:rsid w:val="001400ED"/>
    <w:rsid w:val="001400F5"/>
    <w:rsid w:val="001405CD"/>
    <w:rsid w:val="00140C16"/>
    <w:rsid w:val="00140FB7"/>
    <w:rsid w:val="001410FA"/>
    <w:rsid w:val="0014138B"/>
    <w:rsid w:val="001413E3"/>
    <w:rsid w:val="00141B39"/>
    <w:rsid w:val="00141CB9"/>
    <w:rsid w:val="00142F5E"/>
    <w:rsid w:val="00143827"/>
    <w:rsid w:val="00143876"/>
    <w:rsid w:val="001439E9"/>
    <w:rsid w:val="001441B4"/>
    <w:rsid w:val="001441F0"/>
    <w:rsid w:val="00144771"/>
    <w:rsid w:val="0014482A"/>
    <w:rsid w:val="00144AE5"/>
    <w:rsid w:val="00144B9E"/>
    <w:rsid w:val="00144FF9"/>
    <w:rsid w:val="001453F8"/>
    <w:rsid w:val="001456F8"/>
    <w:rsid w:val="001457E2"/>
    <w:rsid w:val="00145C47"/>
    <w:rsid w:val="00145F77"/>
    <w:rsid w:val="001460B3"/>
    <w:rsid w:val="001462CC"/>
    <w:rsid w:val="00146BAA"/>
    <w:rsid w:val="00146BC8"/>
    <w:rsid w:val="00146BD5"/>
    <w:rsid w:val="00146E97"/>
    <w:rsid w:val="00146FB0"/>
    <w:rsid w:val="001471E8"/>
    <w:rsid w:val="001472A9"/>
    <w:rsid w:val="001472BD"/>
    <w:rsid w:val="00147569"/>
    <w:rsid w:val="0014760B"/>
    <w:rsid w:val="00150257"/>
    <w:rsid w:val="001504EF"/>
    <w:rsid w:val="0015061B"/>
    <w:rsid w:val="00150A16"/>
    <w:rsid w:val="00150A2B"/>
    <w:rsid w:val="00150C29"/>
    <w:rsid w:val="00151693"/>
    <w:rsid w:val="0015173C"/>
    <w:rsid w:val="001517F7"/>
    <w:rsid w:val="00151948"/>
    <w:rsid w:val="00151AF4"/>
    <w:rsid w:val="00151FD8"/>
    <w:rsid w:val="001521D0"/>
    <w:rsid w:val="001526BA"/>
    <w:rsid w:val="001527D4"/>
    <w:rsid w:val="00152B69"/>
    <w:rsid w:val="00152EF1"/>
    <w:rsid w:val="00152F5B"/>
    <w:rsid w:val="00153129"/>
    <w:rsid w:val="00153248"/>
    <w:rsid w:val="00153607"/>
    <w:rsid w:val="0015374C"/>
    <w:rsid w:val="001537F5"/>
    <w:rsid w:val="00153819"/>
    <w:rsid w:val="001538F1"/>
    <w:rsid w:val="0015391C"/>
    <w:rsid w:val="001539AD"/>
    <w:rsid w:val="00153D66"/>
    <w:rsid w:val="001541A9"/>
    <w:rsid w:val="001544E3"/>
    <w:rsid w:val="001545A0"/>
    <w:rsid w:val="001547C1"/>
    <w:rsid w:val="00154989"/>
    <w:rsid w:val="00154FF0"/>
    <w:rsid w:val="001552CD"/>
    <w:rsid w:val="00155616"/>
    <w:rsid w:val="001558D9"/>
    <w:rsid w:val="001559F5"/>
    <w:rsid w:val="001566C0"/>
    <w:rsid w:val="0015688C"/>
    <w:rsid w:val="001569C6"/>
    <w:rsid w:val="00156A65"/>
    <w:rsid w:val="00156FF5"/>
    <w:rsid w:val="0015707A"/>
    <w:rsid w:val="00157370"/>
    <w:rsid w:val="00157493"/>
    <w:rsid w:val="00157DB5"/>
    <w:rsid w:val="00157FF2"/>
    <w:rsid w:val="0016056C"/>
    <w:rsid w:val="001605C4"/>
    <w:rsid w:val="00160760"/>
    <w:rsid w:val="0016090B"/>
    <w:rsid w:val="0016097A"/>
    <w:rsid w:val="001609BC"/>
    <w:rsid w:val="00160A13"/>
    <w:rsid w:val="00160A71"/>
    <w:rsid w:val="00160B21"/>
    <w:rsid w:val="00160BF5"/>
    <w:rsid w:val="00160E44"/>
    <w:rsid w:val="00160FCF"/>
    <w:rsid w:val="00160FDB"/>
    <w:rsid w:val="00161618"/>
    <w:rsid w:val="001619C9"/>
    <w:rsid w:val="00161E26"/>
    <w:rsid w:val="00161F20"/>
    <w:rsid w:val="001620C9"/>
    <w:rsid w:val="0016266D"/>
    <w:rsid w:val="00162A40"/>
    <w:rsid w:val="00162BB5"/>
    <w:rsid w:val="00162DD3"/>
    <w:rsid w:val="00163392"/>
    <w:rsid w:val="0016339C"/>
    <w:rsid w:val="00163539"/>
    <w:rsid w:val="00163D49"/>
    <w:rsid w:val="001641FD"/>
    <w:rsid w:val="001642A8"/>
    <w:rsid w:val="0016450A"/>
    <w:rsid w:val="0016471E"/>
    <w:rsid w:val="001648BF"/>
    <w:rsid w:val="00164910"/>
    <w:rsid w:val="00165669"/>
    <w:rsid w:val="001656CD"/>
    <w:rsid w:val="0016584C"/>
    <w:rsid w:val="00165A69"/>
    <w:rsid w:val="00165A72"/>
    <w:rsid w:val="00165DB4"/>
    <w:rsid w:val="001660DC"/>
    <w:rsid w:val="00166107"/>
    <w:rsid w:val="0016657F"/>
    <w:rsid w:val="0016711F"/>
    <w:rsid w:val="001671CA"/>
    <w:rsid w:val="001673AE"/>
    <w:rsid w:val="001673E8"/>
    <w:rsid w:val="00167500"/>
    <w:rsid w:val="00167770"/>
    <w:rsid w:val="001678DF"/>
    <w:rsid w:val="00167955"/>
    <w:rsid w:val="00167A00"/>
    <w:rsid w:val="00167B58"/>
    <w:rsid w:val="00167C94"/>
    <w:rsid w:val="00167E24"/>
    <w:rsid w:val="00170067"/>
    <w:rsid w:val="001701CE"/>
    <w:rsid w:val="001704D9"/>
    <w:rsid w:val="0017052B"/>
    <w:rsid w:val="001707C5"/>
    <w:rsid w:val="00170822"/>
    <w:rsid w:val="00170880"/>
    <w:rsid w:val="00170C54"/>
    <w:rsid w:val="00170E4C"/>
    <w:rsid w:val="0017192F"/>
    <w:rsid w:val="00171A29"/>
    <w:rsid w:val="00171AA9"/>
    <w:rsid w:val="00171D05"/>
    <w:rsid w:val="00172152"/>
    <w:rsid w:val="0017219F"/>
    <w:rsid w:val="001722C7"/>
    <w:rsid w:val="001722EB"/>
    <w:rsid w:val="0017232B"/>
    <w:rsid w:val="0017276E"/>
    <w:rsid w:val="001733B3"/>
    <w:rsid w:val="001742DF"/>
    <w:rsid w:val="00174324"/>
    <w:rsid w:val="001745E6"/>
    <w:rsid w:val="00175BEB"/>
    <w:rsid w:val="00175C31"/>
    <w:rsid w:val="00175F90"/>
    <w:rsid w:val="00176126"/>
    <w:rsid w:val="0017612F"/>
    <w:rsid w:val="00176277"/>
    <w:rsid w:val="001762AD"/>
    <w:rsid w:val="001762F1"/>
    <w:rsid w:val="0017631F"/>
    <w:rsid w:val="00176334"/>
    <w:rsid w:val="001763B6"/>
    <w:rsid w:val="0017645D"/>
    <w:rsid w:val="001764D2"/>
    <w:rsid w:val="001766F0"/>
    <w:rsid w:val="00177205"/>
    <w:rsid w:val="00177819"/>
    <w:rsid w:val="00177A21"/>
    <w:rsid w:val="0018085C"/>
    <w:rsid w:val="001808A0"/>
    <w:rsid w:val="001808C6"/>
    <w:rsid w:val="00180AF1"/>
    <w:rsid w:val="00180CCC"/>
    <w:rsid w:val="00180DBE"/>
    <w:rsid w:val="001812B6"/>
    <w:rsid w:val="001812CC"/>
    <w:rsid w:val="0018159A"/>
    <w:rsid w:val="001816F2"/>
    <w:rsid w:val="001819F8"/>
    <w:rsid w:val="00181A9D"/>
    <w:rsid w:val="00181DC9"/>
    <w:rsid w:val="0018209A"/>
    <w:rsid w:val="00182315"/>
    <w:rsid w:val="00182489"/>
    <w:rsid w:val="0018249A"/>
    <w:rsid w:val="001829C5"/>
    <w:rsid w:val="00182A5A"/>
    <w:rsid w:val="00182AD5"/>
    <w:rsid w:val="001833FE"/>
    <w:rsid w:val="001834F8"/>
    <w:rsid w:val="001839BE"/>
    <w:rsid w:val="00183A46"/>
    <w:rsid w:val="00183B67"/>
    <w:rsid w:val="00183DC5"/>
    <w:rsid w:val="001841B4"/>
    <w:rsid w:val="00184419"/>
    <w:rsid w:val="00184690"/>
    <w:rsid w:val="001846A4"/>
    <w:rsid w:val="00184878"/>
    <w:rsid w:val="00184C37"/>
    <w:rsid w:val="001850CF"/>
    <w:rsid w:val="00185104"/>
    <w:rsid w:val="0018521B"/>
    <w:rsid w:val="001853F3"/>
    <w:rsid w:val="001857A0"/>
    <w:rsid w:val="00185977"/>
    <w:rsid w:val="00185E1F"/>
    <w:rsid w:val="0018638E"/>
    <w:rsid w:val="001863C3"/>
    <w:rsid w:val="00186753"/>
    <w:rsid w:val="00186832"/>
    <w:rsid w:val="001868AA"/>
    <w:rsid w:val="00186C0D"/>
    <w:rsid w:val="00186E0B"/>
    <w:rsid w:val="00186E3E"/>
    <w:rsid w:val="00187296"/>
    <w:rsid w:val="0018739D"/>
    <w:rsid w:val="00187576"/>
    <w:rsid w:val="00190055"/>
    <w:rsid w:val="001901FF"/>
    <w:rsid w:val="0019049B"/>
    <w:rsid w:val="00190654"/>
    <w:rsid w:val="00190D7E"/>
    <w:rsid w:val="001911FB"/>
    <w:rsid w:val="001914A8"/>
    <w:rsid w:val="001916FB"/>
    <w:rsid w:val="00191940"/>
    <w:rsid w:val="00191B63"/>
    <w:rsid w:val="00192018"/>
    <w:rsid w:val="001927BE"/>
    <w:rsid w:val="00192813"/>
    <w:rsid w:val="0019287B"/>
    <w:rsid w:val="00192CAF"/>
    <w:rsid w:val="00192EDA"/>
    <w:rsid w:val="00193076"/>
    <w:rsid w:val="00193334"/>
    <w:rsid w:val="001934E8"/>
    <w:rsid w:val="00193819"/>
    <w:rsid w:val="00193D18"/>
    <w:rsid w:val="00193F8D"/>
    <w:rsid w:val="001942AC"/>
    <w:rsid w:val="00194B4D"/>
    <w:rsid w:val="00194BD3"/>
    <w:rsid w:val="00195114"/>
    <w:rsid w:val="0019575E"/>
    <w:rsid w:val="0019599F"/>
    <w:rsid w:val="00195C0B"/>
    <w:rsid w:val="00195E5F"/>
    <w:rsid w:val="001961D3"/>
    <w:rsid w:val="00196613"/>
    <w:rsid w:val="001967D1"/>
    <w:rsid w:val="00196952"/>
    <w:rsid w:val="00196E64"/>
    <w:rsid w:val="0019709A"/>
    <w:rsid w:val="001970C8"/>
    <w:rsid w:val="0019727B"/>
    <w:rsid w:val="00197923"/>
    <w:rsid w:val="00197987"/>
    <w:rsid w:val="00197CB7"/>
    <w:rsid w:val="00197EC9"/>
    <w:rsid w:val="00197F01"/>
    <w:rsid w:val="001A034F"/>
    <w:rsid w:val="001A0483"/>
    <w:rsid w:val="001A067C"/>
    <w:rsid w:val="001A0F30"/>
    <w:rsid w:val="001A0FC8"/>
    <w:rsid w:val="001A170D"/>
    <w:rsid w:val="001A1712"/>
    <w:rsid w:val="001A18BF"/>
    <w:rsid w:val="001A1AB9"/>
    <w:rsid w:val="001A1D21"/>
    <w:rsid w:val="001A1EC6"/>
    <w:rsid w:val="001A2123"/>
    <w:rsid w:val="001A2260"/>
    <w:rsid w:val="001A23A5"/>
    <w:rsid w:val="001A2441"/>
    <w:rsid w:val="001A252B"/>
    <w:rsid w:val="001A29A8"/>
    <w:rsid w:val="001A2A6F"/>
    <w:rsid w:val="001A2DBB"/>
    <w:rsid w:val="001A2F81"/>
    <w:rsid w:val="001A370F"/>
    <w:rsid w:val="001A3CF8"/>
    <w:rsid w:val="001A3D25"/>
    <w:rsid w:val="001A3E65"/>
    <w:rsid w:val="001A4139"/>
    <w:rsid w:val="001A420B"/>
    <w:rsid w:val="001A4530"/>
    <w:rsid w:val="001A469D"/>
    <w:rsid w:val="001A4783"/>
    <w:rsid w:val="001A4852"/>
    <w:rsid w:val="001A4E1B"/>
    <w:rsid w:val="001A52C5"/>
    <w:rsid w:val="001A5B76"/>
    <w:rsid w:val="001A61AA"/>
    <w:rsid w:val="001A65D8"/>
    <w:rsid w:val="001A6768"/>
    <w:rsid w:val="001A6A4A"/>
    <w:rsid w:val="001A6D36"/>
    <w:rsid w:val="001A6DCA"/>
    <w:rsid w:val="001A6F23"/>
    <w:rsid w:val="001A70A4"/>
    <w:rsid w:val="001A70EA"/>
    <w:rsid w:val="001A74CA"/>
    <w:rsid w:val="001A76BD"/>
    <w:rsid w:val="001A79AD"/>
    <w:rsid w:val="001B0474"/>
    <w:rsid w:val="001B09D4"/>
    <w:rsid w:val="001B09EB"/>
    <w:rsid w:val="001B0CB2"/>
    <w:rsid w:val="001B0D12"/>
    <w:rsid w:val="001B0DD1"/>
    <w:rsid w:val="001B0DFE"/>
    <w:rsid w:val="001B0E15"/>
    <w:rsid w:val="001B116F"/>
    <w:rsid w:val="001B19E9"/>
    <w:rsid w:val="001B1C98"/>
    <w:rsid w:val="001B21A7"/>
    <w:rsid w:val="001B2202"/>
    <w:rsid w:val="001B2355"/>
    <w:rsid w:val="001B251E"/>
    <w:rsid w:val="001B313E"/>
    <w:rsid w:val="001B340D"/>
    <w:rsid w:val="001B3842"/>
    <w:rsid w:val="001B3B1D"/>
    <w:rsid w:val="001B3D42"/>
    <w:rsid w:val="001B47A0"/>
    <w:rsid w:val="001B47FA"/>
    <w:rsid w:val="001B48FC"/>
    <w:rsid w:val="001B4B29"/>
    <w:rsid w:val="001B4F27"/>
    <w:rsid w:val="001B50B3"/>
    <w:rsid w:val="001B5AFB"/>
    <w:rsid w:val="001B5B25"/>
    <w:rsid w:val="001B5D9F"/>
    <w:rsid w:val="001B5F63"/>
    <w:rsid w:val="001B6214"/>
    <w:rsid w:val="001B6335"/>
    <w:rsid w:val="001B665D"/>
    <w:rsid w:val="001B6760"/>
    <w:rsid w:val="001B6B60"/>
    <w:rsid w:val="001B704A"/>
    <w:rsid w:val="001B7370"/>
    <w:rsid w:val="001B7907"/>
    <w:rsid w:val="001B7A0D"/>
    <w:rsid w:val="001B7B58"/>
    <w:rsid w:val="001B7D9D"/>
    <w:rsid w:val="001C0059"/>
    <w:rsid w:val="001C029E"/>
    <w:rsid w:val="001C04F2"/>
    <w:rsid w:val="001C07F6"/>
    <w:rsid w:val="001C0AD3"/>
    <w:rsid w:val="001C0B9E"/>
    <w:rsid w:val="001C0F0F"/>
    <w:rsid w:val="001C117F"/>
    <w:rsid w:val="001C1681"/>
    <w:rsid w:val="001C16DA"/>
    <w:rsid w:val="001C1747"/>
    <w:rsid w:val="001C2244"/>
    <w:rsid w:val="001C29F7"/>
    <w:rsid w:val="001C2A72"/>
    <w:rsid w:val="001C2B8D"/>
    <w:rsid w:val="001C2C77"/>
    <w:rsid w:val="001C2DD6"/>
    <w:rsid w:val="001C2EB2"/>
    <w:rsid w:val="001C2FDA"/>
    <w:rsid w:val="001C330C"/>
    <w:rsid w:val="001C3324"/>
    <w:rsid w:val="001C3582"/>
    <w:rsid w:val="001C3849"/>
    <w:rsid w:val="001C4240"/>
    <w:rsid w:val="001C5191"/>
    <w:rsid w:val="001C544C"/>
    <w:rsid w:val="001C6358"/>
    <w:rsid w:val="001C6C81"/>
    <w:rsid w:val="001C6D7D"/>
    <w:rsid w:val="001C6DCF"/>
    <w:rsid w:val="001C6F70"/>
    <w:rsid w:val="001C783F"/>
    <w:rsid w:val="001C7C1F"/>
    <w:rsid w:val="001C7C3F"/>
    <w:rsid w:val="001C7DDE"/>
    <w:rsid w:val="001D013B"/>
    <w:rsid w:val="001D0448"/>
    <w:rsid w:val="001D06BB"/>
    <w:rsid w:val="001D06EA"/>
    <w:rsid w:val="001D07F0"/>
    <w:rsid w:val="001D0D76"/>
    <w:rsid w:val="001D116D"/>
    <w:rsid w:val="001D189D"/>
    <w:rsid w:val="001D1C53"/>
    <w:rsid w:val="001D20A6"/>
    <w:rsid w:val="001D2100"/>
    <w:rsid w:val="001D2246"/>
    <w:rsid w:val="001D2683"/>
    <w:rsid w:val="001D2B5D"/>
    <w:rsid w:val="001D2EB6"/>
    <w:rsid w:val="001D30E7"/>
    <w:rsid w:val="001D3522"/>
    <w:rsid w:val="001D39FD"/>
    <w:rsid w:val="001D3A73"/>
    <w:rsid w:val="001D3C2B"/>
    <w:rsid w:val="001D3FBA"/>
    <w:rsid w:val="001D4E69"/>
    <w:rsid w:val="001D5098"/>
    <w:rsid w:val="001D5416"/>
    <w:rsid w:val="001D5606"/>
    <w:rsid w:val="001D5AD6"/>
    <w:rsid w:val="001D5B97"/>
    <w:rsid w:val="001D6254"/>
    <w:rsid w:val="001D6BEA"/>
    <w:rsid w:val="001D6CA4"/>
    <w:rsid w:val="001D6D1A"/>
    <w:rsid w:val="001D7275"/>
    <w:rsid w:val="001D7310"/>
    <w:rsid w:val="001D7728"/>
    <w:rsid w:val="001D7775"/>
    <w:rsid w:val="001D77D7"/>
    <w:rsid w:val="001D790B"/>
    <w:rsid w:val="001D7C23"/>
    <w:rsid w:val="001D7DDF"/>
    <w:rsid w:val="001E022D"/>
    <w:rsid w:val="001E07EC"/>
    <w:rsid w:val="001E0E10"/>
    <w:rsid w:val="001E0E89"/>
    <w:rsid w:val="001E0F0C"/>
    <w:rsid w:val="001E0FC0"/>
    <w:rsid w:val="001E1514"/>
    <w:rsid w:val="001E158F"/>
    <w:rsid w:val="001E165B"/>
    <w:rsid w:val="001E1A8E"/>
    <w:rsid w:val="001E1C75"/>
    <w:rsid w:val="001E1DD7"/>
    <w:rsid w:val="001E1F2C"/>
    <w:rsid w:val="001E1F4B"/>
    <w:rsid w:val="001E21C4"/>
    <w:rsid w:val="001E24A4"/>
    <w:rsid w:val="001E2940"/>
    <w:rsid w:val="001E2A4F"/>
    <w:rsid w:val="001E31C1"/>
    <w:rsid w:val="001E359F"/>
    <w:rsid w:val="001E35EE"/>
    <w:rsid w:val="001E39DC"/>
    <w:rsid w:val="001E3D8B"/>
    <w:rsid w:val="001E4263"/>
    <w:rsid w:val="001E43A8"/>
    <w:rsid w:val="001E449B"/>
    <w:rsid w:val="001E466B"/>
    <w:rsid w:val="001E558D"/>
    <w:rsid w:val="001E589D"/>
    <w:rsid w:val="001E59C5"/>
    <w:rsid w:val="001E5A06"/>
    <w:rsid w:val="001E5DD2"/>
    <w:rsid w:val="001E5ED8"/>
    <w:rsid w:val="001E5F8B"/>
    <w:rsid w:val="001E6013"/>
    <w:rsid w:val="001E6265"/>
    <w:rsid w:val="001E6296"/>
    <w:rsid w:val="001E62AA"/>
    <w:rsid w:val="001E63F5"/>
    <w:rsid w:val="001E6408"/>
    <w:rsid w:val="001E6FDB"/>
    <w:rsid w:val="001E72FE"/>
    <w:rsid w:val="001E77C4"/>
    <w:rsid w:val="001E789C"/>
    <w:rsid w:val="001E7A3A"/>
    <w:rsid w:val="001E7BB8"/>
    <w:rsid w:val="001E7D3E"/>
    <w:rsid w:val="001E7E16"/>
    <w:rsid w:val="001E7E81"/>
    <w:rsid w:val="001F05AF"/>
    <w:rsid w:val="001F0AA1"/>
    <w:rsid w:val="001F0B05"/>
    <w:rsid w:val="001F0BDB"/>
    <w:rsid w:val="001F0EEC"/>
    <w:rsid w:val="001F18D0"/>
    <w:rsid w:val="001F1A1C"/>
    <w:rsid w:val="001F1AFC"/>
    <w:rsid w:val="001F1B1A"/>
    <w:rsid w:val="001F1EF3"/>
    <w:rsid w:val="001F226F"/>
    <w:rsid w:val="001F26FF"/>
    <w:rsid w:val="001F29C4"/>
    <w:rsid w:val="001F2A53"/>
    <w:rsid w:val="001F2C59"/>
    <w:rsid w:val="001F2F34"/>
    <w:rsid w:val="001F30A5"/>
    <w:rsid w:val="001F317E"/>
    <w:rsid w:val="001F3253"/>
    <w:rsid w:val="001F3D92"/>
    <w:rsid w:val="001F40FD"/>
    <w:rsid w:val="001F4134"/>
    <w:rsid w:val="001F41EF"/>
    <w:rsid w:val="001F4386"/>
    <w:rsid w:val="001F4876"/>
    <w:rsid w:val="001F4888"/>
    <w:rsid w:val="001F4C8E"/>
    <w:rsid w:val="001F4DBF"/>
    <w:rsid w:val="001F5101"/>
    <w:rsid w:val="001F56B3"/>
    <w:rsid w:val="001F588C"/>
    <w:rsid w:val="001F59AF"/>
    <w:rsid w:val="001F5C62"/>
    <w:rsid w:val="001F5D47"/>
    <w:rsid w:val="001F5D86"/>
    <w:rsid w:val="001F5DA9"/>
    <w:rsid w:val="001F5EA3"/>
    <w:rsid w:val="001F600D"/>
    <w:rsid w:val="001F624D"/>
    <w:rsid w:val="001F63F5"/>
    <w:rsid w:val="001F745D"/>
    <w:rsid w:val="001F74F5"/>
    <w:rsid w:val="001F757A"/>
    <w:rsid w:val="001F7667"/>
    <w:rsid w:val="001F76CB"/>
    <w:rsid w:val="001F7A73"/>
    <w:rsid w:val="001F7BD0"/>
    <w:rsid w:val="001F7FD0"/>
    <w:rsid w:val="002006A9"/>
    <w:rsid w:val="0020085E"/>
    <w:rsid w:val="002008D7"/>
    <w:rsid w:val="00200CE8"/>
    <w:rsid w:val="00200D2C"/>
    <w:rsid w:val="0020127A"/>
    <w:rsid w:val="00201504"/>
    <w:rsid w:val="002016F8"/>
    <w:rsid w:val="0020178D"/>
    <w:rsid w:val="0020195F"/>
    <w:rsid w:val="00201A83"/>
    <w:rsid w:val="0020221B"/>
    <w:rsid w:val="00202C19"/>
    <w:rsid w:val="00203529"/>
    <w:rsid w:val="002035DE"/>
    <w:rsid w:val="00203A70"/>
    <w:rsid w:val="00203BCE"/>
    <w:rsid w:val="00203D7B"/>
    <w:rsid w:val="00203E93"/>
    <w:rsid w:val="00204410"/>
    <w:rsid w:val="002045A8"/>
    <w:rsid w:val="00204B6D"/>
    <w:rsid w:val="00204D9D"/>
    <w:rsid w:val="00204F4C"/>
    <w:rsid w:val="00204FFA"/>
    <w:rsid w:val="002052A9"/>
    <w:rsid w:val="002054F9"/>
    <w:rsid w:val="0020550E"/>
    <w:rsid w:val="00206207"/>
    <w:rsid w:val="0020623E"/>
    <w:rsid w:val="0020647D"/>
    <w:rsid w:val="00206A47"/>
    <w:rsid w:val="00206CBD"/>
    <w:rsid w:val="00206E78"/>
    <w:rsid w:val="00206EFC"/>
    <w:rsid w:val="002077F5"/>
    <w:rsid w:val="002078B8"/>
    <w:rsid w:val="00207DC1"/>
    <w:rsid w:val="00207FE6"/>
    <w:rsid w:val="002100BC"/>
    <w:rsid w:val="0021056F"/>
    <w:rsid w:val="00210822"/>
    <w:rsid w:val="00210824"/>
    <w:rsid w:val="00210850"/>
    <w:rsid w:val="00210FD8"/>
    <w:rsid w:val="002115BB"/>
    <w:rsid w:val="00211955"/>
    <w:rsid w:val="00211981"/>
    <w:rsid w:val="00211B3F"/>
    <w:rsid w:val="00211C6F"/>
    <w:rsid w:val="00211C96"/>
    <w:rsid w:val="00211CD0"/>
    <w:rsid w:val="00211CE4"/>
    <w:rsid w:val="00211E13"/>
    <w:rsid w:val="00212528"/>
    <w:rsid w:val="00212644"/>
    <w:rsid w:val="002130CD"/>
    <w:rsid w:val="00213EC2"/>
    <w:rsid w:val="0021434B"/>
    <w:rsid w:val="00214449"/>
    <w:rsid w:val="002146F5"/>
    <w:rsid w:val="0021495B"/>
    <w:rsid w:val="002149DB"/>
    <w:rsid w:val="00214AD9"/>
    <w:rsid w:val="00214BB5"/>
    <w:rsid w:val="00214DD6"/>
    <w:rsid w:val="00215008"/>
    <w:rsid w:val="00215838"/>
    <w:rsid w:val="002158F1"/>
    <w:rsid w:val="002159F2"/>
    <w:rsid w:val="00215B43"/>
    <w:rsid w:val="00215CCC"/>
    <w:rsid w:val="00215DD3"/>
    <w:rsid w:val="0021615D"/>
    <w:rsid w:val="0021634C"/>
    <w:rsid w:val="00216C0A"/>
    <w:rsid w:val="00216C6B"/>
    <w:rsid w:val="00216D70"/>
    <w:rsid w:val="00216F89"/>
    <w:rsid w:val="00217115"/>
    <w:rsid w:val="002177EF"/>
    <w:rsid w:val="00217B9F"/>
    <w:rsid w:val="00217E88"/>
    <w:rsid w:val="00220286"/>
    <w:rsid w:val="00220568"/>
    <w:rsid w:val="00220690"/>
    <w:rsid w:val="00220CF4"/>
    <w:rsid w:val="00220E97"/>
    <w:rsid w:val="00220ECA"/>
    <w:rsid w:val="00220F81"/>
    <w:rsid w:val="002211C4"/>
    <w:rsid w:val="0022163F"/>
    <w:rsid w:val="00221929"/>
    <w:rsid w:val="002219C8"/>
    <w:rsid w:val="00221CB4"/>
    <w:rsid w:val="00221EE6"/>
    <w:rsid w:val="00221F00"/>
    <w:rsid w:val="002223E5"/>
    <w:rsid w:val="00222525"/>
    <w:rsid w:val="002226F2"/>
    <w:rsid w:val="00222D63"/>
    <w:rsid w:val="0022349F"/>
    <w:rsid w:val="002235EC"/>
    <w:rsid w:val="002237ED"/>
    <w:rsid w:val="002237F4"/>
    <w:rsid w:val="002238F0"/>
    <w:rsid w:val="00223AB9"/>
    <w:rsid w:val="00224464"/>
    <w:rsid w:val="002247B8"/>
    <w:rsid w:val="00224D66"/>
    <w:rsid w:val="00224EBA"/>
    <w:rsid w:val="002254C6"/>
    <w:rsid w:val="00225993"/>
    <w:rsid w:val="002259BA"/>
    <w:rsid w:val="00225A44"/>
    <w:rsid w:val="00225F18"/>
    <w:rsid w:val="00226318"/>
    <w:rsid w:val="002268A8"/>
    <w:rsid w:val="002268BB"/>
    <w:rsid w:val="00226AD7"/>
    <w:rsid w:val="00226B4E"/>
    <w:rsid w:val="00226B6B"/>
    <w:rsid w:val="00226ED7"/>
    <w:rsid w:val="00226FD4"/>
    <w:rsid w:val="002270F5"/>
    <w:rsid w:val="00227281"/>
    <w:rsid w:val="00227515"/>
    <w:rsid w:val="00227595"/>
    <w:rsid w:val="002275D9"/>
    <w:rsid w:val="00230204"/>
    <w:rsid w:val="00230291"/>
    <w:rsid w:val="002303D9"/>
    <w:rsid w:val="002304B8"/>
    <w:rsid w:val="00230970"/>
    <w:rsid w:val="00230BF6"/>
    <w:rsid w:val="00230DE8"/>
    <w:rsid w:val="00231041"/>
    <w:rsid w:val="00231242"/>
    <w:rsid w:val="002312F4"/>
    <w:rsid w:val="002317C6"/>
    <w:rsid w:val="00231B54"/>
    <w:rsid w:val="00232468"/>
    <w:rsid w:val="00232492"/>
    <w:rsid w:val="00232878"/>
    <w:rsid w:val="0023289E"/>
    <w:rsid w:val="002328B8"/>
    <w:rsid w:val="00232EFA"/>
    <w:rsid w:val="0023323C"/>
    <w:rsid w:val="00233394"/>
    <w:rsid w:val="002338E8"/>
    <w:rsid w:val="00234058"/>
    <w:rsid w:val="0023412E"/>
    <w:rsid w:val="00234387"/>
    <w:rsid w:val="00234829"/>
    <w:rsid w:val="002348A7"/>
    <w:rsid w:val="002349E2"/>
    <w:rsid w:val="00234B19"/>
    <w:rsid w:val="00234F00"/>
    <w:rsid w:val="00235951"/>
    <w:rsid w:val="00235A8D"/>
    <w:rsid w:val="00235AA6"/>
    <w:rsid w:val="00235CB8"/>
    <w:rsid w:val="00235CDB"/>
    <w:rsid w:val="00235E87"/>
    <w:rsid w:val="00236788"/>
    <w:rsid w:val="00236B43"/>
    <w:rsid w:val="00237145"/>
    <w:rsid w:val="00237680"/>
    <w:rsid w:val="00237BEA"/>
    <w:rsid w:val="00240217"/>
    <w:rsid w:val="002410AB"/>
    <w:rsid w:val="00241682"/>
    <w:rsid w:val="002417A4"/>
    <w:rsid w:val="002417F3"/>
    <w:rsid w:val="00241850"/>
    <w:rsid w:val="0024198C"/>
    <w:rsid w:val="00242054"/>
    <w:rsid w:val="0024214A"/>
    <w:rsid w:val="0024216C"/>
    <w:rsid w:val="00242298"/>
    <w:rsid w:val="002422F3"/>
    <w:rsid w:val="00242452"/>
    <w:rsid w:val="00242BE1"/>
    <w:rsid w:val="00242DAB"/>
    <w:rsid w:val="002430C8"/>
    <w:rsid w:val="0024348E"/>
    <w:rsid w:val="002438F4"/>
    <w:rsid w:val="00243B89"/>
    <w:rsid w:val="00243C10"/>
    <w:rsid w:val="00243D8D"/>
    <w:rsid w:val="00243EBF"/>
    <w:rsid w:val="00243FAE"/>
    <w:rsid w:val="00244099"/>
    <w:rsid w:val="00244919"/>
    <w:rsid w:val="00244F4E"/>
    <w:rsid w:val="0024524F"/>
    <w:rsid w:val="0024560A"/>
    <w:rsid w:val="002457EC"/>
    <w:rsid w:val="00245951"/>
    <w:rsid w:val="00245B97"/>
    <w:rsid w:val="00245C57"/>
    <w:rsid w:val="002462BC"/>
    <w:rsid w:val="00246509"/>
    <w:rsid w:val="002468CC"/>
    <w:rsid w:val="00246D24"/>
    <w:rsid w:val="00246F98"/>
    <w:rsid w:val="00246FEC"/>
    <w:rsid w:val="0024723D"/>
    <w:rsid w:val="00247408"/>
    <w:rsid w:val="0024742C"/>
    <w:rsid w:val="00247ACC"/>
    <w:rsid w:val="00250565"/>
    <w:rsid w:val="00251066"/>
    <w:rsid w:val="00251266"/>
    <w:rsid w:val="002519B2"/>
    <w:rsid w:val="00251A58"/>
    <w:rsid w:val="00251C5A"/>
    <w:rsid w:val="00251D91"/>
    <w:rsid w:val="002528C3"/>
    <w:rsid w:val="0025292B"/>
    <w:rsid w:val="00253091"/>
    <w:rsid w:val="00253170"/>
    <w:rsid w:val="00253535"/>
    <w:rsid w:val="0025355C"/>
    <w:rsid w:val="002535D9"/>
    <w:rsid w:val="0025405C"/>
    <w:rsid w:val="002548AF"/>
    <w:rsid w:val="002549A2"/>
    <w:rsid w:val="00254AE3"/>
    <w:rsid w:val="00254AFC"/>
    <w:rsid w:val="00254F74"/>
    <w:rsid w:val="002553FE"/>
    <w:rsid w:val="00255535"/>
    <w:rsid w:val="00255AF5"/>
    <w:rsid w:val="002560F9"/>
    <w:rsid w:val="00256205"/>
    <w:rsid w:val="002565B5"/>
    <w:rsid w:val="00256A45"/>
    <w:rsid w:val="0025711F"/>
    <w:rsid w:val="0025733D"/>
    <w:rsid w:val="002573E7"/>
    <w:rsid w:val="00257823"/>
    <w:rsid w:val="002579C2"/>
    <w:rsid w:val="00257BF5"/>
    <w:rsid w:val="00257C99"/>
    <w:rsid w:val="00257CF0"/>
    <w:rsid w:val="00257D69"/>
    <w:rsid w:val="00257D6B"/>
    <w:rsid w:val="00257E2F"/>
    <w:rsid w:val="002600DC"/>
    <w:rsid w:val="00260100"/>
    <w:rsid w:val="0026034E"/>
    <w:rsid w:val="002603BA"/>
    <w:rsid w:val="00260DF4"/>
    <w:rsid w:val="0026119A"/>
    <w:rsid w:val="002611A8"/>
    <w:rsid w:val="00261497"/>
    <w:rsid w:val="002618FF"/>
    <w:rsid w:val="00261CA3"/>
    <w:rsid w:val="00261E34"/>
    <w:rsid w:val="00261ED5"/>
    <w:rsid w:val="00261F1B"/>
    <w:rsid w:val="00262256"/>
    <w:rsid w:val="002625A6"/>
    <w:rsid w:val="0026264C"/>
    <w:rsid w:val="0026294A"/>
    <w:rsid w:val="002635FF"/>
    <w:rsid w:val="002638BF"/>
    <w:rsid w:val="002639A2"/>
    <w:rsid w:val="00263E56"/>
    <w:rsid w:val="00263F8E"/>
    <w:rsid w:val="002642BB"/>
    <w:rsid w:val="00264343"/>
    <w:rsid w:val="00264465"/>
    <w:rsid w:val="002647B9"/>
    <w:rsid w:val="00264929"/>
    <w:rsid w:val="002649B5"/>
    <w:rsid w:val="00264FA1"/>
    <w:rsid w:val="00265017"/>
    <w:rsid w:val="00265463"/>
    <w:rsid w:val="002656CD"/>
    <w:rsid w:val="002659FC"/>
    <w:rsid w:val="00265A63"/>
    <w:rsid w:val="00265E3A"/>
    <w:rsid w:val="00265F4B"/>
    <w:rsid w:val="00265FFB"/>
    <w:rsid w:val="002660A1"/>
    <w:rsid w:val="002666D0"/>
    <w:rsid w:val="00266C31"/>
    <w:rsid w:val="00266CE5"/>
    <w:rsid w:val="00266EBE"/>
    <w:rsid w:val="00266F62"/>
    <w:rsid w:val="002672DA"/>
    <w:rsid w:val="002673F1"/>
    <w:rsid w:val="002674AA"/>
    <w:rsid w:val="0026753A"/>
    <w:rsid w:val="00267562"/>
    <w:rsid w:val="00267620"/>
    <w:rsid w:val="00267800"/>
    <w:rsid w:val="00267C8E"/>
    <w:rsid w:val="00267D53"/>
    <w:rsid w:val="00267D78"/>
    <w:rsid w:val="0027020F"/>
    <w:rsid w:val="00270257"/>
    <w:rsid w:val="002702F8"/>
    <w:rsid w:val="002707C6"/>
    <w:rsid w:val="002707D1"/>
    <w:rsid w:val="0027095D"/>
    <w:rsid w:val="00270DCC"/>
    <w:rsid w:val="00271712"/>
    <w:rsid w:val="00271804"/>
    <w:rsid w:val="00271CA1"/>
    <w:rsid w:val="00271D3A"/>
    <w:rsid w:val="00271D89"/>
    <w:rsid w:val="00271EE5"/>
    <w:rsid w:val="002721B2"/>
    <w:rsid w:val="0027240A"/>
    <w:rsid w:val="00272D3F"/>
    <w:rsid w:val="0027311D"/>
    <w:rsid w:val="00273183"/>
    <w:rsid w:val="002734D0"/>
    <w:rsid w:val="002736A6"/>
    <w:rsid w:val="00273749"/>
    <w:rsid w:val="00273763"/>
    <w:rsid w:val="00273793"/>
    <w:rsid w:val="00273937"/>
    <w:rsid w:val="002739E5"/>
    <w:rsid w:val="00273DFE"/>
    <w:rsid w:val="00274714"/>
    <w:rsid w:val="00274871"/>
    <w:rsid w:val="002748CE"/>
    <w:rsid w:val="00274909"/>
    <w:rsid w:val="00274EF1"/>
    <w:rsid w:val="00275011"/>
    <w:rsid w:val="002754E5"/>
    <w:rsid w:val="002755B4"/>
    <w:rsid w:val="00275661"/>
    <w:rsid w:val="00275951"/>
    <w:rsid w:val="002759FB"/>
    <w:rsid w:val="00275AB1"/>
    <w:rsid w:val="00275B50"/>
    <w:rsid w:val="00275BE9"/>
    <w:rsid w:val="00275C66"/>
    <w:rsid w:val="00275C71"/>
    <w:rsid w:val="00275D2F"/>
    <w:rsid w:val="00275F65"/>
    <w:rsid w:val="00276115"/>
    <w:rsid w:val="002763C9"/>
    <w:rsid w:val="0027656E"/>
    <w:rsid w:val="002767CF"/>
    <w:rsid w:val="00276874"/>
    <w:rsid w:val="002768F2"/>
    <w:rsid w:val="00276936"/>
    <w:rsid w:val="00276B2E"/>
    <w:rsid w:val="00276D56"/>
    <w:rsid w:val="00276F8F"/>
    <w:rsid w:val="00276FB4"/>
    <w:rsid w:val="00277158"/>
    <w:rsid w:val="00277348"/>
    <w:rsid w:val="00277462"/>
    <w:rsid w:val="00277782"/>
    <w:rsid w:val="00277CB8"/>
    <w:rsid w:val="00277EF7"/>
    <w:rsid w:val="002803DE"/>
    <w:rsid w:val="002804B3"/>
    <w:rsid w:val="00280A96"/>
    <w:rsid w:val="00280C31"/>
    <w:rsid w:val="00280CDF"/>
    <w:rsid w:val="00280F01"/>
    <w:rsid w:val="00281782"/>
    <w:rsid w:val="00281ACA"/>
    <w:rsid w:val="002823E5"/>
    <w:rsid w:val="00282570"/>
    <w:rsid w:val="00282A55"/>
    <w:rsid w:val="00283549"/>
    <w:rsid w:val="0028355A"/>
    <w:rsid w:val="002835AF"/>
    <w:rsid w:val="002836EB"/>
    <w:rsid w:val="0028382A"/>
    <w:rsid w:val="002838B2"/>
    <w:rsid w:val="002838F1"/>
    <w:rsid w:val="00283A30"/>
    <w:rsid w:val="00283D2A"/>
    <w:rsid w:val="00283F49"/>
    <w:rsid w:val="002840F0"/>
    <w:rsid w:val="00284454"/>
    <w:rsid w:val="00284786"/>
    <w:rsid w:val="002848A4"/>
    <w:rsid w:val="00284A59"/>
    <w:rsid w:val="00285885"/>
    <w:rsid w:val="00285972"/>
    <w:rsid w:val="00285B58"/>
    <w:rsid w:val="0028622D"/>
    <w:rsid w:val="00286463"/>
    <w:rsid w:val="00286660"/>
    <w:rsid w:val="00286758"/>
    <w:rsid w:val="00286CB2"/>
    <w:rsid w:val="00286D94"/>
    <w:rsid w:val="00286DE9"/>
    <w:rsid w:val="00286E27"/>
    <w:rsid w:val="002870CF"/>
    <w:rsid w:val="0028768A"/>
    <w:rsid w:val="002900EA"/>
    <w:rsid w:val="00290194"/>
    <w:rsid w:val="0029069B"/>
    <w:rsid w:val="0029078F"/>
    <w:rsid w:val="0029092D"/>
    <w:rsid w:val="002917F3"/>
    <w:rsid w:val="00291AAC"/>
    <w:rsid w:val="00291C63"/>
    <w:rsid w:val="00291FE3"/>
    <w:rsid w:val="00292057"/>
    <w:rsid w:val="00292131"/>
    <w:rsid w:val="002927B3"/>
    <w:rsid w:val="002931E7"/>
    <w:rsid w:val="00293880"/>
    <w:rsid w:val="00293A75"/>
    <w:rsid w:val="002943E4"/>
    <w:rsid w:val="00294BB1"/>
    <w:rsid w:val="00294CA2"/>
    <w:rsid w:val="002955DF"/>
    <w:rsid w:val="002957B0"/>
    <w:rsid w:val="002958D4"/>
    <w:rsid w:val="00295D2B"/>
    <w:rsid w:val="00295F30"/>
    <w:rsid w:val="00296002"/>
    <w:rsid w:val="002961C4"/>
    <w:rsid w:val="0029627E"/>
    <w:rsid w:val="002965DA"/>
    <w:rsid w:val="00297307"/>
    <w:rsid w:val="0029740F"/>
    <w:rsid w:val="002975DD"/>
    <w:rsid w:val="002976EE"/>
    <w:rsid w:val="00297B65"/>
    <w:rsid w:val="00297C51"/>
    <w:rsid w:val="00297E4D"/>
    <w:rsid w:val="00297FAA"/>
    <w:rsid w:val="00297FF0"/>
    <w:rsid w:val="002A084C"/>
    <w:rsid w:val="002A08E8"/>
    <w:rsid w:val="002A10DE"/>
    <w:rsid w:val="002A1105"/>
    <w:rsid w:val="002A19B0"/>
    <w:rsid w:val="002A1B84"/>
    <w:rsid w:val="002A27FA"/>
    <w:rsid w:val="002A287D"/>
    <w:rsid w:val="002A2880"/>
    <w:rsid w:val="002A2955"/>
    <w:rsid w:val="002A2C04"/>
    <w:rsid w:val="002A3492"/>
    <w:rsid w:val="002A37A2"/>
    <w:rsid w:val="002A3A3C"/>
    <w:rsid w:val="002A3BB0"/>
    <w:rsid w:val="002A3C4E"/>
    <w:rsid w:val="002A3E1A"/>
    <w:rsid w:val="002A409D"/>
    <w:rsid w:val="002A4156"/>
    <w:rsid w:val="002A41D7"/>
    <w:rsid w:val="002A46EC"/>
    <w:rsid w:val="002A4D48"/>
    <w:rsid w:val="002A4E44"/>
    <w:rsid w:val="002A50DE"/>
    <w:rsid w:val="002A50FC"/>
    <w:rsid w:val="002A556C"/>
    <w:rsid w:val="002A55FD"/>
    <w:rsid w:val="002A5684"/>
    <w:rsid w:val="002A5825"/>
    <w:rsid w:val="002A5EA5"/>
    <w:rsid w:val="002A6203"/>
    <w:rsid w:val="002A65F8"/>
    <w:rsid w:val="002A6620"/>
    <w:rsid w:val="002A67B8"/>
    <w:rsid w:val="002A6928"/>
    <w:rsid w:val="002A6D53"/>
    <w:rsid w:val="002A6D81"/>
    <w:rsid w:val="002A6DBA"/>
    <w:rsid w:val="002A7448"/>
    <w:rsid w:val="002A7680"/>
    <w:rsid w:val="002A77A2"/>
    <w:rsid w:val="002A7807"/>
    <w:rsid w:val="002A79C1"/>
    <w:rsid w:val="002A7B87"/>
    <w:rsid w:val="002B0757"/>
    <w:rsid w:val="002B090D"/>
    <w:rsid w:val="002B0A93"/>
    <w:rsid w:val="002B0B71"/>
    <w:rsid w:val="002B0C99"/>
    <w:rsid w:val="002B0CC6"/>
    <w:rsid w:val="002B0F9A"/>
    <w:rsid w:val="002B158F"/>
    <w:rsid w:val="002B17E7"/>
    <w:rsid w:val="002B1899"/>
    <w:rsid w:val="002B19E6"/>
    <w:rsid w:val="002B1A5C"/>
    <w:rsid w:val="002B1AC4"/>
    <w:rsid w:val="002B2C68"/>
    <w:rsid w:val="002B2E4C"/>
    <w:rsid w:val="002B303A"/>
    <w:rsid w:val="002B3516"/>
    <w:rsid w:val="002B42A9"/>
    <w:rsid w:val="002B4307"/>
    <w:rsid w:val="002B48EF"/>
    <w:rsid w:val="002B4A88"/>
    <w:rsid w:val="002B4C08"/>
    <w:rsid w:val="002B4F1E"/>
    <w:rsid w:val="002B5279"/>
    <w:rsid w:val="002B5488"/>
    <w:rsid w:val="002B548D"/>
    <w:rsid w:val="002B54D8"/>
    <w:rsid w:val="002B5796"/>
    <w:rsid w:val="002B5BEA"/>
    <w:rsid w:val="002B5CBE"/>
    <w:rsid w:val="002B6322"/>
    <w:rsid w:val="002B643B"/>
    <w:rsid w:val="002B66F9"/>
    <w:rsid w:val="002B67D3"/>
    <w:rsid w:val="002B6ACD"/>
    <w:rsid w:val="002B7267"/>
    <w:rsid w:val="002B72C0"/>
    <w:rsid w:val="002B766E"/>
    <w:rsid w:val="002B76A1"/>
    <w:rsid w:val="002B7A7D"/>
    <w:rsid w:val="002B7B70"/>
    <w:rsid w:val="002B7E89"/>
    <w:rsid w:val="002B7E94"/>
    <w:rsid w:val="002B7EFA"/>
    <w:rsid w:val="002C03C4"/>
    <w:rsid w:val="002C0D9F"/>
    <w:rsid w:val="002C1360"/>
    <w:rsid w:val="002C13BE"/>
    <w:rsid w:val="002C159F"/>
    <w:rsid w:val="002C17D2"/>
    <w:rsid w:val="002C17E5"/>
    <w:rsid w:val="002C1CC0"/>
    <w:rsid w:val="002C1D3C"/>
    <w:rsid w:val="002C1D66"/>
    <w:rsid w:val="002C1E4B"/>
    <w:rsid w:val="002C22E9"/>
    <w:rsid w:val="002C2511"/>
    <w:rsid w:val="002C272E"/>
    <w:rsid w:val="002C28D4"/>
    <w:rsid w:val="002C2C2B"/>
    <w:rsid w:val="002C2DB9"/>
    <w:rsid w:val="002C3241"/>
    <w:rsid w:val="002C35ED"/>
    <w:rsid w:val="002C3898"/>
    <w:rsid w:val="002C3C7F"/>
    <w:rsid w:val="002C40ED"/>
    <w:rsid w:val="002C422D"/>
    <w:rsid w:val="002C45E2"/>
    <w:rsid w:val="002C47EE"/>
    <w:rsid w:val="002C4A64"/>
    <w:rsid w:val="002C4B9F"/>
    <w:rsid w:val="002C4F00"/>
    <w:rsid w:val="002C53FA"/>
    <w:rsid w:val="002C5548"/>
    <w:rsid w:val="002C59B9"/>
    <w:rsid w:val="002C5ACA"/>
    <w:rsid w:val="002C5C17"/>
    <w:rsid w:val="002C5E82"/>
    <w:rsid w:val="002C5EFA"/>
    <w:rsid w:val="002C652F"/>
    <w:rsid w:val="002C6AEF"/>
    <w:rsid w:val="002C6B65"/>
    <w:rsid w:val="002C6BF5"/>
    <w:rsid w:val="002C7346"/>
    <w:rsid w:val="002C735F"/>
    <w:rsid w:val="002C796E"/>
    <w:rsid w:val="002C7BE3"/>
    <w:rsid w:val="002D03E0"/>
    <w:rsid w:val="002D045B"/>
    <w:rsid w:val="002D0BC0"/>
    <w:rsid w:val="002D0C25"/>
    <w:rsid w:val="002D0D24"/>
    <w:rsid w:val="002D0D49"/>
    <w:rsid w:val="002D0D7F"/>
    <w:rsid w:val="002D0EAE"/>
    <w:rsid w:val="002D10E1"/>
    <w:rsid w:val="002D15D6"/>
    <w:rsid w:val="002D17FD"/>
    <w:rsid w:val="002D1927"/>
    <w:rsid w:val="002D1D48"/>
    <w:rsid w:val="002D20A9"/>
    <w:rsid w:val="002D23D2"/>
    <w:rsid w:val="002D2450"/>
    <w:rsid w:val="002D2644"/>
    <w:rsid w:val="002D2792"/>
    <w:rsid w:val="002D296A"/>
    <w:rsid w:val="002D29F7"/>
    <w:rsid w:val="002D2CC9"/>
    <w:rsid w:val="002D41B9"/>
    <w:rsid w:val="002D426F"/>
    <w:rsid w:val="002D429C"/>
    <w:rsid w:val="002D4364"/>
    <w:rsid w:val="002D43D2"/>
    <w:rsid w:val="002D4748"/>
    <w:rsid w:val="002D479F"/>
    <w:rsid w:val="002D4994"/>
    <w:rsid w:val="002D4D56"/>
    <w:rsid w:val="002D4F0B"/>
    <w:rsid w:val="002D5130"/>
    <w:rsid w:val="002D51DE"/>
    <w:rsid w:val="002D520B"/>
    <w:rsid w:val="002D5316"/>
    <w:rsid w:val="002D5939"/>
    <w:rsid w:val="002D599F"/>
    <w:rsid w:val="002D5B30"/>
    <w:rsid w:val="002D5C53"/>
    <w:rsid w:val="002D5C58"/>
    <w:rsid w:val="002D62F9"/>
    <w:rsid w:val="002D642B"/>
    <w:rsid w:val="002D64C6"/>
    <w:rsid w:val="002D656C"/>
    <w:rsid w:val="002D68ED"/>
    <w:rsid w:val="002D6CCC"/>
    <w:rsid w:val="002D6DD1"/>
    <w:rsid w:val="002D74FB"/>
    <w:rsid w:val="002D76DD"/>
    <w:rsid w:val="002D7AD5"/>
    <w:rsid w:val="002D7E15"/>
    <w:rsid w:val="002D7EF9"/>
    <w:rsid w:val="002E002A"/>
    <w:rsid w:val="002E00DC"/>
    <w:rsid w:val="002E00FF"/>
    <w:rsid w:val="002E0412"/>
    <w:rsid w:val="002E0631"/>
    <w:rsid w:val="002E10D2"/>
    <w:rsid w:val="002E1143"/>
    <w:rsid w:val="002E17B4"/>
    <w:rsid w:val="002E1EB0"/>
    <w:rsid w:val="002E1EB7"/>
    <w:rsid w:val="002E212E"/>
    <w:rsid w:val="002E21E3"/>
    <w:rsid w:val="002E2301"/>
    <w:rsid w:val="002E24FE"/>
    <w:rsid w:val="002E2783"/>
    <w:rsid w:val="002E30E6"/>
    <w:rsid w:val="002E327C"/>
    <w:rsid w:val="002E35D0"/>
    <w:rsid w:val="002E35E7"/>
    <w:rsid w:val="002E379B"/>
    <w:rsid w:val="002E3E09"/>
    <w:rsid w:val="002E413B"/>
    <w:rsid w:val="002E4246"/>
    <w:rsid w:val="002E57CB"/>
    <w:rsid w:val="002E595B"/>
    <w:rsid w:val="002E599C"/>
    <w:rsid w:val="002E5F10"/>
    <w:rsid w:val="002E5FFA"/>
    <w:rsid w:val="002E62A8"/>
    <w:rsid w:val="002E6346"/>
    <w:rsid w:val="002E64C4"/>
    <w:rsid w:val="002E6837"/>
    <w:rsid w:val="002E6D5B"/>
    <w:rsid w:val="002E765B"/>
    <w:rsid w:val="002E7835"/>
    <w:rsid w:val="002E7C1B"/>
    <w:rsid w:val="002F01AC"/>
    <w:rsid w:val="002F0201"/>
    <w:rsid w:val="002F07C3"/>
    <w:rsid w:val="002F096A"/>
    <w:rsid w:val="002F0A83"/>
    <w:rsid w:val="002F0CDF"/>
    <w:rsid w:val="002F0E00"/>
    <w:rsid w:val="002F0F13"/>
    <w:rsid w:val="002F0F2C"/>
    <w:rsid w:val="002F1819"/>
    <w:rsid w:val="002F1BB2"/>
    <w:rsid w:val="002F1CD1"/>
    <w:rsid w:val="002F1DAF"/>
    <w:rsid w:val="002F1EE1"/>
    <w:rsid w:val="002F1F07"/>
    <w:rsid w:val="002F249F"/>
    <w:rsid w:val="002F25B4"/>
    <w:rsid w:val="002F2878"/>
    <w:rsid w:val="002F2C7D"/>
    <w:rsid w:val="002F2CF4"/>
    <w:rsid w:val="002F2DEA"/>
    <w:rsid w:val="002F395E"/>
    <w:rsid w:val="002F39EE"/>
    <w:rsid w:val="002F400C"/>
    <w:rsid w:val="002F4019"/>
    <w:rsid w:val="002F4339"/>
    <w:rsid w:val="002F5029"/>
    <w:rsid w:val="002F51E5"/>
    <w:rsid w:val="002F5343"/>
    <w:rsid w:val="002F53BB"/>
    <w:rsid w:val="002F60B8"/>
    <w:rsid w:val="002F6206"/>
    <w:rsid w:val="002F66D7"/>
    <w:rsid w:val="002F6C8B"/>
    <w:rsid w:val="002F6FE9"/>
    <w:rsid w:val="002F7452"/>
    <w:rsid w:val="002F754E"/>
    <w:rsid w:val="002F782B"/>
    <w:rsid w:val="002F78F2"/>
    <w:rsid w:val="002F79F5"/>
    <w:rsid w:val="002F7AB4"/>
    <w:rsid w:val="00300121"/>
    <w:rsid w:val="00300687"/>
    <w:rsid w:val="003006B2"/>
    <w:rsid w:val="00300DC4"/>
    <w:rsid w:val="00301B7C"/>
    <w:rsid w:val="00301D75"/>
    <w:rsid w:val="00302038"/>
    <w:rsid w:val="0030208F"/>
    <w:rsid w:val="003020A9"/>
    <w:rsid w:val="00302147"/>
    <w:rsid w:val="003022A9"/>
    <w:rsid w:val="003024F3"/>
    <w:rsid w:val="0030257D"/>
    <w:rsid w:val="00302995"/>
    <w:rsid w:val="00302C1B"/>
    <w:rsid w:val="00302FE4"/>
    <w:rsid w:val="00303398"/>
    <w:rsid w:val="0030348C"/>
    <w:rsid w:val="00303927"/>
    <w:rsid w:val="00303BDF"/>
    <w:rsid w:val="00304194"/>
    <w:rsid w:val="003042E4"/>
    <w:rsid w:val="0030430C"/>
    <w:rsid w:val="003045E1"/>
    <w:rsid w:val="00304875"/>
    <w:rsid w:val="00304C3C"/>
    <w:rsid w:val="00304DFE"/>
    <w:rsid w:val="00305033"/>
    <w:rsid w:val="003055AA"/>
    <w:rsid w:val="00305688"/>
    <w:rsid w:val="003057D6"/>
    <w:rsid w:val="00305961"/>
    <w:rsid w:val="00305C04"/>
    <w:rsid w:val="00305F3E"/>
    <w:rsid w:val="00305FC7"/>
    <w:rsid w:val="0030612B"/>
    <w:rsid w:val="003061CF"/>
    <w:rsid w:val="00306591"/>
    <w:rsid w:val="00306761"/>
    <w:rsid w:val="00306867"/>
    <w:rsid w:val="0030687E"/>
    <w:rsid w:val="00306CFA"/>
    <w:rsid w:val="00306FDB"/>
    <w:rsid w:val="00306FF6"/>
    <w:rsid w:val="00307048"/>
    <w:rsid w:val="00307253"/>
    <w:rsid w:val="003073D1"/>
    <w:rsid w:val="003073F8"/>
    <w:rsid w:val="0030744F"/>
    <w:rsid w:val="00307718"/>
    <w:rsid w:val="00307BA6"/>
    <w:rsid w:val="003107BE"/>
    <w:rsid w:val="00310A73"/>
    <w:rsid w:val="00310B06"/>
    <w:rsid w:val="00310FAA"/>
    <w:rsid w:val="00310FEF"/>
    <w:rsid w:val="00311278"/>
    <w:rsid w:val="003116A0"/>
    <w:rsid w:val="00311EF1"/>
    <w:rsid w:val="00311F02"/>
    <w:rsid w:val="003120AD"/>
    <w:rsid w:val="00312903"/>
    <w:rsid w:val="00312B64"/>
    <w:rsid w:val="00313041"/>
    <w:rsid w:val="003135B7"/>
    <w:rsid w:val="00313921"/>
    <w:rsid w:val="00314467"/>
    <w:rsid w:val="003147AE"/>
    <w:rsid w:val="00314849"/>
    <w:rsid w:val="00314E14"/>
    <w:rsid w:val="00314FD3"/>
    <w:rsid w:val="003153E0"/>
    <w:rsid w:val="00315776"/>
    <w:rsid w:val="00315999"/>
    <w:rsid w:val="00315AF8"/>
    <w:rsid w:val="00315B89"/>
    <w:rsid w:val="00315C57"/>
    <w:rsid w:val="00315C99"/>
    <w:rsid w:val="00315D89"/>
    <w:rsid w:val="00315E4C"/>
    <w:rsid w:val="003167CB"/>
    <w:rsid w:val="00316931"/>
    <w:rsid w:val="00316AC4"/>
    <w:rsid w:val="00316D9C"/>
    <w:rsid w:val="0031716B"/>
    <w:rsid w:val="003173E7"/>
    <w:rsid w:val="00317510"/>
    <w:rsid w:val="00317668"/>
    <w:rsid w:val="00317BEF"/>
    <w:rsid w:val="00317F97"/>
    <w:rsid w:val="0032072B"/>
    <w:rsid w:val="00320D51"/>
    <w:rsid w:val="00320F1E"/>
    <w:rsid w:val="0032117B"/>
    <w:rsid w:val="00321271"/>
    <w:rsid w:val="00321885"/>
    <w:rsid w:val="00321ADE"/>
    <w:rsid w:val="00322316"/>
    <w:rsid w:val="00322899"/>
    <w:rsid w:val="00323767"/>
    <w:rsid w:val="00323AEB"/>
    <w:rsid w:val="00324105"/>
    <w:rsid w:val="0032418B"/>
    <w:rsid w:val="00324A4F"/>
    <w:rsid w:val="00324CC3"/>
    <w:rsid w:val="00324D4A"/>
    <w:rsid w:val="003251F6"/>
    <w:rsid w:val="00325221"/>
    <w:rsid w:val="003254AD"/>
    <w:rsid w:val="00325681"/>
    <w:rsid w:val="003256C4"/>
    <w:rsid w:val="003258AF"/>
    <w:rsid w:val="00325ADD"/>
    <w:rsid w:val="0032609C"/>
    <w:rsid w:val="0032679C"/>
    <w:rsid w:val="00326D42"/>
    <w:rsid w:val="003271AC"/>
    <w:rsid w:val="003271F2"/>
    <w:rsid w:val="003274BB"/>
    <w:rsid w:val="003277F3"/>
    <w:rsid w:val="0032791E"/>
    <w:rsid w:val="00327937"/>
    <w:rsid w:val="00327A36"/>
    <w:rsid w:val="00327AE6"/>
    <w:rsid w:val="00330303"/>
    <w:rsid w:val="0033052C"/>
    <w:rsid w:val="00330621"/>
    <w:rsid w:val="00330DA2"/>
    <w:rsid w:val="00331081"/>
    <w:rsid w:val="00331272"/>
    <w:rsid w:val="00331281"/>
    <w:rsid w:val="00331301"/>
    <w:rsid w:val="00331328"/>
    <w:rsid w:val="0033132F"/>
    <w:rsid w:val="003313D5"/>
    <w:rsid w:val="00331925"/>
    <w:rsid w:val="00331A6A"/>
    <w:rsid w:val="00331A74"/>
    <w:rsid w:val="00331E7F"/>
    <w:rsid w:val="00331EEF"/>
    <w:rsid w:val="00332435"/>
    <w:rsid w:val="00332808"/>
    <w:rsid w:val="00332922"/>
    <w:rsid w:val="00332CCB"/>
    <w:rsid w:val="00332EA8"/>
    <w:rsid w:val="00333077"/>
    <w:rsid w:val="00334102"/>
    <w:rsid w:val="00334361"/>
    <w:rsid w:val="003348E4"/>
    <w:rsid w:val="00334A2F"/>
    <w:rsid w:val="00334B50"/>
    <w:rsid w:val="00334DCE"/>
    <w:rsid w:val="00334ED6"/>
    <w:rsid w:val="0033545A"/>
    <w:rsid w:val="00335CCA"/>
    <w:rsid w:val="00335EC2"/>
    <w:rsid w:val="003368FD"/>
    <w:rsid w:val="00336A51"/>
    <w:rsid w:val="00336C79"/>
    <w:rsid w:val="0033761B"/>
    <w:rsid w:val="00337A51"/>
    <w:rsid w:val="00337A61"/>
    <w:rsid w:val="00337C7F"/>
    <w:rsid w:val="00337D8F"/>
    <w:rsid w:val="0034010A"/>
    <w:rsid w:val="003403B4"/>
    <w:rsid w:val="00340642"/>
    <w:rsid w:val="00340E28"/>
    <w:rsid w:val="003410B8"/>
    <w:rsid w:val="0034125E"/>
    <w:rsid w:val="0034129A"/>
    <w:rsid w:val="0034153E"/>
    <w:rsid w:val="00341A49"/>
    <w:rsid w:val="00341E2A"/>
    <w:rsid w:val="00342315"/>
    <w:rsid w:val="00342649"/>
    <w:rsid w:val="00342B3D"/>
    <w:rsid w:val="00342B42"/>
    <w:rsid w:val="003430F5"/>
    <w:rsid w:val="00343431"/>
    <w:rsid w:val="00343689"/>
    <w:rsid w:val="0034384E"/>
    <w:rsid w:val="00343B3A"/>
    <w:rsid w:val="00343DC3"/>
    <w:rsid w:val="00343FDF"/>
    <w:rsid w:val="00344026"/>
    <w:rsid w:val="003442A2"/>
    <w:rsid w:val="0034431D"/>
    <w:rsid w:val="00344735"/>
    <w:rsid w:val="00344DE6"/>
    <w:rsid w:val="003450B7"/>
    <w:rsid w:val="003451FD"/>
    <w:rsid w:val="003452F2"/>
    <w:rsid w:val="00345307"/>
    <w:rsid w:val="00345373"/>
    <w:rsid w:val="003456C8"/>
    <w:rsid w:val="0034599C"/>
    <w:rsid w:val="00345AB6"/>
    <w:rsid w:val="00345B43"/>
    <w:rsid w:val="00345BF2"/>
    <w:rsid w:val="0034616C"/>
    <w:rsid w:val="00347664"/>
    <w:rsid w:val="003477D3"/>
    <w:rsid w:val="00347B19"/>
    <w:rsid w:val="00347B91"/>
    <w:rsid w:val="00347E04"/>
    <w:rsid w:val="00347E59"/>
    <w:rsid w:val="00347ECD"/>
    <w:rsid w:val="00350220"/>
    <w:rsid w:val="00350484"/>
    <w:rsid w:val="00350509"/>
    <w:rsid w:val="00350771"/>
    <w:rsid w:val="00350783"/>
    <w:rsid w:val="003509AA"/>
    <w:rsid w:val="00350F81"/>
    <w:rsid w:val="003510A1"/>
    <w:rsid w:val="003511F1"/>
    <w:rsid w:val="00351261"/>
    <w:rsid w:val="00351651"/>
    <w:rsid w:val="003516A5"/>
    <w:rsid w:val="003516DE"/>
    <w:rsid w:val="0035173D"/>
    <w:rsid w:val="00351D6B"/>
    <w:rsid w:val="00351DFA"/>
    <w:rsid w:val="00352648"/>
    <w:rsid w:val="003528AF"/>
    <w:rsid w:val="00352CFC"/>
    <w:rsid w:val="00352D9F"/>
    <w:rsid w:val="003534CE"/>
    <w:rsid w:val="003537CD"/>
    <w:rsid w:val="003539F8"/>
    <w:rsid w:val="00353B2B"/>
    <w:rsid w:val="00354146"/>
    <w:rsid w:val="00354211"/>
    <w:rsid w:val="00354290"/>
    <w:rsid w:val="00354AD4"/>
    <w:rsid w:val="00354E5E"/>
    <w:rsid w:val="00354F9C"/>
    <w:rsid w:val="0035500E"/>
    <w:rsid w:val="003550B7"/>
    <w:rsid w:val="003551B7"/>
    <w:rsid w:val="0035585D"/>
    <w:rsid w:val="0035592C"/>
    <w:rsid w:val="003559BB"/>
    <w:rsid w:val="00355E80"/>
    <w:rsid w:val="00355EE4"/>
    <w:rsid w:val="00356284"/>
    <w:rsid w:val="003569B5"/>
    <w:rsid w:val="00356A46"/>
    <w:rsid w:val="00356AB5"/>
    <w:rsid w:val="003572BB"/>
    <w:rsid w:val="00357306"/>
    <w:rsid w:val="003574C4"/>
    <w:rsid w:val="003574CD"/>
    <w:rsid w:val="00357C07"/>
    <w:rsid w:val="00360213"/>
    <w:rsid w:val="00360405"/>
    <w:rsid w:val="00360423"/>
    <w:rsid w:val="00360518"/>
    <w:rsid w:val="003608BD"/>
    <w:rsid w:val="00360958"/>
    <w:rsid w:val="00361786"/>
    <w:rsid w:val="00361AF2"/>
    <w:rsid w:val="00361F51"/>
    <w:rsid w:val="00361FE5"/>
    <w:rsid w:val="0036210C"/>
    <w:rsid w:val="00362428"/>
    <w:rsid w:val="00362720"/>
    <w:rsid w:val="003627D5"/>
    <w:rsid w:val="003629BE"/>
    <w:rsid w:val="00363080"/>
    <w:rsid w:val="00363188"/>
    <w:rsid w:val="003632F5"/>
    <w:rsid w:val="003638A9"/>
    <w:rsid w:val="00363EE3"/>
    <w:rsid w:val="003644EC"/>
    <w:rsid w:val="003648B3"/>
    <w:rsid w:val="00364904"/>
    <w:rsid w:val="00364E90"/>
    <w:rsid w:val="00364ED8"/>
    <w:rsid w:val="00365305"/>
    <w:rsid w:val="003655DC"/>
    <w:rsid w:val="003656E4"/>
    <w:rsid w:val="00365884"/>
    <w:rsid w:val="00365959"/>
    <w:rsid w:val="003659E0"/>
    <w:rsid w:val="00365CA2"/>
    <w:rsid w:val="00366255"/>
    <w:rsid w:val="00366B72"/>
    <w:rsid w:val="00366EBA"/>
    <w:rsid w:val="00366F4F"/>
    <w:rsid w:val="00367C2A"/>
    <w:rsid w:val="00367CE9"/>
    <w:rsid w:val="00367E27"/>
    <w:rsid w:val="00367E2F"/>
    <w:rsid w:val="0037004B"/>
    <w:rsid w:val="0037011F"/>
    <w:rsid w:val="003701D3"/>
    <w:rsid w:val="00370345"/>
    <w:rsid w:val="003706E4"/>
    <w:rsid w:val="00370909"/>
    <w:rsid w:val="003719FA"/>
    <w:rsid w:val="00371DFB"/>
    <w:rsid w:val="00371E4E"/>
    <w:rsid w:val="003722EE"/>
    <w:rsid w:val="00372659"/>
    <w:rsid w:val="003726A0"/>
    <w:rsid w:val="00372757"/>
    <w:rsid w:val="00372994"/>
    <w:rsid w:val="00373692"/>
    <w:rsid w:val="00373808"/>
    <w:rsid w:val="00373D05"/>
    <w:rsid w:val="003748A4"/>
    <w:rsid w:val="0037494C"/>
    <w:rsid w:val="00374A94"/>
    <w:rsid w:val="00374C18"/>
    <w:rsid w:val="00374DB1"/>
    <w:rsid w:val="00375120"/>
    <w:rsid w:val="00375284"/>
    <w:rsid w:val="00375402"/>
    <w:rsid w:val="00375555"/>
    <w:rsid w:val="0037589D"/>
    <w:rsid w:val="00375C37"/>
    <w:rsid w:val="00375C99"/>
    <w:rsid w:val="00375CF4"/>
    <w:rsid w:val="00375F5C"/>
    <w:rsid w:val="00376031"/>
    <w:rsid w:val="00376281"/>
    <w:rsid w:val="0037629B"/>
    <w:rsid w:val="00376302"/>
    <w:rsid w:val="00376484"/>
    <w:rsid w:val="00376D9B"/>
    <w:rsid w:val="0037747D"/>
    <w:rsid w:val="003776D7"/>
    <w:rsid w:val="00377821"/>
    <w:rsid w:val="00380154"/>
    <w:rsid w:val="00380168"/>
    <w:rsid w:val="0038030A"/>
    <w:rsid w:val="0038074B"/>
    <w:rsid w:val="00380811"/>
    <w:rsid w:val="00380892"/>
    <w:rsid w:val="00380994"/>
    <w:rsid w:val="00380B1E"/>
    <w:rsid w:val="003815B3"/>
    <w:rsid w:val="00381F47"/>
    <w:rsid w:val="003820EA"/>
    <w:rsid w:val="003821BA"/>
    <w:rsid w:val="00382237"/>
    <w:rsid w:val="00382250"/>
    <w:rsid w:val="00382728"/>
    <w:rsid w:val="0038285C"/>
    <w:rsid w:val="00383041"/>
    <w:rsid w:val="00383061"/>
    <w:rsid w:val="003832E0"/>
    <w:rsid w:val="003834A6"/>
    <w:rsid w:val="003834B6"/>
    <w:rsid w:val="00383B51"/>
    <w:rsid w:val="00383D21"/>
    <w:rsid w:val="00384057"/>
    <w:rsid w:val="003843C5"/>
    <w:rsid w:val="003844F8"/>
    <w:rsid w:val="00384E16"/>
    <w:rsid w:val="00385E3D"/>
    <w:rsid w:val="00385FBA"/>
    <w:rsid w:val="00386782"/>
    <w:rsid w:val="003869FC"/>
    <w:rsid w:val="00386BFA"/>
    <w:rsid w:val="003870AD"/>
    <w:rsid w:val="00387842"/>
    <w:rsid w:val="003878A3"/>
    <w:rsid w:val="0038792D"/>
    <w:rsid w:val="0038796B"/>
    <w:rsid w:val="00387BF2"/>
    <w:rsid w:val="00387DFC"/>
    <w:rsid w:val="003900F6"/>
    <w:rsid w:val="003905D0"/>
    <w:rsid w:val="00390860"/>
    <w:rsid w:val="00390C8A"/>
    <w:rsid w:val="00390CAD"/>
    <w:rsid w:val="00391297"/>
    <w:rsid w:val="00391580"/>
    <w:rsid w:val="0039198E"/>
    <w:rsid w:val="00391A3E"/>
    <w:rsid w:val="00391D76"/>
    <w:rsid w:val="00391FA3"/>
    <w:rsid w:val="003923E9"/>
    <w:rsid w:val="00392819"/>
    <w:rsid w:val="00392850"/>
    <w:rsid w:val="0039295C"/>
    <w:rsid w:val="00392B41"/>
    <w:rsid w:val="00392D59"/>
    <w:rsid w:val="00392D92"/>
    <w:rsid w:val="00392E00"/>
    <w:rsid w:val="00392F6F"/>
    <w:rsid w:val="00393150"/>
    <w:rsid w:val="0039323E"/>
    <w:rsid w:val="003933A2"/>
    <w:rsid w:val="003933F4"/>
    <w:rsid w:val="003936BB"/>
    <w:rsid w:val="0039397E"/>
    <w:rsid w:val="00393A2A"/>
    <w:rsid w:val="003946D3"/>
    <w:rsid w:val="00394936"/>
    <w:rsid w:val="00394DAC"/>
    <w:rsid w:val="003951C0"/>
    <w:rsid w:val="003952DB"/>
    <w:rsid w:val="00395400"/>
    <w:rsid w:val="00395558"/>
    <w:rsid w:val="00395B6F"/>
    <w:rsid w:val="00395D96"/>
    <w:rsid w:val="00395FD1"/>
    <w:rsid w:val="00396197"/>
    <w:rsid w:val="003961A9"/>
    <w:rsid w:val="0039621D"/>
    <w:rsid w:val="00396A0F"/>
    <w:rsid w:val="00396D70"/>
    <w:rsid w:val="003974D1"/>
    <w:rsid w:val="00397D8F"/>
    <w:rsid w:val="00397E60"/>
    <w:rsid w:val="00397F91"/>
    <w:rsid w:val="003A026E"/>
    <w:rsid w:val="003A031F"/>
    <w:rsid w:val="003A0336"/>
    <w:rsid w:val="003A0999"/>
    <w:rsid w:val="003A0EE9"/>
    <w:rsid w:val="003A1367"/>
    <w:rsid w:val="003A13E9"/>
    <w:rsid w:val="003A13EB"/>
    <w:rsid w:val="003A18AF"/>
    <w:rsid w:val="003A1A0B"/>
    <w:rsid w:val="003A1C46"/>
    <w:rsid w:val="003A1D96"/>
    <w:rsid w:val="003A1DF1"/>
    <w:rsid w:val="003A22E6"/>
    <w:rsid w:val="003A23B1"/>
    <w:rsid w:val="003A26E4"/>
    <w:rsid w:val="003A28A3"/>
    <w:rsid w:val="003A2957"/>
    <w:rsid w:val="003A36F0"/>
    <w:rsid w:val="003A3B1C"/>
    <w:rsid w:val="003A42A5"/>
    <w:rsid w:val="003A442E"/>
    <w:rsid w:val="003A44D2"/>
    <w:rsid w:val="003A4853"/>
    <w:rsid w:val="003A4AD6"/>
    <w:rsid w:val="003A4B39"/>
    <w:rsid w:val="003A52D2"/>
    <w:rsid w:val="003A5537"/>
    <w:rsid w:val="003A57A5"/>
    <w:rsid w:val="003A57E2"/>
    <w:rsid w:val="003A580E"/>
    <w:rsid w:val="003A5AE2"/>
    <w:rsid w:val="003A5AF7"/>
    <w:rsid w:val="003A5C4D"/>
    <w:rsid w:val="003A5C65"/>
    <w:rsid w:val="003A60EA"/>
    <w:rsid w:val="003A62B9"/>
    <w:rsid w:val="003A65A6"/>
    <w:rsid w:val="003A6DB3"/>
    <w:rsid w:val="003A6F0C"/>
    <w:rsid w:val="003A7034"/>
    <w:rsid w:val="003A7065"/>
    <w:rsid w:val="003A7072"/>
    <w:rsid w:val="003A728A"/>
    <w:rsid w:val="003A7381"/>
    <w:rsid w:val="003A74D9"/>
    <w:rsid w:val="003A75D1"/>
    <w:rsid w:val="003A76BB"/>
    <w:rsid w:val="003A7DC0"/>
    <w:rsid w:val="003B008D"/>
    <w:rsid w:val="003B013B"/>
    <w:rsid w:val="003B01F6"/>
    <w:rsid w:val="003B02B1"/>
    <w:rsid w:val="003B036C"/>
    <w:rsid w:val="003B0517"/>
    <w:rsid w:val="003B08FF"/>
    <w:rsid w:val="003B0BF6"/>
    <w:rsid w:val="003B0CE5"/>
    <w:rsid w:val="003B1178"/>
    <w:rsid w:val="003B1212"/>
    <w:rsid w:val="003B1521"/>
    <w:rsid w:val="003B19D1"/>
    <w:rsid w:val="003B1A19"/>
    <w:rsid w:val="003B2059"/>
    <w:rsid w:val="003B20D2"/>
    <w:rsid w:val="003B22FF"/>
    <w:rsid w:val="003B25FB"/>
    <w:rsid w:val="003B292D"/>
    <w:rsid w:val="003B2FB8"/>
    <w:rsid w:val="003B30D9"/>
    <w:rsid w:val="003B329A"/>
    <w:rsid w:val="003B32C1"/>
    <w:rsid w:val="003B359F"/>
    <w:rsid w:val="003B38F1"/>
    <w:rsid w:val="003B3C88"/>
    <w:rsid w:val="003B3EA8"/>
    <w:rsid w:val="003B3F07"/>
    <w:rsid w:val="003B40C1"/>
    <w:rsid w:val="003B4276"/>
    <w:rsid w:val="003B484B"/>
    <w:rsid w:val="003B4E8C"/>
    <w:rsid w:val="003B5404"/>
    <w:rsid w:val="003B56A9"/>
    <w:rsid w:val="003B58E6"/>
    <w:rsid w:val="003B5B0A"/>
    <w:rsid w:val="003B5BF0"/>
    <w:rsid w:val="003B5C9D"/>
    <w:rsid w:val="003B5F4B"/>
    <w:rsid w:val="003B5FBC"/>
    <w:rsid w:val="003B616C"/>
    <w:rsid w:val="003B616F"/>
    <w:rsid w:val="003B6425"/>
    <w:rsid w:val="003B6445"/>
    <w:rsid w:val="003B6757"/>
    <w:rsid w:val="003B69B2"/>
    <w:rsid w:val="003B6EE2"/>
    <w:rsid w:val="003B6FA8"/>
    <w:rsid w:val="003B70CC"/>
    <w:rsid w:val="003B7128"/>
    <w:rsid w:val="003B718F"/>
    <w:rsid w:val="003B7452"/>
    <w:rsid w:val="003B755A"/>
    <w:rsid w:val="003B783A"/>
    <w:rsid w:val="003B7A95"/>
    <w:rsid w:val="003B7BFB"/>
    <w:rsid w:val="003C012B"/>
    <w:rsid w:val="003C02F5"/>
    <w:rsid w:val="003C037C"/>
    <w:rsid w:val="003C078A"/>
    <w:rsid w:val="003C0D4E"/>
    <w:rsid w:val="003C1016"/>
    <w:rsid w:val="003C14EF"/>
    <w:rsid w:val="003C177C"/>
    <w:rsid w:val="003C1900"/>
    <w:rsid w:val="003C1B01"/>
    <w:rsid w:val="003C2094"/>
    <w:rsid w:val="003C20A7"/>
    <w:rsid w:val="003C2409"/>
    <w:rsid w:val="003C25B3"/>
    <w:rsid w:val="003C2AFF"/>
    <w:rsid w:val="003C2C5A"/>
    <w:rsid w:val="003C3546"/>
    <w:rsid w:val="003C3A21"/>
    <w:rsid w:val="003C3BEA"/>
    <w:rsid w:val="003C3E46"/>
    <w:rsid w:val="003C40A6"/>
    <w:rsid w:val="003C424C"/>
    <w:rsid w:val="003C438D"/>
    <w:rsid w:val="003C4C80"/>
    <w:rsid w:val="003C4CD3"/>
    <w:rsid w:val="003C50B0"/>
    <w:rsid w:val="003C529D"/>
    <w:rsid w:val="003C5790"/>
    <w:rsid w:val="003C59E7"/>
    <w:rsid w:val="003C5B0F"/>
    <w:rsid w:val="003C60DE"/>
    <w:rsid w:val="003C62E7"/>
    <w:rsid w:val="003C65F5"/>
    <w:rsid w:val="003C6697"/>
    <w:rsid w:val="003C67F8"/>
    <w:rsid w:val="003C6863"/>
    <w:rsid w:val="003C6AEA"/>
    <w:rsid w:val="003C6B34"/>
    <w:rsid w:val="003C6FF9"/>
    <w:rsid w:val="003C71FC"/>
    <w:rsid w:val="003C7262"/>
    <w:rsid w:val="003C753F"/>
    <w:rsid w:val="003C763B"/>
    <w:rsid w:val="003C79DC"/>
    <w:rsid w:val="003C7B4C"/>
    <w:rsid w:val="003C7B93"/>
    <w:rsid w:val="003C7CDA"/>
    <w:rsid w:val="003C7D4D"/>
    <w:rsid w:val="003D006E"/>
    <w:rsid w:val="003D075F"/>
    <w:rsid w:val="003D0D57"/>
    <w:rsid w:val="003D0FA3"/>
    <w:rsid w:val="003D1A8B"/>
    <w:rsid w:val="003D1D09"/>
    <w:rsid w:val="003D1E56"/>
    <w:rsid w:val="003D1F5C"/>
    <w:rsid w:val="003D1FA7"/>
    <w:rsid w:val="003D1FC1"/>
    <w:rsid w:val="003D210E"/>
    <w:rsid w:val="003D21B6"/>
    <w:rsid w:val="003D2369"/>
    <w:rsid w:val="003D2592"/>
    <w:rsid w:val="003D2EB7"/>
    <w:rsid w:val="003D325C"/>
    <w:rsid w:val="003D3288"/>
    <w:rsid w:val="003D3297"/>
    <w:rsid w:val="003D37F4"/>
    <w:rsid w:val="003D3941"/>
    <w:rsid w:val="003D3B30"/>
    <w:rsid w:val="003D3B82"/>
    <w:rsid w:val="003D3BFF"/>
    <w:rsid w:val="003D3D02"/>
    <w:rsid w:val="003D40AC"/>
    <w:rsid w:val="003D4193"/>
    <w:rsid w:val="003D450C"/>
    <w:rsid w:val="003D4643"/>
    <w:rsid w:val="003D48E6"/>
    <w:rsid w:val="003D49E0"/>
    <w:rsid w:val="003D50AE"/>
    <w:rsid w:val="003D5363"/>
    <w:rsid w:val="003D55C3"/>
    <w:rsid w:val="003D5DDB"/>
    <w:rsid w:val="003D6436"/>
    <w:rsid w:val="003D6444"/>
    <w:rsid w:val="003D6504"/>
    <w:rsid w:val="003D68F0"/>
    <w:rsid w:val="003D68FB"/>
    <w:rsid w:val="003D6A17"/>
    <w:rsid w:val="003D6A69"/>
    <w:rsid w:val="003D6E3D"/>
    <w:rsid w:val="003D74AD"/>
    <w:rsid w:val="003D74FB"/>
    <w:rsid w:val="003D7748"/>
    <w:rsid w:val="003D7865"/>
    <w:rsid w:val="003D7A0C"/>
    <w:rsid w:val="003D7A0E"/>
    <w:rsid w:val="003D7B5B"/>
    <w:rsid w:val="003D7B92"/>
    <w:rsid w:val="003D7D4A"/>
    <w:rsid w:val="003E011D"/>
    <w:rsid w:val="003E02BE"/>
    <w:rsid w:val="003E04F1"/>
    <w:rsid w:val="003E0516"/>
    <w:rsid w:val="003E082C"/>
    <w:rsid w:val="003E0893"/>
    <w:rsid w:val="003E09A6"/>
    <w:rsid w:val="003E0B64"/>
    <w:rsid w:val="003E0B8C"/>
    <w:rsid w:val="003E0E16"/>
    <w:rsid w:val="003E118F"/>
    <w:rsid w:val="003E12E0"/>
    <w:rsid w:val="003E1391"/>
    <w:rsid w:val="003E17E9"/>
    <w:rsid w:val="003E1888"/>
    <w:rsid w:val="003E18EA"/>
    <w:rsid w:val="003E18FE"/>
    <w:rsid w:val="003E1949"/>
    <w:rsid w:val="003E1A75"/>
    <w:rsid w:val="003E1A89"/>
    <w:rsid w:val="003E1ACE"/>
    <w:rsid w:val="003E1B00"/>
    <w:rsid w:val="003E1EA4"/>
    <w:rsid w:val="003E1EEC"/>
    <w:rsid w:val="003E20A2"/>
    <w:rsid w:val="003E20C5"/>
    <w:rsid w:val="003E2217"/>
    <w:rsid w:val="003E2473"/>
    <w:rsid w:val="003E27E8"/>
    <w:rsid w:val="003E29C8"/>
    <w:rsid w:val="003E2B01"/>
    <w:rsid w:val="003E2BE4"/>
    <w:rsid w:val="003E2D6F"/>
    <w:rsid w:val="003E335A"/>
    <w:rsid w:val="003E3385"/>
    <w:rsid w:val="003E3501"/>
    <w:rsid w:val="003E361E"/>
    <w:rsid w:val="003E3AE8"/>
    <w:rsid w:val="003E3FFF"/>
    <w:rsid w:val="003E41C6"/>
    <w:rsid w:val="003E433A"/>
    <w:rsid w:val="003E43C9"/>
    <w:rsid w:val="003E48B6"/>
    <w:rsid w:val="003E49A4"/>
    <w:rsid w:val="003E4AD3"/>
    <w:rsid w:val="003E4B8A"/>
    <w:rsid w:val="003E4CC3"/>
    <w:rsid w:val="003E5574"/>
    <w:rsid w:val="003E5ACA"/>
    <w:rsid w:val="003E5E2A"/>
    <w:rsid w:val="003E5E55"/>
    <w:rsid w:val="003E60B4"/>
    <w:rsid w:val="003E6122"/>
    <w:rsid w:val="003E61D4"/>
    <w:rsid w:val="003E66B3"/>
    <w:rsid w:val="003E673E"/>
    <w:rsid w:val="003E6C9A"/>
    <w:rsid w:val="003E7474"/>
    <w:rsid w:val="003E7645"/>
    <w:rsid w:val="003E7AA2"/>
    <w:rsid w:val="003F072D"/>
    <w:rsid w:val="003F0B3F"/>
    <w:rsid w:val="003F0B40"/>
    <w:rsid w:val="003F14B4"/>
    <w:rsid w:val="003F15C2"/>
    <w:rsid w:val="003F1785"/>
    <w:rsid w:val="003F1B24"/>
    <w:rsid w:val="003F1C99"/>
    <w:rsid w:val="003F2227"/>
    <w:rsid w:val="003F2371"/>
    <w:rsid w:val="003F273E"/>
    <w:rsid w:val="003F288C"/>
    <w:rsid w:val="003F28BE"/>
    <w:rsid w:val="003F28FA"/>
    <w:rsid w:val="003F2FEA"/>
    <w:rsid w:val="003F303B"/>
    <w:rsid w:val="003F31C1"/>
    <w:rsid w:val="003F36AA"/>
    <w:rsid w:val="003F3740"/>
    <w:rsid w:val="003F399E"/>
    <w:rsid w:val="003F3BE9"/>
    <w:rsid w:val="003F3DD6"/>
    <w:rsid w:val="003F3E16"/>
    <w:rsid w:val="003F487A"/>
    <w:rsid w:val="003F4B72"/>
    <w:rsid w:val="003F50E3"/>
    <w:rsid w:val="003F5777"/>
    <w:rsid w:val="003F59DE"/>
    <w:rsid w:val="003F5A59"/>
    <w:rsid w:val="003F5BAA"/>
    <w:rsid w:val="003F6115"/>
    <w:rsid w:val="003F67D0"/>
    <w:rsid w:val="003F67FD"/>
    <w:rsid w:val="003F68BA"/>
    <w:rsid w:val="003F6AAF"/>
    <w:rsid w:val="003F6EEE"/>
    <w:rsid w:val="003F70CC"/>
    <w:rsid w:val="003F727B"/>
    <w:rsid w:val="003F747D"/>
    <w:rsid w:val="003F75ED"/>
    <w:rsid w:val="003F7AA0"/>
    <w:rsid w:val="003F7E18"/>
    <w:rsid w:val="004004B3"/>
    <w:rsid w:val="00401124"/>
    <w:rsid w:val="00401203"/>
    <w:rsid w:val="00401741"/>
    <w:rsid w:val="00401E8C"/>
    <w:rsid w:val="00401EE8"/>
    <w:rsid w:val="00401FA9"/>
    <w:rsid w:val="004020E5"/>
    <w:rsid w:val="004021D8"/>
    <w:rsid w:val="004023B1"/>
    <w:rsid w:val="00402786"/>
    <w:rsid w:val="00402857"/>
    <w:rsid w:val="00402878"/>
    <w:rsid w:val="0040318F"/>
    <w:rsid w:val="0040353F"/>
    <w:rsid w:val="00403690"/>
    <w:rsid w:val="00403980"/>
    <w:rsid w:val="00403D6E"/>
    <w:rsid w:val="00403FC2"/>
    <w:rsid w:val="00404285"/>
    <w:rsid w:val="004045A9"/>
    <w:rsid w:val="0040491B"/>
    <w:rsid w:val="0040494E"/>
    <w:rsid w:val="00404A8D"/>
    <w:rsid w:val="00404E51"/>
    <w:rsid w:val="00405136"/>
    <w:rsid w:val="0040546D"/>
    <w:rsid w:val="00405553"/>
    <w:rsid w:val="00405AAD"/>
    <w:rsid w:val="00405B6A"/>
    <w:rsid w:val="00405F7D"/>
    <w:rsid w:val="0040609C"/>
    <w:rsid w:val="004060FF"/>
    <w:rsid w:val="00406112"/>
    <w:rsid w:val="00406854"/>
    <w:rsid w:val="004068DD"/>
    <w:rsid w:val="00406B0B"/>
    <w:rsid w:val="00406EE7"/>
    <w:rsid w:val="00406F5B"/>
    <w:rsid w:val="0040748A"/>
    <w:rsid w:val="004077B2"/>
    <w:rsid w:val="004078C7"/>
    <w:rsid w:val="004078EB"/>
    <w:rsid w:val="004079CD"/>
    <w:rsid w:val="00407C03"/>
    <w:rsid w:val="00407FB2"/>
    <w:rsid w:val="004104F7"/>
    <w:rsid w:val="00410BD7"/>
    <w:rsid w:val="0041108C"/>
    <w:rsid w:val="00411181"/>
    <w:rsid w:val="0041123A"/>
    <w:rsid w:val="004112F1"/>
    <w:rsid w:val="00411645"/>
    <w:rsid w:val="0041195C"/>
    <w:rsid w:val="00411A40"/>
    <w:rsid w:val="00411B1A"/>
    <w:rsid w:val="00411B8F"/>
    <w:rsid w:val="00411BFD"/>
    <w:rsid w:val="00411E67"/>
    <w:rsid w:val="00411EB0"/>
    <w:rsid w:val="00411F69"/>
    <w:rsid w:val="0041227D"/>
    <w:rsid w:val="0041229C"/>
    <w:rsid w:val="004122FF"/>
    <w:rsid w:val="00412C3B"/>
    <w:rsid w:val="00412F24"/>
    <w:rsid w:val="0041305F"/>
    <w:rsid w:val="004130C9"/>
    <w:rsid w:val="00413142"/>
    <w:rsid w:val="004132F6"/>
    <w:rsid w:val="00413367"/>
    <w:rsid w:val="004134C1"/>
    <w:rsid w:val="0041361C"/>
    <w:rsid w:val="0041364C"/>
    <w:rsid w:val="0041385C"/>
    <w:rsid w:val="00413AEB"/>
    <w:rsid w:val="00413ECA"/>
    <w:rsid w:val="00413ED1"/>
    <w:rsid w:val="0041421B"/>
    <w:rsid w:val="004148D4"/>
    <w:rsid w:val="00414946"/>
    <w:rsid w:val="00414A20"/>
    <w:rsid w:val="004152F2"/>
    <w:rsid w:val="00415398"/>
    <w:rsid w:val="004154AA"/>
    <w:rsid w:val="004155C6"/>
    <w:rsid w:val="004157EA"/>
    <w:rsid w:val="004159D5"/>
    <w:rsid w:val="00415AC5"/>
    <w:rsid w:val="00415B15"/>
    <w:rsid w:val="00415EC9"/>
    <w:rsid w:val="00416341"/>
    <w:rsid w:val="00416A4B"/>
    <w:rsid w:val="00416E0F"/>
    <w:rsid w:val="00417160"/>
    <w:rsid w:val="004173D5"/>
    <w:rsid w:val="0041788C"/>
    <w:rsid w:val="0041792F"/>
    <w:rsid w:val="00417941"/>
    <w:rsid w:val="004179AE"/>
    <w:rsid w:val="00417BC9"/>
    <w:rsid w:val="004201BE"/>
    <w:rsid w:val="00420425"/>
    <w:rsid w:val="004206DC"/>
    <w:rsid w:val="00420741"/>
    <w:rsid w:val="004209B1"/>
    <w:rsid w:val="00420FAE"/>
    <w:rsid w:val="00421032"/>
    <w:rsid w:val="00421904"/>
    <w:rsid w:val="00421E09"/>
    <w:rsid w:val="00422027"/>
    <w:rsid w:val="00422845"/>
    <w:rsid w:val="004229C9"/>
    <w:rsid w:val="00422B6A"/>
    <w:rsid w:val="0042343D"/>
    <w:rsid w:val="0042348F"/>
    <w:rsid w:val="004234C4"/>
    <w:rsid w:val="0042380F"/>
    <w:rsid w:val="00423BE0"/>
    <w:rsid w:val="00423DC3"/>
    <w:rsid w:val="004243AF"/>
    <w:rsid w:val="004244D0"/>
    <w:rsid w:val="00424588"/>
    <w:rsid w:val="00424741"/>
    <w:rsid w:val="00424816"/>
    <w:rsid w:val="00424930"/>
    <w:rsid w:val="004249DB"/>
    <w:rsid w:val="00424CD3"/>
    <w:rsid w:val="00424D3A"/>
    <w:rsid w:val="00424F0D"/>
    <w:rsid w:val="00425314"/>
    <w:rsid w:val="00425603"/>
    <w:rsid w:val="004258EA"/>
    <w:rsid w:val="00426127"/>
    <w:rsid w:val="00426259"/>
    <w:rsid w:val="00426540"/>
    <w:rsid w:val="004269BD"/>
    <w:rsid w:val="00426BCE"/>
    <w:rsid w:val="00426F43"/>
    <w:rsid w:val="004273AB"/>
    <w:rsid w:val="00427724"/>
    <w:rsid w:val="00427BB9"/>
    <w:rsid w:val="00427C4C"/>
    <w:rsid w:val="00430A05"/>
    <w:rsid w:val="00430B8E"/>
    <w:rsid w:val="00430BC2"/>
    <w:rsid w:val="00430C10"/>
    <w:rsid w:val="00430EFE"/>
    <w:rsid w:val="0043117C"/>
    <w:rsid w:val="0043129C"/>
    <w:rsid w:val="004317A7"/>
    <w:rsid w:val="00431C9E"/>
    <w:rsid w:val="00431D39"/>
    <w:rsid w:val="00432082"/>
    <w:rsid w:val="00432556"/>
    <w:rsid w:val="004327EF"/>
    <w:rsid w:val="00432C93"/>
    <w:rsid w:val="00432EA1"/>
    <w:rsid w:val="00432F95"/>
    <w:rsid w:val="00433002"/>
    <w:rsid w:val="00433072"/>
    <w:rsid w:val="004333AA"/>
    <w:rsid w:val="00433BC1"/>
    <w:rsid w:val="00433BC6"/>
    <w:rsid w:val="00433F06"/>
    <w:rsid w:val="00433FB7"/>
    <w:rsid w:val="00434077"/>
    <w:rsid w:val="0043408B"/>
    <w:rsid w:val="00434A0D"/>
    <w:rsid w:val="00434CEE"/>
    <w:rsid w:val="00435002"/>
    <w:rsid w:val="004354F2"/>
    <w:rsid w:val="00435788"/>
    <w:rsid w:val="0043580A"/>
    <w:rsid w:val="00435BF3"/>
    <w:rsid w:val="004363F5"/>
    <w:rsid w:val="004370D6"/>
    <w:rsid w:val="004370F2"/>
    <w:rsid w:val="0043744B"/>
    <w:rsid w:val="00437679"/>
    <w:rsid w:val="0043781B"/>
    <w:rsid w:val="00437B65"/>
    <w:rsid w:val="004401C8"/>
    <w:rsid w:val="004402A9"/>
    <w:rsid w:val="0044071A"/>
    <w:rsid w:val="00440726"/>
    <w:rsid w:val="00440758"/>
    <w:rsid w:val="004407D8"/>
    <w:rsid w:val="0044081C"/>
    <w:rsid w:val="00440CE6"/>
    <w:rsid w:val="00440DCF"/>
    <w:rsid w:val="0044144A"/>
    <w:rsid w:val="004414D1"/>
    <w:rsid w:val="00441580"/>
    <w:rsid w:val="00441900"/>
    <w:rsid w:val="00442187"/>
    <w:rsid w:val="00442865"/>
    <w:rsid w:val="00442A62"/>
    <w:rsid w:val="00442B84"/>
    <w:rsid w:val="00442D60"/>
    <w:rsid w:val="0044312A"/>
    <w:rsid w:val="0044335B"/>
    <w:rsid w:val="0044351B"/>
    <w:rsid w:val="0044354A"/>
    <w:rsid w:val="00443577"/>
    <w:rsid w:val="004435DC"/>
    <w:rsid w:val="004436EC"/>
    <w:rsid w:val="004437FC"/>
    <w:rsid w:val="00444002"/>
    <w:rsid w:val="00444068"/>
    <w:rsid w:val="00444210"/>
    <w:rsid w:val="00444389"/>
    <w:rsid w:val="004443BD"/>
    <w:rsid w:val="0044487F"/>
    <w:rsid w:val="00444966"/>
    <w:rsid w:val="00444CDC"/>
    <w:rsid w:val="00444E18"/>
    <w:rsid w:val="00444ECA"/>
    <w:rsid w:val="004456A5"/>
    <w:rsid w:val="004457B5"/>
    <w:rsid w:val="00445EB7"/>
    <w:rsid w:val="00445ECB"/>
    <w:rsid w:val="004464B5"/>
    <w:rsid w:val="00446619"/>
    <w:rsid w:val="0044663F"/>
    <w:rsid w:val="00446A59"/>
    <w:rsid w:val="00446AE0"/>
    <w:rsid w:val="00446DD0"/>
    <w:rsid w:val="00446EB8"/>
    <w:rsid w:val="00446ED4"/>
    <w:rsid w:val="00446FAC"/>
    <w:rsid w:val="00447799"/>
    <w:rsid w:val="004477F4"/>
    <w:rsid w:val="00447AE9"/>
    <w:rsid w:val="00447E76"/>
    <w:rsid w:val="004500CB"/>
    <w:rsid w:val="0045094F"/>
    <w:rsid w:val="004509B9"/>
    <w:rsid w:val="00450A34"/>
    <w:rsid w:val="00450C13"/>
    <w:rsid w:val="0045144F"/>
    <w:rsid w:val="004515C8"/>
    <w:rsid w:val="00451720"/>
    <w:rsid w:val="00451990"/>
    <w:rsid w:val="004519CE"/>
    <w:rsid w:val="004519DF"/>
    <w:rsid w:val="00451AE8"/>
    <w:rsid w:val="004522A4"/>
    <w:rsid w:val="0045293C"/>
    <w:rsid w:val="00452E94"/>
    <w:rsid w:val="004530C9"/>
    <w:rsid w:val="00453291"/>
    <w:rsid w:val="0045375F"/>
    <w:rsid w:val="00453A4A"/>
    <w:rsid w:val="00453ACF"/>
    <w:rsid w:val="00454023"/>
    <w:rsid w:val="0045414B"/>
    <w:rsid w:val="004541EC"/>
    <w:rsid w:val="004542F8"/>
    <w:rsid w:val="00454339"/>
    <w:rsid w:val="0045446D"/>
    <w:rsid w:val="00454573"/>
    <w:rsid w:val="00454FB2"/>
    <w:rsid w:val="004551CD"/>
    <w:rsid w:val="004552A2"/>
    <w:rsid w:val="00455301"/>
    <w:rsid w:val="0045536C"/>
    <w:rsid w:val="00455837"/>
    <w:rsid w:val="00455FD2"/>
    <w:rsid w:val="00456268"/>
    <w:rsid w:val="004565F0"/>
    <w:rsid w:val="00456BAC"/>
    <w:rsid w:val="00456D9C"/>
    <w:rsid w:val="00456DD4"/>
    <w:rsid w:val="00456E83"/>
    <w:rsid w:val="0045711D"/>
    <w:rsid w:val="00457183"/>
    <w:rsid w:val="00457520"/>
    <w:rsid w:val="00457521"/>
    <w:rsid w:val="004575C8"/>
    <w:rsid w:val="004576F3"/>
    <w:rsid w:val="00457CD0"/>
    <w:rsid w:val="004600CF"/>
    <w:rsid w:val="0046012E"/>
    <w:rsid w:val="004609E8"/>
    <w:rsid w:val="00461776"/>
    <w:rsid w:val="00461914"/>
    <w:rsid w:val="00461A5B"/>
    <w:rsid w:val="00461AEA"/>
    <w:rsid w:val="00461EE9"/>
    <w:rsid w:val="00461FE8"/>
    <w:rsid w:val="004621ED"/>
    <w:rsid w:val="00462206"/>
    <w:rsid w:val="00462282"/>
    <w:rsid w:val="00462606"/>
    <w:rsid w:val="004628B8"/>
    <w:rsid w:val="00462DF2"/>
    <w:rsid w:val="00462E22"/>
    <w:rsid w:val="00462E77"/>
    <w:rsid w:val="0046323E"/>
    <w:rsid w:val="004636E6"/>
    <w:rsid w:val="004637B6"/>
    <w:rsid w:val="00463D67"/>
    <w:rsid w:val="004642F9"/>
    <w:rsid w:val="00464322"/>
    <w:rsid w:val="004647C6"/>
    <w:rsid w:val="0046486F"/>
    <w:rsid w:val="00464968"/>
    <w:rsid w:val="00465258"/>
    <w:rsid w:val="0046539B"/>
    <w:rsid w:val="0046540A"/>
    <w:rsid w:val="004656F9"/>
    <w:rsid w:val="00465968"/>
    <w:rsid w:val="00465A24"/>
    <w:rsid w:val="00465C8B"/>
    <w:rsid w:val="00465DA6"/>
    <w:rsid w:val="0046646D"/>
    <w:rsid w:val="00466A5B"/>
    <w:rsid w:val="00466D02"/>
    <w:rsid w:val="00466EB9"/>
    <w:rsid w:val="00466EE3"/>
    <w:rsid w:val="00466F06"/>
    <w:rsid w:val="00466F1B"/>
    <w:rsid w:val="004671F0"/>
    <w:rsid w:val="004672BE"/>
    <w:rsid w:val="0046740D"/>
    <w:rsid w:val="0046778E"/>
    <w:rsid w:val="0046797A"/>
    <w:rsid w:val="00467B14"/>
    <w:rsid w:val="00470082"/>
    <w:rsid w:val="0047033E"/>
    <w:rsid w:val="004708C5"/>
    <w:rsid w:val="0047098F"/>
    <w:rsid w:val="00470B11"/>
    <w:rsid w:val="00470B62"/>
    <w:rsid w:val="00471135"/>
    <w:rsid w:val="004711DE"/>
    <w:rsid w:val="004712B7"/>
    <w:rsid w:val="004715FA"/>
    <w:rsid w:val="00471C78"/>
    <w:rsid w:val="00471D04"/>
    <w:rsid w:val="00472125"/>
    <w:rsid w:val="0047228A"/>
    <w:rsid w:val="004727FF"/>
    <w:rsid w:val="00472BF2"/>
    <w:rsid w:val="00472E15"/>
    <w:rsid w:val="004730EC"/>
    <w:rsid w:val="00473173"/>
    <w:rsid w:val="00473348"/>
    <w:rsid w:val="00473517"/>
    <w:rsid w:val="004736A8"/>
    <w:rsid w:val="004738DB"/>
    <w:rsid w:val="00473DE2"/>
    <w:rsid w:val="00473F3F"/>
    <w:rsid w:val="00474214"/>
    <w:rsid w:val="00474AD4"/>
    <w:rsid w:val="00474B36"/>
    <w:rsid w:val="00474D58"/>
    <w:rsid w:val="00474E48"/>
    <w:rsid w:val="004755CB"/>
    <w:rsid w:val="00475926"/>
    <w:rsid w:val="00476067"/>
    <w:rsid w:val="004760F7"/>
    <w:rsid w:val="00476191"/>
    <w:rsid w:val="0047668F"/>
    <w:rsid w:val="00476850"/>
    <w:rsid w:val="00476FD9"/>
    <w:rsid w:val="0047714B"/>
    <w:rsid w:val="0047714F"/>
    <w:rsid w:val="00477552"/>
    <w:rsid w:val="00477B20"/>
    <w:rsid w:val="00480011"/>
    <w:rsid w:val="00480151"/>
    <w:rsid w:val="00480273"/>
    <w:rsid w:val="00480649"/>
    <w:rsid w:val="00480C18"/>
    <w:rsid w:val="00480E51"/>
    <w:rsid w:val="00481171"/>
    <w:rsid w:val="004811FE"/>
    <w:rsid w:val="00481553"/>
    <w:rsid w:val="0048190E"/>
    <w:rsid w:val="00481B0B"/>
    <w:rsid w:val="00481E99"/>
    <w:rsid w:val="00481F27"/>
    <w:rsid w:val="004820FD"/>
    <w:rsid w:val="00482171"/>
    <w:rsid w:val="004821CF"/>
    <w:rsid w:val="00482742"/>
    <w:rsid w:val="0048275B"/>
    <w:rsid w:val="00482D28"/>
    <w:rsid w:val="00482E9D"/>
    <w:rsid w:val="00483329"/>
    <w:rsid w:val="00483445"/>
    <w:rsid w:val="0048354C"/>
    <w:rsid w:val="0048399E"/>
    <w:rsid w:val="0048409E"/>
    <w:rsid w:val="004840F4"/>
    <w:rsid w:val="004841E1"/>
    <w:rsid w:val="0048452A"/>
    <w:rsid w:val="00484E4B"/>
    <w:rsid w:val="0048553F"/>
    <w:rsid w:val="0048557B"/>
    <w:rsid w:val="004860E7"/>
    <w:rsid w:val="00486179"/>
    <w:rsid w:val="00486357"/>
    <w:rsid w:val="004864AE"/>
    <w:rsid w:val="00486564"/>
    <w:rsid w:val="0048693A"/>
    <w:rsid w:val="004874A1"/>
    <w:rsid w:val="00487B76"/>
    <w:rsid w:val="004900C8"/>
    <w:rsid w:val="0049014D"/>
    <w:rsid w:val="0049038D"/>
    <w:rsid w:val="004903DD"/>
    <w:rsid w:val="004906F0"/>
    <w:rsid w:val="00490706"/>
    <w:rsid w:val="0049086B"/>
    <w:rsid w:val="00490F55"/>
    <w:rsid w:val="00490F88"/>
    <w:rsid w:val="0049101F"/>
    <w:rsid w:val="0049110B"/>
    <w:rsid w:val="00491ECB"/>
    <w:rsid w:val="00491F25"/>
    <w:rsid w:val="004920AD"/>
    <w:rsid w:val="0049223D"/>
    <w:rsid w:val="004924A1"/>
    <w:rsid w:val="0049296B"/>
    <w:rsid w:val="00492BF1"/>
    <w:rsid w:val="00492C39"/>
    <w:rsid w:val="00493282"/>
    <w:rsid w:val="0049342E"/>
    <w:rsid w:val="0049375A"/>
    <w:rsid w:val="004937D4"/>
    <w:rsid w:val="00493ACE"/>
    <w:rsid w:val="00493E23"/>
    <w:rsid w:val="00493E71"/>
    <w:rsid w:val="0049471E"/>
    <w:rsid w:val="00494D38"/>
    <w:rsid w:val="00494D80"/>
    <w:rsid w:val="004950CE"/>
    <w:rsid w:val="004952A3"/>
    <w:rsid w:val="004954B3"/>
    <w:rsid w:val="004956B4"/>
    <w:rsid w:val="00495793"/>
    <w:rsid w:val="00495CC1"/>
    <w:rsid w:val="00495E28"/>
    <w:rsid w:val="00496005"/>
    <w:rsid w:val="00496126"/>
    <w:rsid w:val="004967F8"/>
    <w:rsid w:val="00496FFC"/>
    <w:rsid w:val="00497007"/>
    <w:rsid w:val="004972B1"/>
    <w:rsid w:val="004972FC"/>
    <w:rsid w:val="00497448"/>
    <w:rsid w:val="00497517"/>
    <w:rsid w:val="0049765C"/>
    <w:rsid w:val="0049766C"/>
    <w:rsid w:val="00497E40"/>
    <w:rsid w:val="004A00BA"/>
    <w:rsid w:val="004A029F"/>
    <w:rsid w:val="004A0CD8"/>
    <w:rsid w:val="004A0F11"/>
    <w:rsid w:val="004A116B"/>
    <w:rsid w:val="004A11EB"/>
    <w:rsid w:val="004A1225"/>
    <w:rsid w:val="004A14F9"/>
    <w:rsid w:val="004A156C"/>
    <w:rsid w:val="004A164A"/>
    <w:rsid w:val="004A1F6F"/>
    <w:rsid w:val="004A2285"/>
    <w:rsid w:val="004A2960"/>
    <w:rsid w:val="004A2B72"/>
    <w:rsid w:val="004A2C4D"/>
    <w:rsid w:val="004A3085"/>
    <w:rsid w:val="004A3392"/>
    <w:rsid w:val="004A33CF"/>
    <w:rsid w:val="004A35FE"/>
    <w:rsid w:val="004A360C"/>
    <w:rsid w:val="004A3B8B"/>
    <w:rsid w:val="004A41E1"/>
    <w:rsid w:val="004A423C"/>
    <w:rsid w:val="004A44AC"/>
    <w:rsid w:val="004A4701"/>
    <w:rsid w:val="004A4756"/>
    <w:rsid w:val="004A4B39"/>
    <w:rsid w:val="004A4C71"/>
    <w:rsid w:val="004A4DBD"/>
    <w:rsid w:val="004A4FBC"/>
    <w:rsid w:val="004A508B"/>
    <w:rsid w:val="004A535D"/>
    <w:rsid w:val="004A53B3"/>
    <w:rsid w:val="004A59ED"/>
    <w:rsid w:val="004A5BEA"/>
    <w:rsid w:val="004A629D"/>
    <w:rsid w:val="004A63A1"/>
    <w:rsid w:val="004A6727"/>
    <w:rsid w:val="004A6A7D"/>
    <w:rsid w:val="004A6BDC"/>
    <w:rsid w:val="004A7272"/>
    <w:rsid w:val="004A74CF"/>
    <w:rsid w:val="004A7BDB"/>
    <w:rsid w:val="004A7C5E"/>
    <w:rsid w:val="004A7E40"/>
    <w:rsid w:val="004A7FDA"/>
    <w:rsid w:val="004B01B2"/>
    <w:rsid w:val="004B01FB"/>
    <w:rsid w:val="004B05E3"/>
    <w:rsid w:val="004B0D3A"/>
    <w:rsid w:val="004B0EF5"/>
    <w:rsid w:val="004B12E7"/>
    <w:rsid w:val="004B14A3"/>
    <w:rsid w:val="004B154B"/>
    <w:rsid w:val="004B157E"/>
    <w:rsid w:val="004B163E"/>
    <w:rsid w:val="004B19C5"/>
    <w:rsid w:val="004B1AEE"/>
    <w:rsid w:val="004B1E67"/>
    <w:rsid w:val="004B1E97"/>
    <w:rsid w:val="004B1F70"/>
    <w:rsid w:val="004B2069"/>
    <w:rsid w:val="004B24D8"/>
    <w:rsid w:val="004B2CFE"/>
    <w:rsid w:val="004B31A6"/>
    <w:rsid w:val="004B3269"/>
    <w:rsid w:val="004B35E7"/>
    <w:rsid w:val="004B35EC"/>
    <w:rsid w:val="004B36C3"/>
    <w:rsid w:val="004B3A7C"/>
    <w:rsid w:val="004B3A97"/>
    <w:rsid w:val="004B3EB3"/>
    <w:rsid w:val="004B405C"/>
    <w:rsid w:val="004B439F"/>
    <w:rsid w:val="004B43FD"/>
    <w:rsid w:val="004B483A"/>
    <w:rsid w:val="004B4CE8"/>
    <w:rsid w:val="004B51D2"/>
    <w:rsid w:val="004B5506"/>
    <w:rsid w:val="004B591B"/>
    <w:rsid w:val="004B5BFC"/>
    <w:rsid w:val="004B5DD8"/>
    <w:rsid w:val="004B5E8E"/>
    <w:rsid w:val="004B6074"/>
    <w:rsid w:val="004B6331"/>
    <w:rsid w:val="004B6C28"/>
    <w:rsid w:val="004B7358"/>
    <w:rsid w:val="004B744E"/>
    <w:rsid w:val="004B7463"/>
    <w:rsid w:val="004B78E2"/>
    <w:rsid w:val="004B7E48"/>
    <w:rsid w:val="004C071F"/>
    <w:rsid w:val="004C0EB7"/>
    <w:rsid w:val="004C109F"/>
    <w:rsid w:val="004C1934"/>
    <w:rsid w:val="004C1CEA"/>
    <w:rsid w:val="004C210B"/>
    <w:rsid w:val="004C23BD"/>
    <w:rsid w:val="004C2566"/>
    <w:rsid w:val="004C2590"/>
    <w:rsid w:val="004C2B6D"/>
    <w:rsid w:val="004C2CF8"/>
    <w:rsid w:val="004C2D59"/>
    <w:rsid w:val="004C2F56"/>
    <w:rsid w:val="004C3302"/>
    <w:rsid w:val="004C33FD"/>
    <w:rsid w:val="004C347A"/>
    <w:rsid w:val="004C37D2"/>
    <w:rsid w:val="004C39FB"/>
    <w:rsid w:val="004C3A16"/>
    <w:rsid w:val="004C3CFF"/>
    <w:rsid w:val="004C3EE2"/>
    <w:rsid w:val="004C3F54"/>
    <w:rsid w:val="004C4FB2"/>
    <w:rsid w:val="004C5218"/>
    <w:rsid w:val="004C529F"/>
    <w:rsid w:val="004C544F"/>
    <w:rsid w:val="004C54B1"/>
    <w:rsid w:val="004C54BA"/>
    <w:rsid w:val="004C5695"/>
    <w:rsid w:val="004C5774"/>
    <w:rsid w:val="004C5C46"/>
    <w:rsid w:val="004C5D3A"/>
    <w:rsid w:val="004C5E1C"/>
    <w:rsid w:val="004C5E77"/>
    <w:rsid w:val="004C6713"/>
    <w:rsid w:val="004C6AC1"/>
    <w:rsid w:val="004C705B"/>
    <w:rsid w:val="004C76E3"/>
    <w:rsid w:val="004C77B1"/>
    <w:rsid w:val="004C7B5D"/>
    <w:rsid w:val="004C7E81"/>
    <w:rsid w:val="004D03E0"/>
    <w:rsid w:val="004D04C3"/>
    <w:rsid w:val="004D051B"/>
    <w:rsid w:val="004D0526"/>
    <w:rsid w:val="004D0606"/>
    <w:rsid w:val="004D1266"/>
    <w:rsid w:val="004D15CE"/>
    <w:rsid w:val="004D16EE"/>
    <w:rsid w:val="004D19C5"/>
    <w:rsid w:val="004D19CC"/>
    <w:rsid w:val="004D1A19"/>
    <w:rsid w:val="004D1F4E"/>
    <w:rsid w:val="004D2405"/>
    <w:rsid w:val="004D2828"/>
    <w:rsid w:val="004D2A0D"/>
    <w:rsid w:val="004D2EEB"/>
    <w:rsid w:val="004D2F54"/>
    <w:rsid w:val="004D3395"/>
    <w:rsid w:val="004D34EA"/>
    <w:rsid w:val="004D3760"/>
    <w:rsid w:val="004D3955"/>
    <w:rsid w:val="004D3A06"/>
    <w:rsid w:val="004D3B30"/>
    <w:rsid w:val="004D3CDB"/>
    <w:rsid w:val="004D3F03"/>
    <w:rsid w:val="004D448D"/>
    <w:rsid w:val="004D462D"/>
    <w:rsid w:val="004D4CD9"/>
    <w:rsid w:val="004D4DAB"/>
    <w:rsid w:val="004D5169"/>
    <w:rsid w:val="004D52F4"/>
    <w:rsid w:val="004D542E"/>
    <w:rsid w:val="004D5460"/>
    <w:rsid w:val="004D55AC"/>
    <w:rsid w:val="004D5B43"/>
    <w:rsid w:val="004D5F15"/>
    <w:rsid w:val="004D6459"/>
    <w:rsid w:val="004D6509"/>
    <w:rsid w:val="004D6C41"/>
    <w:rsid w:val="004D6E0A"/>
    <w:rsid w:val="004D6F95"/>
    <w:rsid w:val="004D7283"/>
    <w:rsid w:val="004D72F5"/>
    <w:rsid w:val="004D76D7"/>
    <w:rsid w:val="004D77A0"/>
    <w:rsid w:val="004D7D86"/>
    <w:rsid w:val="004D7F84"/>
    <w:rsid w:val="004E03DC"/>
    <w:rsid w:val="004E047A"/>
    <w:rsid w:val="004E0969"/>
    <w:rsid w:val="004E0A40"/>
    <w:rsid w:val="004E10E7"/>
    <w:rsid w:val="004E14F0"/>
    <w:rsid w:val="004E16B7"/>
    <w:rsid w:val="004E1757"/>
    <w:rsid w:val="004E1B19"/>
    <w:rsid w:val="004E1E78"/>
    <w:rsid w:val="004E1EA0"/>
    <w:rsid w:val="004E1EE7"/>
    <w:rsid w:val="004E2084"/>
    <w:rsid w:val="004E21A9"/>
    <w:rsid w:val="004E2294"/>
    <w:rsid w:val="004E2337"/>
    <w:rsid w:val="004E25ED"/>
    <w:rsid w:val="004E27D3"/>
    <w:rsid w:val="004E27FA"/>
    <w:rsid w:val="004E2883"/>
    <w:rsid w:val="004E2ED8"/>
    <w:rsid w:val="004E2EF1"/>
    <w:rsid w:val="004E2F3A"/>
    <w:rsid w:val="004E35FA"/>
    <w:rsid w:val="004E36C6"/>
    <w:rsid w:val="004E3A06"/>
    <w:rsid w:val="004E3A14"/>
    <w:rsid w:val="004E3A19"/>
    <w:rsid w:val="004E3A1B"/>
    <w:rsid w:val="004E3BCB"/>
    <w:rsid w:val="004E3D6A"/>
    <w:rsid w:val="004E4A87"/>
    <w:rsid w:val="004E4AE8"/>
    <w:rsid w:val="004E4C8F"/>
    <w:rsid w:val="004E4DC1"/>
    <w:rsid w:val="004E5039"/>
    <w:rsid w:val="004E53D8"/>
    <w:rsid w:val="004E53E8"/>
    <w:rsid w:val="004E555A"/>
    <w:rsid w:val="004E5950"/>
    <w:rsid w:val="004E5C49"/>
    <w:rsid w:val="004E5D42"/>
    <w:rsid w:val="004E5D5D"/>
    <w:rsid w:val="004E6692"/>
    <w:rsid w:val="004E67E5"/>
    <w:rsid w:val="004E6966"/>
    <w:rsid w:val="004E71B2"/>
    <w:rsid w:val="004E7276"/>
    <w:rsid w:val="004E764E"/>
    <w:rsid w:val="004E7FBB"/>
    <w:rsid w:val="004E7FBD"/>
    <w:rsid w:val="004F04D3"/>
    <w:rsid w:val="004F0511"/>
    <w:rsid w:val="004F0742"/>
    <w:rsid w:val="004F0E3D"/>
    <w:rsid w:val="004F0F9A"/>
    <w:rsid w:val="004F104F"/>
    <w:rsid w:val="004F13F4"/>
    <w:rsid w:val="004F1670"/>
    <w:rsid w:val="004F19C1"/>
    <w:rsid w:val="004F1ED3"/>
    <w:rsid w:val="004F21ED"/>
    <w:rsid w:val="004F2326"/>
    <w:rsid w:val="004F242F"/>
    <w:rsid w:val="004F26F9"/>
    <w:rsid w:val="004F2EF5"/>
    <w:rsid w:val="004F3072"/>
    <w:rsid w:val="004F31A4"/>
    <w:rsid w:val="004F32BD"/>
    <w:rsid w:val="004F3450"/>
    <w:rsid w:val="004F36FD"/>
    <w:rsid w:val="004F37D5"/>
    <w:rsid w:val="004F38B7"/>
    <w:rsid w:val="004F39A1"/>
    <w:rsid w:val="004F39B6"/>
    <w:rsid w:val="004F3A98"/>
    <w:rsid w:val="004F3BEE"/>
    <w:rsid w:val="004F3C2F"/>
    <w:rsid w:val="004F3D4F"/>
    <w:rsid w:val="004F3E48"/>
    <w:rsid w:val="004F40B3"/>
    <w:rsid w:val="004F4472"/>
    <w:rsid w:val="004F4656"/>
    <w:rsid w:val="004F479B"/>
    <w:rsid w:val="004F484D"/>
    <w:rsid w:val="004F4E34"/>
    <w:rsid w:val="004F5337"/>
    <w:rsid w:val="004F56E0"/>
    <w:rsid w:val="004F5E48"/>
    <w:rsid w:val="004F5E52"/>
    <w:rsid w:val="004F5E70"/>
    <w:rsid w:val="004F5F77"/>
    <w:rsid w:val="004F5FD5"/>
    <w:rsid w:val="004F63CB"/>
    <w:rsid w:val="004F66FA"/>
    <w:rsid w:val="004F6972"/>
    <w:rsid w:val="004F6B8A"/>
    <w:rsid w:val="004F7103"/>
    <w:rsid w:val="004F7116"/>
    <w:rsid w:val="004F7319"/>
    <w:rsid w:val="004F7486"/>
    <w:rsid w:val="004F76CA"/>
    <w:rsid w:val="004F79F4"/>
    <w:rsid w:val="004F7A50"/>
    <w:rsid w:val="004F7AB3"/>
    <w:rsid w:val="004F7CF1"/>
    <w:rsid w:val="004F7D58"/>
    <w:rsid w:val="004F7DAC"/>
    <w:rsid w:val="005009D2"/>
    <w:rsid w:val="00500BE1"/>
    <w:rsid w:val="00500DB2"/>
    <w:rsid w:val="00500DDF"/>
    <w:rsid w:val="0050140B"/>
    <w:rsid w:val="005014B4"/>
    <w:rsid w:val="005018A0"/>
    <w:rsid w:val="0050193F"/>
    <w:rsid w:val="00501CA1"/>
    <w:rsid w:val="00501D2C"/>
    <w:rsid w:val="00501DDD"/>
    <w:rsid w:val="00501E9B"/>
    <w:rsid w:val="00502605"/>
    <w:rsid w:val="005026C1"/>
    <w:rsid w:val="0050271A"/>
    <w:rsid w:val="00502764"/>
    <w:rsid w:val="0050279F"/>
    <w:rsid w:val="005027F6"/>
    <w:rsid w:val="00502A22"/>
    <w:rsid w:val="00502F3D"/>
    <w:rsid w:val="005032A1"/>
    <w:rsid w:val="005033FF"/>
    <w:rsid w:val="005035CD"/>
    <w:rsid w:val="00503B29"/>
    <w:rsid w:val="00503C4D"/>
    <w:rsid w:val="00503CAC"/>
    <w:rsid w:val="00504052"/>
    <w:rsid w:val="00504141"/>
    <w:rsid w:val="0050442A"/>
    <w:rsid w:val="0050447A"/>
    <w:rsid w:val="0050463F"/>
    <w:rsid w:val="00504A7B"/>
    <w:rsid w:val="00504B22"/>
    <w:rsid w:val="00504C7E"/>
    <w:rsid w:val="00504ED7"/>
    <w:rsid w:val="0050515A"/>
    <w:rsid w:val="005051D4"/>
    <w:rsid w:val="0050560A"/>
    <w:rsid w:val="00505796"/>
    <w:rsid w:val="005059F6"/>
    <w:rsid w:val="005060A1"/>
    <w:rsid w:val="005062A6"/>
    <w:rsid w:val="00506544"/>
    <w:rsid w:val="005065B9"/>
    <w:rsid w:val="00506AE7"/>
    <w:rsid w:val="00506B9B"/>
    <w:rsid w:val="00506C60"/>
    <w:rsid w:val="00506E71"/>
    <w:rsid w:val="00507412"/>
    <w:rsid w:val="00507677"/>
    <w:rsid w:val="00507685"/>
    <w:rsid w:val="005079AA"/>
    <w:rsid w:val="0051002E"/>
    <w:rsid w:val="00510193"/>
    <w:rsid w:val="005103D0"/>
    <w:rsid w:val="00510BEB"/>
    <w:rsid w:val="00510CB6"/>
    <w:rsid w:val="00510EDE"/>
    <w:rsid w:val="00511393"/>
    <w:rsid w:val="005116F8"/>
    <w:rsid w:val="005117D7"/>
    <w:rsid w:val="0051199B"/>
    <w:rsid w:val="00512528"/>
    <w:rsid w:val="00512A40"/>
    <w:rsid w:val="00512AD6"/>
    <w:rsid w:val="00512B3F"/>
    <w:rsid w:val="00512C7D"/>
    <w:rsid w:val="005133C1"/>
    <w:rsid w:val="00513530"/>
    <w:rsid w:val="00513AB9"/>
    <w:rsid w:val="00513EE9"/>
    <w:rsid w:val="00513F74"/>
    <w:rsid w:val="00514450"/>
    <w:rsid w:val="005144AC"/>
    <w:rsid w:val="00514776"/>
    <w:rsid w:val="00514E39"/>
    <w:rsid w:val="00514E42"/>
    <w:rsid w:val="00514E4E"/>
    <w:rsid w:val="00515243"/>
    <w:rsid w:val="005156BC"/>
    <w:rsid w:val="00515769"/>
    <w:rsid w:val="0051586C"/>
    <w:rsid w:val="0051636A"/>
    <w:rsid w:val="00516379"/>
    <w:rsid w:val="00516528"/>
    <w:rsid w:val="00516544"/>
    <w:rsid w:val="00516836"/>
    <w:rsid w:val="00516B46"/>
    <w:rsid w:val="00516CA5"/>
    <w:rsid w:val="00517040"/>
    <w:rsid w:val="00517122"/>
    <w:rsid w:val="00517213"/>
    <w:rsid w:val="00517811"/>
    <w:rsid w:val="00517B34"/>
    <w:rsid w:val="00517D8D"/>
    <w:rsid w:val="005200B8"/>
    <w:rsid w:val="00520116"/>
    <w:rsid w:val="00520466"/>
    <w:rsid w:val="0052075C"/>
    <w:rsid w:val="005209F6"/>
    <w:rsid w:val="00520E9B"/>
    <w:rsid w:val="00520F11"/>
    <w:rsid w:val="00521285"/>
    <w:rsid w:val="0052139F"/>
    <w:rsid w:val="005217B1"/>
    <w:rsid w:val="00521EB0"/>
    <w:rsid w:val="00521FF2"/>
    <w:rsid w:val="00522166"/>
    <w:rsid w:val="005221FC"/>
    <w:rsid w:val="00522580"/>
    <w:rsid w:val="00522868"/>
    <w:rsid w:val="00522FA9"/>
    <w:rsid w:val="0052308E"/>
    <w:rsid w:val="0052349D"/>
    <w:rsid w:val="0052393E"/>
    <w:rsid w:val="00523A7B"/>
    <w:rsid w:val="00523FA6"/>
    <w:rsid w:val="00524129"/>
    <w:rsid w:val="00524220"/>
    <w:rsid w:val="005242B3"/>
    <w:rsid w:val="00524712"/>
    <w:rsid w:val="005247AF"/>
    <w:rsid w:val="005247F5"/>
    <w:rsid w:val="005247FC"/>
    <w:rsid w:val="005249C0"/>
    <w:rsid w:val="00524BAC"/>
    <w:rsid w:val="00524C7D"/>
    <w:rsid w:val="00525260"/>
    <w:rsid w:val="00525554"/>
    <w:rsid w:val="005255D3"/>
    <w:rsid w:val="005259FF"/>
    <w:rsid w:val="00526025"/>
    <w:rsid w:val="005261A6"/>
    <w:rsid w:val="00526639"/>
    <w:rsid w:val="005271F4"/>
    <w:rsid w:val="00527D6E"/>
    <w:rsid w:val="00527E2A"/>
    <w:rsid w:val="0053026A"/>
    <w:rsid w:val="0053059B"/>
    <w:rsid w:val="005306D1"/>
    <w:rsid w:val="00530ADB"/>
    <w:rsid w:val="00530C02"/>
    <w:rsid w:val="00530FFB"/>
    <w:rsid w:val="00531420"/>
    <w:rsid w:val="005323F9"/>
    <w:rsid w:val="005325CF"/>
    <w:rsid w:val="0053273B"/>
    <w:rsid w:val="005329C5"/>
    <w:rsid w:val="00532BE3"/>
    <w:rsid w:val="00532DE7"/>
    <w:rsid w:val="00532E40"/>
    <w:rsid w:val="00533142"/>
    <w:rsid w:val="00533477"/>
    <w:rsid w:val="0053393B"/>
    <w:rsid w:val="00533A13"/>
    <w:rsid w:val="00533A94"/>
    <w:rsid w:val="00533D09"/>
    <w:rsid w:val="00533E35"/>
    <w:rsid w:val="00534084"/>
    <w:rsid w:val="0053461D"/>
    <w:rsid w:val="005346B9"/>
    <w:rsid w:val="0053488F"/>
    <w:rsid w:val="00534AA3"/>
    <w:rsid w:val="00534B8C"/>
    <w:rsid w:val="00534C54"/>
    <w:rsid w:val="00535041"/>
    <w:rsid w:val="0053519A"/>
    <w:rsid w:val="0053539D"/>
    <w:rsid w:val="005354B2"/>
    <w:rsid w:val="00535561"/>
    <w:rsid w:val="0053577B"/>
    <w:rsid w:val="00535959"/>
    <w:rsid w:val="00535F26"/>
    <w:rsid w:val="0053603D"/>
    <w:rsid w:val="005360B6"/>
    <w:rsid w:val="0053640B"/>
    <w:rsid w:val="005368F1"/>
    <w:rsid w:val="00536AC1"/>
    <w:rsid w:val="00536AF8"/>
    <w:rsid w:val="00536B78"/>
    <w:rsid w:val="00536BF4"/>
    <w:rsid w:val="00536D5D"/>
    <w:rsid w:val="00536DC8"/>
    <w:rsid w:val="00536ECE"/>
    <w:rsid w:val="00537553"/>
    <w:rsid w:val="00537566"/>
    <w:rsid w:val="00537647"/>
    <w:rsid w:val="00537720"/>
    <w:rsid w:val="005377DD"/>
    <w:rsid w:val="00537D60"/>
    <w:rsid w:val="00537DAF"/>
    <w:rsid w:val="00537F5F"/>
    <w:rsid w:val="0054067C"/>
    <w:rsid w:val="00540839"/>
    <w:rsid w:val="00540D06"/>
    <w:rsid w:val="005411AE"/>
    <w:rsid w:val="0054129C"/>
    <w:rsid w:val="005413C4"/>
    <w:rsid w:val="0054143F"/>
    <w:rsid w:val="005415AF"/>
    <w:rsid w:val="005415BF"/>
    <w:rsid w:val="00541E10"/>
    <w:rsid w:val="00541F9A"/>
    <w:rsid w:val="00541FD4"/>
    <w:rsid w:val="005422EE"/>
    <w:rsid w:val="005425F1"/>
    <w:rsid w:val="005428FA"/>
    <w:rsid w:val="0054292C"/>
    <w:rsid w:val="005429BB"/>
    <w:rsid w:val="00542CA2"/>
    <w:rsid w:val="00542F53"/>
    <w:rsid w:val="00543889"/>
    <w:rsid w:val="00543919"/>
    <w:rsid w:val="00543935"/>
    <w:rsid w:val="00543A9D"/>
    <w:rsid w:val="00544373"/>
    <w:rsid w:val="0054444C"/>
    <w:rsid w:val="005444F3"/>
    <w:rsid w:val="005448B5"/>
    <w:rsid w:val="00544DC9"/>
    <w:rsid w:val="00544E38"/>
    <w:rsid w:val="005451AB"/>
    <w:rsid w:val="00545573"/>
    <w:rsid w:val="005456B3"/>
    <w:rsid w:val="005456C7"/>
    <w:rsid w:val="00545DC0"/>
    <w:rsid w:val="00546040"/>
    <w:rsid w:val="005460FB"/>
    <w:rsid w:val="005462FF"/>
    <w:rsid w:val="00546529"/>
    <w:rsid w:val="00546682"/>
    <w:rsid w:val="00546F31"/>
    <w:rsid w:val="0054706D"/>
    <w:rsid w:val="00547482"/>
    <w:rsid w:val="00547A49"/>
    <w:rsid w:val="0055012F"/>
    <w:rsid w:val="00550201"/>
    <w:rsid w:val="0055029E"/>
    <w:rsid w:val="005502ED"/>
    <w:rsid w:val="005503F2"/>
    <w:rsid w:val="00550504"/>
    <w:rsid w:val="00550663"/>
    <w:rsid w:val="005508BF"/>
    <w:rsid w:val="00550946"/>
    <w:rsid w:val="005509C8"/>
    <w:rsid w:val="00550A71"/>
    <w:rsid w:val="00550A9C"/>
    <w:rsid w:val="00550E7B"/>
    <w:rsid w:val="00550F9C"/>
    <w:rsid w:val="00551026"/>
    <w:rsid w:val="0055106B"/>
    <w:rsid w:val="00551488"/>
    <w:rsid w:val="00552139"/>
    <w:rsid w:val="00552557"/>
    <w:rsid w:val="005528F9"/>
    <w:rsid w:val="005529DB"/>
    <w:rsid w:val="00553025"/>
    <w:rsid w:val="00553D54"/>
    <w:rsid w:val="00553F7F"/>
    <w:rsid w:val="005540DB"/>
    <w:rsid w:val="00554A79"/>
    <w:rsid w:val="00554E05"/>
    <w:rsid w:val="00554EFA"/>
    <w:rsid w:val="0055500F"/>
    <w:rsid w:val="00555228"/>
    <w:rsid w:val="0055527A"/>
    <w:rsid w:val="00555910"/>
    <w:rsid w:val="00555CE8"/>
    <w:rsid w:val="0055625E"/>
    <w:rsid w:val="005563F9"/>
    <w:rsid w:val="00556578"/>
    <w:rsid w:val="00556930"/>
    <w:rsid w:val="00556B73"/>
    <w:rsid w:val="00556E34"/>
    <w:rsid w:val="00557086"/>
    <w:rsid w:val="005573DD"/>
    <w:rsid w:val="00557985"/>
    <w:rsid w:val="00557C5D"/>
    <w:rsid w:val="00557DE4"/>
    <w:rsid w:val="00557E2B"/>
    <w:rsid w:val="00557E67"/>
    <w:rsid w:val="005605B0"/>
    <w:rsid w:val="00560E89"/>
    <w:rsid w:val="005613A3"/>
    <w:rsid w:val="00561477"/>
    <w:rsid w:val="005615BE"/>
    <w:rsid w:val="00561728"/>
    <w:rsid w:val="0056185C"/>
    <w:rsid w:val="00561906"/>
    <w:rsid w:val="00561BC0"/>
    <w:rsid w:val="00561F51"/>
    <w:rsid w:val="0056219D"/>
    <w:rsid w:val="005624F9"/>
    <w:rsid w:val="00562522"/>
    <w:rsid w:val="00562AEA"/>
    <w:rsid w:val="00562B63"/>
    <w:rsid w:val="00563304"/>
    <w:rsid w:val="005633BE"/>
    <w:rsid w:val="0056363A"/>
    <w:rsid w:val="0056392D"/>
    <w:rsid w:val="00563DF5"/>
    <w:rsid w:val="00563DFD"/>
    <w:rsid w:val="00564098"/>
    <w:rsid w:val="00564169"/>
    <w:rsid w:val="0056486D"/>
    <w:rsid w:val="00564899"/>
    <w:rsid w:val="00564BA7"/>
    <w:rsid w:val="00564BFB"/>
    <w:rsid w:val="00564C7B"/>
    <w:rsid w:val="00564FE7"/>
    <w:rsid w:val="00565669"/>
    <w:rsid w:val="0056580A"/>
    <w:rsid w:val="00565AF6"/>
    <w:rsid w:val="00566126"/>
    <w:rsid w:val="005661E7"/>
    <w:rsid w:val="00566B4D"/>
    <w:rsid w:val="00567043"/>
    <w:rsid w:val="00567108"/>
    <w:rsid w:val="00567340"/>
    <w:rsid w:val="005673D1"/>
    <w:rsid w:val="00567610"/>
    <w:rsid w:val="00567DA7"/>
    <w:rsid w:val="0057029F"/>
    <w:rsid w:val="00570741"/>
    <w:rsid w:val="0057105A"/>
    <w:rsid w:val="00571095"/>
    <w:rsid w:val="00571228"/>
    <w:rsid w:val="005715BF"/>
    <w:rsid w:val="005715E9"/>
    <w:rsid w:val="00571E79"/>
    <w:rsid w:val="0057223B"/>
    <w:rsid w:val="00572262"/>
    <w:rsid w:val="005726C6"/>
    <w:rsid w:val="005726CB"/>
    <w:rsid w:val="00572EE3"/>
    <w:rsid w:val="00572F7A"/>
    <w:rsid w:val="005732B0"/>
    <w:rsid w:val="00573641"/>
    <w:rsid w:val="00573971"/>
    <w:rsid w:val="00573CD9"/>
    <w:rsid w:val="005740FA"/>
    <w:rsid w:val="0057482E"/>
    <w:rsid w:val="00574A97"/>
    <w:rsid w:val="00574C79"/>
    <w:rsid w:val="00574DEF"/>
    <w:rsid w:val="00574F36"/>
    <w:rsid w:val="005750A6"/>
    <w:rsid w:val="005754E4"/>
    <w:rsid w:val="0057566A"/>
    <w:rsid w:val="005758EB"/>
    <w:rsid w:val="00575B29"/>
    <w:rsid w:val="00575BF4"/>
    <w:rsid w:val="00575C6A"/>
    <w:rsid w:val="005763DB"/>
    <w:rsid w:val="0057691F"/>
    <w:rsid w:val="00576DC6"/>
    <w:rsid w:val="00576ED8"/>
    <w:rsid w:val="0057743B"/>
    <w:rsid w:val="0058000D"/>
    <w:rsid w:val="00580595"/>
    <w:rsid w:val="00580F65"/>
    <w:rsid w:val="00581205"/>
    <w:rsid w:val="00581303"/>
    <w:rsid w:val="005816AD"/>
    <w:rsid w:val="00581731"/>
    <w:rsid w:val="00581AE4"/>
    <w:rsid w:val="00581B82"/>
    <w:rsid w:val="005821C2"/>
    <w:rsid w:val="005821FC"/>
    <w:rsid w:val="0058223F"/>
    <w:rsid w:val="00582901"/>
    <w:rsid w:val="00582980"/>
    <w:rsid w:val="00582E0B"/>
    <w:rsid w:val="00582E79"/>
    <w:rsid w:val="005830E7"/>
    <w:rsid w:val="0058311F"/>
    <w:rsid w:val="005837D4"/>
    <w:rsid w:val="00583B3B"/>
    <w:rsid w:val="00583BAC"/>
    <w:rsid w:val="00583BE3"/>
    <w:rsid w:val="00583FA8"/>
    <w:rsid w:val="00584217"/>
    <w:rsid w:val="0058449A"/>
    <w:rsid w:val="005844EC"/>
    <w:rsid w:val="005844F6"/>
    <w:rsid w:val="005849F6"/>
    <w:rsid w:val="00584CE9"/>
    <w:rsid w:val="00584D42"/>
    <w:rsid w:val="00584FDC"/>
    <w:rsid w:val="005850EB"/>
    <w:rsid w:val="00585542"/>
    <w:rsid w:val="0058558F"/>
    <w:rsid w:val="00585981"/>
    <w:rsid w:val="00585B63"/>
    <w:rsid w:val="00585EEA"/>
    <w:rsid w:val="00586011"/>
    <w:rsid w:val="005864BC"/>
    <w:rsid w:val="0058663F"/>
    <w:rsid w:val="00586E78"/>
    <w:rsid w:val="00586EF4"/>
    <w:rsid w:val="00586F44"/>
    <w:rsid w:val="005873EC"/>
    <w:rsid w:val="00587F61"/>
    <w:rsid w:val="0059017D"/>
    <w:rsid w:val="00590366"/>
    <w:rsid w:val="005906B6"/>
    <w:rsid w:val="005906CD"/>
    <w:rsid w:val="005906DB"/>
    <w:rsid w:val="00590796"/>
    <w:rsid w:val="005909B0"/>
    <w:rsid w:val="00590D62"/>
    <w:rsid w:val="00590E9E"/>
    <w:rsid w:val="005911D4"/>
    <w:rsid w:val="00591359"/>
    <w:rsid w:val="005916BD"/>
    <w:rsid w:val="005918F6"/>
    <w:rsid w:val="00591A7C"/>
    <w:rsid w:val="00591AC5"/>
    <w:rsid w:val="00591B55"/>
    <w:rsid w:val="00591D49"/>
    <w:rsid w:val="005923AE"/>
    <w:rsid w:val="0059249B"/>
    <w:rsid w:val="005925D9"/>
    <w:rsid w:val="00592BAC"/>
    <w:rsid w:val="00592E59"/>
    <w:rsid w:val="00593214"/>
    <w:rsid w:val="0059340E"/>
    <w:rsid w:val="00593788"/>
    <w:rsid w:val="00593B97"/>
    <w:rsid w:val="00593BB7"/>
    <w:rsid w:val="005940E0"/>
    <w:rsid w:val="005944B3"/>
    <w:rsid w:val="0059480F"/>
    <w:rsid w:val="005948C1"/>
    <w:rsid w:val="0059545F"/>
    <w:rsid w:val="00595D68"/>
    <w:rsid w:val="0059632B"/>
    <w:rsid w:val="00596367"/>
    <w:rsid w:val="005964EA"/>
    <w:rsid w:val="00596845"/>
    <w:rsid w:val="00596A5E"/>
    <w:rsid w:val="00596ECB"/>
    <w:rsid w:val="00596F6A"/>
    <w:rsid w:val="00597604"/>
    <w:rsid w:val="005976A2"/>
    <w:rsid w:val="005977C5"/>
    <w:rsid w:val="00597927"/>
    <w:rsid w:val="00597A4D"/>
    <w:rsid w:val="00597A50"/>
    <w:rsid w:val="00597B18"/>
    <w:rsid w:val="00597B6B"/>
    <w:rsid w:val="005A0398"/>
    <w:rsid w:val="005A04C5"/>
    <w:rsid w:val="005A06B3"/>
    <w:rsid w:val="005A0CE1"/>
    <w:rsid w:val="005A1366"/>
    <w:rsid w:val="005A1452"/>
    <w:rsid w:val="005A17CF"/>
    <w:rsid w:val="005A182C"/>
    <w:rsid w:val="005A1AF2"/>
    <w:rsid w:val="005A1B80"/>
    <w:rsid w:val="005A1F89"/>
    <w:rsid w:val="005A214B"/>
    <w:rsid w:val="005A2A4B"/>
    <w:rsid w:val="005A3025"/>
    <w:rsid w:val="005A3224"/>
    <w:rsid w:val="005A331B"/>
    <w:rsid w:val="005A3326"/>
    <w:rsid w:val="005A3336"/>
    <w:rsid w:val="005A34F1"/>
    <w:rsid w:val="005A3743"/>
    <w:rsid w:val="005A3A79"/>
    <w:rsid w:val="005A3CAC"/>
    <w:rsid w:val="005A3EDF"/>
    <w:rsid w:val="005A3EFC"/>
    <w:rsid w:val="005A41CC"/>
    <w:rsid w:val="005A41ED"/>
    <w:rsid w:val="005A447D"/>
    <w:rsid w:val="005A4A12"/>
    <w:rsid w:val="005A4BCE"/>
    <w:rsid w:val="005A4D68"/>
    <w:rsid w:val="005A4DC5"/>
    <w:rsid w:val="005A54D9"/>
    <w:rsid w:val="005A58EE"/>
    <w:rsid w:val="005A5A82"/>
    <w:rsid w:val="005A5C46"/>
    <w:rsid w:val="005A5CCD"/>
    <w:rsid w:val="005A5D4C"/>
    <w:rsid w:val="005A5D7D"/>
    <w:rsid w:val="005A5D8D"/>
    <w:rsid w:val="005A60B5"/>
    <w:rsid w:val="005A61A8"/>
    <w:rsid w:val="005A6266"/>
    <w:rsid w:val="005A626D"/>
    <w:rsid w:val="005A64D4"/>
    <w:rsid w:val="005A6590"/>
    <w:rsid w:val="005A6637"/>
    <w:rsid w:val="005A6A17"/>
    <w:rsid w:val="005A6A37"/>
    <w:rsid w:val="005A6AA4"/>
    <w:rsid w:val="005A6AF6"/>
    <w:rsid w:val="005A6B66"/>
    <w:rsid w:val="005A764D"/>
    <w:rsid w:val="005A77B7"/>
    <w:rsid w:val="005A7A3E"/>
    <w:rsid w:val="005A7FD5"/>
    <w:rsid w:val="005B0015"/>
    <w:rsid w:val="005B01C6"/>
    <w:rsid w:val="005B029C"/>
    <w:rsid w:val="005B04FF"/>
    <w:rsid w:val="005B0A66"/>
    <w:rsid w:val="005B0E4F"/>
    <w:rsid w:val="005B0EDA"/>
    <w:rsid w:val="005B12E6"/>
    <w:rsid w:val="005B1336"/>
    <w:rsid w:val="005B13D7"/>
    <w:rsid w:val="005B1636"/>
    <w:rsid w:val="005B17E1"/>
    <w:rsid w:val="005B1947"/>
    <w:rsid w:val="005B295A"/>
    <w:rsid w:val="005B2970"/>
    <w:rsid w:val="005B2C3E"/>
    <w:rsid w:val="005B2EAC"/>
    <w:rsid w:val="005B30E9"/>
    <w:rsid w:val="005B3992"/>
    <w:rsid w:val="005B3D24"/>
    <w:rsid w:val="005B3FB2"/>
    <w:rsid w:val="005B47DF"/>
    <w:rsid w:val="005B4E16"/>
    <w:rsid w:val="005B4E99"/>
    <w:rsid w:val="005B4F57"/>
    <w:rsid w:val="005B5202"/>
    <w:rsid w:val="005B54B0"/>
    <w:rsid w:val="005B5B0A"/>
    <w:rsid w:val="005B5CFF"/>
    <w:rsid w:val="005B5F84"/>
    <w:rsid w:val="005B6565"/>
    <w:rsid w:val="005B68A8"/>
    <w:rsid w:val="005B6916"/>
    <w:rsid w:val="005B6D2C"/>
    <w:rsid w:val="005B71A8"/>
    <w:rsid w:val="005B71DE"/>
    <w:rsid w:val="005B71E2"/>
    <w:rsid w:val="005B73B2"/>
    <w:rsid w:val="005B7BE3"/>
    <w:rsid w:val="005B7F11"/>
    <w:rsid w:val="005C076C"/>
    <w:rsid w:val="005C08F3"/>
    <w:rsid w:val="005C0980"/>
    <w:rsid w:val="005C0DD7"/>
    <w:rsid w:val="005C167B"/>
    <w:rsid w:val="005C183B"/>
    <w:rsid w:val="005C1CA7"/>
    <w:rsid w:val="005C1D12"/>
    <w:rsid w:val="005C1EB9"/>
    <w:rsid w:val="005C215A"/>
    <w:rsid w:val="005C21AE"/>
    <w:rsid w:val="005C228F"/>
    <w:rsid w:val="005C22CF"/>
    <w:rsid w:val="005C258F"/>
    <w:rsid w:val="005C2A34"/>
    <w:rsid w:val="005C2C1A"/>
    <w:rsid w:val="005C3034"/>
    <w:rsid w:val="005C318B"/>
    <w:rsid w:val="005C31B6"/>
    <w:rsid w:val="005C3352"/>
    <w:rsid w:val="005C3353"/>
    <w:rsid w:val="005C3649"/>
    <w:rsid w:val="005C39C1"/>
    <w:rsid w:val="005C3A78"/>
    <w:rsid w:val="005C3D43"/>
    <w:rsid w:val="005C3F8B"/>
    <w:rsid w:val="005C405E"/>
    <w:rsid w:val="005C4702"/>
    <w:rsid w:val="005C471F"/>
    <w:rsid w:val="005C472A"/>
    <w:rsid w:val="005C48DE"/>
    <w:rsid w:val="005C49EA"/>
    <w:rsid w:val="005C4E89"/>
    <w:rsid w:val="005C4EAC"/>
    <w:rsid w:val="005C505A"/>
    <w:rsid w:val="005C50BC"/>
    <w:rsid w:val="005C50F5"/>
    <w:rsid w:val="005C5258"/>
    <w:rsid w:val="005C5A74"/>
    <w:rsid w:val="005C5BF2"/>
    <w:rsid w:val="005C6268"/>
    <w:rsid w:val="005C628D"/>
    <w:rsid w:val="005C6334"/>
    <w:rsid w:val="005C63F3"/>
    <w:rsid w:val="005C66B2"/>
    <w:rsid w:val="005C66D3"/>
    <w:rsid w:val="005C6900"/>
    <w:rsid w:val="005C6B0A"/>
    <w:rsid w:val="005C6F8D"/>
    <w:rsid w:val="005C70F5"/>
    <w:rsid w:val="005C7505"/>
    <w:rsid w:val="005C75A4"/>
    <w:rsid w:val="005C75CA"/>
    <w:rsid w:val="005C77BA"/>
    <w:rsid w:val="005C77D7"/>
    <w:rsid w:val="005C7842"/>
    <w:rsid w:val="005C78D1"/>
    <w:rsid w:val="005C7B36"/>
    <w:rsid w:val="005C7B5F"/>
    <w:rsid w:val="005C7D60"/>
    <w:rsid w:val="005D081A"/>
    <w:rsid w:val="005D08D7"/>
    <w:rsid w:val="005D0A3A"/>
    <w:rsid w:val="005D0E39"/>
    <w:rsid w:val="005D0F71"/>
    <w:rsid w:val="005D0FDE"/>
    <w:rsid w:val="005D1384"/>
    <w:rsid w:val="005D1436"/>
    <w:rsid w:val="005D1495"/>
    <w:rsid w:val="005D17DF"/>
    <w:rsid w:val="005D1CC5"/>
    <w:rsid w:val="005D1E5E"/>
    <w:rsid w:val="005D2B24"/>
    <w:rsid w:val="005D2E49"/>
    <w:rsid w:val="005D3689"/>
    <w:rsid w:val="005D3753"/>
    <w:rsid w:val="005D3808"/>
    <w:rsid w:val="005D4013"/>
    <w:rsid w:val="005D4383"/>
    <w:rsid w:val="005D4644"/>
    <w:rsid w:val="005D4E7B"/>
    <w:rsid w:val="005D5145"/>
    <w:rsid w:val="005D5480"/>
    <w:rsid w:val="005D58D4"/>
    <w:rsid w:val="005D5D20"/>
    <w:rsid w:val="005D5EBD"/>
    <w:rsid w:val="005D6268"/>
    <w:rsid w:val="005D6453"/>
    <w:rsid w:val="005D6C4A"/>
    <w:rsid w:val="005D6CCF"/>
    <w:rsid w:val="005D6E02"/>
    <w:rsid w:val="005D6FD0"/>
    <w:rsid w:val="005D713D"/>
    <w:rsid w:val="005D731A"/>
    <w:rsid w:val="005D73B9"/>
    <w:rsid w:val="005E00AC"/>
    <w:rsid w:val="005E022C"/>
    <w:rsid w:val="005E0350"/>
    <w:rsid w:val="005E08D4"/>
    <w:rsid w:val="005E0B20"/>
    <w:rsid w:val="005E105A"/>
    <w:rsid w:val="005E12A7"/>
    <w:rsid w:val="005E1912"/>
    <w:rsid w:val="005E207A"/>
    <w:rsid w:val="005E2F87"/>
    <w:rsid w:val="005E31E8"/>
    <w:rsid w:val="005E363A"/>
    <w:rsid w:val="005E3750"/>
    <w:rsid w:val="005E378D"/>
    <w:rsid w:val="005E3A37"/>
    <w:rsid w:val="005E3D81"/>
    <w:rsid w:val="005E3ED3"/>
    <w:rsid w:val="005E41F2"/>
    <w:rsid w:val="005E4291"/>
    <w:rsid w:val="005E44CF"/>
    <w:rsid w:val="005E4ADB"/>
    <w:rsid w:val="005E5254"/>
    <w:rsid w:val="005E5792"/>
    <w:rsid w:val="005E585E"/>
    <w:rsid w:val="005E5C03"/>
    <w:rsid w:val="005E5C5E"/>
    <w:rsid w:val="005E60E2"/>
    <w:rsid w:val="005E62C6"/>
    <w:rsid w:val="005E633A"/>
    <w:rsid w:val="005E641A"/>
    <w:rsid w:val="005E6421"/>
    <w:rsid w:val="005E64AD"/>
    <w:rsid w:val="005E6502"/>
    <w:rsid w:val="005E6775"/>
    <w:rsid w:val="005E69AE"/>
    <w:rsid w:val="005E6C64"/>
    <w:rsid w:val="005E7381"/>
    <w:rsid w:val="005E7434"/>
    <w:rsid w:val="005E76F7"/>
    <w:rsid w:val="005E77AC"/>
    <w:rsid w:val="005E784F"/>
    <w:rsid w:val="005E7C1D"/>
    <w:rsid w:val="005E7DA8"/>
    <w:rsid w:val="005F025E"/>
    <w:rsid w:val="005F0393"/>
    <w:rsid w:val="005F040F"/>
    <w:rsid w:val="005F0620"/>
    <w:rsid w:val="005F072D"/>
    <w:rsid w:val="005F0EBD"/>
    <w:rsid w:val="005F1310"/>
    <w:rsid w:val="005F1610"/>
    <w:rsid w:val="005F1921"/>
    <w:rsid w:val="005F2171"/>
    <w:rsid w:val="005F21F9"/>
    <w:rsid w:val="005F223B"/>
    <w:rsid w:val="005F24DA"/>
    <w:rsid w:val="005F2BCB"/>
    <w:rsid w:val="005F300E"/>
    <w:rsid w:val="005F30B5"/>
    <w:rsid w:val="005F30DD"/>
    <w:rsid w:val="005F31EC"/>
    <w:rsid w:val="005F3584"/>
    <w:rsid w:val="005F3756"/>
    <w:rsid w:val="005F3AFE"/>
    <w:rsid w:val="005F4158"/>
    <w:rsid w:val="005F4197"/>
    <w:rsid w:val="005F4B3B"/>
    <w:rsid w:val="005F5130"/>
    <w:rsid w:val="005F5284"/>
    <w:rsid w:val="005F52EB"/>
    <w:rsid w:val="005F5657"/>
    <w:rsid w:val="005F585F"/>
    <w:rsid w:val="005F5985"/>
    <w:rsid w:val="005F5DF0"/>
    <w:rsid w:val="005F5F74"/>
    <w:rsid w:val="005F6445"/>
    <w:rsid w:val="005F6554"/>
    <w:rsid w:val="005F702A"/>
    <w:rsid w:val="005F7131"/>
    <w:rsid w:val="005F74E3"/>
    <w:rsid w:val="005F793B"/>
    <w:rsid w:val="005F7B56"/>
    <w:rsid w:val="00600225"/>
    <w:rsid w:val="006006A0"/>
    <w:rsid w:val="00600C54"/>
    <w:rsid w:val="00600E67"/>
    <w:rsid w:val="00600FCE"/>
    <w:rsid w:val="006010E9"/>
    <w:rsid w:val="006012E2"/>
    <w:rsid w:val="006015FD"/>
    <w:rsid w:val="00601A5A"/>
    <w:rsid w:val="00601F73"/>
    <w:rsid w:val="006020A4"/>
    <w:rsid w:val="006021F6"/>
    <w:rsid w:val="006023A0"/>
    <w:rsid w:val="0060251B"/>
    <w:rsid w:val="0060284C"/>
    <w:rsid w:val="006030D0"/>
    <w:rsid w:val="006031B8"/>
    <w:rsid w:val="00603348"/>
    <w:rsid w:val="0060379F"/>
    <w:rsid w:val="00603999"/>
    <w:rsid w:val="006040AF"/>
    <w:rsid w:val="00604187"/>
    <w:rsid w:val="0060485F"/>
    <w:rsid w:val="00604962"/>
    <w:rsid w:val="00604C2C"/>
    <w:rsid w:val="00604DB1"/>
    <w:rsid w:val="00604EF4"/>
    <w:rsid w:val="00605571"/>
    <w:rsid w:val="006056A4"/>
    <w:rsid w:val="00605B1E"/>
    <w:rsid w:val="00605CE5"/>
    <w:rsid w:val="0060622E"/>
    <w:rsid w:val="00606735"/>
    <w:rsid w:val="006067B2"/>
    <w:rsid w:val="0060698B"/>
    <w:rsid w:val="00606B8C"/>
    <w:rsid w:val="00606F32"/>
    <w:rsid w:val="00606FE7"/>
    <w:rsid w:val="006070F4"/>
    <w:rsid w:val="0060717B"/>
    <w:rsid w:val="00607945"/>
    <w:rsid w:val="00610119"/>
    <w:rsid w:val="00610A7F"/>
    <w:rsid w:val="00610B8B"/>
    <w:rsid w:val="0061180C"/>
    <w:rsid w:val="00611AC7"/>
    <w:rsid w:val="00611CBE"/>
    <w:rsid w:val="006122AA"/>
    <w:rsid w:val="00612473"/>
    <w:rsid w:val="0061251A"/>
    <w:rsid w:val="006125CD"/>
    <w:rsid w:val="006126B8"/>
    <w:rsid w:val="00612A7C"/>
    <w:rsid w:val="00612ADD"/>
    <w:rsid w:val="00612BEE"/>
    <w:rsid w:val="00612DFE"/>
    <w:rsid w:val="00613475"/>
    <w:rsid w:val="00613D08"/>
    <w:rsid w:val="00613EE1"/>
    <w:rsid w:val="00614318"/>
    <w:rsid w:val="00614361"/>
    <w:rsid w:val="006145CB"/>
    <w:rsid w:val="00614726"/>
    <w:rsid w:val="00614789"/>
    <w:rsid w:val="00614802"/>
    <w:rsid w:val="0061498E"/>
    <w:rsid w:val="00614B00"/>
    <w:rsid w:val="00614D49"/>
    <w:rsid w:val="00614F92"/>
    <w:rsid w:val="00615085"/>
    <w:rsid w:val="00615B83"/>
    <w:rsid w:val="00615BAC"/>
    <w:rsid w:val="00615D3F"/>
    <w:rsid w:val="00615FE0"/>
    <w:rsid w:val="006162C1"/>
    <w:rsid w:val="0061658D"/>
    <w:rsid w:val="00616649"/>
    <w:rsid w:val="00616A63"/>
    <w:rsid w:val="00617426"/>
    <w:rsid w:val="006177B4"/>
    <w:rsid w:val="00617B7F"/>
    <w:rsid w:val="00620195"/>
    <w:rsid w:val="00620692"/>
    <w:rsid w:val="006208BB"/>
    <w:rsid w:val="00620A41"/>
    <w:rsid w:val="0062115D"/>
    <w:rsid w:val="00621174"/>
    <w:rsid w:val="006211FB"/>
    <w:rsid w:val="006212F0"/>
    <w:rsid w:val="00621418"/>
    <w:rsid w:val="00621485"/>
    <w:rsid w:val="0062157C"/>
    <w:rsid w:val="006218E1"/>
    <w:rsid w:val="006218FA"/>
    <w:rsid w:val="0062192B"/>
    <w:rsid w:val="00621B70"/>
    <w:rsid w:val="00621D52"/>
    <w:rsid w:val="00621ED2"/>
    <w:rsid w:val="00621ED8"/>
    <w:rsid w:val="0062214D"/>
    <w:rsid w:val="0062233C"/>
    <w:rsid w:val="006223C9"/>
    <w:rsid w:val="006229BB"/>
    <w:rsid w:val="00622B77"/>
    <w:rsid w:val="006230FC"/>
    <w:rsid w:val="0062341C"/>
    <w:rsid w:val="006236FA"/>
    <w:rsid w:val="00623A09"/>
    <w:rsid w:val="00623A3B"/>
    <w:rsid w:val="00623AFE"/>
    <w:rsid w:val="00623DD7"/>
    <w:rsid w:val="006242A0"/>
    <w:rsid w:val="00624CF3"/>
    <w:rsid w:val="00624EA0"/>
    <w:rsid w:val="00624EF8"/>
    <w:rsid w:val="00625339"/>
    <w:rsid w:val="0062534F"/>
    <w:rsid w:val="006253D7"/>
    <w:rsid w:val="00625DB2"/>
    <w:rsid w:val="00627198"/>
    <w:rsid w:val="00627238"/>
    <w:rsid w:val="00627653"/>
    <w:rsid w:val="00627766"/>
    <w:rsid w:val="00627829"/>
    <w:rsid w:val="006279F5"/>
    <w:rsid w:val="00627A2E"/>
    <w:rsid w:val="00627AA9"/>
    <w:rsid w:val="00627DB6"/>
    <w:rsid w:val="00627E52"/>
    <w:rsid w:val="0063008D"/>
    <w:rsid w:val="006302E4"/>
    <w:rsid w:val="00630692"/>
    <w:rsid w:val="0063079E"/>
    <w:rsid w:val="0063082B"/>
    <w:rsid w:val="00630C50"/>
    <w:rsid w:val="006311AC"/>
    <w:rsid w:val="0063153A"/>
    <w:rsid w:val="00631647"/>
    <w:rsid w:val="00631888"/>
    <w:rsid w:val="00631D85"/>
    <w:rsid w:val="00632DA2"/>
    <w:rsid w:val="006330BA"/>
    <w:rsid w:val="006332EE"/>
    <w:rsid w:val="006333C6"/>
    <w:rsid w:val="00633876"/>
    <w:rsid w:val="00633921"/>
    <w:rsid w:val="00633AB0"/>
    <w:rsid w:val="00633BC7"/>
    <w:rsid w:val="00633CA0"/>
    <w:rsid w:val="00633E1D"/>
    <w:rsid w:val="00634010"/>
    <w:rsid w:val="00634038"/>
    <w:rsid w:val="00634040"/>
    <w:rsid w:val="00634A47"/>
    <w:rsid w:val="00634AB2"/>
    <w:rsid w:val="00634BCF"/>
    <w:rsid w:val="00634F58"/>
    <w:rsid w:val="00635133"/>
    <w:rsid w:val="006355D8"/>
    <w:rsid w:val="00635AA9"/>
    <w:rsid w:val="00635ACB"/>
    <w:rsid w:val="00635B8C"/>
    <w:rsid w:val="00635F68"/>
    <w:rsid w:val="006364EA"/>
    <w:rsid w:val="00636988"/>
    <w:rsid w:val="006370D4"/>
    <w:rsid w:val="006372CE"/>
    <w:rsid w:val="006373C0"/>
    <w:rsid w:val="0063747A"/>
    <w:rsid w:val="00637FDE"/>
    <w:rsid w:val="00640712"/>
    <w:rsid w:val="0064092D"/>
    <w:rsid w:val="00640E82"/>
    <w:rsid w:val="00640F97"/>
    <w:rsid w:val="006410E8"/>
    <w:rsid w:val="00641112"/>
    <w:rsid w:val="0064123D"/>
    <w:rsid w:val="006413DC"/>
    <w:rsid w:val="00641662"/>
    <w:rsid w:val="006416AA"/>
    <w:rsid w:val="00641910"/>
    <w:rsid w:val="00641A0A"/>
    <w:rsid w:val="00641A90"/>
    <w:rsid w:val="00641D33"/>
    <w:rsid w:val="00641FD8"/>
    <w:rsid w:val="0064251E"/>
    <w:rsid w:val="00642A03"/>
    <w:rsid w:val="00642A47"/>
    <w:rsid w:val="00642CD6"/>
    <w:rsid w:val="006432AD"/>
    <w:rsid w:val="00643529"/>
    <w:rsid w:val="0064359B"/>
    <w:rsid w:val="00643AA8"/>
    <w:rsid w:val="006443D8"/>
    <w:rsid w:val="00644B80"/>
    <w:rsid w:val="00644CCF"/>
    <w:rsid w:val="00645511"/>
    <w:rsid w:val="00645604"/>
    <w:rsid w:val="00645FE9"/>
    <w:rsid w:val="0064624B"/>
    <w:rsid w:val="0064625B"/>
    <w:rsid w:val="006467ED"/>
    <w:rsid w:val="00647017"/>
    <w:rsid w:val="0064729A"/>
    <w:rsid w:val="006472E6"/>
    <w:rsid w:val="006477AB"/>
    <w:rsid w:val="00647D89"/>
    <w:rsid w:val="00647F9F"/>
    <w:rsid w:val="00650585"/>
    <w:rsid w:val="006507A3"/>
    <w:rsid w:val="00650EA7"/>
    <w:rsid w:val="00651008"/>
    <w:rsid w:val="00651496"/>
    <w:rsid w:val="006514D0"/>
    <w:rsid w:val="00651DE7"/>
    <w:rsid w:val="00651EA3"/>
    <w:rsid w:val="006522D6"/>
    <w:rsid w:val="006526D2"/>
    <w:rsid w:val="00652846"/>
    <w:rsid w:val="0065297F"/>
    <w:rsid w:val="00652EDA"/>
    <w:rsid w:val="00653388"/>
    <w:rsid w:val="0065383C"/>
    <w:rsid w:val="006538EE"/>
    <w:rsid w:val="00653EC5"/>
    <w:rsid w:val="0065421B"/>
    <w:rsid w:val="00654233"/>
    <w:rsid w:val="006542BB"/>
    <w:rsid w:val="00654651"/>
    <w:rsid w:val="00654762"/>
    <w:rsid w:val="00654892"/>
    <w:rsid w:val="00654AE6"/>
    <w:rsid w:val="00654D2D"/>
    <w:rsid w:val="00654D47"/>
    <w:rsid w:val="0065501E"/>
    <w:rsid w:val="0065507E"/>
    <w:rsid w:val="006552DB"/>
    <w:rsid w:val="00655ACF"/>
    <w:rsid w:val="00655CD8"/>
    <w:rsid w:val="00655DC0"/>
    <w:rsid w:val="00655DC4"/>
    <w:rsid w:val="006562AD"/>
    <w:rsid w:val="0065673F"/>
    <w:rsid w:val="00656CB4"/>
    <w:rsid w:val="00656F16"/>
    <w:rsid w:val="0065723B"/>
    <w:rsid w:val="00657780"/>
    <w:rsid w:val="0065796A"/>
    <w:rsid w:val="00657982"/>
    <w:rsid w:val="00657F55"/>
    <w:rsid w:val="006602E2"/>
    <w:rsid w:val="006607FB"/>
    <w:rsid w:val="0066089A"/>
    <w:rsid w:val="00660E3B"/>
    <w:rsid w:val="00661113"/>
    <w:rsid w:val="00661255"/>
    <w:rsid w:val="00661371"/>
    <w:rsid w:val="00661394"/>
    <w:rsid w:val="0066198A"/>
    <w:rsid w:val="00661BDA"/>
    <w:rsid w:val="00661F53"/>
    <w:rsid w:val="006621C4"/>
    <w:rsid w:val="0066225E"/>
    <w:rsid w:val="00662C6D"/>
    <w:rsid w:val="00662D21"/>
    <w:rsid w:val="0066302B"/>
    <w:rsid w:val="00663156"/>
    <w:rsid w:val="006631D6"/>
    <w:rsid w:val="006632F1"/>
    <w:rsid w:val="006636D1"/>
    <w:rsid w:val="006637E5"/>
    <w:rsid w:val="006638DB"/>
    <w:rsid w:val="00663C55"/>
    <w:rsid w:val="00663F2A"/>
    <w:rsid w:val="006642DD"/>
    <w:rsid w:val="0066451B"/>
    <w:rsid w:val="006645C1"/>
    <w:rsid w:val="00664760"/>
    <w:rsid w:val="006647AC"/>
    <w:rsid w:val="0066496F"/>
    <w:rsid w:val="00664998"/>
    <w:rsid w:val="00664999"/>
    <w:rsid w:val="00664A16"/>
    <w:rsid w:val="00664C1D"/>
    <w:rsid w:val="00664DFC"/>
    <w:rsid w:val="006651C3"/>
    <w:rsid w:val="006659BA"/>
    <w:rsid w:val="00665CFA"/>
    <w:rsid w:val="00665E3A"/>
    <w:rsid w:val="00665F62"/>
    <w:rsid w:val="00665FC4"/>
    <w:rsid w:val="00665FCE"/>
    <w:rsid w:val="00665FD3"/>
    <w:rsid w:val="00666352"/>
    <w:rsid w:val="0066640A"/>
    <w:rsid w:val="00666848"/>
    <w:rsid w:val="006668C0"/>
    <w:rsid w:val="00666AA3"/>
    <w:rsid w:val="00666C3E"/>
    <w:rsid w:val="00666D6B"/>
    <w:rsid w:val="00666DD7"/>
    <w:rsid w:val="00666E75"/>
    <w:rsid w:val="006670FC"/>
    <w:rsid w:val="0066736A"/>
    <w:rsid w:val="006704E3"/>
    <w:rsid w:val="006708E3"/>
    <w:rsid w:val="006709D8"/>
    <w:rsid w:val="00671066"/>
    <w:rsid w:val="00671492"/>
    <w:rsid w:val="006716B8"/>
    <w:rsid w:val="00671B90"/>
    <w:rsid w:val="00672168"/>
    <w:rsid w:val="006723E3"/>
    <w:rsid w:val="0067263D"/>
    <w:rsid w:val="00672AE6"/>
    <w:rsid w:val="0067302E"/>
    <w:rsid w:val="0067319F"/>
    <w:rsid w:val="00673262"/>
    <w:rsid w:val="0067375B"/>
    <w:rsid w:val="00673B99"/>
    <w:rsid w:val="00673BCB"/>
    <w:rsid w:val="0067401E"/>
    <w:rsid w:val="006740F0"/>
    <w:rsid w:val="0067439F"/>
    <w:rsid w:val="0067457E"/>
    <w:rsid w:val="006745F0"/>
    <w:rsid w:val="006746F3"/>
    <w:rsid w:val="006748DB"/>
    <w:rsid w:val="00674930"/>
    <w:rsid w:val="00674932"/>
    <w:rsid w:val="00674DB4"/>
    <w:rsid w:val="00674DD4"/>
    <w:rsid w:val="00674E73"/>
    <w:rsid w:val="00674F98"/>
    <w:rsid w:val="00675231"/>
    <w:rsid w:val="0067540D"/>
    <w:rsid w:val="0067548B"/>
    <w:rsid w:val="00675570"/>
    <w:rsid w:val="00675C65"/>
    <w:rsid w:val="0067606B"/>
    <w:rsid w:val="00676253"/>
    <w:rsid w:val="0067629C"/>
    <w:rsid w:val="00676339"/>
    <w:rsid w:val="006763A1"/>
    <w:rsid w:val="006763DA"/>
    <w:rsid w:val="006768DD"/>
    <w:rsid w:val="00676C34"/>
    <w:rsid w:val="00676D9D"/>
    <w:rsid w:val="00676F41"/>
    <w:rsid w:val="00677598"/>
    <w:rsid w:val="00677635"/>
    <w:rsid w:val="00677A9A"/>
    <w:rsid w:val="00677FE5"/>
    <w:rsid w:val="00680378"/>
    <w:rsid w:val="0068041A"/>
    <w:rsid w:val="00680A7D"/>
    <w:rsid w:val="00680AB8"/>
    <w:rsid w:val="00680E2E"/>
    <w:rsid w:val="0068124F"/>
    <w:rsid w:val="006817C0"/>
    <w:rsid w:val="006818B8"/>
    <w:rsid w:val="006818EE"/>
    <w:rsid w:val="00681A91"/>
    <w:rsid w:val="00682199"/>
    <w:rsid w:val="006822F4"/>
    <w:rsid w:val="00682618"/>
    <w:rsid w:val="0068296E"/>
    <w:rsid w:val="00682A0B"/>
    <w:rsid w:val="00682CDF"/>
    <w:rsid w:val="00682D61"/>
    <w:rsid w:val="00682FC1"/>
    <w:rsid w:val="00682FD7"/>
    <w:rsid w:val="00683006"/>
    <w:rsid w:val="00683084"/>
    <w:rsid w:val="0068318B"/>
    <w:rsid w:val="0068350B"/>
    <w:rsid w:val="006836CC"/>
    <w:rsid w:val="00683731"/>
    <w:rsid w:val="006837A5"/>
    <w:rsid w:val="006837B2"/>
    <w:rsid w:val="006837BB"/>
    <w:rsid w:val="00683F9B"/>
    <w:rsid w:val="00683FEB"/>
    <w:rsid w:val="00684291"/>
    <w:rsid w:val="006844DF"/>
    <w:rsid w:val="00684561"/>
    <w:rsid w:val="00684656"/>
    <w:rsid w:val="00684768"/>
    <w:rsid w:val="00684969"/>
    <w:rsid w:val="006849E7"/>
    <w:rsid w:val="00684AD4"/>
    <w:rsid w:val="00684BF9"/>
    <w:rsid w:val="00684F2D"/>
    <w:rsid w:val="0068526B"/>
    <w:rsid w:val="00685401"/>
    <w:rsid w:val="00685444"/>
    <w:rsid w:val="0068544B"/>
    <w:rsid w:val="006858F6"/>
    <w:rsid w:val="006858F9"/>
    <w:rsid w:val="00685D10"/>
    <w:rsid w:val="0068674B"/>
    <w:rsid w:val="00686B8C"/>
    <w:rsid w:val="00686BCE"/>
    <w:rsid w:val="00687FA1"/>
    <w:rsid w:val="006903E4"/>
    <w:rsid w:val="0069092C"/>
    <w:rsid w:val="00690935"/>
    <w:rsid w:val="00690A23"/>
    <w:rsid w:val="00691861"/>
    <w:rsid w:val="006918FA"/>
    <w:rsid w:val="00691EC5"/>
    <w:rsid w:val="006921DB"/>
    <w:rsid w:val="006922C5"/>
    <w:rsid w:val="006924F1"/>
    <w:rsid w:val="006925A6"/>
    <w:rsid w:val="006926DC"/>
    <w:rsid w:val="0069282D"/>
    <w:rsid w:val="00692A0B"/>
    <w:rsid w:val="00692EEF"/>
    <w:rsid w:val="00693140"/>
    <w:rsid w:val="0069375A"/>
    <w:rsid w:val="0069384A"/>
    <w:rsid w:val="00693E26"/>
    <w:rsid w:val="00693FB7"/>
    <w:rsid w:val="00694372"/>
    <w:rsid w:val="006948CF"/>
    <w:rsid w:val="006949BE"/>
    <w:rsid w:val="00694BF3"/>
    <w:rsid w:val="00694DD6"/>
    <w:rsid w:val="00694F2A"/>
    <w:rsid w:val="00694F76"/>
    <w:rsid w:val="006954FE"/>
    <w:rsid w:val="0069561A"/>
    <w:rsid w:val="006956B8"/>
    <w:rsid w:val="00695E6F"/>
    <w:rsid w:val="006960A5"/>
    <w:rsid w:val="006961F5"/>
    <w:rsid w:val="006965ED"/>
    <w:rsid w:val="00696732"/>
    <w:rsid w:val="00696A09"/>
    <w:rsid w:val="00696BB1"/>
    <w:rsid w:val="0069750E"/>
    <w:rsid w:val="00697A9C"/>
    <w:rsid w:val="00697E7C"/>
    <w:rsid w:val="006A0215"/>
    <w:rsid w:val="006A02BB"/>
    <w:rsid w:val="006A032F"/>
    <w:rsid w:val="006A05C2"/>
    <w:rsid w:val="006A06D7"/>
    <w:rsid w:val="006A06DD"/>
    <w:rsid w:val="006A08A4"/>
    <w:rsid w:val="006A0E60"/>
    <w:rsid w:val="006A167E"/>
    <w:rsid w:val="006A1839"/>
    <w:rsid w:val="006A186A"/>
    <w:rsid w:val="006A1947"/>
    <w:rsid w:val="006A1CE4"/>
    <w:rsid w:val="006A2070"/>
    <w:rsid w:val="006A2364"/>
    <w:rsid w:val="006A23D5"/>
    <w:rsid w:val="006A253B"/>
    <w:rsid w:val="006A2C34"/>
    <w:rsid w:val="006A2CF7"/>
    <w:rsid w:val="006A2ECE"/>
    <w:rsid w:val="006A2FCE"/>
    <w:rsid w:val="006A2FEE"/>
    <w:rsid w:val="006A3267"/>
    <w:rsid w:val="006A34D5"/>
    <w:rsid w:val="006A3599"/>
    <w:rsid w:val="006A36B0"/>
    <w:rsid w:val="006A37C3"/>
    <w:rsid w:val="006A39A8"/>
    <w:rsid w:val="006A3DDE"/>
    <w:rsid w:val="006A4224"/>
    <w:rsid w:val="006A4D92"/>
    <w:rsid w:val="006A4EFC"/>
    <w:rsid w:val="006A535A"/>
    <w:rsid w:val="006A562F"/>
    <w:rsid w:val="006A60F1"/>
    <w:rsid w:val="006A6276"/>
    <w:rsid w:val="006A63D0"/>
    <w:rsid w:val="006A6442"/>
    <w:rsid w:val="006A657E"/>
    <w:rsid w:val="006A66B6"/>
    <w:rsid w:val="006A673B"/>
    <w:rsid w:val="006A6B34"/>
    <w:rsid w:val="006A6CA3"/>
    <w:rsid w:val="006A7538"/>
    <w:rsid w:val="006A75A9"/>
    <w:rsid w:val="006A79EC"/>
    <w:rsid w:val="006B01BD"/>
    <w:rsid w:val="006B05F0"/>
    <w:rsid w:val="006B07D0"/>
    <w:rsid w:val="006B0991"/>
    <w:rsid w:val="006B0A58"/>
    <w:rsid w:val="006B10F6"/>
    <w:rsid w:val="006B1280"/>
    <w:rsid w:val="006B142D"/>
    <w:rsid w:val="006B1749"/>
    <w:rsid w:val="006B188F"/>
    <w:rsid w:val="006B1E1F"/>
    <w:rsid w:val="006B1FAB"/>
    <w:rsid w:val="006B2043"/>
    <w:rsid w:val="006B2675"/>
    <w:rsid w:val="006B26B6"/>
    <w:rsid w:val="006B2B83"/>
    <w:rsid w:val="006B2CFE"/>
    <w:rsid w:val="006B32E0"/>
    <w:rsid w:val="006B3555"/>
    <w:rsid w:val="006B4304"/>
    <w:rsid w:val="006B43BB"/>
    <w:rsid w:val="006B440F"/>
    <w:rsid w:val="006B471A"/>
    <w:rsid w:val="006B4A16"/>
    <w:rsid w:val="006B4A49"/>
    <w:rsid w:val="006B4D38"/>
    <w:rsid w:val="006B4F1A"/>
    <w:rsid w:val="006B5460"/>
    <w:rsid w:val="006B56B3"/>
    <w:rsid w:val="006B5F34"/>
    <w:rsid w:val="006B5F9F"/>
    <w:rsid w:val="006B6248"/>
    <w:rsid w:val="006B6433"/>
    <w:rsid w:val="006B687E"/>
    <w:rsid w:val="006B6FA6"/>
    <w:rsid w:val="006B6FBE"/>
    <w:rsid w:val="006B7013"/>
    <w:rsid w:val="006B70A1"/>
    <w:rsid w:val="006B71E0"/>
    <w:rsid w:val="006B7449"/>
    <w:rsid w:val="006B7937"/>
    <w:rsid w:val="006B79BE"/>
    <w:rsid w:val="006B7BF2"/>
    <w:rsid w:val="006B7E6F"/>
    <w:rsid w:val="006C037D"/>
    <w:rsid w:val="006C06CB"/>
    <w:rsid w:val="006C0A2F"/>
    <w:rsid w:val="006C0B6F"/>
    <w:rsid w:val="006C0C89"/>
    <w:rsid w:val="006C0D3F"/>
    <w:rsid w:val="006C0F33"/>
    <w:rsid w:val="006C1378"/>
    <w:rsid w:val="006C14D5"/>
    <w:rsid w:val="006C18FB"/>
    <w:rsid w:val="006C1BC8"/>
    <w:rsid w:val="006C1D01"/>
    <w:rsid w:val="006C1E22"/>
    <w:rsid w:val="006C24D9"/>
    <w:rsid w:val="006C29BC"/>
    <w:rsid w:val="006C2AD6"/>
    <w:rsid w:val="006C2D1B"/>
    <w:rsid w:val="006C2EEF"/>
    <w:rsid w:val="006C30F8"/>
    <w:rsid w:val="006C338A"/>
    <w:rsid w:val="006C37FD"/>
    <w:rsid w:val="006C395F"/>
    <w:rsid w:val="006C39C8"/>
    <w:rsid w:val="006C39EF"/>
    <w:rsid w:val="006C3C42"/>
    <w:rsid w:val="006C3D5F"/>
    <w:rsid w:val="006C440D"/>
    <w:rsid w:val="006C45A6"/>
    <w:rsid w:val="006C483A"/>
    <w:rsid w:val="006C4AB8"/>
    <w:rsid w:val="006C4CD4"/>
    <w:rsid w:val="006C4EEB"/>
    <w:rsid w:val="006C4FCD"/>
    <w:rsid w:val="006C5851"/>
    <w:rsid w:val="006C58CA"/>
    <w:rsid w:val="006C5AB1"/>
    <w:rsid w:val="006C5B17"/>
    <w:rsid w:val="006C642E"/>
    <w:rsid w:val="006C64F0"/>
    <w:rsid w:val="006C6549"/>
    <w:rsid w:val="006C667C"/>
    <w:rsid w:val="006C67DA"/>
    <w:rsid w:val="006C6C68"/>
    <w:rsid w:val="006C75B5"/>
    <w:rsid w:val="006C761C"/>
    <w:rsid w:val="006C7757"/>
    <w:rsid w:val="006C7888"/>
    <w:rsid w:val="006C7A8B"/>
    <w:rsid w:val="006C7BEA"/>
    <w:rsid w:val="006C7C45"/>
    <w:rsid w:val="006D0115"/>
    <w:rsid w:val="006D0397"/>
    <w:rsid w:val="006D0733"/>
    <w:rsid w:val="006D0B90"/>
    <w:rsid w:val="006D0D65"/>
    <w:rsid w:val="006D0E34"/>
    <w:rsid w:val="006D10CE"/>
    <w:rsid w:val="006D11EB"/>
    <w:rsid w:val="006D1284"/>
    <w:rsid w:val="006D1482"/>
    <w:rsid w:val="006D1512"/>
    <w:rsid w:val="006D19EB"/>
    <w:rsid w:val="006D1B80"/>
    <w:rsid w:val="006D1E35"/>
    <w:rsid w:val="006D2381"/>
    <w:rsid w:val="006D2660"/>
    <w:rsid w:val="006D26B6"/>
    <w:rsid w:val="006D29D8"/>
    <w:rsid w:val="006D2C72"/>
    <w:rsid w:val="006D2E96"/>
    <w:rsid w:val="006D31D6"/>
    <w:rsid w:val="006D36EF"/>
    <w:rsid w:val="006D37BD"/>
    <w:rsid w:val="006D380D"/>
    <w:rsid w:val="006D3D22"/>
    <w:rsid w:val="006D4921"/>
    <w:rsid w:val="006D49E4"/>
    <w:rsid w:val="006D4B11"/>
    <w:rsid w:val="006D50B6"/>
    <w:rsid w:val="006D51BF"/>
    <w:rsid w:val="006D5B1A"/>
    <w:rsid w:val="006D5B44"/>
    <w:rsid w:val="006D5BF8"/>
    <w:rsid w:val="006D5C60"/>
    <w:rsid w:val="006D5F76"/>
    <w:rsid w:val="006D62C7"/>
    <w:rsid w:val="006D6D18"/>
    <w:rsid w:val="006D6DE1"/>
    <w:rsid w:val="006D71AC"/>
    <w:rsid w:val="006D7262"/>
    <w:rsid w:val="006D76A4"/>
    <w:rsid w:val="006D778C"/>
    <w:rsid w:val="006D782B"/>
    <w:rsid w:val="006D7902"/>
    <w:rsid w:val="006D7A45"/>
    <w:rsid w:val="006E0087"/>
    <w:rsid w:val="006E0862"/>
    <w:rsid w:val="006E0B67"/>
    <w:rsid w:val="006E0C69"/>
    <w:rsid w:val="006E0FA9"/>
    <w:rsid w:val="006E1241"/>
    <w:rsid w:val="006E1461"/>
    <w:rsid w:val="006E1556"/>
    <w:rsid w:val="006E16C9"/>
    <w:rsid w:val="006E18BC"/>
    <w:rsid w:val="006E18C9"/>
    <w:rsid w:val="006E1ADB"/>
    <w:rsid w:val="006E2006"/>
    <w:rsid w:val="006E204A"/>
    <w:rsid w:val="006E2290"/>
    <w:rsid w:val="006E2397"/>
    <w:rsid w:val="006E2A6A"/>
    <w:rsid w:val="006E2B3E"/>
    <w:rsid w:val="006E2B4B"/>
    <w:rsid w:val="006E3626"/>
    <w:rsid w:val="006E3F55"/>
    <w:rsid w:val="006E41AA"/>
    <w:rsid w:val="006E41DC"/>
    <w:rsid w:val="006E4277"/>
    <w:rsid w:val="006E4908"/>
    <w:rsid w:val="006E4D2B"/>
    <w:rsid w:val="006E4D74"/>
    <w:rsid w:val="006E4E2E"/>
    <w:rsid w:val="006E54ED"/>
    <w:rsid w:val="006E55E3"/>
    <w:rsid w:val="006E569D"/>
    <w:rsid w:val="006E58B0"/>
    <w:rsid w:val="006E5F40"/>
    <w:rsid w:val="006E6070"/>
    <w:rsid w:val="006E63EA"/>
    <w:rsid w:val="006E681B"/>
    <w:rsid w:val="006E68B6"/>
    <w:rsid w:val="006E6F8A"/>
    <w:rsid w:val="006E7046"/>
    <w:rsid w:val="006E70AC"/>
    <w:rsid w:val="006E7173"/>
    <w:rsid w:val="006E727C"/>
    <w:rsid w:val="006E72E7"/>
    <w:rsid w:val="006E735E"/>
    <w:rsid w:val="006E73B6"/>
    <w:rsid w:val="006E765B"/>
    <w:rsid w:val="006F02CC"/>
    <w:rsid w:val="006F03F1"/>
    <w:rsid w:val="006F055A"/>
    <w:rsid w:val="006F064B"/>
    <w:rsid w:val="006F0B6E"/>
    <w:rsid w:val="006F0C16"/>
    <w:rsid w:val="006F0E30"/>
    <w:rsid w:val="006F0F7E"/>
    <w:rsid w:val="006F0FE9"/>
    <w:rsid w:val="006F1434"/>
    <w:rsid w:val="006F1B2D"/>
    <w:rsid w:val="006F1B76"/>
    <w:rsid w:val="006F1BAA"/>
    <w:rsid w:val="006F1C27"/>
    <w:rsid w:val="006F20F1"/>
    <w:rsid w:val="006F22D9"/>
    <w:rsid w:val="006F2405"/>
    <w:rsid w:val="006F24B1"/>
    <w:rsid w:val="006F24FE"/>
    <w:rsid w:val="006F27CA"/>
    <w:rsid w:val="006F2896"/>
    <w:rsid w:val="006F2F17"/>
    <w:rsid w:val="006F2F3A"/>
    <w:rsid w:val="006F3059"/>
    <w:rsid w:val="006F3745"/>
    <w:rsid w:val="006F3C0B"/>
    <w:rsid w:val="006F40EE"/>
    <w:rsid w:val="006F43C7"/>
    <w:rsid w:val="006F4550"/>
    <w:rsid w:val="006F501A"/>
    <w:rsid w:val="006F55B8"/>
    <w:rsid w:val="006F57A5"/>
    <w:rsid w:val="006F5CB1"/>
    <w:rsid w:val="006F613C"/>
    <w:rsid w:val="006F64B8"/>
    <w:rsid w:val="006F652D"/>
    <w:rsid w:val="006F670C"/>
    <w:rsid w:val="006F6751"/>
    <w:rsid w:val="006F6885"/>
    <w:rsid w:val="006F6CD4"/>
    <w:rsid w:val="006F7057"/>
    <w:rsid w:val="006F71DA"/>
    <w:rsid w:val="006F7B61"/>
    <w:rsid w:val="006F7B62"/>
    <w:rsid w:val="006F7C6A"/>
    <w:rsid w:val="006F7C91"/>
    <w:rsid w:val="006F7E87"/>
    <w:rsid w:val="007004AC"/>
    <w:rsid w:val="0070063F"/>
    <w:rsid w:val="007006E5"/>
    <w:rsid w:val="0070081F"/>
    <w:rsid w:val="00700A1F"/>
    <w:rsid w:val="00700AFF"/>
    <w:rsid w:val="00700DA9"/>
    <w:rsid w:val="00700E36"/>
    <w:rsid w:val="007014B4"/>
    <w:rsid w:val="007016A9"/>
    <w:rsid w:val="00701715"/>
    <w:rsid w:val="00701F57"/>
    <w:rsid w:val="007024E1"/>
    <w:rsid w:val="007026EB"/>
    <w:rsid w:val="0070270B"/>
    <w:rsid w:val="00702A20"/>
    <w:rsid w:val="00702A31"/>
    <w:rsid w:val="00703040"/>
    <w:rsid w:val="0070328B"/>
    <w:rsid w:val="007037DF"/>
    <w:rsid w:val="00704161"/>
    <w:rsid w:val="007044C3"/>
    <w:rsid w:val="00704777"/>
    <w:rsid w:val="00704957"/>
    <w:rsid w:val="007049A6"/>
    <w:rsid w:val="00704C38"/>
    <w:rsid w:val="007050EE"/>
    <w:rsid w:val="0070549A"/>
    <w:rsid w:val="007055A5"/>
    <w:rsid w:val="00705CC1"/>
    <w:rsid w:val="00705EDA"/>
    <w:rsid w:val="00705F14"/>
    <w:rsid w:val="007061C7"/>
    <w:rsid w:val="00706334"/>
    <w:rsid w:val="00706BD4"/>
    <w:rsid w:val="00706DA7"/>
    <w:rsid w:val="00706E90"/>
    <w:rsid w:val="00706FE5"/>
    <w:rsid w:val="0070724C"/>
    <w:rsid w:val="00707410"/>
    <w:rsid w:val="007075E7"/>
    <w:rsid w:val="00707BB3"/>
    <w:rsid w:val="00707BE2"/>
    <w:rsid w:val="00707F1E"/>
    <w:rsid w:val="00710171"/>
    <w:rsid w:val="0071033B"/>
    <w:rsid w:val="00710526"/>
    <w:rsid w:val="00710EA1"/>
    <w:rsid w:val="00710EAC"/>
    <w:rsid w:val="00712008"/>
    <w:rsid w:val="00712A9F"/>
    <w:rsid w:val="00712BCA"/>
    <w:rsid w:val="00713AF0"/>
    <w:rsid w:val="00713B15"/>
    <w:rsid w:val="0071406A"/>
    <w:rsid w:val="007142C7"/>
    <w:rsid w:val="00714895"/>
    <w:rsid w:val="00714986"/>
    <w:rsid w:val="00714C5E"/>
    <w:rsid w:val="00714E9B"/>
    <w:rsid w:val="00715342"/>
    <w:rsid w:val="00715456"/>
    <w:rsid w:val="00715524"/>
    <w:rsid w:val="007157AA"/>
    <w:rsid w:val="0071594B"/>
    <w:rsid w:val="00715C0E"/>
    <w:rsid w:val="00715D53"/>
    <w:rsid w:val="00716867"/>
    <w:rsid w:val="007168CF"/>
    <w:rsid w:val="007169E5"/>
    <w:rsid w:val="00716CBF"/>
    <w:rsid w:val="00717759"/>
    <w:rsid w:val="00717878"/>
    <w:rsid w:val="0071799C"/>
    <w:rsid w:val="00717F41"/>
    <w:rsid w:val="00720294"/>
    <w:rsid w:val="007205D0"/>
    <w:rsid w:val="0072060C"/>
    <w:rsid w:val="007206CE"/>
    <w:rsid w:val="00720B8C"/>
    <w:rsid w:val="00720CEC"/>
    <w:rsid w:val="0072131D"/>
    <w:rsid w:val="007213AD"/>
    <w:rsid w:val="00721591"/>
    <w:rsid w:val="007216A8"/>
    <w:rsid w:val="00721836"/>
    <w:rsid w:val="00721CDF"/>
    <w:rsid w:val="00722AA5"/>
    <w:rsid w:val="00722DD4"/>
    <w:rsid w:val="00723586"/>
    <w:rsid w:val="00723705"/>
    <w:rsid w:val="0072385F"/>
    <w:rsid w:val="00723A47"/>
    <w:rsid w:val="00723DA2"/>
    <w:rsid w:val="00723E8A"/>
    <w:rsid w:val="00723FC9"/>
    <w:rsid w:val="00724A46"/>
    <w:rsid w:val="00724CBE"/>
    <w:rsid w:val="00724E68"/>
    <w:rsid w:val="00724FAE"/>
    <w:rsid w:val="00725175"/>
    <w:rsid w:val="00725192"/>
    <w:rsid w:val="007252E4"/>
    <w:rsid w:val="00725350"/>
    <w:rsid w:val="007255E7"/>
    <w:rsid w:val="0072582A"/>
    <w:rsid w:val="0072582D"/>
    <w:rsid w:val="00725842"/>
    <w:rsid w:val="00725A96"/>
    <w:rsid w:val="0072602D"/>
    <w:rsid w:val="00726220"/>
    <w:rsid w:val="00726335"/>
    <w:rsid w:val="00726B02"/>
    <w:rsid w:val="00726E4E"/>
    <w:rsid w:val="00726EAA"/>
    <w:rsid w:val="00726F2F"/>
    <w:rsid w:val="00726FF1"/>
    <w:rsid w:val="007274D8"/>
    <w:rsid w:val="00727992"/>
    <w:rsid w:val="00727B16"/>
    <w:rsid w:val="00727B1C"/>
    <w:rsid w:val="00727B86"/>
    <w:rsid w:val="0073003C"/>
    <w:rsid w:val="007305F3"/>
    <w:rsid w:val="00730838"/>
    <w:rsid w:val="0073090D"/>
    <w:rsid w:val="007309E7"/>
    <w:rsid w:val="00730CB3"/>
    <w:rsid w:val="00730F75"/>
    <w:rsid w:val="00730F99"/>
    <w:rsid w:val="00731116"/>
    <w:rsid w:val="00731179"/>
    <w:rsid w:val="007316D1"/>
    <w:rsid w:val="00731D02"/>
    <w:rsid w:val="00731E41"/>
    <w:rsid w:val="0073204E"/>
    <w:rsid w:val="00732143"/>
    <w:rsid w:val="007322F2"/>
    <w:rsid w:val="00732812"/>
    <w:rsid w:val="007328AB"/>
    <w:rsid w:val="00732A05"/>
    <w:rsid w:val="00732AD6"/>
    <w:rsid w:val="00732FCD"/>
    <w:rsid w:val="00733CD2"/>
    <w:rsid w:val="00733EFB"/>
    <w:rsid w:val="00733FAB"/>
    <w:rsid w:val="0073404A"/>
    <w:rsid w:val="00734588"/>
    <w:rsid w:val="00735012"/>
    <w:rsid w:val="0073506D"/>
    <w:rsid w:val="007350CB"/>
    <w:rsid w:val="0073527C"/>
    <w:rsid w:val="007353A1"/>
    <w:rsid w:val="007354CE"/>
    <w:rsid w:val="00735742"/>
    <w:rsid w:val="0073577E"/>
    <w:rsid w:val="00735875"/>
    <w:rsid w:val="007359AD"/>
    <w:rsid w:val="00735B4B"/>
    <w:rsid w:val="00735C37"/>
    <w:rsid w:val="00736018"/>
    <w:rsid w:val="007362B2"/>
    <w:rsid w:val="007365C7"/>
    <w:rsid w:val="00736628"/>
    <w:rsid w:val="00736A84"/>
    <w:rsid w:val="00737499"/>
    <w:rsid w:val="0073759F"/>
    <w:rsid w:val="0073790B"/>
    <w:rsid w:val="00737F4F"/>
    <w:rsid w:val="00737F6D"/>
    <w:rsid w:val="00740FAA"/>
    <w:rsid w:val="00741194"/>
    <w:rsid w:val="0074136C"/>
    <w:rsid w:val="00741832"/>
    <w:rsid w:val="00741EFA"/>
    <w:rsid w:val="00742289"/>
    <w:rsid w:val="00742498"/>
    <w:rsid w:val="0074296A"/>
    <w:rsid w:val="0074305A"/>
    <w:rsid w:val="00743064"/>
    <w:rsid w:val="0074333C"/>
    <w:rsid w:val="00743564"/>
    <w:rsid w:val="007438AA"/>
    <w:rsid w:val="00743989"/>
    <w:rsid w:val="00743CC1"/>
    <w:rsid w:val="00743E7F"/>
    <w:rsid w:val="00744DF7"/>
    <w:rsid w:val="00744FC1"/>
    <w:rsid w:val="0074511F"/>
    <w:rsid w:val="007454B5"/>
    <w:rsid w:val="00745557"/>
    <w:rsid w:val="00745654"/>
    <w:rsid w:val="00745816"/>
    <w:rsid w:val="00745988"/>
    <w:rsid w:val="007459A7"/>
    <w:rsid w:val="00745B83"/>
    <w:rsid w:val="00745D39"/>
    <w:rsid w:val="007462AC"/>
    <w:rsid w:val="00746744"/>
    <w:rsid w:val="007468D7"/>
    <w:rsid w:val="00746F25"/>
    <w:rsid w:val="007475D4"/>
    <w:rsid w:val="007476D7"/>
    <w:rsid w:val="00747FEC"/>
    <w:rsid w:val="00747FFD"/>
    <w:rsid w:val="0075022B"/>
    <w:rsid w:val="0075027C"/>
    <w:rsid w:val="00750768"/>
    <w:rsid w:val="00750F5A"/>
    <w:rsid w:val="007512CF"/>
    <w:rsid w:val="007515E3"/>
    <w:rsid w:val="007515F8"/>
    <w:rsid w:val="00751671"/>
    <w:rsid w:val="007517BE"/>
    <w:rsid w:val="0075192F"/>
    <w:rsid w:val="007519BF"/>
    <w:rsid w:val="00751A19"/>
    <w:rsid w:val="00751C68"/>
    <w:rsid w:val="007526AB"/>
    <w:rsid w:val="007528CF"/>
    <w:rsid w:val="00752C0D"/>
    <w:rsid w:val="00752D8B"/>
    <w:rsid w:val="00752DA7"/>
    <w:rsid w:val="007533E7"/>
    <w:rsid w:val="0075346A"/>
    <w:rsid w:val="007534D2"/>
    <w:rsid w:val="007536EA"/>
    <w:rsid w:val="00753790"/>
    <w:rsid w:val="007538FB"/>
    <w:rsid w:val="00753A8C"/>
    <w:rsid w:val="00753AE2"/>
    <w:rsid w:val="007540FB"/>
    <w:rsid w:val="00754532"/>
    <w:rsid w:val="00754AE8"/>
    <w:rsid w:val="00754B56"/>
    <w:rsid w:val="00754BA1"/>
    <w:rsid w:val="00754C52"/>
    <w:rsid w:val="007552E1"/>
    <w:rsid w:val="007556D3"/>
    <w:rsid w:val="00755770"/>
    <w:rsid w:val="00755DF1"/>
    <w:rsid w:val="00756AEA"/>
    <w:rsid w:val="00756C3C"/>
    <w:rsid w:val="00756DE0"/>
    <w:rsid w:val="0075701F"/>
    <w:rsid w:val="00757072"/>
    <w:rsid w:val="007572E0"/>
    <w:rsid w:val="007573D8"/>
    <w:rsid w:val="00757569"/>
    <w:rsid w:val="00757696"/>
    <w:rsid w:val="00757E8E"/>
    <w:rsid w:val="00757ECF"/>
    <w:rsid w:val="00757F7A"/>
    <w:rsid w:val="00757F8C"/>
    <w:rsid w:val="00760577"/>
    <w:rsid w:val="00760A11"/>
    <w:rsid w:val="00760EC9"/>
    <w:rsid w:val="007610DE"/>
    <w:rsid w:val="00761284"/>
    <w:rsid w:val="007615E8"/>
    <w:rsid w:val="007616CE"/>
    <w:rsid w:val="00761805"/>
    <w:rsid w:val="0076186B"/>
    <w:rsid w:val="00761AC3"/>
    <w:rsid w:val="00761FDF"/>
    <w:rsid w:val="0076241D"/>
    <w:rsid w:val="007628C9"/>
    <w:rsid w:val="007629F4"/>
    <w:rsid w:val="00763382"/>
    <w:rsid w:val="0076376E"/>
    <w:rsid w:val="00763935"/>
    <w:rsid w:val="007640AF"/>
    <w:rsid w:val="00764D06"/>
    <w:rsid w:val="00764F71"/>
    <w:rsid w:val="0076524B"/>
    <w:rsid w:val="007652A8"/>
    <w:rsid w:val="00765507"/>
    <w:rsid w:val="007658CF"/>
    <w:rsid w:val="00765A41"/>
    <w:rsid w:val="00765B34"/>
    <w:rsid w:val="0076606A"/>
    <w:rsid w:val="0076612B"/>
    <w:rsid w:val="007665A9"/>
    <w:rsid w:val="00766E5F"/>
    <w:rsid w:val="00766F64"/>
    <w:rsid w:val="007673D7"/>
    <w:rsid w:val="00767AEC"/>
    <w:rsid w:val="00767DBF"/>
    <w:rsid w:val="007703AA"/>
    <w:rsid w:val="00770422"/>
    <w:rsid w:val="0077052C"/>
    <w:rsid w:val="00770784"/>
    <w:rsid w:val="00770825"/>
    <w:rsid w:val="00770ACA"/>
    <w:rsid w:val="00770DDC"/>
    <w:rsid w:val="00770E0D"/>
    <w:rsid w:val="00770F5C"/>
    <w:rsid w:val="007715DF"/>
    <w:rsid w:val="00771718"/>
    <w:rsid w:val="0077174A"/>
    <w:rsid w:val="0077174F"/>
    <w:rsid w:val="00771894"/>
    <w:rsid w:val="00771C92"/>
    <w:rsid w:val="007721E1"/>
    <w:rsid w:val="00772369"/>
    <w:rsid w:val="007724B2"/>
    <w:rsid w:val="00772584"/>
    <w:rsid w:val="007726DC"/>
    <w:rsid w:val="00772990"/>
    <w:rsid w:val="00772BD2"/>
    <w:rsid w:val="00772DE3"/>
    <w:rsid w:val="00772F13"/>
    <w:rsid w:val="00772F3E"/>
    <w:rsid w:val="00773C39"/>
    <w:rsid w:val="00774538"/>
    <w:rsid w:val="007746F5"/>
    <w:rsid w:val="007749B2"/>
    <w:rsid w:val="007749BD"/>
    <w:rsid w:val="00774B51"/>
    <w:rsid w:val="00774D17"/>
    <w:rsid w:val="007750B4"/>
    <w:rsid w:val="007755A9"/>
    <w:rsid w:val="007757F9"/>
    <w:rsid w:val="007759CE"/>
    <w:rsid w:val="00775BA3"/>
    <w:rsid w:val="00775BBE"/>
    <w:rsid w:val="007766BF"/>
    <w:rsid w:val="007767F0"/>
    <w:rsid w:val="00776D35"/>
    <w:rsid w:val="00776E6B"/>
    <w:rsid w:val="00776EB3"/>
    <w:rsid w:val="00776FB4"/>
    <w:rsid w:val="00777912"/>
    <w:rsid w:val="00777D91"/>
    <w:rsid w:val="00777F2A"/>
    <w:rsid w:val="007801B2"/>
    <w:rsid w:val="007805CC"/>
    <w:rsid w:val="00780637"/>
    <w:rsid w:val="007809D9"/>
    <w:rsid w:val="00780E9D"/>
    <w:rsid w:val="00780F23"/>
    <w:rsid w:val="00780F75"/>
    <w:rsid w:val="00781546"/>
    <w:rsid w:val="0078164B"/>
    <w:rsid w:val="007819BB"/>
    <w:rsid w:val="00781B18"/>
    <w:rsid w:val="00781BF1"/>
    <w:rsid w:val="00781D38"/>
    <w:rsid w:val="00781E04"/>
    <w:rsid w:val="00781E9F"/>
    <w:rsid w:val="00782197"/>
    <w:rsid w:val="00782514"/>
    <w:rsid w:val="00782612"/>
    <w:rsid w:val="007828C3"/>
    <w:rsid w:val="00782CBF"/>
    <w:rsid w:val="00782E2F"/>
    <w:rsid w:val="00783426"/>
    <w:rsid w:val="00783B92"/>
    <w:rsid w:val="00783D21"/>
    <w:rsid w:val="007840B6"/>
    <w:rsid w:val="007840EC"/>
    <w:rsid w:val="00784149"/>
    <w:rsid w:val="00784266"/>
    <w:rsid w:val="00784835"/>
    <w:rsid w:val="007848DB"/>
    <w:rsid w:val="007848F6"/>
    <w:rsid w:val="00784AE4"/>
    <w:rsid w:val="00784B02"/>
    <w:rsid w:val="00784B87"/>
    <w:rsid w:val="00784C14"/>
    <w:rsid w:val="00785660"/>
    <w:rsid w:val="007857E4"/>
    <w:rsid w:val="00785D54"/>
    <w:rsid w:val="00785E56"/>
    <w:rsid w:val="00786209"/>
    <w:rsid w:val="0078651F"/>
    <w:rsid w:val="00786E0E"/>
    <w:rsid w:val="007871F7"/>
    <w:rsid w:val="00787617"/>
    <w:rsid w:val="0078769D"/>
    <w:rsid w:val="007878D3"/>
    <w:rsid w:val="00787EAC"/>
    <w:rsid w:val="00787FAB"/>
    <w:rsid w:val="00790135"/>
    <w:rsid w:val="007905E6"/>
    <w:rsid w:val="0079086D"/>
    <w:rsid w:val="00790AAA"/>
    <w:rsid w:val="00790DBF"/>
    <w:rsid w:val="00790DC8"/>
    <w:rsid w:val="0079107F"/>
    <w:rsid w:val="007910A7"/>
    <w:rsid w:val="007910C1"/>
    <w:rsid w:val="007915C9"/>
    <w:rsid w:val="00791B11"/>
    <w:rsid w:val="00791EF3"/>
    <w:rsid w:val="00791F17"/>
    <w:rsid w:val="007920FD"/>
    <w:rsid w:val="007923C8"/>
    <w:rsid w:val="00792A8E"/>
    <w:rsid w:val="007930BA"/>
    <w:rsid w:val="00793293"/>
    <w:rsid w:val="007933F3"/>
    <w:rsid w:val="007937D1"/>
    <w:rsid w:val="00793965"/>
    <w:rsid w:val="00793AC1"/>
    <w:rsid w:val="00793D33"/>
    <w:rsid w:val="00793FE2"/>
    <w:rsid w:val="0079415A"/>
    <w:rsid w:val="0079437E"/>
    <w:rsid w:val="00794827"/>
    <w:rsid w:val="00794E8A"/>
    <w:rsid w:val="00794F44"/>
    <w:rsid w:val="0079533E"/>
    <w:rsid w:val="007954BA"/>
    <w:rsid w:val="00795B19"/>
    <w:rsid w:val="00796042"/>
    <w:rsid w:val="007962E5"/>
    <w:rsid w:val="0079656B"/>
    <w:rsid w:val="007969A2"/>
    <w:rsid w:val="00796D99"/>
    <w:rsid w:val="00796FA5"/>
    <w:rsid w:val="007971B5"/>
    <w:rsid w:val="00797291"/>
    <w:rsid w:val="007973A7"/>
    <w:rsid w:val="0079779C"/>
    <w:rsid w:val="00797A7E"/>
    <w:rsid w:val="00797A92"/>
    <w:rsid w:val="00797AD6"/>
    <w:rsid w:val="00797BE6"/>
    <w:rsid w:val="00797E5F"/>
    <w:rsid w:val="00797F95"/>
    <w:rsid w:val="007A00AB"/>
    <w:rsid w:val="007A01CF"/>
    <w:rsid w:val="007A021D"/>
    <w:rsid w:val="007A02BD"/>
    <w:rsid w:val="007A048F"/>
    <w:rsid w:val="007A0534"/>
    <w:rsid w:val="007A068E"/>
    <w:rsid w:val="007A0CFA"/>
    <w:rsid w:val="007A0EE9"/>
    <w:rsid w:val="007A106A"/>
    <w:rsid w:val="007A1649"/>
    <w:rsid w:val="007A16C0"/>
    <w:rsid w:val="007A1A18"/>
    <w:rsid w:val="007A1B69"/>
    <w:rsid w:val="007A251F"/>
    <w:rsid w:val="007A255E"/>
    <w:rsid w:val="007A2763"/>
    <w:rsid w:val="007A27FC"/>
    <w:rsid w:val="007A29B6"/>
    <w:rsid w:val="007A2B6B"/>
    <w:rsid w:val="007A2C00"/>
    <w:rsid w:val="007A2F26"/>
    <w:rsid w:val="007A3004"/>
    <w:rsid w:val="007A3203"/>
    <w:rsid w:val="007A3341"/>
    <w:rsid w:val="007A3FEA"/>
    <w:rsid w:val="007A458D"/>
    <w:rsid w:val="007A45CF"/>
    <w:rsid w:val="007A49F5"/>
    <w:rsid w:val="007A4B77"/>
    <w:rsid w:val="007A4DF4"/>
    <w:rsid w:val="007A4EF3"/>
    <w:rsid w:val="007A4F54"/>
    <w:rsid w:val="007A4F98"/>
    <w:rsid w:val="007A53AF"/>
    <w:rsid w:val="007A5592"/>
    <w:rsid w:val="007A5645"/>
    <w:rsid w:val="007A587A"/>
    <w:rsid w:val="007A5BA4"/>
    <w:rsid w:val="007A6052"/>
    <w:rsid w:val="007A62CD"/>
    <w:rsid w:val="007A63B1"/>
    <w:rsid w:val="007A676B"/>
    <w:rsid w:val="007A6C4C"/>
    <w:rsid w:val="007A6F5B"/>
    <w:rsid w:val="007A7298"/>
    <w:rsid w:val="007A7452"/>
    <w:rsid w:val="007A752F"/>
    <w:rsid w:val="007A7860"/>
    <w:rsid w:val="007A7980"/>
    <w:rsid w:val="007A7CA8"/>
    <w:rsid w:val="007B024A"/>
    <w:rsid w:val="007B06F6"/>
    <w:rsid w:val="007B09A6"/>
    <w:rsid w:val="007B09EE"/>
    <w:rsid w:val="007B0C3E"/>
    <w:rsid w:val="007B0E81"/>
    <w:rsid w:val="007B1238"/>
    <w:rsid w:val="007B1664"/>
    <w:rsid w:val="007B1693"/>
    <w:rsid w:val="007B1B8D"/>
    <w:rsid w:val="007B1CC9"/>
    <w:rsid w:val="007B245D"/>
    <w:rsid w:val="007B250C"/>
    <w:rsid w:val="007B25DA"/>
    <w:rsid w:val="007B27D4"/>
    <w:rsid w:val="007B281F"/>
    <w:rsid w:val="007B2B46"/>
    <w:rsid w:val="007B2B6D"/>
    <w:rsid w:val="007B2D03"/>
    <w:rsid w:val="007B31AC"/>
    <w:rsid w:val="007B361C"/>
    <w:rsid w:val="007B38A9"/>
    <w:rsid w:val="007B38F7"/>
    <w:rsid w:val="007B3B77"/>
    <w:rsid w:val="007B3CF5"/>
    <w:rsid w:val="007B3D47"/>
    <w:rsid w:val="007B442B"/>
    <w:rsid w:val="007B450D"/>
    <w:rsid w:val="007B4685"/>
    <w:rsid w:val="007B4B1A"/>
    <w:rsid w:val="007B4B4B"/>
    <w:rsid w:val="007B4B7C"/>
    <w:rsid w:val="007B5062"/>
    <w:rsid w:val="007B50C6"/>
    <w:rsid w:val="007B572C"/>
    <w:rsid w:val="007B5A29"/>
    <w:rsid w:val="007B5BA1"/>
    <w:rsid w:val="007B6258"/>
    <w:rsid w:val="007B644A"/>
    <w:rsid w:val="007B6673"/>
    <w:rsid w:val="007B66F6"/>
    <w:rsid w:val="007B6D40"/>
    <w:rsid w:val="007B6D95"/>
    <w:rsid w:val="007B7211"/>
    <w:rsid w:val="007B72AE"/>
    <w:rsid w:val="007B72D4"/>
    <w:rsid w:val="007B74CF"/>
    <w:rsid w:val="007B7DAA"/>
    <w:rsid w:val="007C001D"/>
    <w:rsid w:val="007C0271"/>
    <w:rsid w:val="007C02B6"/>
    <w:rsid w:val="007C066F"/>
    <w:rsid w:val="007C0726"/>
    <w:rsid w:val="007C089C"/>
    <w:rsid w:val="007C0BCB"/>
    <w:rsid w:val="007C0BF5"/>
    <w:rsid w:val="007C0FEE"/>
    <w:rsid w:val="007C106A"/>
    <w:rsid w:val="007C1BBF"/>
    <w:rsid w:val="007C1DC9"/>
    <w:rsid w:val="007C1F4E"/>
    <w:rsid w:val="007C1FC3"/>
    <w:rsid w:val="007C1FF3"/>
    <w:rsid w:val="007C236B"/>
    <w:rsid w:val="007C2A1B"/>
    <w:rsid w:val="007C2AFD"/>
    <w:rsid w:val="007C36FC"/>
    <w:rsid w:val="007C3DBF"/>
    <w:rsid w:val="007C4260"/>
    <w:rsid w:val="007C4357"/>
    <w:rsid w:val="007C47E4"/>
    <w:rsid w:val="007C483B"/>
    <w:rsid w:val="007C4934"/>
    <w:rsid w:val="007C49AE"/>
    <w:rsid w:val="007C4C62"/>
    <w:rsid w:val="007C5155"/>
    <w:rsid w:val="007C51BC"/>
    <w:rsid w:val="007C5295"/>
    <w:rsid w:val="007C536A"/>
    <w:rsid w:val="007C5546"/>
    <w:rsid w:val="007C56D5"/>
    <w:rsid w:val="007C5912"/>
    <w:rsid w:val="007C5B0E"/>
    <w:rsid w:val="007C5BFA"/>
    <w:rsid w:val="007C629A"/>
    <w:rsid w:val="007C6613"/>
    <w:rsid w:val="007C6956"/>
    <w:rsid w:val="007C6A10"/>
    <w:rsid w:val="007C6C0F"/>
    <w:rsid w:val="007C70B9"/>
    <w:rsid w:val="007C70C1"/>
    <w:rsid w:val="007C70C8"/>
    <w:rsid w:val="007C71B9"/>
    <w:rsid w:val="007C775E"/>
    <w:rsid w:val="007C7943"/>
    <w:rsid w:val="007C7AA5"/>
    <w:rsid w:val="007C7BE4"/>
    <w:rsid w:val="007C7C0D"/>
    <w:rsid w:val="007C7CFD"/>
    <w:rsid w:val="007D0250"/>
    <w:rsid w:val="007D0C29"/>
    <w:rsid w:val="007D0C51"/>
    <w:rsid w:val="007D0CFA"/>
    <w:rsid w:val="007D0FD8"/>
    <w:rsid w:val="007D0FFE"/>
    <w:rsid w:val="007D1251"/>
    <w:rsid w:val="007D1334"/>
    <w:rsid w:val="007D15A3"/>
    <w:rsid w:val="007D1A0E"/>
    <w:rsid w:val="007D1A55"/>
    <w:rsid w:val="007D1A79"/>
    <w:rsid w:val="007D24B7"/>
    <w:rsid w:val="007D2556"/>
    <w:rsid w:val="007D27CB"/>
    <w:rsid w:val="007D2B1D"/>
    <w:rsid w:val="007D3454"/>
    <w:rsid w:val="007D356A"/>
    <w:rsid w:val="007D37C3"/>
    <w:rsid w:val="007D3AB9"/>
    <w:rsid w:val="007D3AE0"/>
    <w:rsid w:val="007D3B09"/>
    <w:rsid w:val="007D4223"/>
    <w:rsid w:val="007D434A"/>
    <w:rsid w:val="007D4424"/>
    <w:rsid w:val="007D4C4F"/>
    <w:rsid w:val="007D50E1"/>
    <w:rsid w:val="007D51B2"/>
    <w:rsid w:val="007D550A"/>
    <w:rsid w:val="007D5549"/>
    <w:rsid w:val="007D5621"/>
    <w:rsid w:val="007D57AF"/>
    <w:rsid w:val="007D5850"/>
    <w:rsid w:val="007D5886"/>
    <w:rsid w:val="007D5BEC"/>
    <w:rsid w:val="007D5C91"/>
    <w:rsid w:val="007D5DD4"/>
    <w:rsid w:val="007D5F09"/>
    <w:rsid w:val="007D6C30"/>
    <w:rsid w:val="007D72D1"/>
    <w:rsid w:val="007D747C"/>
    <w:rsid w:val="007D748D"/>
    <w:rsid w:val="007D77DC"/>
    <w:rsid w:val="007D7A0F"/>
    <w:rsid w:val="007D7DCE"/>
    <w:rsid w:val="007E022F"/>
    <w:rsid w:val="007E0331"/>
    <w:rsid w:val="007E044D"/>
    <w:rsid w:val="007E0643"/>
    <w:rsid w:val="007E07B3"/>
    <w:rsid w:val="007E0991"/>
    <w:rsid w:val="007E0CDC"/>
    <w:rsid w:val="007E0D0B"/>
    <w:rsid w:val="007E0DC0"/>
    <w:rsid w:val="007E0DD5"/>
    <w:rsid w:val="007E10EF"/>
    <w:rsid w:val="007E135B"/>
    <w:rsid w:val="007E14C2"/>
    <w:rsid w:val="007E15FA"/>
    <w:rsid w:val="007E168E"/>
    <w:rsid w:val="007E1959"/>
    <w:rsid w:val="007E1B2C"/>
    <w:rsid w:val="007E1CB4"/>
    <w:rsid w:val="007E1D7E"/>
    <w:rsid w:val="007E1E00"/>
    <w:rsid w:val="007E1E0B"/>
    <w:rsid w:val="007E21BF"/>
    <w:rsid w:val="007E2546"/>
    <w:rsid w:val="007E2711"/>
    <w:rsid w:val="007E2946"/>
    <w:rsid w:val="007E2AB2"/>
    <w:rsid w:val="007E2BE9"/>
    <w:rsid w:val="007E2E3F"/>
    <w:rsid w:val="007E2F2E"/>
    <w:rsid w:val="007E3616"/>
    <w:rsid w:val="007E3726"/>
    <w:rsid w:val="007E3842"/>
    <w:rsid w:val="007E3FE8"/>
    <w:rsid w:val="007E4230"/>
    <w:rsid w:val="007E4231"/>
    <w:rsid w:val="007E4472"/>
    <w:rsid w:val="007E4B9C"/>
    <w:rsid w:val="007E5226"/>
    <w:rsid w:val="007E5314"/>
    <w:rsid w:val="007E57A9"/>
    <w:rsid w:val="007E5902"/>
    <w:rsid w:val="007E5B07"/>
    <w:rsid w:val="007E5B62"/>
    <w:rsid w:val="007E5C88"/>
    <w:rsid w:val="007E5E20"/>
    <w:rsid w:val="007E64C8"/>
    <w:rsid w:val="007E67EB"/>
    <w:rsid w:val="007E6A07"/>
    <w:rsid w:val="007E6A15"/>
    <w:rsid w:val="007E6A1F"/>
    <w:rsid w:val="007E6C59"/>
    <w:rsid w:val="007E7014"/>
    <w:rsid w:val="007E72B5"/>
    <w:rsid w:val="007E73BA"/>
    <w:rsid w:val="007E752E"/>
    <w:rsid w:val="007E79F7"/>
    <w:rsid w:val="007E7D71"/>
    <w:rsid w:val="007E7E29"/>
    <w:rsid w:val="007E7ED3"/>
    <w:rsid w:val="007E7F96"/>
    <w:rsid w:val="007F053B"/>
    <w:rsid w:val="007F0CDD"/>
    <w:rsid w:val="007F1048"/>
    <w:rsid w:val="007F10B7"/>
    <w:rsid w:val="007F1818"/>
    <w:rsid w:val="007F1D72"/>
    <w:rsid w:val="007F1D76"/>
    <w:rsid w:val="007F21DD"/>
    <w:rsid w:val="007F22CB"/>
    <w:rsid w:val="007F23EF"/>
    <w:rsid w:val="007F25A6"/>
    <w:rsid w:val="007F260E"/>
    <w:rsid w:val="007F2657"/>
    <w:rsid w:val="007F26B9"/>
    <w:rsid w:val="007F27E9"/>
    <w:rsid w:val="007F28A7"/>
    <w:rsid w:val="007F2B2D"/>
    <w:rsid w:val="007F2F03"/>
    <w:rsid w:val="007F3615"/>
    <w:rsid w:val="007F3799"/>
    <w:rsid w:val="007F3D51"/>
    <w:rsid w:val="007F4091"/>
    <w:rsid w:val="007F413D"/>
    <w:rsid w:val="007F4264"/>
    <w:rsid w:val="007F4432"/>
    <w:rsid w:val="007F44C9"/>
    <w:rsid w:val="007F4D66"/>
    <w:rsid w:val="007F51AF"/>
    <w:rsid w:val="007F52A3"/>
    <w:rsid w:val="007F52B7"/>
    <w:rsid w:val="007F53DA"/>
    <w:rsid w:val="007F53FE"/>
    <w:rsid w:val="007F5622"/>
    <w:rsid w:val="007F57F9"/>
    <w:rsid w:val="007F5CD3"/>
    <w:rsid w:val="007F5DD3"/>
    <w:rsid w:val="007F5E74"/>
    <w:rsid w:val="007F600A"/>
    <w:rsid w:val="007F601D"/>
    <w:rsid w:val="007F63D7"/>
    <w:rsid w:val="007F63FC"/>
    <w:rsid w:val="007F64FC"/>
    <w:rsid w:val="007F67D6"/>
    <w:rsid w:val="007F6E27"/>
    <w:rsid w:val="007F6FD3"/>
    <w:rsid w:val="007F752E"/>
    <w:rsid w:val="007F7795"/>
    <w:rsid w:val="007F7A06"/>
    <w:rsid w:val="007F7C54"/>
    <w:rsid w:val="007F7E64"/>
    <w:rsid w:val="007F7FF8"/>
    <w:rsid w:val="008000F7"/>
    <w:rsid w:val="00800144"/>
    <w:rsid w:val="008001AE"/>
    <w:rsid w:val="00800237"/>
    <w:rsid w:val="0080026A"/>
    <w:rsid w:val="00800398"/>
    <w:rsid w:val="008003AB"/>
    <w:rsid w:val="008008D4"/>
    <w:rsid w:val="0080092C"/>
    <w:rsid w:val="0080128B"/>
    <w:rsid w:val="008014BD"/>
    <w:rsid w:val="0080155C"/>
    <w:rsid w:val="0080284F"/>
    <w:rsid w:val="00802CAE"/>
    <w:rsid w:val="008043B1"/>
    <w:rsid w:val="00804623"/>
    <w:rsid w:val="00804680"/>
    <w:rsid w:val="0080522B"/>
    <w:rsid w:val="00805670"/>
    <w:rsid w:val="0080632D"/>
    <w:rsid w:val="00806566"/>
    <w:rsid w:val="008066EE"/>
    <w:rsid w:val="00807090"/>
    <w:rsid w:val="0080799D"/>
    <w:rsid w:val="00807E49"/>
    <w:rsid w:val="0081040E"/>
    <w:rsid w:val="00810462"/>
    <w:rsid w:val="008107CB"/>
    <w:rsid w:val="008108CF"/>
    <w:rsid w:val="008109C3"/>
    <w:rsid w:val="00810A38"/>
    <w:rsid w:val="00810A8D"/>
    <w:rsid w:val="00810F0A"/>
    <w:rsid w:val="00811250"/>
    <w:rsid w:val="00811541"/>
    <w:rsid w:val="008115E3"/>
    <w:rsid w:val="00811772"/>
    <w:rsid w:val="00811ADB"/>
    <w:rsid w:val="00811D13"/>
    <w:rsid w:val="00811DA4"/>
    <w:rsid w:val="0081205E"/>
    <w:rsid w:val="0081284D"/>
    <w:rsid w:val="00812A11"/>
    <w:rsid w:val="00812A4E"/>
    <w:rsid w:val="0081309B"/>
    <w:rsid w:val="00813794"/>
    <w:rsid w:val="0081380D"/>
    <w:rsid w:val="00813938"/>
    <w:rsid w:val="0081394E"/>
    <w:rsid w:val="00813C85"/>
    <w:rsid w:val="00813D74"/>
    <w:rsid w:val="00813D95"/>
    <w:rsid w:val="00813EFB"/>
    <w:rsid w:val="00814168"/>
    <w:rsid w:val="00814206"/>
    <w:rsid w:val="00814209"/>
    <w:rsid w:val="00814229"/>
    <w:rsid w:val="00814408"/>
    <w:rsid w:val="00814519"/>
    <w:rsid w:val="00814881"/>
    <w:rsid w:val="00814AB9"/>
    <w:rsid w:val="0081534E"/>
    <w:rsid w:val="008155BE"/>
    <w:rsid w:val="0081587D"/>
    <w:rsid w:val="00815C60"/>
    <w:rsid w:val="00815CE0"/>
    <w:rsid w:val="00815E26"/>
    <w:rsid w:val="00816239"/>
    <w:rsid w:val="0081628F"/>
    <w:rsid w:val="008164A2"/>
    <w:rsid w:val="008168B8"/>
    <w:rsid w:val="00816B93"/>
    <w:rsid w:val="00816C03"/>
    <w:rsid w:val="00816F6A"/>
    <w:rsid w:val="008172CA"/>
    <w:rsid w:val="0081737C"/>
    <w:rsid w:val="00817585"/>
    <w:rsid w:val="008177F3"/>
    <w:rsid w:val="00820007"/>
    <w:rsid w:val="00820269"/>
    <w:rsid w:val="00820505"/>
    <w:rsid w:val="0082059D"/>
    <w:rsid w:val="0082079D"/>
    <w:rsid w:val="00820943"/>
    <w:rsid w:val="00820A0B"/>
    <w:rsid w:val="00820A65"/>
    <w:rsid w:val="00820A99"/>
    <w:rsid w:val="008212F0"/>
    <w:rsid w:val="008218EA"/>
    <w:rsid w:val="00821A00"/>
    <w:rsid w:val="00821A8E"/>
    <w:rsid w:val="00821F40"/>
    <w:rsid w:val="00822024"/>
    <w:rsid w:val="008223FB"/>
    <w:rsid w:val="00822485"/>
    <w:rsid w:val="00822AC8"/>
    <w:rsid w:val="00822C0F"/>
    <w:rsid w:val="00822FEC"/>
    <w:rsid w:val="0082312E"/>
    <w:rsid w:val="00823179"/>
    <w:rsid w:val="0082336E"/>
    <w:rsid w:val="008237F6"/>
    <w:rsid w:val="00823DBC"/>
    <w:rsid w:val="00823E09"/>
    <w:rsid w:val="00824046"/>
    <w:rsid w:val="00824297"/>
    <w:rsid w:val="00824329"/>
    <w:rsid w:val="0082444C"/>
    <w:rsid w:val="008247F6"/>
    <w:rsid w:val="00824CC1"/>
    <w:rsid w:val="00825335"/>
    <w:rsid w:val="008254B1"/>
    <w:rsid w:val="00825A08"/>
    <w:rsid w:val="00825B31"/>
    <w:rsid w:val="00825CD2"/>
    <w:rsid w:val="00825D2F"/>
    <w:rsid w:val="00825F93"/>
    <w:rsid w:val="0082602C"/>
    <w:rsid w:val="00826236"/>
    <w:rsid w:val="0082630F"/>
    <w:rsid w:val="0082657E"/>
    <w:rsid w:val="0082676B"/>
    <w:rsid w:val="00826A8F"/>
    <w:rsid w:val="00826F47"/>
    <w:rsid w:val="00827113"/>
    <w:rsid w:val="008274B0"/>
    <w:rsid w:val="00827625"/>
    <w:rsid w:val="00827959"/>
    <w:rsid w:val="00827BAF"/>
    <w:rsid w:val="008300A4"/>
    <w:rsid w:val="00830315"/>
    <w:rsid w:val="008305F6"/>
    <w:rsid w:val="00830982"/>
    <w:rsid w:val="00830C50"/>
    <w:rsid w:val="00830EC5"/>
    <w:rsid w:val="00831386"/>
    <w:rsid w:val="00831B44"/>
    <w:rsid w:val="00831C93"/>
    <w:rsid w:val="00831DC6"/>
    <w:rsid w:val="00831DF7"/>
    <w:rsid w:val="00831DF9"/>
    <w:rsid w:val="008321C6"/>
    <w:rsid w:val="008322CD"/>
    <w:rsid w:val="0083244B"/>
    <w:rsid w:val="008326F4"/>
    <w:rsid w:val="00832737"/>
    <w:rsid w:val="00832983"/>
    <w:rsid w:val="00832BC9"/>
    <w:rsid w:val="00832C6C"/>
    <w:rsid w:val="00833660"/>
    <w:rsid w:val="00833C38"/>
    <w:rsid w:val="00833E17"/>
    <w:rsid w:val="00834205"/>
    <w:rsid w:val="00834576"/>
    <w:rsid w:val="0083461B"/>
    <w:rsid w:val="00834626"/>
    <w:rsid w:val="0083499C"/>
    <w:rsid w:val="008349E8"/>
    <w:rsid w:val="008349EE"/>
    <w:rsid w:val="00835354"/>
    <w:rsid w:val="00835679"/>
    <w:rsid w:val="008356FC"/>
    <w:rsid w:val="00835ACB"/>
    <w:rsid w:val="00835DA2"/>
    <w:rsid w:val="00835E26"/>
    <w:rsid w:val="00836689"/>
    <w:rsid w:val="0083729A"/>
    <w:rsid w:val="008375C3"/>
    <w:rsid w:val="008377D4"/>
    <w:rsid w:val="0083787D"/>
    <w:rsid w:val="00837C8A"/>
    <w:rsid w:val="00837E05"/>
    <w:rsid w:val="0084020A"/>
    <w:rsid w:val="00840436"/>
    <w:rsid w:val="00840A6B"/>
    <w:rsid w:val="008413E5"/>
    <w:rsid w:val="00841541"/>
    <w:rsid w:val="00841575"/>
    <w:rsid w:val="008418D8"/>
    <w:rsid w:val="00841A16"/>
    <w:rsid w:val="00841AC7"/>
    <w:rsid w:val="00841DCD"/>
    <w:rsid w:val="00841F2F"/>
    <w:rsid w:val="008422FA"/>
    <w:rsid w:val="00842A0B"/>
    <w:rsid w:val="00842D29"/>
    <w:rsid w:val="00842E07"/>
    <w:rsid w:val="0084307A"/>
    <w:rsid w:val="00843314"/>
    <w:rsid w:val="008433FF"/>
    <w:rsid w:val="00843724"/>
    <w:rsid w:val="0084377A"/>
    <w:rsid w:val="00843C45"/>
    <w:rsid w:val="00843D3A"/>
    <w:rsid w:val="00844338"/>
    <w:rsid w:val="0084483B"/>
    <w:rsid w:val="00844B1D"/>
    <w:rsid w:val="00844EF8"/>
    <w:rsid w:val="008450D7"/>
    <w:rsid w:val="008456BE"/>
    <w:rsid w:val="0084585E"/>
    <w:rsid w:val="00845CFA"/>
    <w:rsid w:val="008460AF"/>
    <w:rsid w:val="00846652"/>
    <w:rsid w:val="00846E81"/>
    <w:rsid w:val="008470C8"/>
    <w:rsid w:val="008473F2"/>
    <w:rsid w:val="0084743F"/>
    <w:rsid w:val="00847958"/>
    <w:rsid w:val="00847CBD"/>
    <w:rsid w:val="008503D7"/>
    <w:rsid w:val="00850F67"/>
    <w:rsid w:val="00851110"/>
    <w:rsid w:val="008511F4"/>
    <w:rsid w:val="00851350"/>
    <w:rsid w:val="00851A80"/>
    <w:rsid w:val="00851B7C"/>
    <w:rsid w:val="0085216C"/>
    <w:rsid w:val="00852314"/>
    <w:rsid w:val="00852599"/>
    <w:rsid w:val="008527EA"/>
    <w:rsid w:val="00852DF0"/>
    <w:rsid w:val="00853460"/>
    <w:rsid w:val="008534BF"/>
    <w:rsid w:val="00853A17"/>
    <w:rsid w:val="00853DD0"/>
    <w:rsid w:val="008541D0"/>
    <w:rsid w:val="008541DC"/>
    <w:rsid w:val="00854543"/>
    <w:rsid w:val="0085460D"/>
    <w:rsid w:val="0085475B"/>
    <w:rsid w:val="0085481F"/>
    <w:rsid w:val="008548B8"/>
    <w:rsid w:val="00854AAE"/>
    <w:rsid w:val="00854D17"/>
    <w:rsid w:val="00854D1F"/>
    <w:rsid w:val="00854FBA"/>
    <w:rsid w:val="00854FF6"/>
    <w:rsid w:val="008551B7"/>
    <w:rsid w:val="00855459"/>
    <w:rsid w:val="0085549E"/>
    <w:rsid w:val="00855561"/>
    <w:rsid w:val="0085580E"/>
    <w:rsid w:val="0085631B"/>
    <w:rsid w:val="00856535"/>
    <w:rsid w:val="00856653"/>
    <w:rsid w:val="0085674B"/>
    <w:rsid w:val="00856F1E"/>
    <w:rsid w:val="00856F53"/>
    <w:rsid w:val="0085734A"/>
    <w:rsid w:val="0085746D"/>
    <w:rsid w:val="008579A8"/>
    <w:rsid w:val="00857D87"/>
    <w:rsid w:val="00857DAC"/>
    <w:rsid w:val="008604C5"/>
    <w:rsid w:val="0086065C"/>
    <w:rsid w:val="00860AE6"/>
    <w:rsid w:val="00860E9C"/>
    <w:rsid w:val="008610D1"/>
    <w:rsid w:val="00861553"/>
    <w:rsid w:val="00861CCA"/>
    <w:rsid w:val="00861DD4"/>
    <w:rsid w:val="00861E97"/>
    <w:rsid w:val="008621B8"/>
    <w:rsid w:val="0086271D"/>
    <w:rsid w:val="00862840"/>
    <w:rsid w:val="00862898"/>
    <w:rsid w:val="008629E4"/>
    <w:rsid w:val="00862C18"/>
    <w:rsid w:val="00862C5F"/>
    <w:rsid w:val="00862F41"/>
    <w:rsid w:val="008631A9"/>
    <w:rsid w:val="00863319"/>
    <w:rsid w:val="008635E3"/>
    <w:rsid w:val="00863770"/>
    <w:rsid w:val="008637D4"/>
    <w:rsid w:val="00863B8D"/>
    <w:rsid w:val="00863D2B"/>
    <w:rsid w:val="00863DE5"/>
    <w:rsid w:val="00864130"/>
    <w:rsid w:val="008642FA"/>
    <w:rsid w:val="00864813"/>
    <w:rsid w:val="00864CB5"/>
    <w:rsid w:val="00864CCA"/>
    <w:rsid w:val="00864DD6"/>
    <w:rsid w:val="00864F92"/>
    <w:rsid w:val="00865009"/>
    <w:rsid w:val="00865039"/>
    <w:rsid w:val="008654A9"/>
    <w:rsid w:val="0086557B"/>
    <w:rsid w:val="0086571A"/>
    <w:rsid w:val="00865DBE"/>
    <w:rsid w:val="00865DF8"/>
    <w:rsid w:val="00866108"/>
    <w:rsid w:val="0086648D"/>
    <w:rsid w:val="008664EA"/>
    <w:rsid w:val="00866E5B"/>
    <w:rsid w:val="0086703E"/>
    <w:rsid w:val="0086730E"/>
    <w:rsid w:val="008674A1"/>
    <w:rsid w:val="0087037A"/>
    <w:rsid w:val="00870561"/>
    <w:rsid w:val="00870A98"/>
    <w:rsid w:val="00870CB9"/>
    <w:rsid w:val="00870F26"/>
    <w:rsid w:val="00871046"/>
    <w:rsid w:val="00871095"/>
    <w:rsid w:val="008710F8"/>
    <w:rsid w:val="0087116F"/>
    <w:rsid w:val="008719A3"/>
    <w:rsid w:val="00871B6E"/>
    <w:rsid w:val="00871BB5"/>
    <w:rsid w:val="00871CB1"/>
    <w:rsid w:val="00871DA7"/>
    <w:rsid w:val="008721A7"/>
    <w:rsid w:val="008728BD"/>
    <w:rsid w:val="00872D46"/>
    <w:rsid w:val="00872DE6"/>
    <w:rsid w:val="00873130"/>
    <w:rsid w:val="008735D6"/>
    <w:rsid w:val="008738BE"/>
    <w:rsid w:val="00873B3E"/>
    <w:rsid w:val="00873B69"/>
    <w:rsid w:val="0087416D"/>
    <w:rsid w:val="008741A2"/>
    <w:rsid w:val="008743D0"/>
    <w:rsid w:val="00874665"/>
    <w:rsid w:val="00874670"/>
    <w:rsid w:val="0087491B"/>
    <w:rsid w:val="00875229"/>
    <w:rsid w:val="008753BF"/>
    <w:rsid w:val="008754BC"/>
    <w:rsid w:val="00875712"/>
    <w:rsid w:val="008757C1"/>
    <w:rsid w:val="00875876"/>
    <w:rsid w:val="00876121"/>
    <w:rsid w:val="008767E7"/>
    <w:rsid w:val="008768C3"/>
    <w:rsid w:val="00877791"/>
    <w:rsid w:val="008777A7"/>
    <w:rsid w:val="008779A8"/>
    <w:rsid w:val="00877B33"/>
    <w:rsid w:val="00877CFB"/>
    <w:rsid w:val="00877D7B"/>
    <w:rsid w:val="00877D8B"/>
    <w:rsid w:val="00880048"/>
    <w:rsid w:val="008800BA"/>
    <w:rsid w:val="00880564"/>
    <w:rsid w:val="008805E7"/>
    <w:rsid w:val="008809C7"/>
    <w:rsid w:val="00880DE5"/>
    <w:rsid w:val="0088116C"/>
    <w:rsid w:val="0088122E"/>
    <w:rsid w:val="00881420"/>
    <w:rsid w:val="00881495"/>
    <w:rsid w:val="0088186F"/>
    <w:rsid w:val="00881F40"/>
    <w:rsid w:val="008829E3"/>
    <w:rsid w:val="008832AF"/>
    <w:rsid w:val="0088357B"/>
    <w:rsid w:val="008838F9"/>
    <w:rsid w:val="00883922"/>
    <w:rsid w:val="00883BAA"/>
    <w:rsid w:val="00883C2A"/>
    <w:rsid w:val="00883D49"/>
    <w:rsid w:val="00883EB0"/>
    <w:rsid w:val="00883F29"/>
    <w:rsid w:val="00883F38"/>
    <w:rsid w:val="0088404D"/>
    <w:rsid w:val="0088457E"/>
    <w:rsid w:val="0088465E"/>
    <w:rsid w:val="0088499E"/>
    <w:rsid w:val="00884A27"/>
    <w:rsid w:val="00884AB6"/>
    <w:rsid w:val="00884C4D"/>
    <w:rsid w:val="00884F5E"/>
    <w:rsid w:val="008859FF"/>
    <w:rsid w:val="00885C39"/>
    <w:rsid w:val="00885F54"/>
    <w:rsid w:val="0088617A"/>
    <w:rsid w:val="0088646B"/>
    <w:rsid w:val="008867FC"/>
    <w:rsid w:val="00886807"/>
    <w:rsid w:val="00886B4B"/>
    <w:rsid w:val="00886CDC"/>
    <w:rsid w:val="00887372"/>
    <w:rsid w:val="0088761B"/>
    <w:rsid w:val="00887637"/>
    <w:rsid w:val="008877F3"/>
    <w:rsid w:val="00887AFD"/>
    <w:rsid w:val="00887B85"/>
    <w:rsid w:val="00890008"/>
    <w:rsid w:val="00890218"/>
    <w:rsid w:val="008903F9"/>
    <w:rsid w:val="008907C9"/>
    <w:rsid w:val="0089082F"/>
    <w:rsid w:val="008908A5"/>
    <w:rsid w:val="00890AA6"/>
    <w:rsid w:val="00890C3B"/>
    <w:rsid w:val="00890FD8"/>
    <w:rsid w:val="0089129A"/>
    <w:rsid w:val="008913CE"/>
    <w:rsid w:val="008913DC"/>
    <w:rsid w:val="008920FA"/>
    <w:rsid w:val="0089239F"/>
    <w:rsid w:val="008925E3"/>
    <w:rsid w:val="00892E10"/>
    <w:rsid w:val="00893445"/>
    <w:rsid w:val="00893542"/>
    <w:rsid w:val="00893712"/>
    <w:rsid w:val="00893892"/>
    <w:rsid w:val="008942AE"/>
    <w:rsid w:val="00894516"/>
    <w:rsid w:val="0089460A"/>
    <w:rsid w:val="00894D1D"/>
    <w:rsid w:val="00894D5B"/>
    <w:rsid w:val="00895023"/>
    <w:rsid w:val="00895036"/>
    <w:rsid w:val="0089532A"/>
    <w:rsid w:val="008956DD"/>
    <w:rsid w:val="00895832"/>
    <w:rsid w:val="00895C5A"/>
    <w:rsid w:val="00895DBA"/>
    <w:rsid w:val="008961A1"/>
    <w:rsid w:val="00896379"/>
    <w:rsid w:val="00896726"/>
    <w:rsid w:val="0089686D"/>
    <w:rsid w:val="00896AC3"/>
    <w:rsid w:val="00896B8B"/>
    <w:rsid w:val="00896C9F"/>
    <w:rsid w:val="008970E0"/>
    <w:rsid w:val="00897570"/>
    <w:rsid w:val="008975C9"/>
    <w:rsid w:val="008976E1"/>
    <w:rsid w:val="008979C6"/>
    <w:rsid w:val="00897B17"/>
    <w:rsid w:val="00897F8A"/>
    <w:rsid w:val="008A00FA"/>
    <w:rsid w:val="008A050D"/>
    <w:rsid w:val="008A06C6"/>
    <w:rsid w:val="008A09AB"/>
    <w:rsid w:val="008A0C3D"/>
    <w:rsid w:val="008A0FC1"/>
    <w:rsid w:val="008A1296"/>
    <w:rsid w:val="008A17F2"/>
    <w:rsid w:val="008A2318"/>
    <w:rsid w:val="008A2364"/>
    <w:rsid w:val="008A2474"/>
    <w:rsid w:val="008A28F1"/>
    <w:rsid w:val="008A28F5"/>
    <w:rsid w:val="008A2E00"/>
    <w:rsid w:val="008A3241"/>
    <w:rsid w:val="008A3A57"/>
    <w:rsid w:val="008A3BFB"/>
    <w:rsid w:val="008A3D22"/>
    <w:rsid w:val="008A40C9"/>
    <w:rsid w:val="008A43F6"/>
    <w:rsid w:val="008A4515"/>
    <w:rsid w:val="008A451B"/>
    <w:rsid w:val="008A45F2"/>
    <w:rsid w:val="008A4D3E"/>
    <w:rsid w:val="008A51AA"/>
    <w:rsid w:val="008A52C8"/>
    <w:rsid w:val="008A541F"/>
    <w:rsid w:val="008A547D"/>
    <w:rsid w:val="008A56D5"/>
    <w:rsid w:val="008A5800"/>
    <w:rsid w:val="008A596B"/>
    <w:rsid w:val="008A598E"/>
    <w:rsid w:val="008A5BCC"/>
    <w:rsid w:val="008A5D44"/>
    <w:rsid w:val="008A5F1E"/>
    <w:rsid w:val="008A607C"/>
    <w:rsid w:val="008A6097"/>
    <w:rsid w:val="008A6201"/>
    <w:rsid w:val="008A6CF0"/>
    <w:rsid w:val="008A70E2"/>
    <w:rsid w:val="008A72E1"/>
    <w:rsid w:val="008A73EF"/>
    <w:rsid w:val="008A75D7"/>
    <w:rsid w:val="008A7A84"/>
    <w:rsid w:val="008A7AF2"/>
    <w:rsid w:val="008A7CC9"/>
    <w:rsid w:val="008B0388"/>
    <w:rsid w:val="008B0AB1"/>
    <w:rsid w:val="008B0C57"/>
    <w:rsid w:val="008B0DF7"/>
    <w:rsid w:val="008B0F2F"/>
    <w:rsid w:val="008B145C"/>
    <w:rsid w:val="008B187F"/>
    <w:rsid w:val="008B1AD5"/>
    <w:rsid w:val="008B1DD4"/>
    <w:rsid w:val="008B1E7F"/>
    <w:rsid w:val="008B1FC4"/>
    <w:rsid w:val="008B2345"/>
    <w:rsid w:val="008B2BE3"/>
    <w:rsid w:val="008B33A9"/>
    <w:rsid w:val="008B358C"/>
    <w:rsid w:val="008B379C"/>
    <w:rsid w:val="008B37E4"/>
    <w:rsid w:val="008B3C3B"/>
    <w:rsid w:val="008B3C3C"/>
    <w:rsid w:val="008B3CF7"/>
    <w:rsid w:val="008B4073"/>
    <w:rsid w:val="008B4590"/>
    <w:rsid w:val="008B46BC"/>
    <w:rsid w:val="008B48A9"/>
    <w:rsid w:val="008B4AF4"/>
    <w:rsid w:val="008B4BEE"/>
    <w:rsid w:val="008B4C70"/>
    <w:rsid w:val="008B4D77"/>
    <w:rsid w:val="008B513E"/>
    <w:rsid w:val="008B51C5"/>
    <w:rsid w:val="008B51CA"/>
    <w:rsid w:val="008B5379"/>
    <w:rsid w:val="008B5533"/>
    <w:rsid w:val="008B59AC"/>
    <w:rsid w:val="008B5CE2"/>
    <w:rsid w:val="008B5EC6"/>
    <w:rsid w:val="008B61D1"/>
    <w:rsid w:val="008B6689"/>
    <w:rsid w:val="008B679D"/>
    <w:rsid w:val="008B67FA"/>
    <w:rsid w:val="008B6916"/>
    <w:rsid w:val="008B6ADD"/>
    <w:rsid w:val="008B6E98"/>
    <w:rsid w:val="008B6FA7"/>
    <w:rsid w:val="008B7005"/>
    <w:rsid w:val="008B71E2"/>
    <w:rsid w:val="008B75F3"/>
    <w:rsid w:val="008B7DB2"/>
    <w:rsid w:val="008B7FF1"/>
    <w:rsid w:val="008C02D2"/>
    <w:rsid w:val="008C02FD"/>
    <w:rsid w:val="008C05DD"/>
    <w:rsid w:val="008C09FE"/>
    <w:rsid w:val="008C0CDC"/>
    <w:rsid w:val="008C0E37"/>
    <w:rsid w:val="008C12D4"/>
    <w:rsid w:val="008C1782"/>
    <w:rsid w:val="008C184C"/>
    <w:rsid w:val="008C18E9"/>
    <w:rsid w:val="008C1A65"/>
    <w:rsid w:val="008C1D62"/>
    <w:rsid w:val="008C21B3"/>
    <w:rsid w:val="008C2E44"/>
    <w:rsid w:val="008C312A"/>
    <w:rsid w:val="008C335A"/>
    <w:rsid w:val="008C36ED"/>
    <w:rsid w:val="008C3962"/>
    <w:rsid w:val="008C3A34"/>
    <w:rsid w:val="008C3B7E"/>
    <w:rsid w:val="008C4145"/>
    <w:rsid w:val="008C46F3"/>
    <w:rsid w:val="008C4997"/>
    <w:rsid w:val="008C4BD5"/>
    <w:rsid w:val="008C4C0F"/>
    <w:rsid w:val="008C4DAC"/>
    <w:rsid w:val="008C4E30"/>
    <w:rsid w:val="008C4F53"/>
    <w:rsid w:val="008C4F55"/>
    <w:rsid w:val="008C5070"/>
    <w:rsid w:val="008C5095"/>
    <w:rsid w:val="008C521D"/>
    <w:rsid w:val="008C57FC"/>
    <w:rsid w:val="008C592E"/>
    <w:rsid w:val="008C5AB3"/>
    <w:rsid w:val="008C5CDF"/>
    <w:rsid w:val="008C6001"/>
    <w:rsid w:val="008C61C9"/>
    <w:rsid w:val="008C6497"/>
    <w:rsid w:val="008C6518"/>
    <w:rsid w:val="008C66A4"/>
    <w:rsid w:val="008C69C0"/>
    <w:rsid w:val="008C6A45"/>
    <w:rsid w:val="008C700D"/>
    <w:rsid w:val="008C788D"/>
    <w:rsid w:val="008C79E7"/>
    <w:rsid w:val="008C7B6D"/>
    <w:rsid w:val="008D019D"/>
    <w:rsid w:val="008D029C"/>
    <w:rsid w:val="008D02F3"/>
    <w:rsid w:val="008D0455"/>
    <w:rsid w:val="008D0759"/>
    <w:rsid w:val="008D0781"/>
    <w:rsid w:val="008D07D6"/>
    <w:rsid w:val="008D0C1C"/>
    <w:rsid w:val="008D0F8F"/>
    <w:rsid w:val="008D125D"/>
    <w:rsid w:val="008D1305"/>
    <w:rsid w:val="008D164F"/>
    <w:rsid w:val="008D169D"/>
    <w:rsid w:val="008D1D7A"/>
    <w:rsid w:val="008D33CA"/>
    <w:rsid w:val="008D3692"/>
    <w:rsid w:val="008D3706"/>
    <w:rsid w:val="008D37D7"/>
    <w:rsid w:val="008D38FF"/>
    <w:rsid w:val="008D3934"/>
    <w:rsid w:val="008D39AE"/>
    <w:rsid w:val="008D3A62"/>
    <w:rsid w:val="008D458C"/>
    <w:rsid w:val="008D4C4D"/>
    <w:rsid w:val="008D4D19"/>
    <w:rsid w:val="008D4DA5"/>
    <w:rsid w:val="008D4DAE"/>
    <w:rsid w:val="008D5F29"/>
    <w:rsid w:val="008D5F59"/>
    <w:rsid w:val="008D5F98"/>
    <w:rsid w:val="008D628A"/>
    <w:rsid w:val="008D64F8"/>
    <w:rsid w:val="008D67B7"/>
    <w:rsid w:val="008D6965"/>
    <w:rsid w:val="008D6EC9"/>
    <w:rsid w:val="008D7025"/>
    <w:rsid w:val="008D72D5"/>
    <w:rsid w:val="008D7A26"/>
    <w:rsid w:val="008D7B5C"/>
    <w:rsid w:val="008E0115"/>
    <w:rsid w:val="008E0400"/>
    <w:rsid w:val="008E0510"/>
    <w:rsid w:val="008E0785"/>
    <w:rsid w:val="008E08C5"/>
    <w:rsid w:val="008E09DB"/>
    <w:rsid w:val="008E0B5F"/>
    <w:rsid w:val="008E0C2E"/>
    <w:rsid w:val="008E0C4B"/>
    <w:rsid w:val="008E13FD"/>
    <w:rsid w:val="008E1A79"/>
    <w:rsid w:val="008E1A7F"/>
    <w:rsid w:val="008E1D41"/>
    <w:rsid w:val="008E1F60"/>
    <w:rsid w:val="008E2097"/>
    <w:rsid w:val="008E20EA"/>
    <w:rsid w:val="008E2178"/>
    <w:rsid w:val="008E257C"/>
    <w:rsid w:val="008E25C8"/>
    <w:rsid w:val="008E2862"/>
    <w:rsid w:val="008E2908"/>
    <w:rsid w:val="008E2FFC"/>
    <w:rsid w:val="008E3168"/>
    <w:rsid w:val="008E31E1"/>
    <w:rsid w:val="008E3212"/>
    <w:rsid w:val="008E3471"/>
    <w:rsid w:val="008E361C"/>
    <w:rsid w:val="008E36BD"/>
    <w:rsid w:val="008E3932"/>
    <w:rsid w:val="008E3A8B"/>
    <w:rsid w:val="008E3FCA"/>
    <w:rsid w:val="008E455E"/>
    <w:rsid w:val="008E4B85"/>
    <w:rsid w:val="008E4F2C"/>
    <w:rsid w:val="008E54D9"/>
    <w:rsid w:val="008E5755"/>
    <w:rsid w:val="008E5D03"/>
    <w:rsid w:val="008E633A"/>
    <w:rsid w:val="008E6450"/>
    <w:rsid w:val="008E67F8"/>
    <w:rsid w:val="008E681F"/>
    <w:rsid w:val="008E69B8"/>
    <w:rsid w:val="008E7480"/>
    <w:rsid w:val="008E7659"/>
    <w:rsid w:val="008E7666"/>
    <w:rsid w:val="008E792C"/>
    <w:rsid w:val="008E7BF7"/>
    <w:rsid w:val="008E7E55"/>
    <w:rsid w:val="008F00C2"/>
    <w:rsid w:val="008F01A6"/>
    <w:rsid w:val="008F07A2"/>
    <w:rsid w:val="008F08F5"/>
    <w:rsid w:val="008F0A06"/>
    <w:rsid w:val="008F0A20"/>
    <w:rsid w:val="008F0CC0"/>
    <w:rsid w:val="008F0D62"/>
    <w:rsid w:val="008F150E"/>
    <w:rsid w:val="008F17F2"/>
    <w:rsid w:val="008F1D7C"/>
    <w:rsid w:val="008F1E90"/>
    <w:rsid w:val="008F231D"/>
    <w:rsid w:val="008F23AA"/>
    <w:rsid w:val="008F26C0"/>
    <w:rsid w:val="008F3192"/>
    <w:rsid w:val="008F3335"/>
    <w:rsid w:val="008F3423"/>
    <w:rsid w:val="008F367B"/>
    <w:rsid w:val="008F3764"/>
    <w:rsid w:val="008F3BFC"/>
    <w:rsid w:val="008F3CB4"/>
    <w:rsid w:val="008F3FE2"/>
    <w:rsid w:val="008F4098"/>
    <w:rsid w:val="008F409A"/>
    <w:rsid w:val="008F42D8"/>
    <w:rsid w:val="008F42EC"/>
    <w:rsid w:val="008F4957"/>
    <w:rsid w:val="008F4C91"/>
    <w:rsid w:val="008F4F99"/>
    <w:rsid w:val="008F526D"/>
    <w:rsid w:val="008F554B"/>
    <w:rsid w:val="008F55C1"/>
    <w:rsid w:val="008F5632"/>
    <w:rsid w:val="008F572E"/>
    <w:rsid w:val="008F5AD0"/>
    <w:rsid w:val="008F5DDD"/>
    <w:rsid w:val="008F611A"/>
    <w:rsid w:val="008F616A"/>
    <w:rsid w:val="008F63BB"/>
    <w:rsid w:val="008F64B3"/>
    <w:rsid w:val="008F656A"/>
    <w:rsid w:val="008F657A"/>
    <w:rsid w:val="008F7188"/>
    <w:rsid w:val="008F731A"/>
    <w:rsid w:val="008F744B"/>
    <w:rsid w:val="008F749E"/>
    <w:rsid w:val="008F74A6"/>
    <w:rsid w:val="008F75A7"/>
    <w:rsid w:val="008F778A"/>
    <w:rsid w:val="008F7A83"/>
    <w:rsid w:val="008F7B11"/>
    <w:rsid w:val="008F7CB0"/>
    <w:rsid w:val="009004C9"/>
    <w:rsid w:val="009006E7"/>
    <w:rsid w:val="00900C3A"/>
    <w:rsid w:val="00900E8C"/>
    <w:rsid w:val="00901113"/>
    <w:rsid w:val="00901169"/>
    <w:rsid w:val="00901352"/>
    <w:rsid w:val="00901AB5"/>
    <w:rsid w:val="00901FB1"/>
    <w:rsid w:val="00901FE8"/>
    <w:rsid w:val="00901FF8"/>
    <w:rsid w:val="00902002"/>
    <w:rsid w:val="009020FD"/>
    <w:rsid w:val="0090256A"/>
    <w:rsid w:val="00902619"/>
    <w:rsid w:val="0090298A"/>
    <w:rsid w:val="00902D52"/>
    <w:rsid w:val="00903408"/>
    <w:rsid w:val="00903416"/>
    <w:rsid w:val="00903507"/>
    <w:rsid w:val="00903836"/>
    <w:rsid w:val="00903A32"/>
    <w:rsid w:val="00903E4C"/>
    <w:rsid w:val="009040E2"/>
    <w:rsid w:val="009043E9"/>
    <w:rsid w:val="009043EA"/>
    <w:rsid w:val="009044EB"/>
    <w:rsid w:val="00904B66"/>
    <w:rsid w:val="00905012"/>
    <w:rsid w:val="009052C0"/>
    <w:rsid w:val="00905348"/>
    <w:rsid w:val="00905357"/>
    <w:rsid w:val="00905401"/>
    <w:rsid w:val="00905543"/>
    <w:rsid w:val="009055FD"/>
    <w:rsid w:val="00905613"/>
    <w:rsid w:val="00905861"/>
    <w:rsid w:val="009059B6"/>
    <w:rsid w:val="00905A57"/>
    <w:rsid w:val="00905FD3"/>
    <w:rsid w:val="0090626A"/>
    <w:rsid w:val="00906469"/>
    <w:rsid w:val="009065B6"/>
    <w:rsid w:val="00906942"/>
    <w:rsid w:val="00906DF3"/>
    <w:rsid w:val="00906F1B"/>
    <w:rsid w:val="00906FC8"/>
    <w:rsid w:val="00907038"/>
    <w:rsid w:val="0090728A"/>
    <w:rsid w:val="0090734F"/>
    <w:rsid w:val="0090736F"/>
    <w:rsid w:val="0090744F"/>
    <w:rsid w:val="009074DA"/>
    <w:rsid w:val="00907822"/>
    <w:rsid w:val="00907C27"/>
    <w:rsid w:val="00907E3C"/>
    <w:rsid w:val="009100F8"/>
    <w:rsid w:val="0091017A"/>
    <w:rsid w:val="009105A7"/>
    <w:rsid w:val="00910AB1"/>
    <w:rsid w:val="00910ABC"/>
    <w:rsid w:val="009116CE"/>
    <w:rsid w:val="009117B6"/>
    <w:rsid w:val="00911950"/>
    <w:rsid w:val="0091275A"/>
    <w:rsid w:val="00912782"/>
    <w:rsid w:val="00912C29"/>
    <w:rsid w:val="009132FD"/>
    <w:rsid w:val="00913461"/>
    <w:rsid w:val="00913524"/>
    <w:rsid w:val="00913943"/>
    <w:rsid w:val="00913DA4"/>
    <w:rsid w:val="00913EEC"/>
    <w:rsid w:val="009143B1"/>
    <w:rsid w:val="00914496"/>
    <w:rsid w:val="009148AC"/>
    <w:rsid w:val="0091524E"/>
    <w:rsid w:val="00915770"/>
    <w:rsid w:val="0091588A"/>
    <w:rsid w:val="00915E0B"/>
    <w:rsid w:val="0091615B"/>
    <w:rsid w:val="00916366"/>
    <w:rsid w:val="009164F6"/>
    <w:rsid w:val="009168DA"/>
    <w:rsid w:val="00916C10"/>
    <w:rsid w:val="00916F1B"/>
    <w:rsid w:val="00917333"/>
    <w:rsid w:val="0091741D"/>
    <w:rsid w:val="009177A1"/>
    <w:rsid w:val="0091780A"/>
    <w:rsid w:val="00917B8A"/>
    <w:rsid w:val="00920085"/>
    <w:rsid w:val="009202D8"/>
    <w:rsid w:val="0092077A"/>
    <w:rsid w:val="00920CDF"/>
    <w:rsid w:val="00920D14"/>
    <w:rsid w:val="00920DD9"/>
    <w:rsid w:val="00921341"/>
    <w:rsid w:val="00921348"/>
    <w:rsid w:val="00921545"/>
    <w:rsid w:val="00921D3E"/>
    <w:rsid w:val="00921FA2"/>
    <w:rsid w:val="00922231"/>
    <w:rsid w:val="0092236E"/>
    <w:rsid w:val="009224D5"/>
    <w:rsid w:val="0092268D"/>
    <w:rsid w:val="00922B35"/>
    <w:rsid w:val="00922BD9"/>
    <w:rsid w:val="00922EDA"/>
    <w:rsid w:val="00923452"/>
    <w:rsid w:val="009237AF"/>
    <w:rsid w:val="00923C01"/>
    <w:rsid w:val="00924259"/>
    <w:rsid w:val="00924576"/>
    <w:rsid w:val="00924781"/>
    <w:rsid w:val="00924853"/>
    <w:rsid w:val="00924898"/>
    <w:rsid w:val="00924E1A"/>
    <w:rsid w:val="0092534F"/>
    <w:rsid w:val="00925807"/>
    <w:rsid w:val="00925923"/>
    <w:rsid w:val="00925EE7"/>
    <w:rsid w:val="00926040"/>
    <w:rsid w:val="009266EE"/>
    <w:rsid w:val="00926866"/>
    <w:rsid w:val="00926D69"/>
    <w:rsid w:val="0092702F"/>
    <w:rsid w:val="0092744D"/>
    <w:rsid w:val="0092759C"/>
    <w:rsid w:val="0092774B"/>
    <w:rsid w:val="009277A0"/>
    <w:rsid w:val="00930177"/>
    <w:rsid w:val="00930383"/>
    <w:rsid w:val="00930637"/>
    <w:rsid w:val="00930A35"/>
    <w:rsid w:val="00930A84"/>
    <w:rsid w:val="00930BD6"/>
    <w:rsid w:val="00930C96"/>
    <w:rsid w:val="009312EE"/>
    <w:rsid w:val="0093179A"/>
    <w:rsid w:val="00931ABD"/>
    <w:rsid w:val="00931EA5"/>
    <w:rsid w:val="00931F50"/>
    <w:rsid w:val="009324DD"/>
    <w:rsid w:val="009326CD"/>
    <w:rsid w:val="00932A9E"/>
    <w:rsid w:val="00932AD8"/>
    <w:rsid w:val="00932E20"/>
    <w:rsid w:val="00933661"/>
    <w:rsid w:val="00933682"/>
    <w:rsid w:val="009338B4"/>
    <w:rsid w:val="00933FBE"/>
    <w:rsid w:val="00934416"/>
    <w:rsid w:val="00934625"/>
    <w:rsid w:val="00935017"/>
    <w:rsid w:val="0093501F"/>
    <w:rsid w:val="009350C9"/>
    <w:rsid w:val="0093519D"/>
    <w:rsid w:val="00935296"/>
    <w:rsid w:val="0093558F"/>
    <w:rsid w:val="00935AB0"/>
    <w:rsid w:val="009361C8"/>
    <w:rsid w:val="0093630B"/>
    <w:rsid w:val="0093639F"/>
    <w:rsid w:val="009365D3"/>
    <w:rsid w:val="00936946"/>
    <w:rsid w:val="00936B69"/>
    <w:rsid w:val="00936CE6"/>
    <w:rsid w:val="00936CEF"/>
    <w:rsid w:val="0093745A"/>
    <w:rsid w:val="0093751F"/>
    <w:rsid w:val="00937842"/>
    <w:rsid w:val="00937A60"/>
    <w:rsid w:val="00937AFD"/>
    <w:rsid w:val="00937C1A"/>
    <w:rsid w:val="00937D0F"/>
    <w:rsid w:val="009401C0"/>
    <w:rsid w:val="00940276"/>
    <w:rsid w:val="009403AA"/>
    <w:rsid w:val="00941204"/>
    <w:rsid w:val="009416DC"/>
    <w:rsid w:val="00941C26"/>
    <w:rsid w:val="00941C9C"/>
    <w:rsid w:val="00941EC9"/>
    <w:rsid w:val="00941FFC"/>
    <w:rsid w:val="0094208F"/>
    <w:rsid w:val="00942107"/>
    <w:rsid w:val="009426C1"/>
    <w:rsid w:val="00942778"/>
    <w:rsid w:val="009429F5"/>
    <w:rsid w:val="00942DC2"/>
    <w:rsid w:val="0094306B"/>
    <w:rsid w:val="00943184"/>
    <w:rsid w:val="00943342"/>
    <w:rsid w:val="00943478"/>
    <w:rsid w:val="009434AD"/>
    <w:rsid w:val="0094359F"/>
    <w:rsid w:val="00943649"/>
    <w:rsid w:val="00943895"/>
    <w:rsid w:val="009439D3"/>
    <w:rsid w:val="00943B87"/>
    <w:rsid w:val="00944452"/>
    <w:rsid w:val="00944499"/>
    <w:rsid w:val="009446A4"/>
    <w:rsid w:val="00944755"/>
    <w:rsid w:val="009448D3"/>
    <w:rsid w:val="00944BA3"/>
    <w:rsid w:val="00944D53"/>
    <w:rsid w:val="00944E73"/>
    <w:rsid w:val="00945263"/>
    <w:rsid w:val="009452B2"/>
    <w:rsid w:val="0094540E"/>
    <w:rsid w:val="00945639"/>
    <w:rsid w:val="009456C9"/>
    <w:rsid w:val="0094585C"/>
    <w:rsid w:val="00945C99"/>
    <w:rsid w:val="00945EA3"/>
    <w:rsid w:val="00945FD6"/>
    <w:rsid w:val="009461D2"/>
    <w:rsid w:val="0094641F"/>
    <w:rsid w:val="00947135"/>
    <w:rsid w:val="009472BE"/>
    <w:rsid w:val="00947532"/>
    <w:rsid w:val="009477B0"/>
    <w:rsid w:val="009500D9"/>
    <w:rsid w:val="009501A3"/>
    <w:rsid w:val="00950241"/>
    <w:rsid w:val="009505CA"/>
    <w:rsid w:val="00950C56"/>
    <w:rsid w:val="009511F6"/>
    <w:rsid w:val="0095159D"/>
    <w:rsid w:val="00951628"/>
    <w:rsid w:val="00951B2D"/>
    <w:rsid w:val="00951C5D"/>
    <w:rsid w:val="00951CC3"/>
    <w:rsid w:val="009522B5"/>
    <w:rsid w:val="009526B1"/>
    <w:rsid w:val="00952853"/>
    <w:rsid w:val="0095287F"/>
    <w:rsid w:val="00952933"/>
    <w:rsid w:val="00952DC1"/>
    <w:rsid w:val="00952E4B"/>
    <w:rsid w:val="00952F60"/>
    <w:rsid w:val="0095302C"/>
    <w:rsid w:val="009531FC"/>
    <w:rsid w:val="0095358D"/>
    <w:rsid w:val="00953791"/>
    <w:rsid w:val="0095417F"/>
    <w:rsid w:val="00954205"/>
    <w:rsid w:val="009542BF"/>
    <w:rsid w:val="00954AB5"/>
    <w:rsid w:val="00954CA8"/>
    <w:rsid w:val="00954FA5"/>
    <w:rsid w:val="00955139"/>
    <w:rsid w:val="009553B0"/>
    <w:rsid w:val="009555EC"/>
    <w:rsid w:val="00955697"/>
    <w:rsid w:val="00955906"/>
    <w:rsid w:val="00955BA8"/>
    <w:rsid w:val="00955C88"/>
    <w:rsid w:val="00955D7B"/>
    <w:rsid w:val="0095625B"/>
    <w:rsid w:val="009564AD"/>
    <w:rsid w:val="00956543"/>
    <w:rsid w:val="0095684C"/>
    <w:rsid w:val="00956B03"/>
    <w:rsid w:val="00956CC8"/>
    <w:rsid w:val="00957B0D"/>
    <w:rsid w:val="00960052"/>
    <w:rsid w:val="00960228"/>
    <w:rsid w:val="00960327"/>
    <w:rsid w:val="00960544"/>
    <w:rsid w:val="0096070B"/>
    <w:rsid w:val="00960AAB"/>
    <w:rsid w:val="00960C64"/>
    <w:rsid w:val="00960D21"/>
    <w:rsid w:val="00960DB3"/>
    <w:rsid w:val="0096110F"/>
    <w:rsid w:val="00961148"/>
    <w:rsid w:val="009613D9"/>
    <w:rsid w:val="0096150B"/>
    <w:rsid w:val="00961D52"/>
    <w:rsid w:val="00962283"/>
    <w:rsid w:val="00962465"/>
    <w:rsid w:val="009625DE"/>
    <w:rsid w:val="00962877"/>
    <w:rsid w:val="00962A66"/>
    <w:rsid w:val="00962DC7"/>
    <w:rsid w:val="0096304D"/>
    <w:rsid w:val="009635C5"/>
    <w:rsid w:val="00963642"/>
    <w:rsid w:val="00963685"/>
    <w:rsid w:val="0096393B"/>
    <w:rsid w:val="00963AF9"/>
    <w:rsid w:val="00963B46"/>
    <w:rsid w:val="00963C9F"/>
    <w:rsid w:val="00964078"/>
    <w:rsid w:val="0096407C"/>
    <w:rsid w:val="009640E3"/>
    <w:rsid w:val="00964A0D"/>
    <w:rsid w:val="00964C5E"/>
    <w:rsid w:val="00964ED3"/>
    <w:rsid w:val="00964F43"/>
    <w:rsid w:val="0096505C"/>
    <w:rsid w:val="009650C7"/>
    <w:rsid w:val="00965716"/>
    <w:rsid w:val="00965C95"/>
    <w:rsid w:val="0096607F"/>
    <w:rsid w:val="0096646B"/>
    <w:rsid w:val="0096653A"/>
    <w:rsid w:val="00966639"/>
    <w:rsid w:val="00966698"/>
    <w:rsid w:val="0096691B"/>
    <w:rsid w:val="00966988"/>
    <w:rsid w:val="00966AE2"/>
    <w:rsid w:val="00966BC4"/>
    <w:rsid w:val="00966F3F"/>
    <w:rsid w:val="00966F57"/>
    <w:rsid w:val="00966FF5"/>
    <w:rsid w:val="009672EC"/>
    <w:rsid w:val="009675C9"/>
    <w:rsid w:val="00967B16"/>
    <w:rsid w:val="00967D24"/>
    <w:rsid w:val="00967DF3"/>
    <w:rsid w:val="009702F1"/>
    <w:rsid w:val="0097055C"/>
    <w:rsid w:val="00970902"/>
    <w:rsid w:val="00970B0A"/>
    <w:rsid w:val="00970C14"/>
    <w:rsid w:val="00970E9E"/>
    <w:rsid w:val="0097125E"/>
    <w:rsid w:val="0097144B"/>
    <w:rsid w:val="00971455"/>
    <w:rsid w:val="009715F9"/>
    <w:rsid w:val="0097165A"/>
    <w:rsid w:val="0097166E"/>
    <w:rsid w:val="00971713"/>
    <w:rsid w:val="00971EE3"/>
    <w:rsid w:val="009721F8"/>
    <w:rsid w:val="0097258E"/>
    <w:rsid w:val="00972983"/>
    <w:rsid w:val="009729E2"/>
    <w:rsid w:val="00972DC1"/>
    <w:rsid w:val="00973095"/>
    <w:rsid w:val="00973586"/>
    <w:rsid w:val="00974020"/>
    <w:rsid w:val="009748C4"/>
    <w:rsid w:val="00974E4A"/>
    <w:rsid w:val="00974FC5"/>
    <w:rsid w:val="00975303"/>
    <w:rsid w:val="00975471"/>
    <w:rsid w:val="00975988"/>
    <w:rsid w:val="00975AD0"/>
    <w:rsid w:val="00975C7F"/>
    <w:rsid w:val="00975E0D"/>
    <w:rsid w:val="00975E81"/>
    <w:rsid w:val="009764BD"/>
    <w:rsid w:val="00976564"/>
    <w:rsid w:val="00976F5A"/>
    <w:rsid w:val="00977E39"/>
    <w:rsid w:val="00980262"/>
    <w:rsid w:val="009805E1"/>
    <w:rsid w:val="00980600"/>
    <w:rsid w:val="009809FD"/>
    <w:rsid w:val="00980DD1"/>
    <w:rsid w:val="00980E8A"/>
    <w:rsid w:val="0098100D"/>
    <w:rsid w:val="00981111"/>
    <w:rsid w:val="00981521"/>
    <w:rsid w:val="0098158D"/>
    <w:rsid w:val="0098178C"/>
    <w:rsid w:val="00981E24"/>
    <w:rsid w:val="009822F7"/>
    <w:rsid w:val="00982404"/>
    <w:rsid w:val="0098260C"/>
    <w:rsid w:val="009826CF"/>
    <w:rsid w:val="00982911"/>
    <w:rsid w:val="009829C0"/>
    <w:rsid w:val="00982BB1"/>
    <w:rsid w:val="00982C0A"/>
    <w:rsid w:val="00982D21"/>
    <w:rsid w:val="00982EA9"/>
    <w:rsid w:val="00982F39"/>
    <w:rsid w:val="00982F4F"/>
    <w:rsid w:val="00982F6F"/>
    <w:rsid w:val="00983502"/>
    <w:rsid w:val="00983B9E"/>
    <w:rsid w:val="009841E1"/>
    <w:rsid w:val="009846F0"/>
    <w:rsid w:val="0098494F"/>
    <w:rsid w:val="00984BC5"/>
    <w:rsid w:val="00984DD3"/>
    <w:rsid w:val="00984E16"/>
    <w:rsid w:val="00984FC1"/>
    <w:rsid w:val="009851FF"/>
    <w:rsid w:val="00985258"/>
    <w:rsid w:val="00985618"/>
    <w:rsid w:val="009857AB"/>
    <w:rsid w:val="00985CAE"/>
    <w:rsid w:val="00985D3A"/>
    <w:rsid w:val="00985E13"/>
    <w:rsid w:val="0098630A"/>
    <w:rsid w:val="009865DA"/>
    <w:rsid w:val="009868FA"/>
    <w:rsid w:val="00986F54"/>
    <w:rsid w:val="00987605"/>
    <w:rsid w:val="0098789B"/>
    <w:rsid w:val="0099042B"/>
    <w:rsid w:val="009904E5"/>
    <w:rsid w:val="009905D7"/>
    <w:rsid w:val="00990848"/>
    <w:rsid w:val="009908A8"/>
    <w:rsid w:val="00990DED"/>
    <w:rsid w:val="00990E8B"/>
    <w:rsid w:val="00990F1B"/>
    <w:rsid w:val="00991188"/>
    <w:rsid w:val="00991765"/>
    <w:rsid w:val="009918E7"/>
    <w:rsid w:val="00991D6F"/>
    <w:rsid w:val="00991D9E"/>
    <w:rsid w:val="00992154"/>
    <w:rsid w:val="009924B2"/>
    <w:rsid w:val="00992C48"/>
    <w:rsid w:val="00992FCB"/>
    <w:rsid w:val="0099310C"/>
    <w:rsid w:val="00993685"/>
    <w:rsid w:val="00993992"/>
    <w:rsid w:val="00994FC8"/>
    <w:rsid w:val="00995007"/>
    <w:rsid w:val="0099524C"/>
    <w:rsid w:val="00995320"/>
    <w:rsid w:val="00995456"/>
    <w:rsid w:val="00995943"/>
    <w:rsid w:val="00995961"/>
    <w:rsid w:val="00995CEF"/>
    <w:rsid w:val="009964B1"/>
    <w:rsid w:val="0099656E"/>
    <w:rsid w:val="009969B2"/>
    <w:rsid w:val="00996BE6"/>
    <w:rsid w:val="00996D8B"/>
    <w:rsid w:val="009979A9"/>
    <w:rsid w:val="009979F9"/>
    <w:rsid w:val="00997F13"/>
    <w:rsid w:val="00997F42"/>
    <w:rsid w:val="009A036E"/>
    <w:rsid w:val="009A04B5"/>
    <w:rsid w:val="009A1ED0"/>
    <w:rsid w:val="009A20BB"/>
    <w:rsid w:val="009A2407"/>
    <w:rsid w:val="009A2732"/>
    <w:rsid w:val="009A27AD"/>
    <w:rsid w:val="009A2A6C"/>
    <w:rsid w:val="009A2C7C"/>
    <w:rsid w:val="009A3BB3"/>
    <w:rsid w:val="009A4B82"/>
    <w:rsid w:val="009A4D72"/>
    <w:rsid w:val="009A5432"/>
    <w:rsid w:val="009A56D0"/>
    <w:rsid w:val="009A5774"/>
    <w:rsid w:val="009A57EA"/>
    <w:rsid w:val="009A57F9"/>
    <w:rsid w:val="009A5845"/>
    <w:rsid w:val="009A596D"/>
    <w:rsid w:val="009A5CA9"/>
    <w:rsid w:val="009A5CC1"/>
    <w:rsid w:val="009A5DF7"/>
    <w:rsid w:val="009A62AA"/>
    <w:rsid w:val="009A64B8"/>
    <w:rsid w:val="009A661F"/>
    <w:rsid w:val="009A6685"/>
    <w:rsid w:val="009A6738"/>
    <w:rsid w:val="009A687E"/>
    <w:rsid w:val="009A6A5D"/>
    <w:rsid w:val="009A7A09"/>
    <w:rsid w:val="009A7CE2"/>
    <w:rsid w:val="009A7DD8"/>
    <w:rsid w:val="009B056A"/>
    <w:rsid w:val="009B0896"/>
    <w:rsid w:val="009B09E1"/>
    <w:rsid w:val="009B0BE6"/>
    <w:rsid w:val="009B0DA5"/>
    <w:rsid w:val="009B107E"/>
    <w:rsid w:val="009B1133"/>
    <w:rsid w:val="009B11C3"/>
    <w:rsid w:val="009B139C"/>
    <w:rsid w:val="009B149C"/>
    <w:rsid w:val="009B1501"/>
    <w:rsid w:val="009B170B"/>
    <w:rsid w:val="009B171C"/>
    <w:rsid w:val="009B187C"/>
    <w:rsid w:val="009B1941"/>
    <w:rsid w:val="009B1ED7"/>
    <w:rsid w:val="009B210F"/>
    <w:rsid w:val="009B21D1"/>
    <w:rsid w:val="009B255E"/>
    <w:rsid w:val="009B264A"/>
    <w:rsid w:val="009B2658"/>
    <w:rsid w:val="009B2931"/>
    <w:rsid w:val="009B2B1B"/>
    <w:rsid w:val="009B2C19"/>
    <w:rsid w:val="009B2DC0"/>
    <w:rsid w:val="009B350E"/>
    <w:rsid w:val="009B36B1"/>
    <w:rsid w:val="009B40F5"/>
    <w:rsid w:val="009B44FF"/>
    <w:rsid w:val="009B4684"/>
    <w:rsid w:val="009B471B"/>
    <w:rsid w:val="009B473C"/>
    <w:rsid w:val="009B4CF1"/>
    <w:rsid w:val="009B5249"/>
    <w:rsid w:val="009B53F3"/>
    <w:rsid w:val="009B55A8"/>
    <w:rsid w:val="009B580F"/>
    <w:rsid w:val="009B59F5"/>
    <w:rsid w:val="009B5B93"/>
    <w:rsid w:val="009B5FA6"/>
    <w:rsid w:val="009B6204"/>
    <w:rsid w:val="009B6434"/>
    <w:rsid w:val="009B65D6"/>
    <w:rsid w:val="009B66A8"/>
    <w:rsid w:val="009B67A2"/>
    <w:rsid w:val="009B680C"/>
    <w:rsid w:val="009B6A30"/>
    <w:rsid w:val="009B6AA8"/>
    <w:rsid w:val="009B6DB5"/>
    <w:rsid w:val="009B7183"/>
    <w:rsid w:val="009B7372"/>
    <w:rsid w:val="009B749A"/>
    <w:rsid w:val="009B7681"/>
    <w:rsid w:val="009B78FA"/>
    <w:rsid w:val="009B7B8F"/>
    <w:rsid w:val="009B7DC5"/>
    <w:rsid w:val="009B7F06"/>
    <w:rsid w:val="009C0024"/>
    <w:rsid w:val="009C02E6"/>
    <w:rsid w:val="009C0432"/>
    <w:rsid w:val="009C0523"/>
    <w:rsid w:val="009C0BAB"/>
    <w:rsid w:val="009C0E50"/>
    <w:rsid w:val="009C1021"/>
    <w:rsid w:val="009C1035"/>
    <w:rsid w:val="009C1219"/>
    <w:rsid w:val="009C12D9"/>
    <w:rsid w:val="009C1344"/>
    <w:rsid w:val="009C13EB"/>
    <w:rsid w:val="009C16D2"/>
    <w:rsid w:val="009C186C"/>
    <w:rsid w:val="009C1B92"/>
    <w:rsid w:val="009C1D06"/>
    <w:rsid w:val="009C210B"/>
    <w:rsid w:val="009C22DD"/>
    <w:rsid w:val="009C2515"/>
    <w:rsid w:val="009C27EC"/>
    <w:rsid w:val="009C2B5B"/>
    <w:rsid w:val="009C2B7A"/>
    <w:rsid w:val="009C2BDE"/>
    <w:rsid w:val="009C2F71"/>
    <w:rsid w:val="009C2FAB"/>
    <w:rsid w:val="009C34AB"/>
    <w:rsid w:val="009C35B6"/>
    <w:rsid w:val="009C39B6"/>
    <w:rsid w:val="009C3A8F"/>
    <w:rsid w:val="009C3ED5"/>
    <w:rsid w:val="009C407B"/>
    <w:rsid w:val="009C4549"/>
    <w:rsid w:val="009C4AEE"/>
    <w:rsid w:val="009C4CB1"/>
    <w:rsid w:val="009C4E3A"/>
    <w:rsid w:val="009C5076"/>
    <w:rsid w:val="009C5295"/>
    <w:rsid w:val="009C5306"/>
    <w:rsid w:val="009C538C"/>
    <w:rsid w:val="009C553A"/>
    <w:rsid w:val="009C579A"/>
    <w:rsid w:val="009C5AF3"/>
    <w:rsid w:val="009C5C40"/>
    <w:rsid w:val="009C5E36"/>
    <w:rsid w:val="009C6148"/>
    <w:rsid w:val="009C63AC"/>
    <w:rsid w:val="009C6567"/>
    <w:rsid w:val="009C6780"/>
    <w:rsid w:val="009C69C6"/>
    <w:rsid w:val="009C6DA0"/>
    <w:rsid w:val="009C707E"/>
    <w:rsid w:val="009C72EA"/>
    <w:rsid w:val="009C7708"/>
    <w:rsid w:val="009C7749"/>
    <w:rsid w:val="009C7849"/>
    <w:rsid w:val="009C7921"/>
    <w:rsid w:val="009C7CD5"/>
    <w:rsid w:val="009C7CD6"/>
    <w:rsid w:val="009C7E6E"/>
    <w:rsid w:val="009D0089"/>
    <w:rsid w:val="009D0FE2"/>
    <w:rsid w:val="009D11A8"/>
    <w:rsid w:val="009D141F"/>
    <w:rsid w:val="009D147B"/>
    <w:rsid w:val="009D154E"/>
    <w:rsid w:val="009D1B12"/>
    <w:rsid w:val="009D1EA7"/>
    <w:rsid w:val="009D2134"/>
    <w:rsid w:val="009D22E3"/>
    <w:rsid w:val="009D239D"/>
    <w:rsid w:val="009D281F"/>
    <w:rsid w:val="009D2888"/>
    <w:rsid w:val="009D29E5"/>
    <w:rsid w:val="009D29F1"/>
    <w:rsid w:val="009D2FA1"/>
    <w:rsid w:val="009D365D"/>
    <w:rsid w:val="009D39FA"/>
    <w:rsid w:val="009D3B5C"/>
    <w:rsid w:val="009D3CC5"/>
    <w:rsid w:val="009D422D"/>
    <w:rsid w:val="009D43A6"/>
    <w:rsid w:val="009D4499"/>
    <w:rsid w:val="009D46EA"/>
    <w:rsid w:val="009D48E9"/>
    <w:rsid w:val="009D494E"/>
    <w:rsid w:val="009D4F06"/>
    <w:rsid w:val="009D5122"/>
    <w:rsid w:val="009D5206"/>
    <w:rsid w:val="009D526B"/>
    <w:rsid w:val="009D54C4"/>
    <w:rsid w:val="009D5C50"/>
    <w:rsid w:val="009D5C85"/>
    <w:rsid w:val="009D6403"/>
    <w:rsid w:val="009D6455"/>
    <w:rsid w:val="009D66DA"/>
    <w:rsid w:val="009D6836"/>
    <w:rsid w:val="009D6921"/>
    <w:rsid w:val="009D6AAB"/>
    <w:rsid w:val="009D6B37"/>
    <w:rsid w:val="009D6E76"/>
    <w:rsid w:val="009D7468"/>
    <w:rsid w:val="009D74E4"/>
    <w:rsid w:val="009D791C"/>
    <w:rsid w:val="009D7D97"/>
    <w:rsid w:val="009D7E68"/>
    <w:rsid w:val="009D7F00"/>
    <w:rsid w:val="009E02FC"/>
    <w:rsid w:val="009E0388"/>
    <w:rsid w:val="009E0519"/>
    <w:rsid w:val="009E0816"/>
    <w:rsid w:val="009E094A"/>
    <w:rsid w:val="009E0E77"/>
    <w:rsid w:val="009E0F81"/>
    <w:rsid w:val="009E107E"/>
    <w:rsid w:val="009E1094"/>
    <w:rsid w:val="009E121C"/>
    <w:rsid w:val="009E1E56"/>
    <w:rsid w:val="009E224E"/>
    <w:rsid w:val="009E233F"/>
    <w:rsid w:val="009E2854"/>
    <w:rsid w:val="009E2C22"/>
    <w:rsid w:val="009E2CC1"/>
    <w:rsid w:val="009E3A10"/>
    <w:rsid w:val="009E4063"/>
    <w:rsid w:val="009E40EC"/>
    <w:rsid w:val="009E433F"/>
    <w:rsid w:val="009E4870"/>
    <w:rsid w:val="009E4ADC"/>
    <w:rsid w:val="009E4B4E"/>
    <w:rsid w:val="009E4E6F"/>
    <w:rsid w:val="009E568A"/>
    <w:rsid w:val="009E58FE"/>
    <w:rsid w:val="009E59EB"/>
    <w:rsid w:val="009E5A4B"/>
    <w:rsid w:val="009E60BF"/>
    <w:rsid w:val="009E62D4"/>
    <w:rsid w:val="009E640E"/>
    <w:rsid w:val="009E6A0E"/>
    <w:rsid w:val="009E6B40"/>
    <w:rsid w:val="009E6E87"/>
    <w:rsid w:val="009E6FDF"/>
    <w:rsid w:val="009E755D"/>
    <w:rsid w:val="009E7A14"/>
    <w:rsid w:val="009E7DC5"/>
    <w:rsid w:val="009E7FB9"/>
    <w:rsid w:val="009F0094"/>
    <w:rsid w:val="009F038A"/>
    <w:rsid w:val="009F0441"/>
    <w:rsid w:val="009F06BE"/>
    <w:rsid w:val="009F09D4"/>
    <w:rsid w:val="009F0ADA"/>
    <w:rsid w:val="009F0ED6"/>
    <w:rsid w:val="009F13DF"/>
    <w:rsid w:val="009F1533"/>
    <w:rsid w:val="009F17B5"/>
    <w:rsid w:val="009F1DCA"/>
    <w:rsid w:val="009F2323"/>
    <w:rsid w:val="009F25F2"/>
    <w:rsid w:val="009F2616"/>
    <w:rsid w:val="009F2715"/>
    <w:rsid w:val="009F274E"/>
    <w:rsid w:val="009F28D9"/>
    <w:rsid w:val="009F290E"/>
    <w:rsid w:val="009F33B8"/>
    <w:rsid w:val="009F3428"/>
    <w:rsid w:val="009F361C"/>
    <w:rsid w:val="009F3752"/>
    <w:rsid w:val="009F37A9"/>
    <w:rsid w:val="009F39F1"/>
    <w:rsid w:val="009F3A05"/>
    <w:rsid w:val="009F3A28"/>
    <w:rsid w:val="009F42D3"/>
    <w:rsid w:val="009F45AE"/>
    <w:rsid w:val="009F4756"/>
    <w:rsid w:val="009F541E"/>
    <w:rsid w:val="009F560F"/>
    <w:rsid w:val="009F5B93"/>
    <w:rsid w:val="009F5D54"/>
    <w:rsid w:val="009F5D6A"/>
    <w:rsid w:val="009F60CA"/>
    <w:rsid w:val="009F67B7"/>
    <w:rsid w:val="009F68A3"/>
    <w:rsid w:val="009F6A20"/>
    <w:rsid w:val="009F7137"/>
    <w:rsid w:val="009F7178"/>
    <w:rsid w:val="009F732C"/>
    <w:rsid w:val="009F735D"/>
    <w:rsid w:val="009F74F7"/>
    <w:rsid w:val="009F7591"/>
    <w:rsid w:val="009F779C"/>
    <w:rsid w:val="009F77E9"/>
    <w:rsid w:val="009F7C8E"/>
    <w:rsid w:val="009F7FBC"/>
    <w:rsid w:val="00A0005C"/>
    <w:rsid w:val="00A00363"/>
    <w:rsid w:val="00A0069F"/>
    <w:rsid w:val="00A006BD"/>
    <w:rsid w:val="00A00833"/>
    <w:rsid w:val="00A00A34"/>
    <w:rsid w:val="00A00ABB"/>
    <w:rsid w:val="00A0136C"/>
    <w:rsid w:val="00A015A1"/>
    <w:rsid w:val="00A016A4"/>
    <w:rsid w:val="00A017DC"/>
    <w:rsid w:val="00A0228B"/>
    <w:rsid w:val="00A023D9"/>
    <w:rsid w:val="00A02784"/>
    <w:rsid w:val="00A02ACE"/>
    <w:rsid w:val="00A02CA9"/>
    <w:rsid w:val="00A03123"/>
    <w:rsid w:val="00A0328F"/>
    <w:rsid w:val="00A0386E"/>
    <w:rsid w:val="00A03937"/>
    <w:rsid w:val="00A03C2E"/>
    <w:rsid w:val="00A04433"/>
    <w:rsid w:val="00A04BC4"/>
    <w:rsid w:val="00A04F47"/>
    <w:rsid w:val="00A05575"/>
    <w:rsid w:val="00A0561E"/>
    <w:rsid w:val="00A05699"/>
    <w:rsid w:val="00A05B23"/>
    <w:rsid w:val="00A06292"/>
    <w:rsid w:val="00A06626"/>
    <w:rsid w:val="00A06983"/>
    <w:rsid w:val="00A06E23"/>
    <w:rsid w:val="00A06E75"/>
    <w:rsid w:val="00A06EBB"/>
    <w:rsid w:val="00A06EE2"/>
    <w:rsid w:val="00A0707C"/>
    <w:rsid w:val="00A07217"/>
    <w:rsid w:val="00A0793E"/>
    <w:rsid w:val="00A07C45"/>
    <w:rsid w:val="00A07CE6"/>
    <w:rsid w:val="00A07E4F"/>
    <w:rsid w:val="00A07E90"/>
    <w:rsid w:val="00A1028C"/>
    <w:rsid w:val="00A10378"/>
    <w:rsid w:val="00A1078D"/>
    <w:rsid w:val="00A108D2"/>
    <w:rsid w:val="00A1118E"/>
    <w:rsid w:val="00A113D8"/>
    <w:rsid w:val="00A11F03"/>
    <w:rsid w:val="00A120F0"/>
    <w:rsid w:val="00A1218D"/>
    <w:rsid w:val="00A121C0"/>
    <w:rsid w:val="00A1246C"/>
    <w:rsid w:val="00A124E6"/>
    <w:rsid w:val="00A12553"/>
    <w:rsid w:val="00A126E4"/>
    <w:rsid w:val="00A12AB4"/>
    <w:rsid w:val="00A12D6B"/>
    <w:rsid w:val="00A12F1F"/>
    <w:rsid w:val="00A13276"/>
    <w:rsid w:val="00A13795"/>
    <w:rsid w:val="00A1389E"/>
    <w:rsid w:val="00A1405D"/>
    <w:rsid w:val="00A141AA"/>
    <w:rsid w:val="00A14640"/>
    <w:rsid w:val="00A14712"/>
    <w:rsid w:val="00A1489E"/>
    <w:rsid w:val="00A1518D"/>
    <w:rsid w:val="00A153DF"/>
    <w:rsid w:val="00A154D4"/>
    <w:rsid w:val="00A156B8"/>
    <w:rsid w:val="00A15BCA"/>
    <w:rsid w:val="00A15BFC"/>
    <w:rsid w:val="00A15C02"/>
    <w:rsid w:val="00A166DE"/>
    <w:rsid w:val="00A1673A"/>
    <w:rsid w:val="00A16A00"/>
    <w:rsid w:val="00A16DBB"/>
    <w:rsid w:val="00A16EBE"/>
    <w:rsid w:val="00A172ED"/>
    <w:rsid w:val="00A17338"/>
    <w:rsid w:val="00A17506"/>
    <w:rsid w:val="00A17A9A"/>
    <w:rsid w:val="00A17AD8"/>
    <w:rsid w:val="00A17C99"/>
    <w:rsid w:val="00A17DE6"/>
    <w:rsid w:val="00A17E1D"/>
    <w:rsid w:val="00A17E84"/>
    <w:rsid w:val="00A17EA9"/>
    <w:rsid w:val="00A17EFF"/>
    <w:rsid w:val="00A20381"/>
    <w:rsid w:val="00A20609"/>
    <w:rsid w:val="00A20A2B"/>
    <w:rsid w:val="00A20A46"/>
    <w:rsid w:val="00A20ABE"/>
    <w:rsid w:val="00A20B98"/>
    <w:rsid w:val="00A20C8E"/>
    <w:rsid w:val="00A20F0A"/>
    <w:rsid w:val="00A20F29"/>
    <w:rsid w:val="00A212F5"/>
    <w:rsid w:val="00A21341"/>
    <w:rsid w:val="00A215EE"/>
    <w:rsid w:val="00A2165C"/>
    <w:rsid w:val="00A2198F"/>
    <w:rsid w:val="00A21E9A"/>
    <w:rsid w:val="00A22058"/>
    <w:rsid w:val="00A22176"/>
    <w:rsid w:val="00A2252C"/>
    <w:rsid w:val="00A22929"/>
    <w:rsid w:val="00A22C78"/>
    <w:rsid w:val="00A22D3E"/>
    <w:rsid w:val="00A22D61"/>
    <w:rsid w:val="00A23169"/>
    <w:rsid w:val="00A23503"/>
    <w:rsid w:val="00A235A6"/>
    <w:rsid w:val="00A23829"/>
    <w:rsid w:val="00A23A73"/>
    <w:rsid w:val="00A23ADC"/>
    <w:rsid w:val="00A2431A"/>
    <w:rsid w:val="00A24345"/>
    <w:rsid w:val="00A2445C"/>
    <w:rsid w:val="00A24560"/>
    <w:rsid w:val="00A2456C"/>
    <w:rsid w:val="00A24887"/>
    <w:rsid w:val="00A25755"/>
    <w:rsid w:val="00A2589B"/>
    <w:rsid w:val="00A25E9F"/>
    <w:rsid w:val="00A25F3C"/>
    <w:rsid w:val="00A25F43"/>
    <w:rsid w:val="00A25F9F"/>
    <w:rsid w:val="00A2652A"/>
    <w:rsid w:val="00A26793"/>
    <w:rsid w:val="00A26983"/>
    <w:rsid w:val="00A26A46"/>
    <w:rsid w:val="00A26A6C"/>
    <w:rsid w:val="00A26B6E"/>
    <w:rsid w:val="00A26FAF"/>
    <w:rsid w:val="00A27409"/>
    <w:rsid w:val="00A275EE"/>
    <w:rsid w:val="00A279D8"/>
    <w:rsid w:val="00A27E81"/>
    <w:rsid w:val="00A3007B"/>
    <w:rsid w:val="00A301F5"/>
    <w:rsid w:val="00A302FA"/>
    <w:rsid w:val="00A30384"/>
    <w:rsid w:val="00A3053F"/>
    <w:rsid w:val="00A305D9"/>
    <w:rsid w:val="00A309CA"/>
    <w:rsid w:val="00A309FE"/>
    <w:rsid w:val="00A3111D"/>
    <w:rsid w:val="00A32B11"/>
    <w:rsid w:val="00A32DAA"/>
    <w:rsid w:val="00A32EEC"/>
    <w:rsid w:val="00A330A7"/>
    <w:rsid w:val="00A332F6"/>
    <w:rsid w:val="00A334DB"/>
    <w:rsid w:val="00A3356E"/>
    <w:rsid w:val="00A337B2"/>
    <w:rsid w:val="00A3383C"/>
    <w:rsid w:val="00A33BF9"/>
    <w:rsid w:val="00A33F09"/>
    <w:rsid w:val="00A33F18"/>
    <w:rsid w:val="00A3401E"/>
    <w:rsid w:val="00A34142"/>
    <w:rsid w:val="00A3473A"/>
    <w:rsid w:val="00A349AA"/>
    <w:rsid w:val="00A34A4A"/>
    <w:rsid w:val="00A34F63"/>
    <w:rsid w:val="00A35062"/>
    <w:rsid w:val="00A358EB"/>
    <w:rsid w:val="00A35CCE"/>
    <w:rsid w:val="00A35D7F"/>
    <w:rsid w:val="00A3686C"/>
    <w:rsid w:val="00A369FB"/>
    <w:rsid w:val="00A36F0B"/>
    <w:rsid w:val="00A37802"/>
    <w:rsid w:val="00A379C3"/>
    <w:rsid w:val="00A40093"/>
    <w:rsid w:val="00A401CD"/>
    <w:rsid w:val="00A401DD"/>
    <w:rsid w:val="00A402A7"/>
    <w:rsid w:val="00A40421"/>
    <w:rsid w:val="00A4071E"/>
    <w:rsid w:val="00A4091A"/>
    <w:rsid w:val="00A40AFE"/>
    <w:rsid w:val="00A40C5B"/>
    <w:rsid w:val="00A40E9C"/>
    <w:rsid w:val="00A411C7"/>
    <w:rsid w:val="00A41685"/>
    <w:rsid w:val="00A418FF"/>
    <w:rsid w:val="00A41F28"/>
    <w:rsid w:val="00A42529"/>
    <w:rsid w:val="00A4296C"/>
    <w:rsid w:val="00A430BB"/>
    <w:rsid w:val="00A430FF"/>
    <w:rsid w:val="00A4321B"/>
    <w:rsid w:val="00A43496"/>
    <w:rsid w:val="00A43906"/>
    <w:rsid w:val="00A439C9"/>
    <w:rsid w:val="00A43B8F"/>
    <w:rsid w:val="00A43F0D"/>
    <w:rsid w:val="00A4408A"/>
    <w:rsid w:val="00A44425"/>
    <w:rsid w:val="00A44477"/>
    <w:rsid w:val="00A445BF"/>
    <w:rsid w:val="00A44724"/>
    <w:rsid w:val="00A44D86"/>
    <w:rsid w:val="00A454BE"/>
    <w:rsid w:val="00A45518"/>
    <w:rsid w:val="00A4557E"/>
    <w:rsid w:val="00A45D3E"/>
    <w:rsid w:val="00A46109"/>
    <w:rsid w:val="00A46238"/>
    <w:rsid w:val="00A4684A"/>
    <w:rsid w:val="00A46AE1"/>
    <w:rsid w:val="00A46B59"/>
    <w:rsid w:val="00A46E2F"/>
    <w:rsid w:val="00A4706E"/>
    <w:rsid w:val="00A47472"/>
    <w:rsid w:val="00A477ED"/>
    <w:rsid w:val="00A477F2"/>
    <w:rsid w:val="00A47AB4"/>
    <w:rsid w:val="00A47AE3"/>
    <w:rsid w:val="00A47C00"/>
    <w:rsid w:val="00A47DFF"/>
    <w:rsid w:val="00A50020"/>
    <w:rsid w:val="00A500C4"/>
    <w:rsid w:val="00A50566"/>
    <w:rsid w:val="00A50B6C"/>
    <w:rsid w:val="00A50CBE"/>
    <w:rsid w:val="00A515ED"/>
    <w:rsid w:val="00A51641"/>
    <w:rsid w:val="00A51905"/>
    <w:rsid w:val="00A51D48"/>
    <w:rsid w:val="00A51F03"/>
    <w:rsid w:val="00A521DB"/>
    <w:rsid w:val="00A52A08"/>
    <w:rsid w:val="00A52A31"/>
    <w:rsid w:val="00A53131"/>
    <w:rsid w:val="00A5322A"/>
    <w:rsid w:val="00A533BA"/>
    <w:rsid w:val="00A534A9"/>
    <w:rsid w:val="00A53544"/>
    <w:rsid w:val="00A535A8"/>
    <w:rsid w:val="00A53617"/>
    <w:rsid w:val="00A5385F"/>
    <w:rsid w:val="00A538E6"/>
    <w:rsid w:val="00A53A4B"/>
    <w:rsid w:val="00A53DE5"/>
    <w:rsid w:val="00A5417C"/>
    <w:rsid w:val="00A5456E"/>
    <w:rsid w:val="00A54664"/>
    <w:rsid w:val="00A5479D"/>
    <w:rsid w:val="00A54EC0"/>
    <w:rsid w:val="00A54F20"/>
    <w:rsid w:val="00A54F8E"/>
    <w:rsid w:val="00A55057"/>
    <w:rsid w:val="00A55267"/>
    <w:rsid w:val="00A55A11"/>
    <w:rsid w:val="00A55AE0"/>
    <w:rsid w:val="00A55EE0"/>
    <w:rsid w:val="00A55F24"/>
    <w:rsid w:val="00A564F4"/>
    <w:rsid w:val="00A568D3"/>
    <w:rsid w:val="00A56946"/>
    <w:rsid w:val="00A56A97"/>
    <w:rsid w:val="00A56EF6"/>
    <w:rsid w:val="00A571B1"/>
    <w:rsid w:val="00A571E9"/>
    <w:rsid w:val="00A572B2"/>
    <w:rsid w:val="00A572B7"/>
    <w:rsid w:val="00A576D1"/>
    <w:rsid w:val="00A5779E"/>
    <w:rsid w:val="00A57C24"/>
    <w:rsid w:val="00A57DD6"/>
    <w:rsid w:val="00A57ED2"/>
    <w:rsid w:val="00A60002"/>
    <w:rsid w:val="00A6014E"/>
    <w:rsid w:val="00A60543"/>
    <w:rsid w:val="00A606DB"/>
    <w:rsid w:val="00A607D1"/>
    <w:rsid w:val="00A60B84"/>
    <w:rsid w:val="00A60BB6"/>
    <w:rsid w:val="00A60F90"/>
    <w:rsid w:val="00A6122D"/>
    <w:rsid w:val="00A614CD"/>
    <w:rsid w:val="00A61B95"/>
    <w:rsid w:val="00A61D37"/>
    <w:rsid w:val="00A623D3"/>
    <w:rsid w:val="00A627FB"/>
    <w:rsid w:val="00A629AF"/>
    <w:rsid w:val="00A62A33"/>
    <w:rsid w:val="00A62D28"/>
    <w:rsid w:val="00A6303A"/>
    <w:rsid w:val="00A634B4"/>
    <w:rsid w:val="00A6379C"/>
    <w:rsid w:val="00A637A1"/>
    <w:rsid w:val="00A6399B"/>
    <w:rsid w:val="00A63A7B"/>
    <w:rsid w:val="00A63F60"/>
    <w:rsid w:val="00A64461"/>
    <w:rsid w:val="00A64DDF"/>
    <w:rsid w:val="00A64E12"/>
    <w:rsid w:val="00A6524B"/>
    <w:rsid w:val="00A65380"/>
    <w:rsid w:val="00A65DCD"/>
    <w:rsid w:val="00A65E51"/>
    <w:rsid w:val="00A6618C"/>
    <w:rsid w:val="00A662B0"/>
    <w:rsid w:val="00A66484"/>
    <w:rsid w:val="00A666F4"/>
    <w:rsid w:val="00A667AC"/>
    <w:rsid w:val="00A6698A"/>
    <w:rsid w:val="00A669E5"/>
    <w:rsid w:val="00A66AE2"/>
    <w:rsid w:val="00A66B87"/>
    <w:rsid w:val="00A66D58"/>
    <w:rsid w:val="00A66E7E"/>
    <w:rsid w:val="00A66ED2"/>
    <w:rsid w:val="00A66ED5"/>
    <w:rsid w:val="00A66F4D"/>
    <w:rsid w:val="00A670CF"/>
    <w:rsid w:val="00A672A4"/>
    <w:rsid w:val="00A675F8"/>
    <w:rsid w:val="00A6772E"/>
    <w:rsid w:val="00A6776D"/>
    <w:rsid w:val="00A67927"/>
    <w:rsid w:val="00A67C44"/>
    <w:rsid w:val="00A67C65"/>
    <w:rsid w:val="00A70D08"/>
    <w:rsid w:val="00A70E09"/>
    <w:rsid w:val="00A714A5"/>
    <w:rsid w:val="00A717DC"/>
    <w:rsid w:val="00A718C3"/>
    <w:rsid w:val="00A71A76"/>
    <w:rsid w:val="00A71BA4"/>
    <w:rsid w:val="00A71CAD"/>
    <w:rsid w:val="00A72158"/>
    <w:rsid w:val="00A721C6"/>
    <w:rsid w:val="00A723D2"/>
    <w:rsid w:val="00A725F5"/>
    <w:rsid w:val="00A7275B"/>
    <w:rsid w:val="00A727C5"/>
    <w:rsid w:val="00A729A8"/>
    <w:rsid w:val="00A72C18"/>
    <w:rsid w:val="00A72C6C"/>
    <w:rsid w:val="00A730C7"/>
    <w:rsid w:val="00A7316D"/>
    <w:rsid w:val="00A73501"/>
    <w:rsid w:val="00A7358E"/>
    <w:rsid w:val="00A735F8"/>
    <w:rsid w:val="00A73675"/>
    <w:rsid w:val="00A739F1"/>
    <w:rsid w:val="00A73C10"/>
    <w:rsid w:val="00A73F5B"/>
    <w:rsid w:val="00A74031"/>
    <w:rsid w:val="00A743D4"/>
    <w:rsid w:val="00A744BD"/>
    <w:rsid w:val="00A746EC"/>
    <w:rsid w:val="00A747B2"/>
    <w:rsid w:val="00A747CC"/>
    <w:rsid w:val="00A74B24"/>
    <w:rsid w:val="00A7508C"/>
    <w:rsid w:val="00A750A0"/>
    <w:rsid w:val="00A7520E"/>
    <w:rsid w:val="00A752DA"/>
    <w:rsid w:val="00A75718"/>
    <w:rsid w:val="00A75737"/>
    <w:rsid w:val="00A75D0C"/>
    <w:rsid w:val="00A75E24"/>
    <w:rsid w:val="00A7688F"/>
    <w:rsid w:val="00A76907"/>
    <w:rsid w:val="00A76955"/>
    <w:rsid w:val="00A76BBE"/>
    <w:rsid w:val="00A76C43"/>
    <w:rsid w:val="00A76CA9"/>
    <w:rsid w:val="00A76D71"/>
    <w:rsid w:val="00A77409"/>
    <w:rsid w:val="00A778B9"/>
    <w:rsid w:val="00A802AB"/>
    <w:rsid w:val="00A8058B"/>
    <w:rsid w:val="00A807CF"/>
    <w:rsid w:val="00A80D48"/>
    <w:rsid w:val="00A811BD"/>
    <w:rsid w:val="00A81559"/>
    <w:rsid w:val="00A81F02"/>
    <w:rsid w:val="00A82292"/>
    <w:rsid w:val="00A823C0"/>
    <w:rsid w:val="00A828A7"/>
    <w:rsid w:val="00A82E25"/>
    <w:rsid w:val="00A82F6F"/>
    <w:rsid w:val="00A83054"/>
    <w:rsid w:val="00A83314"/>
    <w:rsid w:val="00A836F3"/>
    <w:rsid w:val="00A83F5F"/>
    <w:rsid w:val="00A84902"/>
    <w:rsid w:val="00A84AB1"/>
    <w:rsid w:val="00A84E86"/>
    <w:rsid w:val="00A85645"/>
    <w:rsid w:val="00A85A8A"/>
    <w:rsid w:val="00A86017"/>
    <w:rsid w:val="00A86207"/>
    <w:rsid w:val="00A8643C"/>
    <w:rsid w:val="00A86486"/>
    <w:rsid w:val="00A86526"/>
    <w:rsid w:val="00A8669C"/>
    <w:rsid w:val="00A86A14"/>
    <w:rsid w:val="00A86AA8"/>
    <w:rsid w:val="00A87025"/>
    <w:rsid w:val="00A872A9"/>
    <w:rsid w:val="00A873FC"/>
    <w:rsid w:val="00A87CFA"/>
    <w:rsid w:val="00A87F78"/>
    <w:rsid w:val="00A90145"/>
    <w:rsid w:val="00A90166"/>
    <w:rsid w:val="00A901C1"/>
    <w:rsid w:val="00A9051E"/>
    <w:rsid w:val="00A90648"/>
    <w:rsid w:val="00A90C1C"/>
    <w:rsid w:val="00A910C0"/>
    <w:rsid w:val="00A9158F"/>
    <w:rsid w:val="00A916C6"/>
    <w:rsid w:val="00A9191A"/>
    <w:rsid w:val="00A91CD6"/>
    <w:rsid w:val="00A9206D"/>
    <w:rsid w:val="00A9247A"/>
    <w:rsid w:val="00A92689"/>
    <w:rsid w:val="00A92732"/>
    <w:rsid w:val="00A927A5"/>
    <w:rsid w:val="00A92B14"/>
    <w:rsid w:val="00A92C95"/>
    <w:rsid w:val="00A92F20"/>
    <w:rsid w:val="00A933A5"/>
    <w:rsid w:val="00A93AEC"/>
    <w:rsid w:val="00A93B06"/>
    <w:rsid w:val="00A93B85"/>
    <w:rsid w:val="00A93C15"/>
    <w:rsid w:val="00A93FEF"/>
    <w:rsid w:val="00A94008"/>
    <w:rsid w:val="00A94356"/>
    <w:rsid w:val="00A94589"/>
    <w:rsid w:val="00A94A9F"/>
    <w:rsid w:val="00A94B42"/>
    <w:rsid w:val="00A94DD7"/>
    <w:rsid w:val="00A95354"/>
    <w:rsid w:val="00A959C4"/>
    <w:rsid w:val="00A959CB"/>
    <w:rsid w:val="00A95AB8"/>
    <w:rsid w:val="00A95D33"/>
    <w:rsid w:val="00A95E3B"/>
    <w:rsid w:val="00A95EEA"/>
    <w:rsid w:val="00A96051"/>
    <w:rsid w:val="00A961D4"/>
    <w:rsid w:val="00A961FE"/>
    <w:rsid w:val="00A96684"/>
    <w:rsid w:val="00A969C8"/>
    <w:rsid w:val="00A96B80"/>
    <w:rsid w:val="00A97077"/>
    <w:rsid w:val="00A9708B"/>
    <w:rsid w:val="00A970F6"/>
    <w:rsid w:val="00A971F1"/>
    <w:rsid w:val="00A97A1F"/>
    <w:rsid w:val="00A97C61"/>
    <w:rsid w:val="00AA0077"/>
    <w:rsid w:val="00AA01E8"/>
    <w:rsid w:val="00AA0202"/>
    <w:rsid w:val="00AA03CE"/>
    <w:rsid w:val="00AA0476"/>
    <w:rsid w:val="00AA07EC"/>
    <w:rsid w:val="00AA0A09"/>
    <w:rsid w:val="00AA0D67"/>
    <w:rsid w:val="00AA0F42"/>
    <w:rsid w:val="00AA1000"/>
    <w:rsid w:val="00AA12FB"/>
    <w:rsid w:val="00AA1305"/>
    <w:rsid w:val="00AA1734"/>
    <w:rsid w:val="00AA1A09"/>
    <w:rsid w:val="00AA2071"/>
    <w:rsid w:val="00AA20D7"/>
    <w:rsid w:val="00AA252A"/>
    <w:rsid w:val="00AA2664"/>
    <w:rsid w:val="00AA287E"/>
    <w:rsid w:val="00AA2B2D"/>
    <w:rsid w:val="00AA2B90"/>
    <w:rsid w:val="00AA323D"/>
    <w:rsid w:val="00AA33B6"/>
    <w:rsid w:val="00AA347E"/>
    <w:rsid w:val="00AA365C"/>
    <w:rsid w:val="00AA384C"/>
    <w:rsid w:val="00AA4657"/>
    <w:rsid w:val="00AA52E9"/>
    <w:rsid w:val="00AA579E"/>
    <w:rsid w:val="00AA58F3"/>
    <w:rsid w:val="00AA5CD2"/>
    <w:rsid w:val="00AA620B"/>
    <w:rsid w:val="00AA62AF"/>
    <w:rsid w:val="00AA63A1"/>
    <w:rsid w:val="00AA63F5"/>
    <w:rsid w:val="00AA642B"/>
    <w:rsid w:val="00AA6492"/>
    <w:rsid w:val="00AA673F"/>
    <w:rsid w:val="00AA6AE3"/>
    <w:rsid w:val="00AA6C50"/>
    <w:rsid w:val="00AA6FAB"/>
    <w:rsid w:val="00AA7097"/>
    <w:rsid w:val="00AA739D"/>
    <w:rsid w:val="00AA7415"/>
    <w:rsid w:val="00AA744E"/>
    <w:rsid w:val="00AA75B2"/>
    <w:rsid w:val="00AA780F"/>
    <w:rsid w:val="00AA7918"/>
    <w:rsid w:val="00AA7E20"/>
    <w:rsid w:val="00AA7F4B"/>
    <w:rsid w:val="00AB00CF"/>
    <w:rsid w:val="00AB00F1"/>
    <w:rsid w:val="00AB0105"/>
    <w:rsid w:val="00AB04B2"/>
    <w:rsid w:val="00AB055D"/>
    <w:rsid w:val="00AB068C"/>
    <w:rsid w:val="00AB07C0"/>
    <w:rsid w:val="00AB096E"/>
    <w:rsid w:val="00AB0C48"/>
    <w:rsid w:val="00AB0F99"/>
    <w:rsid w:val="00AB10C8"/>
    <w:rsid w:val="00AB12F6"/>
    <w:rsid w:val="00AB1B02"/>
    <w:rsid w:val="00AB1CC2"/>
    <w:rsid w:val="00AB26BB"/>
    <w:rsid w:val="00AB28DF"/>
    <w:rsid w:val="00AB29AA"/>
    <w:rsid w:val="00AB2E78"/>
    <w:rsid w:val="00AB3064"/>
    <w:rsid w:val="00AB3142"/>
    <w:rsid w:val="00AB371E"/>
    <w:rsid w:val="00AB378F"/>
    <w:rsid w:val="00AB385F"/>
    <w:rsid w:val="00AB3A9A"/>
    <w:rsid w:val="00AB3B3D"/>
    <w:rsid w:val="00AB3C21"/>
    <w:rsid w:val="00AB44C1"/>
    <w:rsid w:val="00AB457E"/>
    <w:rsid w:val="00AB48C8"/>
    <w:rsid w:val="00AB4FD2"/>
    <w:rsid w:val="00AB5197"/>
    <w:rsid w:val="00AB51E1"/>
    <w:rsid w:val="00AB582F"/>
    <w:rsid w:val="00AB5A32"/>
    <w:rsid w:val="00AB5D38"/>
    <w:rsid w:val="00AB61C1"/>
    <w:rsid w:val="00AB62DC"/>
    <w:rsid w:val="00AB6A28"/>
    <w:rsid w:val="00AB6CAE"/>
    <w:rsid w:val="00AB6EFE"/>
    <w:rsid w:val="00AB6F9A"/>
    <w:rsid w:val="00AB713D"/>
    <w:rsid w:val="00AB7269"/>
    <w:rsid w:val="00AB7306"/>
    <w:rsid w:val="00AB746A"/>
    <w:rsid w:val="00AB7A4E"/>
    <w:rsid w:val="00AC061E"/>
    <w:rsid w:val="00AC099B"/>
    <w:rsid w:val="00AC1D95"/>
    <w:rsid w:val="00AC1D9C"/>
    <w:rsid w:val="00AC2192"/>
    <w:rsid w:val="00AC29B6"/>
    <w:rsid w:val="00AC2F41"/>
    <w:rsid w:val="00AC33AA"/>
    <w:rsid w:val="00AC3B68"/>
    <w:rsid w:val="00AC4052"/>
    <w:rsid w:val="00AC41D9"/>
    <w:rsid w:val="00AC422D"/>
    <w:rsid w:val="00AC43B6"/>
    <w:rsid w:val="00AC4577"/>
    <w:rsid w:val="00AC4604"/>
    <w:rsid w:val="00AC46A7"/>
    <w:rsid w:val="00AC4C2A"/>
    <w:rsid w:val="00AC4EE3"/>
    <w:rsid w:val="00AC4F4A"/>
    <w:rsid w:val="00AC539B"/>
    <w:rsid w:val="00AC55CC"/>
    <w:rsid w:val="00AC55FD"/>
    <w:rsid w:val="00AC58CA"/>
    <w:rsid w:val="00AC5A7F"/>
    <w:rsid w:val="00AC5A80"/>
    <w:rsid w:val="00AC5AC8"/>
    <w:rsid w:val="00AC5E9F"/>
    <w:rsid w:val="00AC5FD1"/>
    <w:rsid w:val="00AC683B"/>
    <w:rsid w:val="00AC73A1"/>
    <w:rsid w:val="00AC7815"/>
    <w:rsid w:val="00AC7848"/>
    <w:rsid w:val="00AC79CB"/>
    <w:rsid w:val="00AD026C"/>
    <w:rsid w:val="00AD02F1"/>
    <w:rsid w:val="00AD099B"/>
    <w:rsid w:val="00AD0B5C"/>
    <w:rsid w:val="00AD0C06"/>
    <w:rsid w:val="00AD0DCC"/>
    <w:rsid w:val="00AD0F5F"/>
    <w:rsid w:val="00AD11CC"/>
    <w:rsid w:val="00AD19E8"/>
    <w:rsid w:val="00AD1A6F"/>
    <w:rsid w:val="00AD1D41"/>
    <w:rsid w:val="00AD1ED0"/>
    <w:rsid w:val="00AD1F38"/>
    <w:rsid w:val="00AD224B"/>
    <w:rsid w:val="00AD229A"/>
    <w:rsid w:val="00AD25F1"/>
    <w:rsid w:val="00AD29B7"/>
    <w:rsid w:val="00AD2A59"/>
    <w:rsid w:val="00AD2D28"/>
    <w:rsid w:val="00AD35D0"/>
    <w:rsid w:val="00AD35D7"/>
    <w:rsid w:val="00AD3765"/>
    <w:rsid w:val="00AD44C2"/>
    <w:rsid w:val="00AD464A"/>
    <w:rsid w:val="00AD4897"/>
    <w:rsid w:val="00AD48A5"/>
    <w:rsid w:val="00AD4A02"/>
    <w:rsid w:val="00AD4C9B"/>
    <w:rsid w:val="00AD518C"/>
    <w:rsid w:val="00AD570E"/>
    <w:rsid w:val="00AD5AB1"/>
    <w:rsid w:val="00AD5B77"/>
    <w:rsid w:val="00AD64FD"/>
    <w:rsid w:val="00AD6599"/>
    <w:rsid w:val="00AD69BA"/>
    <w:rsid w:val="00AD69E0"/>
    <w:rsid w:val="00AD6A6E"/>
    <w:rsid w:val="00AD6D8C"/>
    <w:rsid w:val="00AD6F74"/>
    <w:rsid w:val="00AD73CA"/>
    <w:rsid w:val="00AD7815"/>
    <w:rsid w:val="00AD781D"/>
    <w:rsid w:val="00AD7C84"/>
    <w:rsid w:val="00AD7CA6"/>
    <w:rsid w:val="00AE012C"/>
    <w:rsid w:val="00AE02A7"/>
    <w:rsid w:val="00AE037B"/>
    <w:rsid w:val="00AE1069"/>
    <w:rsid w:val="00AE126B"/>
    <w:rsid w:val="00AE135F"/>
    <w:rsid w:val="00AE17D7"/>
    <w:rsid w:val="00AE185B"/>
    <w:rsid w:val="00AE18B6"/>
    <w:rsid w:val="00AE199A"/>
    <w:rsid w:val="00AE19BE"/>
    <w:rsid w:val="00AE1F71"/>
    <w:rsid w:val="00AE2189"/>
    <w:rsid w:val="00AE21F1"/>
    <w:rsid w:val="00AE2266"/>
    <w:rsid w:val="00AE26A2"/>
    <w:rsid w:val="00AE2C43"/>
    <w:rsid w:val="00AE2E0D"/>
    <w:rsid w:val="00AE2F06"/>
    <w:rsid w:val="00AE2F39"/>
    <w:rsid w:val="00AE3144"/>
    <w:rsid w:val="00AE3510"/>
    <w:rsid w:val="00AE36BB"/>
    <w:rsid w:val="00AE37BA"/>
    <w:rsid w:val="00AE3A86"/>
    <w:rsid w:val="00AE3C03"/>
    <w:rsid w:val="00AE3E90"/>
    <w:rsid w:val="00AE4177"/>
    <w:rsid w:val="00AE4737"/>
    <w:rsid w:val="00AE4772"/>
    <w:rsid w:val="00AE4AA1"/>
    <w:rsid w:val="00AE4D87"/>
    <w:rsid w:val="00AE4DDC"/>
    <w:rsid w:val="00AE5046"/>
    <w:rsid w:val="00AE51A9"/>
    <w:rsid w:val="00AE5663"/>
    <w:rsid w:val="00AE5AC4"/>
    <w:rsid w:val="00AE60CF"/>
    <w:rsid w:val="00AE60FD"/>
    <w:rsid w:val="00AE634E"/>
    <w:rsid w:val="00AE6565"/>
    <w:rsid w:val="00AE6C21"/>
    <w:rsid w:val="00AE6E08"/>
    <w:rsid w:val="00AE7166"/>
    <w:rsid w:val="00AE7291"/>
    <w:rsid w:val="00AE73E4"/>
    <w:rsid w:val="00AE7597"/>
    <w:rsid w:val="00AE7FBC"/>
    <w:rsid w:val="00AF0036"/>
    <w:rsid w:val="00AF019A"/>
    <w:rsid w:val="00AF022B"/>
    <w:rsid w:val="00AF023A"/>
    <w:rsid w:val="00AF0BE5"/>
    <w:rsid w:val="00AF0CAF"/>
    <w:rsid w:val="00AF0FDB"/>
    <w:rsid w:val="00AF1357"/>
    <w:rsid w:val="00AF14F4"/>
    <w:rsid w:val="00AF1757"/>
    <w:rsid w:val="00AF1CE4"/>
    <w:rsid w:val="00AF1E77"/>
    <w:rsid w:val="00AF20A1"/>
    <w:rsid w:val="00AF2272"/>
    <w:rsid w:val="00AF24ED"/>
    <w:rsid w:val="00AF24FA"/>
    <w:rsid w:val="00AF299A"/>
    <w:rsid w:val="00AF2D35"/>
    <w:rsid w:val="00AF300C"/>
    <w:rsid w:val="00AF3098"/>
    <w:rsid w:val="00AF32CA"/>
    <w:rsid w:val="00AF387C"/>
    <w:rsid w:val="00AF39FF"/>
    <w:rsid w:val="00AF3CB2"/>
    <w:rsid w:val="00AF442C"/>
    <w:rsid w:val="00AF46B9"/>
    <w:rsid w:val="00AF4C7F"/>
    <w:rsid w:val="00AF50A7"/>
    <w:rsid w:val="00AF539E"/>
    <w:rsid w:val="00AF56F4"/>
    <w:rsid w:val="00AF596D"/>
    <w:rsid w:val="00AF5B17"/>
    <w:rsid w:val="00AF5BDA"/>
    <w:rsid w:val="00AF62B2"/>
    <w:rsid w:val="00AF6879"/>
    <w:rsid w:val="00AF6931"/>
    <w:rsid w:val="00AF6B9D"/>
    <w:rsid w:val="00AF7397"/>
    <w:rsid w:val="00AF7F9B"/>
    <w:rsid w:val="00AF7FF0"/>
    <w:rsid w:val="00B00421"/>
    <w:rsid w:val="00B00964"/>
    <w:rsid w:val="00B009E8"/>
    <w:rsid w:val="00B00A4B"/>
    <w:rsid w:val="00B00B61"/>
    <w:rsid w:val="00B00D2B"/>
    <w:rsid w:val="00B013AD"/>
    <w:rsid w:val="00B0181F"/>
    <w:rsid w:val="00B01BEC"/>
    <w:rsid w:val="00B01C7C"/>
    <w:rsid w:val="00B01F9E"/>
    <w:rsid w:val="00B02A18"/>
    <w:rsid w:val="00B02B1A"/>
    <w:rsid w:val="00B02DD9"/>
    <w:rsid w:val="00B02F4F"/>
    <w:rsid w:val="00B031F4"/>
    <w:rsid w:val="00B03387"/>
    <w:rsid w:val="00B03C82"/>
    <w:rsid w:val="00B03CAE"/>
    <w:rsid w:val="00B03FD1"/>
    <w:rsid w:val="00B0410D"/>
    <w:rsid w:val="00B04491"/>
    <w:rsid w:val="00B045ED"/>
    <w:rsid w:val="00B04604"/>
    <w:rsid w:val="00B046E7"/>
    <w:rsid w:val="00B047A4"/>
    <w:rsid w:val="00B04DA0"/>
    <w:rsid w:val="00B04E8D"/>
    <w:rsid w:val="00B05111"/>
    <w:rsid w:val="00B051FF"/>
    <w:rsid w:val="00B05F5D"/>
    <w:rsid w:val="00B06463"/>
    <w:rsid w:val="00B06640"/>
    <w:rsid w:val="00B068E2"/>
    <w:rsid w:val="00B06BC7"/>
    <w:rsid w:val="00B06F85"/>
    <w:rsid w:val="00B0703B"/>
    <w:rsid w:val="00B07141"/>
    <w:rsid w:val="00B07354"/>
    <w:rsid w:val="00B07603"/>
    <w:rsid w:val="00B0769A"/>
    <w:rsid w:val="00B079EC"/>
    <w:rsid w:val="00B07C3D"/>
    <w:rsid w:val="00B07C40"/>
    <w:rsid w:val="00B07E0D"/>
    <w:rsid w:val="00B1008E"/>
    <w:rsid w:val="00B1056E"/>
    <w:rsid w:val="00B10947"/>
    <w:rsid w:val="00B1159D"/>
    <w:rsid w:val="00B11AF0"/>
    <w:rsid w:val="00B121AF"/>
    <w:rsid w:val="00B122B5"/>
    <w:rsid w:val="00B1235E"/>
    <w:rsid w:val="00B1297E"/>
    <w:rsid w:val="00B129A7"/>
    <w:rsid w:val="00B12A18"/>
    <w:rsid w:val="00B12C8D"/>
    <w:rsid w:val="00B12EC2"/>
    <w:rsid w:val="00B12ED5"/>
    <w:rsid w:val="00B12F04"/>
    <w:rsid w:val="00B132C1"/>
    <w:rsid w:val="00B132C7"/>
    <w:rsid w:val="00B134D9"/>
    <w:rsid w:val="00B13930"/>
    <w:rsid w:val="00B13A28"/>
    <w:rsid w:val="00B13B7A"/>
    <w:rsid w:val="00B13CEF"/>
    <w:rsid w:val="00B14A5A"/>
    <w:rsid w:val="00B14E1F"/>
    <w:rsid w:val="00B14E20"/>
    <w:rsid w:val="00B14E31"/>
    <w:rsid w:val="00B15E55"/>
    <w:rsid w:val="00B162FB"/>
    <w:rsid w:val="00B164A9"/>
    <w:rsid w:val="00B16546"/>
    <w:rsid w:val="00B167A3"/>
    <w:rsid w:val="00B167E5"/>
    <w:rsid w:val="00B16A5A"/>
    <w:rsid w:val="00B16ABF"/>
    <w:rsid w:val="00B16B6B"/>
    <w:rsid w:val="00B16C54"/>
    <w:rsid w:val="00B16D1C"/>
    <w:rsid w:val="00B16E49"/>
    <w:rsid w:val="00B171F8"/>
    <w:rsid w:val="00B17412"/>
    <w:rsid w:val="00B17E8C"/>
    <w:rsid w:val="00B20064"/>
    <w:rsid w:val="00B2017F"/>
    <w:rsid w:val="00B205B2"/>
    <w:rsid w:val="00B20A12"/>
    <w:rsid w:val="00B20BC0"/>
    <w:rsid w:val="00B20EBC"/>
    <w:rsid w:val="00B20EE4"/>
    <w:rsid w:val="00B20EFA"/>
    <w:rsid w:val="00B214BF"/>
    <w:rsid w:val="00B21672"/>
    <w:rsid w:val="00B21B39"/>
    <w:rsid w:val="00B21B84"/>
    <w:rsid w:val="00B21E37"/>
    <w:rsid w:val="00B21FC7"/>
    <w:rsid w:val="00B22599"/>
    <w:rsid w:val="00B22738"/>
    <w:rsid w:val="00B2299E"/>
    <w:rsid w:val="00B22EF5"/>
    <w:rsid w:val="00B2322C"/>
    <w:rsid w:val="00B237DF"/>
    <w:rsid w:val="00B23F60"/>
    <w:rsid w:val="00B240DE"/>
    <w:rsid w:val="00B244D9"/>
    <w:rsid w:val="00B24735"/>
    <w:rsid w:val="00B249F4"/>
    <w:rsid w:val="00B24A4E"/>
    <w:rsid w:val="00B24CCC"/>
    <w:rsid w:val="00B24E02"/>
    <w:rsid w:val="00B25114"/>
    <w:rsid w:val="00B251C1"/>
    <w:rsid w:val="00B25814"/>
    <w:rsid w:val="00B25EB0"/>
    <w:rsid w:val="00B26218"/>
    <w:rsid w:val="00B26639"/>
    <w:rsid w:val="00B269A0"/>
    <w:rsid w:val="00B269C2"/>
    <w:rsid w:val="00B26CE5"/>
    <w:rsid w:val="00B2742B"/>
    <w:rsid w:val="00B27E38"/>
    <w:rsid w:val="00B30068"/>
    <w:rsid w:val="00B30722"/>
    <w:rsid w:val="00B30AB3"/>
    <w:rsid w:val="00B30CBA"/>
    <w:rsid w:val="00B30DCC"/>
    <w:rsid w:val="00B30EDD"/>
    <w:rsid w:val="00B3182D"/>
    <w:rsid w:val="00B31952"/>
    <w:rsid w:val="00B319FC"/>
    <w:rsid w:val="00B31A4F"/>
    <w:rsid w:val="00B31BAF"/>
    <w:rsid w:val="00B31C23"/>
    <w:rsid w:val="00B31FD0"/>
    <w:rsid w:val="00B32342"/>
    <w:rsid w:val="00B323D2"/>
    <w:rsid w:val="00B3291F"/>
    <w:rsid w:val="00B32BAE"/>
    <w:rsid w:val="00B331AF"/>
    <w:rsid w:val="00B3325D"/>
    <w:rsid w:val="00B3370E"/>
    <w:rsid w:val="00B339C4"/>
    <w:rsid w:val="00B33A82"/>
    <w:rsid w:val="00B33E95"/>
    <w:rsid w:val="00B34697"/>
    <w:rsid w:val="00B34869"/>
    <w:rsid w:val="00B34B24"/>
    <w:rsid w:val="00B34D90"/>
    <w:rsid w:val="00B3501E"/>
    <w:rsid w:val="00B35035"/>
    <w:rsid w:val="00B35071"/>
    <w:rsid w:val="00B35287"/>
    <w:rsid w:val="00B353A7"/>
    <w:rsid w:val="00B3562E"/>
    <w:rsid w:val="00B35F55"/>
    <w:rsid w:val="00B36405"/>
    <w:rsid w:val="00B367D9"/>
    <w:rsid w:val="00B36930"/>
    <w:rsid w:val="00B36988"/>
    <w:rsid w:val="00B36CCD"/>
    <w:rsid w:val="00B36DFE"/>
    <w:rsid w:val="00B36E31"/>
    <w:rsid w:val="00B36E5F"/>
    <w:rsid w:val="00B36EEE"/>
    <w:rsid w:val="00B36FA2"/>
    <w:rsid w:val="00B3721A"/>
    <w:rsid w:val="00B372D5"/>
    <w:rsid w:val="00B37318"/>
    <w:rsid w:val="00B376ED"/>
    <w:rsid w:val="00B378C7"/>
    <w:rsid w:val="00B37C89"/>
    <w:rsid w:val="00B37E12"/>
    <w:rsid w:val="00B400CE"/>
    <w:rsid w:val="00B40395"/>
    <w:rsid w:val="00B40580"/>
    <w:rsid w:val="00B40927"/>
    <w:rsid w:val="00B40B39"/>
    <w:rsid w:val="00B40C28"/>
    <w:rsid w:val="00B40FF8"/>
    <w:rsid w:val="00B41662"/>
    <w:rsid w:val="00B41839"/>
    <w:rsid w:val="00B42374"/>
    <w:rsid w:val="00B42B41"/>
    <w:rsid w:val="00B42BF4"/>
    <w:rsid w:val="00B42D4A"/>
    <w:rsid w:val="00B42E17"/>
    <w:rsid w:val="00B431D1"/>
    <w:rsid w:val="00B43546"/>
    <w:rsid w:val="00B4369E"/>
    <w:rsid w:val="00B43A5A"/>
    <w:rsid w:val="00B43E83"/>
    <w:rsid w:val="00B44EA0"/>
    <w:rsid w:val="00B45215"/>
    <w:rsid w:val="00B453BF"/>
    <w:rsid w:val="00B453D7"/>
    <w:rsid w:val="00B45EB4"/>
    <w:rsid w:val="00B4686B"/>
    <w:rsid w:val="00B46BC0"/>
    <w:rsid w:val="00B46E5B"/>
    <w:rsid w:val="00B46F43"/>
    <w:rsid w:val="00B47127"/>
    <w:rsid w:val="00B473F6"/>
    <w:rsid w:val="00B47697"/>
    <w:rsid w:val="00B478B0"/>
    <w:rsid w:val="00B47CCF"/>
    <w:rsid w:val="00B47FB9"/>
    <w:rsid w:val="00B50207"/>
    <w:rsid w:val="00B50324"/>
    <w:rsid w:val="00B5066A"/>
    <w:rsid w:val="00B506DF"/>
    <w:rsid w:val="00B50707"/>
    <w:rsid w:val="00B50FFC"/>
    <w:rsid w:val="00B51093"/>
    <w:rsid w:val="00B5126E"/>
    <w:rsid w:val="00B518FF"/>
    <w:rsid w:val="00B51963"/>
    <w:rsid w:val="00B51BC9"/>
    <w:rsid w:val="00B51D7F"/>
    <w:rsid w:val="00B51E61"/>
    <w:rsid w:val="00B51F0C"/>
    <w:rsid w:val="00B520DE"/>
    <w:rsid w:val="00B5249B"/>
    <w:rsid w:val="00B524BC"/>
    <w:rsid w:val="00B52B71"/>
    <w:rsid w:val="00B5375D"/>
    <w:rsid w:val="00B538C3"/>
    <w:rsid w:val="00B53ACC"/>
    <w:rsid w:val="00B53C1D"/>
    <w:rsid w:val="00B53D39"/>
    <w:rsid w:val="00B53DA4"/>
    <w:rsid w:val="00B53E45"/>
    <w:rsid w:val="00B54090"/>
    <w:rsid w:val="00B54623"/>
    <w:rsid w:val="00B5497C"/>
    <w:rsid w:val="00B553C4"/>
    <w:rsid w:val="00B55573"/>
    <w:rsid w:val="00B55601"/>
    <w:rsid w:val="00B55638"/>
    <w:rsid w:val="00B5586A"/>
    <w:rsid w:val="00B55D33"/>
    <w:rsid w:val="00B55D3E"/>
    <w:rsid w:val="00B55EA3"/>
    <w:rsid w:val="00B55EB0"/>
    <w:rsid w:val="00B56011"/>
    <w:rsid w:val="00B56454"/>
    <w:rsid w:val="00B56784"/>
    <w:rsid w:val="00B5678D"/>
    <w:rsid w:val="00B56BA5"/>
    <w:rsid w:val="00B56BCE"/>
    <w:rsid w:val="00B56F27"/>
    <w:rsid w:val="00B575A2"/>
    <w:rsid w:val="00B57765"/>
    <w:rsid w:val="00B57A62"/>
    <w:rsid w:val="00B57C29"/>
    <w:rsid w:val="00B57DE6"/>
    <w:rsid w:val="00B57F4F"/>
    <w:rsid w:val="00B60097"/>
    <w:rsid w:val="00B602D3"/>
    <w:rsid w:val="00B60309"/>
    <w:rsid w:val="00B61052"/>
    <w:rsid w:val="00B6195F"/>
    <w:rsid w:val="00B61AB7"/>
    <w:rsid w:val="00B61B56"/>
    <w:rsid w:val="00B61C54"/>
    <w:rsid w:val="00B62160"/>
    <w:rsid w:val="00B62403"/>
    <w:rsid w:val="00B62649"/>
    <w:rsid w:val="00B62D61"/>
    <w:rsid w:val="00B62E08"/>
    <w:rsid w:val="00B62F0F"/>
    <w:rsid w:val="00B630F7"/>
    <w:rsid w:val="00B63272"/>
    <w:rsid w:val="00B6333A"/>
    <w:rsid w:val="00B633CA"/>
    <w:rsid w:val="00B63677"/>
    <w:rsid w:val="00B636B1"/>
    <w:rsid w:val="00B63A3C"/>
    <w:rsid w:val="00B63F25"/>
    <w:rsid w:val="00B64283"/>
    <w:rsid w:val="00B64404"/>
    <w:rsid w:val="00B64523"/>
    <w:rsid w:val="00B64B7C"/>
    <w:rsid w:val="00B64BFD"/>
    <w:rsid w:val="00B64C61"/>
    <w:rsid w:val="00B650B5"/>
    <w:rsid w:val="00B652AA"/>
    <w:rsid w:val="00B652D0"/>
    <w:rsid w:val="00B65483"/>
    <w:rsid w:val="00B65A5A"/>
    <w:rsid w:val="00B65C28"/>
    <w:rsid w:val="00B65E6E"/>
    <w:rsid w:val="00B65F30"/>
    <w:rsid w:val="00B65F5B"/>
    <w:rsid w:val="00B66317"/>
    <w:rsid w:val="00B66975"/>
    <w:rsid w:val="00B676D7"/>
    <w:rsid w:val="00B67768"/>
    <w:rsid w:val="00B67F72"/>
    <w:rsid w:val="00B7014B"/>
    <w:rsid w:val="00B7015F"/>
    <w:rsid w:val="00B70741"/>
    <w:rsid w:val="00B707D5"/>
    <w:rsid w:val="00B70A1A"/>
    <w:rsid w:val="00B70B1F"/>
    <w:rsid w:val="00B70C41"/>
    <w:rsid w:val="00B70CCF"/>
    <w:rsid w:val="00B70FC6"/>
    <w:rsid w:val="00B7103B"/>
    <w:rsid w:val="00B710B7"/>
    <w:rsid w:val="00B71337"/>
    <w:rsid w:val="00B719CD"/>
    <w:rsid w:val="00B71BB7"/>
    <w:rsid w:val="00B71D9C"/>
    <w:rsid w:val="00B71D9E"/>
    <w:rsid w:val="00B71DFC"/>
    <w:rsid w:val="00B720A6"/>
    <w:rsid w:val="00B72473"/>
    <w:rsid w:val="00B72ABF"/>
    <w:rsid w:val="00B72D0E"/>
    <w:rsid w:val="00B72E06"/>
    <w:rsid w:val="00B7302D"/>
    <w:rsid w:val="00B73034"/>
    <w:rsid w:val="00B7327D"/>
    <w:rsid w:val="00B733D1"/>
    <w:rsid w:val="00B7402B"/>
    <w:rsid w:val="00B74356"/>
    <w:rsid w:val="00B74551"/>
    <w:rsid w:val="00B7455F"/>
    <w:rsid w:val="00B74562"/>
    <w:rsid w:val="00B748D9"/>
    <w:rsid w:val="00B74C04"/>
    <w:rsid w:val="00B75038"/>
    <w:rsid w:val="00B7547A"/>
    <w:rsid w:val="00B75701"/>
    <w:rsid w:val="00B7578D"/>
    <w:rsid w:val="00B757C9"/>
    <w:rsid w:val="00B75A4A"/>
    <w:rsid w:val="00B75D90"/>
    <w:rsid w:val="00B75DB8"/>
    <w:rsid w:val="00B75F2F"/>
    <w:rsid w:val="00B7630D"/>
    <w:rsid w:val="00B7643F"/>
    <w:rsid w:val="00B7671F"/>
    <w:rsid w:val="00B7689E"/>
    <w:rsid w:val="00B76FB6"/>
    <w:rsid w:val="00B7738A"/>
    <w:rsid w:val="00B77431"/>
    <w:rsid w:val="00B775C2"/>
    <w:rsid w:val="00B77EB7"/>
    <w:rsid w:val="00B77F29"/>
    <w:rsid w:val="00B77FD4"/>
    <w:rsid w:val="00B8009A"/>
    <w:rsid w:val="00B80144"/>
    <w:rsid w:val="00B80240"/>
    <w:rsid w:val="00B802E0"/>
    <w:rsid w:val="00B802FA"/>
    <w:rsid w:val="00B80325"/>
    <w:rsid w:val="00B8059C"/>
    <w:rsid w:val="00B807D6"/>
    <w:rsid w:val="00B80A69"/>
    <w:rsid w:val="00B80BE8"/>
    <w:rsid w:val="00B80C3C"/>
    <w:rsid w:val="00B81365"/>
    <w:rsid w:val="00B8150C"/>
    <w:rsid w:val="00B817A8"/>
    <w:rsid w:val="00B819D6"/>
    <w:rsid w:val="00B81A77"/>
    <w:rsid w:val="00B81E05"/>
    <w:rsid w:val="00B81EA5"/>
    <w:rsid w:val="00B82206"/>
    <w:rsid w:val="00B82417"/>
    <w:rsid w:val="00B82A19"/>
    <w:rsid w:val="00B82C74"/>
    <w:rsid w:val="00B82FA5"/>
    <w:rsid w:val="00B8313A"/>
    <w:rsid w:val="00B83279"/>
    <w:rsid w:val="00B8344F"/>
    <w:rsid w:val="00B83C16"/>
    <w:rsid w:val="00B83F71"/>
    <w:rsid w:val="00B83F74"/>
    <w:rsid w:val="00B84055"/>
    <w:rsid w:val="00B840CC"/>
    <w:rsid w:val="00B84132"/>
    <w:rsid w:val="00B8431A"/>
    <w:rsid w:val="00B84898"/>
    <w:rsid w:val="00B84CA0"/>
    <w:rsid w:val="00B84FF3"/>
    <w:rsid w:val="00B85247"/>
    <w:rsid w:val="00B852B0"/>
    <w:rsid w:val="00B853D3"/>
    <w:rsid w:val="00B853EF"/>
    <w:rsid w:val="00B8553E"/>
    <w:rsid w:val="00B85643"/>
    <w:rsid w:val="00B85A18"/>
    <w:rsid w:val="00B85C4E"/>
    <w:rsid w:val="00B85D78"/>
    <w:rsid w:val="00B85E7A"/>
    <w:rsid w:val="00B85F9B"/>
    <w:rsid w:val="00B862E3"/>
    <w:rsid w:val="00B867CD"/>
    <w:rsid w:val="00B869B9"/>
    <w:rsid w:val="00B869BD"/>
    <w:rsid w:val="00B86ADB"/>
    <w:rsid w:val="00B86BD5"/>
    <w:rsid w:val="00B8704D"/>
    <w:rsid w:val="00B872C1"/>
    <w:rsid w:val="00B878B2"/>
    <w:rsid w:val="00B87A8A"/>
    <w:rsid w:val="00B87BE5"/>
    <w:rsid w:val="00B9006F"/>
    <w:rsid w:val="00B9011B"/>
    <w:rsid w:val="00B9020D"/>
    <w:rsid w:val="00B90490"/>
    <w:rsid w:val="00B90537"/>
    <w:rsid w:val="00B90662"/>
    <w:rsid w:val="00B906BE"/>
    <w:rsid w:val="00B9098A"/>
    <w:rsid w:val="00B90A5A"/>
    <w:rsid w:val="00B912FA"/>
    <w:rsid w:val="00B919B5"/>
    <w:rsid w:val="00B92115"/>
    <w:rsid w:val="00B926CA"/>
    <w:rsid w:val="00B92BF0"/>
    <w:rsid w:val="00B92CAE"/>
    <w:rsid w:val="00B92D6A"/>
    <w:rsid w:val="00B92EB0"/>
    <w:rsid w:val="00B933EB"/>
    <w:rsid w:val="00B939A6"/>
    <w:rsid w:val="00B93B6F"/>
    <w:rsid w:val="00B94159"/>
    <w:rsid w:val="00B9418E"/>
    <w:rsid w:val="00B94847"/>
    <w:rsid w:val="00B94B98"/>
    <w:rsid w:val="00B94B9F"/>
    <w:rsid w:val="00B94BF5"/>
    <w:rsid w:val="00B94DA5"/>
    <w:rsid w:val="00B94DE8"/>
    <w:rsid w:val="00B94EF9"/>
    <w:rsid w:val="00B94F91"/>
    <w:rsid w:val="00B94FBA"/>
    <w:rsid w:val="00B953FB"/>
    <w:rsid w:val="00B9565E"/>
    <w:rsid w:val="00B95A05"/>
    <w:rsid w:val="00B95D2C"/>
    <w:rsid w:val="00B95ED2"/>
    <w:rsid w:val="00B9609A"/>
    <w:rsid w:val="00B9622C"/>
    <w:rsid w:val="00B97404"/>
    <w:rsid w:val="00B974DF"/>
    <w:rsid w:val="00B97568"/>
    <w:rsid w:val="00B976BA"/>
    <w:rsid w:val="00B9772D"/>
    <w:rsid w:val="00B97844"/>
    <w:rsid w:val="00B97D48"/>
    <w:rsid w:val="00BA0057"/>
    <w:rsid w:val="00BA0301"/>
    <w:rsid w:val="00BA0362"/>
    <w:rsid w:val="00BA0A91"/>
    <w:rsid w:val="00BA0D0D"/>
    <w:rsid w:val="00BA0DE4"/>
    <w:rsid w:val="00BA0F17"/>
    <w:rsid w:val="00BA1012"/>
    <w:rsid w:val="00BA137F"/>
    <w:rsid w:val="00BA14D4"/>
    <w:rsid w:val="00BA1697"/>
    <w:rsid w:val="00BA1C98"/>
    <w:rsid w:val="00BA1D3F"/>
    <w:rsid w:val="00BA1F34"/>
    <w:rsid w:val="00BA1FFA"/>
    <w:rsid w:val="00BA207C"/>
    <w:rsid w:val="00BA20B8"/>
    <w:rsid w:val="00BA2196"/>
    <w:rsid w:val="00BA2257"/>
    <w:rsid w:val="00BA22FE"/>
    <w:rsid w:val="00BA2793"/>
    <w:rsid w:val="00BA2CFF"/>
    <w:rsid w:val="00BA332E"/>
    <w:rsid w:val="00BA3950"/>
    <w:rsid w:val="00BA3B98"/>
    <w:rsid w:val="00BA436A"/>
    <w:rsid w:val="00BA4D31"/>
    <w:rsid w:val="00BA4DC3"/>
    <w:rsid w:val="00BA517C"/>
    <w:rsid w:val="00BA51D2"/>
    <w:rsid w:val="00BA58DE"/>
    <w:rsid w:val="00BA5ADA"/>
    <w:rsid w:val="00BA5C56"/>
    <w:rsid w:val="00BA6349"/>
    <w:rsid w:val="00BA66FE"/>
    <w:rsid w:val="00BA6E9A"/>
    <w:rsid w:val="00BA6F4D"/>
    <w:rsid w:val="00BA6FE5"/>
    <w:rsid w:val="00BA7164"/>
    <w:rsid w:val="00BA7224"/>
    <w:rsid w:val="00BA7762"/>
    <w:rsid w:val="00BA7813"/>
    <w:rsid w:val="00BA7C7D"/>
    <w:rsid w:val="00BA7D29"/>
    <w:rsid w:val="00BB0112"/>
    <w:rsid w:val="00BB08BD"/>
    <w:rsid w:val="00BB0ABD"/>
    <w:rsid w:val="00BB0DA4"/>
    <w:rsid w:val="00BB1939"/>
    <w:rsid w:val="00BB29E2"/>
    <w:rsid w:val="00BB2BB9"/>
    <w:rsid w:val="00BB2BFC"/>
    <w:rsid w:val="00BB2ED0"/>
    <w:rsid w:val="00BB2EE0"/>
    <w:rsid w:val="00BB304B"/>
    <w:rsid w:val="00BB321B"/>
    <w:rsid w:val="00BB343E"/>
    <w:rsid w:val="00BB3551"/>
    <w:rsid w:val="00BB39A7"/>
    <w:rsid w:val="00BB3BDB"/>
    <w:rsid w:val="00BB3FAB"/>
    <w:rsid w:val="00BB40C7"/>
    <w:rsid w:val="00BB4107"/>
    <w:rsid w:val="00BB4278"/>
    <w:rsid w:val="00BB4383"/>
    <w:rsid w:val="00BB443D"/>
    <w:rsid w:val="00BB44F5"/>
    <w:rsid w:val="00BB46C9"/>
    <w:rsid w:val="00BB475F"/>
    <w:rsid w:val="00BB4870"/>
    <w:rsid w:val="00BB4C28"/>
    <w:rsid w:val="00BB4C4A"/>
    <w:rsid w:val="00BB4F1A"/>
    <w:rsid w:val="00BB4F78"/>
    <w:rsid w:val="00BB5047"/>
    <w:rsid w:val="00BB5120"/>
    <w:rsid w:val="00BB5269"/>
    <w:rsid w:val="00BB530C"/>
    <w:rsid w:val="00BB5636"/>
    <w:rsid w:val="00BB57F0"/>
    <w:rsid w:val="00BB5B26"/>
    <w:rsid w:val="00BB5B80"/>
    <w:rsid w:val="00BB5F15"/>
    <w:rsid w:val="00BB5FB3"/>
    <w:rsid w:val="00BB5FF0"/>
    <w:rsid w:val="00BB6389"/>
    <w:rsid w:val="00BB6553"/>
    <w:rsid w:val="00BB662C"/>
    <w:rsid w:val="00BB66FF"/>
    <w:rsid w:val="00BB6AA9"/>
    <w:rsid w:val="00BB6F52"/>
    <w:rsid w:val="00BB6FF8"/>
    <w:rsid w:val="00BB715C"/>
    <w:rsid w:val="00BB7894"/>
    <w:rsid w:val="00BB790E"/>
    <w:rsid w:val="00BB7C69"/>
    <w:rsid w:val="00BB7CDD"/>
    <w:rsid w:val="00BB7E0B"/>
    <w:rsid w:val="00BB7EC8"/>
    <w:rsid w:val="00BB7EF7"/>
    <w:rsid w:val="00BC04AB"/>
    <w:rsid w:val="00BC0BA9"/>
    <w:rsid w:val="00BC108C"/>
    <w:rsid w:val="00BC14AA"/>
    <w:rsid w:val="00BC1B70"/>
    <w:rsid w:val="00BC1BDE"/>
    <w:rsid w:val="00BC1CC3"/>
    <w:rsid w:val="00BC1D36"/>
    <w:rsid w:val="00BC1F73"/>
    <w:rsid w:val="00BC2476"/>
    <w:rsid w:val="00BC2646"/>
    <w:rsid w:val="00BC2938"/>
    <w:rsid w:val="00BC2A13"/>
    <w:rsid w:val="00BC2A77"/>
    <w:rsid w:val="00BC2BA8"/>
    <w:rsid w:val="00BC2FD1"/>
    <w:rsid w:val="00BC304F"/>
    <w:rsid w:val="00BC31C9"/>
    <w:rsid w:val="00BC34F9"/>
    <w:rsid w:val="00BC40AE"/>
    <w:rsid w:val="00BC40B6"/>
    <w:rsid w:val="00BC4379"/>
    <w:rsid w:val="00BC45BD"/>
    <w:rsid w:val="00BC4AB9"/>
    <w:rsid w:val="00BC4C02"/>
    <w:rsid w:val="00BC51D3"/>
    <w:rsid w:val="00BC6C54"/>
    <w:rsid w:val="00BC6C55"/>
    <w:rsid w:val="00BC6F88"/>
    <w:rsid w:val="00BC6FF6"/>
    <w:rsid w:val="00BC7305"/>
    <w:rsid w:val="00BC7F19"/>
    <w:rsid w:val="00BD01F2"/>
    <w:rsid w:val="00BD022C"/>
    <w:rsid w:val="00BD0613"/>
    <w:rsid w:val="00BD075C"/>
    <w:rsid w:val="00BD079F"/>
    <w:rsid w:val="00BD08F8"/>
    <w:rsid w:val="00BD0952"/>
    <w:rsid w:val="00BD0D0A"/>
    <w:rsid w:val="00BD106E"/>
    <w:rsid w:val="00BD1391"/>
    <w:rsid w:val="00BD15FC"/>
    <w:rsid w:val="00BD18FC"/>
    <w:rsid w:val="00BD241F"/>
    <w:rsid w:val="00BD259D"/>
    <w:rsid w:val="00BD27E1"/>
    <w:rsid w:val="00BD28BB"/>
    <w:rsid w:val="00BD2CAB"/>
    <w:rsid w:val="00BD2EDC"/>
    <w:rsid w:val="00BD3364"/>
    <w:rsid w:val="00BD349C"/>
    <w:rsid w:val="00BD3A0B"/>
    <w:rsid w:val="00BD3B5F"/>
    <w:rsid w:val="00BD3F9C"/>
    <w:rsid w:val="00BD410F"/>
    <w:rsid w:val="00BD4116"/>
    <w:rsid w:val="00BD41D3"/>
    <w:rsid w:val="00BD4319"/>
    <w:rsid w:val="00BD4B11"/>
    <w:rsid w:val="00BD4E26"/>
    <w:rsid w:val="00BD4F09"/>
    <w:rsid w:val="00BD5151"/>
    <w:rsid w:val="00BD5996"/>
    <w:rsid w:val="00BD59C1"/>
    <w:rsid w:val="00BD59DC"/>
    <w:rsid w:val="00BD5B64"/>
    <w:rsid w:val="00BD5C65"/>
    <w:rsid w:val="00BD5D4A"/>
    <w:rsid w:val="00BD5DA5"/>
    <w:rsid w:val="00BD6013"/>
    <w:rsid w:val="00BD602B"/>
    <w:rsid w:val="00BD669C"/>
    <w:rsid w:val="00BD66CD"/>
    <w:rsid w:val="00BD66CF"/>
    <w:rsid w:val="00BD70AD"/>
    <w:rsid w:val="00BD71C7"/>
    <w:rsid w:val="00BD7338"/>
    <w:rsid w:val="00BD7623"/>
    <w:rsid w:val="00BD7FFA"/>
    <w:rsid w:val="00BE02B5"/>
    <w:rsid w:val="00BE08CB"/>
    <w:rsid w:val="00BE0A4B"/>
    <w:rsid w:val="00BE0B21"/>
    <w:rsid w:val="00BE0B27"/>
    <w:rsid w:val="00BE0D0C"/>
    <w:rsid w:val="00BE1573"/>
    <w:rsid w:val="00BE172B"/>
    <w:rsid w:val="00BE1E1A"/>
    <w:rsid w:val="00BE1E6B"/>
    <w:rsid w:val="00BE215F"/>
    <w:rsid w:val="00BE2215"/>
    <w:rsid w:val="00BE2302"/>
    <w:rsid w:val="00BE234D"/>
    <w:rsid w:val="00BE25B3"/>
    <w:rsid w:val="00BE2924"/>
    <w:rsid w:val="00BE2FEE"/>
    <w:rsid w:val="00BE30AE"/>
    <w:rsid w:val="00BE30EA"/>
    <w:rsid w:val="00BE3241"/>
    <w:rsid w:val="00BE3295"/>
    <w:rsid w:val="00BE32B0"/>
    <w:rsid w:val="00BE332B"/>
    <w:rsid w:val="00BE3583"/>
    <w:rsid w:val="00BE381F"/>
    <w:rsid w:val="00BE3A5E"/>
    <w:rsid w:val="00BE3E72"/>
    <w:rsid w:val="00BE434C"/>
    <w:rsid w:val="00BE4C91"/>
    <w:rsid w:val="00BE4F52"/>
    <w:rsid w:val="00BE5C37"/>
    <w:rsid w:val="00BE5C65"/>
    <w:rsid w:val="00BE5CF2"/>
    <w:rsid w:val="00BE5E7F"/>
    <w:rsid w:val="00BE6813"/>
    <w:rsid w:val="00BE686D"/>
    <w:rsid w:val="00BE6C44"/>
    <w:rsid w:val="00BE6DC7"/>
    <w:rsid w:val="00BE7440"/>
    <w:rsid w:val="00BE74BB"/>
    <w:rsid w:val="00BE769F"/>
    <w:rsid w:val="00BE796D"/>
    <w:rsid w:val="00BE7EE7"/>
    <w:rsid w:val="00BE7F73"/>
    <w:rsid w:val="00BF108B"/>
    <w:rsid w:val="00BF127D"/>
    <w:rsid w:val="00BF1603"/>
    <w:rsid w:val="00BF1B10"/>
    <w:rsid w:val="00BF1EF0"/>
    <w:rsid w:val="00BF2113"/>
    <w:rsid w:val="00BF2833"/>
    <w:rsid w:val="00BF294F"/>
    <w:rsid w:val="00BF2B35"/>
    <w:rsid w:val="00BF2E1A"/>
    <w:rsid w:val="00BF2F54"/>
    <w:rsid w:val="00BF2F74"/>
    <w:rsid w:val="00BF34AD"/>
    <w:rsid w:val="00BF397C"/>
    <w:rsid w:val="00BF3ADC"/>
    <w:rsid w:val="00BF3B29"/>
    <w:rsid w:val="00BF3C1B"/>
    <w:rsid w:val="00BF3DD2"/>
    <w:rsid w:val="00BF3F9B"/>
    <w:rsid w:val="00BF4228"/>
    <w:rsid w:val="00BF4627"/>
    <w:rsid w:val="00BF46F7"/>
    <w:rsid w:val="00BF47AE"/>
    <w:rsid w:val="00BF50BF"/>
    <w:rsid w:val="00BF51AB"/>
    <w:rsid w:val="00BF5697"/>
    <w:rsid w:val="00BF56AE"/>
    <w:rsid w:val="00BF57BA"/>
    <w:rsid w:val="00BF5BD8"/>
    <w:rsid w:val="00BF5C52"/>
    <w:rsid w:val="00BF61F6"/>
    <w:rsid w:val="00BF6DAC"/>
    <w:rsid w:val="00BF6DDD"/>
    <w:rsid w:val="00BF6EDA"/>
    <w:rsid w:val="00BF72BE"/>
    <w:rsid w:val="00BF7EE4"/>
    <w:rsid w:val="00C00125"/>
    <w:rsid w:val="00C00604"/>
    <w:rsid w:val="00C00621"/>
    <w:rsid w:val="00C01423"/>
    <w:rsid w:val="00C0152D"/>
    <w:rsid w:val="00C018AE"/>
    <w:rsid w:val="00C018ED"/>
    <w:rsid w:val="00C01B8B"/>
    <w:rsid w:val="00C01BD8"/>
    <w:rsid w:val="00C01E43"/>
    <w:rsid w:val="00C0254C"/>
    <w:rsid w:val="00C02802"/>
    <w:rsid w:val="00C02A1A"/>
    <w:rsid w:val="00C030B9"/>
    <w:rsid w:val="00C0310B"/>
    <w:rsid w:val="00C03215"/>
    <w:rsid w:val="00C0325D"/>
    <w:rsid w:val="00C032A2"/>
    <w:rsid w:val="00C0391F"/>
    <w:rsid w:val="00C03A67"/>
    <w:rsid w:val="00C03BF8"/>
    <w:rsid w:val="00C03C4C"/>
    <w:rsid w:val="00C03EDA"/>
    <w:rsid w:val="00C03F51"/>
    <w:rsid w:val="00C04107"/>
    <w:rsid w:val="00C04188"/>
    <w:rsid w:val="00C04956"/>
    <w:rsid w:val="00C053BE"/>
    <w:rsid w:val="00C054B7"/>
    <w:rsid w:val="00C054B9"/>
    <w:rsid w:val="00C05697"/>
    <w:rsid w:val="00C058A7"/>
    <w:rsid w:val="00C05E23"/>
    <w:rsid w:val="00C05E5F"/>
    <w:rsid w:val="00C05E6E"/>
    <w:rsid w:val="00C05F84"/>
    <w:rsid w:val="00C0647A"/>
    <w:rsid w:val="00C064FE"/>
    <w:rsid w:val="00C068B8"/>
    <w:rsid w:val="00C06939"/>
    <w:rsid w:val="00C06959"/>
    <w:rsid w:val="00C0696C"/>
    <w:rsid w:val="00C06D5C"/>
    <w:rsid w:val="00C072B2"/>
    <w:rsid w:val="00C0737C"/>
    <w:rsid w:val="00C073EB"/>
    <w:rsid w:val="00C077CB"/>
    <w:rsid w:val="00C079AB"/>
    <w:rsid w:val="00C10134"/>
    <w:rsid w:val="00C1094E"/>
    <w:rsid w:val="00C10A67"/>
    <w:rsid w:val="00C10B61"/>
    <w:rsid w:val="00C10F48"/>
    <w:rsid w:val="00C11009"/>
    <w:rsid w:val="00C1110A"/>
    <w:rsid w:val="00C11226"/>
    <w:rsid w:val="00C1128D"/>
    <w:rsid w:val="00C117C9"/>
    <w:rsid w:val="00C11D71"/>
    <w:rsid w:val="00C11E40"/>
    <w:rsid w:val="00C123D4"/>
    <w:rsid w:val="00C12AF5"/>
    <w:rsid w:val="00C13011"/>
    <w:rsid w:val="00C130F0"/>
    <w:rsid w:val="00C1314F"/>
    <w:rsid w:val="00C13266"/>
    <w:rsid w:val="00C13A57"/>
    <w:rsid w:val="00C1413A"/>
    <w:rsid w:val="00C141E3"/>
    <w:rsid w:val="00C142CB"/>
    <w:rsid w:val="00C147DD"/>
    <w:rsid w:val="00C14AFB"/>
    <w:rsid w:val="00C151A0"/>
    <w:rsid w:val="00C1563C"/>
    <w:rsid w:val="00C15E8D"/>
    <w:rsid w:val="00C165F6"/>
    <w:rsid w:val="00C16775"/>
    <w:rsid w:val="00C16C82"/>
    <w:rsid w:val="00C16C84"/>
    <w:rsid w:val="00C16E53"/>
    <w:rsid w:val="00C16F10"/>
    <w:rsid w:val="00C17C1C"/>
    <w:rsid w:val="00C2005C"/>
    <w:rsid w:val="00C201AD"/>
    <w:rsid w:val="00C208FF"/>
    <w:rsid w:val="00C20F49"/>
    <w:rsid w:val="00C2101E"/>
    <w:rsid w:val="00C210F8"/>
    <w:rsid w:val="00C21376"/>
    <w:rsid w:val="00C217D9"/>
    <w:rsid w:val="00C21EE4"/>
    <w:rsid w:val="00C221E1"/>
    <w:rsid w:val="00C2272B"/>
    <w:rsid w:val="00C227A2"/>
    <w:rsid w:val="00C22995"/>
    <w:rsid w:val="00C22B9F"/>
    <w:rsid w:val="00C22BFE"/>
    <w:rsid w:val="00C23498"/>
    <w:rsid w:val="00C23513"/>
    <w:rsid w:val="00C2353E"/>
    <w:rsid w:val="00C242A8"/>
    <w:rsid w:val="00C24328"/>
    <w:rsid w:val="00C24506"/>
    <w:rsid w:val="00C2458B"/>
    <w:rsid w:val="00C245CE"/>
    <w:rsid w:val="00C249EF"/>
    <w:rsid w:val="00C24AE4"/>
    <w:rsid w:val="00C24BD8"/>
    <w:rsid w:val="00C24DA4"/>
    <w:rsid w:val="00C24EA9"/>
    <w:rsid w:val="00C24F9D"/>
    <w:rsid w:val="00C257F4"/>
    <w:rsid w:val="00C25D1A"/>
    <w:rsid w:val="00C2601B"/>
    <w:rsid w:val="00C26230"/>
    <w:rsid w:val="00C26412"/>
    <w:rsid w:val="00C2646A"/>
    <w:rsid w:val="00C26A38"/>
    <w:rsid w:val="00C26E4F"/>
    <w:rsid w:val="00C2769B"/>
    <w:rsid w:val="00C278C0"/>
    <w:rsid w:val="00C30038"/>
    <w:rsid w:val="00C3014A"/>
    <w:rsid w:val="00C30664"/>
    <w:rsid w:val="00C306AF"/>
    <w:rsid w:val="00C30CEF"/>
    <w:rsid w:val="00C31019"/>
    <w:rsid w:val="00C310D0"/>
    <w:rsid w:val="00C31544"/>
    <w:rsid w:val="00C32073"/>
    <w:rsid w:val="00C322D9"/>
    <w:rsid w:val="00C32424"/>
    <w:rsid w:val="00C3242E"/>
    <w:rsid w:val="00C32C23"/>
    <w:rsid w:val="00C330E3"/>
    <w:rsid w:val="00C3386B"/>
    <w:rsid w:val="00C33990"/>
    <w:rsid w:val="00C339B0"/>
    <w:rsid w:val="00C339E1"/>
    <w:rsid w:val="00C34008"/>
    <w:rsid w:val="00C341C2"/>
    <w:rsid w:val="00C3437A"/>
    <w:rsid w:val="00C3491D"/>
    <w:rsid w:val="00C349DF"/>
    <w:rsid w:val="00C34AC8"/>
    <w:rsid w:val="00C34BF5"/>
    <w:rsid w:val="00C35227"/>
    <w:rsid w:val="00C35688"/>
    <w:rsid w:val="00C35893"/>
    <w:rsid w:val="00C35A73"/>
    <w:rsid w:val="00C36177"/>
    <w:rsid w:val="00C36661"/>
    <w:rsid w:val="00C369D0"/>
    <w:rsid w:val="00C37158"/>
    <w:rsid w:val="00C37319"/>
    <w:rsid w:val="00C37AB1"/>
    <w:rsid w:val="00C37E0E"/>
    <w:rsid w:val="00C37F25"/>
    <w:rsid w:val="00C37F82"/>
    <w:rsid w:val="00C40B4F"/>
    <w:rsid w:val="00C40C6D"/>
    <w:rsid w:val="00C40DD3"/>
    <w:rsid w:val="00C40E2C"/>
    <w:rsid w:val="00C40EE7"/>
    <w:rsid w:val="00C410FC"/>
    <w:rsid w:val="00C414F8"/>
    <w:rsid w:val="00C4166B"/>
    <w:rsid w:val="00C417DD"/>
    <w:rsid w:val="00C41825"/>
    <w:rsid w:val="00C41AE1"/>
    <w:rsid w:val="00C41C59"/>
    <w:rsid w:val="00C41CD3"/>
    <w:rsid w:val="00C41F00"/>
    <w:rsid w:val="00C41F24"/>
    <w:rsid w:val="00C41F35"/>
    <w:rsid w:val="00C421F4"/>
    <w:rsid w:val="00C42204"/>
    <w:rsid w:val="00C422F5"/>
    <w:rsid w:val="00C4256B"/>
    <w:rsid w:val="00C4264A"/>
    <w:rsid w:val="00C427F7"/>
    <w:rsid w:val="00C42846"/>
    <w:rsid w:val="00C429DC"/>
    <w:rsid w:val="00C42C89"/>
    <w:rsid w:val="00C42FC8"/>
    <w:rsid w:val="00C4365C"/>
    <w:rsid w:val="00C43693"/>
    <w:rsid w:val="00C4397F"/>
    <w:rsid w:val="00C43AC1"/>
    <w:rsid w:val="00C43C12"/>
    <w:rsid w:val="00C43C49"/>
    <w:rsid w:val="00C43CBD"/>
    <w:rsid w:val="00C44AA1"/>
    <w:rsid w:val="00C44B8D"/>
    <w:rsid w:val="00C44CF7"/>
    <w:rsid w:val="00C44E2D"/>
    <w:rsid w:val="00C44FDF"/>
    <w:rsid w:val="00C44FF2"/>
    <w:rsid w:val="00C454CE"/>
    <w:rsid w:val="00C45510"/>
    <w:rsid w:val="00C456A4"/>
    <w:rsid w:val="00C4577F"/>
    <w:rsid w:val="00C45C9C"/>
    <w:rsid w:val="00C45EB4"/>
    <w:rsid w:val="00C46676"/>
    <w:rsid w:val="00C468B4"/>
    <w:rsid w:val="00C46A11"/>
    <w:rsid w:val="00C474C9"/>
    <w:rsid w:val="00C47A84"/>
    <w:rsid w:val="00C50808"/>
    <w:rsid w:val="00C509B1"/>
    <w:rsid w:val="00C50B3F"/>
    <w:rsid w:val="00C50DFE"/>
    <w:rsid w:val="00C5115E"/>
    <w:rsid w:val="00C511A5"/>
    <w:rsid w:val="00C51AFF"/>
    <w:rsid w:val="00C51B41"/>
    <w:rsid w:val="00C51CEF"/>
    <w:rsid w:val="00C5202D"/>
    <w:rsid w:val="00C52187"/>
    <w:rsid w:val="00C5250B"/>
    <w:rsid w:val="00C5291D"/>
    <w:rsid w:val="00C529D3"/>
    <w:rsid w:val="00C52BEB"/>
    <w:rsid w:val="00C52CA2"/>
    <w:rsid w:val="00C52D3B"/>
    <w:rsid w:val="00C52D4C"/>
    <w:rsid w:val="00C52EDE"/>
    <w:rsid w:val="00C531AC"/>
    <w:rsid w:val="00C53402"/>
    <w:rsid w:val="00C53491"/>
    <w:rsid w:val="00C5389A"/>
    <w:rsid w:val="00C53B4E"/>
    <w:rsid w:val="00C53E04"/>
    <w:rsid w:val="00C53F54"/>
    <w:rsid w:val="00C5420C"/>
    <w:rsid w:val="00C5421F"/>
    <w:rsid w:val="00C5435D"/>
    <w:rsid w:val="00C543E5"/>
    <w:rsid w:val="00C5462A"/>
    <w:rsid w:val="00C54877"/>
    <w:rsid w:val="00C548BD"/>
    <w:rsid w:val="00C549E7"/>
    <w:rsid w:val="00C54A8C"/>
    <w:rsid w:val="00C54B32"/>
    <w:rsid w:val="00C551C8"/>
    <w:rsid w:val="00C551DA"/>
    <w:rsid w:val="00C55473"/>
    <w:rsid w:val="00C55643"/>
    <w:rsid w:val="00C55863"/>
    <w:rsid w:val="00C55B04"/>
    <w:rsid w:val="00C55DA6"/>
    <w:rsid w:val="00C563BA"/>
    <w:rsid w:val="00C56DDD"/>
    <w:rsid w:val="00C56FB8"/>
    <w:rsid w:val="00C573CA"/>
    <w:rsid w:val="00C57569"/>
    <w:rsid w:val="00C57616"/>
    <w:rsid w:val="00C57711"/>
    <w:rsid w:val="00C57900"/>
    <w:rsid w:val="00C57951"/>
    <w:rsid w:val="00C57A90"/>
    <w:rsid w:val="00C57B04"/>
    <w:rsid w:val="00C601AD"/>
    <w:rsid w:val="00C605DC"/>
    <w:rsid w:val="00C60A65"/>
    <w:rsid w:val="00C60A6A"/>
    <w:rsid w:val="00C612C7"/>
    <w:rsid w:val="00C6184F"/>
    <w:rsid w:val="00C61B84"/>
    <w:rsid w:val="00C61EC9"/>
    <w:rsid w:val="00C61F81"/>
    <w:rsid w:val="00C625C8"/>
    <w:rsid w:val="00C6293B"/>
    <w:rsid w:val="00C62A3E"/>
    <w:rsid w:val="00C62C5C"/>
    <w:rsid w:val="00C62E28"/>
    <w:rsid w:val="00C62E8B"/>
    <w:rsid w:val="00C6416C"/>
    <w:rsid w:val="00C64724"/>
    <w:rsid w:val="00C648EB"/>
    <w:rsid w:val="00C64900"/>
    <w:rsid w:val="00C649D1"/>
    <w:rsid w:val="00C64A6D"/>
    <w:rsid w:val="00C64C70"/>
    <w:rsid w:val="00C64F94"/>
    <w:rsid w:val="00C65143"/>
    <w:rsid w:val="00C65188"/>
    <w:rsid w:val="00C65336"/>
    <w:rsid w:val="00C65446"/>
    <w:rsid w:val="00C65863"/>
    <w:rsid w:val="00C658E2"/>
    <w:rsid w:val="00C6594A"/>
    <w:rsid w:val="00C65B3E"/>
    <w:rsid w:val="00C65DBE"/>
    <w:rsid w:val="00C65DC5"/>
    <w:rsid w:val="00C660F4"/>
    <w:rsid w:val="00C66363"/>
    <w:rsid w:val="00C663D2"/>
    <w:rsid w:val="00C66643"/>
    <w:rsid w:val="00C6671A"/>
    <w:rsid w:val="00C67023"/>
    <w:rsid w:val="00C671BE"/>
    <w:rsid w:val="00C677E2"/>
    <w:rsid w:val="00C67A77"/>
    <w:rsid w:val="00C701EC"/>
    <w:rsid w:val="00C70B87"/>
    <w:rsid w:val="00C70CFC"/>
    <w:rsid w:val="00C711C9"/>
    <w:rsid w:val="00C71807"/>
    <w:rsid w:val="00C7181F"/>
    <w:rsid w:val="00C71869"/>
    <w:rsid w:val="00C71CA9"/>
    <w:rsid w:val="00C7245A"/>
    <w:rsid w:val="00C72913"/>
    <w:rsid w:val="00C729A0"/>
    <w:rsid w:val="00C72B83"/>
    <w:rsid w:val="00C72B94"/>
    <w:rsid w:val="00C72D73"/>
    <w:rsid w:val="00C72D8A"/>
    <w:rsid w:val="00C733AC"/>
    <w:rsid w:val="00C734F9"/>
    <w:rsid w:val="00C73763"/>
    <w:rsid w:val="00C73DCC"/>
    <w:rsid w:val="00C74593"/>
    <w:rsid w:val="00C748E9"/>
    <w:rsid w:val="00C74905"/>
    <w:rsid w:val="00C74F6A"/>
    <w:rsid w:val="00C756CA"/>
    <w:rsid w:val="00C7581A"/>
    <w:rsid w:val="00C75AF3"/>
    <w:rsid w:val="00C7602E"/>
    <w:rsid w:val="00C767B8"/>
    <w:rsid w:val="00C76BB0"/>
    <w:rsid w:val="00C76CAF"/>
    <w:rsid w:val="00C7726F"/>
    <w:rsid w:val="00C77309"/>
    <w:rsid w:val="00C77462"/>
    <w:rsid w:val="00C774EF"/>
    <w:rsid w:val="00C776A7"/>
    <w:rsid w:val="00C776F5"/>
    <w:rsid w:val="00C77791"/>
    <w:rsid w:val="00C777DF"/>
    <w:rsid w:val="00C77A42"/>
    <w:rsid w:val="00C77B87"/>
    <w:rsid w:val="00C77C04"/>
    <w:rsid w:val="00C77CFB"/>
    <w:rsid w:val="00C77F9C"/>
    <w:rsid w:val="00C80414"/>
    <w:rsid w:val="00C80511"/>
    <w:rsid w:val="00C80539"/>
    <w:rsid w:val="00C8056B"/>
    <w:rsid w:val="00C80806"/>
    <w:rsid w:val="00C80B9B"/>
    <w:rsid w:val="00C80BA4"/>
    <w:rsid w:val="00C80C25"/>
    <w:rsid w:val="00C81147"/>
    <w:rsid w:val="00C81473"/>
    <w:rsid w:val="00C81633"/>
    <w:rsid w:val="00C81705"/>
    <w:rsid w:val="00C817DF"/>
    <w:rsid w:val="00C817E5"/>
    <w:rsid w:val="00C8182B"/>
    <w:rsid w:val="00C82303"/>
    <w:rsid w:val="00C8239E"/>
    <w:rsid w:val="00C824F6"/>
    <w:rsid w:val="00C8253F"/>
    <w:rsid w:val="00C826D6"/>
    <w:rsid w:val="00C82B97"/>
    <w:rsid w:val="00C82BE9"/>
    <w:rsid w:val="00C82CBE"/>
    <w:rsid w:val="00C82FA3"/>
    <w:rsid w:val="00C839C5"/>
    <w:rsid w:val="00C83D1F"/>
    <w:rsid w:val="00C83DEC"/>
    <w:rsid w:val="00C83E0A"/>
    <w:rsid w:val="00C83FDD"/>
    <w:rsid w:val="00C83FEE"/>
    <w:rsid w:val="00C8425B"/>
    <w:rsid w:val="00C846D1"/>
    <w:rsid w:val="00C8498B"/>
    <w:rsid w:val="00C84BE4"/>
    <w:rsid w:val="00C8501C"/>
    <w:rsid w:val="00C858CA"/>
    <w:rsid w:val="00C858FF"/>
    <w:rsid w:val="00C8597E"/>
    <w:rsid w:val="00C85B18"/>
    <w:rsid w:val="00C85EDF"/>
    <w:rsid w:val="00C85EE5"/>
    <w:rsid w:val="00C85F4D"/>
    <w:rsid w:val="00C860B0"/>
    <w:rsid w:val="00C864C8"/>
    <w:rsid w:val="00C86DC8"/>
    <w:rsid w:val="00C86F27"/>
    <w:rsid w:val="00C87171"/>
    <w:rsid w:val="00C873BD"/>
    <w:rsid w:val="00C874A6"/>
    <w:rsid w:val="00C87601"/>
    <w:rsid w:val="00C87AB0"/>
    <w:rsid w:val="00C87CD6"/>
    <w:rsid w:val="00C87D61"/>
    <w:rsid w:val="00C90450"/>
    <w:rsid w:val="00C90456"/>
    <w:rsid w:val="00C905A9"/>
    <w:rsid w:val="00C90636"/>
    <w:rsid w:val="00C90E34"/>
    <w:rsid w:val="00C90E58"/>
    <w:rsid w:val="00C913AF"/>
    <w:rsid w:val="00C913C4"/>
    <w:rsid w:val="00C914AA"/>
    <w:rsid w:val="00C9181D"/>
    <w:rsid w:val="00C91AE7"/>
    <w:rsid w:val="00C91D65"/>
    <w:rsid w:val="00C91EC2"/>
    <w:rsid w:val="00C92088"/>
    <w:rsid w:val="00C920ED"/>
    <w:rsid w:val="00C920F2"/>
    <w:rsid w:val="00C9270A"/>
    <w:rsid w:val="00C9285F"/>
    <w:rsid w:val="00C92A07"/>
    <w:rsid w:val="00C92FE0"/>
    <w:rsid w:val="00C92FFD"/>
    <w:rsid w:val="00C933B1"/>
    <w:rsid w:val="00C934FB"/>
    <w:rsid w:val="00C938B4"/>
    <w:rsid w:val="00C93AE5"/>
    <w:rsid w:val="00C93E77"/>
    <w:rsid w:val="00C93FDF"/>
    <w:rsid w:val="00C940E3"/>
    <w:rsid w:val="00C942A3"/>
    <w:rsid w:val="00C94645"/>
    <w:rsid w:val="00C94709"/>
    <w:rsid w:val="00C94737"/>
    <w:rsid w:val="00C9493A"/>
    <w:rsid w:val="00C94B8F"/>
    <w:rsid w:val="00C9513A"/>
    <w:rsid w:val="00C95473"/>
    <w:rsid w:val="00C955BA"/>
    <w:rsid w:val="00C95624"/>
    <w:rsid w:val="00C956CD"/>
    <w:rsid w:val="00C95A74"/>
    <w:rsid w:val="00C95F08"/>
    <w:rsid w:val="00C963B5"/>
    <w:rsid w:val="00C96670"/>
    <w:rsid w:val="00C9690B"/>
    <w:rsid w:val="00C969EC"/>
    <w:rsid w:val="00C96B6C"/>
    <w:rsid w:val="00C96D3A"/>
    <w:rsid w:val="00C96E66"/>
    <w:rsid w:val="00C97099"/>
    <w:rsid w:val="00C97205"/>
    <w:rsid w:val="00C9730E"/>
    <w:rsid w:val="00C9760B"/>
    <w:rsid w:val="00C979CD"/>
    <w:rsid w:val="00C97B39"/>
    <w:rsid w:val="00C97C2D"/>
    <w:rsid w:val="00CA020D"/>
    <w:rsid w:val="00CA0520"/>
    <w:rsid w:val="00CA077D"/>
    <w:rsid w:val="00CA07E8"/>
    <w:rsid w:val="00CA0A8D"/>
    <w:rsid w:val="00CA0FE3"/>
    <w:rsid w:val="00CA1173"/>
    <w:rsid w:val="00CA1275"/>
    <w:rsid w:val="00CA139E"/>
    <w:rsid w:val="00CA17D2"/>
    <w:rsid w:val="00CA20F6"/>
    <w:rsid w:val="00CA2221"/>
    <w:rsid w:val="00CA2479"/>
    <w:rsid w:val="00CA2592"/>
    <w:rsid w:val="00CA2597"/>
    <w:rsid w:val="00CA2B67"/>
    <w:rsid w:val="00CA2C1A"/>
    <w:rsid w:val="00CA2E3D"/>
    <w:rsid w:val="00CA314D"/>
    <w:rsid w:val="00CA34FA"/>
    <w:rsid w:val="00CA39E9"/>
    <w:rsid w:val="00CA3E63"/>
    <w:rsid w:val="00CA420E"/>
    <w:rsid w:val="00CA4229"/>
    <w:rsid w:val="00CA436B"/>
    <w:rsid w:val="00CA44C9"/>
    <w:rsid w:val="00CA460F"/>
    <w:rsid w:val="00CA49E9"/>
    <w:rsid w:val="00CA4F96"/>
    <w:rsid w:val="00CA4FB4"/>
    <w:rsid w:val="00CA51BA"/>
    <w:rsid w:val="00CA5504"/>
    <w:rsid w:val="00CA558B"/>
    <w:rsid w:val="00CA56B7"/>
    <w:rsid w:val="00CA5718"/>
    <w:rsid w:val="00CA57E4"/>
    <w:rsid w:val="00CA5DD8"/>
    <w:rsid w:val="00CA660F"/>
    <w:rsid w:val="00CA6930"/>
    <w:rsid w:val="00CA6AD8"/>
    <w:rsid w:val="00CA6C41"/>
    <w:rsid w:val="00CA6E51"/>
    <w:rsid w:val="00CA711D"/>
    <w:rsid w:val="00CA71E2"/>
    <w:rsid w:val="00CA7651"/>
    <w:rsid w:val="00CA78CF"/>
    <w:rsid w:val="00CA7966"/>
    <w:rsid w:val="00CA7C57"/>
    <w:rsid w:val="00CA7D55"/>
    <w:rsid w:val="00CA7E4D"/>
    <w:rsid w:val="00CA7EBA"/>
    <w:rsid w:val="00CA7F5B"/>
    <w:rsid w:val="00CB007C"/>
    <w:rsid w:val="00CB0106"/>
    <w:rsid w:val="00CB013F"/>
    <w:rsid w:val="00CB093E"/>
    <w:rsid w:val="00CB0A9A"/>
    <w:rsid w:val="00CB0BF9"/>
    <w:rsid w:val="00CB1305"/>
    <w:rsid w:val="00CB1934"/>
    <w:rsid w:val="00CB1A33"/>
    <w:rsid w:val="00CB1DED"/>
    <w:rsid w:val="00CB2143"/>
    <w:rsid w:val="00CB21CC"/>
    <w:rsid w:val="00CB27AA"/>
    <w:rsid w:val="00CB2B29"/>
    <w:rsid w:val="00CB2ECE"/>
    <w:rsid w:val="00CB301A"/>
    <w:rsid w:val="00CB31CF"/>
    <w:rsid w:val="00CB3272"/>
    <w:rsid w:val="00CB32D0"/>
    <w:rsid w:val="00CB3724"/>
    <w:rsid w:val="00CB3A73"/>
    <w:rsid w:val="00CB3C29"/>
    <w:rsid w:val="00CB3C8F"/>
    <w:rsid w:val="00CB3D29"/>
    <w:rsid w:val="00CB43CC"/>
    <w:rsid w:val="00CB4C76"/>
    <w:rsid w:val="00CB4FD1"/>
    <w:rsid w:val="00CB5040"/>
    <w:rsid w:val="00CB512E"/>
    <w:rsid w:val="00CB51A6"/>
    <w:rsid w:val="00CB58C2"/>
    <w:rsid w:val="00CB5DE1"/>
    <w:rsid w:val="00CB5E88"/>
    <w:rsid w:val="00CB5F0B"/>
    <w:rsid w:val="00CB6039"/>
    <w:rsid w:val="00CB60E6"/>
    <w:rsid w:val="00CB619D"/>
    <w:rsid w:val="00CB6297"/>
    <w:rsid w:val="00CB6838"/>
    <w:rsid w:val="00CB6CCD"/>
    <w:rsid w:val="00CB7000"/>
    <w:rsid w:val="00CB73D0"/>
    <w:rsid w:val="00CB7468"/>
    <w:rsid w:val="00CB76EA"/>
    <w:rsid w:val="00CB7C71"/>
    <w:rsid w:val="00CB7D4A"/>
    <w:rsid w:val="00CC034C"/>
    <w:rsid w:val="00CC0431"/>
    <w:rsid w:val="00CC06D8"/>
    <w:rsid w:val="00CC06F0"/>
    <w:rsid w:val="00CC08B1"/>
    <w:rsid w:val="00CC0A41"/>
    <w:rsid w:val="00CC0C40"/>
    <w:rsid w:val="00CC11AE"/>
    <w:rsid w:val="00CC14C3"/>
    <w:rsid w:val="00CC1620"/>
    <w:rsid w:val="00CC1638"/>
    <w:rsid w:val="00CC17EA"/>
    <w:rsid w:val="00CC1F9C"/>
    <w:rsid w:val="00CC22D4"/>
    <w:rsid w:val="00CC2611"/>
    <w:rsid w:val="00CC2628"/>
    <w:rsid w:val="00CC291F"/>
    <w:rsid w:val="00CC29D6"/>
    <w:rsid w:val="00CC2AC9"/>
    <w:rsid w:val="00CC2F42"/>
    <w:rsid w:val="00CC31E7"/>
    <w:rsid w:val="00CC3357"/>
    <w:rsid w:val="00CC355C"/>
    <w:rsid w:val="00CC358E"/>
    <w:rsid w:val="00CC3653"/>
    <w:rsid w:val="00CC3713"/>
    <w:rsid w:val="00CC39C7"/>
    <w:rsid w:val="00CC3B37"/>
    <w:rsid w:val="00CC3C90"/>
    <w:rsid w:val="00CC41A5"/>
    <w:rsid w:val="00CC4518"/>
    <w:rsid w:val="00CC463D"/>
    <w:rsid w:val="00CC46AF"/>
    <w:rsid w:val="00CC4C3C"/>
    <w:rsid w:val="00CC4E67"/>
    <w:rsid w:val="00CC53E4"/>
    <w:rsid w:val="00CC56E0"/>
    <w:rsid w:val="00CC5812"/>
    <w:rsid w:val="00CC6065"/>
    <w:rsid w:val="00CC6585"/>
    <w:rsid w:val="00CC6730"/>
    <w:rsid w:val="00CC6AC8"/>
    <w:rsid w:val="00CC6D24"/>
    <w:rsid w:val="00CC714E"/>
    <w:rsid w:val="00CC7211"/>
    <w:rsid w:val="00CC785B"/>
    <w:rsid w:val="00CC7970"/>
    <w:rsid w:val="00CC7BAD"/>
    <w:rsid w:val="00CC7CC2"/>
    <w:rsid w:val="00CC7CCE"/>
    <w:rsid w:val="00CD00EB"/>
    <w:rsid w:val="00CD0397"/>
    <w:rsid w:val="00CD04A7"/>
    <w:rsid w:val="00CD05E5"/>
    <w:rsid w:val="00CD074B"/>
    <w:rsid w:val="00CD089D"/>
    <w:rsid w:val="00CD1094"/>
    <w:rsid w:val="00CD1481"/>
    <w:rsid w:val="00CD152B"/>
    <w:rsid w:val="00CD15D4"/>
    <w:rsid w:val="00CD15E1"/>
    <w:rsid w:val="00CD1663"/>
    <w:rsid w:val="00CD16E5"/>
    <w:rsid w:val="00CD19D2"/>
    <w:rsid w:val="00CD19F0"/>
    <w:rsid w:val="00CD1D22"/>
    <w:rsid w:val="00CD1FBC"/>
    <w:rsid w:val="00CD20B8"/>
    <w:rsid w:val="00CD2173"/>
    <w:rsid w:val="00CD22A5"/>
    <w:rsid w:val="00CD22C0"/>
    <w:rsid w:val="00CD23E1"/>
    <w:rsid w:val="00CD23E5"/>
    <w:rsid w:val="00CD27E3"/>
    <w:rsid w:val="00CD2819"/>
    <w:rsid w:val="00CD2A2C"/>
    <w:rsid w:val="00CD2A2F"/>
    <w:rsid w:val="00CD2A5A"/>
    <w:rsid w:val="00CD2B12"/>
    <w:rsid w:val="00CD2BDA"/>
    <w:rsid w:val="00CD2C7B"/>
    <w:rsid w:val="00CD3AB0"/>
    <w:rsid w:val="00CD3F4E"/>
    <w:rsid w:val="00CD4047"/>
    <w:rsid w:val="00CD450F"/>
    <w:rsid w:val="00CD4717"/>
    <w:rsid w:val="00CD494C"/>
    <w:rsid w:val="00CD4D3E"/>
    <w:rsid w:val="00CD4DF7"/>
    <w:rsid w:val="00CD507C"/>
    <w:rsid w:val="00CD5AB4"/>
    <w:rsid w:val="00CD60D0"/>
    <w:rsid w:val="00CD618A"/>
    <w:rsid w:val="00CD6201"/>
    <w:rsid w:val="00CD62C2"/>
    <w:rsid w:val="00CD637A"/>
    <w:rsid w:val="00CD66D9"/>
    <w:rsid w:val="00CD672B"/>
    <w:rsid w:val="00CD71DA"/>
    <w:rsid w:val="00CD7A12"/>
    <w:rsid w:val="00CD7CB2"/>
    <w:rsid w:val="00CD7F52"/>
    <w:rsid w:val="00CD7FA1"/>
    <w:rsid w:val="00CE0143"/>
    <w:rsid w:val="00CE0A12"/>
    <w:rsid w:val="00CE0AEE"/>
    <w:rsid w:val="00CE0E6F"/>
    <w:rsid w:val="00CE1039"/>
    <w:rsid w:val="00CE10C2"/>
    <w:rsid w:val="00CE10C6"/>
    <w:rsid w:val="00CE13EC"/>
    <w:rsid w:val="00CE1D68"/>
    <w:rsid w:val="00CE2271"/>
    <w:rsid w:val="00CE242F"/>
    <w:rsid w:val="00CE24FE"/>
    <w:rsid w:val="00CE263A"/>
    <w:rsid w:val="00CE268A"/>
    <w:rsid w:val="00CE26F7"/>
    <w:rsid w:val="00CE29C8"/>
    <w:rsid w:val="00CE2C38"/>
    <w:rsid w:val="00CE2FFA"/>
    <w:rsid w:val="00CE33A2"/>
    <w:rsid w:val="00CE3567"/>
    <w:rsid w:val="00CE3A5F"/>
    <w:rsid w:val="00CE3CA5"/>
    <w:rsid w:val="00CE3D92"/>
    <w:rsid w:val="00CE3F18"/>
    <w:rsid w:val="00CE40E2"/>
    <w:rsid w:val="00CE429F"/>
    <w:rsid w:val="00CE42BD"/>
    <w:rsid w:val="00CE42E0"/>
    <w:rsid w:val="00CE440C"/>
    <w:rsid w:val="00CE4605"/>
    <w:rsid w:val="00CE46FA"/>
    <w:rsid w:val="00CE4910"/>
    <w:rsid w:val="00CE4A2B"/>
    <w:rsid w:val="00CE4A88"/>
    <w:rsid w:val="00CE4ABD"/>
    <w:rsid w:val="00CE4B53"/>
    <w:rsid w:val="00CE4F96"/>
    <w:rsid w:val="00CE5400"/>
    <w:rsid w:val="00CE5955"/>
    <w:rsid w:val="00CE5EDC"/>
    <w:rsid w:val="00CE5FB1"/>
    <w:rsid w:val="00CE62CA"/>
    <w:rsid w:val="00CE6536"/>
    <w:rsid w:val="00CE65B0"/>
    <w:rsid w:val="00CE6924"/>
    <w:rsid w:val="00CE6939"/>
    <w:rsid w:val="00CE6B5A"/>
    <w:rsid w:val="00CE7340"/>
    <w:rsid w:val="00CE73E7"/>
    <w:rsid w:val="00CE7778"/>
    <w:rsid w:val="00CE7AF0"/>
    <w:rsid w:val="00CE7B6A"/>
    <w:rsid w:val="00CE7C6C"/>
    <w:rsid w:val="00CE7DF3"/>
    <w:rsid w:val="00CF0096"/>
    <w:rsid w:val="00CF01EC"/>
    <w:rsid w:val="00CF049E"/>
    <w:rsid w:val="00CF05B9"/>
    <w:rsid w:val="00CF0DE3"/>
    <w:rsid w:val="00CF0DED"/>
    <w:rsid w:val="00CF1166"/>
    <w:rsid w:val="00CF118A"/>
    <w:rsid w:val="00CF12CE"/>
    <w:rsid w:val="00CF14C9"/>
    <w:rsid w:val="00CF1605"/>
    <w:rsid w:val="00CF17C2"/>
    <w:rsid w:val="00CF1A8C"/>
    <w:rsid w:val="00CF1AA7"/>
    <w:rsid w:val="00CF1DB7"/>
    <w:rsid w:val="00CF20DC"/>
    <w:rsid w:val="00CF2863"/>
    <w:rsid w:val="00CF2AF3"/>
    <w:rsid w:val="00CF2C98"/>
    <w:rsid w:val="00CF2E8F"/>
    <w:rsid w:val="00CF3332"/>
    <w:rsid w:val="00CF3368"/>
    <w:rsid w:val="00CF3768"/>
    <w:rsid w:val="00CF3C7D"/>
    <w:rsid w:val="00CF411A"/>
    <w:rsid w:val="00CF4484"/>
    <w:rsid w:val="00CF4A36"/>
    <w:rsid w:val="00CF4B4C"/>
    <w:rsid w:val="00CF4DAD"/>
    <w:rsid w:val="00CF5283"/>
    <w:rsid w:val="00CF557F"/>
    <w:rsid w:val="00CF57C5"/>
    <w:rsid w:val="00CF58D8"/>
    <w:rsid w:val="00CF5946"/>
    <w:rsid w:val="00CF6474"/>
    <w:rsid w:val="00CF6485"/>
    <w:rsid w:val="00CF68AC"/>
    <w:rsid w:val="00CF6AE7"/>
    <w:rsid w:val="00CF6FBF"/>
    <w:rsid w:val="00CF716E"/>
    <w:rsid w:val="00CF7551"/>
    <w:rsid w:val="00CF7C52"/>
    <w:rsid w:val="00CF7CEF"/>
    <w:rsid w:val="00D001B9"/>
    <w:rsid w:val="00D00240"/>
    <w:rsid w:val="00D0074E"/>
    <w:rsid w:val="00D00832"/>
    <w:rsid w:val="00D0096D"/>
    <w:rsid w:val="00D00A5A"/>
    <w:rsid w:val="00D0145D"/>
    <w:rsid w:val="00D014B2"/>
    <w:rsid w:val="00D014DB"/>
    <w:rsid w:val="00D0162D"/>
    <w:rsid w:val="00D01757"/>
    <w:rsid w:val="00D01E3E"/>
    <w:rsid w:val="00D02A89"/>
    <w:rsid w:val="00D02DC8"/>
    <w:rsid w:val="00D036B5"/>
    <w:rsid w:val="00D03823"/>
    <w:rsid w:val="00D03D86"/>
    <w:rsid w:val="00D03F2D"/>
    <w:rsid w:val="00D04006"/>
    <w:rsid w:val="00D04080"/>
    <w:rsid w:val="00D041FC"/>
    <w:rsid w:val="00D04586"/>
    <w:rsid w:val="00D04839"/>
    <w:rsid w:val="00D04A0E"/>
    <w:rsid w:val="00D04A8D"/>
    <w:rsid w:val="00D04BA3"/>
    <w:rsid w:val="00D04E5D"/>
    <w:rsid w:val="00D05590"/>
    <w:rsid w:val="00D057A0"/>
    <w:rsid w:val="00D05A9F"/>
    <w:rsid w:val="00D05B5A"/>
    <w:rsid w:val="00D05B6B"/>
    <w:rsid w:val="00D05CA9"/>
    <w:rsid w:val="00D05D7F"/>
    <w:rsid w:val="00D05E02"/>
    <w:rsid w:val="00D061F8"/>
    <w:rsid w:val="00D063ED"/>
    <w:rsid w:val="00D0641B"/>
    <w:rsid w:val="00D06507"/>
    <w:rsid w:val="00D0650D"/>
    <w:rsid w:val="00D06577"/>
    <w:rsid w:val="00D06714"/>
    <w:rsid w:val="00D06B02"/>
    <w:rsid w:val="00D06C57"/>
    <w:rsid w:val="00D06D97"/>
    <w:rsid w:val="00D07115"/>
    <w:rsid w:val="00D0718F"/>
    <w:rsid w:val="00D071A9"/>
    <w:rsid w:val="00D0728F"/>
    <w:rsid w:val="00D0739E"/>
    <w:rsid w:val="00D076F1"/>
    <w:rsid w:val="00D0792A"/>
    <w:rsid w:val="00D07D99"/>
    <w:rsid w:val="00D10781"/>
    <w:rsid w:val="00D107E9"/>
    <w:rsid w:val="00D10B55"/>
    <w:rsid w:val="00D10FA7"/>
    <w:rsid w:val="00D11200"/>
    <w:rsid w:val="00D11458"/>
    <w:rsid w:val="00D11985"/>
    <w:rsid w:val="00D119BE"/>
    <w:rsid w:val="00D11DFE"/>
    <w:rsid w:val="00D1224F"/>
    <w:rsid w:val="00D1225A"/>
    <w:rsid w:val="00D12303"/>
    <w:rsid w:val="00D125DA"/>
    <w:rsid w:val="00D1268B"/>
    <w:rsid w:val="00D12E57"/>
    <w:rsid w:val="00D13AF7"/>
    <w:rsid w:val="00D14945"/>
    <w:rsid w:val="00D149CE"/>
    <w:rsid w:val="00D14BF7"/>
    <w:rsid w:val="00D14F6E"/>
    <w:rsid w:val="00D15554"/>
    <w:rsid w:val="00D156A7"/>
    <w:rsid w:val="00D1572D"/>
    <w:rsid w:val="00D1577D"/>
    <w:rsid w:val="00D15B96"/>
    <w:rsid w:val="00D16052"/>
    <w:rsid w:val="00D160F4"/>
    <w:rsid w:val="00D16261"/>
    <w:rsid w:val="00D16A90"/>
    <w:rsid w:val="00D16ADA"/>
    <w:rsid w:val="00D16DFC"/>
    <w:rsid w:val="00D170E0"/>
    <w:rsid w:val="00D170E3"/>
    <w:rsid w:val="00D1720C"/>
    <w:rsid w:val="00D172B9"/>
    <w:rsid w:val="00D176B1"/>
    <w:rsid w:val="00D17875"/>
    <w:rsid w:val="00D17CC8"/>
    <w:rsid w:val="00D20156"/>
    <w:rsid w:val="00D2018A"/>
    <w:rsid w:val="00D203D4"/>
    <w:rsid w:val="00D203E1"/>
    <w:rsid w:val="00D204BD"/>
    <w:rsid w:val="00D20693"/>
    <w:rsid w:val="00D2070C"/>
    <w:rsid w:val="00D209AC"/>
    <w:rsid w:val="00D20B28"/>
    <w:rsid w:val="00D20BAA"/>
    <w:rsid w:val="00D20DBB"/>
    <w:rsid w:val="00D20E34"/>
    <w:rsid w:val="00D21096"/>
    <w:rsid w:val="00D210FA"/>
    <w:rsid w:val="00D214E8"/>
    <w:rsid w:val="00D21716"/>
    <w:rsid w:val="00D21C75"/>
    <w:rsid w:val="00D21F3F"/>
    <w:rsid w:val="00D21FA8"/>
    <w:rsid w:val="00D2205D"/>
    <w:rsid w:val="00D220AE"/>
    <w:rsid w:val="00D22364"/>
    <w:rsid w:val="00D223E6"/>
    <w:rsid w:val="00D22443"/>
    <w:rsid w:val="00D22973"/>
    <w:rsid w:val="00D22B18"/>
    <w:rsid w:val="00D22B7D"/>
    <w:rsid w:val="00D22D1F"/>
    <w:rsid w:val="00D23020"/>
    <w:rsid w:val="00D23073"/>
    <w:rsid w:val="00D23215"/>
    <w:rsid w:val="00D23256"/>
    <w:rsid w:val="00D239B1"/>
    <w:rsid w:val="00D23B28"/>
    <w:rsid w:val="00D23D7F"/>
    <w:rsid w:val="00D24232"/>
    <w:rsid w:val="00D245BE"/>
    <w:rsid w:val="00D24F87"/>
    <w:rsid w:val="00D25F2E"/>
    <w:rsid w:val="00D2605E"/>
    <w:rsid w:val="00D2610D"/>
    <w:rsid w:val="00D262A5"/>
    <w:rsid w:val="00D2648A"/>
    <w:rsid w:val="00D269FA"/>
    <w:rsid w:val="00D26B38"/>
    <w:rsid w:val="00D26EA6"/>
    <w:rsid w:val="00D27269"/>
    <w:rsid w:val="00D27B89"/>
    <w:rsid w:val="00D27B95"/>
    <w:rsid w:val="00D30846"/>
    <w:rsid w:val="00D31AFE"/>
    <w:rsid w:val="00D3261E"/>
    <w:rsid w:val="00D3276E"/>
    <w:rsid w:val="00D32B62"/>
    <w:rsid w:val="00D32B71"/>
    <w:rsid w:val="00D33260"/>
    <w:rsid w:val="00D336B0"/>
    <w:rsid w:val="00D33717"/>
    <w:rsid w:val="00D33B09"/>
    <w:rsid w:val="00D33CA8"/>
    <w:rsid w:val="00D33F55"/>
    <w:rsid w:val="00D345A1"/>
    <w:rsid w:val="00D345FB"/>
    <w:rsid w:val="00D346F6"/>
    <w:rsid w:val="00D34DF8"/>
    <w:rsid w:val="00D35077"/>
    <w:rsid w:val="00D352E3"/>
    <w:rsid w:val="00D35371"/>
    <w:rsid w:val="00D35412"/>
    <w:rsid w:val="00D354A1"/>
    <w:rsid w:val="00D355FF"/>
    <w:rsid w:val="00D356EB"/>
    <w:rsid w:val="00D358F0"/>
    <w:rsid w:val="00D36439"/>
    <w:rsid w:val="00D367FA"/>
    <w:rsid w:val="00D36906"/>
    <w:rsid w:val="00D369F4"/>
    <w:rsid w:val="00D36C38"/>
    <w:rsid w:val="00D36FD7"/>
    <w:rsid w:val="00D37D62"/>
    <w:rsid w:val="00D400F3"/>
    <w:rsid w:val="00D4012A"/>
    <w:rsid w:val="00D40140"/>
    <w:rsid w:val="00D40717"/>
    <w:rsid w:val="00D40ADD"/>
    <w:rsid w:val="00D40C24"/>
    <w:rsid w:val="00D40C36"/>
    <w:rsid w:val="00D40CBE"/>
    <w:rsid w:val="00D40EF1"/>
    <w:rsid w:val="00D411F3"/>
    <w:rsid w:val="00D4131A"/>
    <w:rsid w:val="00D413CC"/>
    <w:rsid w:val="00D415DE"/>
    <w:rsid w:val="00D41B01"/>
    <w:rsid w:val="00D425AF"/>
    <w:rsid w:val="00D4316E"/>
    <w:rsid w:val="00D4356C"/>
    <w:rsid w:val="00D43AC8"/>
    <w:rsid w:val="00D44062"/>
    <w:rsid w:val="00D4423A"/>
    <w:rsid w:val="00D44546"/>
    <w:rsid w:val="00D4471C"/>
    <w:rsid w:val="00D44E82"/>
    <w:rsid w:val="00D45026"/>
    <w:rsid w:val="00D450E7"/>
    <w:rsid w:val="00D454EB"/>
    <w:rsid w:val="00D45692"/>
    <w:rsid w:val="00D45B3B"/>
    <w:rsid w:val="00D45B40"/>
    <w:rsid w:val="00D45CA1"/>
    <w:rsid w:val="00D45F08"/>
    <w:rsid w:val="00D462D4"/>
    <w:rsid w:val="00D46300"/>
    <w:rsid w:val="00D46421"/>
    <w:rsid w:val="00D46464"/>
    <w:rsid w:val="00D46610"/>
    <w:rsid w:val="00D46666"/>
    <w:rsid w:val="00D466E9"/>
    <w:rsid w:val="00D467A6"/>
    <w:rsid w:val="00D4690A"/>
    <w:rsid w:val="00D46A85"/>
    <w:rsid w:val="00D46B06"/>
    <w:rsid w:val="00D46DF8"/>
    <w:rsid w:val="00D46E19"/>
    <w:rsid w:val="00D47BD9"/>
    <w:rsid w:val="00D47F80"/>
    <w:rsid w:val="00D5063E"/>
    <w:rsid w:val="00D50755"/>
    <w:rsid w:val="00D509F5"/>
    <w:rsid w:val="00D50BE5"/>
    <w:rsid w:val="00D51164"/>
    <w:rsid w:val="00D51304"/>
    <w:rsid w:val="00D51327"/>
    <w:rsid w:val="00D517C6"/>
    <w:rsid w:val="00D51AFA"/>
    <w:rsid w:val="00D51C1A"/>
    <w:rsid w:val="00D51C44"/>
    <w:rsid w:val="00D52555"/>
    <w:rsid w:val="00D52606"/>
    <w:rsid w:val="00D52711"/>
    <w:rsid w:val="00D52A83"/>
    <w:rsid w:val="00D52CE1"/>
    <w:rsid w:val="00D52F8D"/>
    <w:rsid w:val="00D5383C"/>
    <w:rsid w:val="00D53856"/>
    <w:rsid w:val="00D53859"/>
    <w:rsid w:val="00D53A1A"/>
    <w:rsid w:val="00D53C1D"/>
    <w:rsid w:val="00D53F33"/>
    <w:rsid w:val="00D544D0"/>
    <w:rsid w:val="00D54FF4"/>
    <w:rsid w:val="00D5527A"/>
    <w:rsid w:val="00D55553"/>
    <w:rsid w:val="00D557F4"/>
    <w:rsid w:val="00D55946"/>
    <w:rsid w:val="00D55FF4"/>
    <w:rsid w:val="00D5616F"/>
    <w:rsid w:val="00D5626D"/>
    <w:rsid w:val="00D565A3"/>
    <w:rsid w:val="00D56781"/>
    <w:rsid w:val="00D5690A"/>
    <w:rsid w:val="00D56991"/>
    <w:rsid w:val="00D574E1"/>
    <w:rsid w:val="00D57753"/>
    <w:rsid w:val="00D57B5E"/>
    <w:rsid w:val="00D57BF8"/>
    <w:rsid w:val="00D57C56"/>
    <w:rsid w:val="00D57C78"/>
    <w:rsid w:val="00D6004F"/>
    <w:rsid w:val="00D60510"/>
    <w:rsid w:val="00D606E9"/>
    <w:rsid w:val="00D606FB"/>
    <w:rsid w:val="00D60B79"/>
    <w:rsid w:val="00D60CDC"/>
    <w:rsid w:val="00D60CF9"/>
    <w:rsid w:val="00D61291"/>
    <w:rsid w:val="00D6154D"/>
    <w:rsid w:val="00D615D9"/>
    <w:rsid w:val="00D61967"/>
    <w:rsid w:val="00D6231A"/>
    <w:rsid w:val="00D6270E"/>
    <w:rsid w:val="00D62738"/>
    <w:rsid w:val="00D6284D"/>
    <w:rsid w:val="00D62EFD"/>
    <w:rsid w:val="00D63139"/>
    <w:rsid w:val="00D63143"/>
    <w:rsid w:val="00D6324A"/>
    <w:rsid w:val="00D635B6"/>
    <w:rsid w:val="00D638AF"/>
    <w:rsid w:val="00D638C3"/>
    <w:rsid w:val="00D63990"/>
    <w:rsid w:val="00D63AC6"/>
    <w:rsid w:val="00D63B8E"/>
    <w:rsid w:val="00D63C67"/>
    <w:rsid w:val="00D640A0"/>
    <w:rsid w:val="00D6452C"/>
    <w:rsid w:val="00D648FB"/>
    <w:rsid w:val="00D65230"/>
    <w:rsid w:val="00D654A2"/>
    <w:rsid w:val="00D654D6"/>
    <w:rsid w:val="00D65837"/>
    <w:rsid w:val="00D658B4"/>
    <w:rsid w:val="00D65D1B"/>
    <w:rsid w:val="00D65F40"/>
    <w:rsid w:val="00D664DE"/>
    <w:rsid w:val="00D66DEB"/>
    <w:rsid w:val="00D67152"/>
    <w:rsid w:val="00D674BE"/>
    <w:rsid w:val="00D6768F"/>
    <w:rsid w:val="00D67F11"/>
    <w:rsid w:val="00D70789"/>
    <w:rsid w:val="00D7080E"/>
    <w:rsid w:val="00D70BDB"/>
    <w:rsid w:val="00D70D07"/>
    <w:rsid w:val="00D70D3C"/>
    <w:rsid w:val="00D70DE9"/>
    <w:rsid w:val="00D70E89"/>
    <w:rsid w:val="00D70FE0"/>
    <w:rsid w:val="00D712AC"/>
    <w:rsid w:val="00D7156A"/>
    <w:rsid w:val="00D716A7"/>
    <w:rsid w:val="00D71892"/>
    <w:rsid w:val="00D71C33"/>
    <w:rsid w:val="00D71CBB"/>
    <w:rsid w:val="00D71F92"/>
    <w:rsid w:val="00D72087"/>
    <w:rsid w:val="00D7225D"/>
    <w:rsid w:val="00D72B8D"/>
    <w:rsid w:val="00D72C07"/>
    <w:rsid w:val="00D72CC4"/>
    <w:rsid w:val="00D7302D"/>
    <w:rsid w:val="00D731B7"/>
    <w:rsid w:val="00D73225"/>
    <w:rsid w:val="00D7350B"/>
    <w:rsid w:val="00D73A88"/>
    <w:rsid w:val="00D74212"/>
    <w:rsid w:val="00D74352"/>
    <w:rsid w:val="00D7466B"/>
    <w:rsid w:val="00D7473B"/>
    <w:rsid w:val="00D7492E"/>
    <w:rsid w:val="00D7589C"/>
    <w:rsid w:val="00D75ADD"/>
    <w:rsid w:val="00D7605D"/>
    <w:rsid w:val="00D76624"/>
    <w:rsid w:val="00D767AB"/>
    <w:rsid w:val="00D76895"/>
    <w:rsid w:val="00D76D5F"/>
    <w:rsid w:val="00D76D88"/>
    <w:rsid w:val="00D76E60"/>
    <w:rsid w:val="00D76EB0"/>
    <w:rsid w:val="00D76F4E"/>
    <w:rsid w:val="00D776B9"/>
    <w:rsid w:val="00D778CC"/>
    <w:rsid w:val="00D77C35"/>
    <w:rsid w:val="00D77F8A"/>
    <w:rsid w:val="00D80377"/>
    <w:rsid w:val="00D80563"/>
    <w:rsid w:val="00D805FF"/>
    <w:rsid w:val="00D80697"/>
    <w:rsid w:val="00D80D67"/>
    <w:rsid w:val="00D812E7"/>
    <w:rsid w:val="00D813EC"/>
    <w:rsid w:val="00D81576"/>
    <w:rsid w:val="00D818A7"/>
    <w:rsid w:val="00D81DD4"/>
    <w:rsid w:val="00D82049"/>
    <w:rsid w:val="00D820F6"/>
    <w:rsid w:val="00D82383"/>
    <w:rsid w:val="00D82BC0"/>
    <w:rsid w:val="00D82D9C"/>
    <w:rsid w:val="00D82DCF"/>
    <w:rsid w:val="00D83475"/>
    <w:rsid w:val="00D8358A"/>
    <w:rsid w:val="00D8362B"/>
    <w:rsid w:val="00D837C4"/>
    <w:rsid w:val="00D83847"/>
    <w:rsid w:val="00D83A51"/>
    <w:rsid w:val="00D83CB6"/>
    <w:rsid w:val="00D83DBA"/>
    <w:rsid w:val="00D83E56"/>
    <w:rsid w:val="00D83F9E"/>
    <w:rsid w:val="00D83FF5"/>
    <w:rsid w:val="00D841FA"/>
    <w:rsid w:val="00D842C8"/>
    <w:rsid w:val="00D843A3"/>
    <w:rsid w:val="00D84866"/>
    <w:rsid w:val="00D84B92"/>
    <w:rsid w:val="00D84D1F"/>
    <w:rsid w:val="00D851BB"/>
    <w:rsid w:val="00D8572A"/>
    <w:rsid w:val="00D8572F"/>
    <w:rsid w:val="00D85A62"/>
    <w:rsid w:val="00D85BBE"/>
    <w:rsid w:val="00D85CA4"/>
    <w:rsid w:val="00D85CE4"/>
    <w:rsid w:val="00D8615F"/>
    <w:rsid w:val="00D864C1"/>
    <w:rsid w:val="00D86639"/>
    <w:rsid w:val="00D868BB"/>
    <w:rsid w:val="00D86A84"/>
    <w:rsid w:val="00D86FD1"/>
    <w:rsid w:val="00D873B7"/>
    <w:rsid w:val="00D87B01"/>
    <w:rsid w:val="00D87B59"/>
    <w:rsid w:val="00D87F6B"/>
    <w:rsid w:val="00D90055"/>
    <w:rsid w:val="00D9035D"/>
    <w:rsid w:val="00D90524"/>
    <w:rsid w:val="00D90858"/>
    <w:rsid w:val="00D90867"/>
    <w:rsid w:val="00D9097B"/>
    <w:rsid w:val="00D91F37"/>
    <w:rsid w:val="00D91F4A"/>
    <w:rsid w:val="00D923EB"/>
    <w:rsid w:val="00D9287E"/>
    <w:rsid w:val="00D92A13"/>
    <w:rsid w:val="00D92C30"/>
    <w:rsid w:val="00D9307D"/>
    <w:rsid w:val="00D9312F"/>
    <w:rsid w:val="00D935A7"/>
    <w:rsid w:val="00D936EF"/>
    <w:rsid w:val="00D938F6"/>
    <w:rsid w:val="00D93BF7"/>
    <w:rsid w:val="00D93C01"/>
    <w:rsid w:val="00D93C37"/>
    <w:rsid w:val="00D93E5B"/>
    <w:rsid w:val="00D94250"/>
    <w:rsid w:val="00D945B7"/>
    <w:rsid w:val="00D94BCC"/>
    <w:rsid w:val="00D94E21"/>
    <w:rsid w:val="00D94EA1"/>
    <w:rsid w:val="00D95005"/>
    <w:rsid w:val="00D95103"/>
    <w:rsid w:val="00D95481"/>
    <w:rsid w:val="00D95A5F"/>
    <w:rsid w:val="00D95E16"/>
    <w:rsid w:val="00D961CF"/>
    <w:rsid w:val="00D962BB"/>
    <w:rsid w:val="00D9637C"/>
    <w:rsid w:val="00D96502"/>
    <w:rsid w:val="00D966C2"/>
    <w:rsid w:val="00D967A0"/>
    <w:rsid w:val="00D968F3"/>
    <w:rsid w:val="00D96C27"/>
    <w:rsid w:val="00D96D7F"/>
    <w:rsid w:val="00D96EE2"/>
    <w:rsid w:val="00D9718D"/>
    <w:rsid w:val="00D97263"/>
    <w:rsid w:val="00D9747F"/>
    <w:rsid w:val="00D9766A"/>
    <w:rsid w:val="00D97841"/>
    <w:rsid w:val="00D97A69"/>
    <w:rsid w:val="00DA033B"/>
    <w:rsid w:val="00DA083E"/>
    <w:rsid w:val="00DA0A85"/>
    <w:rsid w:val="00DA1071"/>
    <w:rsid w:val="00DA17ED"/>
    <w:rsid w:val="00DA1D42"/>
    <w:rsid w:val="00DA1FE0"/>
    <w:rsid w:val="00DA225A"/>
    <w:rsid w:val="00DA2268"/>
    <w:rsid w:val="00DA27F3"/>
    <w:rsid w:val="00DA29E8"/>
    <w:rsid w:val="00DA33B0"/>
    <w:rsid w:val="00DA33B5"/>
    <w:rsid w:val="00DA37B7"/>
    <w:rsid w:val="00DA39EC"/>
    <w:rsid w:val="00DA3B6D"/>
    <w:rsid w:val="00DA3C15"/>
    <w:rsid w:val="00DA3DD6"/>
    <w:rsid w:val="00DA40A1"/>
    <w:rsid w:val="00DA4263"/>
    <w:rsid w:val="00DA4901"/>
    <w:rsid w:val="00DA497E"/>
    <w:rsid w:val="00DA500D"/>
    <w:rsid w:val="00DA510E"/>
    <w:rsid w:val="00DA5FC8"/>
    <w:rsid w:val="00DA60F7"/>
    <w:rsid w:val="00DA62F5"/>
    <w:rsid w:val="00DA63DC"/>
    <w:rsid w:val="00DA688A"/>
    <w:rsid w:val="00DA6903"/>
    <w:rsid w:val="00DA6A25"/>
    <w:rsid w:val="00DA6B9E"/>
    <w:rsid w:val="00DA6C3D"/>
    <w:rsid w:val="00DA703F"/>
    <w:rsid w:val="00DA70F0"/>
    <w:rsid w:val="00DA7214"/>
    <w:rsid w:val="00DA745F"/>
    <w:rsid w:val="00DA781B"/>
    <w:rsid w:val="00DA78A2"/>
    <w:rsid w:val="00DA7C0E"/>
    <w:rsid w:val="00DB03BF"/>
    <w:rsid w:val="00DB0667"/>
    <w:rsid w:val="00DB0C4A"/>
    <w:rsid w:val="00DB0D07"/>
    <w:rsid w:val="00DB10E0"/>
    <w:rsid w:val="00DB1378"/>
    <w:rsid w:val="00DB1471"/>
    <w:rsid w:val="00DB1879"/>
    <w:rsid w:val="00DB1C8F"/>
    <w:rsid w:val="00DB20DA"/>
    <w:rsid w:val="00DB231E"/>
    <w:rsid w:val="00DB2499"/>
    <w:rsid w:val="00DB24FD"/>
    <w:rsid w:val="00DB2AEE"/>
    <w:rsid w:val="00DB2B86"/>
    <w:rsid w:val="00DB2E65"/>
    <w:rsid w:val="00DB319F"/>
    <w:rsid w:val="00DB34BA"/>
    <w:rsid w:val="00DB35E7"/>
    <w:rsid w:val="00DB36CE"/>
    <w:rsid w:val="00DB38BF"/>
    <w:rsid w:val="00DB4510"/>
    <w:rsid w:val="00DB47AF"/>
    <w:rsid w:val="00DB49DA"/>
    <w:rsid w:val="00DB5591"/>
    <w:rsid w:val="00DB55A6"/>
    <w:rsid w:val="00DB5807"/>
    <w:rsid w:val="00DB5CFD"/>
    <w:rsid w:val="00DB63CE"/>
    <w:rsid w:val="00DB662C"/>
    <w:rsid w:val="00DB66F9"/>
    <w:rsid w:val="00DB6A34"/>
    <w:rsid w:val="00DB6EFB"/>
    <w:rsid w:val="00DB6F7A"/>
    <w:rsid w:val="00DB723F"/>
    <w:rsid w:val="00DB7429"/>
    <w:rsid w:val="00DB751C"/>
    <w:rsid w:val="00DB77DC"/>
    <w:rsid w:val="00DB78D6"/>
    <w:rsid w:val="00DB79C9"/>
    <w:rsid w:val="00DB7AC3"/>
    <w:rsid w:val="00DB7B67"/>
    <w:rsid w:val="00DB7D21"/>
    <w:rsid w:val="00DB7D5D"/>
    <w:rsid w:val="00DC0168"/>
    <w:rsid w:val="00DC037C"/>
    <w:rsid w:val="00DC0818"/>
    <w:rsid w:val="00DC09E8"/>
    <w:rsid w:val="00DC10C5"/>
    <w:rsid w:val="00DC1219"/>
    <w:rsid w:val="00DC1C4A"/>
    <w:rsid w:val="00DC1FC6"/>
    <w:rsid w:val="00DC21FC"/>
    <w:rsid w:val="00DC276D"/>
    <w:rsid w:val="00DC29A1"/>
    <w:rsid w:val="00DC2BAD"/>
    <w:rsid w:val="00DC31D4"/>
    <w:rsid w:val="00DC3507"/>
    <w:rsid w:val="00DC3594"/>
    <w:rsid w:val="00DC3834"/>
    <w:rsid w:val="00DC3BA5"/>
    <w:rsid w:val="00DC3D49"/>
    <w:rsid w:val="00DC432A"/>
    <w:rsid w:val="00DC4505"/>
    <w:rsid w:val="00DC46CA"/>
    <w:rsid w:val="00DC4752"/>
    <w:rsid w:val="00DC4812"/>
    <w:rsid w:val="00DC4874"/>
    <w:rsid w:val="00DC4CBB"/>
    <w:rsid w:val="00DC50EC"/>
    <w:rsid w:val="00DC541F"/>
    <w:rsid w:val="00DC5B35"/>
    <w:rsid w:val="00DC6129"/>
    <w:rsid w:val="00DC6195"/>
    <w:rsid w:val="00DC68E5"/>
    <w:rsid w:val="00DC69AA"/>
    <w:rsid w:val="00DC6A03"/>
    <w:rsid w:val="00DC6B19"/>
    <w:rsid w:val="00DC7037"/>
    <w:rsid w:val="00DC7659"/>
    <w:rsid w:val="00DC7909"/>
    <w:rsid w:val="00DC7A3F"/>
    <w:rsid w:val="00DC7D11"/>
    <w:rsid w:val="00DC7E19"/>
    <w:rsid w:val="00DD04E3"/>
    <w:rsid w:val="00DD06D0"/>
    <w:rsid w:val="00DD0A6B"/>
    <w:rsid w:val="00DD0A74"/>
    <w:rsid w:val="00DD0C7A"/>
    <w:rsid w:val="00DD0D78"/>
    <w:rsid w:val="00DD0E37"/>
    <w:rsid w:val="00DD112B"/>
    <w:rsid w:val="00DD1369"/>
    <w:rsid w:val="00DD155C"/>
    <w:rsid w:val="00DD15FF"/>
    <w:rsid w:val="00DD16BE"/>
    <w:rsid w:val="00DD192B"/>
    <w:rsid w:val="00DD1C00"/>
    <w:rsid w:val="00DD2409"/>
    <w:rsid w:val="00DD2B28"/>
    <w:rsid w:val="00DD316E"/>
    <w:rsid w:val="00DD37B8"/>
    <w:rsid w:val="00DD382F"/>
    <w:rsid w:val="00DD3DE4"/>
    <w:rsid w:val="00DD4210"/>
    <w:rsid w:val="00DD4596"/>
    <w:rsid w:val="00DD46A0"/>
    <w:rsid w:val="00DD46CC"/>
    <w:rsid w:val="00DD4A71"/>
    <w:rsid w:val="00DD4E07"/>
    <w:rsid w:val="00DD4F19"/>
    <w:rsid w:val="00DD5278"/>
    <w:rsid w:val="00DD5642"/>
    <w:rsid w:val="00DD5919"/>
    <w:rsid w:val="00DD5AEC"/>
    <w:rsid w:val="00DD5BE2"/>
    <w:rsid w:val="00DD5E37"/>
    <w:rsid w:val="00DD6491"/>
    <w:rsid w:val="00DD65C0"/>
    <w:rsid w:val="00DD6614"/>
    <w:rsid w:val="00DD68EC"/>
    <w:rsid w:val="00DD693C"/>
    <w:rsid w:val="00DD695E"/>
    <w:rsid w:val="00DD6E24"/>
    <w:rsid w:val="00DD6EDA"/>
    <w:rsid w:val="00DD6F72"/>
    <w:rsid w:val="00DD719A"/>
    <w:rsid w:val="00DD73A1"/>
    <w:rsid w:val="00DD748D"/>
    <w:rsid w:val="00DD7638"/>
    <w:rsid w:val="00DD7A72"/>
    <w:rsid w:val="00DD7B99"/>
    <w:rsid w:val="00DE0056"/>
    <w:rsid w:val="00DE00D9"/>
    <w:rsid w:val="00DE0358"/>
    <w:rsid w:val="00DE057D"/>
    <w:rsid w:val="00DE089A"/>
    <w:rsid w:val="00DE098C"/>
    <w:rsid w:val="00DE0A5D"/>
    <w:rsid w:val="00DE11DD"/>
    <w:rsid w:val="00DE140B"/>
    <w:rsid w:val="00DE16E1"/>
    <w:rsid w:val="00DE1830"/>
    <w:rsid w:val="00DE1843"/>
    <w:rsid w:val="00DE1921"/>
    <w:rsid w:val="00DE19C9"/>
    <w:rsid w:val="00DE1B79"/>
    <w:rsid w:val="00DE1BF4"/>
    <w:rsid w:val="00DE1FDE"/>
    <w:rsid w:val="00DE2BC1"/>
    <w:rsid w:val="00DE2CD9"/>
    <w:rsid w:val="00DE2D90"/>
    <w:rsid w:val="00DE2E6F"/>
    <w:rsid w:val="00DE3038"/>
    <w:rsid w:val="00DE32A5"/>
    <w:rsid w:val="00DE3605"/>
    <w:rsid w:val="00DE3C5B"/>
    <w:rsid w:val="00DE3E6D"/>
    <w:rsid w:val="00DE3EC0"/>
    <w:rsid w:val="00DE3FE4"/>
    <w:rsid w:val="00DE4465"/>
    <w:rsid w:val="00DE47B4"/>
    <w:rsid w:val="00DE48AD"/>
    <w:rsid w:val="00DE4A27"/>
    <w:rsid w:val="00DE4A74"/>
    <w:rsid w:val="00DE4E18"/>
    <w:rsid w:val="00DE505C"/>
    <w:rsid w:val="00DE5244"/>
    <w:rsid w:val="00DE53B9"/>
    <w:rsid w:val="00DE552C"/>
    <w:rsid w:val="00DE55DD"/>
    <w:rsid w:val="00DE58AF"/>
    <w:rsid w:val="00DE5A71"/>
    <w:rsid w:val="00DE5E1E"/>
    <w:rsid w:val="00DE6139"/>
    <w:rsid w:val="00DE6394"/>
    <w:rsid w:val="00DE6585"/>
    <w:rsid w:val="00DE6657"/>
    <w:rsid w:val="00DE6753"/>
    <w:rsid w:val="00DE6AFE"/>
    <w:rsid w:val="00DE6B05"/>
    <w:rsid w:val="00DE6C58"/>
    <w:rsid w:val="00DE6CDD"/>
    <w:rsid w:val="00DE6F39"/>
    <w:rsid w:val="00DE7274"/>
    <w:rsid w:val="00DE72F7"/>
    <w:rsid w:val="00DF0BD9"/>
    <w:rsid w:val="00DF0FFB"/>
    <w:rsid w:val="00DF1314"/>
    <w:rsid w:val="00DF15DF"/>
    <w:rsid w:val="00DF17CF"/>
    <w:rsid w:val="00DF1B69"/>
    <w:rsid w:val="00DF1B91"/>
    <w:rsid w:val="00DF1CF7"/>
    <w:rsid w:val="00DF1FA0"/>
    <w:rsid w:val="00DF2284"/>
    <w:rsid w:val="00DF2496"/>
    <w:rsid w:val="00DF24A5"/>
    <w:rsid w:val="00DF25D9"/>
    <w:rsid w:val="00DF26D7"/>
    <w:rsid w:val="00DF2781"/>
    <w:rsid w:val="00DF2C3D"/>
    <w:rsid w:val="00DF306E"/>
    <w:rsid w:val="00DF328A"/>
    <w:rsid w:val="00DF33BB"/>
    <w:rsid w:val="00DF37D1"/>
    <w:rsid w:val="00DF3875"/>
    <w:rsid w:val="00DF3954"/>
    <w:rsid w:val="00DF3B99"/>
    <w:rsid w:val="00DF42E6"/>
    <w:rsid w:val="00DF4ACC"/>
    <w:rsid w:val="00DF5331"/>
    <w:rsid w:val="00DF53A2"/>
    <w:rsid w:val="00DF5508"/>
    <w:rsid w:val="00DF5579"/>
    <w:rsid w:val="00DF5A47"/>
    <w:rsid w:val="00DF5E25"/>
    <w:rsid w:val="00DF611A"/>
    <w:rsid w:val="00DF636A"/>
    <w:rsid w:val="00DF63C4"/>
    <w:rsid w:val="00DF67E0"/>
    <w:rsid w:val="00DF6BEF"/>
    <w:rsid w:val="00DF7086"/>
    <w:rsid w:val="00DF71F6"/>
    <w:rsid w:val="00DF72C9"/>
    <w:rsid w:val="00DF73A9"/>
    <w:rsid w:val="00DF7546"/>
    <w:rsid w:val="00DF756A"/>
    <w:rsid w:val="00E0031C"/>
    <w:rsid w:val="00E012EF"/>
    <w:rsid w:val="00E01D51"/>
    <w:rsid w:val="00E01ED1"/>
    <w:rsid w:val="00E02165"/>
    <w:rsid w:val="00E021C3"/>
    <w:rsid w:val="00E02368"/>
    <w:rsid w:val="00E028A3"/>
    <w:rsid w:val="00E02E34"/>
    <w:rsid w:val="00E03028"/>
    <w:rsid w:val="00E0309B"/>
    <w:rsid w:val="00E03197"/>
    <w:rsid w:val="00E03BE5"/>
    <w:rsid w:val="00E03E06"/>
    <w:rsid w:val="00E03E97"/>
    <w:rsid w:val="00E03F21"/>
    <w:rsid w:val="00E042D9"/>
    <w:rsid w:val="00E04807"/>
    <w:rsid w:val="00E048AB"/>
    <w:rsid w:val="00E04916"/>
    <w:rsid w:val="00E049B1"/>
    <w:rsid w:val="00E04B8A"/>
    <w:rsid w:val="00E05320"/>
    <w:rsid w:val="00E057E7"/>
    <w:rsid w:val="00E059DE"/>
    <w:rsid w:val="00E05E39"/>
    <w:rsid w:val="00E05F5D"/>
    <w:rsid w:val="00E061E1"/>
    <w:rsid w:val="00E063E7"/>
    <w:rsid w:val="00E0687C"/>
    <w:rsid w:val="00E06944"/>
    <w:rsid w:val="00E0732B"/>
    <w:rsid w:val="00E075B6"/>
    <w:rsid w:val="00E07610"/>
    <w:rsid w:val="00E076C9"/>
    <w:rsid w:val="00E07B7B"/>
    <w:rsid w:val="00E100A6"/>
    <w:rsid w:val="00E1051C"/>
    <w:rsid w:val="00E10E16"/>
    <w:rsid w:val="00E10E7D"/>
    <w:rsid w:val="00E10F25"/>
    <w:rsid w:val="00E10F48"/>
    <w:rsid w:val="00E10F57"/>
    <w:rsid w:val="00E113F7"/>
    <w:rsid w:val="00E117F3"/>
    <w:rsid w:val="00E118F7"/>
    <w:rsid w:val="00E11A64"/>
    <w:rsid w:val="00E11CBE"/>
    <w:rsid w:val="00E11E1B"/>
    <w:rsid w:val="00E125C2"/>
    <w:rsid w:val="00E127E5"/>
    <w:rsid w:val="00E12894"/>
    <w:rsid w:val="00E12A9A"/>
    <w:rsid w:val="00E12FD2"/>
    <w:rsid w:val="00E1361C"/>
    <w:rsid w:val="00E1368C"/>
    <w:rsid w:val="00E139EC"/>
    <w:rsid w:val="00E141E0"/>
    <w:rsid w:val="00E144A2"/>
    <w:rsid w:val="00E14554"/>
    <w:rsid w:val="00E1467C"/>
    <w:rsid w:val="00E146C5"/>
    <w:rsid w:val="00E147B4"/>
    <w:rsid w:val="00E14A07"/>
    <w:rsid w:val="00E14C7D"/>
    <w:rsid w:val="00E14CDF"/>
    <w:rsid w:val="00E1521E"/>
    <w:rsid w:val="00E1555F"/>
    <w:rsid w:val="00E15651"/>
    <w:rsid w:val="00E15893"/>
    <w:rsid w:val="00E159DE"/>
    <w:rsid w:val="00E15A16"/>
    <w:rsid w:val="00E15AF6"/>
    <w:rsid w:val="00E15D05"/>
    <w:rsid w:val="00E16214"/>
    <w:rsid w:val="00E16366"/>
    <w:rsid w:val="00E169E5"/>
    <w:rsid w:val="00E16ABF"/>
    <w:rsid w:val="00E16C88"/>
    <w:rsid w:val="00E16FDD"/>
    <w:rsid w:val="00E1724A"/>
    <w:rsid w:val="00E17279"/>
    <w:rsid w:val="00E1757D"/>
    <w:rsid w:val="00E176EF"/>
    <w:rsid w:val="00E17FBB"/>
    <w:rsid w:val="00E204BE"/>
    <w:rsid w:val="00E207F1"/>
    <w:rsid w:val="00E2097F"/>
    <w:rsid w:val="00E209B6"/>
    <w:rsid w:val="00E213AC"/>
    <w:rsid w:val="00E2168C"/>
    <w:rsid w:val="00E21F33"/>
    <w:rsid w:val="00E223E3"/>
    <w:rsid w:val="00E22465"/>
    <w:rsid w:val="00E22B12"/>
    <w:rsid w:val="00E22C50"/>
    <w:rsid w:val="00E22E50"/>
    <w:rsid w:val="00E22EA9"/>
    <w:rsid w:val="00E230BD"/>
    <w:rsid w:val="00E236FA"/>
    <w:rsid w:val="00E237D9"/>
    <w:rsid w:val="00E2382A"/>
    <w:rsid w:val="00E241E4"/>
    <w:rsid w:val="00E2455F"/>
    <w:rsid w:val="00E25264"/>
    <w:rsid w:val="00E25387"/>
    <w:rsid w:val="00E25531"/>
    <w:rsid w:val="00E25DF3"/>
    <w:rsid w:val="00E25FDD"/>
    <w:rsid w:val="00E26332"/>
    <w:rsid w:val="00E26427"/>
    <w:rsid w:val="00E2669B"/>
    <w:rsid w:val="00E26A2C"/>
    <w:rsid w:val="00E26B82"/>
    <w:rsid w:val="00E26BC9"/>
    <w:rsid w:val="00E26F62"/>
    <w:rsid w:val="00E272F9"/>
    <w:rsid w:val="00E2799F"/>
    <w:rsid w:val="00E279DE"/>
    <w:rsid w:val="00E27A08"/>
    <w:rsid w:val="00E27EF3"/>
    <w:rsid w:val="00E3039C"/>
    <w:rsid w:val="00E30831"/>
    <w:rsid w:val="00E30C55"/>
    <w:rsid w:val="00E30D08"/>
    <w:rsid w:val="00E31518"/>
    <w:rsid w:val="00E31880"/>
    <w:rsid w:val="00E32653"/>
    <w:rsid w:val="00E3265B"/>
    <w:rsid w:val="00E32848"/>
    <w:rsid w:val="00E32C31"/>
    <w:rsid w:val="00E33641"/>
    <w:rsid w:val="00E33998"/>
    <w:rsid w:val="00E33FFB"/>
    <w:rsid w:val="00E341D1"/>
    <w:rsid w:val="00E341D2"/>
    <w:rsid w:val="00E3440A"/>
    <w:rsid w:val="00E34B62"/>
    <w:rsid w:val="00E34C61"/>
    <w:rsid w:val="00E356E2"/>
    <w:rsid w:val="00E35EDB"/>
    <w:rsid w:val="00E35F0A"/>
    <w:rsid w:val="00E36438"/>
    <w:rsid w:val="00E365EA"/>
    <w:rsid w:val="00E36669"/>
    <w:rsid w:val="00E36742"/>
    <w:rsid w:val="00E36800"/>
    <w:rsid w:val="00E36D6C"/>
    <w:rsid w:val="00E36E25"/>
    <w:rsid w:val="00E36E7F"/>
    <w:rsid w:val="00E37036"/>
    <w:rsid w:val="00E37288"/>
    <w:rsid w:val="00E37A19"/>
    <w:rsid w:val="00E37C80"/>
    <w:rsid w:val="00E37F4E"/>
    <w:rsid w:val="00E40001"/>
    <w:rsid w:val="00E400B5"/>
    <w:rsid w:val="00E40340"/>
    <w:rsid w:val="00E4034F"/>
    <w:rsid w:val="00E4061E"/>
    <w:rsid w:val="00E416F8"/>
    <w:rsid w:val="00E41BE1"/>
    <w:rsid w:val="00E41F08"/>
    <w:rsid w:val="00E41FDF"/>
    <w:rsid w:val="00E42431"/>
    <w:rsid w:val="00E42451"/>
    <w:rsid w:val="00E42844"/>
    <w:rsid w:val="00E42C7D"/>
    <w:rsid w:val="00E42D8B"/>
    <w:rsid w:val="00E42DBA"/>
    <w:rsid w:val="00E430C5"/>
    <w:rsid w:val="00E434C7"/>
    <w:rsid w:val="00E43554"/>
    <w:rsid w:val="00E43F57"/>
    <w:rsid w:val="00E441BC"/>
    <w:rsid w:val="00E44248"/>
    <w:rsid w:val="00E447E9"/>
    <w:rsid w:val="00E449AF"/>
    <w:rsid w:val="00E44F72"/>
    <w:rsid w:val="00E4538B"/>
    <w:rsid w:val="00E45444"/>
    <w:rsid w:val="00E459AB"/>
    <w:rsid w:val="00E45A89"/>
    <w:rsid w:val="00E45BF6"/>
    <w:rsid w:val="00E45DF6"/>
    <w:rsid w:val="00E461DF"/>
    <w:rsid w:val="00E462A8"/>
    <w:rsid w:val="00E46358"/>
    <w:rsid w:val="00E46507"/>
    <w:rsid w:val="00E46570"/>
    <w:rsid w:val="00E4663D"/>
    <w:rsid w:val="00E46915"/>
    <w:rsid w:val="00E46E95"/>
    <w:rsid w:val="00E46ED4"/>
    <w:rsid w:val="00E47203"/>
    <w:rsid w:val="00E47384"/>
    <w:rsid w:val="00E4756E"/>
    <w:rsid w:val="00E47673"/>
    <w:rsid w:val="00E47997"/>
    <w:rsid w:val="00E47D91"/>
    <w:rsid w:val="00E47DD4"/>
    <w:rsid w:val="00E504D6"/>
    <w:rsid w:val="00E504DA"/>
    <w:rsid w:val="00E508E3"/>
    <w:rsid w:val="00E509E7"/>
    <w:rsid w:val="00E50E58"/>
    <w:rsid w:val="00E50F2B"/>
    <w:rsid w:val="00E50F4B"/>
    <w:rsid w:val="00E51020"/>
    <w:rsid w:val="00E51097"/>
    <w:rsid w:val="00E511C9"/>
    <w:rsid w:val="00E51336"/>
    <w:rsid w:val="00E514B4"/>
    <w:rsid w:val="00E5173B"/>
    <w:rsid w:val="00E517B9"/>
    <w:rsid w:val="00E51819"/>
    <w:rsid w:val="00E51B99"/>
    <w:rsid w:val="00E52028"/>
    <w:rsid w:val="00E522AF"/>
    <w:rsid w:val="00E522ED"/>
    <w:rsid w:val="00E5244A"/>
    <w:rsid w:val="00E5250D"/>
    <w:rsid w:val="00E5281B"/>
    <w:rsid w:val="00E5292A"/>
    <w:rsid w:val="00E52B10"/>
    <w:rsid w:val="00E53017"/>
    <w:rsid w:val="00E531CD"/>
    <w:rsid w:val="00E53959"/>
    <w:rsid w:val="00E53EC4"/>
    <w:rsid w:val="00E5433D"/>
    <w:rsid w:val="00E544F9"/>
    <w:rsid w:val="00E54657"/>
    <w:rsid w:val="00E547A0"/>
    <w:rsid w:val="00E54CA9"/>
    <w:rsid w:val="00E54D2E"/>
    <w:rsid w:val="00E54E93"/>
    <w:rsid w:val="00E557E2"/>
    <w:rsid w:val="00E55CBD"/>
    <w:rsid w:val="00E5652C"/>
    <w:rsid w:val="00E566D0"/>
    <w:rsid w:val="00E5720C"/>
    <w:rsid w:val="00E57211"/>
    <w:rsid w:val="00E57552"/>
    <w:rsid w:val="00E57627"/>
    <w:rsid w:val="00E57CCF"/>
    <w:rsid w:val="00E57F63"/>
    <w:rsid w:val="00E600CC"/>
    <w:rsid w:val="00E606D7"/>
    <w:rsid w:val="00E608A2"/>
    <w:rsid w:val="00E61489"/>
    <w:rsid w:val="00E6163A"/>
    <w:rsid w:val="00E61778"/>
    <w:rsid w:val="00E61AA4"/>
    <w:rsid w:val="00E61BA5"/>
    <w:rsid w:val="00E61CC3"/>
    <w:rsid w:val="00E61F17"/>
    <w:rsid w:val="00E62459"/>
    <w:rsid w:val="00E625A0"/>
    <w:rsid w:val="00E62C86"/>
    <w:rsid w:val="00E62E9E"/>
    <w:rsid w:val="00E62FE5"/>
    <w:rsid w:val="00E63099"/>
    <w:rsid w:val="00E63597"/>
    <w:rsid w:val="00E636B5"/>
    <w:rsid w:val="00E639E4"/>
    <w:rsid w:val="00E63C66"/>
    <w:rsid w:val="00E63C6A"/>
    <w:rsid w:val="00E6431C"/>
    <w:rsid w:val="00E6448C"/>
    <w:rsid w:val="00E646B2"/>
    <w:rsid w:val="00E64706"/>
    <w:rsid w:val="00E64A3F"/>
    <w:rsid w:val="00E64C22"/>
    <w:rsid w:val="00E65094"/>
    <w:rsid w:val="00E65165"/>
    <w:rsid w:val="00E6523F"/>
    <w:rsid w:val="00E65459"/>
    <w:rsid w:val="00E65873"/>
    <w:rsid w:val="00E659F3"/>
    <w:rsid w:val="00E65A26"/>
    <w:rsid w:val="00E65ABA"/>
    <w:rsid w:val="00E65C91"/>
    <w:rsid w:val="00E65DA1"/>
    <w:rsid w:val="00E65EA0"/>
    <w:rsid w:val="00E660E4"/>
    <w:rsid w:val="00E66153"/>
    <w:rsid w:val="00E662FF"/>
    <w:rsid w:val="00E663BA"/>
    <w:rsid w:val="00E668EE"/>
    <w:rsid w:val="00E66F34"/>
    <w:rsid w:val="00E66F91"/>
    <w:rsid w:val="00E67171"/>
    <w:rsid w:val="00E677FC"/>
    <w:rsid w:val="00E6789D"/>
    <w:rsid w:val="00E6796B"/>
    <w:rsid w:val="00E67A63"/>
    <w:rsid w:val="00E67AD9"/>
    <w:rsid w:val="00E67CF9"/>
    <w:rsid w:val="00E67D04"/>
    <w:rsid w:val="00E67EA7"/>
    <w:rsid w:val="00E700A3"/>
    <w:rsid w:val="00E700ED"/>
    <w:rsid w:val="00E70128"/>
    <w:rsid w:val="00E702BD"/>
    <w:rsid w:val="00E70917"/>
    <w:rsid w:val="00E70C67"/>
    <w:rsid w:val="00E70C74"/>
    <w:rsid w:val="00E70DCB"/>
    <w:rsid w:val="00E70EF4"/>
    <w:rsid w:val="00E71002"/>
    <w:rsid w:val="00E711F7"/>
    <w:rsid w:val="00E71903"/>
    <w:rsid w:val="00E7191F"/>
    <w:rsid w:val="00E71B72"/>
    <w:rsid w:val="00E72378"/>
    <w:rsid w:val="00E72767"/>
    <w:rsid w:val="00E72809"/>
    <w:rsid w:val="00E72A08"/>
    <w:rsid w:val="00E72A44"/>
    <w:rsid w:val="00E72A8D"/>
    <w:rsid w:val="00E72CCD"/>
    <w:rsid w:val="00E72E68"/>
    <w:rsid w:val="00E72FCE"/>
    <w:rsid w:val="00E739B5"/>
    <w:rsid w:val="00E74584"/>
    <w:rsid w:val="00E74FA2"/>
    <w:rsid w:val="00E7511A"/>
    <w:rsid w:val="00E75202"/>
    <w:rsid w:val="00E75899"/>
    <w:rsid w:val="00E758B6"/>
    <w:rsid w:val="00E759F3"/>
    <w:rsid w:val="00E75C82"/>
    <w:rsid w:val="00E75D48"/>
    <w:rsid w:val="00E761E6"/>
    <w:rsid w:val="00E76235"/>
    <w:rsid w:val="00E76414"/>
    <w:rsid w:val="00E7681E"/>
    <w:rsid w:val="00E76A41"/>
    <w:rsid w:val="00E76D2C"/>
    <w:rsid w:val="00E76D31"/>
    <w:rsid w:val="00E77381"/>
    <w:rsid w:val="00E774A1"/>
    <w:rsid w:val="00E775EA"/>
    <w:rsid w:val="00E77D52"/>
    <w:rsid w:val="00E77DAE"/>
    <w:rsid w:val="00E77E4A"/>
    <w:rsid w:val="00E802A3"/>
    <w:rsid w:val="00E802E4"/>
    <w:rsid w:val="00E80BE3"/>
    <w:rsid w:val="00E80C44"/>
    <w:rsid w:val="00E81196"/>
    <w:rsid w:val="00E81308"/>
    <w:rsid w:val="00E81610"/>
    <w:rsid w:val="00E816DA"/>
    <w:rsid w:val="00E81728"/>
    <w:rsid w:val="00E81A03"/>
    <w:rsid w:val="00E82148"/>
    <w:rsid w:val="00E821DE"/>
    <w:rsid w:val="00E82343"/>
    <w:rsid w:val="00E82532"/>
    <w:rsid w:val="00E826F8"/>
    <w:rsid w:val="00E82781"/>
    <w:rsid w:val="00E82A23"/>
    <w:rsid w:val="00E82CDA"/>
    <w:rsid w:val="00E8362A"/>
    <w:rsid w:val="00E83B2D"/>
    <w:rsid w:val="00E83EEC"/>
    <w:rsid w:val="00E84384"/>
    <w:rsid w:val="00E845A2"/>
    <w:rsid w:val="00E84E6D"/>
    <w:rsid w:val="00E85057"/>
    <w:rsid w:val="00E85ADC"/>
    <w:rsid w:val="00E85E59"/>
    <w:rsid w:val="00E85F66"/>
    <w:rsid w:val="00E85FAF"/>
    <w:rsid w:val="00E860A0"/>
    <w:rsid w:val="00E861C1"/>
    <w:rsid w:val="00E86644"/>
    <w:rsid w:val="00E866BF"/>
    <w:rsid w:val="00E86CB5"/>
    <w:rsid w:val="00E87812"/>
    <w:rsid w:val="00E87EB9"/>
    <w:rsid w:val="00E87F42"/>
    <w:rsid w:val="00E90082"/>
    <w:rsid w:val="00E90654"/>
    <w:rsid w:val="00E90959"/>
    <w:rsid w:val="00E90A42"/>
    <w:rsid w:val="00E91052"/>
    <w:rsid w:val="00E91490"/>
    <w:rsid w:val="00E91ACB"/>
    <w:rsid w:val="00E91B3A"/>
    <w:rsid w:val="00E91D22"/>
    <w:rsid w:val="00E91F6B"/>
    <w:rsid w:val="00E92426"/>
    <w:rsid w:val="00E92552"/>
    <w:rsid w:val="00E927C5"/>
    <w:rsid w:val="00E92F80"/>
    <w:rsid w:val="00E93187"/>
    <w:rsid w:val="00E936F5"/>
    <w:rsid w:val="00E93BAF"/>
    <w:rsid w:val="00E940D8"/>
    <w:rsid w:val="00E942D7"/>
    <w:rsid w:val="00E94545"/>
    <w:rsid w:val="00E94A62"/>
    <w:rsid w:val="00E94EC3"/>
    <w:rsid w:val="00E94F91"/>
    <w:rsid w:val="00E95160"/>
    <w:rsid w:val="00E953FF"/>
    <w:rsid w:val="00E95A53"/>
    <w:rsid w:val="00E95A64"/>
    <w:rsid w:val="00E95ACE"/>
    <w:rsid w:val="00E95C10"/>
    <w:rsid w:val="00E96728"/>
    <w:rsid w:val="00E96A63"/>
    <w:rsid w:val="00E96B1F"/>
    <w:rsid w:val="00E96C1C"/>
    <w:rsid w:val="00E96C6D"/>
    <w:rsid w:val="00E96F4E"/>
    <w:rsid w:val="00E9727B"/>
    <w:rsid w:val="00E97330"/>
    <w:rsid w:val="00E9794F"/>
    <w:rsid w:val="00E979A2"/>
    <w:rsid w:val="00E97BB0"/>
    <w:rsid w:val="00E97C16"/>
    <w:rsid w:val="00E97CC0"/>
    <w:rsid w:val="00EA05A8"/>
    <w:rsid w:val="00EA06AC"/>
    <w:rsid w:val="00EA093E"/>
    <w:rsid w:val="00EA09AB"/>
    <w:rsid w:val="00EA0AED"/>
    <w:rsid w:val="00EA0B51"/>
    <w:rsid w:val="00EA0B99"/>
    <w:rsid w:val="00EA135D"/>
    <w:rsid w:val="00EA1384"/>
    <w:rsid w:val="00EA1391"/>
    <w:rsid w:val="00EA19A7"/>
    <w:rsid w:val="00EA1BB9"/>
    <w:rsid w:val="00EA1D2A"/>
    <w:rsid w:val="00EA1DAA"/>
    <w:rsid w:val="00EA1E64"/>
    <w:rsid w:val="00EA1E69"/>
    <w:rsid w:val="00EA20A4"/>
    <w:rsid w:val="00EA22DE"/>
    <w:rsid w:val="00EA23D7"/>
    <w:rsid w:val="00EA23F4"/>
    <w:rsid w:val="00EA26C9"/>
    <w:rsid w:val="00EA27AA"/>
    <w:rsid w:val="00EA2A5A"/>
    <w:rsid w:val="00EA2C9C"/>
    <w:rsid w:val="00EA2D31"/>
    <w:rsid w:val="00EA2D8B"/>
    <w:rsid w:val="00EA2DC2"/>
    <w:rsid w:val="00EA2E7D"/>
    <w:rsid w:val="00EA3684"/>
    <w:rsid w:val="00EA36E0"/>
    <w:rsid w:val="00EA380D"/>
    <w:rsid w:val="00EA3A3A"/>
    <w:rsid w:val="00EA3DF2"/>
    <w:rsid w:val="00EA3F37"/>
    <w:rsid w:val="00EA4011"/>
    <w:rsid w:val="00EA402B"/>
    <w:rsid w:val="00EA41BA"/>
    <w:rsid w:val="00EA4720"/>
    <w:rsid w:val="00EA4929"/>
    <w:rsid w:val="00EA49B6"/>
    <w:rsid w:val="00EA4A90"/>
    <w:rsid w:val="00EA4AD5"/>
    <w:rsid w:val="00EA4B6B"/>
    <w:rsid w:val="00EA4D85"/>
    <w:rsid w:val="00EA54BA"/>
    <w:rsid w:val="00EA5CB4"/>
    <w:rsid w:val="00EA6126"/>
    <w:rsid w:val="00EA6600"/>
    <w:rsid w:val="00EA6A80"/>
    <w:rsid w:val="00EA6DC1"/>
    <w:rsid w:val="00EA6FA8"/>
    <w:rsid w:val="00EA716E"/>
    <w:rsid w:val="00EA72EA"/>
    <w:rsid w:val="00EA73FF"/>
    <w:rsid w:val="00EA74F7"/>
    <w:rsid w:val="00EA79FD"/>
    <w:rsid w:val="00EB02C0"/>
    <w:rsid w:val="00EB0533"/>
    <w:rsid w:val="00EB0EE0"/>
    <w:rsid w:val="00EB1EC0"/>
    <w:rsid w:val="00EB2138"/>
    <w:rsid w:val="00EB2211"/>
    <w:rsid w:val="00EB2935"/>
    <w:rsid w:val="00EB29EF"/>
    <w:rsid w:val="00EB2AA5"/>
    <w:rsid w:val="00EB30BB"/>
    <w:rsid w:val="00EB35B2"/>
    <w:rsid w:val="00EB3696"/>
    <w:rsid w:val="00EB36F1"/>
    <w:rsid w:val="00EB38D4"/>
    <w:rsid w:val="00EB3974"/>
    <w:rsid w:val="00EB3C49"/>
    <w:rsid w:val="00EB3F9B"/>
    <w:rsid w:val="00EB4566"/>
    <w:rsid w:val="00EB4652"/>
    <w:rsid w:val="00EB470D"/>
    <w:rsid w:val="00EB48D1"/>
    <w:rsid w:val="00EB4C2E"/>
    <w:rsid w:val="00EB4FB9"/>
    <w:rsid w:val="00EB503D"/>
    <w:rsid w:val="00EB5167"/>
    <w:rsid w:val="00EB5831"/>
    <w:rsid w:val="00EB584B"/>
    <w:rsid w:val="00EB5B31"/>
    <w:rsid w:val="00EB5EB4"/>
    <w:rsid w:val="00EB6372"/>
    <w:rsid w:val="00EB6B3A"/>
    <w:rsid w:val="00EB6D75"/>
    <w:rsid w:val="00EB6DF6"/>
    <w:rsid w:val="00EB72E9"/>
    <w:rsid w:val="00EB7402"/>
    <w:rsid w:val="00EB751A"/>
    <w:rsid w:val="00EB7748"/>
    <w:rsid w:val="00EB798C"/>
    <w:rsid w:val="00EB7C1E"/>
    <w:rsid w:val="00EB7F91"/>
    <w:rsid w:val="00EB7FE8"/>
    <w:rsid w:val="00EC0069"/>
    <w:rsid w:val="00EC03C7"/>
    <w:rsid w:val="00EC0AA9"/>
    <w:rsid w:val="00EC0B24"/>
    <w:rsid w:val="00EC126F"/>
    <w:rsid w:val="00EC151F"/>
    <w:rsid w:val="00EC1570"/>
    <w:rsid w:val="00EC163E"/>
    <w:rsid w:val="00EC1993"/>
    <w:rsid w:val="00EC19B9"/>
    <w:rsid w:val="00EC1CF3"/>
    <w:rsid w:val="00EC23E7"/>
    <w:rsid w:val="00EC2B69"/>
    <w:rsid w:val="00EC3513"/>
    <w:rsid w:val="00EC3B25"/>
    <w:rsid w:val="00EC3FC8"/>
    <w:rsid w:val="00EC468E"/>
    <w:rsid w:val="00EC4C1D"/>
    <w:rsid w:val="00EC4E21"/>
    <w:rsid w:val="00EC54EE"/>
    <w:rsid w:val="00EC550C"/>
    <w:rsid w:val="00EC5933"/>
    <w:rsid w:val="00EC5CC2"/>
    <w:rsid w:val="00EC615E"/>
    <w:rsid w:val="00EC64CB"/>
    <w:rsid w:val="00EC6A2C"/>
    <w:rsid w:val="00EC6AED"/>
    <w:rsid w:val="00EC6CB0"/>
    <w:rsid w:val="00EC76B4"/>
    <w:rsid w:val="00EC7807"/>
    <w:rsid w:val="00EC786E"/>
    <w:rsid w:val="00EC7D32"/>
    <w:rsid w:val="00EC7F6A"/>
    <w:rsid w:val="00EC7FE3"/>
    <w:rsid w:val="00ED022F"/>
    <w:rsid w:val="00ED0464"/>
    <w:rsid w:val="00ED0847"/>
    <w:rsid w:val="00ED0933"/>
    <w:rsid w:val="00ED0B19"/>
    <w:rsid w:val="00ED0B96"/>
    <w:rsid w:val="00ED0F30"/>
    <w:rsid w:val="00ED1289"/>
    <w:rsid w:val="00ED171B"/>
    <w:rsid w:val="00ED1794"/>
    <w:rsid w:val="00ED1985"/>
    <w:rsid w:val="00ED1AFC"/>
    <w:rsid w:val="00ED1DEB"/>
    <w:rsid w:val="00ED2121"/>
    <w:rsid w:val="00ED2294"/>
    <w:rsid w:val="00ED2358"/>
    <w:rsid w:val="00ED2805"/>
    <w:rsid w:val="00ED33DB"/>
    <w:rsid w:val="00ED3776"/>
    <w:rsid w:val="00ED39B9"/>
    <w:rsid w:val="00ED3BB8"/>
    <w:rsid w:val="00ED3D48"/>
    <w:rsid w:val="00ED3F7D"/>
    <w:rsid w:val="00ED458D"/>
    <w:rsid w:val="00ED4D48"/>
    <w:rsid w:val="00ED51E7"/>
    <w:rsid w:val="00ED5395"/>
    <w:rsid w:val="00ED544D"/>
    <w:rsid w:val="00ED54B5"/>
    <w:rsid w:val="00ED559F"/>
    <w:rsid w:val="00ED59A9"/>
    <w:rsid w:val="00ED5C82"/>
    <w:rsid w:val="00ED5F38"/>
    <w:rsid w:val="00ED6A49"/>
    <w:rsid w:val="00ED6CA1"/>
    <w:rsid w:val="00ED6CBE"/>
    <w:rsid w:val="00ED70FD"/>
    <w:rsid w:val="00ED740B"/>
    <w:rsid w:val="00ED7565"/>
    <w:rsid w:val="00ED7610"/>
    <w:rsid w:val="00ED77D9"/>
    <w:rsid w:val="00ED7A32"/>
    <w:rsid w:val="00ED7E1E"/>
    <w:rsid w:val="00EE014E"/>
    <w:rsid w:val="00EE0429"/>
    <w:rsid w:val="00EE05BF"/>
    <w:rsid w:val="00EE0734"/>
    <w:rsid w:val="00EE0C05"/>
    <w:rsid w:val="00EE0E5D"/>
    <w:rsid w:val="00EE10D3"/>
    <w:rsid w:val="00EE1318"/>
    <w:rsid w:val="00EE1565"/>
    <w:rsid w:val="00EE17A5"/>
    <w:rsid w:val="00EE1814"/>
    <w:rsid w:val="00EE1D09"/>
    <w:rsid w:val="00EE1D83"/>
    <w:rsid w:val="00EE1DD8"/>
    <w:rsid w:val="00EE2107"/>
    <w:rsid w:val="00EE22CE"/>
    <w:rsid w:val="00EE30B5"/>
    <w:rsid w:val="00EE31FC"/>
    <w:rsid w:val="00EE324B"/>
    <w:rsid w:val="00EE3414"/>
    <w:rsid w:val="00EE3476"/>
    <w:rsid w:val="00EE3571"/>
    <w:rsid w:val="00EE3590"/>
    <w:rsid w:val="00EE36FE"/>
    <w:rsid w:val="00EE3807"/>
    <w:rsid w:val="00EE382F"/>
    <w:rsid w:val="00EE3CC1"/>
    <w:rsid w:val="00EE3D7C"/>
    <w:rsid w:val="00EE3E0D"/>
    <w:rsid w:val="00EE3FD6"/>
    <w:rsid w:val="00EE3FE2"/>
    <w:rsid w:val="00EE412D"/>
    <w:rsid w:val="00EE42D0"/>
    <w:rsid w:val="00EE43BE"/>
    <w:rsid w:val="00EE481E"/>
    <w:rsid w:val="00EE4974"/>
    <w:rsid w:val="00EE4BF6"/>
    <w:rsid w:val="00EE4EEF"/>
    <w:rsid w:val="00EE50CA"/>
    <w:rsid w:val="00EE51C8"/>
    <w:rsid w:val="00EE54D7"/>
    <w:rsid w:val="00EE5C8A"/>
    <w:rsid w:val="00EE667E"/>
    <w:rsid w:val="00EE6802"/>
    <w:rsid w:val="00EE6868"/>
    <w:rsid w:val="00EE6C28"/>
    <w:rsid w:val="00EE6CAA"/>
    <w:rsid w:val="00EE6FA3"/>
    <w:rsid w:val="00EE7375"/>
    <w:rsid w:val="00EE7452"/>
    <w:rsid w:val="00EE77DE"/>
    <w:rsid w:val="00EE7943"/>
    <w:rsid w:val="00EE7964"/>
    <w:rsid w:val="00EE796C"/>
    <w:rsid w:val="00EE7A33"/>
    <w:rsid w:val="00EE7AB9"/>
    <w:rsid w:val="00EE7D96"/>
    <w:rsid w:val="00EF00D2"/>
    <w:rsid w:val="00EF01C7"/>
    <w:rsid w:val="00EF0603"/>
    <w:rsid w:val="00EF06ED"/>
    <w:rsid w:val="00EF06FB"/>
    <w:rsid w:val="00EF08F6"/>
    <w:rsid w:val="00EF0B42"/>
    <w:rsid w:val="00EF1325"/>
    <w:rsid w:val="00EF18C0"/>
    <w:rsid w:val="00EF1925"/>
    <w:rsid w:val="00EF19DB"/>
    <w:rsid w:val="00EF218E"/>
    <w:rsid w:val="00EF2383"/>
    <w:rsid w:val="00EF23D0"/>
    <w:rsid w:val="00EF2656"/>
    <w:rsid w:val="00EF26D6"/>
    <w:rsid w:val="00EF27DC"/>
    <w:rsid w:val="00EF2BCB"/>
    <w:rsid w:val="00EF318A"/>
    <w:rsid w:val="00EF3760"/>
    <w:rsid w:val="00EF383D"/>
    <w:rsid w:val="00EF3CAA"/>
    <w:rsid w:val="00EF3E32"/>
    <w:rsid w:val="00EF421D"/>
    <w:rsid w:val="00EF4859"/>
    <w:rsid w:val="00EF4A48"/>
    <w:rsid w:val="00EF4CC0"/>
    <w:rsid w:val="00EF4D96"/>
    <w:rsid w:val="00EF4FA2"/>
    <w:rsid w:val="00EF5275"/>
    <w:rsid w:val="00EF608D"/>
    <w:rsid w:val="00EF62B9"/>
    <w:rsid w:val="00EF652A"/>
    <w:rsid w:val="00EF6577"/>
    <w:rsid w:val="00EF66E6"/>
    <w:rsid w:val="00EF6B5C"/>
    <w:rsid w:val="00EF6C7F"/>
    <w:rsid w:val="00EF6CB8"/>
    <w:rsid w:val="00EF6D18"/>
    <w:rsid w:val="00EF6D6D"/>
    <w:rsid w:val="00EF7135"/>
    <w:rsid w:val="00EF73AE"/>
    <w:rsid w:val="00EF7992"/>
    <w:rsid w:val="00EF79DB"/>
    <w:rsid w:val="00EF7C2D"/>
    <w:rsid w:val="00EF7F1F"/>
    <w:rsid w:val="00F001B5"/>
    <w:rsid w:val="00F0046D"/>
    <w:rsid w:val="00F00AA8"/>
    <w:rsid w:val="00F00AB7"/>
    <w:rsid w:val="00F00ABC"/>
    <w:rsid w:val="00F00E27"/>
    <w:rsid w:val="00F00EB1"/>
    <w:rsid w:val="00F010FE"/>
    <w:rsid w:val="00F011E9"/>
    <w:rsid w:val="00F018D2"/>
    <w:rsid w:val="00F01CA0"/>
    <w:rsid w:val="00F01FA8"/>
    <w:rsid w:val="00F0279B"/>
    <w:rsid w:val="00F02818"/>
    <w:rsid w:val="00F02819"/>
    <w:rsid w:val="00F0287B"/>
    <w:rsid w:val="00F02E12"/>
    <w:rsid w:val="00F03032"/>
    <w:rsid w:val="00F030AC"/>
    <w:rsid w:val="00F03384"/>
    <w:rsid w:val="00F03402"/>
    <w:rsid w:val="00F03548"/>
    <w:rsid w:val="00F03731"/>
    <w:rsid w:val="00F0393A"/>
    <w:rsid w:val="00F0422E"/>
    <w:rsid w:val="00F04896"/>
    <w:rsid w:val="00F04CBC"/>
    <w:rsid w:val="00F04DC2"/>
    <w:rsid w:val="00F05015"/>
    <w:rsid w:val="00F0525E"/>
    <w:rsid w:val="00F054B5"/>
    <w:rsid w:val="00F05500"/>
    <w:rsid w:val="00F05AE0"/>
    <w:rsid w:val="00F05F91"/>
    <w:rsid w:val="00F060B5"/>
    <w:rsid w:val="00F066BD"/>
    <w:rsid w:val="00F06756"/>
    <w:rsid w:val="00F067AB"/>
    <w:rsid w:val="00F067E2"/>
    <w:rsid w:val="00F06EE1"/>
    <w:rsid w:val="00F07589"/>
    <w:rsid w:val="00F075C2"/>
    <w:rsid w:val="00F075EB"/>
    <w:rsid w:val="00F077B1"/>
    <w:rsid w:val="00F07976"/>
    <w:rsid w:val="00F07990"/>
    <w:rsid w:val="00F07B8A"/>
    <w:rsid w:val="00F07B9F"/>
    <w:rsid w:val="00F07D12"/>
    <w:rsid w:val="00F07F38"/>
    <w:rsid w:val="00F07FA9"/>
    <w:rsid w:val="00F07FED"/>
    <w:rsid w:val="00F10142"/>
    <w:rsid w:val="00F103E7"/>
    <w:rsid w:val="00F108B4"/>
    <w:rsid w:val="00F10C94"/>
    <w:rsid w:val="00F10D4F"/>
    <w:rsid w:val="00F10E89"/>
    <w:rsid w:val="00F113A4"/>
    <w:rsid w:val="00F11BD0"/>
    <w:rsid w:val="00F11C21"/>
    <w:rsid w:val="00F11F6A"/>
    <w:rsid w:val="00F12254"/>
    <w:rsid w:val="00F122ED"/>
    <w:rsid w:val="00F1235F"/>
    <w:rsid w:val="00F1238B"/>
    <w:rsid w:val="00F12698"/>
    <w:rsid w:val="00F12938"/>
    <w:rsid w:val="00F1310F"/>
    <w:rsid w:val="00F13817"/>
    <w:rsid w:val="00F14276"/>
    <w:rsid w:val="00F142A3"/>
    <w:rsid w:val="00F14F6B"/>
    <w:rsid w:val="00F153E9"/>
    <w:rsid w:val="00F15598"/>
    <w:rsid w:val="00F15972"/>
    <w:rsid w:val="00F15A17"/>
    <w:rsid w:val="00F15BF3"/>
    <w:rsid w:val="00F15C4B"/>
    <w:rsid w:val="00F15C94"/>
    <w:rsid w:val="00F160DF"/>
    <w:rsid w:val="00F160F3"/>
    <w:rsid w:val="00F16366"/>
    <w:rsid w:val="00F16830"/>
    <w:rsid w:val="00F175AF"/>
    <w:rsid w:val="00F179C7"/>
    <w:rsid w:val="00F17EB3"/>
    <w:rsid w:val="00F20151"/>
    <w:rsid w:val="00F20427"/>
    <w:rsid w:val="00F209DD"/>
    <w:rsid w:val="00F20C87"/>
    <w:rsid w:val="00F21546"/>
    <w:rsid w:val="00F2169A"/>
    <w:rsid w:val="00F216BE"/>
    <w:rsid w:val="00F216F2"/>
    <w:rsid w:val="00F21BB7"/>
    <w:rsid w:val="00F21F46"/>
    <w:rsid w:val="00F21FD9"/>
    <w:rsid w:val="00F22410"/>
    <w:rsid w:val="00F224F6"/>
    <w:rsid w:val="00F22CA6"/>
    <w:rsid w:val="00F236C0"/>
    <w:rsid w:val="00F23914"/>
    <w:rsid w:val="00F246EE"/>
    <w:rsid w:val="00F247FC"/>
    <w:rsid w:val="00F24B36"/>
    <w:rsid w:val="00F24C71"/>
    <w:rsid w:val="00F24EB7"/>
    <w:rsid w:val="00F251F7"/>
    <w:rsid w:val="00F252A3"/>
    <w:rsid w:val="00F25416"/>
    <w:rsid w:val="00F256F8"/>
    <w:rsid w:val="00F2588C"/>
    <w:rsid w:val="00F25AE6"/>
    <w:rsid w:val="00F2601C"/>
    <w:rsid w:val="00F2616B"/>
    <w:rsid w:val="00F2618D"/>
    <w:rsid w:val="00F26370"/>
    <w:rsid w:val="00F26486"/>
    <w:rsid w:val="00F2708E"/>
    <w:rsid w:val="00F2721B"/>
    <w:rsid w:val="00F27332"/>
    <w:rsid w:val="00F27345"/>
    <w:rsid w:val="00F27736"/>
    <w:rsid w:val="00F27740"/>
    <w:rsid w:val="00F277A4"/>
    <w:rsid w:val="00F3089B"/>
    <w:rsid w:val="00F309DB"/>
    <w:rsid w:val="00F30AC2"/>
    <w:rsid w:val="00F30EF6"/>
    <w:rsid w:val="00F313AF"/>
    <w:rsid w:val="00F313E4"/>
    <w:rsid w:val="00F31469"/>
    <w:rsid w:val="00F31747"/>
    <w:rsid w:val="00F31D30"/>
    <w:rsid w:val="00F321F5"/>
    <w:rsid w:val="00F324D5"/>
    <w:rsid w:val="00F328B9"/>
    <w:rsid w:val="00F330E9"/>
    <w:rsid w:val="00F33263"/>
    <w:rsid w:val="00F3364C"/>
    <w:rsid w:val="00F3371C"/>
    <w:rsid w:val="00F33B94"/>
    <w:rsid w:val="00F33DA2"/>
    <w:rsid w:val="00F3400F"/>
    <w:rsid w:val="00F3415F"/>
    <w:rsid w:val="00F3458F"/>
    <w:rsid w:val="00F34848"/>
    <w:rsid w:val="00F34B21"/>
    <w:rsid w:val="00F34B36"/>
    <w:rsid w:val="00F34BA5"/>
    <w:rsid w:val="00F34BAD"/>
    <w:rsid w:val="00F34DC0"/>
    <w:rsid w:val="00F352AE"/>
    <w:rsid w:val="00F35307"/>
    <w:rsid w:val="00F35625"/>
    <w:rsid w:val="00F35818"/>
    <w:rsid w:val="00F35950"/>
    <w:rsid w:val="00F35953"/>
    <w:rsid w:val="00F35A39"/>
    <w:rsid w:val="00F35EB5"/>
    <w:rsid w:val="00F36190"/>
    <w:rsid w:val="00F3630E"/>
    <w:rsid w:val="00F36386"/>
    <w:rsid w:val="00F364C9"/>
    <w:rsid w:val="00F364D4"/>
    <w:rsid w:val="00F37308"/>
    <w:rsid w:val="00F37596"/>
    <w:rsid w:val="00F37C1B"/>
    <w:rsid w:val="00F40257"/>
    <w:rsid w:val="00F4073E"/>
    <w:rsid w:val="00F40C18"/>
    <w:rsid w:val="00F411D9"/>
    <w:rsid w:val="00F4123B"/>
    <w:rsid w:val="00F4153E"/>
    <w:rsid w:val="00F420D7"/>
    <w:rsid w:val="00F42122"/>
    <w:rsid w:val="00F422B5"/>
    <w:rsid w:val="00F427F3"/>
    <w:rsid w:val="00F4281E"/>
    <w:rsid w:val="00F434FE"/>
    <w:rsid w:val="00F43802"/>
    <w:rsid w:val="00F4384B"/>
    <w:rsid w:val="00F43FB7"/>
    <w:rsid w:val="00F4428A"/>
    <w:rsid w:val="00F4442A"/>
    <w:rsid w:val="00F4456A"/>
    <w:rsid w:val="00F448CA"/>
    <w:rsid w:val="00F44B72"/>
    <w:rsid w:val="00F44D07"/>
    <w:rsid w:val="00F44E90"/>
    <w:rsid w:val="00F44EF7"/>
    <w:rsid w:val="00F44FBF"/>
    <w:rsid w:val="00F45124"/>
    <w:rsid w:val="00F453FA"/>
    <w:rsid w:val="00F4545C"/>
    <w:rsid w:val="00F454AC"/>
    <w:rsid w:val="00F4551B"/>
    <w:rsid w:val="00F45548"/>
    <w:rsid w:val="00F459AC"/>
    <w:rsid w:val="00F45CAF"/>
    <w:rsid w:val="00F46651"/>
    <w:rsid w:val="00F46A39"/>
    <w:rsid w:val="00F46C14"/>
    <w:rsid w:val="00F47CC4"/>
    <w:rsid w:val="00F47DDF"/>
    <w:rsid w:val="00F47E03"/>
    <w:rsid w:val="00F47E7D"/>
    <w:rsid w:val="00F47F40"/>
    <w:rsid w:val="00F47F70"/>
    <w:rsid w:val="00F50264"/>
    <w:rsid w:val="00F506E8"/>
    <w:rsid w:val="00F507FF"/>
    <w:rsid w:val="00F50802"/>
    <w:rsid w:val="00F50956"/>
    <w:rsid w:val="00F50A8A"/>
    <w:rsid w:val="00F50AEE"/>
    <w:rsid w:val="00F50BB3"/>
    <w:rsid w:val="00F50C03"/>
    <w:rsid w:val="00F50D16"/>
    <w:rsid w:val="00F518DF"/>
    <w:rsid w:val="00F51960"/>
    <w:rsid w:val="00F519FF"/>
    <w:rsid w:val="00F51D25"/>
    <w:rsid w:val="00F51FCD"/>
    <w:rsid w:val="00F52862"/>
    <w:rsid w:val="00F532EB"/>
    <w:rsid w:val="00F5350D"/>
    <w:rsid w:val="00F53E29"/>
    <w:rsid w:val="00F54139"/>
    <w:rsid w:val="00F541B3"/>
    <w:rsid w:val="00F545EB"/>
    <w:rsid w:val="00F54B07"/>
    <w:rsid w:val="00F54B35"/>
    <w:rsid w:val="00F54B8A"/>
    <w:rsid w:val="00F54C6D"/>
    <w:rsid w:val="00F54E13"/>
    <w:rsid w:val="00F5507F"/>
    <w:rsid w:val="00F55314"/>
    <w:rsid w:val="00F553CA"/>
    <w:rsid w:val="00F555F5"/>
    <w:rsid w:val="00F55D2E"/>
    <w:rsid w:val="00F560BA"/>
    <w:rsid w:val="00F5614E"/>
    <w:rsid w:val="00F5678F"/>
    <w:rsid w:val="00F56AFF"/>
    <w:rsid w:val="00F56D2F"/>
    <w:rsid w:val="00F5705D"/>
    <w:rsid w:val="00F57373"/>
    <w:rsid w:val="00F57455"/>
    <w:rsid w:val="00F57F1D"/>
    <w:rsid w:val="00F600F6"/>
    <w:rsid w:val="00F6012F"/>
    <w:rsid w:val="00F602A6"/>
    <w:rsid w:val="00F60892"/>
    <w:rsid w:val="00F60A41"/>
    <w:rsid w:val="00F60A72"/>
    <w:rsid w:val="00F60B28"/>
    <w:rsid w:val="00F60B2C"/>
    <w:rsid w:val="00F60B43"/>
    <w:rsid w:val="00F61983"/>
    <w:rsid w:val="00F619E9"/>
    <w:rsid w:val="00F6242D"/>
    <w:rsid w:val="00F62693"/>
    <w:rsid w:val="00F627CA"/>
    <w:rsid w:val="00F628E3"/>
    <w:rsid w:val="00F629A2"/>
    <w:rsid w:val="00F629FC"/>
    <w:rsid w:val="00F62A98"/>
    <w:rsid w:val="00F62E25"/>
    <w:rsid w:val="00F633A3"/>
    <w:rsid w:val="00F63674"/>
    <w:rsid w:val="00F63794"/>
    <w:rsid w:val="00F637A2"/>
    <w:rsid w:val="00F63BC7"/>
    <w:rsid w:val="00F63C2A"/>
    <w:rsid w:val="00F63C95"/>
    <w:rsid w:val="00F63EAF"/>
    <w:rsid w:val="00F6455F"/>
    <w:rsid w:val="00F646A7"/>
    <w:rsid w:val="00F648F7"/>
    <w:rsid w:val="00F64AD1"/>
    <w:rsid w:val="00F64D8A"/>
    <w:rsid w:val="00F651B8"/>
    <w:rsid w:val="00F65492"/>
    <w:rsid w:val="00F65BDB"/>
    <w:rsid w:val="00F65EDB"/>
    <w:rsid w:val="00F6607D"/>
    <w:rsid w:val="00F6637C"/>
    <w:rsid w:val="00F66675"/>
    <w:rsid w:val="00F66678"/>
    <w:rsid w:val="00F66E7C"/>
    <w:rsid w:val="00F6704D"/>
    <w:rsid w:val="00F67445"/>
    <w:rsid w:val="00F67C4B"/>
    <w:rsid w:val="00F67E4E"/>
    <w:rsid w:val="00F70175"/>
    <w:rsid w:val="00F70350"/>
    <w:rsid w:val="00F705F8"/>
    <w:rsid w:val="00F70967"/>
    <w:rsid w:val="00F70ED6"/>
    <w:rsid w:val="00F713C2"/>
    <w:rsid w:val="00F71660"/>
    <w:rsid w:val="00F721E9"/>
    <w:rsid w:val="00F722BC"/>
    <w:rsid w:val="00F727BD"/>
    <w:rsid w:val="00F72909"/>
    <w:rsid w:val="00F72B34"/>
    <w:rsid w:val="00F72D66"/>
    <w:rsid w:val="00F739D1"/>
    <w:rsid w:val="00F73E48"/>
    <w:rsid w:val="00F74046"/>
    <w:rsid w:val="00F7407A"/>
    <w:rsid w:val="00F744FC"/>
    <w:rsid w:val="00F74869"/>
    <w:rsid w:val="00F748F7"/>
    <w:rsid w:val="00F74B35"/>
    <w:rsid w:val="00F74F78"/>
    <w:rsid w:val="00F753DF"/>
    <w:rsid w:val="00F75404"/>
    <w:rsid w:val="00F75807"/>
    <w:rsid w:val="00F75BCB"/>
    <w:rsid w:val="00F7621C"/>
    <w:rsid w:val="00F7641B"/>
    <w:rsid w:val="00F7650A"/>
    <w:rsid w:val="00F76700"/>
    <w:rsid w:val="00F768CF"/>
    <w:rsid w:val="00F76994"/>
    <w:rsid w:val="00F77022"/>
    <w:rsid w:val="00F7751E"/>
    <w:rsid w:val="00F776BE"/>
    <w:rsid w:val="00F776C7"/>
    <w:rsid w:val="00F779C3"/>
    <w:rsid w:val="00F77A55"/>
    <w:rsid w:val="00F77B0F"/>
    <w:rsid w:val="00F77DCF"/>
    <w:rsid w:val="00F80196"/>
    <w:rsid w:val="00F8045A"/>
    <w:rsid w:val="00F8057B"/>
    <w:rsid w:val="00F808A2"/>
    <w:rsid w:val="00F80921"/>
    <w:rsid w:val="00F80953"/>
    <w:rsid w:val="00F80A23"/>
    <w:rsid w:val="00F80AA7"/>
    <w:rsid w:val="00F80D76"/>
    <w:rsid w:val="00F81AE7"/>
    <w:rsid w:val="00F8224D"/>
    <w:rsid w:val="00F823A6"/>
    <w:rsid w:val="00F82700"/>
    <w:rsid w:val="00F8283C"/>
    <w:rsid w:val="00F828F0"/>
    <w:rsid w:val="00F8293D"/>
    <w:rsid w:val="00F82F05"/>
    <w:rsid w:val="00F8351E"/>
    <w:rsid w:val="00F8355C"/>
    <w:rsid w:val="00F8384F"/>
    <w:rsid w:val="00F838B3"/>
    <w:rsid w:val="00F8391B"/>
    <w:rsid w:val="00F83990"/>
    <w:rsid w:val="00F83AF9"/>
    <w:rsid w:val="00F83EA2"/>
    <w:rsid w:val="00F8408E"/>
    <w:rsid w:val="00F84697"/>
    <w:rsid w:val="00F8490C"/>
    <w:rsid w:val="00F84976"/>
    <w:rsid w:val="00F84A33"/>
    <w:rsid w:val="00F84B29"/>
    <w:rsid w:val="00F8524A"/>
    <w:rsid w:val="00F85408"/>
    <w:rsid w:val="00F85416"/>
    <w:rsid w:val="00F85782"/>
    <w:rsid w:val="00F85E99"/>
    <w:rsid w:val="00F85EFB"/>
    <w:rsid w:val="00F8600D"/>
    <w:rsid w:val="00F861DB"/>
    <w:rsid w:val="00F863E4"/>
    <w:rsid w:val="00F864D4"/>
    <w:rsid w:val="00F865F2"/>
    <w:rsid w:val="00F86634"/>
    <w:rsid w:val="00F86C20"/>
    <w:rsid w:val="00F87670"/>
    <w:rsid w:val="00F87870"/>
    <w:rsid w:val="00F87D42"/>
    <w:rsid w:val="00F87D85"/>
    <w:rsid w:val="00F87EAD"/>
    <w:rsid w:val="00F90138"/>
    <w:rsid w:val="00F9020A"/>
    <w:rsid w:val="00F9040F"/>
    <w:rsid w:val="00F904CD"/>
    <w:rsid w:val="00F9055A"/>
    <w:rsid w:val="00F909A8"/>
    <w:rsid w:val="00F90A1A"/>
    <w:rsid w:val="00F90B08"/>
    <w:rsid w:val="00F90C2C"/>
    <w:rsid w:val="00F90D4A"/>
    <w:rsid w:val="00F90D7B"/>
    <w:rsid w:val="00F91152"/>
    <w:rsid w:val="00F9180D"/>
    <w:rsid w:val="00F91A8F"/>
    <w:rsid w:val="00F91B4A"/>
    <w:rsid w:val="00F91C91"/>
    <w:rsid w:val="00F91FF0"/>
    <w:rsid w:val="00F92302"/>
    <w:rsid w:val="00F923FF"/>
    <w:rsid w:val="00F92486"/>
    <w:rsid w:val="00F92501"/>
    <w:rsid w:val="00F92707"/>
    <w:rsid w:val="00F92762"/>
    <w:rsid w:val="00F92902"/>
    <w:rsid w:val="00F92DE9"/>
    <w:rsid w:val="00F92FF8"/>
    <w:rsid w:val="00F9301C"/>
    <w:rsid w:val="00F93179"/>
    <w:rsid w:val="00F93312"/>
    <w:rsid w:val="00F93528"/>
    <w:rsid w:val="00F9354C"/>
    <w:rsid w:val="00F937EA"/>
    <w:rsid w:val="00F93866"/>
    <w:rsid w:val="00F939AD"/>
    <w:rsid w:val="00F94221"/>
    <w:rsid w:val="00F9425E"/>
    <w:rsid w:val="00F94664"/>
    <w:rsid w:val="00F94A7E"/>
    <w:rsid w:val="00F94CE3"/>
    <w:rsid w:val="00F952D2"/>
    <w:rsid w:val="00F955C6"/>
    <w:rsid w:val="00F958E7"/>
    <w:rsid w:val="00F9590E"/>
    <w:rsid w:val="00F95953"/>
    <w:rsid w:val="00F95F47"/>
    <w:rsid w:val="00F965C4"/>
    <w:rsid w:val="00F965F1"/>
    <w:rsid w:val="00F96C7C"/>
    <w:rsid w:val="00F97208"/>
    <w:rsid w:val="00F97209"/>
    <w:rsid w:val="00F976B7"/>
    <w:rsid w:val="00F97BA1"/>
    <w:rsid w:val="00F97E96"/>
    <w:rsid w:val="00F97F0B"/>
    <w:rsid w:val="00F97F7F"/>
    <w:rsid w:val="00FA040B"/>
    <w:rsid w:val="00FA070F"/>
    <w:rsid w:val="00FA0969"/>
    <w:rsid w:val="00FA0B9A"/>
    <w:rsid w:val="00FA121D"/>
    <w:rsid w:val="00FA16B7"/>
    <w:rsid w:val="00FA1B3C"/>
    <w:rsid w:val="00FA1CE1"/>
    <w:rsid w:val="00FA1E01"/>
    <w:rsid w:val="00FA1ED0"/>
    <w:rsid w:val="00FA1F0A"/>
    <w:rsid w:val="00FA22AA"/>
    <w:rsid w:val="00FA23B1"/>
    <w:rsid w:val="00FA27B2"/>
    <w:rsid w:val="00FA2CC4"/>
    <w:rsid w:val="00FA3132"/>
    <w:rsid w:val="00FA357F"/>
    <w:rsid w:val="00FA3BB8"/>
    <w:rsid w:val="00FA3DB6"/>
    <w:rsid w:val="00FA4275"/>
    <w:rsid w:val="00FA4382"/>
    <w:rsid w:val="00FA498D"/>
    <w:rsid w:val="00FA4D31"/>
    <w:rsid w:val="00FA5097"/>
    <w:rsid w:val="00FA552B"/>
    <w:rsid w:val="00FA56F5"/>
    <w:rsid w:val="00FA58E5"/>
    <w:rsid w:val="00FA5A03"/>
    <w:rsid w:val="00FA5DD5"/>
    <w:rsid w:val="00FA6474"/>
    <w:rsid w:val="00FA653D"/>
    <w:rsid w:val="00FA6734"/>
    <w:rsid w:val="00FA685D"/>
    <w:rsid w:val="00FA686A"/>
    <w:rsid w:val="00FA6ABA"/>
    <w:rsid w:val="00FA6BAC"/>
    <w:rsid w:val="00FA6BF5"/>
    <w:rsid w:val="00FA71A9"/>
    <w:rsid w:val="00FA766A"/>
    <w:rsid w:val="00FA770A"/>
    <w:rsid w:val="00FA7896"/>
    <w:rsid w:val="00FA7B41"/>
    <w:rsid w:val="00FB051A"/>
    <w:rsid w:val="00FB0627"/>
    <w:rsid w:val="00FB0638"/>
    <w:rsid w:val="00FB07F3"/>
    <w:rsid w:val="00FB0B8B"/>
    <w:rsid w:val="00FB100F"/>
    <w:rsid w:val="00FB10CA"/>
    <w:rsid w:val="00FB144B"/>
    <w:rsid w:val="00FB166B"/>
    <w:rsid w:val="00FB16B0"/>
    <w:rsid w:val="00FB193E"/>
    <w:rsid w:val="00FB1991"/>
    <w:rsid w:val="00FB1ACC"/>
    <w:rsid w:val="00FB1C13"/>
    <w:rsid w:val="00FB1F4D"/>
    <w:rsid w:val="00FB227D"/>
    <w:rsid w:val="00FB27A3"/>
    <w:rsid w:val="00FB2869"/>
    <w:rsid w:val="00FB29A7"/>
    <w:rsid w:val="00FB2B6B"/>
    <w:rsid w:val="00FB2CF9"/>
    <w:rsid w:val="00FB3435"/>
    <w:rsid w:val="00FB346C"/>
    <w:rsid w:val="00FB361C"/>
    <w:rsid w:val="00FB3A74"/>
    <w:rsid w:val="00FB3A99"/>
    <w:rsid w:val="00FB3CF7"/>
    <w:rsid w:val="00FB3E11"/>
    <w:rsid w:val="00FB3E71"/>
    <w:rsid w:val="00FB3EF9"/>
    <w:rsid w:val="00FB400D"/>
    <w:rsid w:val="00FB40A8"/>
    <w:rsid w:val="00FB44F1"/>
    <w:rsid w:val="00FB4C60"/>
    <w:rsid w:val="00FB4F14"/>
    <w:rsid w:val="00FB4F66"/>
    <w:rsid w:val="00FB56CA"/>
    <w:rsid w:val="00FB57EA"/>
    <w:rsid w:val="00FB5B09"/>
    <w:rsid w:val="00FB62ED"/>
    <w:rsid w:val="00FB634A"/>
    <w:rsid w:val="00FB662D"/>
    <w:rsid w:val="00FB6670"/>
    <w:rsid w:val="00FB6A17"/>
    <w:rsid w:val="00FB6A89"/>
    <w:rsid w:val="00FB6BC0"/>
    <w:rsid w:val="00FB6D55"/>
    <w:rsid w:val="00FB6E19"/>
    <w:rsid w:val="00FB7260"/>
    <w:rsid w:val="00FB74F5"/>
    <w:rsid w:val="00FB7549"/>
    <w:rsid w:val="00FB78B7"/>
    <w:rsid w:val="00FB798B"/>
    <w:rsid w:val="00FB7D0C"/>
    <w:rsid w:val="00FC008D"/>
    <w:rsid w:val="00FC036E"/>
    <w:rsid w:val="00FC100B"/>
    <w:rsid w:val="00FC131B"/>
    <w:rsid w:val="00FC13F1"/>
    <w:rsid w:val="00FC1501"/>
    <w:rsid w:val="00FC1797"/>
    <w:rsid w:val="00FC18A0"/>
    <w:rsid w:val="00FC196E"/>
    <w:rsid w:val="00FC1B66"/>
    <w:rsid w:val="00FC1C7B"/>
    <w:rsid w:val="00FC1DAC"/>
    <w:rsid w:val="00FC1E21"/>
    <w:rsid w:val="00FC2020"/>
    <w:rsid w:val="00FC2242"/>
    <w:rsid w:val="00FC224E"/>
    <w:rsid w:val="00FC22D5"/>
    <w:rsid w:val="00FC2524"/>
    <w:rsid w:val="00FC275F"/>
    <w:rsid w:val="00FC2785"/>
    <w:rsid w:val="00FC2B94"/>
    <w:rsid w:val="00FC36F5"/>
    <w:rsid w:val="00FC405D"/>
    <w:rsid w:val="00FC42C2"/>
    <w:rsid w:val="00FC435D"/>
    <w:rsid w:val="00FC45CD"/>
    <w:rsid w:val="00FC497D"/>
    <w:rsid w:val="00FC49FF"/>
    <w:rsid w:val="00FC4A6A"/>
    <w:rsid w:val="00FC4CA9"/>
    <w:rsid w:val="00FC532A"/>
    <w:rsid w:val="00FC5348"/>
    <w:rsid w:val="00FC5A39"/>
    <w:rsid w:val="00FC5B11"/>
    <w:rsid w:val="00FC5B68"/>
    <w:rsid w:val="00FC5B9A"/>
    <w:rsid w:val="00FC5D3F"/>
    <w:rsid w:val="00FC61AD"/>
    <w:rsid w:val="00FC66E1"/>
    <w:rsid w:val="00FC6A0B"/>
    <w:rsid w:val="00FC6C73"/>
    <w:rsid w:val="00FC6CF0"/>
    <w:rsid w:val="00FC6D72"/>
    <w:rsid w:val="00FC6DE4"/>
    <w:rsid w:val="00FC726E"/>
    <w:rsid w:val="00FC747A"/>
    <w:rsid w:val="00FC7831"/>
    <w:rsid w:val="00FC7A1B"/>
    <w:rsid w:val="00FC7B9F"/>
    <w:rsid w:val="00FD007A"/>
    <w:rsid w:val="00FD0226"/>
    <w:rsid w:val="00FD095A"/>
    <w:rsid w:val="00FD09EA"/>
    <w:rsid w:val="00FD09EB"/>
    <w:rsid w:val="00FD09F8"/>
    <w:rsid w:val="00FD0A35"/>
    <w:rsid w:val="00FD0DD8"/>
    <w:rsid w:val="00FD18B1"/>
    <w:rsid w:val="00FD2049"/>
    <w:rsid w:val="00FD20C3"/>
    <w:rsid w:val="00FD26A4"/>
    <w:rsid w:val="00FD28E5"/>
    <w:rsid w:val="00FD295F"/>
    <w:rsid w:val="00FD2CAC"/>
    <w:rsid w:val="00FD2F35"/>
    <w:rsid w:val="00FD314A"/>
    <w:rsid w:val="00FD318A"/>
    <w:rsid w:val="00FD31B9"/>
    <w:rsid w:val="00FD3AC3"/>
    <w:rsid w:val="00FD3B8A"/>
    <w:rsid w:val="00FD3DC0"/>
    <w:rsid w:val="00FD4930"/>
    <w:rsid w:val="00FD4DDD"/>
    <w:rsid w:val="00FD4E9F"/>
    <w:rsid w:val="00FD5630"/>
    <w:rsid w:val="00FD59CD"/>
    <w:rsid w:val="00FD5F3B"/>
    <w:rsid w:val="00FD6732"/>
    <w:rsid w:val="00FD6AC4"/>
    <w:rsid w:val="00FD6C7B"/>
    <w:rsid w:val="00FD6ED5"/>
    <w:rsid w:val="00FD6F62"/>
    <w:rsid w:val="00FD7198"/>
    <w:rsid w:val="00FD7303"/>
    <w:rsid w:val="00FD76D4"/>
    <w:rsid w:val="00FD7F35"/>
    <w:rsid w:val="00FE0137"/>
    <w:rsid w:val="00FE082A"/>
    <w:rsid w:val="00FE0CBE"/>
    <w:rsid w:val="00FE1006"/>
    <w:rsid w:val="00FE1211"/>
    <w:rsid w:val="00FE134B"/>
    <w:rsid w:val="00FE150D"/>
    <w:rsid w:val="00FE1993"/>
    <w:rsid w:val="00FE1D32"/>
    <w:rsid w:val="00FE1DA0"/>
    <w:rsid w:val="00FE2078"/>
    <w:rsid w:val="00FE21AA"/>
    <w:rsid w:val="00FE2219"/>
    <w:rsid w:val="00FE29F0"/>
    <w:rsid w:val="00FE2C88"/>
    <w:rsid w:val="00FE2CA5"/>
    <w:rsid w:val="00FE2D84"/>
    <w:rsid w:val="00FE30CF"/>
    <w:rsid w:val="00FE3B54"/>
    <w:rsid w:val="00FE3C6B"/>
    <w:rsid w:val="00FE40A9"/>
    <w:rsid w:val="00FE4291"/>
    <w:rsid w:val="00FE4620"/>
    <w:rsid w:val="00FE486E"/>
    <w:rsid w:val="00FE4A39"/>
    <w:rsid w:val="00FE4C08"/>
    <w:rsid w:val="00FE4CC3"/>
    <w:rsid w:val="00FE4EF5"/>
    <w:rsid w:val="00FE54A5"/>
    <w:rsid w:val="00FE5590"/>
    <w:rsid w:val="00FE5CCA"/>
    <w:rsid w:val="00FE5DCE"/>
    <w:rsid w:val="00FE5EF4"/>
    <w:rsid w:val="00FE61FD"/>
    <w:rsid w:val="00FE63C3"/>
    <w:rsid w:val="00FE6496"/>
    <w:rsid w:val="00FE6672"/>
    <w:rsid w:val="00FE6896"/>
    <w:rsid w:val="00FE6AA0"/>
    <w:rsid w:val="00FE6C9C"/>
    <w:rsid w:val="00FE70E7"/>
    <w:rsid w:val="00FE7213"/>
    <w:rsid w:val="00FE7361"/>
    <w:rsid w:val="00FE74D1"/>
    <w:rsid w:val="00FE761B"/>
    <w:rsid w:val="00FE77DF"/>
    <w:rsid w:val="00FE796E"/>
    <w:rsid w:val="00FE7A0A"/>
    <w:rsid w:val="00FE7A3F"/>
    <w:rsid w:val="00FE7B96"/>
    <w:rsid w:val="00FF0197"/>
    <w:rsid w:val="00FF0B80"/>
    <w:rsid w:val="00FF0F1D"/>
    <w:rsid w:val="00FF0FEC"/>
    <w:rsid w:val="00FF1456"/>
    <w:rsid w:val="00FF174B"/>
    <w:rsid w:val="00FF1850"/>
    <w:rsid w:val="00FF1AF3"/>
    <w:rsid w:val="00FF1B6B"/>
    <w:rsid w:val="00FF1CFB"/>
    <w:rsid w:val="00FF2136"/>
    <w:rsid w:val="00FF237B"/>
    <w:rsid w:val="00FF23C1"/>
    <w:rsid w:val="00FF2550"/>
    <w:rsid w:val="00FF262C"/>
    <w:rsid w:val="00FF2752"/>
    <w:rsid w:val="00FF28BF"/>
    <w:rsid w:val="00FF2A55"/>
    <w:rsid w:val="00FF2C4D"/>
    <w:rsid w:val="00FF30A3"/>
    <w:rsid w:val="00FF3339"/>
    <w:rsid w:val="00FF3347"/>
    <w:rsid w:val="00FF3703"/>
    <w:rsid w:val="00FF3C4B"/>
    <w:rsid w:val="00FF3E51"/>
    <w:rsid w:val="00FF4071"/>
    <w:rsid w:val="00FF40B0"/>
    <w:rsid w:val="00FF43AB"/>
    <w:rsid w:val="00FF43FD"/>
    <w:rsid w:val="00FF4519"/>
    <w:rsid w:val="00FF463B"/>
    <w:rsid w:val="00FF4D56"/>
    <w:rsid w:val="00FF4E91"/>
    <w:rsid w:val="00FF4EBA"/>
    <w:rsid w:val="00FF4F5A"/>
    <w:rsid w:val="00FF54C7"/>
    <w:rsid w:val="00FF5830"/>
    <w:rsid w:val="00FF58C0"/>
    <w:rsid w:val="00FF5CD4"/>
    <w:rsid w:val="00FF5EC4"/>
    <w:rsid w:val="00FF635A"/>
    <w:rsid w:val="00FF6A59"/>
    <w:rsid w:val="00FF7525"/>
    <w:rsid w:val="00FF7653"/>
    <w:rsid w:val="00FF7BD3"/>
    <w:rsid w:val="00FF7DD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59E998F4"/>
  <w15:chartTrackingRefBased/>
  <w15:docId w15:val="{D56A8A7F-4DAA-47F2-9BDE-20DA74630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7DF"/>
    <w:rPr>
      <w:sz w:val="24"/>
      <w:szCs w:val="24"/>
      <w:lang w:val="th-TH"/>
    </w:rPr>
  </w:style>
  <w:style w:type="paragraph" w:styleId="Heading1">
    <w:name w:val="heading 1"/>
    <w:basedOn w:val="Heading8"/>
    <w:next w:val="Normal"/>
    <w:link w:val="Heading1Char"/>
    <w:qFormat/>
    <w:rsid w:val="007A587A"/>
    <w:pPr>
      <w:numPr>
        <w:numId w:val="18"/>
      </w:numPr>
      <w:jc w:val="thaiDistribute"/>
      <w:outlineLvl w:val="0"/>
    </w:pPr>
    <w:rPr>
      <w:rFonts w:ascii="Angsana New" w:hAnsi="Angsana New" w:cs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B5B9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B5B93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B5B93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B5B93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5B93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9B5B93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5B93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B5B93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1Char">
    <w:name w:val="Heading 1 Char"/>
    <w:link w:val="Heading1"/>
    <w:rsid w:val="007A587A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B5B93"/>
    <w:pPr>
      <w:spacing w:after="120"/>
    </w:pPr>
  </w:style>
  <w:style w:type="character" w:customStyle="1" w:styleId="Heading4Char">
    <w:name w:val="Heading 4 Char"/>
    <w:link w:val="Heading4"/>
    <w:rsid w:val="000969CF"/>
    <w:rPr>
      <w:rFonts w:ascii="Arial" w:hAnsi="Arial"/>
      <w:b/>
      <w:bCs/>
      <w:sz w:val="18"/>
      <w:szCs w:val="18"/>
      <w:lang w:val="en-US" w:eastAsia="en-US"/>
    </w:rPr>
  </w:style>
  <w:style w:type="character" w:customStyle="1" w:styleId="Heading5Char">
    <w:name w:val="Heading 5 Char"/>
    <w:link w:val="Heading5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0969CF"/>
    <w:rPr>
      <w:rFonts w:cs="EucrosiaUPC"/>
      <w:b/>
      <w:bCs/>
      <w:sz w:val="32"/>
      <w:szCs w:val="32"/>
      <w:u w:val="single"/>
      <w:lang w:val="en-US" w:eastAsia="en-US"/>
    </w:rPr>
  </w:style>
  <w:style w:type="character" w:customStyle="1" w:styleId="Heading7Char">
    <w:name w:val="Heading 7 Char"/>
    <w:link w:val="Heading7"/>
    <w:uiPriority w:val="99"/>
    <w:rsid w:val="000969CF"/>
    <w:rPr>
      <w:rFonts w:cs="EucrosiaUPC"/>
      <w:b/>
      <w:b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rsid w:val="000969CF"/>
    <w:rPr>
      <w:rFonts w:cs="EucrosiaUPC"/>
      <w:b/>
      <w:bCs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rsid w:val="009B5B9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969CF"/>
    <w:rPr>
      <w:rFonts w:ascii="Arial" w:hAnsi="Arial"/>
      <w:sz w:val="18"/>
      <w:szCs w:val="18"/>
      <w:lang w:val="en-US" w:eastAsia="en-US"/>
    </w:rPr>
  </w:style>
  <w:style w:type="character" w:customStyle="1" w:styleId="AAAddress">
    <w:name w:val="AA Address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9B5B9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styleId="Caption">
    <w:name w:val="caption"/>
    <w:basedOn w:val="Normal"/>
    <w:next w:val="Normal"/>
    <w:qFormat/>
    <w:rsid w:val="009B5B93"/>
    <w:rPr>
      <w:b/>
      <w:bCs/>
    </w:rPr>
  </w:style>
  <w:style w:type="paragraph" w:styleId="ListBullet">
    <w:name w:val="List Bullet"/>
    <w:basedOn w:val="Normal"/>
    <w:rsid w:val="009B5B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5B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5B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5B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5B93"/>
    <w:pPr>
      <w:numPr>
        <w:numId w:val="5"/>
      </w:numPr>
      <w:tabs>
        <w:tab w:val="left" w:pos="284"/>
      </w:tabs>
    </w:pPr>
  </w:style>
  <w:style w:type="paragraph" w:styleId="ListNumber2">
    <w:name w:val="List Number 2"/>
    <w:basedOn w:val="Normal"/>
    <w:rsid w:val="009B5B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5B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5B93"/>
    <w:pPr>
      <w:ind w:left="284"/>
    </w:pPr>
  </w:style>
  <w:style w:type="paragraph" w:customStyle="1" w:styleId="AAFrameAddress">
    <w:name w:val="AA Frame Address"/>
    <w:basedOn w:val="Heading1"/>
    <w:rsid w:val="009B5B93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rsid w:val="009B5B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5B93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5B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5B9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B5B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5B93"/>
    <w:pPr>
      <w:ind w:left="851" w:hanging="284"/>
    </w:pPr>
  </w:style>
  <w:style w:type="paragraph" w:styleId="Index4">
    <w:name w:val="index 4"/>
    <w:basedOn w:val="Normal"/>
    <w:next w:val="Normal"/>
    <w:semiHidden/>
    <w:rsid w:val="009B5B93"/>
    <w:pPr>
      <w:ind w:left="1135" w:hanging="284"/>
    </w:pPr>
  </w:style>
  <w:style w:type="paragraph" w:styleId="Index6">
    <w:name w:val="index 6"/>
    <w:basedOn w:val="Normal"/>
    <w:next w:val="Normal"/>
    <w:semiHidden/>
    <w:rsid w:val="009B5B93"/>
    <w:pPr>
      <w:ind w:left="1702" w:hanging="284"/>
    </w:pPr>
  </w:style>
  <w:style w:type="paragraph" w:styleId="Index5">
    <w:name w:val="index 5"/>
    <w:basedOn w:val="Normal"/>
    <w:next w:val="Normal"/>
    <w:semiHidden/>
    <w:rsid w:val="009B5B93"/>
    <w:pPr>
      <w:ind w:left="1418" w:hanging="284"/>
    </w:pPr>
  </w:style>
  <w:style w:type="paragraph" w:styleId="Index7">
    <w:name w:val="index 7"/>
    <w:basedOn w:val="Normal"/>
    <w:next w:val="Normal"/>
    <w:semiHidden/>
    <w:rsid w:val="009B5B93"/>
    <w:pPr>
      <w:ind w:left="1985" w:hanging="284"/>
    </w:pPr>
  </w:style>
  <w:style w:type="paragraph" w:styleId="Index8">
    <w:name w:val="index 8"/>
    <w:basedOn w:val="Normal"/>
    <w:next w:val="Normal"/>
    <w:semiHidden/>
    <w:rsid w:val="009B5B93"/>
    <w:pPr>
      <w:ind w:left="2269" w:hanging="284"/>
    </w:pPr>
  </w:style>
  <w:style w:type="paragraph" w:styleId="Index9">
    <w:name w:val="index 9"/>
    <w:basedOn w:val="Normal"/>
    <w:next w:val="Normal"/>
    <w:semiHidden/>
    <w:rsid w:val="009B5B93"/>
    <w:pPr>
      <w:ind w:left="2552" w:hanging="284"/>
    </w:pPr>
  </w:style>
  <w:style w:type="paragraph" w:styleId="TOC2">
    <w:name w:val="toc 2"/>
    <w:basedOn w:val="Normal"/>
    <w:next w:val="Normal"/>
    <w:semiHidden/>
    <w:rsid w:val="009B5B93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5B93"/>
    <w:pPr>
      <w:spacing w:after="240"/>
    </w:pPr>
  </w:style>
  <w:style w:type="paragraph" w:styleId="TOC4">
    <w:name w:val="toc 4"/>
    <w:basedOn w:val="Normal"/>
    <w:next w:val="Normal"/>
    <w:semiHidden/>
    <w:rsid w:val="009B5B93"/>
    <w:pPr>
      <w:ind w:left="851"/>
    </w:pPr>
  </w:style>
  <w:style w:type="paragraph" w:styleId="TOC5">
    <w:name w:val="toc 5"/>
    <w:basedOn w:val="Normal"/>
    <w:next w:val="Normal"/>
    <w:semiHidden/>
    <w:rsid w:val="009B5B93"/>
    <w:pPr>
      <w:ind w:left="1134"/>
    </w:pPr>
  </w:style>
  <w:style w:type="paragraph" w:styleId="TOC6">
    <w:name w:val="toc 6"/>
    <w:basedOn w:val="Normal"/>
    <w:next w:val="Normal"/>
    <w:semiHidden/>
    <w:rsid w:val="009B5B93"/>
    <w:pPr>
      <w:ind w:left="1418"/>
    </w:pPr>
  </w:style>
  <w:style w:type="paragraph" w:styleId="TOC7">
    <w:name w:val="toc 7"/>
    <w:basedOn w:val="Normal"/>
    <w:next w:val="Normal"/>
    <w:semiHidden/>
    <w:rsid w:val="009B5B93"/>
    <w:pPr>
      <w:ind w:left="1701"/>
    </w:pPr>
  </w:style>
  <w:style w:type="paragraph" w:styleId="TOC8">
    <w:name w:val="toc 8"/>
    <w:basedOn w:val="Normal"/>
    <w:next w:val="Normal"/>
    <w:semiHidden/>
    <w:rsid w:val="009B5B93"/>
    <w:pPr>
      <w:ind w:left="1985"/>
    </w:pPr>
  </w:style>
  <w:style w:type="paragraph" w:styleId="TOC9">
    <w:name w:val="toc 9"/>
    <w:basedOn w:val="Normal"/>
    <w:next w:val="Normal"/>
    <w:semiHidden/>
    <w:rsid w:val="009B5B93"/>
    <w:pPr>
      <w:ind w:left="2268"/>
    </w:pPr>
  </w:style>
  <w:style w:type="paragraph" w:styleId="TableofFigures">
    <w:name w:val="table of figures"/>
    <w:basedOn w:val="Normal"/>
    <w:next w:val="Normal"/>
    <w:semiHidden/>
    <w:rsid w:val="009B5B93"/>
    <w:pPr>
      <w:ind w:left="567" w:hanging="567"/>
    </w:pPr>
  </w:style>
  <w:style w:type="paragraph" w:styleId="ListBullet5">
    <w:name w:val="List Bullet 5"/>
    <w:basedOn w:val="Normal"/>
    <w:rsid w:val="009B5B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B5B93"/>
    <w:pPr>
      <w:ind w:firstLine="284"/>
    </w:pPr>
  </w:style>
  <w:style w:type="character" w:customStyle="1" w:styleId="BodyTextFirstIndentChar">
    <w:name w:val="Body Text First Indent Char"/>
    <w:link w:val="BodyTextFirstIndent"/>
    <w:rsid w:val="000969CF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B5B93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0969CF"/>
    <w:rPr>
      <w:rFonts w:ascii="Arial" w:hAnsi="Arial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9B5B93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969CF"/>
    <w:rPr>
      <w:rFonts w:ascii="Arial" w:hAnsi="Arial"/>
      <w:sz w:val="18"/>
      <w:szCs w:val="18"/>
      <w:lang w:val="en-US" w:eastAsia="en-US"/>
    </w:rPr>
  </w:style>
  <w:style w:type="character" w:styleId="Strong">
    <w:name w:val="Strong"/>
    <w:qFormat/>
    <w:rsid w:val="009B5B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5B93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9B5B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5B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5B93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5B93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5B93"/>
  </w:style>
  <w:style w:type="paragraph" w:customStyle="1" w:styleId="ReportMenuBar">
    <w:name w:val="ReportMenuBar"/>
    <w:basedOn w:val="Normal"/>
    <w:rsid w:val="009B5B93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5B93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9B5B93"/>
    <w:pPr>
      <w:framePr w:h="1054" w:wrap="around" w:y="5920"/>
    </w:pPr>
  </w:style>
  <w:style w:type="paragraph" w:customStyle="1" w:styleId="ReportHeading3">
    <w:name w:val="ReportHeading3"/>
    <w:basedOn w:val="ReportHeading2"/>
    <w:rsid w:val="009B5B93"/>
    <w:pPr>
      <w:framePr w:h="443" w:wrap="around" w:y="8223"/>
    </w:pPr>
  </w:style>
  <w:style w:type="paragraph" w:customStyle="1" w:styleId="a">
    <w:name w:val="¢éÍ¤ÇÒÁ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ParagraphNumbering">
    <w:name w:val="Paragraph Numbering"/>
    <w:basedOn w:val="Header"/>
    <w:rsid w:val="009B5B93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5B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5B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5B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5B93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5B93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0">
    <w:name w:val="???????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µÒÃÒ§3ªèÍ§"/>
    <w:basedOn w:val="Normal"/>
    <w:rsid w:val="009B5B93"/>
    <w:pPr>
      <w:tabs>
        <w:tab w:val="left" w:pos="360"/>
        <w:tab w:val="left" w:pos="720"/>
      </w:tabs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9B5B93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473DE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9B5B93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a2">
    <w:name w:val="ºÇ¡"/>
    <w:basedOn w:val="Normal"/>
    <w:rsid w:val="009B5B93"/>
    <w:pPr>
      <w:ind w:right="129"/>
      <w:jc w:val="right"/>
    </w:pPr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30">
    <w:name w:val="?????3????"/>
    <w:basedOn w:val="Normal"/>
    <w:rsid w:val="009B5B93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3">
    <w:name w:val="???"/>
    <w:basedOn w:val="Normal"/>
    <w:rsid w:val="009B5B93"/>
    <w:pPr>
      <w:ind w:right="129"/>
      <w:jc w:val="right"/>
    </w:pPr>
    <w:rPr>
      <w:sz w:val="22"/>
      <w:szCs w:val="22"/>
    </w:rPr>
  </w:style>
  <w:style w:type="paragraph" w:customStyle="1" w:styleId="E">
    <w:name w:val="ª×èÍºÃÔÉÑ· E"/>
    <w:basedOn w:val="Normal"/>
    <w:rsid w:val="009B5B93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4">
    <w:name w:val="Åº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</w:rPr>
  </w:style>
  <w:style w:type="paragraph" w:customStyle="1" w:styleId="a5">
    <w:name w:val="ลบ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eastAsia="Cordia New" w:cs="BrowalliaUPC"/>
      <w:snapToGrid w:val="0"/>
      <w:sz w:val="28"/>
      <w:szCs w:val="28"/>
      <w:lang w:eastAsia="th-TH"/>
    </w:rPr>
  </w:style>
  <w:style w:type="paragraph" w:styleId="BodyText3">
    <w:name w:val="Body Text 3"/>
    <w:basedOn w:val="Normal"/>
    <w:link w:val="BodyText3Char"/>
    <w:rsid w:val="009B5B93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rsid w:val="000969CF"/>
    <w:rPr>
      <w:rFonts w:cs="EucrosiaUPC"/>
      <w:sz w:val="30"/>
      <w:szCs w:val="30"/>
      <w:lang w:val="en-US" w:eastAsia="en-US"/>
    </w:rPr>
  </w:style>
  <w:style w:type="character" w:styleId="PageNumber">
    <w:name w:val="page number"/>
    <w:basedOn w:val="DefaultParagraphFont"/>
    <w:rsid w:val="009B5B93"/>
  </w:style>
  <w:style w:type="paragraph" w:customStyle="1" w:styleId="ASSETS">
    <w:name w:val="ASSETS"/>
    <w:basedOn w:val="Normal"/>
    <w:rsid w:val="009B5B93"/>
    <w:pPr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9B5B93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0969CF"/>
    <w:rPr>
      <w:rFonts w:cs="EucrosiaUPC"/>
      <w:sz w:val="30"/>
      <w:szCs w:val="3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969CF"/>
    <w:rPr>
      <w:rFonts w:ascii="Tahoma" w:hAnsi="Tahoma" w:cs="Tahoma"/>
      <w:sz w:val="16"/>
      <w:szCs w:val="16"/>
      <w:lang w:val="en-US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19"/>
      </w:numPr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</w:style>
  <w:style w:type="character" w:customStyle="1" w:styleId="SignatureChar">
    <w:name w:val="Signature Char"/>
    <w:link w:val="Signature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057D6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0969CF"/>
    <w:rPr>
      <w:sz w:val="18"/>
      <w:lang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b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0969CF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3408B"/>
    <w:pPr>
      <w:ind w:left="540"/>
    </w:pPr>
    <w:rPr>
      <w:rFonts w:ascii="Angsana New" w:hAnsi="Angsana New" w:cs="Angsana New"/>
      <w:b/>
      <w:bCs w:val="0"/>
      <w:i w:val="0"/>
      <w:iCs w:val="0"/>
      <w:sz w:val="28"/>
      <w:szCs w:val="28"/>
    </w:rPr>
  </w:style>
  <w:style w:type="character" w:customStyle="1" w:styleId="AccPolicyalternativeChar">
    <w:name w:val="Acc Policy alternative Char"/>
    <w:link w:val="AccPolicyalternative"/>
    <w:rsid w:val="0043408B"/>
    <w:rPr>
      <w:rFonts w:ascii="Angsana New" w:hAnsi="Angsana New" w:cs="Angsana New"/>
      <w:b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0969CF"/>
    <w:rPr>
      <w:rFonts w:ascii="Tahoma" w:hAnsi="Tahoma" w:cs="Tahoma"/>
      <w:shd w:val="clear" w:color="auto" w:fill="000080"/>
      <w:lang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73DE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rsid w:val="000969CF"/>
    <w:rPr>
      <w:rFonts w:cs="Times New Roman"/>
      <w:sz w:val="29"/>
      <w:szCs w:val="29"/>
    </w:rPr>
  </w:style>
  <w:style w:type="character" w:customStyle="1" w:styleId="hps">
    <w:name w:val="hps"/>
    <w:rsid w:val="000969CF"/>
    <w:rPr>
      <w:rFonts w:cs="Times New Roman"/>
    </w:rPr>
  </w:style>
  <w:style w:type="character" w:customStyle="1" w:styleId="gt-icon-text1">
    <w:name w:val="gt-icon-text1"/>
    <w:rsid w:val="000969CF"/>
    <w:rPr>
      <w:rFonts w:cs="Times New Roman"/>
    </w:rPr>
  </w:style>
  <w:style w:type="character" w:customStyle="1" w:styleId="shorttext">
    <w:name w:val="short_text"/>
    <w:rsid w:val="000969CF"/>
    <w:rPr>
      <w:rFonts w:cs="Times New Roman"/>
    </w:rPr>
  </w:style>
  <w:style w:type="paragraph" w:customStyle="1" w:styleId="Default">
    <w:name w:val="Default"/>
    <w:rsid w:val="000969C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969CF"/>
    <w:rPr>
      <w:rFonts w:cs="Times New Roman"/>
    </w:rPr>
  </w:style>
  <w:style w:type="paragraph" w:styleId="PlainText">
    <w:name w:val="Plain Text"/>
    <w:basedOn w:val="Normal"/>
    <w:link w:val="PlainTextChar"/>
    <w:rsid w:val="000969C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0969CF"/>
    <w:rPr>
      <w:rFonts w:ascii="Consolas" w:hAnsi="Consolas" w:cs="Angsana New"/>
      <w:sz w:val="21"/>
      <w:szCs w:val="26"/>
      <w:lang w:val="en-US" w:eastAsia="en-US"/>
    </w:rPr>
  </w:style>
  <w:style w:type="character" w:styleId="CommentReference">
    <w:name w:val="annotation reference"/>
    <w:rsid w:val="000969C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69C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969CF"/>
    <w:rPr>
      <w:rFonts w:ascii="Arial" w:hAnsi="Arial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69CF"/>
    <w:rPr>
      <w:b/>
      <w:bCs/>
    </w:rPr>
  </w:style>
  <w:style w:type="character" w:customStyle="1" w:styleId="CommentSubjectChar">
    <w:name w:val="Comment Subject Char"/>
    <w:link w:val="CommentSubject"/>
    <w:rsid w:val="000969CF"/>
    <w:rPr>
      <w:rFonts w:ascii="Arial" w:hAnsi="Arial" w:cs="Angsan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0969CF"/>
    <w:rPr>
      <w:rFonts w:ascii="Arial" w:hAnsi="Arial" w:cs="Angsana New"/>
      <w:sz w:val="18"/>
      <w:szCs w:val="22"/>
    </w:rPr>
  </w:style>
  <w:style w:type="character" w:styleId="Emphasis">
    <w:name w:val="Emphasis"/>
    <w:uiPriority w:val="20"/>
    <w:qFormat/>
    <w:rsid w:val="003C60DE"/>
    <w:rPr>
      <w:i/>
      <w:iCs/>
    </w:rPr>
  </w:style>
  <w:style w:type="character" w:customStyle="1" w:styleId="Heading1Char1">
    <w:name w:val="Heading 1 Char1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59F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rsid w:val="00E759F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59F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59F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59F3"/>
  </w:style>
  <w:style w:type="character" w:customStyle="1" w:styleId="st1">
    <w:name w:val="st1"/>
    <w:basedOn w:val="DefaultParagraphFont"/>
    <w:rsid w:val="00E759F3"/>
  </w:style>
  <w:style w:type="character" w:styleId="LineNumber">
    <w:name w:val="line number"/>
    <w:rsid w:val="004A4B39"/>
  </w:style>
  <w:style w:type="paragraph" w:customStyle="1" w:styleId="CharCharCharChar">
    <w:name w:val="Char Char Char Char"/>
    <w:basedOn w:val="Normal"/>
    <w:rsid w:val="0068674B"/>
    <w:pPr>
      <w:keepNext/>
      <w:widowControl w:val="0"/>
      <w:autoSpaceDE w:val="0"/>
      <w:autoSpaceDN w:val="0"/>
      <w:adjustRightInd w:val="0"/>
    </w:pPr>
    <w:rPr>
      <w:rFonts w:eastAsia="SimSun"/>
      <w:kern w:val="2"/>
      <w:sz w:val="20"/>
      <w:szCs w:val="20"/>
      <w:lang w:eastAsia="zh-CN" w:bidi="ar-SA"/>
    </w:rPr>
  </w:style>
  <w:style w:type="paragraph" w:styleId="NoSpacing">
    <w:name w:val="No Spacing"/>
    <w:uiPriority w:val="1"/>
    <w:qFormat/>
    <w:rsid w:val="00B71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50B6C"/>
    <w:rPr>
      <w:rFonts w:ascii="Calibri" w:eastAsia="Calibri" w:hAnsi="Calibri" w:cs="Cordia New"/>
      <w:sz w:val="22"/>
      <w:szCs w:val="28"/>
      <w:lang w:val="en-GB"/>
    </w:rPr>
  </w:style>
  <w:style w:type="paragraph" w:styleId="Title">
    <w:name w:val="Title"/>
    <w:basedOn w:val="Normal"/>
    <w:next w:val="Normal"/>
    <w:link w:val="TitleChar"/>
    <w:qFormat/>
    <w:rsid w:val="0005449F"/>
    <w:pPr>
      <w:spacing w:before="240" w:after="60"/>
      <w:jc w:val="center"/>
      <w:outlineLvl w:val="0"/>
    </w:pPr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5449F"/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numbering" w:customStyle="1" w:styleId="Style1">
    <w:name w:val="Style1"/>
    <w:uiPriority w:val="99"/>
    <w:rsid w:val="000406A9"/>
    <w:pPr>
      <w:numPr>
        <w:numId w:val="21"/>
      </w:numPr>
    </w:pPr>
  </w:style>
  <w:style w:type="character" w:customStyle="1" w:styleId="blockChar">
    <w:name w:val="block Char"/>
    <w:aliases w:val="b Char"/>
    <w:link w:val="block"/>
    <w:locked/>
    <w:rsid w:val="007B4B1A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24D3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</w:rPr>
  </w:style>
  <w:style w:type="paragraph" w:customStyle="1" w:styleId="Style">
    <w:name w:val="Style"/>
    <w:rsid w:val="00405136"/>
    <w:pPr>
      <w:widowControl w:val="0"/>
      <w:autoSpaceDE w:val="0"/>
      <w:autoSpaceDN w:val="0"/>
      <w:adjustRightInd w:val="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F066-A7D6-4E83-9D90-7AD7B4D2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817</TotalTime>
  <Pages>23</Pages>
  <Words>5212</Words>
  <Characters>29710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bunchikij</Company>
  <LinksUpToDate>false</LinksUpToDate>
  <CharactersWithSpaces>34853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Amornrat Trairat</cp:lastModifiedBy>
  <cp:revision>14</cp:revision>
  <cp:lastPrinted>2025-05-15T12:39:00Z</cp:lastPrinted>
  <dcterms:created xsi:type="dcterms:W3CDTF">2025-05-13T09:05:00Z</dcterms:created>
  <dcterms:modified xsi:type="dcterms:W3CDTF">2025-05-15T12:40:00Z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