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D62FA" w14:textId="77777777" w:rsidR="00DB308D" w:rsidRPr="0043164B" w:rsidRDefault="00DB308D" w:rsidP="0032020A">
      <w:pPr>
        <w:pStyle w:val="Reference"/>
        <w:ind w:left="0" w:firstLine="0"/>
        <w:rPr>
          <w:rFonts w:ascii="Browallia New" w:hAnsi="Browallia New" w:cs="Browallia New"/>
          <w:color w:val="auto"/>
          <w:cs/>
          <w:lang w:val="en-US" w:bidi="th-TH"/>
        </w:rPr>
      </w:pPr>
    </w:p>
    <w:p w14:paraId="40AAF5D3" w14:textId="77777777" w:rsidR="00DD1E47" w:rsidRPr="0043164B" w:rsidRDefault="00DD1E47" w:rsidP="006771E8">
      <w:pPr>
        <w:pStyle w:val="BodyText"/>
        <w:rPr>
          <w:rFonts w:ascii="Browallia New" w:hAnsi="Browallia New" w:cs="Browallia New"/>
        </w:rPr>
      </w:pPr>
    </w:p>
    <w:p w14:paraId="79A573CB" w14:textId="77777777" w:rsidR="00D15EA5" w:rsidRPr="0043164B" w:rsidRDefault="006F1B19" w:rsidP="00D15EA5">
      <w:pPr>
        <w:pStyle w:val="BodyText"/>
        <w:rPr>
          <w:rFonts w:ascii="Browallia New" w:hAnsi="Browallia New" w:cs="Browallia New"/>
        </w:rPr>
      </w:pPr>
      <w:r w:rsidRPr="0043164B">
        <w:rPr>
          <w:rFonts w:ascii="Browallia New" w:hAnsi="Browallia New" w:cs="Browallia New"/>
        </w:rPr>
        <w:br w:type="textWrapping" w:clear="all"/>
      </w:r>
    </w:p>
    <w:p w14:paraId="5B583246" w14:textId="77777777" w:rsidR="00D15EA5" w:rsidRPr="0043164B" w:rsidRDefault="00D15EA5" w:rsidP="00D15EA5">
      <w:pPr>
        <w:pStyle w:val="BodyText"/>
        <w:rPr>
          <w:rFonts w:ascii="Browallia New" w:hAnsi="Browallia New" w:cs="Browallia New"/>
        </w:rPr>
      </w:pPr>
    </w:p>
    <w:p w14:paraId="618D8743" w14:textId="77777777" w:rsidR="00D15EA5" w:rsidRPr="0043164B" w:rsidRDefault="00D15EA5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0D8AFB65" w14:textId="77777777" w:rsidR="00FE16D0" w:rsidRPr="0043164B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104298" w14:textId="77777777" w:rsidR="00574488" w:rsidRPr="0043164B" w:rsidRDefault="00574488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79F81D27" w:rsidR="0009543C" w:rsidRPr="0043164B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43164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B5A50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และคณะกรรมการ</w:t>
      </w:r>
      <w:r w:rsidR="00F15B98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="0049471C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อาร์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เอส </w:t>
      </w:r>
      <w:bookmarkEnd w:id="1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43164B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D306D8" w14:textId="46F76A17" w:rsidR="00C46828" w:rsidRPr="0043164B" w:rsidRDefault="00CD12DD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71032A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F0B30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49471C" w:rsidRPr="0043164B">
        <w:rPr>
          <w:rFonts w:ascii="Browallia New" w:hAnsi="Browallia New" w:cs="Browallia New"/>
          <w:sz w:val="28"/>
          <w:szCs w:val="28"/>
          <w:cs/>
          <w:lang w:bidi="th-TH"/>
        </w:rPr>
        <w:t>อาร์เอส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</w:t>
      </w:r>
      <w:r w:rsidR="003C4A47">
        <w:rPr>
          <w:rFonts w:ascii="Browallia New" w:hAnsi="Browallia New" w:cs="Browallia New"/>
          <w:sz w:val="28"/>
          <w:szCs w:val="28"/>
          <w:lang w:bidi="th-TH"/>
        </w:rPr>
        <w:t>(</w:t>
      </w:r>
      <w:r w:rsidR="003C4A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บริษัท) 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A649B6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649B6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E2DAB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กลุ่มบริษัท) </w:t>
      </w:r>
      <w:r w:rsidR="000D23E6" w:rsidRPr="0043164B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ซึ่งประกอบด้วยงบฐานะการเงินรวมและเฉพาะบริษัท</w:t>
      </w:r>
      <w:r w:rsidR="000D23E6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8C377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="00E078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352E2" w:rsidRPr="00A352E2">
        <w:rPr>
          <w:rFonts w:ascii="Browallia New" w:hAnsi="Browallia New" w:cs="Browallia New"/>
          <w:sz w:val="28"/>
          <w:szCs w:val="28"/>
          <w:lang w:bidi="th-TH"/>
        </w:rPr>
        <w:t>31</w:t>
      </w:r>
      <w:r w:rsidR="00A352E2" w:rsidRPr="00A352E2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B245B3" w:rsidRPr="0043164B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A352E2">
        <w:rPr>
          <w:rFonts w:ascii="Browallia New" w:hAnsi="Browallia New" w:cs="Browallia New"/>
          <w:sz w:val="28"/>
          <w:szCs w:val="28"/>
          <w:lang w:bidi="th-TH"/>
        </w:rPr>
        <w:t>8</w:t>
      </w:r>
      <w:r w:rsidR="00B908D5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B345F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6307C3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</w:t>
      </w:r>
      <w:r w:rsidR="00C36743" w:rsidRPr="00C36743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สำหรับงวดสามเดือนสิ้นสุดวันเดียวกัน</w:t>
      </w:r>
      <w:r w:rsidR="00C36743" w:rsidRPr="00C3674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 ฉบับที่ </w:t>
      </w:r>
      <w:r w:rsidR="00025E27" w:rsidRPr="0043164B">
        <w:rPr>
          <w:rFonts w:ascii="Browallia New" w:hAnsi="Browallia New" w:cs="Browallia New"/>
          <w:sz w:val="28"/>
          <w:szCs w:val="28"/>
          <w:lang w:bidi="th-TH"/>
        </w:rPr>
        <w:t>34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</w:t>
      </w:r>
      <w:r w:rsidR="00875645">
        <w:rPr>
          <w:rFonts w:ascii="Browallia New" w:hAnsi="Browallia New" w:cs="Browallia New"/>
          <w:sz w:val="28"/>
          <w:szCs w:val="28"/>
          <w:lang w:bidi="th-TH"/>
        </w:rPr>
        <w:t xml:space="preserve">     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BF335E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1E7AFEA6" w14:textId="77777777" w:rsidR="00D33005" w:rsidRPr="0043164B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3F89CE1B" w14:textId="77777777" w:rsidR="00D75EC5" w:rsidRPr="0043164B" w:rsidRDefault="00D75EC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0CC82245" w14:textId="77777777" w:rsidR="000B5D47" w:rsidRPr="0043164B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43164B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486E7B6F" w:rsidR="007143DE" w:rsidRPr="0043164B" w:rsidRDefault="00A25176" w:rsidP="0023793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3164B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“การสอบทานข้อมูลทางการเงิน</w:t>
      </w:r>
      <w:r w:rsidR="00C646B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ระหว่างกาลโดยผู้สอบบัญชีรับอนุญาตของบริษัท”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</w:t>
      </w:r>
      <w:r w:rsidR="00237933">
        <w:rPr>
          <w:rFonts w:ascii="Browallia New" w:hAnsi="Browallia New" w:cs="Browallia New" w:hint="cs"/>
          <w:sz w:val="28"/>
          <w:szCs w:val="28"/>
          <w:cs/>
          <w:lang w:bidi="th-TH"/>
        </w:rPr>
        <w:t>์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C646B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 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5659FA2" w14:textId="21658447" w:rsidR="00CD4D4E" w:rsidRPr="0043164B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F8D77F8" w14:textId="77777777" w:rsidR="00D33005" w:rsidRPr="0043164B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51403E2F" w14:textId="77777777" w:rsidR="00D33005" w:rsidRPr="0043164B" w:rsidRDefault="00D33005" w:rsidP="00D33005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89E69CB" w14:textId="2D4209B5" w:rsidR="00D33005" w:rsidRPr="0043164B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ของบริษัทระหว่างกาลดังกล่าวไม่ได้จัดทำขึ้นตามมาตรฐานการบัญชี ฉบับที่</w:t>
      </w:r>
      <w:r w:rsidRPr="0043164B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5ED2FEFF" w14:textId="77777777" w:rsidR="00D33005" w:rsidRDefault="00D3300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F45761" w14:textId="77777777" w:rsidR="003C324D" w:rsidRDefault="003C324D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40F1154" w14:textId="635872A1" w:rsidR="00691778" w:rsidRPr="0043164B" w:rsidRDefault="00691778" w:rsidP="0069177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</w:t>
      </w:r>
      <w:r w:rsidR="001A344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มูลและเหตุการณ์ที่เน้น</w:t>
      </w:r>
    </w:p>
    <w:p w14:paraId="1118950A" w14:textId="77777777" w:rsidR="00691778" w:rsidRPr="0043164B" w:rsidRDefault="00691778" w:rsidP="00691778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01983AB" w14:textId="77777777" w:rsidR="003D2A9B" w:rsidRDefault="00691778" w:rsidP="006917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A17848">
        <w:rPr>
          <w:rFonts w:ascii="Browallia New" w:hAnsi="Browallia New" w:cs="Browallia New" w:hint="cs"/>
          <w:sz w:val="28"/>
          <w:szCs w:val="28"/>
          <w:cs/>
          <w:lang w:bidi="th-TH"/>
        </w:rPr>
        <w:t>ขอให้สังเกตข้อมูล</w:t>
      </w:r>
      <w:r w:rsidR="003D2A9B">
        <w:rPr>
          <w:rFonts w:ascii="Browallia New" w:hAnsi="Browallia New" w:cs="Browallia New" w:hint="cs"/>
          <w:sz w:val="28"/>
          <w:szCs w:val="28"/>
          <w:cs/>
          <w:lang w:bidi="th-TH"/>
        </w:rPr>
        <w:t>ดังต่อไปนี้</w:t>
      </w:r>
    </w:p>
    <w:p w14:paraId="13343250" w14:textId="77777777" w:rsidR="003D2A9B" w:rsidRDefault="003D2A9B" w:rsidP="006917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E8032E" w14:textId="0F9CA74F" w:rsidR="00EA159E" w:rsidRPr="00197256" w:rsidRDefault="00AA1219" w:rsidP="00197256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ตามที่กล่าวไว้ในหมายเหตุประกอบข้อมูลทางการเงินระหว่างกาลข้อ </w:t>
      </w:r>
      <w:r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F8363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8363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="00B9394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มีการปรับปรุงข้อมูลทางการเงินย้อนหลังเกี่ยวกับ</w:t>
      </w:r>
      <w:r w:rsidR="008861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การปันสำส่วนราคาซื้อ (</w:t>
      </w:r>
      <w:r w:rsidR="00886132">
        <w:rPr>
          <w:rFonts w:ascii="Browallia New" w:hAnsi="Browallia New" w:cs="Browallia New"/>
          <w:sz w:val="28"/>
          <w:szCs w:val="28"/>
          <w:lang w:val="en-US" w:bidi="th-TH"/>
        </w:rPr>
        <w:t xml:space="preserve">Purchase Price Allocation </w:t>
      </w:r>
      <w:r w:rsidR="008861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หรือ </w:t>
      </w:r>
      <w:r w:rsidR="00886132">
        <w:rPr>
          <w:rFonts w:ascii="Browallia New" w:hAnsi="Browallia New" w:cs="Browallia New"/>
          <w:sz w:val="28"/>
          <w:szCs w:val="28"/>
          <w:lang w:val="en-US" w:bidi="th-TH"/>
        </w:rPr>
        <w:t xml:space="preserve">PPA) </w:t>
      </w:r>
      <w:r w:rsidR="008861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</w:t>
      </w:r>
      <w:r w:rsidR="00B95EA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การวัดมูลค่ายุติธรรมของสินทรัพย์ไม่มีตัวตน</w:t>
      </w:r>
      <w:r w:rsidR="0072526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รวมถึงค่าความนิยมและ</w:t>
      </w:r>
      <w:r w:rsidR="0072526F" w:rsidRPr="001972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ส่วนได้เสียที่ไม่อยู่ในอำนาจควบคุมจากการ</w:t>
      </w:r>
      <w:r w:rsidR="00B93947" w:rsidRPr="001972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ซื้อธุรกิจ</w:t>
      </w:r>
      <w:r w:rsidR="0072526F" w:rsidRPr="001972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ซึ่งเป็นไป</w:t>
      </w:r>
      <w:r w:rsidR="00B93947" w:rsidRPr="001972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ตามมาตรฐานการรายงานทางการเงินฉบับที่ </w:t>
      </w:r>
      <w:r w:rsidR="00B93947" w:rsidRPr="00197256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="00B93947" w:rsidRPr="001972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 การรวมธุรกิจ</w:t>
      </w:r>
    </w:p>
    <w:p w14:paraId="2B3684DE" w14:textId="77777777" w:rsidR="0075167D" w:rsidRDefault="0075167D" w:rsidP="0075167D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A748A4" w14:textId="35DDEF61" w:rsidR="00376706" w:rsidRPr="00C0157B" w:rsidRDefault="00A17848" w:rsidP="00C0157B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0157B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ตามที่กล่าวไว้ในหมายเหตุประกอบข้อมูลทางการเงินระหว่างกาล</w:t>
      </w:r>
      <w:r w:rsidR="009C26A5" w:rsidRPr="00C0157B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8C1FE9" w:rsidRPr="00C015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62ECB" w:rsidRPr="00C0157B">
        <w:rPr>
          <w:rFonts w:ascii="Browallia New" w:hAnsi="Browallia New" w:cs="Browallia New"/>
          <w:sz w:val="28"/>
          <w:szCs w:val="28"/>
          <w:lang w:bidi="th-TH"/>
        </w:rPr>
        <w:t>1</w:t>
      </w:r>
      <w:r w:rsidR="00AA1219">
        <w:rPr>
          <w:rFonts w:ascii="Browallia New" w:hAnsi="Browallia New" w:cs="Browallia New"/>
          <w:sz w:val="28"/>
          <w:szCs w:val="28"/>
          <w:lang w:bidi="th-TH"/>
        </w:rPr>
        <w:t>6</w:t>
      </w:r>
      <w:r w:rsidR="00362ECB" w:rsidRPr="00C015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C2AF7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กลุ่มบริษัทไม่สามารถปฏิบัติตามเงื่อนไขในสัญญาเงินกู้</w:t>
      </w:r>
      <w:r w:rsidR="00EA15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E680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</w:p>
    <w:p w14:paraId="62CAB0ED" w14:textId="77777777" w:rsidR="009A6B5A" w:rsidRDefault="009A6B5A" w:rsidP="006917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883DED" w14:textId="2E362166" w:rsidR="00302520" w:rsidRDefault="002C5481" w:rsidP="00302520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E1E4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บริษัทไม่สามารถปฏิบัติตามเงื่อนไขในสัญญา</w:t>
      </w:r>
      <w:r w:rsidR="008C02F7" w:rsidRPr="000E1E48">
        <w:rPr>
          <w:rFonts w:ascii="Browallia New" w:hAnsi="Browallia New" w:cs="Browallia New" w:hint="cs"/>
          <w:sz w:val="28"/>
          <w:szCs w:val="28"/>
          <w:cs/>
          <w:lang w:bidi="th-TH"/>
        </w:rPr>
        <w:t>เงินกู้</w:t>
      </w:r>
      <w:r w:rsidR="00122852" w:rsidRPr="000E1E4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D24BD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เป็นผลให้</w:t>
      </w:r>
      <w:r w:rsidR="00BE1F83" w:rsidRPr="000E1E4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สถาบันการเงินดังกล่าวมีสิทธิเรียกชำระคืนเงินกู้ยืมระยะสั้นและระยะยาวจำนวน </w:t>
      </w:r>
      <w:r w:rsidR="00307ECC" w:rsidRPr="000E1E48">
        <w:rPr>
          <w:rFonts w:ascii="Browallia New" w:hAnsi="Browallia New" w:cs="Browallia New"/>
          <w:sz w:val="28"/>
          <w:szCs w:val="28"/>
          <w:lang w:val="en-US" w:bidi="th-TH"/>
        </w:rPr>
        <w:t>940.20</w:t>
      </w:r>
      <w:r w:rsidR="00BE1F83" w:rsidRPr="000E1E4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E1F83" w:rsidRPr="000E1E4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="00307ECC" w:rsidRPr="000E1E48">
        <w:rPr>
          <w:rFonts w:ascii="Browallia New" w:hAnsi="Browallia New" w:cs="Browallia New"/>
          <w:sz w:val="28"/>
          <w:szCs w:val="28"/>
          <w:lang w:val="en-US" w:bidi="th-TH"/>
        </w:rPr>
        <w:t>831.32</w:t>
      </w:r>
      <w:r w:rsidR="00BE1F83" w:rsidRPr="000E1E4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E1F83" w:rsidRPr="000E1E4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 และมีสิทธิกำหนดให้หนี้ทั้งหมดต้องชำระในทันทีโดยไม่ต้องทวงถาม</w:t>
      </w:r>
      <w:r w:rsidR="004936D2" w:rsidRPr="000E1E4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รวมทั้งมีสิทธิระงับวงเงินสินเชื่อที่ยังไม่ได้เบิกใช้</w:t>
      </w:r>
    </w:p>
    <w:p w14:paraId="3AF6C060" w14:textId="36D9457F" w:rsidR="00302520" w:rsidRDefault="00302520" w:rsidP="00302520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E87238B" w14:textId="477D205B" w:rsidR="004936D2" w:rsidRPr="00302520" w:rsidRDefault="00F42333" w:rsidP="00302520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0252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บริษัทย่อยไม่สามารถปฏิบัติตามเงื่อนไขในสัญญา</w:t>
      </w:r>
      <w:r w:rsidR="008C02F7" w:rsidRPr="00302520">
        <w:rPr>
          <w:rFonts w:ascii="Browallia New" w:hAnsi="Browallia New" w:cs="Browallia New" w:hint="cs"/>
          <w:sz w:val="28"/>
          <w:szCs w:val="28"/>
          <w:cs/>
          <w:lang w:bidi="th-TH"/>
        </w:rPr>
        <w:t>เงินกู้</w:t>
      </w:r>
      <w:r w:rsidR="009547A2" w:rsidRPr="0030252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D24BD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เป็นผลให้</w:t>
      </w:r>
      <w:r w:rsidR="009547A2" w:rsidRPr="0030252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สถาบันการเงินดังกล่าวมีสิทธิเรียกชำระคืนเงินกู้ยืมระยะสั้นและระยะยาวจำนวน </w:t>
      </w:r>
      <w:r w:rsidR="00D25454" w:rsidRPr="00302520">
        <w:rPr>
          <w:rFonts w:ascii="Browallia New" w:hAnsi="Browallia New" w:cs="Browallia New"/>
          <w:sz w:val="28"/>
          <w:szCs w:val="28"/>
          <w:lang w:val="en-US" w:bidi="th-TH"/>
        </w:rPr>
        <w:t>225.23</w:t>
      </w:r>
      <w:r w:rsidR="009547A2" w:rsidRPr="0030252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547A2" w:rsidRPr="0030252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="00B0032F" w:rsidRPr="00302520">
        <w:rPr>
          <w:rFonts w:ascii="Browallia New" w:hAnsi="Browallia New" w:cs="Browallia New"/>
          <w:sz w:val="28"/>
          <w:szCs w:val="28"/>
          <w:lang w:val="en-US" w:bidi="th-TH"/>
        </w:rPr>
        <w:t>878</w:t>
      </w:r>
      <w:r w:rsidR="0001088A" w:rsidRPr="00302520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B0032F" w:rsidRPr="00302520">
        <w:rPr>
          <w:rFonts w:ascii="Browallia New" w:hAnsi="Browallia New" w:cs="Browallia New"/>
          <w:sz w:val="28"/>
          <w:szCs w:val="28"/>
          <w:lang w:val="en-US" w:bidi="th-TH"/>
        </w:rPr>
        <w:t>57</w:t>
      </w:r>
      <w:r w:rsidR="009547A2" w:rsidRPr="0030252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547A2" w:rsidRPr="0030252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 และมีสิทธิกำหนดให้หนี้ทั้งหมดต้องชำระในทันทีโดยไม่ต้องทวงถาม รวมทั้งมีสิทธิระงับวงเงินสินเชื่อที่ยังไม่ได้เบิกใช้</w:t>
      </w:r>
    </w:p>
    <w:p w14:paraId="189EEAF6" w14:textId="77777777" w:rsidR="003C324D" w:rsidRPr="00780809" w:rsidRDefault="003C324D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B38CA02" w14:textId="5FAB8356" w:rsidR="009A6B5A" w:rsidRPr="0043164B" w:rsidRDefault="00F42333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85115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อย่างไรก็ตาม </w:t>
      </w:r>
      <w:r w:rsidR="009A6B5A" w:rsidRPr="0085115C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กลุ่มบริษัทได้มีมาตรการในการจัดหาเงินและรักษาระดับของกระแสเงินสดสำหรับการจ่ายชำระหนี้สิน และเพื่อความเพียงพอของสภาพคล่องเพื่อใช้ในการดำเนินงานต่อเนื่องของกลุ่มบริษัท</w:t>
      </w:r>
    </w:p>
    <w:p w14:paraId="3D95E60B" w14:textId="77777777" w:rsidR="005D24BD" w:rsidRDefault="005D24BD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34638F" w14:textId="7E3B68F2" w:rsidR="00375203" w:rsidRDefault="00375203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ข้อสรุปของข้าพเจ้าไม่ได้เปลี่ยนแปลงไปจากเรื่องด</w:t>
      </w:r>
      <w:r w:rsidR="00886132">
        <w:rPr>
          <w:rFonts w:ascii="Browallia New" w:hAnsi="Browallia New" w:cs="Browallia New" w:hint="cs"/>
          <w:sz w:val="28"/>
          <w:szCs w:val="28"/>
          <w:cs/>
          <w:lang w:bidi="th-TH"/>
        </w:rPr>
        <w:t>ังกล่าวเหล่านี้</w:t>
      </w:r>
    </w:p>
    <w:p w14:paraId="27E0175E" w14:textId="77777777" w:rsidR="00375203" w:rsidRDefault="00375203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FA6536" w14:textId="77777777" w:rsidR="00691778" w:rsidRPr="0043164B" w:rsidRDefault="0069177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F1AE56" w14:textId="77777777" w:rsidR="00D75EC5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E87A01" w14:textId="77777777" w:rsidR="00945678" w:rsidRPr="0043164B" w:rsidRDefault="0094567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9FD21" w14:textId="6DB4D9A3" w:rsidR="00E32427" w:rsidRPr="0043164B" w:rsidRDefault="00EC326F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ไพศาล บุญ</w:t>
      </w:r>
      <w:proofErr w:type="spellStart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ศิ</w:t>
      </w:r>
      <w:proofErr w:type="spellEnd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ษ์</w:t>
      </w:r>
      <w:proofErr w:type="spellEnd"/>
    </w:p>
    <w:p w14:paraId="50908D90" w14:textId="77777777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010D40D1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EC326F" w:rsidRPr="0043164B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42FE4C9F" w14:textId="77777777" w:rsidR="003C35EF" w:rsidRPr="0043164B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43164B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5E70F8A" w14:textId="66F8DF9E" w:rsidR="00CE6404" w:rsidRPr="00CE6404" w:rsidRDefault="00617C9E" w:rsidP="00CE64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17C9E">
        <w:rPr>
          <w:rFonts w:ascii="Browallia New" w:hAnsi="Browallia New" w:cs="Browallia New"/>
          <w:sz w:val="28"/>
          <w:szCs w:val="28"/>
          <w:lang w:val="en-US" w:bidi="th-TH"/>
        </w:rPr>
        <w:t xml:space="preserve">15 </w:t>
      </w:r>
      <w:r w:rsidRPr="00617C9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CE6404" w:rsidRPr="00617C9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E6404" w:rsidRPr="00617C9E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352E2" w:rsidRPr="00617C9E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p w14:paraId="28F2977C" w14:textId="4AB7528F" w:rsidR="00D15EA5" w:rsidRPr="0043164B" w:rsidRDefault="00D15EA5" w:rsidP="00CE64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sectPr w:rsidR="00D15EA5" w:rsidRPr="0043164B" w:rsidSect="006C07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48597" w14:textId="77777777" w:rsidR="00713D99" w:rsidRDefault="00713D99">
      <w:r>
        <w:separator/>
      </w:r>
    </w:p>
  </w:endnote>
  <w:endnote w:type="continuationSeparator" w:id="0">
    <w:p w14:paraId="75530883" w14:textId="77777777" w:rsidR="00713D99" w:rsidRDefault="00713D99">
      <w:r>
        <w:continuationSeparator/>
      </w:r>
    </w:p>
  </w:endnote>
  <w:endnote w:type="continuationNotice" w:id="1">
    <w:p w14:paraId="2F41C243" w14:textId="77777777" w:rsidR="00713D99" w:rsidRDefault="00713D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2C29A" w14:textId="77777777" w:rsidR="00713D99" w:rsidRDefault="00713D99">
      <w:bookmarkStart w:id="0" w:name="_Hlk482348182"/>
      <w:bookmarkEnd w:id="0"/>
      <w:r>
        <w:separator/>
      </w:r>
    </w:p>
  </w:footnote>
  <w:footnote w:type="continuationSeparator" w:id="0">
    <w:p w14:paraId="7513E381" w14:textId="77777777" w:rsidR="00713D99" w:rsidRDefault="00713D99">
      <w:r>
        <w:continuationSeparator/>
      </w:r>
    </w:p>
  </w:footnote>
  <w:footnote w:type="continuationNotice" w:id="1">
    <w:p w14:paraId="3A0DE072" w14:textId="77777777" w:rsidR="00713D99" w:rsidRDefault="00713D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116A" w14:textId="4C7A0D68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340DBC76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2" w:name="Footer3_tbl"/>
    <w:bookmarkEnd w:id="2"/>
  </w:p>
  <w:p w14:paraId="615BED89" w14:textId="30A66356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3F915B1B"/>
    <w:multiLevelType w:val="hybridMultilevel"/>
    <w:tmpl w:val="EC90ECC0"/>
    <w:lvl w:ilvl="0" w:tplc="307A38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 New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E530F52"/>
    <w:multiLevelType w:val="hybridMultilevel"/>
    <w:tmpl w:val="B1466C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8"/>
  </w:num>
  <w:num w:numId="9" w16cid:durableId="834802040">
    <w:abstractNumId w:val="5"/>
  </w:num>
  <w:num w:numId="10" w16cid:durableId="907808413">
    <w:abstractNumId w:val="16"/>
  </w:num>
  <w:num w:numId="11" w16cid:durableId="1240598873">
    <w:abstractNumId w:val="14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6"/>
  </w:num>
  <w:num w:numId="19" w16cid:durableId="2118910312">
    <w:abstractNumId w:val="14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5"/>
  </w:num>
  <w:num w:numId="29" w16cid:durableId="182399638">
    <w:abstractNumId w:val="15"/>
  </w:num>
  <w:num w:numId="30" w16cid:durableId="920597875">
    <w:abstractNumId w:val="15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 w:numId="34" w16cid:durableId="902910089">
    <w:abstractNumId w:val="17"/>
  </w:num>
  <w:num w:numId="35" w16cid:durableId="125679270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87"/>
    <w:rsid w:val="00004B8D"/>
    <w:rsid w:val="0001088A"/>
    <w:rsid w:val="00011CD1"/>
    <w:rsid w:val="000162B0"/>
    <w:rsid w:val="00016E1A"/>
    <w:rsid w:val="00021B80"/>
    <w:rsid w:val="00025E27"/>
    <w:rsid w:val="0003023B"/>
    <w:rsid w:val="00031D17"/>
    <w:rsid w:val="00036606"/>
    <w:rsid w:val="00042C07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76A20"/>
    <w:rsid w:val="000828F1"/>
    <w:rsid w:val="00082F59"/>
    <w:rsid w:val="000835B8"/>
    <w:rsid w:val="00086819"/>
    <w:rsid w:val="0009363D"/>
    <w:rsid w:val="00094333"/>
    <w:rsid w:val="0009509F"/>
    <w:rsid w:val="0009543C"/>
    <w:rsid w:val="00097FAB"/>
    <w:rsid w:val="000B4D9E"/>
    <w:rsid w:val="000B5D47"/>
    <w:rsid w:val="000B65E3"/>
    <w:rsid w:val="000B7090"/>
    <w:rsid w:val="000B7BED"/>
    <w:rsid w:val="000C0C52"/>
    <w:rsid w:val="000C2AF7"/>
    <w:rsid w:val="000C7AF1"/>
    <w:rsid w:val="000D23E6"/>
    <w:rsid w:val="000E0749"/>
    <w:rsid w:val="000E1E48"/>
    <w:rsid w:val="000E320D"/>
    <w:rsid w:val="000E52CE"/>
    <w:rsid w:val="000F155B"/>
    <w:rsid w:val="000F3AAB"/>
    <w:rsid w:val="000F6E25"/>
    <w:rsid w:val="001011DF"/>
    <w:rsid w:val="0010628E"/>
    <w:rsid w:val="001066DF"/>
    <w:rsid w:val="001078D7"/>
    <w:rsid w:val="00112B69"/>
    <w:rsid w:val="00116E64"/>
    <w:rsid w:val="00122852"/>
    <w:rsid w:val="001316D3"/>
    <w:rsid w:val="00132474"/>
    <w:rsid w:val="001378DC"/>
    <w:rsid w:val="00141CBD"/>
    <w:rsid w:val="001554CD"/>
    <w:rsid w:val="00155A91"/>
    <w:rsid w:val="001613E2"/>
    <w:rsid w:val="0016459D"/>
    <w:rsid w:val="00164EB8"/>
    <w:rsid w:val="00167017"/>
    <w:rsid w:val="001774C7"/>
    <w:rsid w:val="001777E0"/>
    <w:rsid w:val="001832EC"/>
    <w:rsid w:val="00190C04"/>
    <w:rsid w:val="0019210D"/>
    <w:rsid w:val="00193E62"/>
    <w:rsid w:val="00197256"/>
    <w:rsid w:val="001A29D4"/>
    <w:rsid w:val="001A344D"/>
    <w:rsid w:val="001A3BFB"/>
    <w:rsid w:val="001A3C20"/>
    <w:rsid w:val="001A535E"/>
    <w:rsid w:val="001B02BB"/>
    <w:rsid w:val="001B198C"/>
    <w:rsid w:val="001B7388"/>
    <w:rsid w:val="001C3249"/>
    <w:rsid w:val="001C359E"/>
    <w:rsid w:val="001D2302"/>
    <w:rsid w:val="001D7BB3"/>
    <w:rsid w:val="001E12A6"/>
    <w:rsid w:val="001E28C8"/>
    <w:rsid w:val="001E498F"/>
    <w:rsid w:val="001E6576"/>
    <w:rsid w:val="0020340D"/>
    <w:rsid w:val="002034AE"/>
    <w:rsid w:val="00211564"/>
    <w:rsid w:val="00214E26"/>
    <w:rsid w:val="0022518C"/>
    <w:rsid w:val="002317CD"/>
    <w:rsid w:val="0023712B"/>
    <w:rsid w:val="00237933"/>
    <w:rsid w:val="00237A7E"/>
    <w:rsid w:val="00237DAB"/>
    <w:rsid w:val="002407CC"/>
    <w:rsid w:val="00241F16"/>
    <w:rsid w:val="00247969"/>
    <w:rsid w:val="002576E9"/>
    <w:rsid w:val="0026093D"/>
    <w:rsid w:val="00260B25"/>
    <w:rsid w:val="0026182A"/>
    <w:rsid w:val="0026389B"/>
    <w:rsid w:val="00270226"/>
    <w:rsid w:val="00277EBE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C0138"/>
    <w:rsid w:val="002C221B"/>
    <w:rsid w:val="002C5481"/>
    <w:rsid w:val="002C623D"/>
    <w:rsid w:val="002D0927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2520"/>
    <w:rsid w:val="00305173"/>
    <w:rsid w:val="00307ECC"/>
    <w:rsid w:val="0032020A"/>
    <w:rsid w:val="00321A76"/>
    <w:rsid w:val="00335E5B"/>
    <w:rsid w:val="00352138"/>
    <w:rsid w:val="00354F5D"/>
    <w:rsid w:val="003568BF"/>
    <w:rsid w:val="0036061B"/>
    <w:rsid w:val="00362ECB"/>
    <w:rsid w:val="00364637"/>
    <w:rsid w:val="00365ECE"/>
    <w:rsid w:val="00373C3E"/>
    <w:rsid w:val="00374047"/>
    <w:rsid w:val="003744DA"/>
    <w:rsid w:val="00375203"/>
    <w:rsid w:val="00376706"/>
    <w:rsid w:val="003801CF"/>
    <w:rsid w:val="003817E0"/>
    <w:rsid w:val="00384904"/>
    <w:rsid w:val="00386916"/>
    <w:rsid w:val="0039036B"/>
    <w:rsid w:val="003A2038"/>
    <w:rsid w:val="003A279F"/>
    <w:rsid w:val="003B4CCD"/>
    <w:rsid w:val="003B4DED"/>
    <w:rsid w:val="003B4F02"/>
    <w:rsid w:val="003B51F0"/>
    <w:rsid w:val="003C12C5"/>
    <w:rsid w:val="003C27EF"/>
    <w:rsid w:val="003C324D"/>
    <w:rsid w:val="003C32E9"/>
    <w:rsid w:val="003C34E0"/>
    <w:rsid w:val="003C35EF"/>
    <w:rsid w:val="003C3837"/>
    <w:rsid w:val="003C3898"/>
    <w:rsid w:val="003C4A47"/>
    <w:rsid w:val="003C5562"/>
    <w:rsid w:val="003C6C69"/>
    <w:rsid w:val="003D0707"/>
    <w:rsid w:val="003D2605"/>
    <w:rsid w:val="003D2A9B"/>
    <w:rsid w:val="003D3DA9"/>
    <w:rsid w:val="003D4DBB"/>
    <w:rsid w:val="003D64D6"/>
    <w:rsid w:val="003D7A5F"/>
    <w:rsid w:val="003E034A"/>
    <w:rsid w:val="003E3E21"/>
    <w:rsid w:val="003E470D"/>
    <w:rsid w:val="003E5049"/>
    <w:rsid w:val="003E5574"/>
    <w:rsid w:val="003E689D"/>
    <w:rsid w:val="003F0435"/>
    <w:rsid w:val="003F1445"/>
    <w:rsid w:val="00400E24"/>
    <w:rsid w:val="004046B5"/>
    <w:rsid w:val="00416281"/>
    <w:rsid w:val="00422353"/>
    <w:rsid w:val="00425D82"/>
    <w:rsid w:val="00426915"/>
    <w:rsid w:val="0043164B"/>
    <w:rsid w:val="00433F63"/>
    <w:rsid w:val="00435788"/>
    <w:rsid w:val="004359E6"/>
    <w:rsid w:val="00443CE3"/>
    <w:rsid w:val="00444455"/>
    <w:rsid w:val="00452E7B"/>
    <w:rsid w:val="00453681"/>
    <w:rsid w:val="004546FA"/>
    <w:rsid w:val="00464060"/>
    <w:rsid w:val="004641B5"/>
    <w:rsid w:val="0046697E"/>
    <w:rsid w:val="0046707A"/>
    <w:rsid w:val="004819E3"/>
    <w:rsid w:val="00481FE7"/>
    <w:rsid w:val="0048532C"/>
    <w:rsid w:val="004863D5"/>
    <w:rsid w:val="0049103F"/>
    <w:rsid w:val="004936D2"/>
    <w:rsid w:val="0049471C"/>
    <w:rsid w:val="004A05AA"/>
    <w:rsid w:val="004A0DFE"/>
    <w:rsid w:val="004A1A40"/>
    <w:rsid w:val="004A3279"/>
    <w:rsid w:val="004A3C62"/>
    <w:rsid w:val="004A4A58"/>
    <w:rsid w:val="004B2EA6"/>
    <w:rsid w:val="004C0971"/>
    <w:rsid w:val="004C0C25"/>
    <w:rsid w:val="004C2111"/>
    <w:rsid w:val="004C732E"/>
    <w:rsid w:val="004C756D"/>
    <w:rsid w:val="004D20AE"/>
    <w:rsid w:val="004D2D5D"/>
    <w:rsid w:val="004D3578"/>
    <w:rsid w:val="004D5A17"/>
    <w:rsid w:val="004E66D0"/>
    <w:rsid w:val="004E728B"/>
    <w:rsid w:val="004E79F3"/>
    <w:rsid w:val="004F1A16"/>
    <w:rsid w:val="004F207F"/>
    <w:rsid w:val="004F5AA7"/>
    <w:rsid w:val="004F5D91"/>
    <w:rsid w:val="005070FA"/>
    <w:rsid w:val="00513C7F"/>
    <w:rsid w:val="0052186A"/>
    <w:rsid w:val="005220B0"/>
    <w:rsid w:val="00522642"/>
    <w:rsid w:val="005254F5"/>
    <w:rsid w:val="00527ABB"/>
    <w:rsid w:val="005319BF"/>
    <w:rsid w:val="005321DA"/>
    <w:rsid w:val="00537D19"/>
    <w:rsid w:val="00545C94"/>
    <w:rsid w:val="00547541"/>
    <w:rsid w:val="00551365"/>
    <w:rsid w:val="00551936"/>
    <w:rsid w:val="00552481"/>
    <w:rsid w:val="00553ADB"/>
    <w:rsid w:val="00555856"/>
    <w:rsid w:val="005574A6"/>
    <w:rsid w:val="00561D94"/>
    <w:rsid w:val="005627FF"/>
    <w:rsid w:val="00563E25"/>
    <w:rsid w:val="00564C3E"/>
    <w:rsid w:val="00574488"/>
    <w:rsid w:val="00577778"/>
    <w:rsid w:val="00577D61"/>
    <w:rsid w:val="005822AC"/>
    <w:rsid w:val="00582A52"/>
    <w:rsid w:val="00582E7C"/>
    <w:rsid w:val="005849B9"/>
    <w:rsid w:val="0059711B"/>
    <w:rsid w:val="00597C72"/>
    <w:rsid w:val="005A1872"/>
    <w:rsid w:val="005A224B"/>
    <w:rsid w:val="005A5593"/>
    <w:rsid w:val="005A570F"/>
    <w:rsid w:val="005B405A"/>
    <w:rsid w:val="005B4E64"/>
    <w:rsid w:val="005C208F"/>
    <w:rsid w:val="005C2CCB"/>
    <w:rsid w:val="005C6479"/>
    <w:rsid w:val="005C69FD"/>
    <w:rsid w:val="005D1904"/>
    <w:rsid w:val="005D24BD"/>
    <w:rsid w:val="005D31C8"/>
    <w:rsid w:val="005D7025"/>
    <w:rsid w:val="005E2D67"/>
    <w:rsid w:val="005E5578"/>
    <w:rsid w:val="005E65D2"/>
    <w:rsid w:val="005E73B3"/>
    <w:rsid w:val="005F423E"/>
    <w:rsid w:val="005F4D62"/>
    <w:rsid w:val="00600876"/>
    <w:rsid w:val="00610ED7"/>
    <w:rsid w:val="006161EC"/>
    <w:rsid w:val="00617C9E"/>
    <w:rsid w:val="00620CC4"/>
    <w:rsid w:val="00620CE3"/>
    <w:rsid w:val="00621086"/>
    <w:rsid w:val="0062780F"/>
    <w:rsid w:val="006307C3"/>
    <w:rsid w:val="00631921"/>
    <w:rsid w:val="00632860"/>
    <w:rsid w:val="006359AE"/>
    <w:rsid w:val="006365A1"/>
    <w:rsid w:val="00636AA2"/>
    <w:rsid w:val="006431C3"/>
    <w:rsid w:val="00652FF0"/>
    <w:rsid w:val="00655394"/>
    <w:rsid w:val="00666764"/>
    <w:rsid w:val="0066694B"/>
    <w:rsid w:val="00667DB6"/>
    <w:rsid w:val="00672661"/>
    <w:rsid w:val="006771E8"/>
    <w:rsid w:val="00677C01"/>
    <w:rsid w:val="00677CA4"/>
    <w:rsid w:val="00683CC7"/>
    <w:rsid w:val="00691778"/>
    <w:rsid w:val="00692CA5"/>
    <w:rsid w:val="006932D7"/>
    <w:rsid w:val="006A5055"/>
    <w:rsid w:val="006B06A2"/>
    <w:rsid w:val="006B39DC"/>
    <w:rsid w:val="006C0704"/>
    <w:rsid w:val="006C3D37"/>
    <w:rsid w:val="006C6376"/>
    <w:rsid w:val="006C7D8F"/>
    <w:rsid w:val="006D2327"/>
    <w:rsid w:val="006D6FF5"/>
    <w:rsid w:val="006E128C"/>
    <w:rsid w:val="006E1ED3"/>
    <w:rsid w:val="006E381C"/>
    <w:rsid w:val="006F1B19"/>
    <w:rsid w:val="006F29ED"/>
    <w:rsid w:val="006F4F77"/>
    <w:rsid w:val="006F6067"/>
    <w:rsid w:val="0070147C"/>
    <w:rsid w:val="00704DF4"/>
    <w:rsid w:val="0071032A"/>
    <w:rsid w:val="00713D99"/>
    <w:rsid w:val="007143DE"/>
    <w:rsid w:val="00714FD6"/>
    <w:rsid w:val="0072526F"/>
    <w:rsid w:val="007265F7"/>
    <w:rsid w:val="00731894"/>
    <w:rsid w:val="00746796"/>
    <w:rsid w:val="00746D51"/>
    <w:rsid w:val="00746D91"/>
    <w:rsid w:val="00750945"/>
    <w:rsid w:val="0075167D"/>
    <w:rsid w:val="0075598A"/>
    <w:rsid w:val="00761813"/>
    <w:rsid w:val="0077093F"/>
    <w:rsid w:val="00770C79"/>
    <w:rsid w:val="00771B85"/>
    <w:rsid w:val="0077537E"/>
    <w:rsid w:val="00775DA6"/>
    <w:rsid w:val="00780809"/>
    <w:rsid w:val="0078170A"/>
    <w:rsid w:val="00783393"/>
    <w:rsid w:val="00784602"/>
    <w:rsid w:val="00790956"/>
    <w:rsid w:val="0079502D"/>
    <w:rsid w:val="007A0755"/>
    <w:rsid w:val="007A31D9"/>
    <w:rsid w:val="007A74F9"/>
    <w:rsid w:val="007B55E9"/>
    <w:rsid w:val="007C58FD"/>
    <w:rsid w:val="007C5FDA"/>
    <w:rsid w:val="007D41A1"/>
    <w:rsid w:val="007D71A8"/>
    <w:rsid w:val="007E2DAB"/>
    <w:rsid w:val="007F0B30"/>
    <w:rsid w:val="007F5222"/>
    <w:rsid w:val="007F7A6B"/>
    <w:rsid w:val="00800199"/>
    <w:rsid w:val="00802900"/>
    <w:rsid w:val="008033D0"/>
    <w:rsid w:val="00803FB6"/>
    <w:rsid w:val="0080592E"/>
    <w:rsid w:val="008059EF"/>
    <w:rsid w:val="008128F7"/>
    <w:rsid w:val="00812938"/>
    <w:rsid w:val="0082090E"/>
    <w:rsid w:val="00822D64"/>
    <w:rsid w:val="00824DDD"/>
    <w:rsid w:val="00827B71"/>
    <w:rsid w:val="00830DAC"/>
    <w:rsid w:val="0083134C"/>
    <w:rsid w:val="00831F73"/>
    <w:rsid w:val="00832A8D"/>
    <w:rsid w:val="00832F51"/>
    <w:rsid w:val="008334B4"/>
    <w:rsid w:val="0083404F"/>
    <w:rsid w:val="008344DB"/>
    <w:rsid w:val="008368A8"/>
    <w:rsid w:val="00836EA6"/>
    <w:rsid w:val="0084090C"/>
    <w:rsid w:val="00843100"/>
    <w:rsid w:val="00843D13"/>
    <w:rsid w:val="00847054"/>
    <w:rsid w:val="00850F25"/>
    <w:rsid w:val="0085115C"/>
    <w:rsid w:val="008534AA"/>
    <w:rsid w:val="00860AE3"/>
    <w:rsid w:val="00864F44"/>
    <w:rsid w:val="00870931"/>
    <w:rsid w:val="008719C2"/>
    <w:rsid w:val="00875645"/>
    <w:rsid w:val="00884FF7"/>
    <w:rsid w:val="00886132"/>
    <w:rsid w:val="0089073C"/>
    <w:rsid w:val="008937B4"/>
    <w:rsid w:val="00894ACE"/>
    <w:rsid w:val="008B0E1E"/>
    <w:rsid w:val="008B0F8F"/>
    <w:rsid w:val="008B19D9"/>
    <w:rsid w:val="008B1ABC"/>
    <w:rsid w:val="008B1FD3"/>
    <w:rsid w:val="008B204B"/>
    <w:rsid w:val="008B2CD6"/>
    <w:rsid w:val="008B3439"/>
    <w:rsid w:val="008C02F7"/>
    <w:rsid w:val="008C0D64"/>
    <w:rsid w:val="008C1FE9"/>
    <w:rsid w:val="008C23FD"/>
    <w:rsid w:val="008C377E"/>
    <w:rsid w:val="008C49AE"/>
    <w:rsid w:val="008C4E7C"/>
    <w:rsid w:val="008C59F7"/>
    <w:rsid w:val="008C7B8C"/>
    <w:rsid w:val="008D1725"/>
    <w:rsid w:val="008D2143"/>
    <w:rsid w:val="008D67DC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5D8D"/>
    <w:rsid w:val="009408EB"/>
    <w:rsid w:val="0094156B"/>
    <w:rsid w:val="00942FE8"/>
    <w:rsid w:val="00943DB9"/>
    <w:rsid w:val="00945678"/>
    <w:rsid w:val="009518A7"/>
    <w:rsid w:val="009547A2"/>
    <w:rsid w:val="00955B30"/>
    <w:rsid w:val="00957E70"/>
    <w:rsid w:val="0096760B"/>
    <w:rsid w:val="009707C4"/>
    <w:rsid w:val="00970DAB"/>
    <w:rsid w:val="00972A45"/>
    <w:rsid w:val="0097321D"/>
    <w:rsid w:val="00975D4D"/>
    <w:rsid w:val="009872A3"/>
    <w:rsid w:val="0099061C"/>
    <w:rsid w:val="00990902"/>
    <w:rsid w:val="00992531"/>
    <w:rsid w:val="009935D7"/>
    <w:rsid w:val="0099366A"/>
    <w:rsid w:val="00995CD5"/>
    <w:rsid w:val="00996FF5"/>
    <w:rsid w:val="009A0E90"/>
    <w:rsid w:val="009A1787"/>
    <w:rsid w:val="009A1FB1"/>
    <w:rsid w:val="009A4F5A"/>
    <w:rsid w:val="009A6B5A"/>
    <w:rsid w:val="009B1F44"/>
    <w:rsid w:val="009B4573"/>
    <w:rsid w:val="009C002A"/>
    <w:rsid w:val="009C26A5"/>
    <w:rsid w:val="009D1CB7"/>
    <w:rsid w:val="009D3790"/>
    <w:rsid w:val="009D41F3"/>
    <w:rsid w:val="009D44F2"/>
    <w:rsid w:val="009E0B19"/>
    <w:rsid w:val="009E278C"/>
    <w:rsid w:val="009E4D3A"/>
    <w:rsid w:val="009E54DD"/>
    <w:rsid w:val="009F18EA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17848"/>
    <w:rsid w:val="00A237A5"/>
    <w:rsid w:val="00A25176"/>
    <w:rsid w:val="00A25604"/>
    <w:rsid w:val="00A268DF"/>
    <w:rsid w:val="00A3361D"/>
    <w:rsid w:val="00A352E2"/>
    <w:rsid w:val="00A35782"/>
    <w:rsid w:val="00A36126"/>
    <w:rsid w:val="00A362F9"/>
    <w:rsid w:val="00A43537"/>
    <w:rsid w:val="00A43AA9"/>
    <w:rsid w:val="00A43EE6"/>
    <w:rsid w:val="00A522B7"/>
    <w:rsid w:val="00A60C7A"/>
    <w:rsid w:val="00A60F49"/>
    <w:rsid w:val="00A61E15"/>
    <w:rsid w:val="00A649B6"/>
    <w:rsid w:val="00A64A51"/>
    <w:rsid w:val="00A66F91"/>
    <w:rsid w:val="00A70229"/>
    <w:rsid w:val="00A77F70"/>
    <w:rsid w:val="00A85AE7"/>
    <w:rsid w:val="00A90010"/>
    <w:rsid w:val="00A918D1"/>
    <w:rsid w:val="00A91AF0"/>
    <w:rsid w:val="00A93A9A"/>
    <w:rsid w:val="00A96936"/>
    <w:rsid w:val="00AA1219"/>
    <w:rsid w:val="00AA5C16"/>
    <w:rsid w:val="00AB1A14"/>
    <w:rsid w:val="00AC31D4"/>
    <w:rsid w:val="00AC531C"/>
    <w:rsid w:val="00AC6098"/>
    <w:rsid w:val="00AD2E7C"/>
    <w:rsid w:val="00AE1D17"/>
    <w:rsid w:val="00AE2BF6"/>
    <w:rsid w:val="00AE3370"/>
    <w:rsid w:val="00AE64CA"/>
    <w:rsid w:val="00AE7B1E"/>
    <w:rsid w:val="00AF7092"/>
    <w:rsid w:val="00AF7D4E"/>
    <w:rsid w:val="00B00287"/>
    <w:rsid w:val="00B0032F"/>
    <w:rsid w:val="00B119F8"/>
    <w:rsid w:val="00B1324D"/>
    <w:rsid w:val="00B157E2"/>
    <w:rsid w:val="00B215BE"/>
    <w:rsid w:val="00B21D49"/>
    <w:rsid w:val="00B23563"/>
    <w:rsid w:val="00B245B3"/>
    <w:rsid w:val="00B24A45"/>
    <w:rsid w:val="00B25B92"/>
    <w:rsid w:val="00B26948"/>
    <w:rsid w:val="00B3004A"/>
    <w:rsid w:val="00B345FF"/>
    <w:rsid w:val="00B34D31"/>
    <w:rsid w:val="00B34D51"/>
    <w:rsid w:val="00B36A0E"/>
    <w:rsid w:val="00B36BA1"/>
    <w:rsid w:val="00B40A2F"/>
    <w:rsid w:val="00B40D67"/>
    <w:rsid w:val="00B42BD8"/>
    <w:rsid w:val="00B43C45"/>
    <w:rsid w:val="00B4783E"/>
    <w:rsid w:val="00B55EE8"/>
    <w:rsid w:val="00B56E6C"/>
    <w:rsid w:val="00B60B13"/>
    <w:rsid w:val="00B60C3B"/>
    <w:rsid w:val="00B63D0E"/>
    <w:rsid w:val="00B71687"/>
    <w:rsid w:val="00B71DFF"/>
    <w:rsid w:val="00B82F30"/>
    <w:rsid w:val="00B83039"/>
    <w:rsid w:val="00B84A4B"/>
    <w:rsid w:val="00B908D5"/>
    <w:rsid w:val="00B93947"/>
    <w:rsid w:val="00B93E01"/>
    <w:rsid w:val="00B95EAF"/>
    <w:rsid w:val="00BA0C4E"/>
    <w:rsid w:val="00BA5B00"/>
    <w:rsid w:val="00BA78B6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D6286"/>
    <w:rsid w:val="00BD7894"/>
    <w:rsid w:val="00BE0C8A"/>
    <w:rsid w:val="00BE0E9D"/>
    <w:rsid w:val="00BE1657"/>
    <w:rsid w:val="00BE1F83"/>
    <w:rsid w:val="00BE334D"/>
    <w:rsid w:val="00BE45DB"/>
    <w:rsid w:val="00BE4988"/>
    <w:rsid w:val="00BE6809"/>
    <w:rsid w:val="00BE7500"/>
    <w:rsid w:val="00BF1C24"/>
    <w:rsid w:val="00BF335E"/>
    <w:rsid w:val="00BF3A14"/>
    <w:rsid w:val="00BF5E73"/>
    <w:rsid w:val="00BF7304"/>
    <w:rsid w:val="00C0157B"/>
    <w:rsid w:val="00C03E52"/>
    <w:rsid w:val="00C06939"/>
    <w:rsid w:val="00C14F0E"/>
    <w:rsid w:val="00C17D95"/>
    <w:rsid w:val="00C21E3B"/>
    <w:rsid w:val="00C30374"/>
    <w:rsid w:val="00C35B1A"/>
    <w:rsid w:val="00C36743"/>
    <w:rsid w:val="00C41C7D"/>
    <w:rsid w:val="00C46828"/>
    <w:rsid w:val="00C47714"/>
    <w:rsid w:val="00C557DF"/>
    <w:rsid w:val="00C63023"/>
    <w:rsid w:val="00C63743"/>
    <w:rsid w:val="00C646B4"/>
    <w:rsid w:val="00C75E5F"/>
    <w:rsid w:val="00C75EDC"/>
    <w:rsid w:val="00C76C6C"/>
    <w:rsid w:val="00C80EC5"/>
    <w:rsid w:val="00C83A78"/>
    <w:rsid w:val="00C85E6A"/>
    <w:rsid w:val="00C86BB9"/>
    <w:rsid w:val="00C8772C"/>
    <w:rsid w:val="00C945BB"/>
    <w:rsid w:val="00C957E6"/>
    <w:rsid w:val="00CA08D5"/>
    <w:rsid w:val="00CA3780"/>
    <w:rsid w:val="00CA43FD"/>
    <w:rsid w:val="00CA5F3D"/>
    <w:rsid w:val="00CB00B2"/>
    <w:rsid w:val="00CB0D9F"/>
    <w:rsid w:val="00CB12F2"/>
    <w:rsid w:val="00CB18EB"/>
    <w:rsid w:val="00CB428A"/>
    <w:rsid w:val="00CB441E"/>
    <w:rsid w:val="00CB7EDF"/>
    <w:rsid w:val="00CC021F"/>
    <w:rsid w:val="00CC0490"/>
    <w:rsid w:val="00CC72E9"/>
    <w:rsid w:val="00CD12DD"/>
    <w:rsid w:val="00CD25C2"/>
    <w:rsid w:val="00CD47E8"/>
    <w:rsid w:val="00CD4D4E"/>
    <w:rsid w:val="00CD76D8"/>
    <w:rsid w:val="00CE24E5"/>
    <w:rsid w:val="00CE41DB"/>
    <w:rsid w:val="00CE4D96"/>
    <w:rsid w:val="00CE6404"/>
    <w:rsid w:val="00CF247F"/>
    <w:rsid w:val="00D01C01"/>
    <w:rsid w:val="00D078C4"/>
    <w:rsid w:val="00D13D88"/>
    <w:rsid w:val="00D1410D"/>
    <w:rsid w:val="00D15EA5"/>
    <w:rsid w:val="00D2100B"/>
    <w:rsid w:val="00D21ADF"/>
    <w:rsid w:val="00D23B89"/>
    <w:rsid w:val="00D25454"/>
    <w:rsid w:val="00D26157"/>
    <w:rsid w:val="00D267AC"/>
    <w:rsid w:val="00D3089E"/>
    <w:rsid w:val="00D31D7A"/>
    <w:rsid w:val="00D33005"/>
    <w:rsid w:val="00D33E60"/>
    <w:rsid w:val="00D36595"/>
    <w:rsid w:val="00D40043"/>
    <w:rsid w:val="00D413AF"/>
    <w:rsid w:val="00D460E7"/>
    <w:rsid w:val="00D51BBB"/>
    <w:rsid w:val="00D56FF9"/>
    <w:rsid w:val="00D60CDD"/>
    <w:rsid w:val="00D623A7"/>
    <w:rsid w:val="00D63ABC"/>
    <w:rsid w:val="00D6433E"/>
    <w:rsid w:val="00D675F1"/>
    <w:rsid w:val="00D73B96"/>
    <w:rsid w:val="00D75EC5"/>
    <w:rsid w:val="00D80037"/>
    <w:rsid w:val="00D80807"/>
    <w:rsid w:val="00D8679B"/>
    <w:rsid w:val="00D86917"/>
    <w:rsid w:val="00D90156"/>
    <w:rsid w:val="00D92F9A"/>
    <w:rsid w:val="00D9427D"/>
    <w:rsid w:val="00D96128"/>
    <w:rsid w:val="00D96A0B"/>
    <w:rsid w:val="00D97E8D"/>
    <w:rsid w:val="00DA36EE"/>
    <w:rsid w:val="00DA3944"/>
    <w:rsid w:val="00DA452E"/>
    <w:rsid w:val="00DA5128"/>
    <w:rsid w:val="00DA612D"/>
    <w:rsid w:val="00DB29FB"/>
    <w:rsid w:val="00DB308D"/>
    <w:rsid w:val="00DB5C45"/>
    <w:rsid w:val="00DB5F40"/>
    <w:rsid w:val="00DB7533"/>
    <w:rsid w:val="00DD1E47"/>
    <w:rsid w:val="00DD35B8"/>
    <w:rsid w:val="00DD61A9"/>
    <w:rsid w:val="00DD6EF1"/>
    <w:rsid w:val="00DE12C5"/>
    <w:rsid w:val="00DE4958"/>
    <w:rsid w:val="00DE4B6D"/>
    <w:rsid w:val="00DE78CE"/>
    <w:rsid w:val="00DF2F69"/>
    <w:rsid w:val="00E021AD"/>
    <w:rsid w:val="00E02E45"/>
    <w:rsid w:val="00E04361"/>
    <w:rsid w:val="00E064FD"/>
    <w:rsid w:val="00E07880"/>
    <w:rsid w:val="00E1053A"/>
    <w:rsid w:val="00E12533"/>
    <w:rsid w:val="00E14B96"/>
    <w:rsid w:val="00E20D76"/>
    <w:rsid w:val="00E20FAC"/>
    <w:rsid w:val="00E26AF3"/>
    <w:rsid w:val="00E276E0"/>
    <w:rsid w:val="00E3039B"/>
    <w:rsid w:val="00E314EA"/>
    <w:rsid w:val="00E32427"/>
    <w:rsid w:val="00E33FDA"/>
    <w:rsid w:val="00E406D5"/>
    <w:rsid w:val="00E465D7"/>
    <w:rsid w:val="00E52597"/>
    <w:rsid w:val="00E56701"/>
    <w:rsid w:val="00E607D6"/>
    <w:rsid w:val="00E62754"/>
    <w:rsid w:val="00E64D2D"/>
    <w:rsid w:val="00E73B64"/>
    <w:rsid w:val="00E7766D"/>
    <w:rsid w:val="00E77C4B"/>
    <w:rsid w:val="00E81EE6"/>
    <w:rsid w:val="00E86B53"/>
    <w:rsid w:val="00E86E7B"/>
    <w:rsid w:val="00E9110B"/>
    <w:rsid w:val="00E913AB"/>
    <w:rsid w:val="00EA159E"/>
    <w:rsid w:val="00EA2B6F"/>
    <w:rsid w:val="00EB3478"/>
    <w:rsid w:val="00EB3D02"/>
    <w:rsid w:val="00EB4B39"/>
    <w:rsid w:val="00EB6FE3"/>
    <w:rsid w:val="00EB71DA"/>
    <w:rsid w:val="00EC24D5"/>
    <w:rsid w:val="00EC326F"/>
    <w:rsid w:val="00EC4E6B"/>
    <w:rsid w:val="00ED058E"/>
    <w:rsid w:val="00ED77C1"/>
    <w:rsid w:val="00EE0F65"/>
    <w:rsid w:val="00EF5368"/>
    <w:rsid w:val="00F15B98"/>
    <w:rsid w:val="00F246A1"/>
    <w:rsid w:val="00F37917"/>
    <w:rsid w:val="00F42333"/>
    <w:rsid w:val="00F42A5C"/>
    <w:rsid w:val="00F43A50"/>
    <w:rsid w:val="00F4514D"/>
    <w:rsid w:val="00F5341C"/>
    <w:rsid w:val="00F5513E"/>
    <w:rsid w:val="00F63F3F"/>
    <w:rsid w:val="00F65709"/>
    <w:rsid w:val="00F66FA5"/>
    <w:rsid w:val="00F71678"/>
    <w:rsid w:val="00F725CE"/>
    <w:rsid w:val="00F72C2F"/>
    <w:rsid w:val="00F730E3"/>
    <w:rsid w:val="00F755E9"/>
    <w:rsid w:val="00F8363A"/>
    <w:rsid w:val="00F86585"/>
    <w:rsid w:val="00F909CD"/>
    <w:rsid w:val="00F95BC8"/>
    <w:rsid w:val="00F974D1"/>
    <w:rsid w:val="00FA02D2"/>
    <w:rsid w:val="00FA16E0"/>
    <w:rsid w:val="00FA363E"/>
    <w:rsid w:val="00FB0EFE"/>
    <w:rsid w:val="00FB5A50"/>
    <w:rsid w:val="00FB5E11"/>
    <w:rsid w:val="00FC4397"/>
    <w:rsid w:val="00FC443E"/>
    <w:rsid w:val="00FC5670"/>
    <w:rsid w:val="00FD05AD"/>
    <w:rsid w:val="00FD0666"/>
    <w:rsid w:val="00FD16B8"/>
    <w:rsid w:val="00FD2214"/>
    <w:rsid w:val="00FD7295"/>
    <w:rsid w:val="00FE0543"/>
    <w:rsid w:val="00FE153F"/>
    <w:rsid w:val="00FE16D0"/>
    <w:rsid w:val="00FE2187"/>
    <w:rsid w:val="00FE320C"/>
    <w:rsid w:val="00FE394E"/>
    <w:rsid w:val="00FE73FB"/>
    <w:rsid w:val="00FF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0BEC8EDC1FC84FBC44B37B5D754150" ma:contentTypeVersion="11" ma:contentTypeDescription="Create a new document." ma:contentTypeScope="" ma:versionID="d93d55017b1f8499dca08d6c9e81e74d">
  <xsd:schema xmlns:xsd="http://www.w3.org/2001/XMLSchema" xmlns:xs="http://www.w3.org/2001/XMLSchema" xmlns:p="http://schemas.microsoft.com/office/2006/metadata/properties" xmlns:ns2="8f8c7fff-08a5-4626-a07d-d2cb79390539" xmlns:ns3="9c46a28d-acc8-4027-86ce-a8901ee39950" targetNamespace="http://schemas.microsoft.com/office/2006/metadata/properties" ma:root="true" ma:fieldsID="315a19b0a118a74fdb6a811edadcb1d8" ns2:_="" ns3:_="">
    <xsd:import namespace="8f8c7fff-08a5-4626-a07d-d2cb79390539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c7fff-08a5-4626-a07d-d2cb793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8f8c7fff-08a5-4626-a07d-d2cb7939053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B7E2BE-2BD5-447A-A23F-5D4535009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c7fff-08a5-4626-a07d-d2cb79390539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purl.org/dc/terms/"/>
    <ds:schemaRef ds:uri="http://schemas.openxmlformats.org/package/2006/metadata/core-properties"/>
    <ds:schemaRef ds:uri="8f8c7fff-08a5-4626-a07d-d2cb79390539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9c46a28d-acc8-4027-86ce-a8901ee39950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500</TotalTime>
  <Pages>2</Pages>
  <Words>637</Words>
  <Characters>2486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Chaveewan Srikun</cp:lastModifiedBy>
  <cp:revision>398</cp:revision>
  <cp:lastPrinted>2024-08-13T08:36:00Z</cp:lastPrinted>
  <dcterms:created xsi:type="dcterms:W3CDTF">2018-03-23T13:02:00Z</dcterms:created>
  <dcterms:modified xsi:type="dcterms:W3CDTF">2025-05-15T04:30:00Z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0x0101008D0BEC8EDC1FC84FBC44B37B5D754150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</Properties>
</file>