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2F7A" w14:textId="3925880E" w:rsidR="00660472" w:rsidRPr="003926DF" w:rsidRDefault="00660472"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3926DF">
        <w:rPr>
          <w:rFonts w:ascii="Browallia New" w:hAnsi="Browallia New" w:cs="Browallia New"/>
          <w:b/>
          <w:bCs/>
          <w:color w:val="000000" w:themeColor="text1"/>
          <w:sz w:val="28"/>
          <w:szCs w:val="28"/>
          <w:cs/>
          <w:lang w:val="th-TH"/>
        </w:rPr>
        <w:t>ลักษณะการดำเนินธุรกิจ</w:t>
      </w:r>
    </w:p>
    <w:p w14:paraId="36205E4C" w14:textId="77777777" w:rsidR="00660472" w:rsidRPr="003926DF"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C865A86" w14:textId="2F80C171" w:rsidR="00D73CC7" w:rsidRPr="003926DF" w:rsidRDefault="00660472" w:rsidP="004D2E03">
      <w:pPr>
        <w:tabs>
          <w:tab w:val="clear" w:pos="227"/>
          <w:tab w:val="clear" w:pos="454"/>
          <w:tab w:val="clear" w:pos="6322"/>
          <w:tab w:val="left" w:pos="6120"/>
        </w:tabs>
        <w:spacing w:line="240" w:lineRule="auto"/>
        <w:ind w:left="426"/>
        <w:jc w:val="thaiDistribute"/>
        <w:rPr>
          <w:rFonts w:ascii="Browallia New" w:hAnsi="Browallia New" w:cs="Browallia New"/>
          <w:sz w:val="28"/>
          <w:szCs w:val="28"/>
          <w:cs/>
        </w:rPr>
      </w:pPr>
      <w:r w:rsidRPr="003926DF">
        <w:rPr>
          <w:rFonts w:ascii="Browallia New" w:hAnsi="Browallia New" w:cs="Browallia New"/>
          <w:sz w:val="28"/>
          <w:szCs w:val="28"/>
          <w:cs/>
        </w:rPr>
        <w:t xml:space="preserve">บริษัท </w:t>
      </w:r>
      <w:r w:rsidR="006D77E6" w:rsidRPr="003926DF">
        <w:rPr>
          <w:rFonts w:ascii="Browallia New" w:hAnsi="Browallia New" w:cs="Browallia New"/>
          <w:sz w:val="28"/>
          <w:szCs w:val="28"/>
          <w:cs/>
          <w:lang w:val="en-GB"/>
        </w:rPr>
        <w:t>อาร์เอส</w:t>
      </w:r>
      <w:r w:rsidRPr="003926DF">
        <w:rPr>
          <w:rFonts w:ascii="Browallia New" w:hAnsi="Browallia New" w:cs="Browallia New"/>
          <w:sz w:val="28"/>
          <w:szCs w:val="28"/>
          <w:cs/>
        </w:rPr>
        <w:t xml:space="preserve"> จำกัด (มหาชน)</w:t>
      </w:r>
      <w:r w:rsidR="00E817A2" w:rsidRPr="003926DF">
        <w:rPr>
          <w:rFonts w:ascii="Browallia New" w:hAnsi="Browallia New" w:cs="Browallia New"/>
          <w:sz w:val="28"/>
          <w:szCs w:val="28"/>
        </w:rPr>
        <w:t xml:space="preserve"> </w:t>
      </w:r>
      <w:r w:rsidR="00E817A2" w:rsidRPr="003926DF">
        <w:rPr>
          <w:rFonts w:ascii="Browallia New" w:hAnsi="Browallia New" w:cs="Browallia New"/>
          <w:sz w:val="28"/>
          <w:szCs w:val="28"/>
          <w:cs/>
        </w:rPr>
        <w:t>(</w:t>
      </w:r>
      <w:r w:rsidR="00D2098B" w:rsidRPr="003926DF">
        <w:rPr>
          <w:rFonts w:ascii="Browallia New" w:hAnsi="Browallia New" w:cs="Browallia New"/>
          <w:sz w:val="28"/>
          <w:szCs w:val="28"/>
          <w:cs/>
        </w:rPr>
        <w:t>บริษัท</w:t>
      </w:r>
      <w:r w:rsidR="00E817A2" w:rsidRPr="003926DF">
        <w:rPr>
          <w:rFonts w:ascii="Browallia New" w:hAnsi="Browallia New" w:cs="Browallia New"/>
          <w:sz w:val="28"/>
          <w:szCs w:val="28"/>
          <w:cs/>
        </w:rPr>
        <w:t>)</w:t>
      </w:r>
      <w:r w:rsidRPr="003926DF">
        <w:rPr>
          <w:rFonts w:ascii="Browallia New" w:hAnsi="Browallia New" w:cs="Browallia New"/>
          <w:sz w:val="28"/>
          <w:szCs w:val="28"/>
          <w:cs/>
        </w:rPr>
        <w:t xml:space="preserve"> </w:t>
      </w:r>
      <w:r w:rsidR="00EB4631" w:rsidRPr="003926DF">
        <w:rPr>
          <w:rFonts w:ascii="Browallia New" w:hAnsi="Browallia New" w:cs="Browallia New"/>
          <w:sz w:val="28"/>
          <w:szCs w:val="28"/>
          <w:cs/>
        </w:rPr>
        <w:t>จดทะเบียนเป็นบริษัทมหาชน</w:t>
      </w:r>
      <w:r w:rsidR="008971F8" w:rsidRPr="003926DF">
        <w:rPr>
          <w:rFonts w:ascii="Browallia New" w:hAnsi="Browallia New" w:cs="Browallia New"/>
          <w:sz w:val="28"/>
          <w:szCs w:val="28"/>
          <w:cs/>
        </w:rPr>
        <w:t>กับตลาดหลักทรัพย์แห่งประเทศไทย</w:t>
      </w:r>
      <w:r w:rsidR="00050595" w:rsidRPr="003926DF">
        <w:rPr>
          <w:rFonts w:ascii="Browallia New" w:hAnsi="Browallia New" w:cs="Browallia New"/>
          <w:sz w:val="28"/>
          <w:szCs w:val="28"/>
          <w:cs/>
        </w:rPr>
        <w:t xml:space="preserve">เมื่อวันที่ </w:t>
      </w:r>
      <w:r w:rsidR="008971F8" w:rsidRPr="003926DF">
        <w:rPr>
          <w:rFonts w:ascii="Browallia New" w:hAnsi="Browallia New" w:cs="Browallia New"/>
          <w:sz w:val="28"/>
          <w:szCs w:val="28"/>
          <w:cs/>
        </w:rPr>
        <w:br/>
      </w:r>
      <w:r w:rsidR="00352A5B" w:rsidRPr="003926DF">
        <w:rPr>
          <w:rFonts w:ascii="Browallia New" w:hAnsi="Browallia New" w:cs="Browallia New"/>
          <w:sz w:val="28"/>
          <w:szCs w:val="28"/>
        </w:rPr>
        <w:t>22</w:t>
      </w:r>
      <w:r w:rsidR="00352A5B" w:rsidRPr="003926DF">
        <w:rPr>
          <w:rFonts w:ascii="Browallia New" w:hAnsi="Browallia New" w:cs="Browallia New"/>
          <w:sz w:val="28"/>
          <w:szCs w:val="28"/>
          <w:cs/>
        </w:rPr>
        <w:t xml:space="preserve"> พฤษภาคม</w:t>
      </w:r>
      <w:r w:rsidR="00050595" w:rsidRPr="003926DF">
        <w:rPr>
          <w:rFonts w:ascii="Browallia New" w:hAnsi="Browallia New" w:cs="Browallia New"/>
          <w:sz w:val="28"/>
          <w:szCs w:val="28"/>
          <w:cs/>
        </w:rPr>
        <w:t xml:space="preserve"> </w:t>
      </w:r>
      <w:r w:rsidR="00050595" w:rsidRPr="003926DF">
        <w:rPr>
          <w:rFonts w:ascii="Browallia New" w:hAnsi="Browallia New" w:cs="Browallia New"/>
          <w:sz w:val="28"/>
          <w:szCs w:val="28"/>
        </w:rPr>
        <w:t>2546</w:t>
      </w:r>
      <w:r w:rsidR="00EB4631" w:rsidRPr="003926DF">
        <w:rPr>
          <w:rFonts w:ascii="Browallia New" w:hAnsi="Browallia New" w:cs="Browallia New"/>
          <w:sz w:val="28"/>
          <w:szCs w:val="28"/>
          <w:cs/>
        </w:rPr>
        <w:t xml:space="preserve"> </w:t>
      </w:r>
      <w:r w:rsidR="00E26D41" w:rsidRPr="003926DF">
        <w:rPr>
          <w:rFonts w:ascii="Browallia New" w:hAnsi="Browallia New" w:cs="Browallia New"/>
          <w:sz w:val="28"/>
          <w:szCs w:val="28"/>
          <w:cs/>
        </w:rPr>
        <w:t>ธุรกิจหลักของบริษัทและบริษัท</w:t>
      </w:r>
      <w:r w:rsidR="00BE2C0C" w:rsidRPr="003926DF">
        <w:rPr>
          <w:rFonts w:ascii="Browallia New" w:hAnsi="Browallia New" w:cs="Browallia New"/>
          <w:sz w:val="28"/>
          <w:szCs w:val="28"/>
          <w:cs/>
        </w:rPr>
        <w:t>ย่อย</w:t>
      </w:r>
      <w:r w:rsidR="00E26D41" w:rsidRPr="003926DF">
        <w:rPr>
          <w:rFonts w:ascii="Browallia New" w:hAnsi="Browallia New" w:cs="Browallia New"/>
          <w:sz w:val="28"/>
          <w:szCs w:val="28"/>
          <w:cs/>
        </w:rPr>
        <w:t xml:space="preserve"> </w:t>
      </w:r>
      <w:r w:rsidR="00BD37F4" w:rsidRPr="003926DF">
        <w:rPr>
          <w:rFonts w:ascii="Browallia New" w:hAnsi="Browallia New" w:cs="Browallia New"/>
          <w:sz w:val="28"/>
          <w:szCs w:val="28"/>
          <w:cs/>
        </w:rPr>
        <w:t>(</w:t>
      </w:r>
      <w:r w:rsidR="00F33876" w:rsidRPr="003926DF">
        <w:rPr>
          <w:rFonts w:ascii="Browallia New" w:hAnsi="Browallia New" w:cs="Browallia New"/>
          <w:sz w:val="28"/>
          <w:szCs w:val="28"/>
          <w:cs/>
        </w:rPr>
        <w:t xml:space="preserve">กลุ่มบริษัท) </w:t>
      </w:r>
      <w:r w:rsidR="009546E9" w:rsidRPr="003926DF">
        <w:rPr>
          <w:rFonts w:ascii="Browallia New" w:hAnsi="Browallia New" w:cs="Browallia New"/>
          <w:sz w:val="28"/>
          <w:szCs w:val="28"/>
          <w:cs/>
        </w:rPr>
        <w:t>เกี่ยวกับธุรกิจพาณิชย์หลายช่องทาง ธุรกิจสื่อ ธุรกิจเพลง ธุรกิจรับจ้างและผลิตกิจกรร</w:t>
      </w:r>
      <w:r w:rsidR="00952F2F" w:rsidRPr="003926DF">
        <w:rPr>
          <w:rFonts w:ascii="Browallia New" w:hAnsi="Browallia New" w:cs="Browallia New"/>
          <w:sz w:val="28"/>
          <w:szCs w:val="28"/>
          <w:cs/>
        </w:rPr>
        <w:t>ม</w:t>
      </w:r>
      <w:r w:rsidR="00F6022A" w:rsidRPr="003926DF">
        <w:rPr>
          <w:rFonts w:ascii="Browallia New" w:hAnsi="Browallia New" w:cs="Browallia New"/>
          <w:sz w:val="28"/>
          <w:szCs w:val="28"/>
          <w:cs/>
        </w:rPr>
        <w:t xml:space="preserve"> </w:t>
      </w:r>
      <w:r w:rsidR="007941AB" w:rsidRPr="003926DF">
        <w:rPr>
          <w:rFonts w:ascii="Browallia New" w:hAnsi="Browallia New" w:cs="Browallia New"/>
          <w:sz w:val="28"/>
          <w:szCs w:val="28"/>
          <w:cs/>
        </w:rPr>
        <w:t>โดย</w:t>
      </w:r>
      <w:r w:rsidR="007941AB" w:rsidRPr="003926DF">
        <w:rPr>
          <w:rFonts w:ascii="Browallia New" w:hAnsi="Browallia New" w:cs="Browallia New"/>
          <w:spacing w:val="-4"/>
          <w:sz w:val="28"/>
          <w:szCs w:val="28"/>
          <w:cs/>
        </w:rPr>
        <w:t>มี</w:t>
      </w:r>
      <w:r w:rsidR="007941AB" w:rsidRPr="003926DF">
        <w:rPr>
          <w:rFonts w:ascii="Browallia New" w:hAnsi="Browallia New" w:cs="Browallia New"/>
          <w:sz w:val="28"/>
          <w:szCs w:val="28"/>
          <w:cs/>
        </w:rPr>
        <w:t xml:space="preserve">สำนักงานใหญ่ตั้งอยู่เลขที่ </w:t>
      </w:r>
      <w:r w:rsidR="00B34CB1" w:rsidRPr="003926DF">
        <w:rPr>
          <w:rFonts w:ascii="Browallia New" w:hAnsi="Browallia New" w:cs="Browallia New"/>
          <w:sz w:val="28"/>
          <w:szCs w:val="28"/>
          <w:lang w:val="en-GB"/>
        </w:rPr>
        <w:t>27</w:t>
      </w:r>
      <w:r w:rsidR="00B34CB1" w:rsidRPr="003926DF">
        <w:rPr>
          <w:rFonts w:ascii="Browallia New" w:hAnsi="Browallia New" w:cs="Browallia New"/>
          <w:sz w:val="28"/>
          <w:szCs w:val="28"/>
          <w:cs/>
          <w:lang w:val="en-GB"/>
        </w:rPr>
        <w:t xml:space="preserve"> อาคารอาร์เอ</w:t>
      </w:r>
      <w:r w:rsidR="00B34CB1" w:rsidRPr="003926DF">
        <w:rPr>
          <w:rFonts w:ascii="Browallia New" w:hAnsi="Browallia New" w:cs="Browallia New"/>
          <w:sz w:val="26"/>
          <w:szCs w:val="26"/>
          <w:cs/>
          <w:lang w:val="en-GB"/>
        </w:rPr>
        <w:t>สกรุ๊ป</w:t>
      </w:r>
      <w:r w:rsidR="007750BB" w:rsidRPr="003926DF">
        <w:rPr>
          <w:rFonts w:ascii="Browallia New" w:hAnsi="Browallia New" w:cs="Browallia New"/>
          <w:sz w:val="28"/>
          <w:szCs w:val="28"/>
          <w:lang w:val="en-GB"/>
        </w:rPr>
        <w:t xml:space="preserve"> </w:t>
      </w:r>
      <w:r w:rsidR="00B34CB1" w:rsidRPr="003926DF">
        <w:rPr>
          <w:rFonts w:ascii="Browallia New" w:hAnsi="Browallia New" w:cs="Browallia New"/>
          <w:sz w:val="28"/>
          <w:szCs w:val="28"/>
          <w:cs/>
          <w:lang w:val="en-GB"/>
        </w:rPr>
        <w:t>ทาว</w:t>
      </w:r>
      <w:proofErr w:type="spellStart"/>
      <w:r w:rsidR="00B34CB1" w:rsidRPr="003926DF">
        <w:rPr>
          <w:rFonts w:ascii="Browallia New" w:hAnsi="Browallia New" w:cs="Browallia New"/>
          <w:sz w:val="28"/>
          <w:szCs w:val="28"/>
          <w:cs/>
          <w:lang w:val="en-GB"/>
        </w:rPr>
        <w:t>เวอร์</w:t>
      </w:r>
      <w:proofErr w:type="spellEnd"/>
      <w:r w:rsidR="00B34CB1" w:rsidRPr="003926DF">
        <w:rPr>
          <w:rFonts w:ascii="Browallia New" w:hAnsi="Browallia New" w:cs="Browallia New"/>
          <w:sz w:val="28"/>
          <w:szCs w:val="28"/>
          <w:cs/>
          <w:lang w:val="en-GB"/>
        </w:rPr>
        <w:t xml:space="preserve"> เอ</w:t>
      </w:r>
      <w:r w:rsidR="00340CAA" w:rsidRPr="003926DF">
        <w:rPr>
          <w:rFonts w:ascii="Browallia New" w:hAnsi="Browallia New" w:cs="Browallia New"/>
          <w:sz w:val="28"/>
          <w:szCs w:val="28"/>
          <w:lang w:val="en-GB"/>
        </w:rPr>
        <w:t xml:space="preserve"> </w:t>
      </w:r>
      <w:r w:rsidR="007750BB" w:rsidRPr="003926DF">
        <w:rPr>
          <w:rFonts w:ascii="Browallia New" w:hAnsi="Browallia New" w:cs="Browallia New"/>
          <w:sz w:val="28"/>
          <w:szCs w:val="28"/>
          <w:lang w:val="en-GB"/>
        </w:rPr>
        <w:t xml:space="preserve">       </w:t>
      </w:r>
      <w:r w:rsidR="00B34CB1" w:rsidRPr="003926DF">
        <w:rPr>
          <w:rFonts w:ascii="Browallia New" w:hAnsi="Browallia New" w:cs="Browallia New"/>
          <w:sz w:val="28"/>
          <w:szCs w:val="28"/>
          <w:cs/>
          <w:lang w:val="en-GB"/>
        </w:rPr>
        <w:t>ถนนประเสริฐมนูกิจ แขวงเสนานิคม เขตจตุจักร กรุงเทพมหานคร</w:t>
      </w:r>
    </w:p>
    <w:p w14:paraId="5DC94CB8" w14:textId="77777777" w:rsidR="00660472" w:rsidRPr="003926DF"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46D5F67A" w14:textId="19C3AD18" w:rsidR="00660472" w:rsidRPr="003926DF" w:rsidRDefault="0029710E"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3926DF">
        <w:rPr>
          <w:rFonts w:ascii="Browallia New" w:hAnsi="Browallia New" w:cs="Browallia New"/>
          <w:b/>
          <w:bCs/>
          <w:color w:val="000000" w:themeColor="text1"/>
          <w:sz w:val="28"/>
          <w:szCs w:val="28"/>
          <w:cs/>
          <w:lang w:val="th-TH"/>
        </w:rPr>
        <w:t>เกณฑ์</w:t>
      </w:r>
      <w:r w:rsidR="001763F5" w:rsidRPr="003926DF">
        <w:rPr>
          <w:rFonts w:ascii="Browallia New" w:hAnsi="Browallia New" w:cs="Browallia New"/>
          <w:b/>
          <w:bCs/>
          <w:color w:val="000000" w:themeColor="text1"/>
          <w:sz w:val="28"/>
          <w:szCs w:val="28"/>
          <w:cs/>
        </w:rPr>
        <w:t>ใน</w:t>
      </w:r>
      <w:r w:rsidRPr="003926DF">
        <w:rPr>
          <w:rFonts w:ascii="Browallia New" w:hAnsi="Browallia New" w:cs="Browallia New"/>
          <w:b/>
          <w:bCs/>
          <w:color w:val="000000" w:themeColor="text1"/>
          <w:sz w:val="28"/>
          <w:szCs w:val="28"/>
          <w:cs/>
          <w:lang w:val="th-TH"/>
        </w:rPr>
        <w:t>การจัดทำข้อมูลทางการเงิน</w:t>
      </w:r>
    </w:p>
    <w:p w14:paraId="5FAA6334" w14:textId="17D62635" w:rsidR="00660472" w:rsidRPr="003926DF" w:rsidRDefault="00660472" w:rsidP="00F26DA2">
      <w:pPr>
        <w:spacing w:line="240" w:lineRule="auto"/>
        <w:jc w:val="thaiDistribute"/>
        <w:rPr>
          <w:rFonts w:ascii="Browallia New" w:hAnsi="Browallia New" w:cs="Browallia New"/>
          <w:sz w:val="28"/>
          <w:szCs w:val="28"/>
          <w:lang w:val="en-GB"/>
        </w:rPr>
      </w:pPr>
    </w:p>
    <w:p w14:paraId="26AC9CA1" w14:textId="1CF713C6" w:rsidR="00660472" w:rsidRPr="003926DF"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3926DF">
        <w:rPr>
          <w:rFonts w:ascii="Browallia New" w:eastAsia="Arial Unicode MS" w:hAnsi="Browallia New" w:cs="Browallia New"/>
          <w:sz w:val="28"/>
          <w:szCs w:val="28"/>
          <w:cs/>
          <w:lang w:val="en-GB"/>
        </w:rPr>
        <w:t xml:space="preserve">ข้อมูลทางการเงินรวมและเฉพาะบริษัทระหว่างกาลได้จัดทำขึ้นตามมาตรฐานการบัญชี ฉบับที่ </w:t>
      </w:r>
      <w:r w:rsidRPr="003926DF">
        <w:rPr>
          <w:rFonts w:ascii="Browallia New" w:eastAsia="Arial Unicode MS" w:hAnsi="Browallia New" w:cs="Browallia New"/>
          <w:sz w:val="28"/>
          <w:szCs w:val="28"/>
          <w:lang w:val="en-GB"/>
        </w:rPr>
        <w:t xml:space="preserve">34 </w:t>
      </w:r>
      <w:r w:rsidRPr="003926DF">
        <w:rPr>
          <w:rFonts w:ascii="Browallia New" w:eastAsia="Arial Unicode MS" w:hAnsi="Browallia New" w:cs="Browallia New"/>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Pr="003926DF"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1F4FA30D" w:rsidR="00A6492F" w:rsidRPr="003926DF"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3926DF">
        <w:rPr>
          <w:rFonts w:ascii="Browallia New" w:eastAsia="Arial Unicode MS" w:hAnsi="Browallia New" w:cs="Browallia New"/>
          <w:sz w:val="28"/>
          <w:szCs w:val="28"/>
          <w:cs/>
          <w:lang w:val="en-GB"/>
        </w:rPr>
        <w:t>ข้อมูลทางการเงินระหว่างกาลนี้ควรอ่านควบคู่กับงบการเงิน</w:t>
      </w:r>
      <w:r w:rsidR="00783412" w:rsidRPr="003926DF">
        <w:rPr>
          <w:rFonts w:ascii="Browallia New" w:eastAsia="Arial Unicode MS" w:hAnsi="Browallia New" w:cs="Browallia New"/>
          <w:sz w:val="28"/>
          <w:szCs w:val="28"/>
          <w:cs/>
          <w:lang w:val="en-GB"/>
        </w:rPr>
        <w:t>สำหรับปี</w:t>
      </w:r>
      <w:r w:rsidR="00F942C2" w:rsidRPr="003926DF">
        <w:rPr>
          <w:rFonts w:ascii="Browallia New" w:eastAsia="Arial Unicode MS" w:hAnsi="Browallia New" w:cs="Browallia New"/>
          <w:sz w:val="28"/>
          <w:szCs w:val="28"/>
          <w:cs/>
          <w:lang w:val="en-GB"/>
        </w:rPr>
        <w:t>สิ้นสุดวันที่</w:t>
      </w:r>
      <w:r w:rsidRPr="003926DF">
        <w:rPr>
          <w:rFonts w:ascii="Browallia New" w:eastAsia="Arial Unicode MS" w:hAnsi="Browallia New" w:cs="Browallia New"/>
          <w:sz w:val="28"/>
          <w:szCs w:val="28"/>
          <w:lang w:val="en-GB"/>
        </w:rPr>
        <w:t xml:space="preserve"> </w:t>
      </w:r>
      <w:r w:rsidRPr="003926DF">
        <w:rPr>
          <w:rFonts w:ascii="Browallia New" w:hAnsi="Browallia New" w:cs="Browallia New"/>
          <w:sz w:val="28"/>
          <w:szCs w:val="28"/>
        </w:rPr>
        <w:t>31</w:t>
      </w:r>
      <w:r w:rsidRPr="003926DF">
        <w:rPr>
          <w:rFonts w:ascii="Browallia New" w:hAnsi="Browallia New" w:cs="Browallia New"/>
          <w:sz w:val="28"/>
          <w:szCs w:val="28"/>
          <w:cs/>
        </w:rPr>
        <w:t xml:space="preserve"> ธันวาคม </w:t>
      </w:r>
      <w:r w:rsidRPr="003926DF">
        <w:rPr>
          <w:rFonts w:ascii="Browallia New" w:hAnsi="Browallia New" w:cs="Browallia New"/>
          <w:sz w:val="28"/>
          <w:szCs w:val="28"/>
        </w:rPr>
        <w:t>256</w:t>
      </w:r>
      <w:r w:rsidR="00C1328D" w:rsidRPr="003926DF">
        <w:rPr>
          <w:rFonts w:ascii="Browallia New" w:hAnsi="Browallia New" w:cs="Browallia New"/>
          <w:sz w:val="28"/>
          <w:szCs w:val="28"/>
        </w:rPr>
        <w:t>7</w:t>
      </w:r>
    </w:p>
    <w:p w14:paraId="4701A50E" w14:textId="77777777" w:rsidR="00660472" w:rsidRPr="003926DF"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95A73EB" w:rsidR="00660472" w:rsidRPr="003926DF" w:rsidRDefault="003C469F" w:rsidP="00575FAF">
      <w:pPr>
        <w:tabs>
          <w:tab w:val="clear" w:pos="907"/>
          <w:tab w:val="left" w:pos="1350"/>
        </w:tabs>
        <w:spacing w:line="240" w:lineRule="auto"/>
        <w:ind w:left="432"/>
        <w:jc w:val="thaiDistribute"/>
        <w:rPr>
          <w:rFonts w:ascii="Browallia New" w:hAnsi="Browallia New" w:cs="Browallia New"/>
          <w:sz w:val="28"/>
          <w:szCs w:val="28"/>
        </w:rPr>
      </w:pPr>
      <w:r w:rsidRPr="003926DF">
        <w:rPr>
          <w:rFonts w:ascii="Browallia New" w:hAnsi="Browallia New" w:cs="Browallia New"/>
          <w:sz w:val="28"/>
          <w:szCs w:val="28"/>
          <w:cs/>
        </w:rPr>
        <w:t>ข้อมูลทางการเงินรวมและ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F43B0B" w14:textId="77777777" w:rsidR="00F5024A" w:rsidRPr="003926DF" w:rsidRDefault="00F5024A" w:rsidP="00575FAF">
      <w:pPr>
        <w:tabs>
          <w:tab w:val="clear" w:pos="907"/>
          <w:tab w:val="left" w:pos="1350"/>
        </w:tabs>
        <w:spacing w:line="240" w:lineRule="auto"/>
        <w:ind w:left="432"/>
        <w:jc w:val="thaiDistribute"/>
        <w:rPr>
          <w:rFonts w:ascii="Browallia New" w:hAnsi="Browallia New" w:cs="Browallia New"/>
          <w:sz w:val="28"/>
          <w:szCs w:val="28"/>
        </w:rPr>
      </w:pPr>
    </w:p>
    <w:p w14:paraId="4059B9EF" w14:textId="70318D42" w:rsidR="00F5024A" w:rsidRPr="003926DF" w:rsidRDefault="003B2EA0" w:rsidP="00575FAF">
      <w:pPr>
        <w:tabs>
          <w:tab w:val="clear" w:pos="907"/>
          <w:tab w:val="left" w:pos="1350"/>
        </w:tabs>
        <w:spacing w:line="240" w:lineRule="auto"/>
        <w:ind w:left="432"/>
        <w:jc w:val="thaiDistribute"/>
        <w:rPr>
          <w:rFonts w:ascii="Browallia New" w:hAnsi="Browallia New" w:cs="Browallia New"/>
          <w:sz w:val="28"/>
          <w:szCs w:val="28"/>
        </w:rPr>
      </w:pPr>
      <w:r w:rsidRPr="003926DF">
        <w:rPr>
          <w:rFonts w:ascii="Browallia New" w:hAnsi="Browallia New" w:cs="Browallia New"/>
          <w:sz w:val="28"/>
          <w:szCs w:val="28"/>
          <w:cs/>
        </w:rPr>
        <w:t>ข้อมูลทาง</w:t>
      </w:r>
      <w:r w:rsidR="00F5024A" w:rsidRPr="003926DF">
        <w:rPr>
          <w:rFonts w:ascii="Browallia New" w:hAnsi="Browallia New" w:cs="Browallia New"/>
          <w:sz w:val="28"/>
          <w:szCs w:val="28"/>
          <w:cs/>
        </w:rPr>
        <w:t>การเงินระหว่างกาล</w:t>
      </w:r>
      <w:r w:rsidR="008A71CC" w:rsidRPr="003926DF">
        <w:rPr>
          <w:rFonts w:ascii="Browallia New" w:hAnsi="Browallia New" w:cs="Browallia New"/>
          <w:sz w:val="28"/>
          <w:szCs w:val="28"/>
          <w:cs/>
        </w:rPr>
        <w:t xml:space="preserve">นี้ได้รับอนุมัติจากกรรมการบริษัท เมื่อวันที่ </w:t>
      </w:r>
      <w:r w:rsidR="00F427A0" w:rsidRPr="003926DF">
        <w:rPr>
          <w:rFonts w:ascii="Browallia New" w:hAnsi="Browallia New" w:cs="Browallia New"/>
          <w:sz w:val="28"/>
          <w:szCs w:val="28"/>
        </w:rPr>
        <w:t xml:space="preserve">15 </w:t>
      </w:r>
      <w:r w:rsidR="00F427A0" w:rsidRPr="003926DF">
        <w:rPr>
          <w:rFonts w:ascii="Browallia New" w:hAnsi="Browallia New" w:cs="Browallia New"/>
          <w:sz w:val="28"/>
          <w:szCs w:val="28"/>
          <w:cs/>
        </w:rPr>
        <w:t>พฤษภาคม</w:t>
      </w:r>
      <w:r w:rsidR="005A391E" w:rsidRPr="003926DF">
        <w:rPr>
          <w:rFonts w:ascii="Browallia New" w:hAnsi="Browallia New" w:cs="Browallia New"/>
          <w:sz w:val="28"/>
          <w:szCs w:val="28"/>
          <w:cs/>
        </w:rPr>
        <w:t xml:space="preserve"> </w:t>
      </w:r>
      <w:r w:rsidR="008A71CC" w:rsidRPr="003926DF">
        <w:rPr>
          <w:rFonts w:ascii="Browallia New" w:hAnsi="Browallia New" w:cs="Browallia New"/>
          <w:sz w:val="28"/>
          <w:szCs w:val="28"/>
        </w:rPr>
        <w:t>256</w:t>
      </w:r>
      <w:r w:rsidR="00C1328D" w:rsidRPr="003926DF">
        <w:rPr>
          <w:rFonts w:ascii="Browallia New" w:hAnsi="Browallia New" w:cs="Browallia New"/>
          <w:sz w:val="28"/>
          <w:szCs w:val="28"/>
        </w:rPr>
        <w:t>8</w:t>
      </w:r>
    </w:p>
    <w:p w14:paraId="1E8BFEA2" w14:textId="77777777" w:rsidR="001868A3" w:rsidRPr="003926DF" w:rsidRDefault="001868A3" w:rsidP="00575FAF">
      <w:pPr>
        <w:tabs>
          <w:tab w:val="clear" w:pos="907"/>
          <w:tab w:val="left" w:pos="1350"/>
        </w:tabs>
        <w:spacing w:line="240" w:lineRule="auto"/>
        <w:ind w:left="432"/>
        <w:jc w:val="thaiDistribute"/>
        <w:rPr>
          <w:rFonts w:ascii="Browallia New" w:hAnsi="Browallia New" w:cs="Browallia New"/>
          <w:sz w:val="28"/>
          <w:szCs w:val="28"/>
        </w:rPr>
      </w:pPr>
    </w:p>
    <w:p w14:paraId="3CE93D8A" w14:textId="15A35447" w:rsidR="001868A3" w:rsidRPr="003926DF"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cs/>
          <w:lang w:val="th-TH"/>
        </w:rPr>
      </w:pPr>
      <w:r w:rsidRPr="003926DF">
        <w:rPr>
          <w:rFonts w:ascii="Browallia New" w:hAnsi="Browallia New" w:cs="Browallia New"/>
          <w:b/>
          <w:bCs/>
          <w:color w:val="000000" w:themeColor="text1"/>
          <w:sz w:val="28"/>
          <w:szCs w:val="28"/>
          <w:cs/>
          <w:lang w:val="th-TH"/>
        </w:rPr>
        <w:t>นโยบายการบัญชีที่สำคัญ</w:t>
      </w:r>
    </w:p>
    <w:p w14:paraId="21F185AF" w14:textId="77777777" w:rsidR="00F718B1" w:rsidRPr="003926DF" w:rsidRDefault="00F718B1" w:rsidP="00CD70F7">
      <w:pPr>
        <w:rPr>
          <w:rFonts w:ascii="Browallia New" w:hAnsi="Browallia New" w:cs="Browallia New"/>
          <w:b/>
          <w:bCs/>
          <w:color w:val="000000" w:themeColor="text1"/>
          <w:sz w:val="28"/>
        </w:rPr>
      </w:pPr>
    </w:p>
    <w:p w14:paraId="3A8D3814" w14:textId="1CC2DE5A" w:rsidR="00CD70F7" w:rsidRPr="003926DF"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r w:rsidRPr="003926DF">
        <w:rPr>
          <w:rFonts w:ascii="Browallia New" w:eastAsia="Arial Unicode MS" w:hAnsi="Browallia New" w:cs="Browallia New"/>
          <w:sz w:val="28"/>
          <w:szCs w:val="28"/>
          <w:cs/>
          <w:lang w:val="en-GB"/>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C5E8B" w:rsidRPr="003926DF">
        <w:rPr>
          <w:rFonts w:ascii="Browallia New" w:hAnsi="Browallia New" w:cs="Browallia New"/>
          <w:sz w:val="28"/>
          <w:szCs w:val="28"/>
        </w:rPr>
        <w:t>31</w:t>
      </w:r>
      <w:r w:rsidR="00CC5E8B" w:rsidRPr="003926DF">
        <w:rPr>
          <w:rFonts w:ascii="Browallia New" w:hAnsi="Browallia New" w:cs="Browallia New"/>
          <w:sz w:val="28"/>
          <w:szCs w:val="28"/>
          <w:cs/>
        </w:rPr>
        <w:t xml:space="preserve"> ธันวาคม </w:t>
      </w:r>
      <w:r w:rsidR="00CC5E8B" w:rsidRPr="003926DF">
        <w:rPr>
          <w:rFonts w:ascii="Browallia New" w:hAnsi="Browallia New" w:cs="Browallia New"/>
          <w:sz w:val="28"/>
          <w:szCs w:val="28"/>
        </w:rPr>
        <w:t>256</w:t>
      </w:r>
      <w:r w:rsidR="00C1328D" w:rsidRPr="003926DF">
        <w:rPr>
          <w:rFonts w:ascii="Browallia New" w:hAnsi="Browallia New" w:cs="Browallia New"/>
          <w:sz w:val="28"/>
          <w:szCs w:val="28"/>
        </w:rPr>
        <w:t>7</w:t>
      </w:r>
      <w:r w:rsidRPr="003926DF">
        <w:rPr>
          <w:rFonts w:ascii="Browallia New" w:eastAsia="Arial Unicode MS" w:hAnsi="Browallia New" w:cs="Browallia New"/>
          <w:sz w:val="28"/>
          <w:szCs w:val="28"/>
          <w:cs/>
        </w:rPr>
        <w:t xml:space="preserve"> </w:t>
      </w:r>
      <w:r w:rsidRPr="003926DF">
        <w:rPr>
          <w:rFonts w:ascii="Browallia New" w:eastAsia="Arial Unicode MS" w:hAnsi="Browallia New" w:cs="Browallia New"/>
          <w:sz w:val="28"/>
          <w:szCs w:val="28"/>
          <w:cs/>
          <w:lang w:val="en-GB"/>
        </w:rPr>
        <w:t>ยกเว้นเรื่องการนำมาตรฐานการรายงานทางการเงิน</w:t>
      </w:r>
      <w:r w:rsidR="0044793C" w:rsidRPr="003926DF">
        <w:rPr>
          <w:rFonts w:ascii="Browallia New" w:eastAsia="Arial Unicode MS" w:hAnsi="Browallia New" w:cs="Browallia New"/>
          <w:sz w:val="28"/>
          <w:szCs w:val="28"/>
          <w:cs/>
          <w:lang w:val="en-GB"/>
        </w:rPr>
        <w:br/>
      </w:r>
      <w:r w:rsidRPr="003926DF">
        <w:rPr>
          <w:rFonts w:ascii="Browallia New" w:eastAsia="Arial Unicode MS" w:hAnsi="Browallia New" w:cs="Browallia New"/>
          <w:sz w:val="28"/>
          <w:szCs w:val="28"/>
          <w:cs/>
          <w:lang w:val="en-GB"/>
        </w:rPr>
        <w:t>ฉบับใหม่และฉบับปรับปรุงมาถือปฏิบัติดังที่กล่าวในหมายเหตุข้อ</w:t>
      </w:r>
      <w:r w:rsidRPr="003926DF">
        <w:rPr>
          <w:rFonts w:ascii="Browallia New" w:eastAsia="Arial Unicode MS" w:hAnsi="Browallia New" w:cs="Browallia New"/>
          <w:sz w:val="28"/>
          <w:szCs w:val="28"/>
        </w:rPr>
        <w:t xml:space="preserve"> 4</w:t>
      </w:r>
      <w:r w:rsidR="00F02AD1" w:rsidRPr="003926DF">
        <w:rPr>
          <w:rFonts w:ascii="Browallia New" w:eastAsia="Arial Unicode MS" w:hAnsi="Browallia New" w:cs="Browallia New"/>
          <w:sz w:val="28"/>
          <w:szCs w:val="28"/>
        </w:rPr>
        <w:t xml:space="preserve"> </w:t>
      </w:r>
    </w:p>
    <w:p w14:paraId="613FE364" w14:textId="77777777" w:rsidR="00CD70F7" w:rsidRPr="003926DF" w:rsidRDefault="00CD70F7" w:rsidP="00CD70F7">
      <w:pPr>
        <w:tabs>
          <w:tab w:val="clear" w:pos="907"/>
          <w:tab w:val="left" w:pos="1350"/>
        </w:tabs>
        <w:spacing w:line="240" w:lineRule="auto"/>
        <w:ind w:left="432"/>
        <w:jc w:val="thaiDistribute"/>
        <w:rPr>
          <w:rFonts w:ascii="Browallia New" w:eastAsia="Arial Unicode MS" w:hAnsi="Browallia New" w:cs="Browallia New"/>
          <w:sz w:val="28"/>
          <w:szCs w:val="28"/>
        </w:rPr>
      </w:pPr>
    </w:p>
    <w:p w14:paraId="6439CC0C" w14:textId="1EAC30D0" w:rsidR="00CD70F7" w:rsidRPr="003926DF" w:rsidRDefault="00CD70F7" w:rsidP="00E90712">
      <w:pPr>
        <w:pStyle w:val="CordiaNew"/>
        <w:numPr>
          <w:ilvl w:val="0"/>
          <w:numId w:val="16"/>
        </w:numPr>
        <w:tabs>
          <w:tab w:val="clear" w:pos="4153"/>
          <w:tab w:val="left" w:pos="426"/>
          <w:tab w:val="num" w:pos="502"/>
        </w:tabs>
        <w:ind w:left="426" w:hanging="426"/>
        <w:jc w:val="thaiDistribute"/>
        <w:rPr>
          <w:rFonts w:ascii="Browallia New" w:hAnsi="Browallia New" w:cs="Browallia New"/>
          <w:b/>
          <w:bCs/>
          <w:color w:val="000000" w:themeColor="text1"/>
          <w:sz w:val="28"/>
          <w:szCs w:val="28"/>
          <w:lang w:val="th-TH"/>
        </w:rPr>
      </w:pPr>
      <w:r w:rsidRPr="003926DF">
        <w:rPr>
          <w:rFonts w:ascii="Browallia New" w:hAnsi="Browallia New" w:cs="Browallia New"/>
          <w:b/>
          <w:bCs/>
          <w:color w:val="000000" w:themeColor="text1"/>
          <w:sz w:val="28"/>
          <w:szCs w:val="28"/>
          <w:cs/>
        </w:rPr>
        <w:t>มาตรฐานการรายงานทางการเงิน</w:t>
      </w:r>
      <w:r w:rsidR="00EC5117" w:rsidRPr="003926DF">
        <w:rPr>
          <w:rFonts w:ascii="Browallia New" w:hAnsi="Browallia New" w:cs="Browallia New"/>
          <w:b/>
          <w:bCs/>
          <w:color w:val="000000" w:themeColor="text1"/>
          <w:sz w:val="28"/>
          <w:szCs w:val="28"/>
          <w:cs/>
        </w:rPr>
        <w:t>ฉบับปรับปรุง</w:t>
      </w:r>
    </w:p>
    <w:p w14:paraId="07DB5CDA" w14:textId="77777777" w:rsidR="0013419D" w:rsidRPr="003926DF" w:rsidRDefault="0013419D" w:rsidP="0013419D">
      <w:pPr>
        <w:pStyle w:val="CordiaNew"/>
        <w:tabs>
          <w:tab w:val="clear" w:pos="4153"/>
          <w:tab w:val="left" w:pos="426"/>
        </w:tabs>
        <w:ind w:left="426"/>
        <w:jc w:val="thaiDistribute"/>
        <w:rPr>
          <w:rFonts w:ascii="Browallia New" w:hAnsi="Browallia New" w:cs="Browallia New"/>
          <w:b/>
          <w:bCs/>
          <w:color w:val="000000" w:themeColor="text1"/>
          <w:sz w:val="28"/>
          <w:szCs w:val="28"/>
          <w:cs/>
          <w:lang w:val="th-TH"/>
        </w:rPr>
      </w:pPr>
    </w:p>
    <w:p w14:paraId="1049FD0D" w14:textId="1BBF7773" w:rsidR="00EF0746" w:rsidRPr="003926DF" w:rsidRDefault="00F97195" w:rsidP="00EC5117">
      <w:pPr>
        <w:tabs>
          <w:tab w:val="clear" w:pos="907"/>
          <w:tab w:val="left" w:pos="1350"/>
        </w:tabs>
        <w:spacing w:line="240" w:lineRule="auto"/>
        <w:ind w:left="432"/>
        <w:jc w:val="thaiDistribute"/>
        <w:rPr>
          <w:rFonts w:ascii="Browallia New" w:eastAsia="Arial Unicode MS" w:hAnsi="Browallia New" w:cs="Browallia New"/>
          <w:sz w:val="28"/>
          <w:szCs w:val="28"/>
          <w:lang w:val="en-GB"/>
        </w:rPr>
      </w:pPr>
      <w:bookmarkStart w:id="0" w:name="_Toc145430212"/>
      <w:r w:rsidRPr="003926DF">
        <w:rPr>
          <w:rFonts w:ascii="Browallia New" w:eastAsia="Arial Unicode MS" w:hAnsi="Browallia New" w:cs="Browallia New"/>
          <w:sz w:val="28"/>
          <w:szCs w:val="28"/>
          <w:cs/>
          <w:lang w:val="en-GB"/>
        </w:rPr>
        <w:t xml:space="preserve">เริ่มตั้งแต่วันที่ </w:t>
      </w:r>
      <w:r w:rsidR="003926DF" w:rsidRPr="003926DF">
        <w:rPr>
          <w:rFonts w:ascii="Browallia New" w:eastAsia="Arial Unicode MS" w:hAnsi="Browallia New" w:cs="Browallia New"/>
          <w:sz w:val="28"/>
          <w:szCs w:val="28"/>
        </w:rPr>
        <w:t>1</w:t>
      </w:r>
      <w:r w:rsidRPr="003926DF">
        <w:rPr>
          <w:rFonts w:ascii="Browallia New" w:eastAsia="Arial Unicode MS" w:hAnsi="Browallia New" w:cs="Browallia New"/>
          <w:sz w:val="28"/>
          <w:szCs w:val="28"/>
          <w:cs/>
          <w:lang w:val="en-GB"/>
        </w:rPr>
        <w:t xml:space="preserve"> มกราคม </w:t>
      </w:r>
      <w:r w:rsidR="003926DF" w:rsidRPr="003926DF">
        <w:rPr>
          <w:rFonts w:ascii="Browallia New" w:eastAsia="Arial Unicode MS" w:hAnsi="Browallia New" w:cs="Browallia New"/>
          <w:sz w:val="28"/>
          <w:szCs w:val="28"/>
        </w:rPr>
        <w:t>256</w:t>
      </w:r>
      <w:r w:rsidR="00AE50B0" w:rsidRPr="003926DF">
        <w:rPr>
          <w:rFonts w:ascii="Browallia New" w:eastAsia="Arial Unicode MS" w:hAnsi="Browallia New" w:cs="Browallia New"/>
          <w:sz w:val="28"/>
          <w:szCs w:val="28"/>
          <w:lang w:val="en-GB"/>
        </w:rPr>
        <w:t>8</w:t>
      </w:r>
      <w:r w:rsidRPr="003926DF">
        <w:rPr>
          <w:rFonts w:ascii="Browallia New" w:eastAsia="Arial Unicode MS" w:hAnsi="Browallia New" w:cs="Browallia New"/>
          <w:sz w:val="28"/>
          <w:szCs w:val="28"/>
          <w:cs/>
          <w:lang w:val="en-GB"/>
        </w:rPr>
        <w:t xml:space="preserve"> กลุ่มบริษัทได้ปฏิบัติตามมาตรฐานการรายงานทางการเงินฉบับปรับปรุงซึ่งมีผลบังคับใช้สำหรับรอบระยะเวลาบัญชีที่เริ่มต้นในหรือหลังวันที่ </w:t>
      </w:r>
      <w:r w:rsidR="003926DF" w:rsidRPr="003926DF">
        <w:rPr>
          <w:rFonts w:ascii="Browallia New" w:eastAsia="Arial Unicode MS" w:hAnsi="Browallia New" w:cs="Browallia New"/>
          <w:sz w:val="28"/>
          <w:szCs w:val="28"/>
        </w:rPr>
        <w:t>1</w:t>
      </w:r>
      <w:r w:rsidRPr="003926DF">
        <w:rPr>
          <w:rFonts w:ascii="Browallia New" w:eastAsia="Arial Unicode MS" w:hAnsi="Browallia New" w:cs="Browallia New"/>
          <w:sz w:val="28"/>
          <w:szCs w:val="28"/>
          <w:cs/>
          <w:lang w:val="en-GB"/>
        </w:rPr>
        <w:t xml:space="preserve"> มกราคม </w:t>
      </w:r>
      <w:r w:rsidR="003926DF" w:rsidRPr="003926DF">
        <w:rPr>
          <w:rFonts w:ascii="Browallia New" w:eastAsia="Arial Unicode MS" w:hAnsi="Browallia New" w:cs="Browallia New"/>
          <w:sz w:val="28"/>
          <w:szCs w:val="28"/>
        </w:rPr>
        <w:t>256</w:t>
      </w:r>
      <w:r w:rsidR="00E64215" w:rsidRPr="003926DF">
        <w:rPr>
          <w:rFonts w:ascii="Browallia New" w:eastAsia="Arial Unicode MS" w:hAnsi="Browallia New" w:cs="Browallia New"/>
          <w:sz w:val="28"/>
          <w:szCs w:val="28"/>
          <w:lang w:val="en-GB"/>
        </w:rPr>
        <w:t>8</w:t>
      </w:r>
      <w:r w:rsidRPr="003926DF">
        <w:rPr>
          <w:rFonts w:ascii="Browallia New" w:eastAsia="Arial Unicode MS" w:hAnsi="Browallia New" w:cs="Browallia New"/>
          <w:sz w:val="28"/>
          <w:szCs w:val="28"/>
          <w:cs/>
          <w:lang w:val="en-GB"/>
        </w:rPr>
        <w:t xml:space="preserve"> และเกี่ยวข้องกับกลุ่มบริษัท</w:t>
      </w:r>
      <w:r w:rsidR="00E64215" w:rsidRPr="003926DF">
        <w:rPr>
          <w:rFonts w:ascii="Browallia New" w:eastAsia="Arial Unicode MS" w:hAnsi="Browallia New" w:cs="Browallia New"/>
          <w:sz w:val="28"/>
          <w:szCs w:val="28"/>
          <w:lang w:val="en-GB"/>
        </w:rPr>
        <w:t xml:space="preserve"> </w:t>
      </w:r>
      <w:r w:rsidRPr="003926DF">
        <w:rPr>
          <w:rFonts w:ascii="Browallia New" w:eastAsia="Arial Unicode MS" w:hAnsi="Browallia New" w:cs="Browallia New"/>
          <w:sz w:val="28"/>
          <w:szCs w:val="28"/>
          <w:cs/>
          <w:lang w:val="en-GB"/>
        </w:rPr>
        <w:t>โดยการปฏิบัติตามมาตรฐานการรายงานทางการเงินฉบับปรับปรุงดังกล่าวไม่มีผลกระทบอย่างเป็นสาระสำคัญต่อกลุ่มบริษัท</w:t>
      </w:r>
      <w:bookmarkEnd w:id="0"/>
    </w:p>
    <w:p w14:paraId="317ABB53" w14:textId="77777777" w:rsidR="00F97195" w:rsidRPr="003926DF" w:rsidRDefault="00F97195" w:rsidP="004C0F8D">
      <w:pPr>
        <w:pStyle w:val="CordiaNew"/>
        <w:tabs>
          <w:tab w:val="clear" w:pos="4153"/>
          <w:tab w:val="left" w:pos="3420"/>
        </w:tabs>
        <w:jc w:val="thaiDistribute"/>
        <w:rPr>
          <w:rFonts w:ascii="Browallia New" w:hAnsi="Browallia New" w:cs="Browallia New"/>
          <w:color w:val="000000" w:themeColor="text1"/>
          <w:sz w:val="28"/>
          <w:szCs w:val="28"/>
        </w:rPr>
      </w:pPr>
    </w:p>
    <w:p w14:paraId="7CB29A0C" w14:textId="77777777" w:rsidR="00EC5117" w:rsidRPr="003926DF"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9F42070" w14:textId="77777777" w:rsidR="00EC5117" w:rsidRPr="003926DF"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087FF83C" w14:textId="77777777" w:rsidR="00EC5117" w:rsidRPr="003926DF"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589116F2" w14:textId="77777777" w:rsidR="00EC5117" w:rsidRPr="003926DF" w:rsidRDefault="00EC5117" w:rsidP="004C0F8D">
      <w:pPr>
        <w:pStyle w:val="CordiaNew"/>
        <w:tabs>
          <w:tab w:val="clear" w:pos="4153"/>
          <w:tab w:val="left" w:pos="3420"/>
        </w:tabs>
        <w:jc w:val="thaiDistribute"/>
        <w:rPr>
          <w:rFonts w:ascii="Browallia New" w:hAnsi="Browallia New" w:cs="Browallia New"/>
          <w:color w:val="000000" w:themeColor="text1"/>
          <w:sz w:val="28"/>
          <w:szCs w:val="28"/>
        </w:rPr>
      </w:pPr>
    </w:p>
    <w:p w14:paraId="40CD06EE" w14:textId="30BF59FA" w:rsidR="00660472" w:rsidRPr="003926DF" w:rsidRDefault="00660472"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lastRenderedPageBreak/>
        <w:t>การประมาณการ</w:t>
      </w:r>
      <w:r w:rsidR="00C12F62" w:rsidRPr="003926DF">
        <w:rPr>
          <w:rFonts w:ascii="Browallia New" w:hAnsi="Browallia New" w:cs="Browallia New"/>
          <w:b/>
          <w:bCs/>
          <w:color w:val="000000" w:themeColor="text1"/>
          <w:sz w:val="28"/>
          <w:szCs w:val="28"/>
          <w:cs/>
        </w:rPr>
        <w:t>และ</w:t>
      </w:r>
      <w:r w:rsidR="00660C14" w:rsidRPr="003926DF">
        <w:rPr>
          <w:rFonts w:ascii="Browallia New" w:hAnsi="Browallia New" w:cs="Browallia New"/>
          <w:b/>
          <w:bCs/>
          <w:color w:val="000000" w:themeColor="text1"/>
          <w:sz w:val="28"/>
          <w:szCs w:val="28"/>
          <w:cs/>
        </w:rPr>
        <w:t>การ</w:t>
      </w:r>
      <w:r w:rsidR="00C12F62" w:rsidRPr="003926DF">
        <w:rPr>
          <w:rFonts w:ascii="Browallia New" w:hAnsi="Browallia New" w:cs="Browallia New"/>
          <w:b/>
          <w:bCs/>
          <w:color w:val="000000" w:themeColor="text1"/>
          <w:sz w:val="28"/>
          <w:szCs w:val="28"/>
          <w:cs/>
        </w:rPr>
        <w:t>ใช้ดุลยพินิจ</w:t>
      </w:r>
    </w:p>
    <w:p w14:paraId="148FA437" w14:textId="77777777" w:rsidR="00660472" w:rsidRPr="003926D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6403E9A2" w:rsidR="00660472" w:rsidRPr="003926D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3926DF">
        <w:rPr>
          <w:rFonts w:ascii="Browallia New" w:hAnsi="Browallia New" w:cs="Browallia New"/>
          <w:sz w:val="28"/>
          <w:szCs w:val="28"/>
          <w:cs/>
          <w:lang w:val="en-GB"/>
        </w:rPr>
        <w:t>ในการจัดทำ</w:t>
      </w:r>
      <w:r w:rsidR="006C3D58" w:rsidRPr="003926DF">
        <w:rPr>
          <w:rFonts w:ascii="Browallia New" w:hAnsi="Browallia New" w:cs="Browallia New"/>
          <w:sz w:val="28"/>
          <w:szCs w:val="28"/>
          <w:cs/>
          <w:lang w:val="en-GB"/>
        </w:rPr>
        <w:t>ข้อมูลทาง</w:t>
      </w:r>
      <w:r w:rsidRPr="003926DF">
        <w:rPr>
          <w:rFonts w:ascii="Browallia New" w:hAnsi="Browallia New" w:cs="Browallia New"/>
          <w:sz w:val="28"/>
          <w:szCs w:val="28"/>
          <w:cs/>
          <w:lang w:val="en-GB"/>
        </w:rPr>
        <w:t>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A0390" w:rsidRPr="003926DF">
        <w:rPr>
          <w:rFonts w:ascii="Browallia New" w:hAnsi="Browallia New" w:cs="Browallia New"/>
          <w:sz w:val="28"/>
          <w:szCs w:val="28"/>
          <w:cs/>
          <w:lang w:val="en-GB"/>
        </w:rPr>
        <w:t xml:space="preserve"> </w:t>
      </w:r>
      <w:r w:rsidR="008A2D81" w:rsidRPr="003926DF">
        <w:rPr>
          <w:rFonts w:ascii="Browallia New" w:hAnsi="Browallia New" w:cs="Browallia New"/>
          <w:sz w:val="28"/>
          <w:szCs w:val="28"/>
          <w:cs/>
          <w:lang w:val="en-GB"/>
        </w:rPr>
        <w:br/>
      </w:r>
      <w:r w:rsidRPr="003926D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3926DF"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57F7AC5A" w:rsidR="00660472" w:rsidRPr="003926D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926DF">
        <w:rPr>
          <w:rFonts w:ascii="Browallia New" w:hAnsi="Browallia New" w:cs="Browallia New"/>
          <w:sz w:val="28"/>
          <w:szCs w:val="28"/>
          <w:cs/>
          <w:lang w:val="en-GB"/>
        </w:rPr>
        <w:t>การใช้ดุลยพินิจ การประมาณการ และข้อสมมติฐาน ที่นำมาใช้ใ</w:t>
      </w:r>
      <w:r w:rsidR="006C3D58" w:rsidRPr="003926DF">
        <w:rPr>
          <w:rFonts w:ascii="Browallia New" w:hAnsi="Browallia New" w:cs="Browallia New"/>
          <w:sz w:val="28"/>
          <w:szCs w:val="28"/>
          <w:cs/>
          <w:lang w:val="en-GB"/>
        </w:rPr>
        <w:t>นข้อมูลทาง</w:t>
      </w:r>
      <w:r w:rsidRPr="003926DF">
        <w:rPr>
          <w:rFonts w:ascii="Browallia New" w:hAnsi="Browallia New" w:cs="Browallia New"/>
          <w:sz w:val="28"/>
          <w:szCs w:val="28"/>
          <w:cs/>
          <w:lang w:val="en-GB"/>
        </w:rPr>
        <w:t>การเงินระหว่างกาล รวมถึงแหล่งข้อมูลสำคัญเกี่ยวกับความไม่แน่นอนของการประมาณการ</w:t>
      </w:r>
      <w:r w:rsidR="004449E8" w:rsidRPr="003926DF">
        <w:rPr>
          <w:rFonts w:ascii="Browallia New" w:hAnsi="Browallia New" w:cs="Browallia New"/>
          <w:sz w:val="28"/>
          <w:szCs w:val="28"/>
          <w:lang w:val="en-GB"/>
        </w:rPr>
        <w:t xml:space="preserve"> </w:t>
      </w:r>
      <w:r w:rsidR="00D73CC7" w:rsidRPr="003926DF">
        <w:rPr>
          <w:rFonts w:ascii="Browallia New" w:hAnsi="Browallia New" w:cs="Browallia New"/>
          <w:sz w:val="28"/>
          <w:szCs w:val="28"/>
          <w:cs/>
          <w:lang w:val="en-GB"/>
        </w:rPr>
        <w:t>ใช้หลักเกณฑ์เดียวกันกับที่ใช้ใน</w:t>
      </w:r>
      <w:r w:rsidRPr="003926DF">
        <w:rPr>
          <w:rFonts w:ascii="Browallia New" w:hAnsi="Browallia New" w:cs="Browallia New"/>
          <w:sz w:val="28"/>
          <w:szCs w:val="28"/>
          <w:cs/>
          <w:lang w:val="en-GB"/>
        </w:rPr>
        <w:t>งบการเงินประจำปีสิ้นสุดวันที่</w:t>
      </w:r>
      <w:r w:rsidRPr="003926DF">
        <w:rPr>
          <w:rFonts w:ascii="Browallia New" w:hAnsi="Browallia New" w:cs="Browallia New"/>
          <w:sz w:val="28"/>
          <w:szCs w:val="28"/>
          <w:lang w:val="en-GB"/>
        </w:rPr>
        <w:t xml:space="preserve"> </w:t>
      </w:r>
      <w:r w:rsidR="001D55D6" w:rsidRPr="003926DF">
        <w:rPr>
          <w:rFonts w:ascii="Browallia New" w:hAnsi="Browallia New" w:cs="Browallia New"/>
          <w:sz w:val="28"/>
          <w:szCs w:val="28"/>
          <w:lang w:val="en-GB"/>
        </w:rPr>
        <w:br/>
      </w:r>
      <w:r w:rsidR="00D57D85" w:rsidRPr="003926DF">
        <w:rPr>
          <w:rFonts w:ascii="Browallia New" w:hAnsi="Browallia New" w:cs="Browallia New"/>
          <w:sz w:val="28"/>
          <w:szCs w:val="28"/>
          <w:lang w:val="en-GB"/>
        </w:rPr>
        <w:t>31</w:t>
      </w:r>
      <w:r w:rsidRPr="003926DF">
        <w:rPr>
          <w:rFonts w:ascii="Browallia New" w:hAnsi="Browallia New" w:cs="Browallia New"/>
          <w:sz w:val="28"/>
          <w:szCs w:val="28"/>
          <w:lang w:val="en-GB"/>
        </w:rPr>
        <w:t xml:space="preserve"> </w:t>
      </w:r>
      <w:r w:rsidRPr="003926DF">
        <w:rPr>
          <w:rFonts w:ascii="Browallia New" w:hAnsi="Browallia New" w:cs="Browallia New"/>
          <w:sz w:val="28"/>
          <w:szCs w:val="28"/>
          <w:cs/>
          <w:lang w:val="en-GB"/>
        </w:rPr>
        <w:t xml:space="preserve">ธันวาคม </w:t>
      </w:r>
      <w:r w:rsidR="00D57D85" w:rsidRPr="003926DF">
        <w:rPr>
          <w:rFonts w:ascii="Browallia New" w:hAnsi="Browallia New" w:cs="Browallia New"/>
          <w:sz w:val="28"/>
          <w:szCs w:val="28"/>
        </w:rPr>
        <w:t>256</w:t>
      </w:r>
      <w:r w:rsidR="00C1328D" w:rsidRPr="003926DF">
        <w:rPr>
          <w:rFonts w:ascii="Browallia New" w:hAnsi="Browallia New" w:cs="Browallia New"/>
          <w:sz w:val="28"/>
          <w:szCs w:val="28"/>
        </w:rPr>
        <w:t>7</w:t>
      </w:r>
    </w:p>
    <w:p w14:paraId="1E0E6CCE" w14:textId="77777777" w:rsidR="00180C7D" w:rsidRPr="003926DF" w:rsidRDefault="00180C7D" w:rsidP="000E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1A057E77" w14:textId="25001317" w:rsidR="0047562E" w:rsidRPr="003926DF" w:rsidRDefault="00D45A65"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3926DF">
        <w:rPr>
          <w:rFonts w:ascii="Browallia New" w:hAnsi="Browallia New" w:cs="Browallia New"/>
          <w:b/>
          <w:bCs/>
          <w:color w:val="000000" w:themeColor="text1"/>
          <w:sz w:val="28"/>
          <w:szCs w:val="28"/>
          <w:cs/>
          <w:lang w:val="en-GB"/>
        </w:rPr>
        <w:t>รายการปรับปรุง</w:t>
      </w:r>
      <w:r w:rsidR="00B456D0" w:rsidRPr="003926DF">
        <w:rPr>
          <w:rFonts w:ascii="Browallia New" w:hAnsi="Browallia New" w:cs="Browallia New"/>
          <w:b/>
          <w:bCs/>
          <w:color w:val="000000" w:themeColor="text1"/>
          <w:sz w:val="28"/>
          <w:szCs w:val="28"/>
          <w:cs/>
          <w:lang w:val="en-GB"/>
        </w:rPr>
        <w:t>งบการเงินย้อนหลัง</w:t>
      </w:r>
    </w:p>
    <w:p w14:paraId="2F088A18" w14:textId="128CC466" w:rsidR="00D45A65" w:rsidRPr="003926DF"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p>
    <w:p w14:paraId="5890F92D" w14:textId="71BD4949" w:rsidR="00D45A65" w:rsidRPr="003926DF" w:rsidRDefault="00B772A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3926DF">
        <w:rPr>
          <w:rFonts w:ascii="Browallia New" w:hAnsi="Browallia New" w:cs="Browallia New"/>
          <w:color w:val="000000" w:themeColor="text1"/>
          <w:sz w:val="28"/>
          <w:szCs w:val="28"/>
          <w:u w:val="single"/>
          <w:cs/>
        </w:rPr>
        <w:t>การซื้อธุรกิจ</w:t>
      </w:r>
    </w:p>
    <w:p w14:paraId="5515F8D7" w14:textId="4845D21A" w:rsidR="00AE3884" w:rsidRPr="003926DF" w:rsidRDefault="00AE3884" w:rsidP="0050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3926DF">
        <w:rPr>
          <w:rFonts w:ascii="Browallia New" w:hAnsi="Browallia New" w:cs="Browallia New"/>
          <w:color w:val="000000" w:themeColor="text1"/>
          <w:sz w:val="28"/>
          <w:szCs w:val="28"/>
          <w:cs/>
        </w:rPr>
        <w:t xml:space="preserve">เมื่อวันที่ </w:t>
      </w:r>
      <w:r w:rsidRPr="003926DF">
        <w:rPr>
          <w:rFonts w:ascii="Browallia New" w:hAnsi="Browallia New" w:cs="Browallia New"/>
          <w:color w:val="000000" w:themeColor="text1"/>
          <w:sz w:val="28"/>
          <w:szCs w:val="28"/>
        </w:rPr>
        <w:t>1</w:t>
      </w:r>
      <w:r w:rsidRPr="003926DF">
        <w:rPr>
          <w:rFonts w:ascii="Browallia New" w:hAnsi="Browallia New" w:cs="Browallia New"/>
          <w:color w:val="000000" w:themeColor="text1"/>
          <w:sz w:val="28"/>
          <w:szCs w:val="28"/>
          <w:cs/>
        </w:rPr>
        <w:t xml:space="preserve"> เมษายน </w:t>
      </w:r>
      <w:r w:rsidRPr="003926DF">
        <w:rPr>
          <w:rFonts w:ascii="Browallia New" w:hAnsi="Browallia New" w:cs="Browallia New"/>
          <w:color w:val="000000" w:themeColor="text1"/>
          <w:sz w:val="28"/>
          <w:szCs w:val="28"/>
        </w:rPr>
        <w:t>2567</w:t>
      </w:r>
      <w:r w:rsidRPr="003926DF">
        <w:rPr>
          <w:rFonts w:ascii="Browallia New" w:hAnsi="Browallia New" w:cs="Browallia New"/>
          <w:color w:val="000000" w:themeColor="text1"/>
          <w:sz w:val="28"/>
          <w:szCs w:val="28"/>
          <w:cs/>
        </w:rPr>
        <w:t xml:space="preserve"> บริษัท เอิบ เวล</w:t>
      </w:r>
      <w:proofErr w:type="spellStart"/>
      <w:r w:rsidRPr="003926DF">
        <w:rPr>
          <w:rFonts w:ascii="Browallia New" w:hAnsi="Browallia New" w:cs="Browallia New"/>
          <w:color w:val="000000" w:themeColor="text1"/>
          <w:sz w:val="28"/>
          <w:szCs w:val="28"/>
          <w:cs/>
        </w:rPr>
        <w:t>เนส</w:t>
      </w:r>
      <w:proofErr w:type="spellEnd"/>
      <w:r w:rsidRPr="003926DF">
        <w:rPr>
          <w:rFonts w:ascii="Browallia New" w:hAnsi="Browallia New" w:cs="Browallia New"/>
          <w:color w:val="000000" w:themeColor="text1"/>
          <w:sz w:val="28"/>
          <w:szCs w:val="28"/>
          <w:cs/>
        </w:rPr>
        <w:t xml:space="preserve"> จำกัด</w:t>
      </w:r>
      <w:r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บริษัทย่อย</w:t>
      </w:r>
      <w:r w:rsidR="00AC71EC" w:rsidRPr="003926DF">
        <w:rPr>
          <w:rFonts w:ascii="Browallia New" w:hAnsi="Browallia New" w:cs="Browallia New"/>
          <w:color w:val="000000" w:themeColor="text1"/>
          <w:sz w:val="28"/>
          <w:szCs w:val="28"/>
          <w:cs/>
        </w:rPr>
        <w:t>ทางอ้อม</w:t>
      </w:r>
      <w:r w:rsidRPr="003926DF">
        <w:rPr>
          <w:rFonts w:ascii="Browallia New" w:hAnsi="Browallia New" w:cs="Browallia New"/>
          <w:color w:val="000000" w:themeColor="text1"/>
          <w:sz w:val="28"/>
          <w:szCs w:val="28"/>
          <w:cs/>
        </w:rPr>
        <w:t>) ได้ซื้อสินทรัพย์สุทธิของบริษัท เอิบ เอเชีย จำกัด ซึ่งเป็นบริษัทที่ประกอบธุรกิจเกี่ยวกับการจำหน่ายผลิตภัณฑ์เครื่องสำอางและให้บริการสปา โดยกลุ่มบริษัทคาดว่าจะเพิ่มส่วนแบ่งการตลาดและลดค่าใช้จ่ายได้จากความมีประสิทธิผลในการรวมกัน (</w:t>
      </w:r>
      <w:r w:rsidRPr="003926DF">
        <w:rPr>
          <w:rFonts w:ascii="Browallia New" w:hAnsi="Browallia New" w:cs="Browallia New"/>
          <w:color w:val="000000" w:themeColor="text1"/>
          <w:sz w:val="28"/>
          <w:szCs w:val="28"/>
        </w:rPr>
        <w:t>economy of scale)</w:t>
      </w:r>
      <w:r w:rsidR="005019DE" w:rsidRPr="003926DF">
        <w:rPr>
          <w:rFonts w:ascii="Browallia New" w:hAnsi="Browallia New" w:cs="Browallia New"/>
          <w:color w:val="000000" w:themeColor="text1"/>
          <w:sz w:val="28"/>
          <w:szCs w:val="28"/>
        </w:rPr>
        <w:t xml:space="preserve"> </w:t>
      </w:r>
      <w:r w:rsidR="00162754" w:rsidRPr="003926DF">
        <w:rPr>
          <w:rFonts w:ascii="Browallia New" w:hAnsi="Browallia New" w:cs="Browallia New"/>
          <w:color w:val="000000" w:themeColor="text1"/>
          <w:sz w:val="28"/>
          <w:szCs w:val="28"/>
          <w:cs/>
        </w:rPr>
        <w:t>โดย</w:t>
      </w:r>
      <w:r w:rsidR="005019DE" w:rsidRPr="003926DF">
        <w:rPr>
          <w:rFonts w:ascii="Browallia New" w:hAnsi="Browallia New" w:cs="Browallia New"/>
          <w:color w:val="000000" w:themeColor="text1"/>
          <w:sz w:val="28"/>
          <w:szCs w:val="28"/>
          <w:cs/>
        </w:rPr>
        <w:t>กลุ่มบริษัทได้ประเมินมูลค่ายุติธรรมของสินทรัพย์สุทธิที่ได้รับ</w:t>
      </w:r>
      <w:r w:rsidR="00DF2C11" w:rsidRPr="003926DF">
        <w:rPr>
          <w:rFonts w:ascii="Browallia New" w:hAnsi="Browallia New" w:cs="Browallia New"/>
          <w:color w:val="000000" w:themeColor="text1"/>
          <w:sz w:val="28"/>
          <w:szCs w:val="28"/>
          <w:cs/>
        </w:rPr>
        <w:t>และสอบทานการปันส่วนราคาซื้อ (</w:t>
      </w:r>
      <w:r w:rsidR="00DF2C11" w:rsidRPr="003926DF">
        <w:rPr>
          <w:rFonts w:ascii="Browallia New" w:hAnsi="Browallia New" w:cs="Browallia New"/>
          <w:color w:val="000000" w:themeColor="text1"/>
          <w:sz w:val="28"/>
          <w:szCs w:val="28"/>
        </w:rPr>
        <w:t xml:space="preserve">Purchase Price Allocation </w:t>
      </w:r>
      <w:r w:rsidR="00DF2C11" w:rsidRPr="003926DF">
        <w:rPr>
          <w:rFonts w:ascii="Browallia New" w:hAnsi="Browallia New" w:cs="Browallia New"/>
          <w:color w:val="000000" w:themeColor="text1"/>
          <w:sz w:val="28"/>
          <w:szCs w:val="28"/>
          <w:cs/>
        </w:rPr>
        <w:t xml:space="preserve">หรือ </w:t>
      </w:r>
      <w:r w:rsidR="00DF2C11" w:rsidRPr="003926DF">
        <w:rPr>
          <w:rFonts w:ascii="Browallia New" w:hAnsi="Browallia New" w:cs="Browallia New"/>
          <w:color w:val="000000" w:themeColor="text1"/>
          <w:sz w:val="28"/>
          <w:szCs w:val="28"/>
        </w:rPr>
        <w:t xml:space="preserve">PPA) </w:t>
      </w:r>
      <w:r w:rsidR="00DF2C11" w:rsidRPr="003926DF">
        <w:rPr>
          <w:rFonts w:ascii="Browallia New" w:hAnsi="Browallia New" w:cs="Browallia New"/>
          <w:color w:val="000000" w:themeColor="text1"/>
          <w:sz w:val="28"/>
          <w:szCs w:val="28"/>
          <w:cs/>
        </w:rPr>
        <w:t xml:space="preserve">ตามมาตรฐานการรายงานทางการเงินฉบับที่ </w:t>
      </w:r>
      <w:r w:rsidR="00DF2C11" w:rsidRPr="003926DF">
        <w:rPr>
          <w:rFonts w:ascii="Browallia New" w:hAnsi="Browallia New" w:cs="Browallia New"/>
          <w:color w:val="000000" w:themeColor="text1"/>
          <w:sz w:val="28"/>
          <w:szCs w:val="28"/>
        </w:rPr>
        <w:t xml:space="preserve">3 </w:t>
      </w:r>
      <w:r w:rsidR="00DF2C11" w:rsidRPr="003926DF">
        <w:rPr>
          <w:rFonts w:ascii="Browallia New" w:hAnsi="Browallia New" w:cs="Browallia New"/>
          <w:color w:val="000000" w:themeColor="text1"/>
          <w:sz w:val="28"/>
          <w:szCs w:val="28"/>
          <w:cs/>
        </w:rPr>
        <w:t>เรื่อง การ</w:t>
      </w:r>
      <w:r w:rsidR="00926265" w:rsidRPr="003926DF">
        <w:rPr>
          <w:rFonts w:ascii="Browallia New" w:hAnsi="Browallia New" w:cs="Browallia New"/>
          <w:color w:val="000000" w:themeColor="text1"/>
          <w:sz w:val="28"/>
          <w:szCs w:val="28"/>
          <w:cs/>
        </w:rPr>
        <w:t>รวม</w:t>
      </w:r>
      <w:r w:rsidR="00DF2C11" w:rsidRPr="003926DF">
        <w:rPr>
          <w:rFonts w:ascii="Browallia New" w:hAnsi="Browallia New" w:cs="Browallia New"/>
          <w:color w:val="000000" w:themeColor="text1"/>
          <w:sz w:val="28"/>
          <w:szCs w:val="28"/>
          <w:cs/>
        </w:rPr>
        <w:t>ธุรกิจ</w:t>
      </w:r>
      <w:r w:rsidR="00162754" w:rsidRPr="003926DF">
        <w:rPr>
          <w:rFonts w:ascii="Browallia New" w:hAnsi="Browallia New" w:cs="Browallia New"/>
          <w:color w:val="000000" w:themeColor="text1"/>
          <w:sz w:val="28"/>
          <w:szCs w:val="28"/>
          <w:cs/>
        </w:rPr>
        <w:t xml:space="preserve"> ซึ่ง ณ วันที่ </w:t>
      </w:r>
      <w:r w:rsidR="00162754" w:rsidRPr="003926DF">
        <w:rPr>
          <w:rFonts w:ascii="Browallia New" w:hAnsi="Browallia New" w:cs="Browallia New"/>
          <w:color w:val="000000" w:themeColor="text1"/>
          <w:sz w:val="28"/>
          <w:szCs w:val="28"/>
        </w:rPr>
        <w:t xml:space="preserve">31 </w:t>
      </w:r>
      <w:r w:rsidR="00162754" w:rsidRPr="003926DF">
        <w:rPr>
          <w:rFonts w:ascii="Browallia New" w:hAnsi="Browallia New" w:cs="Browallia New"/>
          <w:color w:val="000000" w:themeColor="text1"/>
          <w:sz w:val="28"/>
          <w:szCs w:val="28"/>
          <w:cs/>
        </w:rPr>
        <w:t xml:space="preserve">ธันวาคม </w:t>
      </w:r>
      <w:r w:rsidR="00162754" w:rsidRPr="003926DF">
        <w:rPr>
          <w:rFonts w:ascii="Browallia New" w:hAnsi="Browallia New" w:cs="Browallia New"/>
          <w:color w:val="000000" w:themeColor="text1"/>
          <w:sz w:val="28"/>
          <w:szCs w:val="28"/>
        </w:rPr>
        <w:t>256</w:t>
      </w:r>
      <w:r w:rsidR="009B219B" w:rsidRPr="003926DF">
        <w:rPr>
          <w:rFonts w:ascii="Browallia New" w:hAnsi="Browallia New" w:cs="Browallia New"/>
          <w:color w:val="000000" w:themeColor="text1"/>
          <w:sz w:val="28"/>
          <w:szCs w:val="28"/>
        </w:rPr>
        <w:t xml:space="preserve">7 </w:t>
      </w:r>
      <w:r w:rsidR="009B219B" w:rsidRPr="003926DF">
        <w:rPr>
          <w:rFonts w:ascii="Browallia New" w:hAnsi="Browallia New" w:cs="Browallia New"/>
          <w:color w:val="000000" w:themeColor="text1"/>
          <w:sz w:val="28"/>
          <w:szCs w:val="28"/>
          <w:cs/>
        </w:rPr>
        <w:t>กลุ่มบริษัทอยู่ในระหว่างการประเมินมูลค่ายุติธรรมและการปันส่วนราคาซื้อ (</w:t>
      </w:r>
      <w:r w:rsidR="009B219B" w:rsidRPr="003926DF">
        <w:rPr>
          <w:rFonts w:ascii="Browallia New" w:hAnsi="Browallia New" w:cs="Browallia New"/>
          <w:color w:val="000000" w:themeColor="text1"/>
          <w:sz w:val="28"/>
          <w:szCs w:val="28"/>
        </w:rPr>
        <w:t xml:space="preserve">PPA) </w:t>
      </w:r>
      <w:r w:rsidR="009B219B" w:rsidRPr="003926DF">
        <w:rPr>
          <w:rFonts w:ascii="Browallia New" w:hAnsi="Browallia New" w:cs="Browallia New"/>
          <w:color w:val="000000" w:themeColor="text1"/>
          <w:sz w:val="28"/>
          <w:szCs w:val="28"/>
          <w:cs/>
        </w:rPr>
        <w:t>ดังกล่าว</w:t>
      </w:r>
    </w:p>
    <w:p w14:paraId="11B305F2" w14:textId="77777777" w:rsidR="00AE3884" w:rsidRPr="003926DF" w:rsidRDefault="00AE3884"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6500B78" w14:textId="39393512" w:rsidR="007B75DF" w:rsidRPr="003926DF" w:rsidRDefault="007B75DF"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3926DF">
        <w:rPr>
          <w:rFonts w:ascii="Browallia New" w:hAnsi="Browallia New" w:cs="Browallia New"/>
          <w:color w:val="000000" w:themeColor="text1"/>
          <w:sz w:val="28"/>
          <w:szCs w:val="28"/>
          <w:cs/>
        </w:rPr>
        <w:t>ภายหลังจาก</w:t>
      </w:r>
      <w:r w:rsidR="00E55FE5" w:rsidRPr="003926DF">
        <w:rPr>
          <w:rFonts w:ascii="Browallia New" w:hAnsi="Browallia New" w:cs="Browallia New"/>
          <w:color w:val="000000" w:themeColor="text1"/>
          <w:sz w:val="28"/>
          <w:szCs w:val="28"/>
          <w:cs/>
        </w:rPr>
        <w:t>การประเมินมูลค่ายุติธรรมของสินทรัพย์ที่ระบุได้แล้วเสร็จ</w:t>
      </w:r>
      <w:r w:rsidR="00F74241" w:rsidRPr="003926DF">
        <w:rPr>
          <w:rFonts w:ascii="Browallia New" w:hAnsi="Browallia New" w:cs="Browallia New"/>
          <w:color w:val="000000" w:themeColor="text1"/>
          <w:sz w:val="28"/>
          <w:szCs w:val="28"/>
          <w:cs/>
        </w:rPr>
        <w:t xml:space="preserve">ในระหว่างไตรมาสที่ </w:t>
      </w:r>
      <w:r w:rsidR="00F74241" w:rsidRPr="003926DF">
        <w:rPr>
          <w:rFonts w:ascii="Browallia New" w:hAnsi="Browallia New" w:cs="Browallia New"/>
          <w:color w:val="000000" w:themeColor="text1"/>
          <w:sz w:val="28"/>
          <w:szCs w:val="28"/>
        </w:rPr>
        <w:t xml:space="preserve">1 </w:t>
      </w:r>
      <w:r w:rsidR="00F74241" w:rsidRPr="003926DF">
        <w:rPr>
          <w:rFonts w:ascii="Browallia New" w:hAnsi="Browallia New" w:cs="Browallia New"/>
          <w:color w:val="000000" w:themeColor="text1"/>
          <w:sz w:val="28"/>
          <w:szCs w:val="28"/>
          <w:cs/>
        </w:rPr>
        <w:t xml:space="preserve">ของปี </w:t>
      </w:r>
      <w:r w:rsidR="00F74241" w:rsidRPr="003926DF">
        <w:rPr>
          <w:rFonts w:ascii="Browallia New" w:hAnsi="Browallia New" w:cs="Browallia New"/>
          <w:color w:val="000000" w:themeColor="text1"/>
          <w:sz w:val="28"/>
          <w:szCs w:val="28"/>
        </w:rPr>
        <w:t xml:space="preserve">2568 </w:t>
      </w:r>
      <w:r w:rsidR="00F74241" w:rsidRPr="003926DF">
        <w:rPr>
          <w:rFonts w:ascii="Browallia New" w:hAnsi="Browallia New" w:cs="Browallia New"/>
          <w:color w:val="000000" w:themeColor="text1"/>
          <w:sz w:val="28"/>
          <w:szCs w:val="28"/>
          <w:cs/>
        </w:rPr>
        <w:t>พบว่ารายการสินทรัพย์ไม่มีตัวตนมีมูลค่ายุติธรรมเปลี่ยนแปลงไป</w:t>
      </w:r>
      <w:r w:rsidR="008C70D7" w:rsidRPr="003926DF">
        <w:rPr>
          <w:rFonts w:ascii="Browallia New" w:hAnsi="Browallia New" w:cs="Browallia New"/>
          <w:color w:val="000000" w:themeColor="text1"/>
          <w:sz w:val="28"/>
          <w:szCs w:val="28"/>
          <w:cs/>
        </w:rPr>
        <w:t xml:space="preserve"> </w:t>
      </w:r>
      <w:r w:rsidR="005019DE" w:rsidRPr="003926DF">
        <w:rPr>
          <w:rFonts w:ascii="Browallia New" w:hAnsi="Browallia New" w:cs="Browallia New"/>
          <w:color w:val="000000" w:themeColor="text1"/>
          <w:sz w:val="28"/>
          <w:szCs w:val="28"/>
          <w:cs/>
        </w:rPr>
        <w:t>กลุ่ม</w:t>
      </w:r>
      <w:r w:rsidR="008C70D7" w:rsidRPr="003926DF">
        <w:rPr>
          <w:rFonts w:ascii="Browallia New" w:hAnsi="Browallia New" w:cs="Browallia New"/>
          <w:color w:val="000000" w:themeColor="text1"/>
          <w:sz w:val="28"/>
          <w:szCs w:val="28"/>
          <w:cs/>
        </w:rPr>
        <w:t>บริษัทจึงปรับปรุง</w:t>
      </w:r>
      <w:r w:rsidR="00137C7F" w:rsidRPr="003926DF">
        <w:rPr>
          <w:rFonts w:ascii="Browallia New" w:hAnsi="Browallia New" w:cs="Browallia New"/>
          <w:color w:val="000000" w:themeColor="text1"/>
          <w:sz w:val="28"/>
          <w:szCs w:val="28"/>
          <w:cs/>
        </w:rPr>
        <w:t>รายการดังกล่าว รวมถึง</w:t>
      </w:r>
      <w:r w:rsidR="008C70D7" w:rsidRPr="003926DF">
        <w:rPr>
          <w:rFonts w:ascii="Browallia New" w:hAnsi="Browallia New" w:cs="Browallia New"/>
          <w:color w:val="000000" w:themeColor="text1"/>
          <w:sz w:val="28"/>
          <w:szCs w:val="28"/>
          <w:cs/>
        </w:rPr>
        <w:t>ค่าความนิยมและส่วนได้เสียที่ไม่อยู่ในอำนาจควบคุมจากการซื้อธุรกิจ</w:t>
      </w:r>
      <w:r w:rsidR="003241EE" w:rsidRPr="003926DF">
        <w:rPr>
          <w:rFonts w:ascii="Browallia New" w:hAnsi="Browallia New" w:cs="Browallia New"/>
          <w:color w:val="000000" w:themeColor="text1"/>
          <w:sz w:val="28"/>
          <w:szCs w:val="28"/>
          <w:cs/>
        </w:rPr>
        <w:t>ในข้อมูลทางการเงินรวม</w:t>
      </w:r>
      <w:r w:rsidR="002C7376" w:rsidRPr="003926DF">
        <w:rPr>
          <w:rFonts w:ascii="Browallia New" w:hAnsi="Browallia New" w:cs="Browallia New"/>
          <w:color w:val="000000" w:themeColor="text1"/>
          <w:sz w:val="28"/>
          <w:szCs w:val="28"/>
          <w:cs/>
        </w:rPr>
        <w:t xml:space="preserve">สำหรับปีสิ้นสุดวันที่ </w:t>
      </w:r>
      <w:r w:rsidR="002C7376" w:rsidRPr="003926DF">
        <w:rPr>
          <w:rFonts w:ascii="Browallia New" w:hAnsi="Browallia New" w:cs="Browallia New"/>
          <w:color w:val="000000" w:themeColor="text1"/>
          <w:sz w:val="28"/>
          <w:szCs w:val="28"/>
        </w:rPr>
        <w:t xml:space="preserve">31 </w:t>
      </w:r>
      <w:r w:rsidR="002C7376" w:rsidRPr="003926DF">
        <w:rPr>
          <w:rFonts w:ascii="Browallia New" w:hAnsi="Browallia New" w:cs="Browallia New"/>
          <w:color w:val="000000" w:themeColor="text1"/>
          <w:sz w:val="28"/>
          <w:szCs w:val="28"/>
          <w:cs/>
        </w:rPr>
        <w:t xml:space="preserve">ธันวาคม </w:t>
      </w:r>
      <w:r w:rsidR="002C7376" w:rsidRPr="003926DF">
        <w:rPr>
          <w:rFonts w:ascii="Browallia New" w:hAnsi="Browallia New" w:cs="Browallia New"/>
          <w:color w:val="000000" w:themeColor="text1"/>
          <w:sz w:val="28"/>
          <w:szCs w:val="28"/>
        </w:rPr>
        <w:t>2567</w:t>
      </w:r>
    </w:p>
    <w:p w14:paraId="3278E5F0" w14:textId="77777777" w:rsidR="007B75DF" w:rsidRPr="003926DF" w:rsidRDefault="007B75DF"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F085C5C" w14:textId="5F9C43C1" w:rsidR="00B71177" w:rsidRPr="003926DF" w:rsidRDefault="00B7117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t>การปรับปรุง</w:t>
      </w:r>
      <w:r w:rsidR="00E53235" w:rsidRPr="003926DF">
        <w:rPr>
          <w:rFonts w:ascii="Browallia New" w:hAnsi="Browallia New" w:cs="Browallia New"/>
          <w:color w:val="000000" w:themeColor="text1"/>
          <w:sz w:val="28"/>
          <w:szCs w:val="28"/>
          <w:cs/>
        </w:rPr>
        <w:t>ข้อมูลทาง</w:t>
      </w:r>
      <w:r w:rsidRPr="003926DF">
        <w:rPr>
          <w:rFonts w:ascii="Browallia New" w:hAnsi="Browallia New" w:cs="Browallia New"/>
          <w:color w:val="000000" w:themeColor="text1"/>
          <w:sz w:val="28"/>
          <w:szCs w:val="28"/>
          <w:cs/>
        </w:rPr>
        <w:t>การเงินย้อนหลังจากรายการดังกล่าว มีผลกระทบดังนี้</w:t>
      </w:r>
    </w:p>
    <w:p w14:paraId="29D5E151" w14:textId="77777777" w:rsidR="00B71177" w:rsidRPr="003926DF" w:rsidRDefault="00B71177"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72" w:type="dxa"/>
        <w:tblInd w:w="351" w:type="dxa"/>
        <w:tblLayout w:type="fixed"/>
        <w:tblLook w:val="0000" w:firstRow="0" w:lastRow="0" w:firstColumn="0" w:lastColumn="0" w:noHBand="0" w:noVBand="0"/>
      </w:tblPr>
      <w:tblGrid>
        <w:gridCol w:w="3789"/>
        <w:gridCol w:w="1761"/>
        <w:gridCol w:w="1761"/>
        <w:gridCol w:w="1761"/>
      </w:tblGrid>
      <w:tr w:rsidR="00EA2ED9" w:rsidRPr="003926DF" w14:paraId="5441DD87" w14:textId="77777777" w:rsidTr="00EA2ED9">
        <w:tc>
          <w:tcPr>
            <w:tcW w:w="3789" w:type="dxa"/>
          </w:tcPr>
          <w:p w14:paraId="307A5A2B" w14:textId="77777777" w:rsidR="00EA2ED9" w:rsidRPr="003926DF" w:rsidRDefault="00EA2ED9"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60E1DF56" w14:textId="2A103951" w:rsidR="00EA2ED9" w:rsidRPr="003926DF" w:rsidRDefault="00EA2ED9" w:rsidP="00EA2ED9">
            <w:pPr>
              <w:tabs>
                <w:tab w:val="left" w:pos="1512"/>
              </w:tabs>
              <w:spacing w:line="240" w:lineRule="auto"/>
              <w:ind w:right="-12"/>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 xml:space="preserve">หน่วย </w:t>
            </w:r>
            <w:r w:rsidRPr="003926DF">
              <w:rPr>
                <w:rFonts w:ascii="Browallia New" w:hAnsi="Browallia New" w:cs="Browallia New"/>
                <w:snapToGrid w:val="0"/>
                <w:sz w:val="28"/>
                <w:szCs w:val="28"/>
                <w:lang w:eastAsia="th-TH"/>
              </w:rPr>
              <w:t>:</w:t>
            </w:r>
            <w:proofErr w:type="gramEnd"/>
            <w:r w:rsidRPr="003926DF">
              <w:rPr>
                <w:rFonts w:ascii="Browallia New" w:hAnsi="Browallia New" w:cs="Browallia New"/>
                <w:snapToGrid w:val="0"/>
                <w:sz w:val="28"/>
                <w:szCs w:val="28"/>
                <w:lang w:eastAsia="th-TH"/>
              </w:rPr>
              <w:t xml:space="preserve"> </w:t>
            </w:r>
            <w:r w:rsidRPr="003926DF">
              <w:rPr>
                <w:rFonts w:ascii="Browallia New" w:hAnsi="Browallia New" w:cs="Browallia New"/>
                <w:snapToGrid w:val="0"/>
                <w:sz w:val="28"/>
                <w:szCs w:val="28"/>
                <w:cs/>
                <w:lang w:eastAsia="th-TH"/>
              </w:rPr>
              <w:t>พันบาท)</w:t>
            </w:r>
          </w:p>
        </w:tc>
      </w:tr>
      <w:tr w:rsidR="00EA2ED9" w:rsidRPr="003926DF" w14:paraId="36FC83D9" w14:textId="77777777" w:rsidTr="00EA2ED9">
        <w:tc>
          <w:tcPr>
            <w:tcW w:w="3789" w:type="dxa"/>
          </w:tcPr>
          <w:p w14:paraId="7DDC6479" w14:textId="77777777" w:rsidR="00EA2ED9" w:rsidRPr="003926DF" w:rsidRDefault="00EA2ED9"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5283" w:type="dxa"/>
            <w:gridSpan w:val="3"/>
            <w:vAlign w:val="bottom"/>
          </w:tcPr>
          <w:p w14:paraId="0B076D65" w14:textId="686BFCCD" w:rsidR="00EA2ED9" w:rsidRPr="003926DF" w:rsidRDefault="00EA2ED9"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ข้อมูลทางการเงินรวม</w:t>
            </w:r>
          </w:p>
        </w:tc>
      </w:tr>
      <w:tr w:rsidR="003D547D" w:rsidRPr="003926DF" w14:paraId="52AC7767" w14:textId="77777777" w:rsidTr="00EA2ED9">
        <w:tc>
          <w:tcPr>
            <w:tcW w:w="3789" w:type="dxa"/>
          </w:tcPr>
          <w:p w14:paraId="105AF29A" w14:textId="77777777" w:rsidR="003D547D" w:rsidRPr="003926DF" w:rsidRDefault="003D547D" w:rsidP="007929A2">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vAlign w:val="bottom"/>
          </w:tcPr>
          <w:p w14:paraId="1BA6C7C0" w14:textId="5A712811" w:rsidR="003D547D" w:rsidRPr="003926DF"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ตามที่รายงานไว้</w:t>
            </w:r>
          </w:p>
        </w:tc>
        <w:tc>
          <w:tcPr>
            <w:tcW w:w="1761" w:type="dxa"/>
            <w:vAlign w:val="bottom"/>
          </w:tcPr>
          <w:p w14:paraId="3045A9FD" w14:textId="77777777" w:rsidR="003D547D" w:rsidRPr="003926DF"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lang w:eastAsia="th-TH"/>
              </w:rPr>
            </w:pPr>
            <w:r w:rsidRPr="003926DF">
              <w:rPr>
                <w:rFonts w:ascii="Browallia New" w:hAnsi="Browallia New" w:cs="Browallia New"/>
                <w:snapToGrid w:val="0"/>
                <w:sz w:val="28"/>
                <w:szCs w:val="28"/>
                <w:cs/>
                <w:lang w:eastAsia="th-TH"/>
              </w:rPr>
              <w:t>รายการปรับปรุง</w:t>
            </w:r>
          </w:p>
          <w:p w14:paraId="6849CE90" w14:textId="01D38D3A" w:rsidR="00F06B31" w:rsidRPr="003926DF" w:rsidRDefault="00F06B31"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เพิ่ม (ลด)</w:t>
            </w:r>
          </w:p>
        </w:tc>
        <w:tc>
          <w:tcPr>
            <w:tcW w:w="1761" w:type="dxa"/>
            <w:vAlign w:val="bottom"/>
          </w:tcPr>
          <w:p w14:paraId="0C19BE76" w14:textId="0B45DA83" w:rsidR="003D547D" w:rsidRPr="003926DF" w:rsidRDefault="00DA2229" w:rsidP="00EA2ED9">
            <w:pPr>
              <w:pBdr>
                <w:bottom w:val="single" w:sz="4" w:space="1" w:color="auto"/>
              </w:pBdr>
              <w:tabs>
                <w:tab w:val="left" w:pos="1512"/>
              </w:tabs>
              <w:spacing w:line="240" w:lineRule="auto"/>
              <w:ind w:right="-12"/>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ปรับปรุงใหม่</w:t>
            </w:r>
          </w:p>
        </w:tc>
      </w:tr>
      <w:tr w:rsidR="00F06B31" w:rsidRPr="003926DF" w14:paraId="2D9ACAA6" w14:textId="77777777" w:rsidTr="00DA2229">
        <w:tc>
          <w:tcPr>
            <w:tcW w:w="3789" w:type="dxa"/>
          </w:tcPr>
          <w:p w14:paraId="6B8F6548" w14:textId="77777777" w:rsidR="00F06B31" w:rsidRPr="003926DF" w:rsidRDefault="00F06B31" w:rsidP="007929A2">
            <w:pPr>
              <w:tabs>
                <w:tab w:val="left" w:pos="3090"/>
                <w:tab w:val="left" w:pos="4860"/>
              </w:tabs>
              <w:spacing w:line="240" w:lineRule="auto"/>
              <w:rPr>
                <w:rFonts w:ascii="Browallia New" w:hAnsi="Browallia New" w:cs="Browallia New"/>
                <w:snapToGrid w:val="0"/>
                <w:sz w:val="28"/>
                <w:szCs w:val="28"/>
                <w:cs/>
                <w:lang w:val="en-GB" w:eastAsia="th-TH"/>
              </w:rPr>
            </w:pPr>
          </w:p>
        </w:tc>
        <w:tc>
          <w:tcPr>
            <w:tcW w:w="1761" w:type="dxa"/>
          </w:tcPr>
          <w:p w14:paraId="772D707E" w14:textId="77777777" w:rsidR="00F06B31" w:rsidRPr="003926DF"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25417CFF" w14:textId="77777777" w:rsidR="00F06B31" w:rsidRPr="003926DF"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tcPr>
          <w:p w14:paraId="5C6519C7" w14:textId="77777777" w:rsidR="00F06B31" w:rsidRPr="003926DF" w:rsidRDefault="00F06B31" w:rsidP="007929A2">
            <w:pPr>
              <w:tabs>
                <w:tab w:val="left" w:pos="1512"/>
              </w:tabs>
              <w:spacing w:line="240" w:lineRule="auto"/>
              <w:ind w:right="-12"/>
              <w:jc w:val="right"/>
              <w:rPr>
                <w:rFonts w:ascii="Browallia New" w:hAnsi="Browallia New" w:cs="Browallia New"/>
                <w:snapToGrid w:val="0"/>
                <w:sz w:val="28"/>
                <w:szCs w:val="28"/>
                <w:cs/>
                <w:lang w:eastAsia="th-TH"/>
              </w:rPr>
            </w:pPr>
          </w:p>
        </w:tc>
      </w:tr>
      <w:tr w:rsidR="00DA2229" w:rsidRPr="003926DF" w14:paraId="4FE2B1AD" w14:textId="77777777" w:rsidTr="00EA2ED9">
        <w:tc>
          <w:tcPr>
            <w:tcW w:w="3789" w:type="dxa"/>
            <w:vAlign w:val="bottom"/>
          </w:tcPr>
          <w:p w14:paraId="5213CC89" w14:textId="558929CB" w:rsidR="00DA2229" w:rsidRPr="003926DF" w:rsidRDefault="00DA2229" w:rsidP="00EA2ED9">
            <w:pPr>
              <w:tabs>
                <w:tab w:val="left" w:pos="3090"/>
                <w:tab w:val="left" w:pos="4860"/>
              </w:tabs>
              <w:spacing w:line="240" w:lineRule="auto"/>
              <w:rPr>
                <w:rFonts w:ascii="Browallia New" w:hAnsi="Browallia New" w:cs="Browallia New"/>
                <w:b/>
                <w:bCs/>
                <w:snapToGrid w:val="0"/>
                <w:sz w:val="28"/>
                <w:szCs w:val="28"/>
                <w:lang w:eastAsia="th-TH"/>
              </w:rPr>
            </w:pPr>
            <w:r w:rsidRPr="003926DF">
              <w:rPr>
                <w:rFonts w:ascii="Browallia New" w:hAnsi="Browallia New" w:cs="Browallia New"/>
                <w:b/>
                <w:bCs/>
                <w:snapToGrid w:val="0"/>
                <w:sz w:val="28"/>
                <w:szCs w:val="28"/>
                <w:cs/>
                <w:lang w:val="en-GB" w:eastAsia="th-TH"/>
              </w:rPr>
              <w:t xml:space="preserve">งบฐานะการเงิน ณ วันที่ </w:t>
            </w:r>
            <w:r w:rsidRPr="003926DF">
              <w:rPr>
                <w:rFonts w:ascii="Browallia New" w:hAnsi="Browallia New" w:cs="Browallia New"/>
                <w:b/>
                <w:bCs/>
                <w:snapToGrid w:val="0"/>
                <w:sz w:val="28"/>
                <w:szCs w:val="28"/>
                <w:lang w:eastAsia="th-TH"/>
              </w:rPr>
              <w:t xml:space="preserve">31 </w:t>
            </w:r>
            <w:r w:rsidRPr="003926DF">
              <w:rPr>
                <w:rFonts w:ascii="Browallia New" w:hAnsi="Browallia New" w:cs="Browallia New"/>
                <w:b/>
                <w:bCs/>
                <w:snapToGrid w:val="0"/>
                <w:sz w:val="28"/>
                <w:szCs w:val="28"/>
                <w:cs/>
                <w:lang w:eastAsia="th-TH"/>
              </w:rPr>
              <w:t xml:space="preserve">ธันวาคม </w:t>
            </w:r>
            <w:r w:rsidRPr="003926DF">
              <w:rPr>
                <w:rFonts w:ascii="Browallia New" w:hAnsi="Browallia New" w:cs="Browallia New"/>
                <w:b/>
                <w:bCs/>
                <w:snapToGrid w:val="0"/>
                <w:sz w:val="28"/>
                <w:szCs w:val="28"/>
                <w:lang w:eastAsia="th-TH"/>
              </w:rPr>
              <w:t>256</w:t>
            </w:r>
            <w:r w:rsidR="0099460D" w:rsidRPr="003926DF">
              <w:rPr>
                <w:rFonts w:ascii="Browallia New" w:hAnsi="Browallia New" w:cs="Browallia New"/>
                <w:b/>
                <w:bCs/>
                <w:snapToGrid w:val="0"/>
                <w:sz w:val="28"/>
                <w:szCs w:val="28"/>
                <w:lang w:eastAsia="th-TH"/>
              </w:rPr>
              <w:t>7</w:t>
            </w:r>
          </w:p>
        </w:tc>
        <w:tc>
          <w:tcPr>
            <w:tcW w:w="1761" w:type="dxa"/>
            <w:vAlign w:val="bottom"/>
          </w:tcPr>
          <w:p w14:paraId="5C9A7E5B" w14:textId="77777777" w:rsidR="00DA2229" w:rsidRPr="003926DF"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2DEE5A0D" w14:textId="77777777" w:rsidR="00DA2229" w:rsidRPr="003926DF"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c>
          <w:tcPr>
            <w:tcW w:w="1761" w:type="dxa"/>
            <w:vAlign w:val="bottom"/>
          </w:tcPr>
          <w:p w14:paraId="2C017B44" w14:textId="77777777" w:rsidR="00DA2229" w:rsidRPr="003926DF" w:rsidRDefault="00DA2229" w:rsidP="00EA2ED9">
            <w:pPr>
              <w:tabs>
                <w:tab w:val="left" w:pos="1512"/>
              </w:tabs>
              <w:spacing w:line="240" w:lineRule="auto"/>
              <w:ind w:right="-12"/>
              <w:jc w:val="right"/>
              <w:rPr>
                <w:rFonts w:ascii="Browallia New" w:hAnsi="Browallia New" w:cs="Browallia New"/>
                <w:snapToGrid w:val="0"/>
                <w:sz w:val="28"/>
                <w:szCs w:val="28"/>
                <w:cs/>
                <w:lang w:eastAsia="th-TH"/>
              </w:rPr>
            </w:pPr>
          </w:p>
        </w:tc>
      </w:tr>
      <w:tr w:rsidR="003D547D" w:rsidRPr="003926DF" w14:paraId="5C82FE13" w14:textId="77777777" w:rsidTr="00EA2ED9">
        <w:tc>
          <w:tcPr>
            <w:tcW w:w="3789" w:type="dxa"/>
            <w:vAlign w:val="bottom"/>
          </w:tcPr>
          <w:p w14:paraId="3D6D8FA6" w14:textId="77A0D969" w:rsidR="003D547D" w:rsidRPr="003926DF" w:rsidRDefault="00600827" w:rsidP="00EA2ED9">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ค่าความนิยม</w:t>
            </w:r>
          </w:p>
        </w:tc>
        <w:tc>
          <w:tcPr>
            <w:tcW w:w="1761" w:type="dxa"/>
            <w:vAlign w:val="bottom"/>
          </w:tcPr>
          <w:p w14:paraId="41C3D20A" w14:textId="7B75ADC9" w:rsidR="003D547D" w:rsidRPr="003926DF" w:rsidRDefault="00127B52" w:rsidP="00EA2ED9">
            <w:pPr>
              <w:tabs>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764,951</w:t>
            </w:r>
          </w:p>
        </w:tc>
        <w:tc>
          <w:tcPr>
            <w:tcW w:w="1761" w:type="dxa"/>
            <w:vAlign w:val="bottom"/>
          </w:tcPr>
          <w:p w14:paraId="105D8F05" w14:textId="0134FA35" w:rsidR="003D547D" w:rsidRPr="003926DF" w:rsidRDefault="00DA4907" w:rsidP="00EA2ED9">
            <w:pPr>
              <w:tabs>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1,283</w:t>
            </w:r>
          </w:p>
        </w:tc>
        <w:tc>
          <w:tcPr>
            <w:tcW w:w="1761" w:type="dxa"/>
            <w:vAlign w:val="bottom"/>
          </w:tcPr>
          <w:p w14:paraId="2F2C95FE" w14:textId="56A3A39A" w:rsidR="003D547D" w:rsidRPr="003926DF" w:rsidRDefault="002B4EF6" w:rsidP="00EA2ED9">
            <w:pPr>
              <w:tabs>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766,234</w:t>
            </w:r>
          </w:p>
        </w:tc>
      </w:tr>
      <w:tr w:rsidR="003D547D" w:rsidRPr="003926DF" w14:paraId="4C7397E2" w14:textId="77777777" w:rsidTr="00EA2ED9">
        <w:tc>
          <w:tcPr>
            <w:tcW w:w="3789" w:type="dxa"/>
            <w:vAlign w:val="bottom"/>
          </w:tcPr>
          <w:p w14:paraId="2859FFB6" w14:textId="0C53DA53" w:rsidR="003D547D" w:rsidRPr="003926DF" w:rsidRDefault="00600827" w:rsidP="00EA2ED9">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สินทรัพย์ไม่มีตัวตน - สุทธิ</w:t>
            </w:r>
          </w:p>
        </w:tc>
        <w:tc>
          <w:tcPr>
            <w:tcW w:w="1761" w:type="dxa"/>
            <w:vAlign w:val="bottom"/>
          </w:tcPr>
          <w:p w14:paraId="3AD2CAE9" w14:textId="56129BDF" w:rsidR="003D547D" w:rsidRPr="003926DF" w:rsidRDefault="005879E4" w:rsidP="00EA2ED9">
            <w:pPr>
              <w:tabs>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3,881,892</w:t>
            </w:r>
          </w:p>
        </w:tc>
        <w:tc>
          <w:tcPr>
            <w:tcW w:w="1761" w:type="dxa"/>
            <w:vAlign w:val="bottom"/>
          </w:tcPr>
          <w:p w14:paraId="43BF18B2" w14:textId="021A9C9B" w:rsidR="003D547D" w:rsidRPr="003926DF" w:rsidRDefault="002B4EF6" w:rsidP="00EA2ED9">
            <w:pPr>
              <w:tabs>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w:t>
            </w:r>
            <w:r w:rsidR="00461FBD" w:rsidRPr="003926DF">
              <w:rPr>
                <w:rFonts w:ascii="Browallia New" w:eastAsia="Arial Unicode MS" w:hAnsi="Browallia New" w:cs="Browallia New"/>
                <w:sz w:val="28"/>
                <w:szCs w:val="28"/>
              </w:rPr>
              <w:t>2,138)</w:t>
            </w:r>
          </w:p>
        </w:tc>
        <w:tc>
          <w:tcPr>
            <w:tcW w:w="1761" w:type="dxa"/>
            <w:vAlign w:val="bottom"/>
          </w:tcPr>
          <w:p w14:paraId="1FB3B6AC" w14:textId="5C42E362" w:rsidR="003D547D" w:rsidRPr="003926DF" w:rsidRDefault="00461FBD" w:rsidP="00EA2ED9">
            <w:pPr>
              <w:tabs>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3,879,754</w:t>
            </w:r>
          </w:p>
        </w:tc>
      </w:tr>
      <w:tr w:rsidR="003D547D" w:rsidRPr="003926DF" w14:paraId="679D1333" w14:textId="77777777" w:rsidTr="00EA2ED9">
        <w:tc>
          <w:tcPr>
            <w:tcW w:w="3789" w:type="dxa"/>
            <w:vAlign w:val="bottom"/>
          </w:tcPr>
          <w:p w14:paraId="0996AA2C" w14:textId="63F4969E" w:rsidR="003D547D" w:rsidRPr="003926DF" w:rsidRDefault="00600827" w:rsidP="00EA2ED9">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ส่วนได้เสียที่ไม่อยู่ในอำนาจควบคุม</w:t>
            </w:r>
          </w:p>
        </w:tc>
        <w:tc>
          <w:tcPr>
            <w:tcW w:w="1761" w:type="dxa"/>
            <w:vAlign w:val="bottom"/>
          </w:tcPr>
          <w:p w14:paraId="1D5D102A" w14:textId="1F7015D4" w:rsidR="003D547D" w:rsidRPr="003926DF" w:rsidRDefault="005879E4" w:rsidP="00EA2ED9">
            <w:pPr>
              <w:tabs>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73,733</w:t>
            </w:r>
          </w:p>
        </w:tc>
        <w:tc>
          <w:tcPr>
            <w:tcW w:w="1761" w:type="dxa"/>
            <w:vAlign w:val="bottom"/>
          </w:tcPr>
          <w:p w14:paraId="1641D089" w14:textId="0DB09FA8" w:rsidR="003D547D" w:rsidRPr="003926DF" w:rsidRDefault="005879E4" w:rsidP="00EA2ED9">
            <w:pPr>
              <w:tabs>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(85</w:t>
            </w:r>
            <w:r w:rsidR="00250A1B" w:rsidRPr="003926DF">
              <w:rPr>
                <w:rFonts w:ascii="Browallia New" w:hAnsi="Browallia New" w:cs="Browallia New"/>
                <w:sz w:val="28"/>
                <w:szCs w:val="28"/>
              </w:rPr>
              <w:t>5</w:t>
            </w:r>
            <w:r w:rsidRPr="003926DF">
              <w:rPr>
                <w:rFonts w:ascii="Browallia New" w:hAnsi="Browallia New" w:cs="Browallia New"/>
                <w:sz w:val="28"/>
                <w:szCs w:val="28"/>
                <w:lang w:val="en-GB"/>
              </w:rPr>
              <w:t>)</w:t>
            </w:r>
          </w:p>
        </w:tc>
        <w:tc>
          <w:tcPr>
            <w:tcW w:w="1761" w:type="dxa"/>
            <w:vAlign w:val="bottom"/>
          </w:tcPr>
          <w:p w14:paraId="740B1121" w14:textId="47728C4C" w:rsidR="003D547D" w:rsidRPr="003926DF" w:rsidRDefault="005879E4" w:rsidP="00EA2ED9">
            <w:pPr>
              <w:tabs>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72,87</w:t>
            </w:r>
            <w:r w:rsidR="0065122A" w:rsidRPr="003926DF">
              <w:rPr>
                <w:rFonts w:ascii="Browallia New" w:hAnsi="Browallia New" w:cs="Browallia New"/>
                <w:sz w:val="28"/>
                <w:szCs w:val="28"/>
                <w:lang w:val="en-GB"/>
              </w:rPr>
              <w:t>8</w:t>
            </w:r>
          </w:p>
        </w:tc>
      </w:tr>
    </w:tbl>
    <w:p w14:paraId="419A3949" w14:textId="77777777" w:rsidR="00D45A65" w:rsidRPr="003926DF" w:rsidRDefault="00D45A65" w:rsidP="00D4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en-GB"/>
        </w:rPr>
      </w:pPr>
    </w:p>
    <w:p w14:paraId="4803879A" w14:textId="719270FD" w:rsidR="002B3F68" w:rsidRPr="003926DF" w:rsidRDefault="0093030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en-GB"/>
        </w:rPr>
      </w:pPr>
      <w:r w:rsidRPr="003926DF">
        <w:rPr>
          <w:rFonts w:ascii="Browallia New" w:hAnsi="Browallia New" w:cs="Browallia New"/>
          <w:b/>
          <w:bCs/>
          <w:color w:val="000000" w:themeColor="text1"/>
          <w:sz w:val="28"/>
          <w:szCs w:val="28"/>
          <w:cs/>
        </w:rPr>
        <w:lastRenderedPageBreak/>
        <w:t>รายการกับบุคคลหรือกิจการที่เกี่ยวข้องกัน</w:t>
      </w:r>
    </w:p>
    <w:p w14:paraId="4A75F03E" w14:textId="77777777" w:rsidR="002B3F68" w:rsidRPr="003926D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049CE39D" w14:textId="77777777" w:rsidR="00B5611E" w:rsidRPr="003926DF" w:rsidRDefault="001E4F65" w:rsidP="001E4F65">
      <w:pPr>
        <w:spacing w:line="240" w:lineRule="auto"/>
        <w:ind w:left="426"/>
        <w:jc w:val="thaiDistribute"/>
        <w:rPr>
          <w:rFonts w:ascii="Browallia New" w:hAnsi="Browallia New" w:cs="Browallia New"/>
          <w:sz w:val="28"/>
          <w:szCs w:val="28"/>
          <w:lang w:val="en-GB"/>
        </w:rPr>
      </w:pPr>
      <w:r w:rsidRPr="003926DF">
        <w:rPr>
          <w:rFonts w:ascii="Browallia New" w:hAnsi="Browallia New" w:cs="Browallia New"/>
          <w:sz w:val="28"/>
          <w:szCs w:val="28"/>
          <w:cs/>
          <w:lang w:val="en-GB"/>
        </w:rPr>
        <w:t>บุคคลหรือกิจการที่เกี่ยวข้องกันกับบริษัท</w:t>
      </w:r>
      <w:r w:rsidR="00874E28" w:rsidRPr="003926DF">
        <w:rPr>
          <w:rFonts w:ascii="Browallia New" w:hAnsi="Browallia New" w:cs="Browallia New"/>
          <w:sz w:val="28"/>
          <w:szCs w:val="28"/>
          <w:lang w:val="en-GB"/>
        </w:rPr>
        <w:t xml:space="preserve"> </w:t>
      </w:r>
      <w:r w:rsidRPr="003926DF">
        <w:rPr>
          <w:rFonts w:ascii="Browallia New" w:hAnsi="Browallia New" w:cs="Browallia New"/>
          <w:sz w:val="28"/>
          <w:szCs w:val="28"/>
          <w:cs/>
          <w:lang w:val="en-GB"/>
        </w:rPr>
        <w:t>หมายถึง บุคคลหรือกิจการที่มีอำนาจควบคุมบริษัท ถูกควบคุมโดยบริษัท</w:t>
      </w:r>
      <w:r w:rsidRPr="003926DF">
        <w:rPr>
          <w:rFonts w:ascii="Browallia New" w:hAnsi="Browallia New" w:cs="Browallia New"/>
          <w:sz w:val="28"/>
          <w:szCs w:val="28"/>
          <w:lang w:val="en-GB"/>
        </w:rPr>
        <w:br/>
      </w:r>
      <w:r w:rsidRPr="003926DF">
        <w:rPr>
          <w:rFonts w:ascii="Browallia New" w:hAnsi="Browallia New" w:cs="Browallia New"/>
          <w:sz w:val="28"/>
          <w:szCs w:val="28"/>
          <w:cs/>
          <w:lang w:val="en-GB"/>
        </w:rPr>
        <w:t xml:space="preserve">ไม่ว่าจะเป็นโดยทางตรงหรือทางอ้อม หรืออยู่ภายใต้การควบคุมเดียวกันกับบริษัท รวมถึงบริษัทที่ทำหน้าที่ถือหุ้น </w:t>
      </w:r>
      <w:r w:rsidRPr="003926DF">
        <w:rPr>
          <w:rFonts w:ascii="Browallia New" w:hAnsi="Browallia New" w:cs="Browallia New"/>
          <w:sz w:val="28"/>
          <w:szCs w:val="28"/>
          <w:lang w:val="en-GB"/>
        </w:rPr>
        <w:br/>
      </w:r>
      <w:r w:rsidRPr="003926DF">
        <w:rPr>
          <w:rFonts w:ascii="Browallia New" w:hAnsi="Browallia New" w:cs="Browallia New"/>
          <w:sz w:val="28"/>
          <w:szCs w:val="28"/>
          <w:cs/>
          <w:lang w:val="en-GB"/>
        </w:rPr>
        <w:t>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w:t>
      </w:r>
      <w:r w:rsidR="0044793C" w:rsidRPr="003926DF">
        <w:rPr>
          <w:rFonts w:ascii="Browallia New" w:hAnsi="Browallia New" w:cs="Browallia New"/>
          <w:sz w:val="28"/>
          <w:szCs w:val="28"/>
          <w:cs/>
          <w:lang w:val="en-GB"/>
        </w:rPr>
        <w:br/>
      </w:r>
      <w:r w:rsidRPr="003926DF">
        <w:rPr>
          <w:rFonts w:ascii="Browallia New" w:hAnsi="Browallia New" w:cs="Browallia New"/>
          <w:sz w:val="28"/>
          <w:szCs w:val="28"/>
          <w:cs/>
          <w:lang w:val="en-GB"/>
        </w:rPr>
        <w:t>ที่เกี่ยวข้องกับบุคคลเหล่านั้น</w:t>
      </w:r>
      <w:r w:rsidR="00B5611E" w:rsidRPr="003926DF">
        <w:rPr>
          <w:rFonts w:ascii="Browallia New" w:hAnsi="Browallia New" w:cs="Browallia New"/>
          <w:sz w:val="28"/>
          <w:szCs w:val="28"/>
          <w:cs/>
          <w:lang w:val="en-GB"/>
        </w:rPr>
        <w:t xml:space="preserve"> </w:t>
      </w:r>
    </w:p>
    <w:p w14:paraId="3123104F" w14:textId="77777777" w:rsidR="0019191A" w:rsidRPr="003926DF" w:rsidRDefault="0019191A" w:rsidP="001E4F65">
      <w:pPr>
        <w:spacing w:line="240" w:lineRule="auto"/>
        <w:ind w:left="426"/>
        <w:jc w:val="thaiDistribute"/>
        <w:rPr>
          <w:rFonts w:ascii="Browallia New" w:hAnsi="Browallia New" w:cs="Browallia New"/>
          <w:sz w:val="28"/>
          <w:szCs w:val="28"/>
          <w:lang w:val="en-GB"/>
        </w:rPr>
      </w:pPr>
    </w:p>
    <w:p w14:paraId="298E5770" w14:textId="78834467" w:rsidR="002B3F68" w:rsidRPr="003926DF" w:rsidRDefault="00B5611E" w:rsidP="001E4F65">
      <w:pPr>
        <w:spacing w:line="240" w:lineRule="auto"/>
        <w:ind w:left="426"/>
        <w:jc w:val="thaiDistribute"/>
        <w:rPr>
          <w:rFonts w:ascii="Browallia New" w:hAnsi="Browallia New" w:cs="Browallia New"/>
          <w:sz w:val="28"/>
          <w:szCs w:val="28"/>
          <w:cs/>
        </w:rPr>
      </w:pPr>
      <w:r w:rsidRPr="003926DF">
        <w:rPr>
          <w:rFonts w:ascii="Browallia New" w:hAnsi="Browallia New" w:cs="Browallia New"/>
          <w:sz w:val="28"/>
          <w:szCs w:val="28"/>
          <w:cs/>
          <w:lang w:val="en-GB"/>
        </w:rPr>
        <w:t>บุคคลหรือกิจการที่เกี่ยวข้อง</w:t>
      </w:r>
      <w:r w:rsidR="006579C5" w:rsidRPr="003926DF">
        <w:rPr>
          <w:rFonts w:ascii="Browallia New" w:hAnsi="Browallia New" w:cs="Browallia New"/>
          <w:sz w:val="28"/>
          <w:szCs w:val="28"/>
          <w:cs/>
          <w:lang w:val="en-GB"/>
        </w:rPr>
        <w:t>กัน</w:t>
      </w:r>
      <w:r w:rsidR="007D7D86" w:rsidRPr="003926DF">
        <w:rPr>
          <w:rFonts w:ascii="Browallia New" w:hAnsi="Browallia New" w:cs="Browallia New"/>
          <w:sz w:val="28"/>
          <w:szCs w:val="28"/>
          <w:cs/>
          <w:lang w:val="en-GB"/>
        </w:rPr>
        <w:t>ที่สำคัญที่นอกเหนือจากบริษัท</w:t>
      </w:r>
      <w:r w:rsidR="00CD3552" w:rsidRPr="003926DF">
        <w:rPr>
          <w:rFonts w:ascii="Browallia New" w:hAnsi="Browallia New" w:cs="Browallia New"/>
          <w:sz w:val="28"/>
          <w:szCs w:val="28"/>
          <w:cs/>
          <w:lang w:val="en-GB"/>
        </w:rPr>
        <w:t>ย่อย</w:t>
      </w:r>
      <w:r w:rsidR="0019191A" w:rsidRPr="003926DF">
        <w:rPr>
          <w:rFonts w:ascii="Browallia New" w:hAnsi="Browallia New" w:cs="Browallia New"/>
          <w:sz w:val="28"/>
          <w:szCs w:val="28"/>
          <w:cs/>
          <w:lang w:val="en-GB"/>
        </w:rPr>
        <w:t>และบริษัท</w:t>
      </w:r>
      <w:r w:rsidR="00CD3552" w:rsidRPr="003926DF">
        <w:rPr>
          <w:rFonts w:ascii="Browallia New" w:hAnsi="Browallia New" w:cs="Browallia New"/>
          <w:sz w:val="28"/>
          <w:szCs w:val="28"/>
          <w:cs/>
          <w:lang w:val="en-GB"/>
        </w:rPr>
        <w:t>ร่วม</w:t>
      </w:r>
      <w:r w:rsidR="0019191A" w:rsidRPr="003926DF">
        <w:rPr>
          <w:rFonts w:ascii="Browallia New" w:hAnsi="Browallia New" w:cs="Browallia New"/>
          <w:sz w:val="28"/>
          <w:szCs w:val="28"/>
          <w:cs/>
          <w:lang w:val="en-GB"/>
        </w:rPr>
        <w:t>ที่เปิดเผยในหมายเหตุ</w:t>
      </w:r>
      <w:r w:rsidR="00810927" w:rsidRPr="003926DF">
        <w:rPr>
          <w:rFonts w:ascii="Browallia New" w:hAnsi="Browallia New" w:cs="Browallia New"/>
          <w:sz w:val="28"/>
          <w:szCs w:val="28"/>
          <w:cs/>
          <w:lang w:val="en-GB"/>
        </w:rPr>
        <w:t>ข้อ</w:t>
      </w:r>
      <w:r w:rsidR="0019191A" w:rsidRPr="003926DF">
        <w:rPr>
          <w:rFonts w:ascii="Browallia New" w:hAnsi="Browallia New" w:cs="Browallia New"/>
          <w:sz w:val="28"/>
          <w:szCs w:val="28"/>
          <w:cs/>
          <w:lang w:val="en-GB"/>
        </w:rPr>
        <w:t xml:space="preserve"> </w:t>
      </w:r>
      <w:r w:rsidR="00817E44" w:rsidRPr="003926DF">
        <w:rPr>
          <w:rFonts w:ascii="Browallia New" w:hAnsi="Browallia New" w:cs="Browallia New"/>
          <w:sz w:val="28"/>
          <w:szCs w:val="28"/>
        </w:rPr>
        <w:t>10</w:t>
      </w:r>
      <w:r w:rsidR="0019191A" w:rsidRPr="003926DF">
        <w:rPr>
          <w:rFonts w:ascii="Browallia New" w:hAnsi="Browallia New" w:cs="Browallia New"/>
          <w:sz w:val="28"/>
          <w:szCs w:val="28"/>
        </w:rPr>
        <w:t xml:space="preserve"> </w:t>
      </w:r>
      <w:r w:rsidR="0019191A" w:rsidRPr="003926DF">
        <w:rPr>
          <w:rFonts w:ascii="Browallia New" w:hAnsi="Browallia New" w:cs="Browallia New"/>
          <w:sz w:val="28"/>
          <w:szCs w:val="28"/>
          <w:cs/>
        </w:rPr>
        <w:t xml:space="preserve">และ </w:t>
      </w:r>
      <w:r w:rsidR="0019191A" w:rsidRPr="003926DF">
        <w:rPr>
          <w:rFonts w:ascii="Browallia New" w:hAnsi="Browallia New" w:cs="Browallia New"/>
          <w:sz w:val="28"/>
          <w:szCs w:val="28"/>
        </w:rPr>
        <w:t>1</w:t>
      </w:r>
      <w:r w:rsidR="00817E44" w:rsidRPr="003926DF">
        <w:rPr>
          <w:rFonts w:ascii="Browallia New" w:hAnsi="Browallia New" w:cs="Browallia New"/>
          <w:sz w:val="28"/>
          <w:szCs w:val="28"/>
        </w:rPr>
        <w:t>1</w:t>
      </w:r>
      <w:r w:rsidR="0019191A" w:rsidRPr="003926DF">
        <w:rPr>
          <w:rFonts w:ascii="Browallia New" w:hAnsi="Browallia New" w:cs="Browallia New"/>
          <w:sz w:val="28"/>
          <w:szCs w:val="28"/>
        </w:rPr>
        <w:t xml:space="preserve"> </w:t>
      </w:r>
      <w:r w:rsidR="0019191A" w:rsidRPr="003926DF">
        <w:rPr>
          <w:rFonts w:ascii="Browallia New" w:hAnsi="Browallia New" w:cs="Browallia New"/>
          <w:sz w:val="28"/>
          <w:szCs w:val="28"/>
          <w:cs/>
        </w:rPr>
        <w:t>สรุปได้ดังนี้</w:t>
      </w:r>
    </w:p>
    <w:p w14:paraId="73E56928" w14:textId="11D4ACCB" w:rsidR="00B5611E" w:rsidRPr="003926DF" w:rsidRDefault="00B5611E" w:rsidP="00B5611E">
      <w:pPr>
        <w:spacing w:line="240" w:lineRule="auto"/>
        <w:jc w:val="thaiDistribute"/>
        <w:rPr>
          <w:rFonts w:ascii="Browallia New" w:hAnsi="Browallia New" w:cs="Browallia New"/>
          <w:sz w:val="28"/>
          <w:szCs w:val="28"/>
          <w:lang w:val="en-GB"/>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3312"/>
      </w:tblGrid>
      <w:tr w:rsidR="001E4F65" w:rsidRPr="003926DF" w14:paraId="1A4D141F" w14:textId="77777777" w:rsidTr="00376200">
        <w:trPr>
          <w:tblHeader/>
        </w:trPr>
        <w:tc>
          <w:tcPr>
            <w:tcW w:w="5760" w:type="dxa"/>
          </w:tcPr>
          <w:p w14:paraId="017EDCAA" w14:textId="11C79BA4" w:rsidR="001E4F65" w:rsidRPr="003926DF" w:rsidRDefault="00F73A8E"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926DF">
              <w:rPr>
                <w:rFonts w:ascii="Browallia New" w:hAnsi="Browallia New" w:cs="Browallia New"/>
                <w:sz w:val="28"/>
                <w:szCs w:val="28"/>
                <w:cs/>
              </w:rPr>
              <w:t>บุคคลหรือกิจการที่เกี่ยวข้องกัน</w:t>
            </w:r>
          </w:p>
        </w:tc>
        <w:tc>
          <w:tcPr>
            <w:tcW w:w="3312" w:type="dxa"/>
          </w:tcPr>
          <w:p w14:paraId="7AE4102A" w14:textId="1B5DB307" w:rsidR="001E4F65" w:rsidRPr="003926DF" w:rsidRDefault="00E01630" w:rsidP="006E5A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926DF">
              <w:rPr>
                <w:rFonts w:ascii="Browallia New" w:hAnsi="Browallia New" w:cs="Browallia New"/>
                <w:sz w:val="28"/>
                <w:szCs w:val="28"/>
                <w:cs/>
              </w:rPr>
              <w:t>ลักษณะความสัมพันธ์</w:t>
            </w:r>
          </w:p>
        </w:tc>
      </w:tr>
      <w:tr w:rsidR="001E4F65" w:rsidRPr="003926DF" w14:paraId="42D05E16" w14:textId="77777777" w:rsidTr="00376200">
        <w:trPr>
          <w:tblHeader/>
        </w:trPr>
        <w:tc>
          <w:tcPr>
            <w:tcW w:w="5760" w:type="dxa"/>
          </w:tcPr>
          <w:p w14:paraId="1A09A7D4" w14:textId="77777777" w:rsidR="001E4F65" w:rsidRPr="003926DF"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c>
          <w:tcPr>
            <w:tcW w:w="3312" w:type="dxa"/>
          </w:tcPr>
          <w:p w14:paraId="7F783D30" w14:textId="77777777" w:rsidR="001E4F65" w:rsidRPr="003926DF" w:rsidRDefault="001E4F65"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p>
        </w:tc>
      </w:tr>
      <w:tr w:rsidR="00717E07" w:rsidRPr="003926DF" w14:paraId="5637F405" w14:textId="77777777" w:rsidTr="00376200">
        <w:tc>
          <w:tcPr>
            <w:tcW w:w="5760" w:type="dxa"/>
            <w:vAlign w:val="bottom"/>
          </w:tcPr>
          <w:p w14:paraId="4EB65160" w14:textId="4768ADAF" w:rsidR="00717E07" w:rsidRPr="003926DF"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3926DF">
              <w:rPr>
                <w:rFonts w:ascii="Browallia New" w:hAnsi="Browallia New" w:cs="Browallia New"/>
                <w:sz w:val="28"/>
                <w:szCs w:val="28"/>
                <w:cs/>
                <w:lang w:eastAsia="th-TH"/>
              </w:rPr>
              <w:t xml:space="preserve">บริษัท </w:t>
            </w:r>
            <w:proofErr w:type="spellStart"/>
            <w:r w:rsidRPr="003926DF">
              <w:rPr>
                <w:rFonts w:ascii="Browallia New" w:hAnsi="Browallia New" w:cs="Browallia New"/>
                <w:sz w:val="28"/>
                <w:szCs w:val="28"/>
                <w:cs/>
                <w:lang w:eastAsia="th-TH"/>
              </w:rPr>
              <w:t>เชษฐ</w:t>
            </w:r>
            <w:proofErr w:type="spellEnd"/>
            <w:r w:rsidRPr="003926DF">
              <w:rPr>
                <w:rFonts w:ascii="Browallia New" w:hAnsi="Browallia New" w:cs="Browallia New"/>
                <w:sz w:val="28"/>
                <w:szCs w:val="28"/>
                <w:cs/>
                <w:lang w:eastAsia="th-TH"/>
              </w:rPr>
              <w:t>โชติ จำกัด</w:t>
            </w:r>
          </w:p>
        </w:tc>
        <w:tc>
          <w:tcPr>
            <w:tcW w:w="3312" w:type="dxa"/>
          </w:tcPr>
          <w:p w14:paraId="435CB27B" w14:textId="6E4C8A88" w:rsidR="00717E07" w:rsidRPr="003926DF" w:rsidRDefault="00717E07"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926DF">
              <w:rPr>
                <w:rFonts w:ascii="Browallia New" w:hAnsi="Browallia New" w:cs="Browallia New"/>
                <w:sz w:val="28"/>
                <w:szCs w:val="28"/>
                <w:cs/>
              </w:rPr>
              <w:t>มีผู้ถือหุ้นและกรรมการร่วมกัน</w:t>
            </w:r>
          </w:p>
        </w:tc>
      </w:tr>
      <w:tr w:rsidR="00102453" w:rsidRPr="003926DF" w14:paraId="074349EE" w14:textId="77777777" w:rsidTr="00376200">
        <w:tc>
          <w:tcPr>
            <w:tcW w:w="5760" w:type="dxa"/>
            <w:vAlign w:val="bottom"/>
          </w:tcPr>
          <w:p w14:paraId="2F716BAD" w14:textId="1BC04B94" w:rsidR="00102453" w:rsidRPr="003926DF"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3926DF">
              <w:rPr>
                <w:rFonts w:ascii="Browallia New" w:hAnsi="Browallia New" w:cs="Browallia New"/>
                <w:sz w:val="28"/>
                <w:szCs w:val="28"/>
                <w:cs/>
                <w:lang w:eastAsia="th-TH"/>
              </w:rPr>
              <w:t xml:space="preserve">บริษัท ฮาโตะ </w:t>
            </w:r>
            <w:proofErr w:type="spellStart"/>
            <w:r w:rsidRPr="003926DF">
              <w:rPr>
                <w:rFonts w:ascii="Browallia New" w:hAnsi="Browallia New" w:cs="Browallia New"/>
                <w:sz w:val="28"/>
                <w:szCs w:val="28"/>
                <w:cs/>
                <w:lang w:eastAsia="th-TH"/>
              </w:rPr>
              <w:t>เพ็ท</w:t>
            </w:r>
            <w:proofErr w:type="spellEnd"/>
            <w:r w:rsidRPr="003926DF">
              <w:rPr>
                <w:rFonts w:ascii="Browallia New" w:hAnsi="Browallia New" w:cs="Browallia New"/>
                <w:sz w:val="28"/>
                <w:szCs w:val="28"/>
                <w:cs/>
                <w:lang w:eastAsia="th-TH"/>
              </w:rPr>
              <w:t xml:space="preserve"> เวล</w:t>
            </w:r>
            <w:proofErr w:type="spellStart"/>
            <w:r w:rsidRPr="003926DF">
              <w:rPr>
                <w:rFonts w:ascii="Browallia New" w:hAnsi="Browallia New" w:cs="Browallia New"/>
                <w:sz w:val="28"/>
                <w:szCs w:val="28"/>
                <w:cs/>
                <w:lang w:eastAsia="th-TH"/>
              </w:rPr>
              <w:t>เนส</w:t>
            </w:r>
            <w:proofErr w:type="spellEnd"/>
            <w:r w:rsidRPr="003926DF">
              <w:rPr>
                <w:rFonts w:ascii="Browallia New" w:hAnsi="Browallia New" w:cs="Browallia New"/>
                <w:sz w:val="28"/>
                <w:szCs w:val="28"/>
                <w:cs/>
                <w:lang w:eastAsia="th-TH"/>
              </w:rPr>
              <w:t xml:space="preserve"> เซ็น</w:t>
            </w:r>
            <w:proofErr w:type="spellStart"/>
            <w:r w:rsidRPr="003926DF">
              <w:rPr>
                <w:rFonts w:ascii="Browallia New" w:hAnsi="Browallia New" w:cs="Browallia New"/>
                <w:sz w:val="28"/>
                <w:szCs w:val="28"/>
                <w:cs/>
                <w:lang w:eastAsia="th-TH"/>
              </w:rPr>
              <w:t>เต</w:t>
            </w:r>
            <w:proofErr w:type="spellEnd"/>
            <w:r w:rsidRPr="003926DF">
              <w:rPr>
                <w:rFonts w:ascii="Browallia New" w:hAnsi="Browallia New" w:cs="Browallia New"/>
                <w:sz w:val="28"/>
                <w:szCs w:val="28"/>
                <w:cs/>
                <w:lang w:eastAsia="th-TH"/>
              </w:rPr>
              <w:t>อร์ จำกัด</w:t>
            </w:r>
          </w:p>
        </w:tc>
        <w:tc>
          <w:tcPr>
            <w:tcW w:w="3312" w:type="dxa"/>
          </w:tcPr>
          <w:p w14:paraId="2D3C8EE9" w14:textId="41CC4E93" w:rsidR="00102453" w:rsidRPr="003926DF" w:rsidRDefault="00A95A7E"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926DF">
              <w:rPr>
                <w:rFonts w:ascii="Browallia New" w:hAnsi="Browallia New" w:cs="Browallia New"/>
                <w:sz w:val="28"/>
                <w:szCs w:val="28"/>
                <w:cs/>
              </w:rPr>
              <w:t>มีผู้ถือหุ้นและกรรมการร่วมกัน</w:t>
            </w:r>
          </w:p>
        </w:tc>
      </w:tr>
      <w:tr w:rsidR="00266964" w:rsidRPr="003926DF" w14:paraId="0F0499A4" w14:textId="77777777" w:rsidTr="00376200">
        <w:tc>
          <w:tcPr>
            <w:tcW w:w="5760" w:type="dxa"/>
            <w:vAlign w:val="bottom"/>
          </w:tcPr>
          <w:p w14:paraId="0281110E" w14:textId="6F2B81F6" w:rsidR="00266964" w:rsidRPr="003926DF"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3926DF">
              <w:rPr>
                <w:rFonts w:ascii="Browallia New" w:hAnsi="Browallia New" w:cs="Browallia New"/>
                <w:sz w:val="28"/>
                <w:szCs w:val="28"/>
                <w:cs/>
                <w:lang w:eastAsia="th-TH"/>
              </w:rPr>
              <w:t>บริษัท เอิบ เอเชีย จำกัด</w:t>
            </w:r>
          </w:p>
        </w:tc>
        <w:tc>
          <w:tcPr>
            <w:tcW w:w="3312" w:type="dxa"/>
          </w:tcPr>
          <w:p w14:paraId="2C77E7CE" w14:textId="0700A0FC" w:rsidR="00266964" w:rsidRPr="003926DF" w:rsidRDefault="0026696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926DF">
              <w:rPr>
                <w:rFonts w:ascii="Browallia New" w:hAnsi="Browallia New" w:cs="Browallia New"/>
                <w:sz w:val="28"/>
                <w:szCs w:val="28"/>
                <w:cs/>
              </w:rPr>
              <w:t>มีผู้ถือหุ้นและกรรมการร่วมกัน</w:t>
            </w:r>
          </w:p>
        </w:tc>
      </w:tr>
      <w:tr w:rsidR="00886099" w:rsidRPr="003926DF" w14:paraId="717E4E8B" w14:textId="77777777" w:rsidTr="00376200">
        <w:tc>
          <w:tcPr>
            <w:tcW w:w="5760" w:type="dxa"/>
            <w:vAlign w:val="bottom"/>
          </w:tcPr>
          <w:p w14:paraId="1BA2C322" w14:textId="35A61244" w:rsidR="00886099" w:rsidRPr="003926DF" w:rsidRDefault="00886099"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cs/>
                <w:lang w:eastAsia="th-TH"/>
              </w:rPr>
            </w:pPr>
            <w:r w:rsidRPr="003926DF">
              <w:rPr>
                <w:rFonts w:ascii="Browallia New" w:hAnsi="Browallia New" w:cs="Browallia New"/>
                <w:sz w:val="28"/>
                <w:szCs w:val="28"/>
                <w:cs/>
                <w:lang w:eastAsia="th-TH"/>
              </w:rPr>
              <w:t xml:space="preserve">บริษัท </w:t>
            </w:r>
            <w:r w:rsidR="00765C87" w:rsidRPr="003926DF">
              <w:rPr>
                <w:rFonts w:ascii="Browallia New" w:hAnsi="Browallia New" w:cs="Browallia New"/>
                <w:sz w:val="28"/>
                <w:szCs w:val="28"/>
                <w:cs/>
                <w:lang w:eastAsia="th-TH"/>
              </w:rPr>
              <w:t>อาร์เอสเอ็กซ์วายแซด จำกัด (มหาชน)</w:t>
            </w:r>
          </w:p>
        </w:tc>
        <w:tc>
          <w:tcPr>
            <w:tcW w:w="3312" w:type="dxa"/>
          </w:tcPr>
          <w:p w14:paraId="4E24B69C" w14:textId="2CC62E79" w:rsidR="00886099" w:rsidRPr="003926DF" w:rsidRDefault="006F2A44" w:rsidP="00717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926DF">
              <w:rPr>
                <w:rFonts w:ascii="Browallia New" w:hAnsi="Browallia New" w:cs="Browallia New"/>
                <w:sz w:val="28"/>
                <w:szCs w:val="28"/>
                <w:cs/>
              </w:rPr>
              <w:t>มีผู้ถือหุ้นและกรรมการร่วมกัน</w:t>
            </w:r>
          </w:p>
        </w:tc>
      </w:tr>
      <w:tr w:rsidR="006F2A44" w:rsidRPr="003926DF" w14:paraId="497BBED3" w14:textId="77777777" w:rsidTr="00376200">
        <w:tc>
          <w:tcPr>
            <w:tcW w:w="5760" w:type="dxa"/>
            <w:vAlign w:val="bottom"/>
          </w:tcPr>
          <w:p w14:paraId="25797067" w14:textId="461AA02B" w:rsidR="006F2A44" w:rsidRPr="003926DF" w:rsidRDefault="00CA162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r w:rsidRPr="003926DF">
              <w:rPr>
                <w:rFonts w:ascii="Browallia New" w:hAnsi="Browallia New" w:cs="Browallia New"/>
                <w:sz w:val="28"/>
                <w:szCs w:val="28"/>
                <w:cs/>
                <w:lang w:eastAsia="th-TH"/>
              </w:rPr>
              <w:t xml:space="preserve">บริษัท กิฟท์ </w:t>
            </w:r>
            <w:proofErr w:type="spellStart"/>
            <w:r w:rsidRPr="003926DF">
              <w:rPr>
                <w:rFonts w:ascii="Browallia New" w:hAnsi="Browallia New" w:cs="Browallia New"/>
                <w:sz w:val="28"/>
                <w:szCs w:val="28"/>
                <w:cs/>
                <w:lang w:eastAsia="th-TH"/>
              </w:rPr>
              <w:t>ฮอสพิ</w:t>
            </w:r>
            <w:proofErr w:type="spellEnd"/>
            <w:r w:rsidRPr="003926DF">
              <w:rPr>
                <w:rFonts w:ascii="Browallia New" w:hAnsi="Browallia New" w:cs="Browallia New"/>
                <w:sz w:val="28"/>
                <w:szCs w:val="28"/>
                <w:cs/>
                <w:lang w:eastAsia="th-TH"/>
              </w:rPr>
              <w:t>ทอลลิตี้ จำกัด</w:t>
            </w:r>
          </w:p>
        </w:tc>
        <w:tc>
          <w:tcPr>
            <w:tcW w:w="3312" w:type="dxa"/>
          </w:tcPr>
          <w:p w14:paraId="3ED9ED92" w14:textId="5EED572C" w:rsidR="006F2A44" w:rsidRPr="003926DF" w:rsidRDefault="00BC4BD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926DF">
              <w:rPr>
                <w:rFonts w:ascii="Browallia New" w:hAnsi="Browallia New" w:cs="Browallia New"/>
                <w:sz w:val="28"/>
                <w:szCs w:val="28"/>
                <w:cs/>
              </w:rPr>
              <w:t>มีผู้ถือหุ้นร่วมกัน</w:t>
            </w:r>
          </w:p>
        </w:tc>
      </w:tr>
      <w:tr w:rsidR="006F2A44" w:rsidRPr="003926DF" w14:paraId="12CF1E05" w14:textId="77777777" w:rsidTr="00376200">
        <w:tc>
          <w:tcPr>
            <w:tcW w:w="5760" w:type="dxa"/>
            <w:vAlign w:val="bottom"/>
          </w:tcPr>
          <w:p w14:paraId="2B5474C1" w14:textId="2904A07C" w:rsidR="006F2A44" w:rsidRPr="003926DF" w:rsidRDefault="00B453B8"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926DF">
              <w:rPr>
                <w:rFonts w:ascii="Browallia New" w:hAnsi="Browallia New" w:cs="Browallia New"/>
                <w:sz w:val="28"/>
                <w:szCs w:val="28"/>
                <w:cs/>
                <w:lang w:eastAsia="th-TH"/>
              </w:rPr>
              <w:t xml:space="preserve">บริษัท </w:t>
            </w:r>
            <w:proofErr w:type="spellStart"/>
            <w:r w:rsidR="00765C87" w:rsidRPr="003926DF">
              <w:rPr>
                <w:rFonts w:ascii="Browallia New" w:hAnsi="Browallia New" w:cs="Browallia New"/>
                <w:sz w:val="28"/>
                <w:szCs w:val="28"/>
                <w:cs/>
                <w:lang w:eastAsia="th-TH"/>
              </w:rPr>
              <w:t>เพ็ท</w:t>
            </w:r>
            <w:proofErr w:type="spellEnd"/>
            <w:r w:rsidR="00765C87" w:rsidRPr="003926DF">
              <w:rPr>
                <w:rFonts w:ascii="Browallia New" w:hAnsi="Browallia New" w:cs="Browallia New"/>
                <w:sz w:val="28"/>
                <w:szCs w:val="28"/>
                <w:cs/>
                <w:lang w:eastAsia="th-TH"/>
              </w:rPr>
              <w:t>ออล</w:t>
            </w:r>
            <w:r w:rsidR="00914DC6" w:rsidRPr="003926DF">
              <w:rPr>
                <w:rFonts w:ascii="Browallia New" w:hAnsi="Browallia New" w:cs="Browallia New"/>
                <w:sz w:val="28"/>
                <w:szCs w:val="28"/>
                <w:cs/>
                <w:lang w:eastAsia="th-TH"/>
              </w:rPr>
              <w:t xml:space="preserve"> จำกัด</w:t>
            </w:r>
          </w:p>
        </w:tc>
        <w:tc>
          <w:tcPr>
            <w:tcW w:w="3312" w:type="dxa"/>
          </w:tcPr>
          <w:p w14:paraId="620FCA42" w14:textId="59752FFC" w:rsidR="006F2A44" w:rsidRPr="003926DF" w:rsidRDefault="00765C87" w:rsidP="00C16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926DF">
              <w:rPr>
                <w:rFonts w:ascii="Browallia New" w:hAnsi="Browallia New" w:cs="Browallia New"/>
                <w:sz w:val="28"/>
                <w:szCs w:val="28"/>
                <w:cs/>
              </w:rPr>
              <w:t>มี</w:t>
            </w:r>
            <w:r w:rsidR="00A10333" w:rsidRPr="003926DF">
              <w:rPr>
                <w:rFonts w:ascii="Browallia New" w:hAnsi="Browallia New" w:cs="Browallia New"/>
                <w:sz w:val="28"/>
                <w:szCs w:val="28"/>
                <w:cs/>
              </w:rPr>
              <w:t>กรรมการร่วมกัน</w:t>
            </w:r>
          </w:p>
        </w:tc>
      </w:tr>
      <w:tr w:rsidR="00A10333" w:rsidRPr="003926DF" w14:paraId="3728C073" w14:textId="77777777" w:rsidTr="00376200">
        <w:tc>
          <w:tcPr>
            <w:tcW w:w="5760" w:type="dxa"/>
            <w:vAlign w:val="bottom"/>
          </w:tcPr>
          <w:p w14:paraId="65B78592" w14:textId="7205ABD8" w:rsidR="00A10333" w:rsidRPr="003926DF" w:rsidRDefault="00CC4D4B"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926DF">
              <w:rPr>
                <w:rFonts w:ascii="Browallia New" w:hAnsi="Browallia New" w:cs="Browallia New"/>
                <w:sz w:val="28"/>
                <w:szCs w:val="28"/>
                <w:cs/>
                <w:lang w:eastAsia="th-TH"/>
              </w:rPr>
              <w:t xml:space="preserve">บริษัท </w:t>
            </w:r>
            <w:proofErr w:type="spellStart"/>
            <w:r w:rsidRPr="003926DF">
              <w:rPr>
                <w:rFonts w:ascii="Browallia New" w:hAnsi="Browallia New" w:cs="Browallia New"/>
                <w:sz w:val="28"/>
                <w:szCs w:val="28"/>
                <w:cs/>
                <w:lang w:eastAsia="th-TH"/>
              </w:rPr>
              <w:t>อะ</w:t>
            </w:r>
            <w:proofErr w:type="spellEnd"/>
            <w:r w:rsidRPr="003926DF">
              <w:rPr>
                <w:rFonts w:ascii="Browallia New" w:hAnsi="Browallia New" w:cs="Browallia New"/>
                <w:sz w:val="28"/>
                <w:szCs w:val="28"/>
                <w:cs/>
                <w:lang w:eastAsia="th-TH"/>
              </w:rPr>
              <w:t>ลอตเท</w:t>
            </w:r>
            <w:proofErr w:type="spellStart"/>
            <w:r w:rsidRPr="003926DF">
              <w:rPr>
                <w:rFonts w:ascii="Browallia New" w:hAnsi="Browallia New" w:cs="Browallia New"/>
                <w:sz w:val="28"/>
                <w:szCs w:val="28"/>
                <w:cs/>
                <w:lang w:eastAsia="th-TH"/>
              </w:rPr>
              <w:t>็ค</w:t>
            </w:r>
            <w:proofErr w:type="spellEnd"/>
            <w:r w:rsidRPr="003926DF">
              <w:rPr>
                <w:rFonts w:ascii="Browallia New" w:hAnsi="Browallia New" w:cs="Browallia New"/>
                <w:sz w:val="28"/>
                <w:szCs w:val="28"/>
                <w:cs/>
                <w:lang w:eastAsia="th-TH"/>
              </w:rPr>
              <w:t xml:space="preserve"> จำกัด</w:t>
            </w:r>
          </w:p>
        </w:tc>
        <w:tc>
          <w:tcPr>
            <w:tcW w:w="3312" w:type="dxa"/>
          </w:tcPr>
          <w:p w14:paraId="4C8C2308" w14:textId="02446270" w:rsidR="00A10333" w:rsidRPr="003926DF"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926DF">
              <w:rPr>
                <w:rFonts w:ascii="Browallia New" w:hAnsi="Browallia New" w:cs="Browallia New"/>
                <w:sz w:val="28"/>
                <w:szCs w:val="28"/>
                <w:cs/>
              </w:rPr>
              <w:t>มีกรรมการร่วมกัน</w:t>
            </w:r>
          </w:p>
        </w:tc>
      </w:tr>
      <w:tr w:rsidR="00A10333" w:rsidRPr="003926DF" w14:paraId="7C357D68" w14:textId="77777777" w:rsidTr="00376200">
        <w:tc>
          <w:tcPr>
            <w:tcW w:w="5760" w:type="dxa"/>
            <w:vAlign w:val="bottom"/>
          </w:tcPr>
          <w:p w14:paraId="316BCDC0" w14:textId="6E400EC5" w:rsidR="00A10333" w:rsidRPr="003926DF" w:rsidRDefault="00006B18"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926DF">
              <w:rPr>
                <w:rFonts w:ascii="Browallia New" w:hAnsi="Browallia New" w:cs="Browallia New"/>
                <w:sz w:val="28"/>
                <w:szCs w:val="28"/>
                <w:cs/>
                <w:lang w:eastAsia="th-TH"/>
              </w:rPr>
              <w:t>บริษัท เมลอน ไทย จำกัด</w:t>
            </w:r>
          </w:p>
        </w:tc>
        <w:tc>
          <w:tcPr>
            <w:tcW w:w="3312" w:type="dxa"/>
          </w:tcPr>
          <w:p w14:paraId="0FC10DA7" w14:textId="6B6DA73E" w:rsidR="00A10333" w:rsidRPr="003926DF" w:rsidRDefault="00BC4BD7"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926DF">
              <w:rPr>
                <w:rFonts w:ascii="Browallia New" w:hAnsi="Browallia New" w:cs="Browallia New"/>
                <w:sz w:val="28"/>
                <w:szCs w:val="28"/>
                <w:cs/>
              </w:rPr>
              <w:t>มีผู้ถือหุ้นร่วมกัน</w:t>
            </w:r>
          </w:p>
        </w:tc>
      </w:tr>
      <w:tr w:rsidR="00A10333" w:rsidRPr="003926DF" w14:paraId="7E82188D" w14:textId="77777777" w:rsidTr="00376200">
        <w:tc>
          <w:tcPr>
            <w:tcW w:w="5760" w:type="dxa"/>
            <w:vAlign w:val="bottom"/>
          </w:tcPr>
          <w:p w14:paraId="4DA1DEE1" w14:textId="3355EF19" w:rsidR="00A10333" w:rsidRPr="003926DF"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r w:rsidRPr="003926DF">
              <w:rPr>
                <w:rFonts w:ascii="Browallia New" w:hAnsi="Browallia New" w:cs="Browallia New"/>
                <w:sz w:val="28"/>
                <w:szCs w:val="28"/>
                <w:cs/>
                <w:lang w:eastAsia="th-TH"/>
              </w:rPr>
              <w:t>กิจการร่วมค้า</w:t>
            </w:r>
            <w:proofErr w:type="spellStart"/>
            <w:r w:rsidRPr="003926DF">
              <w:rPr>
                <w:rFonts w:ascii="Browallia New" w:hAnsi="Browallia New" w:cs="Browallia New"/>
                <w:sz w:val="28"/>
                <w:szCs w:val="28"/>
                <w:cs/>
                <w:lang w:eastAsia="th-TH"/>
              </w:rPr>
              <w:t>อะ</w:t>
            </w:r>
            <w:proofErr w:type="spellEnd"/>
            <w:r w:rsidRPr="003926DF">
              <w:rPr>
                <w:rFonts w:ascii="Browallia New" w:hAnsi="Browallia New" w:cs="Browallia New"/>
                <w:sz w:val="28"/>
                <w:szCs w:val="28"/>
                <w:cs/>
                <w:lang w:eastAsia="th-TH"/>
              </w:rPr>
              <w:t>ครอส เดอะ ยูนิ</w:t>
            </w:r>
            <w:proofErr w:type="spellStart"/>
            <w:r w:rsidRPr="003926DF">
              <w:rPr>
                <w:rFonts w:ascii="Browallia New" w:hAnsi="Browallia New" w:cs="Browallia New"/>
                <w:sz w:val="28"/>
                <w:szCs w:val="28"/>
                <w:cs/>
                <w:lang w:eastAsia="th-TH"/>
              </w:rPr>
              <w:t>เวิร์ส</w:t>
            </w:r>
            <w:proofErr w:type="spellEnd"/>
          </w:p>
        </w:tc>
        <w:tc>
          <w:tcPr>
            <w:tcW w:w="3312" w:type="dxa"/>
          </w:tcPr>
          <w:p w14:paraId="55F04B35" w14:textId="02C256DF" w:rsidR="00A10333" w:rsidRPr="003926DF"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การดำเนินงานร่วมกัน</w:t>
            </w:r>
          </w:p>
        </w:tc>
      </w:tr>
      <w:tr w:rsidR="00A10333" w:rsidRPr="003926DF" w14:paraId="750612B7" w14:textId="77777777" w:rsidTr="00376200">
        <w:tc>
          <w:tcPr>
            <w:tcW w:w="5760" w:type="dxa"/>
            <w:vAlign w:val="bottom"/>
          </w:tcPr>
          <w:p w14:paraId="2EE60B7B" w14:textId="34004E0A" w:rsidR="00A10333" w:rsidRPr="003926DF"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3926DF">
              <w:rPr>
                <w:rFonts w:ascii="Browallia New" w:hAnsi="Browallia New" w:cs="Browallia New"/>
                <w:sz w:val="28"/>
                <w:szCs w:val="28"/>
                <w:cs/>
                <w:lang w:eastAsia="th-TH"/>
              </w:rPr>
              <w:t>กิจการร่วมค้า</w:t>
            </w:r>
            <w:proofErr w:type="spellStart"/>
            <w:r w:rsidRPr="003926DF">
              <w:rPr>
                <w:rFonts w:ascii="Browallia New" w:hAnsi="Browallia New" w:cs="Browallia New"/>
                <w:sz w:val="28"/>
                <w:szCs w:val="28"/>
                <w:cs/>
                <w:lang w:eastAsia="th-TH"/>
              </w:rPr>
              <w:t>อะ</w:t>
            </w:r>
            <w:proofErr w:type="spellEnd"/>
            <w:r w:rsidRPr="003926DF">
              <w:rPr>
                <w:rFonts w:ascii="Browallia New" w:hAnsi="Browallia New" w:cs="Browallia New"/>
                <w:sz w:val="28"/>
                <w:szCs w:val="28"/>
                <w:cs/>
                <w:lang w:eastAsia="th-TH"/>
              </w:rPr>
              <w:t>ครอส เดอะ ยูนิ</w:t>
            </w:r>
            <w:proofErr w:type="spellStart"/>
            <w:r w:rsidRPr="003926DF">
              <w:rPr>
                <w:rFonts w:ascii="Browallia New" w:hAnsi="Browallia New" w:cs="Browallia New"/>
                <w:sz w:val="28"/>
                <w:szCs w:val="28"/>
                <w:cs/>
                <w:lang w:eastAsia="th-TH"/>
              </w:rPr>
              <w:t>เวิร์ส</w:t>
            </w:r>
            <w:proofErr w:type="spellEnd"/>
            <w:r w:rsidRPr="003926DF">
              <w:rPr>
                <w:rFonts w:ascii="Browallia New" w:hAnsi="Browallia New" w:cs="Browallia New"/>
                <w:sz w:val="28"/>
                <w:szCs w:val="28"/>
                <w:lang w:eastAsia="th-TH"/>
              </w:rPr>
              <w:t xml:space="preserve"> </w:t>
            </w:r>
            <w:r w:rsidRPr="003926DF">
              <w:rPr>
                <w:rFonts w:ascii="Browallia New" w:hAnsi="Browallia New" w:cs="Browallia New"/>
                <w:sz w:val="28"/>
                <w:szCs w:val="28"/>
                <w:cs/>
                <w:lang w:eastAsia="th-TH"/>
              </w:rPr>
              <w:t>โปรเจค</w:t>
            </w:r>
          </w:p>
        </w:tc>
        <w:tc>
          <w:tcPr>
            <w:tcW w:w="3312" w:type="dxa"/>
          </w:tcPr>
          <w:p w14:paraId="4A533431" w14:textId="7A492493" w:rsidR="00A10333" w:rsidRPr="003926DF" w:rsidRDefault="00A10333" w:rsidP="00A10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3926DF">
              <w:rPr>
                <w:rFonts w:ascii="Browallia New" w:hAnsi="Browallia New" w:cs="Browallia New"/>
                <w:sz w:val="28"/>
                <w:szCs w:val="28"/>
                <w:cs/>
                <w:lang w:val="en-GB"/>
              </w:rPr>
              <w:t>การดำเนินงานร่วมกัน</w:t>
            </w:r>
          </w:p>
        </w:tc>
      </w:tr>
    </w:tbl>
    <w:p w14:paraId="004633CC" w14:textId="77777777" w:rsidR="00041FD6" w:rsidRPr="003926DF" w:rsidRDefault="00041FD6" w:rsidP="0028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627D9B4" w14:textId="1F49DC84" w:rsidR="00A95A7E" w:rsidRPr="003926DF"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926DF">
        <w:rPr>
          <w:rFonts w:ascii="Browallia New" w:hAnsi="Browallia New" w:cs="Browallia New"/>
          <w:sz w:val="28"/>
          <w:szCs w:val="28"/>
          <w:cs/>
        </w:rPr>
        <w:t>นโยบายราคา</w:t>
      </w:r>
      <w:r w:rsidR="005C3B9E" w:rsidRPr="003926DF">
        <w:rPr>
          <w:rFonts w:ascii="Browallia New" w:hAnsi="Browallia New" w:cs="Browallia New"/>
          <w:sz w:val="28"/>
          <w:szCs w:val="28"/>
          <w:cs/>
        </w:rPr>
        <w:t>เป็นนโยบายเดียวกันกับนโยบายการบัญชีที่ใช้ในการจัดทำ</w:t>
      </w:r>
      <w:r w:rsidRPr="003926DF">
        <w:rPr>
          <w:rFonts w:ascii="Browallia New" w:hAnsi="Browallia New" w:cs="Browallia New"/>
          <w:sz w:val="28"/>
          <w:szCs w:val="28"/>
          <w:cs/>
        </w:rPr>
        <w:t>งบการเงินสำหรับปี</w:t>
      </w:r>
      <w:r w:rsidR="005C3B9E" w:rsidRPr="003926DF">
        <w:rPr>
          <w:rFonts w:ascii="Browallia New" w:hAnsi="Browallia New" w:cs="Browallia New"/>
          <w:sz w:val="28"/>
          <w:szCs w:val="28"/>
          <w:cs/>
        </w:rPr>
        <w:t>บัญชี</w:t>
      </w:r>
      <w:r w:rsidRPr="003926DF">
        <w:rPr>
          <w:rFonts w:ascii="Browallia New" w:hAnsi="Browallia New" w:cs="Browallia New"/>
          <w:sz w:val="28"/>
          <w:szCs w:val="28"/>
          <w:cs/>
        </w:rPr>
        <w:t>สิ้นสุดวันที่</w:t>
      </w:r>
      <w:r w:rsidR="005C3B9E" w:rsidRPr="003926DF">
        <w:rPr>
          <w:rFonts w:ascii="Browallia New" w:hAnsi="Browallia New" w:cs="Browallia New"/>
          <w:sz w:val="28"/>
          <w:szCs w:val="28"/>
          <w:cs/>
        </w:rPr>
        <w:t xml:space="preserve"> </w:t>
      </w:r>
      <w:r w:rsidR="00796AFC" w:rsidRPr="003926DF">
        <w:rPr>
          <w:rFonts w:ascii="Browallia New" w:hAnsi="Browallia New" w:cs="Browallia New"/>
          <w:sz w:val="28"/>
          <w:szCs w:val="28"/>
        </w:rPr>
        <w:t xml:space="preserve">          </w:t>
      </w:r>
      <w:r w:rsidRPr="003926DF">
        <w:rPr>
          <w:rFonts w:ascii="Browallia New" w:hAnsi="Browallia New" w:cs="Browallia New"/>
          <w:sz w:val="28"/>
          <w:szCs w:val="28"/>
          <w:cs/>
        </w:rPr>
        <w:t xml:space="preserve"> </w:t>
      </w:r>
      <w:r w:rsidRPr="003926DF">
        <w:rPr>
          <w:rFonts w:ascii="Browallia New" w:hAnsi="Browallia New" w:cs="Browallia New"/>
          <w:sz w:val="28"/>
          <w:szCs w:val="28"/>
        </w:rPr>
        <w:t xml:space="preserve">31 </w:t>
      </w:r>
      <w:r w:rsidRPr="003926DF">
        <w:rPr>
          <w:rFonts w:ascii="Browallia New" w:hAnsi="Browallia New" w:cs="Browallia New"/>
          <w:sz w:val="28"/>
          <w:szCs w:val="28"/>
          <w:cs/>
        </w:rPr>
        <w:t xml:space="preserve">ธันวาคม </w:t>
      </w:r>
      <w:r w:rsidRPr="003926DF">
        <w:rPr>
          <w:rFonts w:ascii="Browallia New" w:hAnsi="Browallia New" w:cs="Browallia New"/>
          <w:sz w:val="28"/>
          <w:szCs w:val="28"/>
        </w:rPr>
        <w:t>256</w:t>
      </w:r>
      <w:r w:rsidR="00C1328D" w:rsidRPr="003926DF">
        <w:rPr>
          <w:rFonts w:ascii="Browallia New" w:hAnsi="Browallia New" w:cs="Browallia New"/>
          <w:sz w:val="28"/>
          <w:szCs w:val="28"/>
        </w:rPr>
        <w:t>7</w:t>
      </w:r>
    </w:p>
    <w:p w14:paraId="676736A4" w14:textId="77777777" w:rsidR="00A95A7E" w:rsidRPr="003926DF" w:rsidRDefault="00A95A7E"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54223960" w14:textId="77777777" w:rsidR="00765C87" w:rsidRPr="003926DF" w:rsidRDefault="00765C87"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5C42865" w14:textId="77777777" w:rsidR="001F16A7" w:rsidRPr="003926DF" w:rsidRDefault="001F16A7"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80E54FB" w14:textId="77777777" w:rsidR="00765C87" w:rsidRPr="003926DF" w:rsidRDefault="00765C87"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0979F055" w14:textId="77777777" w:rsidR="0015530F" w:rsidRPr="003926DF"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0335CC0" w14:textId="77777777" w:rsidR="0015530F" w:rsidRPr="003926DF"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1C1608CF" w14:textId="77777777" w:rsidR="0015530F" w:rsidRPr="003926DF"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26A090D" w14:textId="77777777" w:rsidR="0015530F" w:rsidRPr="003926DF"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479688A3" w14:textId="77777777" w:rsidR="0015530F" w:rsidRPr="003926DF"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206E360" w14:textId="77777777" w:rsidR="0015530F" w:rsidRPr="003926DF"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9673FFA" w14:textId="77777777" w:rsidR="0015530F" w:rsidRPr="003926DF" w:rsidRDefault="0015530F" w:rsidP="001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p>
    <w:p w14:paraId="5E311CC3" w14:textId="77777777" w:rsidR="00765C87" w:rsidRPr="003926DF" w:rsidRDefault="00765C87"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A63608D" w14:textId="797E7759" w:rsidR="002A1B62" w:rsidRPr="003926DF"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3926DF">
        <w:rPr>
          <w:rFonts w:ascii="Browallia New" w:hAnsi="Browallia New" w:cs="Browallia New"/>
          <w:sz w:val="28"/>
          <w:szCs w:val="28"/>
          <w:cs/>
        </w:rPr>
        <w:lastRenderedPageBreak/>
        <w:t>รายได้และค่าใช้จ่ายระหว่างกลุ่มบริษัทกับบุคคลและกิจการที่เกี่ยวข้องกัน</w:t>
      </w:r>
      <w:r w:rsidR="00EF78DB" w:rsidRPr="003926DF">
        <w:rPr>
          <w:rFonts w:ascii="Browallia New" w:hAnsi="Browallia New" w:cs="Browallia New"/>
          <w:sz w:val="28"/>
          <w:szCs w:val="28"/>
          <w:cs/>
        </w:rPr>
        <w:t xml:space="preserve">สำหรับงวดสามเดือนสิ้นสุดวันที่ </w:t>
      </w:r>
      <w:r w:rsidR="00EF78DB" w:rsidRPr="003926DF">
        <w:rPr>
          <w:rFonts w:ascii="Browallia New" w:hAnsi="Browallia New" w:cs="Browallia New"/>
          <w:sz w:val="28"/>
          <w:szCs w:val="28"/>
        </w:rPr>
        <w:t xml:space="preserve">31 </w:t>
      </w:r>
      <w:r w:rsidR="00EF78DB" w:rsidRPr="003926DF">
        <w:rPr>
          <w:rFonts w:ascii="Browallia New" w:hAnsi="Browallia New" w:cs="Browallia New"/>
          <w:sz w:val="28"/>
          <w:szCs w:val="28"/>
          <w:cs/>
        </w:rPr>
        <w:t xml:space="preserve">มีนาคม </w:t>
      </w:r>
      <w:r w:rsidRPr="003926DF">
        <w:rPr>
          <w:rFonts w:ascii="Browallia New" w:hAnsi="Browallia New" w:cs="Browallia New"/>
          <w:sz w:val="28"/>
          <w:szCs w:val="28"/>
        </w:rPr>
        <w:t>256</w:t>
      </w:r>
      <w:r w:rsidR="00EF78DB" w:rsidRPr="003926DF">
        <w:rPr>
          <w:rFonts w:ascii="Browallia New" w:hAnsi="Browallia New" w:cs="Browallia New"/>
          <w:sz w:val="28"/>
          <w:szCs w:val="28"/>
        </w:rPr>
        <w:t>8</w:t>
      </w:r>
      <w:r w:rsidRPr="003926DF">
        <w:rPr>
          <w:rFonts w:ascii="Browallia New" w:hAnsi="Browallia New" w:cs="Browallia New"/>
          <w:sz w:val="28"/>
          <w:szCs w:val="28"/>
        </w:rPr>
        <w:t xml:space="preserve"> </w:t>
      </w:r>
      <w:r w:rsidRPr="003926DF">
        <w:rPr>
          <w:rFonts w:ascii="Browallia New" w:hAnsi="Browallia New" w:cs="Browallia New"/>
          <w:sz w:val="28"/>
          <w:szCs w:val="28"/>
          <w:cs/>
        </w:rPr>
        <w:t xml:space="preserve">และ </w:t>
      </w:r>
      <w:r w:rsidRPr="003926DF">
        <w:rPr>
          <w:rFonts w:ascii="Browallia New" w:hAnsi="Browallia New" w:cs="Browallia New"/>
          <w:sz w:val="28"/>
          <w:szCs w:val="28"/>
        </w:rPr>
        <w:t>256</w:t>
      </w:r>
      <w:r w:rsidR="00EF78DB" w:rsidRPr="003926DF">
        <w:rPr>
          <w:rFonts w:ascii="Browallia New" w:hAnsi="Browallia New" w:cs="Browallia New"/>
          <w:sz w:val="28"/>
          <w:szCs w:val="28"/>
        </w:rPr>
        <w:t>7</w:t>
      </w:r>
      <w:r w:rsidR="001724C4" w:rsidRPr="003926DF">
        <w:rPr>
          <w:rFonts w:ascii="Browallia New" w:hAnsi="Browallia New" w:cs="Browallia New"/>
          <w:sz w:val="28"/>
          <w:szCs w:val="28"/>
        </w:rPr>
        <w:t xml:space="preserve"> </w:t>
      </w:r>
      <w:r w:rsidR="001724C4" w:rsidRPr="003926DF">
        <w:rPr>
          <w:rFonts w:ascii="Browallia New" w:hAnsi="Browallia New" w:cs="Browallia New"/>
          <w:sz w:val="28"/>
          <w:szCs w:val="28"/>
          <w:cs/>
        </w:rPr>
        <w:t>มีดังนี้</w:t>
      </w:r>
    </w:p>
    <w:p w14:paraId="6B87CEB0" w14:textId="77777777" w:rsidR="00351551" w:rsidRPr="003926DF" w:rsidRDefault="0035155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tbl>
      <w:tblPr>
        <w:tblW w:w="9099" w:type="dxa"/>
        <w:tblInd w:w="351" w:type="dxa"/>
        <w:tblLayout w:type="fixed"/>
        <w:tblLook w:val="0000" w:firstRow="0" w:lastRow="0" w:firstColumn="0" w:lastColumn="0" w:noHBand="0" w:noVBand="0"/>
      </w:tblPr>
      <w:tblGrid>
        <w:gridCol w:w="3334"/>
        <w:gridCol w:w="1441"/>
        <w:gridCol w:w="1441"/>
        <w:gridCol w:w="1441"/>
        <w:gridCol w:w="1442"/>
      </w:tblGrid>
      <w:tr w:rsidR="00351551" w:rsidRPr="003926DF" w14:paraId="74D6F58F" w14:textId="77777777" w:rsidTr="00897777">
        <w:trPr>
          <w:cantSplit/>
          <w:tblHeader/>
        </w:trPr>
        <w:tc>
          <w:tcPr>
            <w:tcW w:w="3334" w:type="dxa"/>
          </w:tcPr>
          <w:p w14:paraId="665A7C3F" w14:textId="77777777" w:rsidR="00351551" w:rsidRPr="003926DF"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5" w:type="dxa"/>
            <w:gridSpan w:val="4"/>
          </w:tcPr>
          <w:p w14:paraId="385D7825" w14:textId="3FD59062" w:rsidR="00351551" w:rsidRPr="003926DF" w:rsidRDefault="003515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009D3461" w:rsidRPr="003926DF">
              <w:rPr>
                <w:rFonts w:ascii="Browallia New" w:hAnsi="Browallia New" w:cs="Browallia New"/>
                <w:snapToGrid w:val="0"/>
                <w:sz w:val="24"/>
                <w:szCs w:val="24"/>
                <w:cs/>
                <w:lang w:eastAsia="th-TH"/>
              </w:rPr>
              <w:t>พัน</w:t>
            </w:r>
            <w:r w:rsidRPr="003926DF">
              <w:rPr>
                <w:rFonts w:ascii="Browallia New" w:hAnsi="Browallia New" w:cs="Browallia New"/>
                <w:snapToGrid w:val="0"/>
                <w:sz w:val="24"/>
                <w:szCs w:val="24"/>
                <w:cs/>
                <w:lang w:eastAsia="th-TH"/>
              </w:rPr>
              <w:t>บาท)</w:t>
            </w:r>
          </w:p>
        </w:tc>
      </w:tr>
      <w:tr w:rsidR="00A16F2F" w:rsidRPr="003926DF" w14:paraId="29C31F65" w14:textId="77777777" w:rsidTr="00897777">
        <w:trPr>
          <w:cantSplit/>
          <w:tblHeader/>
        </w:trPr>
        <w:tc>
          <w:tcPr>
            <w:tcW w:w="3334" w:type="dxa"/>
          </w:tcPr>
          <w:p w14:paraId="75977225"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2" w:type="dxa"/>
            <w:gridSpan w:val="2"/>
          </w:tcPr>
          <w:p w14:paraId="4E02F7BE" w14:textId="51AC27C7"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ข้อมูลทางการเงินรวม</w:t>
            </w:r>
          </w:p>
        </w:tc>
        <w:tc>
          <w:tcPr>
            <w:tcW w:w="2883" w:type="dxa"/>
            <w:gridSpan w:val="2"/>
          </w:tcPr>
          <w:p w14:paraId="5453B13C" w14:textId="109560E5"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ข้อมูลทางการเงินเฉพาะบริษัท</w:t>
            </w:r>
          </w:p>
        </w:tc>
      </w:tr>
      <w:tr w:rsidR="00A16F2F" w:rsidRPr="003926DF" w14:paraId="7A4F16FC" w14:textId="77777777" w:rsidTr="00897777">
        <w:trPr>
          <w:cantSplit/>
          <w:tblHeader/>
        </w:trPr>
        <w:tc>
          <w:tcPr>
            <w:tcW w:w="3334" w:type="dxa"/>
          </w:tcPr>
          <w:p w14:paraId="3D981BF1" w14:textId="77777777" w:rsidR="00A16F2F" w:rsidRPr="003926DF" w:rsidRDefault="00A16F2F" w:rsidP="006E5A3C">
            <w:pPr>
              <w:pStyle w:val="a0"/>
              <w:tabs>
                <w:tab w:val="clear" w:pos="360"/>
                <w:tab w:val="clear" w:pos="720"/>
                <w:tab w:val="clear" w:pos="1080"/>
                <w:tab w:val="left" w:pos="540"/>
              </w:tabs>
              <w:rPr>
                <w:rFonts w:ascii="Browallia New" w:hAnsi="Browallia New" w:cs="Browallia New"/>
                <w:sz w:val="24"/>
                <w:szCs w:val="24"/>
                <w:lang w:val="en-GB"/>
              </w:rPr>
            </w:pPr>
          </w:p>
        </w:tc>
        <w:tc>
          <w:tcPr>
            <w:tcW w:w="1441" w:type="dxa"/>
            <w:vAlign w:val="bottom"/>
          </w:tcPr>
          <w:p w14:paraId="0F74B383" w14:textId="0129088E" w:rsidR="00A16F2F" w:rsidRPr="003926DF" w:rsidRDefault="00A16F2F" w:rsidP="008977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926DF">
              <w:rPr>
                <w:rFonts w:ascii="Browallia New" w:hAnsi="Browallia New" w:cs="Browallia New"/>
                <w:sz w:val="24"/>
                <w:szCs w:val="24"/>
              </w:rPr>
              <w:t>2568</w:t>
            </w:r>
          </w:p>
        </w:tc>
        <w:tc>
          <w:tcPr>
            <w:tcW w:w="1441" w:type="dxa"/>
            <w:vAlign w:val="bottom"/>
          </w:tcPr>
          <w:p w14:paraId="1A47E8F2" w14:textId="2AFFCE8F"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926DF">
              <w:rPr>
                <w:rFonts w:ascii="Browallia New" w:hAnsi="Browallia New" w:cs="Browallia New"/>
                <w:sz w:val="24"/>
                <w:szCs w:val="24"/>
              </w:rPr>
              <w:t>2567</w:t>
            </w:r>
          </w:p>
        </w:tc>
        <w:tc>
          <w:tcPr>
            <w:tcW w:w="1441" w:type="dxa"/>
            <w:vAlign w:val="bottom"/>
          </w:tcPr>
          <w:p w14:paraId="12A8815B" w14:textId="5CAEB4C6"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442" w:type="dxa"/>
            <w:vAlign w:val="bottom"/>
          </w:tcPr>
          <w:p w14:paraId="28F28117" w14:textId="57C4312E"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926DF">
              <w:rPr>
                <w:rFonts w:ascii="Browallia New" w:hAnsi="Browallia New" w:cs="Browallia New"/>
                <w:sz w:val="24"/>
                <w:szCs w:val="24"/>
              </w:rPr>
              <w:t>2567</w:t>
            </w:r>
          </w:p>
        </w:tc>
      </w:tr>
      <w:tr w:rsidR="00A16F2F" w:rsidRPr="003926DF" w14:paraId="7081AB1B" w14:textId="77777777" w:rsidTr="00A16F2F">
        <w:trPr>
          <w:cantSplit/>
          <w:tblHeader/>
        </w:trPr>
        <w:tc>
          <w:tcPr>
            <w:tcW w:w="3334" w:type="dxa"/>
            <w:vAlign w:val="bottom"/>
          </w:tcPr>
          <w:p w14:paraId="67E7523A"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1" w:type="dxa"/>
            <w:vAlign w:val="bottom"/>
          </w:tcPr>
          <w:p w14:paraId="304A5A61"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79CC6ED5"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2AAC9EF"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1850D82B"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926DF" w14:paraId="754DB78F" w14:textId="77777777" w:rsidTr="00A16F2F">
        <w:trPr>
          <w:cantSplit/>
        </w:trPr>
        <w:tc>
          <w:tcPr>
            <w:tcW w:w="3334" w:type="dxa"/>
            <w:vAlign w:val="bottom"/>
          </w:tcPr>
          <w:p w14:paraId="4731B443" w14:textId="06E003D4"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รายการค้ากับบริษัทย่อยและ</w:t>
            </w:r>
          </w:p>
        </w:tc>
        <w:tc>
          <w:tcPr>
            <w:tcW w:w="1441" w:type="dxa"/>
            <w:vAlign w:val="bottom"/>
          </w:tcPr>
          <w:p w14:paraId="58DD4BC6"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676209BE"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5FEF1FF6"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5FDE7C26"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926DF" w14:paraId="7F6EC740" w14:textId="77777777" w:rsidTr="00A16F2F">
        <w:trPr>
          <w:cantSplit/>
        </w:trPr>
        <w:tc>
          <w:tcPr>
            <w:tcW w:w="3334" w:type="dxa"/>
            <w:vAlign w:val="bottom"/>
          </w:tcPr>
          <w:p w14:paraId="2E6D83D7" w14:textId="0A17F18B" w:rsidR="00A16F2F" w:rsidRPr="003926DF" w:rsidRDefault="00A16F2F" w:rsidP="00B9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cs/>
              </w:rPr>
            </w:pPr>
            <w:r w:rsidRPr="003926DF">
              <w:rPr>
                <w:rFonts w:ascii="Browallia New" w:hAnsi="Browallia New" w:cs="Browallia New"/>
                <w:b/>
                <w:bCs/>
                <w:sz w:val="24"/>
                <w:szCs w:val="24"/>
              </w:rPr>
              <w:t xml:space="preserve">     </w:t>
            </w:r>
            <w:r w:rsidRPr="003926DF">
              <w:rPr>
                <w:rFonts w:ascii="Browallia New" w:hAnsi="Browallia New" w:cs="Browallia New"/>
                <w:b/>
                <w:bCs/>
                <w:sz w:val="24"/>
                <w:szCs w:val="24"/>
                <w:cs/>
              </w:rPr>
              <w:t>บริษัทย่อยทางอ้อม</w:t>
            </w:r>
          </w:p>
        </w:tc>
        <w:tc>
          <w:tcPr>
            <w:tcW w:w="1441" w:type="dxa"/>
            <w:vAlign w:val="bottom"/>
          </w:tcPr>
          <w:p w14:paraId="3A679B4F"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vAlign w:val="bottom"/>
          </w:tcPr>
          <w:p w14:paraId="197194C9"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14D57D1D"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36308BC5" w14:textId="77777777" w:rsidR="00A16F2F" w:rsidRPr="003926DF" w:rsidRDefault="00A16F2F"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926DF" w14:paraId="2B09609B" w14:textId="77777777" w:rsidTr="00A16F2F">
        <w:trPr>
          <w:cantSplit/>
        </w:trPr>
        <w:tc>
          <w:tcPr>
            <w:tcW w:w="3334" w:type="dxa"/>
            <w:vAlign w:val="bottom"/>
          </w:tcPr>
          <w:p w14:paraId="779F1A45" w14:textId="0708C507"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รายได้ธุรกิจสื่อ</w:t>
            </w:r>
          </w:p>
        </w:tc>
        <w:tc>
          <w:tcPr>
            <w:tcW w:w="1441" w:type="dxa"/>
          </w:tcPr>
          <w:p w14:paraId="2DBFCCA4" w14:textId="2A80CDF5"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3EDD2221" w14:textId="7293C11E"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11483EA3" w14:textId="75D152DB"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4,569</w:t>
            </w:r>
          </w:p>
        </w:tc>
        <w:tc>
          <w:tcPr>
            <w:tcW w:w="1442" w:type="dxa"/>
          </w:tcPr>
          <w:p w14:paraId="269486F0" w14:textId="07CBA231"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5,696 </w:t>
            </w:r>
          </w:p>
        </w:tc>
      </w:tr>
      <w:tr w:rsidR="00A16F2F" w:rsidRPr="003926DF" w14:paraId="63D5176C" w14:textId="77777777" w:rsidTr="00A16F2F">
        <w:trPr>
          <w:cantSplit/>
        </w:trPr>
        <w:tc>
          <w:tcPr>
            <w:tcW w:w="3334" w:type="dxa"/>
            <w:vAlign w:val="bottom"/>
          </w:tcPr>
          <w:p w14:paraId="3454D976" w14:textId="1A54B21E"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รายได้ธุรกิจเพลง</w:t>
            </w:r>
          </w:p>
        </w:tc>
        <w:tc>
          <w:tcPr>
            <w:tcW w:w="1441" w:type="dxa"/>
          </w:tcPr>
          <w:p w14:paraId="36274D5F" w14:textId="2A69EE80"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760094D2" w14:textId="296493A3"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11543C2E" w14:textId="7C5E4CDC"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rPr>
              <w:t xml:space="preserve">          -</w:t>
            </w:r>
          </w:p>
        </w:tc>
        <w:tc>
          <w:tcPr>
            <w:tcW w:w="1442" w:type="dxa"/>
          </w:tcPr>
          <w:p w14:paraId="69B87107" w14:textId="3D8F1133"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8 </w:t>
            </w:r>
          </w:p>
        </w:tc>
      </w:tr>
      <w:tr w:rsidR="00A16F2F" w:rsidRPr="003926DF" w14:paraId="3B98D253" w14:textId="77777777" w:rsidTr="00A16F2F">
        <w:trPr>
          <w:cantSplit/>
        </w:trPr>
        <w:tc>
          <w:tcPr>
            <w:tcW w:w="3334" w:type="dxa"/>
            <w:vAlign w:val="bottom"/>
          </w:tcPr>
          <w:p w14:paraId="7C393CD8" w14:textId="12EBA519"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รายได้ธุรกิจรับจ้างและผลิตกิจกรรม</w:t>
            </w:r>
          </w:p>
        </w:tc>
        <w:tc>
          <w:tcPr>
            <w:tcW w:w="1441" w:type="dxa"/>
          </w:tcPr>
          <w:p w14:paraId="3AE01F95" w14:textId="3CEF5B59"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00F8B1FA" w14:textId="128091E2"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5C5226B6" w14:textId="4372DB8D"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rPr>
              <w:t xml:space="preserve">          -</w:t>
            </w:r>
          </w:p>
        </w:tc>
        <w:tc>
          <w:tcPr>
            <w:tcW w:w="1442" w:type="dxa"/>
          </w:tcPr>
          <w:p w14:paraId="6BDDEB4D" w14:textId="1F952D29"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20,632 </w:t>
            </w:r>
          </w:p>
        </w:tc>
      </w:tr>
      <w:tr w:rsidR="00A16F2F" w:rsidRPr="003926DF" w14:paraId="5ACBA539" w14:textId="77777777" w:rsidTr="00A16F2F">
        <w:trPr>
          <w:cantSplit/>
        </w:trPr>
        <w:tc>
          <w:tcPr>
            <w:tcW w:w="3334" w:type="dxa"/>
            <w:vAlign w:val="bottom"/>
          </w:tcPr>
          <w:p w14:paraId="100AB3CA" w14:textId="61E35E99"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รายได้จากการบริหารจัดการ</w:t>
            </w:r>
          </w:p>
        </w:tc>
        <w:tc>
          <w:tcPr>
            <w:tcW w:w="1441" w:type="dxa"/>
          </w:tcPr>
          <w:p w14:paraId="05A00209" w14:textId="45903DAC"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0F77DB71" w14:textId="69695162"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619E1B02" w14:textId="2FEA0517"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cs/>
                <w:lang w:val="en-GB"/>
              </w:rPr>
            </w:pPr>
            <w:r w:rsidRPr="003926DF">
              <w:rPr>
                <w:rFonts w:ascii="Browallia New" w:eastAsia="Arial Unicode MS" w:hAnsi="Browallia New" w:cs="Browallia New"/>
                <w:sz w:val="24"/>
                <w:szCs w:val="24"/>
                <w:lang w:val="en-GB"/>
              </w:rPr>
              <w:t>73,684</w:t>
            </w:r>
          </w:p>
        </w:tc>
        <w:tc>
          <w:tcPr>
            <w:tcW w:w="1442" w:type="dxa"/>
          </w:tcPr>
          <w:p w14:paraId="66FB8935" w14:textId="3FCFAA80"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111,683 </w:t>
            </w:r>
          </w:p>
        </w:tc>
      </w:tr>
      <w:tr w:rsidR="00A16F2F" w:rsidRPr="003926DF" w14:paraId="0D0554C8" w14:textId="77777777" w:rsidTr="00A16F2F">
        <w:trPr>
          <w:cantSplit/>
        </w:trPr>
        <w:tc>
          <w:tcPr>
            <w:tcW w:w="3334" w:type="dxa"/>
            <w:vAlign w:val="bottom"/>
          </w:tcPr>
          <w:p w14:paraId="067C91B4" w14:textId="141B0340"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ดอกเบี้ยรับ</w:t>
            </w:r>
          </w:p>
        </w:tc>
        <w:tc>
          <w:tcPr>
            <w:tcW w:w="1441" w:type="dxa"/>
          </w:tcPr>
          <w:p w14:paraId="73EE6D32" w14:textId="499ACF3E"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59EAB9F8" w14:textId="086404FB"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54ED0C24" w14:textId="0E7BB614"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27,110</w:t>
            </w:r>
          </w:p>
        </w:tc>
        <w:tc>
          <w:tcPr>
            <w:tcW w:w="1442" w:type="dxa"/>
          </w:tcPr>
          <w:p w14:paraId="4A5DD6C6" w14:textId="783BD49C"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31,376 </w:t>
            </w:r>
          </w:p>
        </w:tc>
      </w:tr>
      <w:tr w:rsidR="00A16F2F" w:rsidRPr="003926DF" w14:paraId="2F7B06AC" w14:textId="77777777" w:rsidTr="00A16F2F">
        <w:trPr>
          <w:cantSplit/>
        </w:trPr>
        <w:tc>
          <w:tcPr>
            <w:tcW w:w="3334" w:type="dxa"/>
            <w:vAlign w:val="bottom"/>
          </w:tcPr>
          <w:p w14:paraId="00E7AF1F" w14:textId="749C2815"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รายได้อื่น</w:t>
            </w:r>
          </w:p>
        </w:tc>
        <w:tc>
          <w:tcPr>
            <w:tcW w:w="1441" w:type="dxa"/>
          </w:tcPr>
          <w:p w14:paraId="5335E7C4" w14:textId="530D5C9B"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38A44C87" w14:textId="001FC5A3"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581B81B6" w14:textId="48BBEF3E"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rPr>
              <w:t xml:space="preserve">          -</w:t>
            </w:r>
          </w:p>
        </w:tc>
        <w:tc>
          <w:tcPr>
            <w:tcW w:w="1442" w:type="dxa"/>
          </w:tcPr>
          <w:p w14:paraId="2BA68CF9" w14:textId="1AEF24E3" w:rsidR="00A16F2F" w:rsidRPr="003926DF" w:rsidRDefault="00A16F2F" w:rsidP="0031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16 </w:t>
            </w:r>
          </w:p>
        </w:tc>
      </w:tr>
      <w:tr w:rsidR="00A16F2F" w:rsidRPr="003926DF" w14:paraId="22A30996" w14:textId="77777777" w:rsidTr="00A16F2F">
        <w:trPr>
          <w:cantSplit/>
        </w:trPr>
        <w:tc>
          <w:tcPr>
            <w:tcW w:w="3334" w:type="dxa"/>
            <w:vAlign w:val="bottom"/>
          </w:tcPr>
          <w:p w14:paraId="52C17AD9" w14:textId="7D632517"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ต้นทุนขายและให้บริการ</w:t>
            </w:r>
          </w:p>
        </w:tc>
        <w:tc>
          <w:tcPr>
            <w:tcW w:w="1441" w:type="dxa"/>
          </w:tcPr>
          <w:p w14:paraId="6392C952" w14:textId="42A69368"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354255F3" w14:textId="5DEDB762"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00608786" w14:textId="796E3C6E"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24,019 </w:t>
            </w:r>
          </w:p>
        </w:tc>
        <w:tc>
          <w:tcPr>
            <w:tcW w:w="1442" w:type="dxa"/>
          </w:tcPr>
          <w:p w14:paraId="1BB8FBDD" w14:textId="7C70AE47"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12,333 </w:t>
            </w:r>
          </w:p>
        </w:tc>
      </w:tr>
      <w:tr w:rsidR="00A16F2F" w:rsidRPr="003926DF" w14:paraId="673D16C7" w14:textId="77777777" w:rsidTr="00A16F2F">
        <w:trPr>
          <w:cantSplit/>
        </w:trPr>
        <w:tc>
          <w:tcPr>
            <w:tcW w:w="3334" w:type="dxa"/>
            <w:vAlign w:val="bottom"/>
          </w:tcPr>
          <w:p w14:paraId="2CECA37B" w14:textId="5BEFD193"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ค่าใช้จ่ายในการขายและบริหาร</w:t>
            </w:r>
          </w:p>
        </w:tc>
        <w:tc>
          <w:tcPr>
            <w:tcW w:w="1441" w:type="dxa"/>
          </w:tcPr>
          <w:p w14:paraId="0D488333" w14:textId="0B71C23E"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285ADFBB" w14:textId="03A11B26"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2C5C8E2E" w14:textId="151138CE"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387 </w:t>
            </w:r>
          </w:p>
        </w:tc>
        <w:tc>
          <w:tcPr>
            <w:tcW w:w="1442" w:type="dxa"/>
          </w:tcPr>
          <w:p w14:paraId="771B23E6" w14:textId="28C7E164"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1,208 </w:t>
            </w:r>
          </w:p>
        </w:tc>
      </w:tr>
      <w:tr w:rsidR="00A16F2F" w:rsidRPr="003926DF" w14:paraId="6E99FE34" w14:textId="77777777" w:rsidTr="00A16F2F">
        <w:trPr>
          <w:cantSplit/>
        </w:trPr>
        <w:tc>
          <w:tcPr>
            <w:tcW w:w="3334" w:type="dxa"/>
            <w:vAlign w:val="bottom"/>
          </w:tcPr>
          <w:p w14:paraId="1626F6F7" w14:textId="6204C9D8"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hAnsi="Browallia New" w:cs="Browallia New"/>
                <w:b/>
                <w:bCs/>
                <w:sz w:val="24"/>
                <w:szCs w:val="24"/>
                <w:cs/>
              </w:rPr>
            </w:pPr>
            <w:r w:rsidRPr="003926DF">
              <w:rPr>
                <w:rFonts w:ascii="Browallia New" w:eastAsia="Arial Unicode MS" w:hAnsi="Browallia New" w:cs="Browallia New"/>
                <w:sz w:val="24"/>
                <w:szCs w:val="24"/>
                <w:cs/>
              </w:rPr>
              <w:t>ต้นทุนทางการเงิน</w:t>
            </w:r>
          </w:p>
        </w:tc>
        <w:tc>
          <w:tcPr>
            <w:tcW w:w="1441" w:type="dxa"/>
          </w:tcPr>
          <w:p w14:paraId="6FDD2A1C" w14:textId="2635869D"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74"/>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6D5ABC0E" w14:textId="569B3BEC"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0"/>
              <w:jc w:val="center"/>
              <w:rPr>
                <w:rFonts w:ascii="Browallia New" w:hAnsi="Browallia New" w:cs="Browallia New"/>
                <w:sz w:val="24"/>
                <w:szCs w:val="24"/>
              </w:rPr>
            </w:pPr>
            <w:r w:rsidRPr="003926DF">
              <w:rPr>
                <w:rFonts w:ascii="Browallia New" w:eastAsia="Arial Unicode MS" w:hAnsi="Browallia New" w:cs="Browallia New"/>
                <w:sz w:val="24"/>
                <w:szCs w:val="24"/>
              </w:rPr>
              <w:t xml:space="preserve">          -</w:t>
            </w:r>
          </w:p>
        </w:tc>
        <w:tc>
          <w:tcPr>
            <w:tcW w:w="1441" w:type="dxa"/>
          </w:tcPr>
          <w:p w14:paraId="480C13CF" w14:textId="50BCFF97"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1,367 </w:t>
            </w:r>
          </w:p>
        </w:tc>
        <w:tc>
          <w:tcPr>
            <w:tcW w:w="1442" w:type="dxa"/>
          </w:tcPr>
          <w:p w14:paraId="246C6CE3" w14:textId="0AC44D03" w:rsidR="00A16F2F" w:rsidRPr="003926DF" w:rsidRDefault="00A16F2F" w:rsidP="0051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2,195 </w:t>
            </w:r>
          </w:p>
        </w:tc>
      </w:tr>
      <w:tr w:rsidR="00A16F2F" w:rsidRPr="003926DF" w14:paraId="035DCAF9" w14:textId="77777777" w:rsidTr="00A16F2F">
        <w:trPr>
          <w:cantSplit/>
        </w:trPr>
        <w:tc>
          <w:tcPr>
            <w:tcW w:w="3334" w:type="dxa"/>
            <w:vAlign w:val="bottom"/>
          </w:tcPr>
          <w:p w14:paraId="22E060FB"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
              <w:rPr>
                <w:rFonts w:ascii="Browallia New" w:eastAsia="Arial Unicode MS" w:hAnsi="Browallia New" w:cs="Browallia New"/>
                <w:sz w:val="24"/>
                <w:szCs w:val="24"/>
                <w:cs/>
              </w:rPr>
            </w:pPr>
          </w:p>
        </w:tc>
        <w:tc>
          <w:tcPr>
            <w:tcW w:w="1441" w:type="dxa"/>
          </w:tcPr>
          <w:p w14:paraId="14F54B56"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1" w:type="dxa"/>
          </w:tcPr>
          <w:p w14:paraId="4446C7A4"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eastAsia="Arial Unicode MS" w:hAnsi="Browallia New" w:cs="Browallia New"/>
                <w:sz w:val="24"/>
                <w:szCs w:val="24"/>
              </w:rPr>
            </w:pPr>
          </w:p>
        </w:tc>
        <w:tc>
          <w:tcPr>
            <w:tcW w:w="1441" w:type="dxa"/>
          </w:tcPr>
          <w:p w14:paraId="5C608708"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p>
        </w:tc>
        <w:tc>
          <w:tcPr>
            <w:tcW w:w="1442" w:type="dxa"/>
          </w:tcPr>
          <w:p w14:paraId="0BF64FBD"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926DF" w14:paraId="724BE880" w14:textId="77777777" w:rsidTr="00A16F2F">
        <w:trPr>
          <w:cantSplit/>
        </w:trPr>
        <w:tc>
          <w:tcPr>
            <w:tcW w:w="3334" w:type="dxa"/>
            <w:vAlign w:val="bottom"/>
          </w:tcPr>
          <w:p w14:paraId="6A4637DF" w14:textId="07E300CF"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รายการค้ากับกิจการที่เกี่ยวข้องกัน</w:t>
            </w:r>
          </w:p>
        </w:tc>
        <w:tc>
          <w:tcPr>
            <w:tcW w:w="1441" w:type="dxa"/>
            <w:vAlign w:val="bottom"/>
          </w:tcPr>
          <w:p w14:paraId="22DA63E5"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vAlign w:val="bottom"/>
          </w:tcPr>
          <w:p w14:paraId="6C479672"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p>
        </w:tc>
        <w:tc>
          <w:tcPr>
            <w:tcW w:w="1441" w:type="dxa"/>
          </w:tcPr>
          <w:p w14:paraId="30A7CE3D"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2" w:type="dxa"/>
          </w:tcPr>
          <w:p w14:paraId="7B89D8B7" w14:textId="77777777" w:rsidR="00A16F2F" w:rsidRPr="003926DF" w:rsidRDefault="00A16F2F" w:rsidP="00FF2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926DF" w14:paraId="77DC1D1C" w14:textId="77777777" w:rsidTr="00A16F2F">
        <w:trPr>
          <w:cantSplit/>
        </w:trPr>
        <w:tc>
          <w:tcPr>
            <w:tcW w:w="3334" w:type="dxa"/>
            <w:vAlign w:val="bottom"/>
          </w:tcPr>
          <w:p w14:paraId="60EB9ECB" w14:textId="027FEDD1" w:rsidR="00A16F2F" w:rsidRPr="003926DF" w:rsidRDefault="00A16F2F"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eastAsia="Arial Unicode MS" w:hAnsi="Browallia New" w:cs="Browallia New"/>
                <w:sz w:val="24"/>
                <w:szCs w:val="24"/>
                <w:cs/>
              </w:rPr>
              <w:t>รายได้จากการขายและให้บริการ</w:t>
            </w:r>
          </w:p>
        </w:tc>
        <w:tc>
          <w:tcPr>
            <w:tcW w:w="1441" w:type="dxa"/>
            <w:vAlign w:val="bottom"/>
          </w:tcPr>
          <w:p w14:paraId="4A37C390" w14:textId="25DF00BE" w:rsidR="00A16F2F" w:rsidRPr="003926DF" w:rsidRDefault="00A16F2F"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8,197</w:t>
            </w:r>
          </w:p>
        </w:tc>
        <w:tc>
          <w:tcPr>
            <w:tcW w:w="1441" w:type="dxa"/>
            <w:vAlign w:val="bottom"/>
          </w:tcPr>
          <w:p w14:paraId="002660AA" w14:textId="0936CD60" w:rsidR="00A16F2F" w:rsidRPr="003926DF" w:rsidRDefault="00A16F2F"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hAnsi="Browallia New" w:cs="Browallia New"/>
                <w:sz w:val="24"/>
                <w:szCs w:val="24"/>
              </w:rPr>
              <w:t>250</w:t>
            </w:r>
          </w:p>
        </w:tc>
        <w:tc>
          <w:tcPr>
            <w:tcW w:w="1441" w:type="dxa"/>
          </w:tcPr>
          <w:p w14:paraId="349DF43D" w14:textId="644F2ABE" w:rsidR="00A16F2F" w:rsidRPr="003926DF" w:rsidRDefault="00A16F2F"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8,197</w:t>
            </w:r>
          </w:p>
        </w:tc>
        <w:tc>
          <w:tcPr>
            <w:tcW w:w="1442" w:type="dxa"/>
          </w:tcPr>
          <w:p w14:paraId="2FB2C27E" w14:textId="34C7D737"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926DF">
              <w:rPr>
                <w:rFonts w:ascii="Browallia New" w:eastAsia="Arial Unicode MS" w:hAnsi="Browallia New" w:cs="Browallia New"/>
                <w:sz w:val="24"/>
                <w:szCs w:val="24"/>
              </w:rPr>
              <w:t xml:space="preserve">          -</w:t>
            </w:r>
          </w:p>
        </w:tc>
      </w:tr>
      <w:tr w:rsidR="002A5C94" w:rsidRPr="003926DF" w14:paraId="3758FD38" w14:textId="77777777" w:rsidTr="00A16F2F">
        <w:trPr>
          <w:cantSplit/>
        </w:trPr>
        <w:tc>
          <w:tcPr>
            <w:tcW w:w="3334" w:type="dxa"/>
            <w:vAlign w:val="bottom"/>
          </w:tcPr>
          <w:p w14:paraId="271565CF" w14:textId="20AE766A" w:rsidR="002A5C94" w:rsidRPr="003926DF" w:rsidRDefault="002A5C94"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rPr>
            </w:pPr>
            <w:r w:rsidRPr="003926DF">
              <w:rPr>
                <w:rFonts w:ascii="Browallia New" w:eastAsia="Arial Unicode MS" w:hAnsi="Browallia New" w:cs="Browallia New"/>
                <w:sz w:val="24"/>
                <w:szCs w:val="24"/>
                <w:cs/>
              </w:rPr>
              <w:t>รายได้อื่น</w:t>
            </w:r>
          </w:p>
        </w:tc>
        <w:tc>
          <w:tcPr>
            <w:tcW w:w="1441" w:type="dxa"/>
            <w:vAlign w:val="bottom"/>
          </w:tcPr>
          <w:p w14:paraId="7AEF88D8" w14:textId="11AC7017" w:rsidR="002A5C94" w:rsidRPr="003926DF" w:rsidRDefault="00CF7DC0"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4</w:t>
            </w:r>
          </w:p>
        </w:tc>
        <w:tc>
          <w:tcPr>
            <w:tcW w:w="1441" w:type="dxa"/>
            <w:vAlign w:val="bottom"/>
          </w:tcPr>
          <w:p w14:paraId="5261ADB8" w14:textId="1F54E51E" w:rsidR="002A5C94" w:rsidRPr="003926DF" w:rsidRDefault="00CF7DC0"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003926DF">
              <w:rPr>
                <w:rFonts w:ascii="Browallia New" w:hAnsi="Browallia New" w:cs="Browallia New"/>
                <w:sz w:val="24"/>
                <w:szCs w:val="24"/>
              </w:rPr>
              <w:t>5</w:t>
            </w:r>
          </w:p>
        </w:tc>
        <w:tc>
          <w:tcPr>
            <w:tcW w:w="1441" w:type="dxa"/>
          </w:tcPr>
          <w:p w14:paraId="08525160" w14:textId="16E683AC" w:rsidR="002A5C94" w:rsidRPr="003926DF" w:rsidRDefault="00CF7DC0" w:rsidP="0076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4</w:t>
            </w:r>
          </w:p>
        </w:tc>
        <w:tc>
          <w:tcPr>
            <w:tcW w:w="1442" w:type="dxa"/>
          </w:tcPr>
          <w:p w14:paraId="59088812" w14:textId="1542BA21" w:rsidR="002A5C94" w:rsidRPr="003926DF" w:rsidRDefault="00CF7DC0"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926DF">
              <w:rPr>
                <w:rFonts w:ascii="Browallia New" w:eastAsia="Arial Unicode MS" w:hAnsi="Browallia New" w:cs="Browallia New"/>
                <w:sz w:val="24"/>
                <w:szCs w:val="24"/>
              </w:rPr>
              <w:t xml:space="preserve">          -</w:t>
            </w:r>
          </w:p>
        </w:tc>
      </w:tr>
      <w:tr w:rsidR="00A16F2F" w:rsidRPr="003926DF" w14:paraId="326B0AB5" w14:textId="77777777" w:rsidTr="00A16F2F">
        <w:trPr>
          <w:cantSplit/>
        </w:trPr>
        <w:tc>
          <w:tcPr>
            <w:tcW w:w="3334" w:type="dxa"/>
            <w:vAlign w:val="bottom"/>
          </w:tcPr>
          <w:p w14:paraId="78AAE81B" w14:textId="04EFA757" w:rsidR="00A16F2F" w:rsidRPr="003926DF" w:rsidRDefault="00A16F2F" w:rsidP="0025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eastAsia="Arial Unicode MS" w:hAnsi="Browallia New" w:cs="Browallia New"/>
                <w:sz w:val="24"/>
                <w:szCs w:val="24"/>
                <w:cs/>
              </w:rPr>
              <w:t>ต้นทุนขายและให้บริการ</w:t>
            </w:r>
          </w:p>
        </w:tc>
        <w:tc>
          <w:tcPr>
            <w:tcW w:w="1441" w:type="dxa"/>
            <w:vAlign w:val="bottom"/>
          </w:tcPr>
          <w:p w14:paraId="4F974626" w14:textId="3A45A29D" w:rsidR="00A16F2F" w:rsidRPr="003926DF" w:rsidRDefault="00A16F2F" w:rsidP="0025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4,726</w:t>
            </w:r>
          </w:p>
        </w:tc>
        <w:tc>
          <w:tcPr>
            <w:tcW w:w="1441" w:type="dxa"/>
          </w:tcPr>
          <w:p w14:paraId="190BF433" w14:textId="04AF0B12" w:rsidR="00A16F2F" w:rsidRPr="003926DF" w:rsidRDefault="00A16F2F" w:rsidP="0025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21,074 </w:t>
            </w:r>
          </w:p>
        </w:tc>
        <w:tc>
          <w:tcPr>
            <w:tcW w:w="1441" w:type="dxa"/>
          </w:tcPr>
          <w:p w14:paraId="03EFD709" w14:textId="63EB4B80"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8"/>
              <w:jc w:val="center"/>
              <w:rPr>
                <w:rFonts w:ascii="Browallia New" w:eastAsia="Arial Unicode MS" w:hAnsi="Browallia New" w:cs="Browallia New"/>
                <w:sz w:val="24"/>
                <w:szCs w:val="24"/>
              </w:rPr>
            </w:pPr>
            <w:r w:rsidRPr="003926DF">
              <w:rPr>
                <w:rFonts w:ascii="Browallia New" w:eastAsia="Arial Unicode MS" w:hAnsi="Browallia New" w:cs="Browallia New"/>
                <w:sz w:val="24"/>
                <w:szCs w:val="24"/>
              </w:rPr>
              <w:t xml:space="preserve">          -</w:t>
            </w:r>
          </w:p>
        </w:tc>
        <w:tc>
          <w:tcPr>
            <w:tcW w:w="1442" w:type="dxa"/>
          </w:tcPr>
          <w:p w14:paraId="14D7B5ED" w14:textId="207598A3" w:rsidR="00A16F2F" w:rsidRPr="003926DF" w:rsidRDefault="00A16F2F" w:rsidP="0030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5"/>
              <w:jc w:val="center"/>
              <w:rPr>
                <w:rFonts w:ascii="Browallia New" w:eastAsia="Arial Unicode MS" w:hAnsi="Browallia New" w:cs="Browallia New"/>
                <w:sz w:val="24"/>
                <w:szCs w:val="24"/>
              </w:rPr>
            </w:pPr>
            <w:r w:rsidRPr="003926DF">
              <w:rPr>
                <w:rFonts w:ascii="Browallia New" w:eastAsia="Arial Unicode MS" w:hAnsi="Browallia New" w:cs="Browallia New"/>
                <w:sz w:val="24"/>
                <w:szCs w:val="24"/>
              </w:rPr>
              <w:t xml:space="preserve">          -</w:t>
            </w:r>
          </w:p>
        </w:tc>
      </w:tr>
      <w:tr w:rsidR="00A16F2F" w:rsidRPr="003926DF" w14:paraId="1247F27A" w14:textId="77777777" w:rsidTr="00A16F2F">
        <w:trPr>
          <w:cantSplit/>
        </w:trPr>
        <w:tc>
          <w:tcPr>
            <w:tcW w:w="3334" w:type="dxa"/>
            <w:vAlign w:val="bottom"/>
          </w:tcPr>
          <w:p w14:paraId="02738C1B" w14:textId="5923D40F"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eastAsia="Arial Unicode MS" w:hAnsi="Browallia New" w:cs="Browallia New"/>
                <w:sz w:val="24"/>
                <w:szCs w:val="24"/>
                <w:cs/>
              </w:rPr>
              <w:t>ค่าใช้จ่ายในการขายและบริหาร</w:t>
            </w:r>
          </w:p>
        </w:tc>
        <w:tc>
          <w:tcPr>
            <w:tcW w:w="1441" w:type="dxa"/>
            <w:vAlign w:val="bottom"/>
          </w:tcPr>
          <w:p w14:paraId="25D2A9F9" w14:textId="73956C6F"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26,645</w:t>
            </w:r>
          </w:p>
        </w:tc>
        <w:tc>
          <w:tcPr>
            <w:tcW w:w="1441" w:type="dxa"/>
          </w:tcPr>
          <w:p w14:paraId="3B3587C4" w14:textId="53783D3B"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39,661 </w:t>
            </w:r>
          </w:p>
        </w:tc>
        <w:tc>
          <w:tcPr>
            <w:tcW w:w="1441" w:type="dxa"/>
          </w:tcPr>
          <w:p w14:paraId="74F5550D" w14:textId="19C0BEDB"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13,307</w:t>
            </w:r>
          </w:p>
        </w:tc>
        <w:tc>
          <w:tcPr>
            <w:tcW w:w="1442" w:type="dxa"/>
          </w:tcPr>
          <w:p w14:paraId="0341E702" w14:textId="290B3702"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21,134 </w:t>
            </w:r>
          </w:p>
        </w:tc>
      </w:tr>
      <w:tr w:rsidR="00A16F2F" w:rsidRPr="003926DF" w14:paraId="07B4920D" w14:textId="77777777" w:rsidTr="00A16F2F">
        <w:trPr>
          <w:cantSplit/>
        </w:trPr>
        <w:tc>
          <w:tcPr>
            <w:tcW w:w="3334" w:type="dxa"/>
            <w:vAlign w:val="bottom"/>
          </w:tcPr>
          <w:p w14:paraId="3B708F20" w14:textId="1130DAAB"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eastAsia="Arial Unicode MS" w:hAnsi="Browallia New" w:cs="Browallia New"/>
                <w:sz w:val="24"/>
                <w:szCs w:val="24"/>
                <w:cs/>
              </w:rPr>
              <w:t>ต้นทุนทางการเงิน</w:t>
            </w:r>
          </w:p>
        </w:tc>
        <w:tc>
          <w:tcPr>
            <w:tcW w:w="1441" w:type="dxa"/>
            <w:vAlign w:val="bottom"/>
          </w:tcPr>
          <w:p w14:paraId="682F98FD" w14:textId="7A4E4699"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2,961</w:t>
            </w:r>
          </w:p>
        </w:tc>
        <w:tc>
          <w:tcPr>
            <w:tcW w:w="1441" w:type="dxa"/>
          </w:tcPr>
          <w:p w14:paraId="61EB7AD6" w14:textId="7E7E20C4"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6,698 </w:t>
            </w:r>
          </w:p>
        </w:tc>
        <w:tc>
          <w:tcPr>
            <w:tcW w:w="1441" w:type="dxa"/>
          </w:tcPr>
          <w:p w14:paraId="6AD1BAAE" w14:textId="73783456"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1,411</w:t>
            </w:r>
          </w:p>
        </w:tc>
        <w:tc>
          <w:tcPr>
            <w:tcW w:w="1442" w:type="dxa"/>
          </w:tcPr>
          <w:p w14:paraId="3E60193A" w14:textId="6B5E5BB6"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3,209 </w:t>
            </w:r>
          </w:p>
        </w:tc>
      </w:tr>
      <w:tr w:rsidR="00A16F2F" w:rsidRPr="003926DF" w14:paraId="41CF47FD" w14:textId="77777777" w:rsidTr="00A16F2F">
        <w:trPr>
          <w:cantSplit/>
        </w:trPr>
        <w:tc>
          <w:tcPr>
            <w:tcW w:w="3334" w:type="dxa"/>
            <w:vAlign w:val="bottom"/>
          </w:tcPr>
          <w:p w14:paraId="3CC901AF" w14:textId="778554CF"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eastAsia="Arial Unicode MS" w:hAnsi="Browallia New" w:cs="Browallia New"/>
                <w:sz w:val="24"/>
                <w:szCs w:val="24"/>
                <w:cs/>
              </w:rPr>
            </w:pPr>
            <w:r w:rsidRPr="003926DF">
              <w:rPr>
                <w:rFonts w:ascii="Browallia New" w:eastAsia="Arial Unicode MS" w:hAnsi="Browallia New" w:cs="Browallia New"/>
                <w:sz w:val="24"/>
                <w:szCs w:val="24"/>
                <w:cs/>
              </w:rPr>
              <w:t>ค่าตอบแทนผู้บริหารสำคัญ</w:t>
            </w:r>
          </w:p>
        </w:tc>
        <w:tc>
          <w:tcPr>
            <w:tcW w:w="1441" w:type="dxa"/>
            <w:vAlign w:val="bottom"/>
          </w:tcPr>
          <w:p w14:paraId="06525E36" w14:textId="47D7A7EF"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34,787</w:t>
            </w:r>
          </w:p>
        </w:tc>
        <w:tc>
          <w:tcPr>
            <w:tcW w:w="1441" w:type="dxa"/>
          </w:tcPr>
          <w:p w14:paraId="6DCC8EAB" w14:textId="130581BD"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51,732 </w:t>
            </w:r>
          </w:p>
        </w:tc>
        <w:tc>
          <w:tcPr>
            <w:tcW w:w="1441" w:type="dxa"/>
          </w:tcPr>
          <w:p w14:paraId="5C704CA5" w14:textId="131DC488"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18,251</w:t>
            </w:r>
          </w:p>
        </w:tc>
        <w:tc>
          <w:tcPr>
            <w:tcW w:w="1442" w:type="dxa"/>
          </w:tcPr>
          <w:p w14:paraId="3DDC26F5" w14:textId="4A07AEB7" w:rsidR="00A16F2F" w:rsidRPr="003926DF" w:rsidRDefault="00A16F2F" w:rsidP="00F22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eastAsia="Arial Unicode MS" w:hAnsi="Browallia New" w:cs="Browallia New"/>
                <w:sz w:val="24"/>
                <w:szCs w:val="24"/>
                <w:lang w:val="en-GB"/>
              </w:rPr>
            </w:pPr>
            <w:r w:rsidRPr="003926DF">
              <w:rPr>
                <w:rFonts w:ascii="Browallia New" w:eastAsia="Arial Unicode MS" w:hAnsi="Browallia New" w:cs="Browallia New"/>
                <w:sz w:val="24"/>
                <w:szCs w:val="24"/>
                <w:lang w:val="en-GB"/>
              </w:rPr>
              <w:t xml:space="preserve"> 25,149 </w:t>
            </w:r>
          </w:p>
        </w:tc>
      </w:tr>
    </w:tbl>
    <w:p w14:paraId="2FB5D367" w14:textId="77777777" w:rsidR="00982E2E" w:rsidRPr="003926DF" w:rsidRDefault="00982E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p w14:paraId="276849E9" w14:textId="6B91065E" w:rsidR="002B3F68" w:rsidRPr="003926DF" w:rsidRDefault="0076039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3926DF">
        <w:rPr>
          <w:rFonts w:ascii="Browallia New" w:hAnsi="Browallia New" w:cs="Browallia New"/>
          <w:sz w:val="28"/>
          <w:szCs w:val="28"/>
          <w:cs/>
        </w:rPr>
        <w:t>ยอดคงเหลือ</w:t>
      </w:r>
      <w:r w:rsidR="00D52E49" w:rsidRPr="003926DF">
        <w:rPr>
          <w:rFonts w:ascii="Browallia New" w:hAnsi="Browallia New" w:cs="Browallia New"/>
          <w:sz w:val="28"/>
          <w:szCs w:val="28"/>
          <w:cs/>
        </w:rPr>
        <w:t>กับ</w:t>
      </w:r>
      <w:r w:rsidR="00C81D49" w:rsidRPr="003926DF">
        <w:rPr>
          <w:rFonts w:ascii="Browallia New" w:hAnsi="Browallia New" w:cs="Browallia New"/>
          <w:sz w:val="28"/>
          <w:szCs w:val="28"/>
          <w:cs/>
        </w:rPr>
        <w:t>บุคคลและกิจการที่เกี่ยวข้องกัน</w:t>
      </w:r>
      <w:r w:rsidRPr="003926DF">
        <w:rPr>
          <w:rFonts w:ascii="Browallia New" w:hAnsi="Browallia New" w:cs="Browallia New"/>
          <w:sz w:val="28"/>
          <w:szCs w:val="28"/>
          <w:cs/>
        </w:rPr>
        <w:t xml:space="preserve"> ณ วันที่ </w:t>
      </w:r>
      <w:r w:rsidR="003873BE" w:rsidRPr="003926DF">
        <w:rPr>
          <w:rFonts w:ascii="Browallia New" w:hAnsi="Browallia New" w:cs="Browallia New"/>
          <w:sz w:val="28"/>
          <w:szCs w:val="28"/>
          <w:lang w:val="en-GB"/>
        </w:rPr>
        <w:t>31</w:t>
      </w:r>
      <w:r w:rsidR="00283289" w:rsidRPr="003926DF">
        <w:rPr>
          <w:rFonts w:ascii="Browallia New" w:hAnsi="Browallia New" w:cs="Browallia New"/>
          <w:sz w:val="28"/>
          <w:szCs w:val="28"/>
          <w:cs/>
          <w:lang w:val="en-GB"/>
        </w:rPr>
        <w:t xml:space="preserve"> มีนาคม</w:t>
      </w:r>
      <w:r w:rsidR="004C61DD" w:rsidRPr="003926DF">
        <w:rPr>
          <w:rFonts w:ascii="Browallia New" w:hAnsi="Browallia New" w:cs="Browallia New"/>
          <w:sz w:val="28"/>
          <w:szCs w:val="28"/>
          <w:cs/>
        </w:rPr>
        <w:t xml:space="preserve"> </w:t>
      </w:r>
      <w:r w:rsidR="00F877E0" w:rsidRPr="003926DF">
        <w:rPr>
          <w:rFonts w:ascii="Browallia New" w:hAnsi="Browallia New" w:cs="Browallia New"/>
          <w:sz w:val="28"/>
          <w:szCs w:val="28"/>
        </w:rPr>
        <w:t>256</w:t>
      </w:r>
      <w:r w:rsidR="00283289" w:rsidRPr="003926DF">
        <w:rPr>
          <w:rFonts w:ascii="Browallia New" w:hAnsi="Browallia New" w:cs="Browallia New"/>
          <w:sz w:val="28"/>
          <w:szCs w:val="28"/>
        </w:rPr>
        <w:t>8</w:t>
      </w:r>
      <w:r w:rsidRPr="003926DF">
        <w:rPr>
          <w:rFonts w:ascii="Browallia New" w:hAnsi="Browallia New" w:cs="Browallia New"/>
          <w:sz w:val="28"/>
          <w:szCs w:val="28"/>
          <w:cs/>
        </w:rPr>
        <w:t xml:space="preserve"> และวันที่ </w:t>
      </w:r>
      <w:r w:rsidR="0076192E" w:rsidRPr="003926DF">
        <w:rPr>
          <w:rFonts w:ascii="Browallia New" w:hAnsi="Browallia New" w:cs="Browallia New"/>
          <w:sz w:val="28"/>
          <w:szCs w:val="28"/>
        </w:rPr>
        <w:t>31</w:t>
      </w:r>
      <w:r w:rsidRPr="003926DF">
        <w:rPr>
          <w:rFonts w:ascii="Browallia New" w:hAnsi="Browallia New" w:cs="Browallia New"/>
          <w:sz w:val="28"/>
          <w:szCs w:val="28"/>
          <w:cs/>
        </w:rPr>
        <w:t xml:space="preserve"> ธันวาคม </w:t>
      </w:r>
      <w:r w:rsidR="0076192E" w:rsidRPr="003926DF">
        <w:rPr>
          <w:rFonts w:ascii="Browallia New" w:hAnsi="Browallia New" w:cs="Browallia New"/>
          <w:sz w:val="28"/>
          <w:szCs w:val="28"/>
        </w:rPr>
        <w:t>256</w:t>
      </w:r>
      <w:r w:rsidR="00283289" w:rsidRPr="003926DF">
        <w:rPr>
          <w:rFonts w:ascii="Browallia New" w:hAnsi="Browallia New" w:cs="Browallia New"/>
          <w:sz w:val="28"/>
          <w:szCs w:val="28"/>
        </w:rPr>
        <w:t>7</w:t>
      </w:r>
      <w:r w:rsidR="00ED699E" w:rsidRPr="003926DF">
        <w:rPr>
          <w:rFonts w:ascii="Browallia New" w:hAnsi="Browallia New" w:cs="Browallia New"/>
          <w:sz w:val="28"/>
          <w:szCs w:val="28"/>
          <w:cs/>
        </w:rPr>
        <w:t xml:space="preserve"> มีดังนี้</w:t>
      </w:r>
    </w:p>
    <w:p w14:paraId="04B03409" w14:textId="77777777" w:rsidR="002E1F96" w:rsidRPr="003926DF" w:rsidRDefault="002E1F9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rPr>
      </w:pPr>
    </w:p>
    <w:tbl>
      <w:tblPr>
        <w:tblW w:w="9099" w:type="dxa"/>
        <w:tblInd w:w="351" w:type="dxa"/>
        <w:tblLayout w:type="fixed"/>
        <w:tblLook w:val="0000" w:firstRow="0" w:lastRow="0" w:firstColumn="0" w:lastColumn="0" w:noHBand="0" w:noVBand="0"/>
      </w:tblPr>
      <w:tblGrid>
        <w:gridCol w:w="6"/>
        <w:gridCol w:w="3333"/>
        <w:gridCol w:w="1440"/>
        <w:gridCol w:w="1440"/>
        <w:gridCol w:w="1440"/>
        <w:gridCol w:w="1440"/>
      </w:tblGrid>
      <w:tr w:rsidR="002B3F68" w:rsidRPr="003926DF" w14:paraId="0BE35376" w14:textId="77777777" w:rsidTr="002F7E9C">
        <w:trPr>
          <w:cantSplit/>
          <w:tblHeader/>
        </w:trPr>
        <w:tc>
          <w:tcPr>
            <w:tcW w:w="3339" w:type="dxa"/>
            <w:gridSpan w:val="2"/>
          </w:tcPr>
          <w:p w14:paraId="66E83207" w14:textId="77777777" w:rsidR="002B3F68" w:rsidRPr="003926DF"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60" w:type="dxa"/>
            <w:gridSpan w:val="4"/>
          </w:tcPr>
          <w:p w14:paraId="74D43432" w14:textId="4D09765E" w:rsidR="002B3F68" w:rsidRPr="003926DF"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00324644" w:rsidRPr="003926DF">
              <w:rPr>
                <w:rFonts w:ascii="Browallia New" w:hAnsi="Browallia New" w:cs="Browallia New"/>
                <w:snapToGrid w:val="0"/>
                <w:sz w:val="24"/>
                <w:szCs w:val="24"/>
                <w:lang w:eastAsia="th-TH"/>
              </w:rPr>
              <w:t xml:space="preserve"> </w:t>
            </w:r>
            <w:r w:rsidRPr="003926DF">
              <w:rPr>
                <w:rFonts w:ascii="Browallia New" w:hAnsi="Browallia New" w:cs="Browallia New"/>
                <w:snapToGrid w:val="0"/>
                <w:sz w:val="24"/>
                <w:szCs w:val="24"/>
                <w:lang w:eastAsia="th-TH"/>
              </w:rPr>
              <w:t>:</w:t>
            </w:r>
            <w:proofErr w:type="gramEnd"/>
            <w:r w:rsidRPr="003926DF">
              <w:rPr>
                <w:rFonts w:ascii="Browallia New" w:hAnsi="Browallia New" w:cs="Browallia New"/>
                <w:snapToGrid w:val="0"/>
                <w:sz w:val="24"/>
                <w:szCs w:val="24"/>
                <w:lang w:eastAsia="th-TH"/>
              </w:rPr>
              <w:t xml:space="preserve"> </w:t>
            </w:r>
            <w:r w:rsidR="00E60BE1" w:rsidRPr="003926DF">
              <w:rPr>
                <w:rFonts w:ascii="Browallia New" w:hAnsi="Browallia New" w:cs="Browallia New"/>
                <w:snapToGrid w:val="0"/>
                <w:sz w:val="24"/>
                <w:szCs w:val="24"/>
                <w:cs/>
                <w:lang w:eastAsia="th-TH"/>
              </w:rPr>
              <w:t>พัน</w:t>
            </w:r>
            <w:r w:rsidRPr="003926DF">
              <w:rPr>
                <w:rFonts w:ascii="Browallia New" w:hAnsi="Browallia New" w:cs="Browallia New"/>
                <w:snapToGrid w:val="0"/>
                <w:sz w:val="24"/>
                <w:szCs w:val="24"/>
                <w:cs/>
                <w:lang w:eastAsia="th-TH"/>
              </w:rPr>
              <w:t>บาท)</w:t>
            </w:r>
          </w:p>
        </w:tc>
      </w:tr>
      <w:tr w:rsidR="00A16F2F" w:rsidRPr="003926DF" w14:paraId="4D810BA5" w14:textId="77777777" w:rsidTr="002F7E9C">
        <w:trPr>
          <w:cantSplit/>
          <w:tblHeader/>
        </w:trPr>
        <w:tc>
          <w:tcPr>
            <w:tcW w:w="3339" w:type="dxa"/>
            <w:gridSpan w:val="2"/>
          </w:tcPr>
          <w:p w14:paraId="2B057B8F"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880" w:type="dxa"/>
            <w:gridSpan w:val="2"/>
          </w:tcPr>
          <w:p w14:paraId="0C61DE71" w14:textId="0B8DDABE"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ข้อมูลทางการเงินรวม</w:t>
            </w:r>
          </w:p>
        </w:tc>
        <w:tc>
          <w:tcPr>
            <w:tcW w:w="2880" w:type="dxa"/>
            <w:gridSpan w:val="2"/>
          </w:tcPr>
          <w:p w14:paraId="75440502" w14:textId="3C18BD4C"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ข้อมูลทางการเงินเฉพาะบริษัท</w:t>
            </w:r>
          </w:p>
        </w:tc>
      </w:tr>
      <w:tr w:rsidR="00A16F2F" w:rsidRPr="003926DF" w14:paraId="548743AF" w14:textId="77777777" w:rsidTr="002F7E9C">
        <w:trPr>
          <w:cantSplit/>
          <w:tblHeader/>
        </w:trPr>
        <w:tc>
          <w:tcPr>
            <w:tcW w:w="3339" w:type="dxa"/>
            <w:gridSpan w:val="2"/>
          </w:tcPr>
          <w:p w14:paraId="6AA8A4C3" w14:textId="77777777" w:rsidR="00A16F2F" w:rsidRPr="003926DF" w:rsidRDefault="00A16F2F" w:rsidP="00283289">
            <w:pPr>
              <w:pStyle w:val="a0"/>
              <w:tabs>
                <w:tab w:val="clear" w:pos="360"/>
                <w:tab w:val="clear" w:pos="720"/>
                <w:tab w:val="clear" w:pos="1080"/>
                <w:tab w:val="left" w:pos="540"/>
              </w:tabs>
              <w:rPr>
                <w:rFonts w:ascii="Browallia New" w:hAnsi="Browallia New" w:cs="Browallia New"/>
                <w:sz w:val="24"/>
                <w:szCs w:val="24"/>
                <w:lang w:val="en-GB"/>
              </w:rPr>
            </w:pPr>
          </w:p>
        </w:tc>
        <w:tc>
          <w:tcPr>
            <w:tcW w:w="1440" w:type="dxa"/>
            <w:vAlign w:val="bottom"/>
          </w:tcPr>
          <w:p w14:paraId="62C5B54A" w14:textId="28A28F76" w:rsidR="00A16F2F" w:rsidRPr="003926DF" w:rsidRDefault="002F7E9C"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926DF">
              <w:rPr>
                <w:rFonts w:ascii="Browallia New" w:hAnsi="Browallia New" w:cs="Browallia New"/>
                <w:sz w:val="24"/>
                <w:szCs w:val="24"/>
              </w:rPr>
              <w:t>31</w:t>
            </w:r>
            <w:r w:rsidR="00A16F2F" w:rsidRPr="003926DF">
              <w:rPr>
                <w:rFonts w:ascii="Browallia New" w:hAnsi="Browallia New" w:cs="Browallia New"/>
                <w:sz w:val="24"/>
                <w:szCs w:val="24"/>
                <w:cs/>
              </w:rPr>
              <w:t xml:space="preserve"> มีนาคม </w:t>
            </w:r>
            <w:r w:rsidR="00A16F2F" w:rsidRPr="003926DF">
              <w:rPr>
                <w:rFonts w:ascii="Browallia New" w:hAnsi="Browallia New" w:cs="Browallia New"/>
                <w:sz w:val="24"/>
                <w:szCs w:val="24"/>
              </w:rPr>
              <w:t>2568</w:t>
            </w:r>
          </w:p>
        </w:tc>
        <w:tc>
          <w:tcPr>
            <w:tcW w:w="1440" w:type="dxa"/>
            <w:vAlign w:val="bottom"/>
          </w:tcPr>
          <w:p w14:paraId="10878A2C" w14:textId="6A0C489A"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926DF">
              <w:rPr>
                <w:rFonts w:ascii="Browallia New" w:hAnsi="Browallia New" w:cs="Browallia New"/>
                <w:sz w:val="24"/>
                <w:szCs w:val="24"/>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rPr>
              <w:t>2567</w:t>
            </w:r>
          </w:p>
        </w:tc>
        <w:tc>
          <w:tcPr>
            <w:tcW w:w="1440" w:type="dxa"/>
            <w:vAlign w:val="bottom"/>
          </w:tcPr>
          <w:p w14:paraId="530571B5" w14:textId="6C32A2F2" w:rsidR="00A16F2F" w:rsidRPr="003926DF" w:rsidRDefault="002F7E9C"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31</w:t>
            </w:r>
            <w:r w:rsidR="00A16F2F" w:rsidRPr="003926DF">
              <w:rPr>
                <w:rFonts w:ascii="Browallia New" w:hAnsi="Browallia New" w:cs="Browallia New"/>
                <w:sz w:val="24"/>
                <w:szCs w:val="24"/>
                <w:cs/>
              </w:rPr>
              <w:t xml:space="preserve"> มีนาคม </w:t>
            </w:r>
            <w:r w:rsidRPr="003926DF">
              <w:rPr>
                <w:rFonts w:ascii="Browallia New" w:hAnsi="Browallia New" w:cs="Browallia New"/>
                <w:sz w:val="24"/>
                <w:szCs w:val="24"/>
              </w:rPr>
              <w:t>2568</w:t>
            </w:r>
          </w:p>
        </w:tc>
        <w:tc>
          <w:tcPr>
            <w:tcW w:w="1440" w:type="dxa"/>
            <w:vAlign w:val="bottom"/>
          </w:tcPr>
          <w:p w14:paraId="69C20D5B" w14:textId="5F063642" w:rsidR="00A16F2F" w:rsidRPr="003926DF" w:rsidRDefault="00A16F2F" w:rsidP="002F7E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cs/>
              </w:rPr>
            </w:pPr>
            <w:r w:rsidRPr="003926DF">
              <w:rPr>
                <w:rFonts w:ascii="Browallia New" w:hAnsi="Browallia New" w:cs="Browallia New"/>
                <w:sz w:val="24"/>
                <w:szCs w:val="24"/>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rPr>
              <w:t>2567</w:t>
            </w:r>
          </w:p>
        </w:tc>
      </w:tr>
      <w:tr w:rsidR="00A16F2F" w:rsidRPr="003926DF" w14:paraId="63C79758" w14:textId="77777777" w:rsidTr="00A16F2F">
        <w:trPr>
          <w:cantSplit/>
          <w:tblHeader/>
        </w:trPr>
        <w:tc>
          <w:tcPr>
            <w:tcW w:w="3339" w:type="dxa"/>
            <w:gridSpan w:val="2"/>
            <w:vAlign w:val="bottom"/>
          </w:tcPr>
          <w:p w14:paraId="643C726E" w14:textId="768A2BD6"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vAlign w:val="bottom"/>
          </w:tcPr>
          <w:p w14:paraId="7DFEC857"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0CC1A55F"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083A4821"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464BC4BE"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926DF" w14:paraId="17D70655" w14:textId="77777777" w:rsidTr="00A16F2F">
        <w:trPr>
          <w:cantSplit/>
        </w:trPr>
        <w:tc>
          <w:tcPr>
            <w:tcW w:w="3339" w:type="dxa"/>
            <w:gridSpan w:val="2"/>
            <w:vAlign w:val="bottom"/>
          </w:tcPr>
          <w:p w14:paraId="035B63EF" w14:textId="78D08C5B"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ลูกหนี้การค้า</w:t>
            </w:r>
          </w:p>
        </w:tc>
        <w:tc>
          <w:tcPr>
            <w:tcW w:w="1440" w:type="dxa"/>
            <w:vAlign w:val="bottom"/>
          </w:tcPr>
          <w:p w14:paraId="64156738"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vAlign w:val="bottom"/>
          </w:tcPr>
          <w:p w14:paraId="54765AA2"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440" w:type="dxa"/>
          </w:tcPr>
          <w:p w14:paraId="52387CAB"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440" w:type="dxa"/>
          </w:tcPr>
          <w:p w14:paraId="7762795E" w14:textId="77777777" w:rsidR="00A16F2F" w:rsidRPr="003926DF" w:rsidRDefault="00A16F2F"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A16F2F" w:rsidRPr="003926DF" w14:paraId="727D534C" w14:textId="77777777" w:rsidTr="00A16F2F">
        <w:trPr>
          <w:cantSplit/>
          <w:trHeight w:val="135"/>
        </w:trPr>
        <w:tc>
          <w:tcPr>
            <w:tcW w:w="3339" w:type="dxa"/>
            <w:gridSpan w:val="2"/>
            <w:vAlign w:val="bottom"/>
          </w:tcPr>
          <w:p w14:paraId="013D5C56" w14:textId="6650A666" w:rsidR="00A16F2F" w:rsidRPr="003926DF" w:rsidRDefault="00A16F2F" w:rsidP="00B5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บริษัทย่อย</w:t>
            </w:r>
          </w:p>
        </w:tc>
        <w:tc>
          <w:tcPr>
            <w:tcW w:w="1440" w:type="dxa"/>
          </w:tcPr>
          <w:p w14:paraId="2A0BF070" w14:textId="119C0223" w:rsidR="00A16F2F" w:rsidRPr="003926DF"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67"/>
              <w:jc w:val="center"/>
              <w:rPr>
                <w:rFonts w:ascii="Browallia New" w:hAnsi="Browallia New" w:cs="Browallia New"/>
                <w:sz w:val="24"/>
                <w:szCs w:val="24"/>
              </w:rPr>
            </w:pPr>
            <w:r w:rsidRPr="003926DF">
              <w:rPr>
                <w:rFonts w:ascii="Browallia New" w:hAnsi="Browallia New" w:cs="Browallia New"/>
                <w:sz w:val="24"/>
                <w:szCs w:val="24"/>
              </w:rPr>
              <w:t xml:space="preserve">       -</w:t>
            </w:r>
          </w:p>
        </w:tc>
        <w:tc>
          <w:tcPr>
            <w:tcW w:w="1440" w:type="dxa"/>
          </w:tcPr>
          <w:p w14:paraId="3B6FA586" w14:textId="17B28CE1" w:rsidR="00A16F2F" w:rsidRPr="003926DF"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0"/>
              <w:jc w:val="center"/>
              <w:rPr>
                <w:rFonts w:ascii="Browallia New" w:hAnsi="Browallia New" w:cs="Browallia New"/>
                <w:sz w:val="24"/>
                <w:szCs w:val="24"/>
              </w:rPr>
            </w:pPr>
            <w:r w:rsidRPr="003926DF">
              <w:rPr>
                <w:rFonts w:ascii="Browallia New" w:hAnsi="Browallia New" w:cs="Browallia New"/>
                <w:sz w:val="24"/>
                <w:szCs w:val="24"/>
              </w:rPr>
              <w:t xml:space="preserve">       -</w:t>
            </w:r>
          </w:p>
        </w:tc>
        <w:tc>
          <w:tcPr>
            <w:tcW w:w="1440" w:type="dxa"/>
          </w:tcPr>
          <w:p w14:paraId="0A25C711" w14:textId="1D371134"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733,054</w:t>
            </w:r>
          </w:p>
        </w:tc>
        <w:tc>
          <w:tcPr>
            <w:tcW w:w="1440" w:type="dxa"/>
            <w:vAlign w:val="bottom"/>
          </w:tcPr>
          <w:p w14:paraId="055394BA" w14:textId="10CACDEA"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651,777</w:t>
            </w:r>
          </w:p>
        </w:tc>
      </w:tr>
      <w:tr w:rsidR="00A16F2F" w:rsidRPr="003926DF" w14:paraId="0E151B17" w14:textId="77777777" w:rsidTr="00A16F2F">
        <w:trPr>
          <w:cantSplit/>
          <w:trHeight w:val="135"/>
        </w:trPr>
        <w:tc>
          <w:tcPr>
            <w:tcW w:w="3339" w:type="dxa"/>
            <w:gridSpan w:val="2"/>
            <w:vAlign w:val="bottom"/>
          </w:tcPr>
          <w:p w14:paraId="014DD082" w14:textId="18D9B6B1" w:rsidR="00A16F2F" w:rsidRPr="003926DF" w:rsidRDefault="00A16F2F" w:rsidP="00B53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บริษัทย่อยทางอ้อม</w:t>
            </w:r>
          </w:p>
        </w:tc>
        <w:tc>
          <w:tcPr>
            <w:tcW w:w="1440" w:type="dxa"/>
          </w:tcPr>
          <w:p w14:paraId="2144B962" w14:textId="290AC644" w:rsidR="00A16F2F" w:rsidRPr="003926DF"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67"/>
              <w:jc w:val="center"/>
              <w:rPr>
                <w:rFonts w:ascii="Browallia New" w:hAnsi="Browallia New" w:cs="Browallia New"/>
                <w:sz w:val="24"/>
                <w:szCs w:val="24"/>
              </w:rPr>
            </w:pPr>
            <w:r w:rsidRPr="003926DF">
              <w:rPr>
                <w:rFonts w:ascii="Browallia New" w:hAnsi="Browallia New" w:cs="Browallia New"/>
                <w:sz w:val="24"/>
                <w:szCs w:val="24"/>
              </w:rPr>
              <w:t xml:space="preserve">       -</w:t>
            </w:r>
          </w:p>
        </w:tc>
        <w:tc>
          <w:tcPr>
            <w:tcW w:w="1440" w:type="dxa"/>
          </w:tcPr>
          <w:p w14:paraId="6C5DD977" w14:textId="60787091" w:rsidR="00A16F2F" w:rsidRPr="003926DF" w:rsidRDefault="00A16F2F" w:rsidP="0059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0"/>
              <w:jc w:val="center"/>
              <w:rPr>
                <w:rFonts w:ascii="Browallia New" w:hAnsi="Browallia New" w:cs="Browallia New"/>
                <w:sz w:val="24"/>
                <w:szCs w:val="24"/>
              </w:rPr>
            </w:pPr>
            <w:r w:rsidRPr="003926DF">
              <w:rPr>
                <w:rFonts w:ascii="Browallia New" w:hAnsi="Browallia New" w:cs="Browallia New"/>
                <w:sz w:val="24"/>
                <w:szCs w:val="24"/>
              </w:rPr>
              <w:t xml:space="preserve">       -</w:t>
            </w:r>
          </w:p>
        </w:tc>
        <w:tc>
          <w:tcPr>
            <w:tcW w:w="1440" w:type="dxa"/>
          </w:tcPr>
          <w:p w14:paraId="4B49BEBC" w14:textId="00909094"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11,490</w:t>
            </w:r>
          </w:p>
        </w:tc>
        <w:tc>
          <w:tcPr>
            <w:tcW w:w="1440" w:type="dxa"/>
            <w:vAlign w:val="bottom"/>
          </w:tcPr>
          <w:p w14:paraId="5F0997E5" w14:textId="59A4698E"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9,127</w:t>
            </w:r>
          </w:p>
        </w:tc>
      </w:tr>
      <w:tr w:rsidR="00A16F2F" w:rsidRPr="003926DF" w14:paraId="12E05D67" w14:textId="77777777" w:rsidTr="002F7E9C">
        <w:trPr>
          <w:cantSplit/>
          <w:trHeight w:val="135"/>
        </w:trPr>
        <w:tc>
          <w:tcPr>
            <w:tcW w:w="3339" w:type="dxa"/>
            <w:gridSpan w:val="2"/>
            <w:vAlign w:val="bottom"/>
          </w:tcPr>
          <w:p w14:paraId="609B33F1" w14:textId="23EE07DA"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บริษัทที่เกี่ยวข้องกัน</w:t>
            </w:r>
          </w:p>
        </w:tc>
        <w:tc>
          <w:tcPr>
            <w:tcW w:w="1440" w:type="dxa"/>
          </w:tcPr>
          <w:p w14:paraId="3D249EAF" w14:textId="3F6578FA"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1,721</w:t>
            </w:r>
          </w:p>
        </w:tc>
        <w:tc>
          <w:tcPr>
            <w:tcW w:w="1440" w:type="dxa"/>
          </w:tcPr>
          <w:p w14:paraId="31F3E444" w14:textId="4ED563BE"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254</w:t>
            </w:r>
          </w:p>
        </w:tc>
        <w:tc>
          <w:tcPr>
            <w:tcW w:w="1440" w:type="dxa"/>
            <w:shd w:val="clear" w:color="auto" w:fill="auto"/>
          </w:tcPr>
          <w:p w14:paraId="41445260" w14:textId="5E4FBE56"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1,565</w:t>
            </w:r>
          </w:p>
        </w:tc>
        <w:tc>
          <w:tcPr>
            <w:tcW w:w="1440" w:type="dxa"/>
            <w:shd w:val="clear" w:color="auto" w:fill="auto"/>
            <w:vAlign w:val="bottom"/>
          </w:tcPr>
          <w:p w14:paraId="5CFDE252" w14:textId="3ABADB1A"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17</w:t>
            </w:r>
            <w:r w:rsidR="007929A2" w:rsidRPr="003926DF">
              <w:rPr>
                <w:rFonts w:ascii="Browallia New" w:hAnsi="Browallia New" w:cs="Browallia New"/>
                <w:sz w:val="24"/>
                <w:szCs w:val="24"/>
              </w:rPr>
              <w:t>8</w:t>
            </w:r>
          </w:p>
        </w:tc>
      </w:tr>
      <w:tr w:rsidR="00A16F2F" w:rsidRPr="003926DF" w14:paraId="2E9F45BF" w14:textId="77777777" w:rsidTr="002F7E9C">
        <w:trPr>
          <w:cantSplit/>
          <w:trHeight w:val="135"/>
        </w:trPr>
        <w:tc>
          <w:tcPr>
            <w:tcW w:w="3339" w:type="dxa"/>
            <w:gridSpan w:val="2"/>
            <w:vAlign w:val="bottom"/>
          </w:tcPr>
          <w:p w14:paraId="3D3C563F" w14:textId="52F14CCD"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440" w:type="dxa"/>
          </w:tcPr>
          <w:p w14:paraId="4EC59550" w14:textId="40D77779"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1,721</w:t>
            </w:r>
          </w:p>
        </w:tc>
        <w:tc>
          <w:tcPr>
            <w:tcW w:w="1440" w:type="dxa"/>
            <w:vAlign w:val="bottom"/>
          </w:tcPr>
          <w:p w14:paraId="07D9B68C" w14:textId="75C7AE05"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254</w:t>
            </w:r>
          </w:p>
        </w:tc>
        <w:tc>
          <w:tcPr>
            <w:tcW w:w="1440" w:type="dxa"/>
          </w:tcPr>
          <w:p w14:paraId="27691A8B" w14:textId="30A9318E"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746,109</w:t>
            </w:r>
          </w:p>
        </w:tc>
        <w:tc>
          <w:tcPr>
            <w:tcW w:w="1440" w:type="dxa"/>
            <w:vAlign w:val="bottom"/>
          </w:tcPr>
          <w:p w14:paraId="62749C5B" w14:textId="43C85CE4"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661,082</w:t>
            </w:r>
          </w:p>
        </w:tc>
      </w:tr>
      <w:tr w:rsidR="00A16F2F" w:rsidRPr="003926DF" w14:paraId="1EB86091" w14:textId="77777777" w:rsidTr="002F7E9C">
        <w:trPr>
          <w:cantSplit/>
        </w:trPr>
        <w:tc>
          <w:tcPr>
            <w:tcW w:w="3339" w:type="dxa"/>
            <w:gridSpan w:val="2"/>
            <w:vAlign w:val="bottom"/>
          </w:tcPr>
          <w:p w14:paraId="4C85B381" w14:textId="77777777"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440" w:type="dxa"/>
          </w:tcPr>
          <w:p w14:paraId="404448CF" w14:textId="01C5BA50"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14781553" w14:textId="19894E9B"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45619BF" w14:textId="439944FC"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4E4DEE36" w14:textId="69F85C9F"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3926DF" w14:paraId="37899F97" w14:textId="77777777" w:rsidTr="00A16F2F">
        <w:trPr>
          <w:cantSplit/>
        </w:trPr>
        <w:tc>
          <w:tcPr>
            <w:tcW w:w="3339" w:type="dxa"/>
            <w:gridSpan w:val="2"/>
            <w:vAlign w:val="bottom"/>
          </w:tcPr>
          <w:p w14:paraId="54156A23" w14:textId="679D9E2C"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tcPr>
          <w:p w14:paraId="54959A1A" w14:textId="77777777"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32B14106"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20A1926A"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0D4BFF30"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3926DF" w14:paraId="16C7CDDE" w14:textId="77777777" w:rsidTr="00A16F2F">
        <w:trPr>
          <w:cantSplit/>
        </w:trPr>
        <w:tc>
          <w:tcPr>
            <w:tcW w:w="3339" w:type="dxa"/>
            <w:gridSpan w:val="2"/>
            <w:vAlign w:val="bottom"/>
          </w:tcPr>
          <w:p w14:paraId="340CBEA3" w14:textId="77777777"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tcPr>
          <w:p w14:paraId="67FA5299" w14:textId="77777777"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680AFEC6"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BEC1A70"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76257A0A"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9B7507" w:rsidRPr="003926DF" w14:paraId="0EBC905A" w14:textId="77777777" w:rsidTr="00A16F2F">
        <w:trPr>
          <w:cantSplit/>
        </w:trPr>
        <w:tc>
          <w:tcPr>
            <w:tcW w:w="3339" w:type="dxa"/>
            <w:gridSpan w:val="2"/>
            <w:vAlign w:val="bottom"/>
          </w:tcPr>
          <w:p w14:paraId="7691F7EB" w14:textId="77777777" w:rsidR="009B7507" w:rsidRPr="003926DF" w:rsidRDefault="009B7507"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tcPr>
          <w:p w14:paraId="58E0E6E2" w14:textId="77777777" w:rsidR="009B7507" w:rsidRPr="003926DF" w:rsidRDefault="009B7507"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47065753" w14:textId="77777777" w:rsidR="009B7507" w:rsidRPr="003926DF" w:rsidRDefault="009B7507"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5950E238" w14:textId="77777777" w:rsidR="009B7507" w:rsidRPr="003926DF" w:rsidRDefault="009B7507"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0F035ABC" w14:textId="77777777" w:rsidR="009B7507" w:rsidRPr="003926DF" w:rsidRDefault="009B7507"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3926DF" w14:paraId="362C704C" w14:textId="77777777" w:rsidTr="00A16F2F">
        <w:trPr>
          <w:cantSplit/>
        </w:trPr>
        <w:tc>
          <w:tcPr>
            <w:tcW w:w="3339" w:type="dxa"/>
            <w:gridSpan w:val="2"/>
            <w:vAlign w:val="bottom"/>
          </w:tcPr>
          <w:p w14:paraId="328A307E" w14:textId="77777777"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tcPr>
          <w:p w14:paraId="7A732B4F" w14:textId="77777777"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637E0CBB"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2B108B2E"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1A046892"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3926DF" w14:paraId="6FC028F9" w14:textId="77777777" w:rsidTr="00A16F2F">
        <w:trPr>
          <w:cantSplit/>
        </w:trPr>
        <w:tc>
          <w:tcPr>
            <w:tcW w:w="3339" w:type="dxa"/>
            <w:gridSpan w:val="2"/>
            <w:vAlign w:val="bottom"/>
          </w:tcPr>
          <w:p w14:paraId="2C97D33F" w14:textId="39F0D810"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ลูกหนี้อื่น</w:t>
            </w:r>
          </w:p>
        </w:tc>
        <w:tc>
          <w:tcPr>
            <w:tcW w:w="1440" w:type="dxa"/>
          </w:tcPr>
          <w:p w14:paraId="578FE37D" w14:textId="77777777" w:rsidR="00A16F2F" w:rsidRPr="003926DF" w:rsidRDefault="00A16F2F" w:rsidP="000B3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4"/>
                <w:szCs w:val="24"/>
              </w:rPr>
            </w:pPr>
          </w:p>
        </w:tc>
        <w:tc>
          <w:tcPr>
            <w:tcW w:w="1440" w:type="dxa"/>
          </w:tcPr>
          <w:p w14:paraId="7ED312AF"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4"/>
                <w:szCs w:val="24"/>
              </w:rPr>
            </w:pPr>
          </w:p>
        </w:tc>
        <w:tc>
          <w:tcPr>
            <w:tcW w:w="1440" w:type="dxa"/>
          </w:tcPr>
          <w:p w14:paraId="1FFAA598"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c>
          <w:tcPr>
            <w:tcW w:w="1440" w:type="dxa"/>
          </w:tcPr>
          <w:p w14:paraId="7E1110D8" w14:textId="77777777" w:rsidR="00A16F2F" w:rsidRPr="003926DF" w:rsidRDefault="00A16F2F" w:rsidP="000B356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lang w:val="en-GB"/>
              </w:rPr>
            </w:pPr>
          </w:p>
        </w:tc>
      </w:tr>
      <w:tr w:rsidR="00A16F2F" w:rsidRPr="003926DF" w14:paraId="4711ED6A" w14:textId="77777777" w:rsidTr="00A16F2F">
        <w:trPr>
          <w:cantSplit/>
        </w:trPr>
        <w:tc>
          <w:tcPr>
            <w:tcW w:w="3339" w:type="dxa"/>
            <w:gridSpan w:val="2"/>
            <w:vAlign w:val="bottom"/>
          </w:tcPr>
          <w:p w14:paraId="1BF20433" w14:textId="66DCCF9E" w:rsidR="00A16F2F" w:rsidRPr="003926DF"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sz w:val="24"/>
                <w:szCs w:val="24"/>
                <w:cs/>
              </w:rPr>
              <w:t>บริษัทย่อย</w:t>
            </w:r>
          </w:p>
        </w:tc>
        <w:tc>
          <w:tcPr>
            <w:tcW w:w="1440" w:type="dxa"/>
          </w:tcPr>
          <w:p w14:paraId="2E97D4D9" w14:textId="1D9FE06A" w:rsidR="00A16F2F" w:rsidRPr="003926DF" w:rsidRDefault="00262FC7" w:rsidP="00262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vAlign w:val="bottom"/>
          </w:tcPr>
          <w:p w14:paraId="0AD445C3" w14:textId="33C130CC" w:rsidR="00A16F2F" w:rsidRPr="003926DF" w:rsidRDefault="00F83A62" w:rsidP="00F83A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6419880E" w14:textId="3476F6A8"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277</w:t>
            </w:r>
          </w:p>
        </w:tc>
        <w:tc>
          <w:tcPr>
            <w:tcW w:w="1440" w:type="dxa"/>
          </w:tcPr>
          <w:p w14:paraId="127C5692" w14:textId="0326ECC1"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724</w:t>
            </w:r>
          </w:p>
        </w:tc>
      </w:tr>
      <w:tr w:rsidR="00A16F2F" w:rsidRPr="003926DF" w14:paraId="2306DA88" w14:textId="77777777" w:rsidTr="002F7E9C">
        <w:trPr>
          <w:cantSplit/>
        </w:trPr>
        <w:tc>
          <w:tcPr>
            <w:tcW w:w="3339" w:type="dxa"/>
            <w:gridSpan w:val="2"/>
            <w:vAlign w:val="bottom"/>
          </w:tcPr>
          <w:p w14:paraId="4B4DBA92" w14:textId="5AA65CDB" w:rsidR="00A16F2F" w:rsidRPr="003926DF"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บริษัทที่เกี่ยวข้องกัน</w:t>
            </w:r>
          </w:p>
        </w:tc>
        <w:tc>
          <w:tcPr>
            <w:tcW w:w="1440" w:type="dxa"/>
            <w:vAlign w:val="bottom"/>
          </w:tcPr>
          <w:p w14:paraId="7FFB5E8F" w14:textId="78A60426"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2,342</w:t>
            </w:r>
          </w:p>
        </w:tc>
        <w:tc>
          <w:tcPr>
            <w:tcW w:w="1440" w:type="dxa"/>
            <w:vAlign w:val="bottom"/>
          </w:tcPr>
          <w:p w14:paraId="43AEA4E1" w14:textId="19E0AD5E"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jc w:val="right"/>
              <w:rPr>
                <w:rFonts w:ascii="Browallia New" w:hAnsi="Browallia New" w:cs="Browallia New"/>
                <w:sz w:val="24"/>
                <w:szCs w:val="24"/>
              </w:rPr>
            </w:pPr>
            <w:r w:rsidRPr="003926DF">
              <w:rPr>
                <w:rFonts w:ascii="Browallia New" w:hAnsi="Browallia New" w:cs="Browallia New"/>
                <w:sz w:val="24"/>
                <w:szCs w:val="24"/>
              </w:rPr>
              <w:t>4</w:t>
            </w:r>
          </w:p>
        </w:tc>
        <w:tc>
          <w:tcPr>
            <w:tcW w:w="1440" w:type="dxa"/>
            <w:vAlign w:val="bottom"/>
          </w:tcPr>
          <w:p w14:paraId="55DFF841" w14:textId="52E1671E"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w:t>
            </w:r>
          </w:p>
        </w:tc>
        <w:tc>
          <w:tcPr>
            <w:tcW w:w="1440" w:type="dxa"/>
            <w:vAlign w:val="bottom"/>
          </w:tcPr>
          <w:p w14:paraId="1B1C2D69" w14:textId="5F274DFA" w:rsidR="00A16F2F" w:rsidRPr="003926DF" w:rsidRDefault="00A16F2F" w:rsidP="009B7507">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4</w:t>
            </w:r>
          </w:p>
        </w:tc>
      </w:tr>
      <w:tr w:rsidR="00A16F2F" w:rsidRPr="003926DF" w14:paraId="58C69C6A" w14:textId="77777777" w:rsidTr="002F7E9C">
        <w:trPr>
          <w:cantSplit/>
        </w:trPr>
        <w:tc>
          <w:tcPr>
            <w:tcW w:w="3339" w:type="dxa"/>
            <w:gridSpan w:val="2"/>
            <w:vAlign w:val="bottom"/>
          </w:tcPr>
          <w:p w14:paraId="4DB31F49" w14:textId="14FAB2B9" w:rsidR="00A16F2F" w:rsidRPr="003926DF"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440" w:type="dxa"/>
          </w:tcPr>
          <w:p w14:paraId="6BC40CE8" w14:textId="1C9B0B02"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2,342</w:t>
            </w:r>
          </w:p>
        </w:tc>
        <w:tc>
          <w:tcPr>
            <w:tcW w:w="1440" w:type="dxa"/>
            <w:vAlign w:val="bottom"/>
          </w:tcPr>
          <w:p w14:paraId="5E9D7AC3" w14:textId="5314D72A"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4</w:t>
            </w:r>
          </w:p>
        </w:tc>
        <w:tc>
          <w:tcPr>
            <w:tcW w:w="1440" w:type="dxa"/>
          </w:tcPr>
          <w:p w14:paraId="4E7E2E98" w14:textId="0620D20B"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280</w:t>
            </w:r>
          </w:p>
        </w:tc>
        <w:tc>
          <w:tcPr>
            <w:tcW w:w="1440" w:type="dxa"/>
            <w:vAlign w:val="bottom"/>
          </w:tcPr>
          <w:p w14:paraId="5B22954D" w14:textId="02B04FC6"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728</w:t>
            </w:r>
          </w:p>
        </w:tc>
      </w:tr>
      <w:tr w:rsidR="00A16F2F" w:rsidRPr="003926DF" w14:paraId="3138C6C2" w14:textId="77777777" w:rsidTr="002F7E9C">
        <w:trPr>
          <w:cantSplit/>
        </w:trPr>
        <w:tc>
          <w:tcPr>
            <w:tcW w:w="3339" w:type="dxa"/>
            <w:gridSpan w:val="2"/>
            <w:vAlign w:val="bottom"/>
          </w:tcPr>
          <w:p w14:paraId="0E0CDA19" w14:textId="77777777" w:rsidR="00A16F2F" w:rsidRPr="003926DF"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p>
        </w:tc>
        <w:tc>
          <w:tcPr>
            <w:tcW w:w="1440" w:type="dxa"/>
          </w:tcPr>
          <w:p w14:paraId="1E17AFA6"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3D488BF8" w14:textId="77777777"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B33B30E" w14:textId="77777777"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C206111" w14:textId="77777777"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13BCB2F8" w14:textId="77777777" w:rsidTr="00A16F2F">
        <w:trPr>
          <w:cantSplit/>
          <w:trHeight w:val="87"/>
        </w:trPr>
        <w:tc>
          <w:tcPr>
            <w:tcW w:w="3339" w:type="dxa"/>
            <w:gridSpan w:val="2"/>
            <w:vAlign w:val="bottom"/>
          </w:tcPr>
          <w:p w14:paraId="19993EE7" w14:textId="01E77322" w:rsidR="00A16F2F" w:rsidRPr="003926DF" w:rsidRDefault="00A16F2F" w:rsidP="00E43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b/>
                <w:bCs/>
                <w:sz w:val="24"/>
                <w:szCs w:val="24"/>
                <w:cs/>
              </w:rPr>
              <w:t>ดอกเบี้ยค้างรับ</w:t>
            </w:r>
          </w:p>
        </w:tc>
        <w:tc>
          <w:tcPr>
            <w:tcW w:w="1440" w:type="dxa"/>
          </w:tcPr>
          <w:p w14:paraId="270EE2EF"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937EF55"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FFD6586" w14:textId="77777777"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F9B4BED"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76B810F0" w14:textId="77777777" w:rsidTr="002F7E9C">
        <w:trPr>
          <w:cantSplit/>
          <w:trHeight w:val="87"/>
        </w:trPr>
        <w:tc>
          <w:tcPr>
            <w:tcW w:w="3339" w:type="dxa"/>
            <w:gridSpan w:val="2"/>
            <w:vAlign w:val="bottom"/>
          </w:tcPr>
          <w:p w14:paraId="1898F260" w14:textId="3DFCF65F" w:rsidR="00A16F2F" w:rsidRPr="003926DF" w:rsidRDefault="00A16F2F" w:rsidP="003D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926DF">
              <w:rPr>
                <w:rFonts w:ascii="Browallia New" w:hAnsi="Browallia New" w:cs="Browallia New"/>
                <w:sz w:val="24"/>
                <w:szCs w:val="24"/>
                <w:cs/>
              </w:rPr>
              <w:t>บริษัทย่อย</w:t>
            </w:r>
          </w:p>
        </w:tc>
        <w:tc>
          <w:tcPr>
            <w:tcW w:w="1440" w:type="dxa"/>
            <w:vAlign w:val="bottom"/>
          </w:tcPr>
          <w:p w14:paraId="3E96FE41" w14:textId="69FBD410" w:rsidR="00A16F2F" w:rsidRPr="003926DF"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p>
        </w:tc>
        <w:tc>
          <w:tcPr>
            <w:tcW w:w="1440" w:type="dxa"/>
            <w:vAlign w:val="bottom"/>
          </w:tcPr>
          <w:p w14:paraId="6B18B099" w14:textId="7E56D230" w:rsidR="00A16F2F" w:rsidRPr="003926DF"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1"/>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69683FD7" w14:textId="2CF672A0"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104,310</w:t>
            </w:r>
          </w:p>
        </w:tc>
        <w:tc>
          <w:tcPr>
            <w:tcW w:w="1440" w:type="dxa"/>
          </w:tcPr>
          <w:p w14:paraId="69582CB5" w14:textId="2F0B67D3"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77,201</w:t>
            </w:r>
          </w:p>
        </w:tc>
      </w:tr>
      <w:tr w:rsidR="00A16F2F" w:rsidRPr="003926DF" w14:paraId="113C3745" w14:textId="77777777" w:rsidTr="002F7E9C">
        <w:trPr>
          <w:cantSplit/>
        </w:trPr>
        <w:tc>
          <w:tcPr>
            <w:tcW w:w="3339" w:type="dxa"/>
            <w:gridSpan w:val="2"/>
            <w:vAlign w:val="bottom"/>
          </w:tcPr>
          <w:p w14:paraId="787CAC12" w14:textId="3ABC915D" w:rsidR="00A16F2F" w:rsidRPr="003926DF" w:rsidRDefault="00A16F2F" w:rsidP="003D2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1440" w:type="dxa"/>
            <w:vAlign w:val="bottom"/>
          </w:tcPr>
          <w:p w14:paraId="61E2358F"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75BCE9D8"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35018DF" w14:textId="77777777"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1101681"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1AB071BA" w14:textId="77777777" w:rsidTr="00A16F2F">
        <w:trPr>
          <w:cantSplit/>
        </w:trPr>
        <w:tc>
          <w:tcPr>
            <w:tcW w:w="3339" w:type="dxa"/>
            <w:gridSpan w:val="2"/>
            <w:vAlign w:val="bottom"/>
          </w:tcPr>
          <w:p w14:paraId="26E1FBAA" w14:textId="7FC84CDF"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เงินมัดจำ</w:t>
            </w:r>
          </w:p>
        </w:tc>
        <w:tc>
          <w:tcPr>
            <w:tcW w:w="1440" w:type="dxa"/>
            <w:vAlign w:val="bottom"/>
          </w:tcPr>
          <w:p w14:paraId="46807CFA"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vAlign w:val="bottom"/>
          </w:tcPr>
          <w:p w14:paraId="2FAC0634"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A4B63EE" w14:textId="77777777" w:rsidR="00A16F2F" w:rsidRPr="003926DF" w:rsidRDefault="00A16F2F"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EE4CD9B"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2144F399" w14:textId="77777777" w:rsidTr="002F7E9C">
        <w:trPr>
          <w:cantSplit/>
        </w:trPr>
        <w:tc>
          <w:tcPr>
            <w:tcW w:w="3339" w:type="dxa"/>
            <w:gridSpan w:val="2"/>
            <w:vAlign w:val="bottom"/>
          </w:tcPr>
          <w:p w14:paraId="2DFDF703" w14:textId="21C7F09B"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บริษัทที่เกี่ยวข้องกัน</w:t>
            </w:r>
          </w:p>
        </w:tc>
        <w:tc>
          <w:tcPr>
            <w:tcW w:w="1440" w:type="dxa"/>
            <w:vAlign w:val="bottom"/>
          </w:tcPr>
          <w:p w14:paraId="02FA0888" w14:textId="547452C4"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13,653</w:t>
            </w:r>
          </w:p>
        </w:tc>
        <w:tc>
          <w:tcPr>
            <w:tcW w:w="1440" w:type="dxa"/>
            <w:vAlign w:val="bottom"/>
          </w:tcPr>
          <w:p w14:paraId="46C4CBDE" w14:textId="794DFD33"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18,494</w:t>
            </w:r>
          </w:p>
        </w:tc>
        <w:tc>
          <w:tcPr>
            <w:tcW w:w="1440" w:type="dxa"/>
          </w:tcPr>
          <w:p w14:paraId="24DEBD41" w14:textId="59D11742"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7,588</w:t>
            </w:r>
          </w:p>
        </w:tc>
        <w:tc>
          <w:tcPr>
            <w:tcW w:w="1440" w:type="dxa"/>
          </w:tcPr>
          <w:p w14:paraId="307F5DF9" w14:textId="65F46879"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7,588</w:t>
            </w:r>
          </w:p>
        </w:tc>
      </w:tr>
      <w:tr w:rsidR="00A16F2F" w:rsidRPr="003926DF" w14:paraId="197A8DCD" w14:textId="77777777" w:rsidTr="00A16F2F">
        <w:trPr>
          <w:gridBefore w:val="1"/>
          <w:wBefore w:w="6" w:type="dxa"/>
          <w:cantSplit/>
        </w:trPr>
        <w:tc>
          <w:tcPr>
            <w:tcW w:w="3333" w:type="dxa"/>
            <w:vAlign w:val="bottom"/>
          </w:tcPr>
          <w:p w14:paraId="2409258E" w14:textId="28713B1A"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440" w:type="dxa"/>
            <w:vAlign w:val="bottom"/>
          </w:tcPr>
          <w:p w14:paraId="0DF273C8"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vAlign w:val="bottom"/>
          </w:tcPr>
          <w:p w14:paraId="1137D02E"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416F9EC4"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9F5E5B7"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492B6D4D" w14:textId="77777777" w:rsidTr="00A16F2F">
        <w:trPr>
          <w:gridBefore w:val="1"/>
          <w:wBefore w:w="6" w:type="dxa"/>
          <w:cantSplit/>
        </w:trPr>
        <w:tc>
          <w:tcPr>
            <w:tcW w:w="3333" w:type="dxa"/>
            <w:vAlign w:val="bottom"/>
          </w:tcPr>
          <w:p w14:paraId="3720E092" w14:textId="350586B7"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เจ้าหนี้การค้า</w:t>
            </w:r>
          </w:p>
        </w:tc>
        <w:tc>
          <w:tcPr>
            <w:tcW w:w="1440" w:type="dxa"/>
            <w:vAlign w:val="bottom"/>
          </w:tcPr>
          <w:p w14:paraId="03542094"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vAlign w:val="bottom"/>
          </w:tcPr>
          <w:p w14:paraId="3A7C343A"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0"/>
              </w:tabs>
              <w:spacing w:line="240" w:lineRule="auto"/>
              <w:jc w:val="right"/>
              <w:rPr>
                <w:rFonts w:ascii="Browallia New" w:hAnsi="Browallia New" w:cs="Browallia New"/>
                <w:sz w:val="24"/>
                <w:szCs w:val="24"/>
              </w:rPr>
            </w:pPr>
          </w:p>
        </w:tc>
        <w:tc>
          <w:tcPr>
            <w:tcW w:w="1440" w:type="dxa"/>
          </w:tcPr>
          <w:p w14:paraId="0EA12FBC"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672B236"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3667B202" w14:textId="77777777" w:rsidTr="00A16F2F">
        <w:trPr>
          <w:gridBefore w:val="1"/>
          <w:wBefore w:w="6" w:type="dxa"/>
          <w:cantSplit/>
          <w:trHeight w:val="270"/>
        </w:trPr>
        <w:tc>
          <w:tcPr>
            <w:tcW w:w="3333" w:type="dxa"/>
            <w:vAlign w:val="bottom"/>
          </w:tcPr>
          <w:p w14:paraId="15932AA2" w14:textId="0FB97D54" w:rsidR="00A16F2F" w:rsidRPr="003926DF" w:rsidRDefault="00A16F2F" w:rsidP="0066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926DF">
              <w:rPr>
                <w:rFonts w:ascii="Browallia New" w:hAnsi="Browallia New" w:cs="Browallia New"/>
                <w:sz w:val="24"/>
                <w:szCs w:val="24"/>
                <w:cs/>
              </w:rPr>
              <w:t>บริษัทย่อย</w:t>
            </w:r>
          </w:p>
        </w:tc>
        <w:tc>
          <w:tcPr>
            <w:tcW w:w="1440" w:type="dxa"/>
          </w:tcPr>
          <w:p w14:paraId="49D74492" w14:textId="06C4D01A"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shd w:val="clear" w:color="auto" w:fill="auto"/>
          </w:tcPr>
          <w:p w14:paraId="404A6ECD" w14:textId="5A30A4AA"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6FEEE5DD" w14:textId="3135CA9B"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95,469</w:t>
            </w:r>
          </w:p>
        </w:tc>
        <w:tc>
          <w:tcPr>
            <w:tcW w:w="1440" w:type="dxa"/>
          </w:tcPr>
          <w:p w14:paraId="6D6AD484" w14:textId="68705D4B"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66,676</w:t>
            </w:r>
          </w:p>
        </w:tc>
      </w:tr>
      <w:tr w:rsidR="00A16F2F" w:rsidRPr="003926DF" w14:paraId="765396A3" w14:textId="77777777" w:rsidTr="00A16F2F">
        <w:trPr>
          <w:gridBefore w:val="1"/>
          <w:wBefore w:w="6" w:type="dxa"/>
          <w:cantSplit/>
          <w:trHeight w:val="270"/>
        </w:trPr>
        <w:tc>
          <w:tcPr>
            <w:tcW w:w="3333" w:type="dxa"/>
            <w:vAlign w:val="bottom"/>
          </w:tcPr>
          <w:p w14:paraId="2BF620D1" w14:textId="5FA51581" w:rsidR="00A16F2F" w:rsidRPr="003926DF" w:rsidRDefault="00A16F2F" w:rsidP="00662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บริษัทย่อยทางอ้อม</w:t>
            </w:r>
          </w:p>
        </w:tc>
        <w:tc>
          <w:tcPr>
            <w:tcW w:w="1440" w:type="dxa"/>
          </w:tcPr>
          <w:p w14:paraId="1C55CD91" w14:textId="58454DD4"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shd w:val="clear" w:color="auto" w:fill="auto"/>
          </w:tcPr>
          <w:p w14:paraId="1E772B25" w14:textId="5CFB345D"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20EFB692" w14:textId="5979F589"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3,420</w:t>
            </w:r>
          </w:p>
        </w:tc>
        <w:tc>
          <w:tcPr>
            <w:tcW w:w="1440" w:type="dxa"/>
          </w:tcPr>
          <w:p w14:paraId="3C893218" w14:textId="64B3510E"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2,955</w:t>
            </w:r>
          </w:p>
        </w:tc>
      </w:tr>
      <w:tr w:rsidR="00A16F2F" w:rsidRPr="003926DF" w14:paraId="6428BEA2" w14:textId="77777777" w:rsidTr="002F7E9C">
        <w:trPr>
          <w:gridBefore w:val="1"/>
          <w:wBefore w:w="6" w:type="dxa"/>
          <w:cantSplit/>
          <w:trHeight w:val="270"/>
        </w:trPr>
        <w:tc>
          <w:tcPr>
            <w:tcW w:w="3333" w:type="dxa"/>
            <w:vAlign w:val="bottom"/>
          </w:tcPr>
          <w:p w14:paraId="39EA6E9C" w14:textId="39526006"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บริษัทที่เกี่ยวข้องกัน</w:t>
            </w:r>
          </w:p>
        </w:tc>
        <w:tc>
          <w:tcPr>
            <w:tcW w:w="1440" w:type="dxa"/>
            <w:vAlign w:val="bottom"/>
          </w:tcPr>
          <w:p w14:paraId="71A220A0" w14:textId="3918983E" w:rsidR="00A16F2F" w:rsidRPr="003926DF" w:rsidRDefault="006D5568"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82</w:t>
            </w:r>
          </w:p>
        </w:tc>
        <w:tc>
          <w:tcPr>
            <w:tcW w:w="1440" w:type="dxa"/>
            <w:shd w:val="clear" w:color="auto" w:fill="auto"/>
          </w:tcPr>
          <w:p w14:paraId="3A6AAA0F" w14:textId="7879C7B2" w:rsidR="00A16F2F" w:rsidRPr="003926DF" w:rsidRDefault="00F83A6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207FF813" w14:textId="403EAC61" w:rsidR="00A16F2F" w:rsidRPr="003926DF" w:rsidRDefault="00F83A6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4782133C" w14:textId="0FE5A86E" w:rsidR="00A16F2F" w:rsidRPr="003926DF" w:rsidRDefault="00F83A6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r>
      <w:tr w:rsidR="00A16F2F" w:rsidRPr="003926DF" w14:paraId="0AB7F887" w14:textId="77777777" w:rsidTr="002F7E9C">
        <w:trPr>
          <w:gridBefore w:val="1"/>
          <w:wBefore w:w="6" w:type="dxa"/>
          <w:cantSplit/>
          <w:trHeight w:val="270"/>
        </w:trPr>
        <w:tc>
          <w:tcPr>
            <w:tcW w:w="3333" w:type="dxa"/>
            <w:vAlign w:val="bottom"/>
          </w:tcPr>
          <w:p w14:paraId="7FE3D86C" w14:textId="372BEB77"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440" w:type="dxa"/>
          </w:tcPr>
          <w:p w14:paraId="62F2B645" w14:textId="1CA3F463" w:rsidR="00A16F2F" w:rsidRPr="003926DF" w:rsidRDefault="006D5568"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82</w:t>
            </w:r>
          </w:p>
        </w:tc>
        <w:tc>
          <w:tcPr>
            <w:tcW w:w="1440" w:type="dxa"/>
            <w:shd w:val="clear" w:color="auto" w:fill="auto"/>
            <w:vAlign w:val="bottom"/>
          </w:tcPr>
          <w:p w14:paraId="13007A09" w14:textId="534EE0EA" w:rsidR="00A16F2F" w:rsidRPr="003926DF" w:rsidRDefault="00F83A62"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537FF466" w14:textId="7A5ACF11"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cs/>
              </w:rPr>
            </w:pPr>
            <w:r w:rsidRPr="003926DF">
              <w:rPr>
                <w:rFonts w:ascii="Browallia New" w:hAnsi="Browallia New" w:cs="Browallia New"/>
                <w:sz w:val="24"/>
                <w:szCs w:val="24"/>
              </w:rPr>
              <w:t>98,889</w:t>
            </w:r>
          </w:p>
        </w:tc>
        <w:tc>
          <w:tcPr>
            <w:tcW w:w="1440" w:type="dxa"/>
          </w:tcPr>
          <w:p w14:paraId="353343AC" w14:textId="6C60C73B" w:rsidR="00A16F2F" w:rsidRPr="003926DF" w:rsidRDefault="003926D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69</w:t>
            </w:r>
            <w:r w:rsidR="00A16F2F" w:rsidRPr="003926DF">
              <w:rPr>
                <w:rFonts w:ascii="Browallia New" w:hAnsi="Browallia New" w:cs="Browallia New"/>
                <w:sz w:val="24"/>
                <w:szCs w:val="24"/>
              </w:rPr>
              <w:t>,</w:t>
            </w:r>
            <w:r w:rsidRPr="003926DF">
              <w:rPr>
                <w:rFonts w:ascii="Browallia New" w:hAnsi="Browallia New" w:cs="Browallia New"/>
                <w:sz w:val="24"/>
                <w:szCs w:val="24"/>
              </w:rPr>
              <w:t>63</w:t>
            </w:r>
            <w:r w:rsidR="00A16F2F" w:rsidRPr="003926DF">
              <w:rPr>
                <w:rFonts w:ascii="Browallia New" w:hAnsi="Browallia New" w:cs="Browallia New"/>
                <w:sz w:val="24"/>
                <w:szCs w:val="24"/>
              </w:rPr>
              <w:t>1</w:t>
            </w:r>
          </w:p>
        </w:tc>
      </w:tr>
      <w:tr w:rsidR="00A16F2F" w:rsidRPr="003926DF" w14:paraId="31A2DB3A" w14:textId="77777777" w:rsidTr="002F7E9C">
        <w:trPr>
          <w:gridBefore w:val="1"/>
          <w:wBefore w:w="6" w:type="dxa"/>
          <w:cantSplit/>
        </w:trPr>
        <w:tc>
          <w:tcPr>
            <w:tcW w:w="3333" w:type="dxa"/>
          </w:tcPr>
          <w:p w14:paraId="4B9FBBBF" w14:textId="4745A8EA"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440" w:type="dxa"/>
          </w:tcPr>
          <w:p w14:paraId="49F26E5F"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tcPr>
          <w:p w14:paraId="13EF1F73"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AF2982E"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74232C8"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6D936DFD" w14:textId="77777777" w:rsidTr="00A16F2F">
        <w:trPr>
          <w:gridBefore w:val="1"/>
          <w:wBefore w:w="6" w:type="dxa"/>
          <w:cantSplit/>
        </w:trPr>
        <w:tc>
          <w:tcPr>
            <w:tcW w:w="3333" w:type="dxa"/>
          </w:tcPr>
          <w:p w14:paraId="7FC17FC8" w14:textId="45FD74E1"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เจ้าหนี้อื่น</w:t>
            </w:r>
          </w:p>
        </w:tc>
        <w:tc>
          <w:tcPr>
            <w:tcW w:w="1440" w:type="dxa"/>
            <w:vAlign w:val="bottom"/>
          </w:tcPr>
          <w:p w14:paraId="3D502394"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tcPr>
          <w:p w14:paraId="11CA3317"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24BFD8B9"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EBA5674"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22FF7B1C" w14:textId="77777777" w:rsidTr="00A16F2F">
        <w:trPr>
          <w:gridBefore w:val="1"/>
          <w:wBefore w:w="6" w:type="dxa"/>
          <w:cantSplit/>
        </w:trPr>
        <w:tc>
          <w:tcPr>
            <w:tcW w:w="3333" w:type="dxa"/>
            <w:vAlign w:val="bottom"/>
          </w:tcPr>
          <w:p w14:paraId="09B6EF17" w14:textId="4B44675D"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บริษัทย่อย</w:t>
            </w:r>
          </w:p>
        </w:tc>
        <w:tc>
          <w:tcPr>
            <w:tcW w:w="1440" w:type="dxa"/>
            <w:vAlign w:val="bottom"/>
          </w:tcPr>
          <w:p w14:paraId="49FEEEDE" w14:textId="420FF5EB"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shd w:val="clear" w:color="auto" w:fill="auto"/>
          </w:tcPr>
          <w:p w14:paraId="321129A8" w14:textId="23EE8A0B"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vAlign w:val="bottom"/>
          </w:tcPr>
          <w:p w14:paraId="2B2B4384" w14:textId="547C4D35" w:rsidR="00A16F2F" w:rsidRPr="003926DF" w:rsidRDefault="003926D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4</w:t>
            </w:r>
            <w:r w:rsidR="00A16F2F" w:rsidRPr="003926DF">
              <w:rPr>
                <w:rFonts w:ascii="Browallia New" w:hAnsi="Browallia New" w:cs="Browallia New"/>
                <w:sz w:val="24"/>
                <w:szCs w:val="24"/>
              </w:rPr>
              <w:t>,</w:t>
            </w:r>
            <w:r w:rsidRPr="003926DF">
              <w:rPr>
                <w:rFonts w:ascii="Browallia New" w:hAnsi="Browallia New" w:cs="Browallia New"/>
                <w:sz w:val="24"/>
                <w:szCs w:val="24"/>
              </w:rPr>
              <w:t>383</w:t>
            </w:r>
          </w:p>
        </w:tc>
        <w:tc>
          <w:tcPr>
            <w:tcW w:w="1440" w:type="dxa"/>
          </w:tcPr>
          <w:p w14:paraId="20C79081" w14:textId="7CF4C798"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1,505</w:t>
            </w:r>
          </w:p>
        </w:tc>
      </w:tr>
      <w:tr w:rsidR="00A16F2F" w:rsidRPr="003926DF" w14:paraId="0D4F529C" w14:textId="77777777" w:rsidTr="00A16F2F">
        <w:trPr>
          <w:gridBefore w:val="1"/>
          <w:wBefore w:w="6" w:type="dxa"/>
          <w:cantSplit/>
        </w:trPr>
        <w:tc>
          <w:tcPr>
            <w:tcW w:w="3333" w:type="dxa"/>
            <w:vAlign w:val="bottom"/>
          </w:tcPr>
          <w:p w14:paraId="69253473" w14:textId="57611A13"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บริษัทย่อยทางอ้อม</w:t>
            </w:r>
          </w:p>
        </w:tc>
        <w:tc>
          <w:tcPr>
            <w:tcW w:w="1440" w:type="dxa"/>
            <w:vAlign w:val="bottom"/>
          </w:tcPr>
          <w:p w14:paraId="535A0707" w14:textId="7162EB68"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shd w:val="clear" w:color="auto" w:fill="auto"/>
          </w:tcPr>
          <w:p w14:paraId="22E13A5C" w14:textId="789A5F90"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vAlign w:val="bottom"/>
          </w:tcPr>
          <w:p w14:paraId="556E41BD" w14:textId="13B62F77" w:rsidR="00A16F2F" w:rsidRPr="003926DF" w:rsidRDefault="003926D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cs/>
              </w:rPr>
            </w:pPr>
            <w:r w:rsidRPr="003926DF">
              <w:rPr>
                <w:rFonts w:ascii="Browallia New" w:hAnsi="Browallia New" w:cs="Browallia New"/>
                <w:sz w:val="24"/>
                <w:szCs w:val="24"/>
              </w:rPr>
              <w:t>866</w:t>
            </w:r>
          </w:p>
        </w:tc>
        <w:tc>
          <w:tcPr>
            <w:tcW w:w="1440" w:type="dxa"/>
          </w:tcPr>
          <w:p w14:paraId="11052454" w14:textId="730349AF"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805</w:t>
            </w:r>
          </w:p>
        </w:tc>
      </w:tr>
      <w:tr w:rsidR="00A16F2F" w:rsidRPr="003926DF" w14:paraId="6174784E" w14:textId="77777777" w:rsidTr="002F7E9C">
        <w:trPr>
          <w:gridBefore w:val="1"/>
          <w:wBefore w:w="6" w:type="dxa"/>
          <w:cantSplit/>
        </w:trPr>
        <w:tc>
          <w:tcPr>
            <w:tcW w:w="3333" w:type="dxa"/>
            <w:vAlign w:val="bottom"/>
          </w:tcPr>
          <w:p w14:paraId="63DB8BB5" w14:textId="0A7191B9"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บริษัทที่เกี่ยวข้องกัน</w:t>
            </w:r>
          </w:p>
        </w:tc>
        <w:tc>
          <w:tcPr>
            <w:tcW w:w="1440" w:type="dxa"/>
          </w:tcPr>
          <w:p w14:paraId="788B83AE" w14:textId="754324AE" w:rsidR="00A16F2F" w:rsidRPr="003926DF" w:rsidRDefault="003926D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15</w:t>
            </w:r>
            <w:r w:rsidR="00A16F2F" w:rsidRPr="003926DF">
              <w:rPr>
                <w:rFonts w:ascii="Browallia New" w:hAnsi="Browallia New" w:cs="Browallia New"/>
                <w:sz w:val="24"/>
                <w:szCs w:val="24"/>
              </w:rPr>
              <w:t>,</w:t>
            </w:r>
            <w:r w:rsidRPr="003926DF">
              <w:rPr>
                <w:rFonts w:ascii="Browallia New" w:hAnsi="Browallia New" w:cs="Browallia New"/>
                <w:sz w:val="24"/>
                <w:szCs w:val="24"/>
              </w:rPr>
              <w:t>513</w:t>
            </w:r>
          </w:p>
        </w:tc>
        <w:tc>
          <w:tcPr>
            <w:tcW w:w="1440" w:type="dxa"/>
            <w:shd w:val="clear" w:color="auto" w:fill="auto"/>
          </w:tcPr>
          <w:p w14:paraId="257BAC30" w14:textId="5AC9DE4E" w:rsidR="00A16F2F" w:rsidRPr="003926DF" w:rsidRDefault="00A035A2"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10,834</w:t>
            </w:r>
          </w:p>
        </w:tc>
        <w:tc>
          <w:tcPr>
            <w:tcW w:w="1440" w:type="dxa"/>
          </w:tcPr>
          <w:p w14:paraId="7840412E" w14:textId="36E133DF" w:rsidR="00A16F2F" w:rsidRPr="003926DF" w:rsidRDefault="003926D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w:t>
            </w:r>
            <w:r w:rsidR="00A16F2F" w:rsidRPr="003926DF">
              <w:rPr>
                <w:rFonts w:ascii="Browallia New" w:hAnsi="Browallia New" w:cs="Browallia New"/>
                <w:sz w:val="24"/>
                <w:szCs w:val="24"/>
              </w:rPr>
              <w:t>,</w:t>
            </w:r>
            <w:r w:rsidRPr="003926DF">
              <w:rPr>
                <w:rFonts w:ascii="Browallia New" w:hAnsi="Browallia New" w:cs="Browallia New"/>
                <w:sz w:val="24"/>
                <w:szCs w:val="24"/>
              </w:rPr>
              <w:t>560</w:t>
            </w:r>
          </w:p>
        </w:tc>
        <w:tc>
          <w:tcPr>
            <w:tcW w:w="1440" w:type="dxa"/>
          </w:tcPr>
          <w:p w14:paraId="3FA614B0" w14:textId="783B018B"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1,029</w:t>
            </w:r>
          </w:p>
        </w:tc>
      </w:tr>
      <w:tr w:rsidR="00A16F2F" w:rsidRPr="003926DF" w14:paraId="33F1E8A2" w14:textId="77777777" w:rsidTr="002F7E9C">
        <w:trPr>
          <w:gridBefore w:val="1"/>
          <w:wBefore w:w="6" w:type="dxa"/>
          <w:cantSplit/>
          <w:trHeight w:val="71"/>
        </w:trPr>
        <w:tc>
          <w:tcPr>
            <w:tcW w:w="3333" w:type="dxa"/>
            <w:vAlign w:val="bottom"/>
          </w:tcPr>
          <w:p w14:paraId="2ABD3BB5" w14:textId="3572F17D"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3926DF">
              <w:rPr>
                <w:rFonts w:ascii="Browallia New" w:hAnsi="Browallia New" w:cs="Browallia New"/>
                <w:sz w:val="24"/>
                <w:szCs w:val="24"/>
                <w:cs/>
              </w:rPr>
              <w:t>รวม</w:t>
            </w:r>
          </w:p>
        </w:tc>
        <w:tc>
          <w:tcPr>
            <w:tcW w:w="1440" w:type="dxa"/>
          </w:tcPr>
          <w:p w14:paraId="38A848AD" w14:textId="0905D3BC" w:rsidR="00A16F2F" w:rsidRPr="003926DF" w:rsidRDefault="003926D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15</w:t>
            </w:r>
            <w:r w:rsidR="00A16F2F" w:rsidRPr="003926DF">
              <w:rPr>
                <w:rFonts w:ascii="Browallia New" w:hAnsi="Browallia New" w:cs="Browallia New"/>
                <w:sz w:val="24"/>
                <w:szCs w:val="24"/>
              </w:rPr>
              <w:t>,</w:t>
            </w:r>
            <w:r w:rsidRPr="003926DF">
              <w:rPr>
                <w:rFonts w:ascii="Browallia New" w:hAnsi="Browallia New" w:cs="Browallia New"/>
                <w:sz w:val="24"/>
                <w:szCs w:val="24"/>
              </w:rPr>
              <w:t>513</w:t>
            </w:r>
          </w:p>
        </w:tc>
        <w:tc>
          <w:tcPr>
            <w:tcW w:w="1440" w:type="dxa"/>
            <w:shd w:val="clear" w:color="auto" w:fill="auto"/>
          </w:tcPr>
          <w:p w14:paraId="2782AECC" w14:textId="44E0A7CD" w:rsidR="00A16F2F" w:rsidRPr="003926DF" w:rsidRDefault="008544D4"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10,834</w:t>
            </w:r>
          </w:p>
        </w:tc>
        <w:tc>
          <w:tcPr>
            <w:tcW w:w="1440" w:type="dxa"/>
          </w:tcPr>
          <w:p w14:paraId="3B40779A" w14:textId="300305B6" w:rsidR="00A16F2F" w:rsidRPr="003926DF" w:rsidRDefault="003926D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11</w:t>
            </w:r>
            <w:r w:rsidR="00A16F2F" w:rsidRPr="003926DF">
              <w:rPr>
                <w:rFonts w:ascii="Browallia New" w:hAnsi="Browallia New" w:cs="Browallia New"/>
                <w:sz w:val="24"/>
                <w:szCs w:val="24"/>
              </w:rPr>
              <w:t>,</w:t>
            </w:r>
            <w:r w:rsidRPr="003926DF">
              <w:rPr>
                <w:rFonts w:ascii="Browallia New" w:hAnsi="Browallia New" w:cs="Browallia New"/>
                <w:sz w:val="24"/>
                <w:szCs w:val="24"/>
              </w:rPr>
              <w:t>809</w:t>
            </w:r>
          </w:p>
        </w:tc>
        <w:tc>
          <w:tcPr>
            <w:tcW w:w="1440" w:type="dxa"/>
          </w:tcPr>
          <w:p w14:paraId="2FB0FD4B" w14:textId="7A23E455"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3,339</w:t>
            </w:r>
          </w:p>
        </w:tc>
      </w:tr>
      <w:tr w:rsidR="00A16F2F" w:rsidRPr="003926DF" w14:paraId="172DB831" w14:textId="77777777" w:rsidTr="00A16F2F">
        <w:trPr>
          <w:gridBefore w:val="1"/>
          <w:wBefore w:w="6" w:type="dxa"/>
          <w:cantSplit/>
        </w:trPr>
        <w:tc>
          <w:tcPr>
            <w:tcW w:w="3333" w:type="dxa"/>
          </w:tcPr>
          <w:p w14:paraId="1286E363" w14:textId="584879DD"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5BCE1352" w14:textId="6F77FC55"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tcPr>
          <w:p w14:paraId="17858F0C" w14:textId="69183C0B"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5AA422F0" w14:textId="61C452E0"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271EA12" w14:textId="43AC5642"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926DF" w14:paraId="67F8377D" w14:textId="77777777" w:rsidTr="00A16F2F">
        <w:trPr>
          <w:gridBefore w:val="1"/>
          <w:wBefore w:w="6" w:type="dxa"/>
          <w:cantSplit/>
        </w:trPr>
        <w:tc>
          <w:tcPr>
            <w:tcW w:w="3333" w:type="dxa"/>
          </w:tcPr>
          <w:p w14:paraId="4EB3DCCC" w14:textId="77019EC3"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3926DF">
              <w:rPr>
                <w:rFonts w:ascii="Browallia New" w:hAnsi="Browallia New" w:cs="Browallia New"/>
                <w:b/>
                <w:bCs/>
                <w:sz w:val="24"/>
                <w:szCs w:val="24"/>
                <w:cs/>
              </w:rPr>
              <w:t>ค่าใช้จ่ายค้างจ่ายโครงการ</w:t>
            </w:r>
          </w:p>
        </w:tc>
        <w:tc>
          <w:tcPr>
            <w:tcW w:w="1440" w:type="dxa"/>
          </w:tcPr>
          <w:p w14:paraId="652A4E0E"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tcPr>
          <w:p w14:paraId="0800681A"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1639D461"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52F6FA96"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926DF" w14:paraId="2CAA46B9" w14:textId="77777777" w:rsidTr="00A16F2F">
        <w:trPr>
          <w:gridBefore w:val="1"/>
          <w:wBefore w:w="6" w:type="dxa"/>
          <w:cantSplit/>
        </w:trPr>
        <w:tc>
          <w:tcPr>
            <w:tcW w:w="3333" w:type="dxa"/>
            <w:vAlign w:val="bottom"/>
          </w:tcPr>
          <w:p w14:paraId="4A6C9687" w14:textId="12455A35"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926DF">
              <w:rPr>
                <w:rFonts w:ascii="Browallia New" w:hAnsi="Browallia New" w:cs="Browallia New"/>
                <w:sz w:val="24"/>
                <w:szCs w:val="24"/>
                <w:cs/>
              </w:rPr>
              <w:t>บริษัทย่อย</w:t>
            </w:r>
          </w:p>
        </w:tc>
        <w:tc>
          <w:tcPr>
            <w:tcW w:w="1440" w:type="dxa"/>
            <w:vAlign w:val="bottom"/>
          </w:tcPr>
          <w:p w14:paraId="42D7A3AB" w14:textId="1643B4A4"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shd w:val="clear" w:color="auto" w:fill="auto"/>
            <w:vAlign w:val="bottom"/>
          </w:tcPr>
          <w:p w14:paraId="76C261D3" w14:textId="4BEDE78F"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386899DD" w14:textId="714D81D0"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12,654</w:t>
            </w:r>
          </w:p>
        </w:tc>
        <w:tc>
          <w:tcPr>
            <w:tcW w:w="1440" w:type="dxa"/>
            <w:vAlign w:val="bottom"/>
          </w:tcPr>
          <w:p w14:paraId="73CA22E9" w14:textId="400EEE88"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11,699</w:t>
            </w:r>
          </w:p>
        </w:tc>
      </w:tr>
      <w:tr w:rsidR="00A16F2F" w:rsidRPr="003926DF" w14:paraId="1AF9D7A7" w14:textId="77777777" w:rsidTr="00A16F2F">
        <w:trPr>
          <w:gridBefore w:val="1"/>
          <w:wBefore w:w="6" w:type="dxa"/>
          <w:cantSplit/>
        </w:trPr>
        <w:tc>
          <w:tcPr>
            <w:tcW w:w="3333" w:type="dxa"/>
            <w:vAlign w:val="bottom"/>
          </w:tcPr>
          <w:p w14:paraId="25624D61" w14:textId="2107A769"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บริษัทย่อยทางอ้อม</w:t>
            </w:r>
          </w:p>
        </w:tc>
        <w:tc>
          <w:tcPr>
            <w:tcW w:w="1440" w:type="dxa"/>
            <w:vAlign w:val="bottom"/>
          </w:tcPr>
          <w:p w14:paraId="473F3F3B" w14:textId="23276282"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shd w:val="clear" w:color="auto" w:fill="auto"/>
            <w:vAlign w:val="bottom"/>
          </w:tcPr>
          <w:p w14:paraId="4C955CAC" w14:textId="023E4F60"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7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3DB6A1F7" w14:textId="3E607BE2"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187</w:t>
            </w:r>
          </w:p>
        </w:tc>
        <w:tc>
          <w:tcPr>
            <w:tcW w:w="1440" w:type="dxa"/>
            <w:vAlign w:val="bottom"/>
          </w:tcPr>
          <w:p w14:paraId="48024ABC" w14:textId="7129BBAC" w:rsidR="00A16F2F" w:rsidRPr="003926DF" w:rsidRDefault="00F83A62" w:rsidP="00F83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r>
      <w:tr w:rsidR="00A16F2F" w:rsidRPr="003926DF" w14:paraId="1F2196A0" w14:textId="77777777" w:rsidTr="002F7E9C">
        <w:trPr>
          <w:gridBefore w:val="1"/>
          <w:wBefore w:w="6" w:type="dxa"/>
          <w:cantSplit/>
        </w:trPr>
        <w:tc>
          <w:tcPr>
            <w:tcW w:w="3333" w:type="dxa"/>
            <w:vAlign w:val="bottom"/>
          </w:tcPr>
          <w:p w14:paraId="70029FA0" w14:textId="09A267D1"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926DF">
              <w:rPr>
                <w:rFonts w:ascii="Browallia New" w:hAnsi="Browallia New" w:cs="Browallia New"/>
                <w:sz w:val="24"/>
                <w:szCs w:val="24"/>
                <w:cs/>
              </w:rPr>
              <w:t>บริษัทที่เกี่ยวข้องกัน</w:t>
            </w:r>
          </w:p>
        </w:tc>
        <w:tc>
          <w:tcPr>
            <w:tcW w:w="1440" w:type="dxa"/>
          </w:tcPr>
          <w:p w14:paraId="2FB2BF20" w14:textId="2BCE94BE"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1,360</w:t>
            </w:r>
          </w:p>
        </w:tc>
        <w:tc>
          <w:tcPr>
            <w:tcW w:w="1440" w:type="dxa"/>
            <w:shd w:val="clear" w:color="auto" w:fill="auto"/>
          </w:tcPr>
          <w:p w14:paraId="7B3B0512" w14:textId="71710A92" w:rsidR="00A16F2F" w:rsidRPr="003926DF" w:rsidRDefault="005F11F3"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w:t>
            </w:r>
            <w:r w:rsidR="00A16F2F" w:rsidRPr="003926DF">
              <w:rPr>
                <w:rFonts w:ascii="Browallia New" w:hAnsi="Browallia New" w:cs="Browallia New"/>
                <w:sz w:val="24"/>
                <w:szCs w:val="24"/>
              </w:rPr>
              <w:t>,</w:t>
            </w:r>
            <w:r w:rsidRPr="003926DF">
              <w:rPr>
                <w:rFonts w:ascii="Browallia New" w:hAnsi="Browallia New" w:cs="Browallia New"/>
                <w:sz w:val="24"/>
                <w:szCs w:val="24"/>
              </w:rPr>
              <w:t>300</w:t>
            </w:r>
          </w:p>
        </w:tc>
        <w:tc>
          <w:tcPr>
            <w:tcW w:w="1440" w:type="dxa"/>
          </w:tcPr>
          <w:p w14:paraId="5253ED26" w14:textId="7D8493F4"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874</w:t>
            </w:r>
          </w:p>
        </w:tc>
        <w:tc>
          <w:tcPr>
            <w:tcW w:w="1440" w:type="dxa"/>
          </w:tcPr>
          <w:p w14:paraId="21F7165C" w14:textId="365479D4" w:rsidR="00A16F2F" w:rsidRPr="003926DF" w:rsidRDefault="00A16F2F" w:rsidP="009B750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962</w:t>
            </w:r>
          </w:p>
        </w:tc>
      </w:tr>
      <w:tr w:rsidR="00A16F2F" w:rsidRPr="003926DF" w14:paraId="3615D8A5" w14:textId="77777777" w:rsidTr="002F7E9C">
        <w:trPr>
          <w:gridBefore w:val="1"/>
          <w:wBefore w:w="6" w:type="dxa"/>
          <w:cantSplit/>
        </w:trPr>
        <w:tc>
          <w:tcPr>
            <w:tcW w:w="3333" w:type="dxa"/>
            <w:vAlign w:val="bottom"/>
          </w:tcPr>
          <w:p w14:paraId="377B18DD" w14:textId="3675781F"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r w:rsidRPr="003926DF">
              <w:rPr>
                <w:rFonts w:ascii="Browallia New" w:hAnsi="Browallia New" w:cs="Browallia New"/>
                <w:sz w:val="24"/>
                <w:szCs w:val="24"/>
                <w:cs/>
              </w:rPr>
              <w:t>รวม</w:t>
            </w:r>
          </w:p>
        </w:tc>
        <w:tc>
          <w:tcPr>
            <w:tcW w:w="1440" w:type="dxa"/>
          </w:tcPr>
          <w:p w14:paraId="0875A7BC" w14:textId="4FCA37B8"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1,360</w:t>
            </w:r>
          </w:p>
        </w:tc>
        <w:tc>
          <w:tcPr>
            <w:tcW w:w="1440" w:type="dxa"/>
            <w:shd w:val="clear" w:color="auto" w:fill="auto"/>
          </w:tcPr>
          <w:p w14:paraId="2655223F" w14:textId="7AFC53D1" w:rsidR="00A16F2F" w:rsidRPr="003926DF" w:rsidRDefault="005F11F3"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2,300</w:t>
            </w:r>
          </w:p>
        </w:tc>
        <w:tc>
          <w:tcPr>
            <w:tcW w:w="1440" w:type="dxa"/>
          </w:tcPr>
          <w:p w14:paraId="0FE7BF80" w14:textId="3B2547E2"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13,715</w:t>
            </w:r>
          </w:p>
        </w:tc>
        <w:tc>
          <w:tcPr>
            <w:tcW w:w="1440" w:type="dxa"/>
          </w:tcPr>
          <w:p w14:paraId="45F72A12" w14:textId="7FBED8E4"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12,661</w:t>
            </w:r>
          </w:p>
        </w:tc>
      </w:tr>
      <w:tr w:rsidR="00A16F2F" w:rsidRPr="003926DF" w14:paraId="5896BC20" w14:textId="77777777" w:rsidTr="002F7E9C">
        <w:trPr>
          <w:gridBefore w:val="1"/>
          <w:wBefore w:w="6" w:type="dxa"/>
          <w:cantSplit/>
        </w:trPr>
        <w:tc>
          <w:tcPr>
            <w:tcW w:w="3333" w:type="dxa"/>
          </w:tcPr>
          <w:p w14:paraId="4BB52391" w14:textId="77777777"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rPr>
            </w:pPr>
          </w:p>
        </w:tc>
        <w:tc>
          <w:tcPr>
            <w:tcW w:w="1440" w:type="dxa"/>
          </w:tcPr>
          <w:p w14:paraId="7F224C69"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tcPr>
          <w:p w14:paraId="104B425B"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764CFDAB"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315658BB"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926DF" w14:paraId="1C24A858" w14:textId="77777777" w:rsidTr="00A16F2F">
        <w:trPr>
          <w:gridBefore w:val="1"/>
          <w:wBefore w:w="6" w:type="dxa"/>
          <w:cantSplit/>
        </w:trPr>
        <w:tc>
          <w:tcPr>
            <w:tcW w:w="3333" w:type="dxa"/>
          </w:tcPr>
          <w:p w14:paraId="51ACF1C3" w14:textId="2F069D82"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b/>
                <w:bCs/>
                <w:sz w:val="24"/>
                <w:szCs w:val="24"/>
              </w:rPr>
            </w:pPr>
            <w:r w:rsidRPr="003926DF">
              <w:rPr>
                <w:rFonts w:ascii="Browallia New" w:hAnsi="Browallia New" w:cs="Browallia New"/>
                <w:b/>
                <w:bCs/>
                <w:sz w:val="24"/>
                <w:szCs w:val="24"/>
                <w:cs/>
              </w:rPr>
              <w:t>ดอกเบี้ยค้างจ่าย</w:t>
            </w:r>
          </w:p>
        </w:tc>
        <w:tc>
          <w:tcPr>
            <w:tcW w:w="1440" w:type="dxa"/>
          </w:tcPr>
          <w:p w14:paraId="72C3A991"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shd w:val="clear" w:color="auto" w:fill="auto"/>
          </w:tcPr>
          <w:p w14:paraId="4370FC35"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6B848E3D"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405C35C"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A16F2F" w:rsidRPr="003926DF" w14:paraId="03F49A8B" w14:textId="77777777" w:rsidTr="002F7E9C">
        <w:trPr>
          <w:gridBefore w:val="1"/>
          <w:wBefore w:w="6" w:type="dxa"/>
          <w:cantSplit/>
        </w:trPr>
        <w:tc>
          <w:tcPr>
            <w:tcW w:w="3333" w:type="dxa"/>
          </w:tcPr>
          <w:p w14:paraId="7E63E12F" w14:textId="071CF563"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r w:rsidRPr="003926DF">
              <w:rPr>
                <w:rFonts w:ascii="Browallia New" w:hAnsi="Browallia New" w:cs="Browallia New"/>
                <w:sz w:val="24"/>
                <w:szCs w:val="24"/>
                <w:cs/>
              </w:rPr>
              <w:t>บริษัทย่อย</w:t>
            </w:r>
          </w:p>
        </w:tc>
        <w:tc>
          <w:tcPr>
            <w:tcW w:w="1440" w:type="dxa"/>
            <w:vAlign w:val="bottom"/>
          </w:tcPr>
          <w:p w14:paraId="58C2CDF8" w14:textId="09BE5E60" w:rsidR="00A16F2F" w:rsidRPr="003926DF"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shd w:val="clear" w:color="auto" w:fill="auto"/>
            <w:vAlign w:val="bottom"/>
          </w:tcPr>
          <w:p w14:paraId="6183872E" w14:textId="2B117EDA" w:rsidR="00A16F2F" w:rsidRPr="003926DF" w:rsidRDefault="00F83A62" w:rsidP="00F83A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              </w:t>
            </w:r>
            <w:r w:rsidR="00A16F2F" w:rsidRPr="003926DF">
              <w:rPr>
                <w:rFonts w:ascii="Browallia New" w:hAnsi="Browallia New" w:cs="Browallia New"/>
                <w:sz w:val="24"/>
                <w:szCs w:val="24"/>
              </w:rPr>
              <w:t>-</w:t>
            </w:r>
          </w:p>
        </w:tc>
        <w:tc>
          <w:tcPr>
            <w:tcW w:w="1440" w:type="dxa"/>
          </w:tcPr>
          <w:p w14:paraId="455AA1E9" w14:textId="3C3C5B05"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5,826</w:t>
            </w:r>
          </w:p>
        </w:tc>
        <w:tc>
          <w:tcPr>
            <w:tcW w:w="1440" w:type="dxa"/>
          </w:tcPr>
          <w:p w14:paraId="0D0495D4" w14:textId="589DC115"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r w:rsidRPr="003926DF">
              <w:rPr>
                <w:rFonts w:ascii="Browallia New" w:hAnsi="Browallia New" w:cs="Browallia New"/>
                <w:sz w:val="24"/>
                <w:szCs w:val="24"/>
              </w:rPr>
              <w:t>4,459</w:t>
            </w:r>
          </w:p>
        </w:tc>
      </w:tr>
      <w:tr w:rsidR="00A16F2F" w:rsidRPr="003926DF" w14:paraId="39F5278D" w14:textId="77777777" w:rsidTr="002F7E9C">
        <w:trPr>
          <w:gridBefore w:val="1"/>
          <w:wBefore w:w="6" w:type="dxa"/>
          <w:cantSplit/>
        </w:trPr>
        <w:tc>
          <w:tcPr>
            <w:tcW w:w="3333" w:type="dxa"/>
          </w:tcPr>
          <w:p w14:paraId="233693F1" w14:textId="77777777"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2"/>
              <w:rPr>
                <w:rFonts w:ascii="Browallia New" w:hAnsi="Browallia New" w:cs="Browallia New"/>
                <w:sz w:val="24"/>
                <w:szCs w:val="24"/>
              </w:rPr>
            </w:pPr>
          </w:p>
        </w:tc>
        <w:tc>
          <w:tcPr>
            <w:tcW w:w="1440" w:type="dxa"/>
          </w:tcPr>
          <w:p w14:paraId="7FD637CC"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1C977C7"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3586C133"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c>
          <w:tcPr>
            <w:tcW w:w="1440" w:type="dxa"/>
          </w:tcPr>
          <w:p w14:paraId="7DBC4021" w14:textId="77777777" w:rsidR="00A16F2F" w:rsidRPr="003926DF" w:rsidRDefault="00A16F2F"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4"/>
                <w:szCs w:val="24"/>
              </w:rPr>
            </w:pPr>
          </w:p>
        </w:tc>
      </w:tr>
      <w:tr w:rsidR="009B7507" w:rsidRPr="003926DF" w14:paraId="3A188595" w14:textId="77777777" w:rsidTr="00A16F2F">
        <w:trPr>
          <w:gridBefore w:val="1"/>
          <w:wBefore w:w="6" w:type="dxa"/>
          <w:cantSplit/>
          <w:trHeight w:val="71"/>
        </w:trPr>
        <w:tc>
          <w:tcPr>
            <w:tcW w:w="3333" w:type="dxa"/>
          </w:tcPr>
          <w:p w14:paraId="7264DB17" w14:textId="52F092BC" w:rsidR="009B7507" w:rsidRPr="003926DF" w:rsidRDefault="009B7507"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b/>
                <w:bCs/>
                <w:sz w:val="24"/>
                <w:szCs w:val="24"/>
                <w:cs/>
              </w:rPr>
            </w:pPr>
            <w:r w:rsidRPr="003926DF">
              <w:rPr>
                <w:rFonts w:ascii="Browallia New" w:hAnsi="Browallia New" w:cs="Browallia New"/>
                <w:b/>
                <w:bCs/>
                <w:sz w:val="24"/>
                <w:szCs w:val="24"/>
                <w:cs/>
              </w:rPr>
              <w:t>หนี้สินตามสัญญาเช่า</w:t>
            </w:r>
          </w:p>
        </w:tc>
        <w:tc>
          <w:tcPr>
            <w:tcW w:w="1440" w:type="dxa"/>
          </w:tcPr>
          <w:p w14:paraId="2235F905" w14:textId="77777777" w:rsidR="009B7507" w:rsidRPr="003926DF"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40" w:type="dxa"/>
          </w:tcPr>
          <w:p w14:paraId="0B9EEB71" w14:textId="77777777" w:rsidR="009B7507" w:rsidRPr="003926DF" w:rsidRDefault="009B7507" w:rsidP="009B75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4"/>
                <w:szCs w:val="24"/>
              </w:rPr>
            </w:pPr>
          </w:p>
        </w:tc>
        <w:tc>
          <w:tcPr>
            <w:tcW w:w="1440" w:type="dxa"/>
          </w:tcPr>
          <w:p w14:paraId="6ABB117C" w14:textId="77777777" w:rsidR="009B7507" w:rsidRPr="003926DF"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440" w:type="dxa"/>
          </w:tcPr>
          <w:p w14:paraId="259AAE2C" w14:textId="77777777" w:rsidR="009B7507" w:rsidRPr="003926DF" w:rsidRDefault="009B7507" w:rsidP="009B7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A16F2F" w:rsidRPr="003926DF" w14:paraId="64EEF456" w14:textId="77777777" w:rsidTr="002F7E9C">
        <w:trPr>
          <w:gridBefore w:val="1"/>
          <w:wBefore w:w="6" w:type="dxa"/>
          <w:cantSplit/>
          <w:trHeight w:val="71"/>
        </w:trPr>
        <w:tc>
          <w:tcPr>
            <w:tcW w:w="3333" w:type="dxa"/>
          </w:tcPr>
          <w:p w14:paraId="55A9DF7A" w14:textId="1E086C21" w:rsidR="00A16F2F" w:rsidRPr="003926DF" w:rsidRDefault="00A16F2F" w:rsidP="00465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u w:val="single"/>
                <w:cs/>
                <w:lang w:val="en-GB"/>
              </w:rPr>
            </w:pPr>
            <w:r w:rsidRPr="003926DF">
              <w:rPr>
                <w:rFonts w:ascii="Browallia New" w:hAnsi="Browallia New" w:cs="Browallia New"/>
                <w:sz w:val="24"/>
                <w:szCs w:val="24"/>
                <w:cs/>
              </w:rPr>
              <w:t>บริษัทที่เกี่ยวข้องกัน</w:t>
            </w:r>
          </w:p>
        </w:tc>
        <w:tc>
          <w:tcPr>
            <w:tcW w:w="1440" w:type="dxa"/>
            <w:vAlign w:val="bottom"/>
          </w:tcPr>
          <w:p w14:paraId="70EF3112" w14:textId="7D0ADFF4"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244,014</w:t>
            </w:r>
          </w:p>
        </w:tc>
        <w:tc>
          <w:tcPr>
            <w:tcW w:w="1440" w:type="dxa"/>
          </w:tcPr>
          <w:p w14:paraId="145AC3C2" w14:textId="45C55FBC"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 xml:space="preserve"> 439,249</w:t>
            </w:r>
          </w:p>
        </w:tc>
        <w:tc>
          <w:tcPr>
            <w:tcW w:w="1440" w:type="dxa"/>
          </w:tcPr>
          <w:p w14:paraId="295151BC" w14:textId="765D4BB9"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115,704</w:t>
            </w:r>
          </w:p>
        </w:tc>
        <w:tc>
          <w:tcPr>
            <w:tcW w:w="1440" w:type="dxa"/>
          </w:tcPr>
          <w:p w14:paraId="7433090C" w14:textId="730F79A1" w:rsidR="00A16F2F" w:rsidRPr="003926DF" w:rsidRDefault="00A16F2F" w:rsidP="009B75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 xml:space="preserve"> 193,310</w:t>
            </w:r>
          </w:p>
        </w:tc>
      </w:tr>
    </w:tbl>
    <w:p w14:paraId="2494D71B" w14:textId="77777777" w:rsidR="002C4373" w:rsidRPr="003926DF" w:rsidRDefault="002C4373"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2"/>
          <w:szCs w:val="22"/>
          <w:u w:val="single"/>
        </w:rPr>
      </w:pPr>
    </w:p>
    <w:p w14:paraId="2074908B" w14:textId="77777777" w:rsidR="008042F6" w:rsidRPr="003926DF" w:rsidRDefault="008042F6"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rPr>
      </w:pPr>
    </w:p>
    <w:p w14:paraId="360FCFBC" w14:textId="44197A45" w:rsidR="00AD2249" w:rsidRPr="003926DF"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eastAsia="Cordia New" w:hAnsi="Browallia New" w:cs="Browallia New"/>
          <w:sz w:val="28"/>
          <w:szCs w:val="28"/>
          <w:u w:val="single"/>
        </w:rPr>
      </w:pPr>
      <w:r w:rsidRPr="003926DF">
        <w:rPr>
          <w:rFonts w:ascii="Browallia New" w:hAnsi="Browallia New" w:cs="Browallia New"/>
          <w:sz w:val="28"/>
          <w:szCs w:val="28"/>
          <w:u w:val="single"/>
          <w:cs/>
        </w:rPr>
        <w:lastRenderedPageBreak/>
        <w:t xml:space="preserve">เงินให้กู้ยืมระยะสั้นแก่กิจการที่เกี่ยวข้องกัน </w:t>
      </w:r>
      <w:r w:rsidR="003A69BB" w:rsidRPr="003926DF">
        <w:rPr>
          <w:rFonts w:ascii="Browallia New" w:hAnsi="Browallia New" w:cs="Browallia New"/>
          <w:sz w:val="28"/>
          <w:szCs w:val="28"/>
          <w:u w:val="single"/>
        </w:rPr>
        <w:t xml:space="preserve">- </w:t>
      </w:r>
      <w:r w:rsidRPr="003926DF">
        <w:rPr>
          <w:rFonts w:ascii="Browallia New" w:hAnsi="Browallia New" w:cs="Browallia New"/>
          <w:sz w:val="28"/>
          <w:szCs w:val="28"/>
          <w:u w:val="single"/>
          <w:cs/>
        </w:rPr>
        <w:t>สุทธิ</w:t>
      </w:r>
    </w:p>
    <w:p w14:paraId="3F8965F0" w14:textId="77777777" w:rsidR="00B74BC2" w:rsidRPr="003926DF" w:rsidRDefault="00B74BC2" w:rsidP="00B7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rPr>
      </w:pPr>
    </w:p>
    <w:p w14:paraId="2D5C7DFE" w14:textId="2FF1BDA7" w:rsidR="0091722E" w:rsidRPr="003926DF" w:rsidRDefault="0048053C" w:rsidP="00C81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8"/>
          <w:szCs w:val="28"/>
          <w:lang w:val="en-GB" w:eastAsia="th-TH"/>
        </w:rPr>
      </w:pPr>
      <w:r w:rsidRPr="003926DF">
        <w:rPr>
          <w:rFonts w:ascii="Browallia New" w:eastAsia="Cordia New" w:hAnsi="Browallia New" w:cs="Browallia New"/>
          <w:color w:val="000000"/>
          <w:sz w:val="28"/>
          <w:szCs w:val="28"/>
          <w:cs/>
          <w:lang w:val="en-GB" w:eastAsia="th-TH"/>
        </w:rPr>
        <w:t xml:space="preserve">การเปลี่ยนแปลงของเงินให้กู้ยืมระยะสั้นแก่กิจการที่เกี่ยวข้องกัน </w:t>
      </w:r>
      <w:r w:rsidR="00735A21" w:rsidRPr="003926DF">
        <w:rPr>
          <w:rFonts w:ascii="Browallia New" w:eastAsia="Cordia New" w:hAnsi="Browallia New" w:cs="Browallia New"/>
          <w:color w:val="000000"/>
          <w:sz w:val="28"/>
          <w:szCs w:val="28"/>
          <w:cs/>
          <w:lang w:val="en-GB" w:eastAsia="th-TH"/>
        </w:rPr>
        <w:t xml:space="preserve">สำหรับงวดสามเดือนสิ้นสุดวันที่ </w:t>
      </w:r>
      <w:r w:rsidR="003926DF" w:rsidRPr="003926DF">
        <w:rPr>
          <w:rFonts w:ascii="Browallia New" w:eastAsia="Cordia New" w:hAnsi="Browallia New" w:cs="Browallia New"/>
          <w:color w:val="000000"/>
          <w:sz w:val="28"/>
          <w:szCs w:val="28"/>
          <w:lang w:eastAsia="th-TH"/>
        </w:rPr>
        <w:t>31</w:t>
      </w:r>
      <w:r w:rsidR="00735A21" w:rsidRPr="003926DF">
        <w:rPr>
          <w:rFonts w:ascii="Browallia New" w:eastAsia="Cordia New" w:hAnsi="Browallia New" w:cs="Browallia New"/>
          <w:color w:val="000000"/>
          <w:sz w:val="28"/>
          <w:szCs w:val="28"/>
          <w:cs/>
          <w:lang w:val="en-GB" w:eastAsia="th-TH"/>
        </w:rPr>
        <w:t xml:space="preserve"> มีนาคม </w:t>
      </w:r>
      <w:r w:rsidR="0076192E" w:rsidRPr="003926DF">
        <w:rPr>
          <w:rFonts w:ascii="Browallia New" w:eastAsia="Cordia New" w:hAnsi="Browallia New" w:cs="Browallia New"/>
          <w:color w:val="000000"/>
          <w:sz w:val="28"/>
          <w:szCs w:val="28"/>
          <w:lang w:eastAsia="th-TH"/>
        </w:rPr>
        <w:t>256</w:t>
      </w:r>
      <w:r w:rsidR="00735A21" w:rsidRPr="003926DF">
        <w:rPr>
          <w:rFonts w:ascii="Browallia New" w:eastAsia="Cordia New" w:hAnsi="Browallia New" w:cs="Browallia New"/>
          <w:color w:val="000000"/>
          <w:sz w:val="28"/>
          <w:szCs w:val="28"/>
          <w:lang w:eastAsia="th-TH"/>
        </w:rPr>
        <w:t>8</w:t>
      </w:r>
      <w:r w:rsidR="00E1535A" w:rsidRPr="003926DF">
        <w:rPr>
          <w:rFonts w:ascii="Browallia New" w:eastAsia="Cordia New" w:hAnsi="Browallia New" w:cs="Browallia New"/>
          <w:color w:val="000000"/>
          <w:sz w:val="28"/>
          <w:szCs w:val="28"/>
          <w:lang w:val="en-GB" w:eastAsia="th-TH"/>
        </w:rPr>
        <w:t xml:space="preserve"> </w:t>
      </w:r>
      <w:r w:rsidR="00C81475" w:rsidRPr="003926DF">
        <w:rPr>
          <w:rFonts w:ascii="Browallia New" w:eastAsia="Cordia New" w:hAnsi="Browallia New" w:cs="Browallia New"/>
          <w:color w:val="000000"/>
          <w:sz w:val="28"/>
          <w:szCs w:val="28"/>
          <w:cs/>
          <w:lang w:val="en-GB" w:eastAsia="th-TH"/>
        </w:rPr>
        <w:br/>
      </w:r>
      <w:r w:rsidRPr="003926DF">
        <w:rPr>
          <w:rFonts w:ascii="Browallia New" w:eastAsia="Cordia New" w:hAnsi="Browallia New" w:cs="Browallia New"/>
          <w:color w:val="000000"/>
          <w:sz w:val="28"/>
          <w:szCs w:val="28"/>
          <w:cs/>
          <w:lang w:val="en-GB" w:eastAsia="th-TH"/>
        </w:rPr>
        <w:t>มีดังนี้</w:t>
      </w:r>
    </w:p>
    <w:p w14:paraId="306FA7E6" w14:textId="77777777" w:rsidR="0048053C" w:rsidRPr="003926DF" w:rsidRDefault="0048053C" w:rsidP="0048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eastAsia="Cordia New" w:hAnsi="Browallia New" w:cs="Browallia New"/>
          <w:color w:val="000000"/>
          <w:sz w:val="20"/>
          <w:szCs w:val="20"/>
          <w:lang w:val="en-GB" w:eastAsia="th-TH"/>
        </w:rPr>
      </w:pPr>
    </w:p>
    <w:tbl>
      <w:tblPr>
        <w:tblW w:w="9066" w:type="dxa"/>
        <w:tblInd w:w="351" w:type="dxa"/>
        <w:tblLayout w:type="fixed"/>
        <w:tblLook w:val="0000" w:firstRow="0" w:lastRow="0" w:firstColumn="0" w:lastColumn="0" w:noHBand="0" w:noVBand="0"/>
      </w:tblPr>
      <w:tblGrid>
        <w:gridCol w:w="6595"/>
        <w:gridCol w:w="2471"/>
      </w:tblGrid>
      <w:tr w:rsidR="0048053C" w:rsidRPr="003926DF" w14:paraId="24788480" w14:textId="77777777" w:rsidTr="003C6594">
        <w:tc>
          <w:tcPr>
            <w:tcW w:w="6595" w:type="dxa"/>
          </w:tcPr>
          <w:p w14:paraId="35063638" w14:textId="77777777" w:rsidR="0048053C" w:rsidRPr="003926DF"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Pr>
          <w:p w14:paraId="7C60B123" w14:textId="7287A7F1" w:rsidR="0048053C" w:rsidRPr="003926DF" w:rsidRDefault="0048053C" w:rsidP="003C6594">
            <w:pPr>
              <w:tabs>
                <w:tab w:val="clear" w:pos="1871"/>
                <w:tab w:val="left" w:pos="2341"/>
                <w:tab w:val="left" w:pos="3090"/>
                <w:tab w:val="left" w:pos="4860"/>
              </w:tabs>
              <w:spacing w:line="240" w:lineRule="auto"/>
              <w:ind w:right="-85"/>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00B83B2F" w:rsidRPr="003926DF">
              <w:rPr>
                <w:rFonts w:ascii="Browallia New" w:hAnsi="Browallia New" w:cs="Browallia New"/>
                <w:snapToGrid w:val="0"/>
                <w:sz w:val="28"/>
                <w:szCs w:val="28"/>
                <w:cs/>
                <w:lang w:eastAsia="th-TH"/>
              </w:rPr>
              <w:t>พัน</w:t>
            </w:r>
            <w:r w:rsidRPr="003926DF">
              <w:rPr>
                <w:rFonts w:ascii="Browallia New" w:hAnsi="Browallia New" w:cs="Browallia New"/>
                <w:snapToGrid w:val="0"/>
                <w:sz w:val="28"/>
                <w:szCs w:val="28"/>
                <w:cs/>
                <w:lang w:eastAsia="th-TH"/>
              </w:rPr>
              <w:t>บาท)</w:t>
            </w:r>
          </w:p>
        </w:tc>
      </w:tr>
      <w:tr w:rsidR="0048053C" w:rsidRPr="003926DF" w14:paraId="6CE431D3" w14:textId="77777777" w:rsidTr="003C6594">
        <w:tc>
          <w:tcPr>
            <w:tcW w:w="6595" w:type="dxa"/>
          </w:tcPr>
          <w:p w14:paraId="3E7FF4D9" w14:textId="77777777" w:rsidR="0048053C" w:rsidRPr="003926DF" w:rsidRDefault="0048053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1" w:type="dxa"/>
            <w:tcBorders>
              <w:bottom w:val="single" w:sz="4" w:space="0" w:color="auto"/>
            </w:tcBorders>
          </w:tcPr>
          <w:p w14:paraId="51B6CD06" w14:textId="5D696E32" w:rsidR="0048053C" w:rsidRPr="003926DF" w:rsidRDefault="0090178E" w:rsidP="003C6594">
            <w:pPr>
              <w:tabs>
                <w:tab w:val="left" w:pos="2341"/>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w:t>
            </w:r>
            <w:r w:rsidR="0048053C" w:rsidRPr="003926DF">
              <w:rPr>
                <w:rFonts w:ascii="Browallia New" w:hAnsi="Browallia New" w:cs="Browallia New"/>
                <w:snapToGrid w:val="0"/>
                <w:sz w:val="28"/>
                <w:szCs w:val="28"/>
                <w:cs/>
                <w:lang w:eastAsia="th-TH"/>
              </w:rPr>
              <w:t>การเงินเฉพาะบริษัท</w:t>
            </w:r>
          </w:p>
        </w:tc>
      </w:tr>
      <w:tr w:rsidR="0048053C" w:rsidRPr="003926DF" w14:paraId="2D29F406" w14:textId="77777777" w:rsidTr="003C6594">
        <w:tc>
          <w:tcPr>
            <w:tcW w:w="6595" w:type="dxa"/>
          </w:tcPr>
          <w:p w14:paraId="095852E8" w14:textId="77777777" w:rsidR="0048053C" w:rsidRPr="003926DF" w:rsidRDefault="0048053C" w:rsidP="006E5A3C">
            <w:pPr>
              <w:tabs>
                <w:tab w:val="left" w:pos="3090"/>
                <w:tab w:val="left" w:pos="4860"/>
              </w:tabs>
              <w:spacing w:line="240" w:lineRule="auto"/>
              <w:rPr>
                <w:rFonts w:ascii="Browallia New" w:hAnsi="Browallia New" w:cs="Browallia New"/>
                <w:snapToGrid w:val="0"/>
                <w:sz w:val="24"/>
                <w:szCs w:val="24"/>
                <w:cs/>
                <w:lang w:val="en-GB" w:eastAsia="th-TH"/>
              </w:rPr>
            </w:pPr>
          </w:p>
        </w:tc>
        <w:tc>
          <w:tcPr>
            <w:tcW w:w="2471" w:type="dxa"/>
            <w:tcBorders>
              <w:top w:val="single" w:sz="4" w:space="0" w:color="auto"/>
            </w:tcBorders>
          </w:tcPr>
          <w:p w14:paraId="54F3EF23" w14:textId="77777777" w:rsidR="0048053C" w:rsidRPr="003926DF" w:rsidRDefault="0048053C" w:rsidP="003C6594">
            <w:pPr>
              <w:tabs>
                <w:tab w:val="left" w:pos="2341"/>
                <w:tab w:val="left" w:pos="3090"/>
                <w:tab w:val="left" w:pos="4860"/>
              </w:tabs>
              <w:spacing w:line="240" w:lineRule="auto"/>
              <w:jc w:val="center"/>
              <w:rPr>
                <w:rFonts w:ascii="Browallia New" w:hAnsi="Browallia New" w:cs="Browallia New"/>
                <w:snapToGrid w:val="0"/>
                <w:sz w:val="24"/>
                <w:szCs w:val="24"/>
                <w:cs/>
                <w:lang w:eastAsia="th-TH"/>
              </w:rPr>
            </w:pPr>
          </w:p>
        </w:tc>
      </w:tr>
      <w:tr w:rsidR="0048053C" w:rsidRPr="003926DF" w14:paraId="13D1B7C4" w14:textId="77777777" w:rsidTr="003C6594">
        <w:tc>
          <w:tcPr>
            <w:tcW w:w="6595" w:type="dxa"/>
          </w:tcPr>
          <w:p w14:paraId="3D8349A5" w14:textId="3148B765" w:rsidR="0048053C" w:rsidRPr="003926DF" w:rsidRDefault="0048053C" w:rsidP="006E5A3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ยอดคงเหลือ ณ วันที่ </w:t>
            </w:r>
            <w:r w:rsidRPr="003926DF">
              <w:rPr>
                <w:rFonts w:ascii="Browallia New" w:hAnsi="Browallia New" w:cs="Browallia New"/>
                <w:sz w:val="28"/>
                <w:szCs w:val="28"/>
                <w:lang w:val="en-GB"/>
              </w:rPr>
              <w:t>1</w:t>
            </w:r>
            <w:r w:rsidRPr="003926DF">
              <w:rPr>
                <w:rFonts w:ascii="Browallia New" w:hAnsi="Browallia New" w:cs="Browallia New"/>
                <w:sz w:val="28"/>
                <w:szCs w:val="28"/>
                <w:cs/>
                <w:lang w:val="en-GB"/>
              </w:rPr>
              <w:t xml:space="preserve"> มกราคม</w:t>
            </w:r>
            <w:r w:rsidR="00917AD2" w:rsidRPr="003926DF">
              <w:rPr>
                <w:rFonts w:ascii="Browallia New" w:hAnsi="Browallia New" w:cs="Browallia New"/>
                <w:sz w:val="28"/>
                <w:szCs w:val="28"/>
                <w:lang w:val="en-GB"/>
              </w:rPr>
              <w:t xml:space="preserve"> 2568</w:t>
            </w:r>
          </w:p>
        </w:tc>
        <w:tc>
          <w:tcPr>
            <w:tcW w:w="2471" w:type="dxa"/>
            <w:shd w:val="clear" w:color="auto" w:fill="auto"/>
          </w:tcPr>
          <w:p w14:paraId="5312D066" w14:textId="611CFB4D" w:rsidR="0048053C" w:rsidRPr="003926DF" w:rsidRDefault="00614A9A"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6"/>
                <w:szCs w:val="26"/>
              </w:rPr>
              <w:t>2,420,000</w:t>
            </w:r>
          </w:p>
        </w:tc>
      </w:tr>
      <w:tr w:rsidR="001A1676" w:rsidRPr="003926DF" w14:paraId="71F19311" w14:textId="77777777" w:rsidTr="003C6594">
        <w:tc>
          <w:tcPr>
            <w:tcW w:w="6595" w:type="dxa"/>
          </w:tcPr>
          <w:p w14:paraId="58D168FD" w14:textId="2A776090" w:rsidR="001A1676" w:rsidRPr="003926DF" w:rsidRDefault="001A1676" w:rsidP="001A1676">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เงินให้กู้ยืมเพิ่ม</w:t>
            </w:r>
          </w:p>
        </w:tc>
        <w:tc>
          <w:tcPr>
            <w:tcW w:w="2471" w:type="dxa"/>
            <w:shd w:val="clear" w:color="auto" w:fill="auto"/>
          </w:tcPr>
          <w:p w14:paraId="282015D0" w14:textId="01C168FD" w:rsidR="001A1676" w:rsidRPr="003926DF" w:rsidRDefault="003E6E42" w:rsidP="003C6594">
            <w:pPr>
              <w:tabs>
                <w:tab w:val="clear" w:pos="1644"/>
                <w:tab w:val="left" w:pos="1512"/>
                <w:tab w:val="left" w:pos="2341"/>
              </w:tabs>
              <w:spacing w:line="240" w:lineRule="auto"/>
              <w:ind w:right="-12"/>
              <w:jc w:val="right"/>
              <w:rPr>
                <w:rFonts w:ascii="Browallia New" w:hAnsi="Browallia New" w:cs="Browallia New"/>
                <w:sz w:val="28"/>
                <w:szCs w:val="28"/>
                <w:cs/>
                <w:lang w:val="en-GB"/>
              </w:rPr>
            </w:pPr>
            <w:r w:rsidRPr="003926DF">
              <w:rPr>
                <w:rFonts w:ascii="Browallia New" w:hAnsi="Browallia New" w:cs="Browallia New"/>
                <w:sz w:val="28"/>
                <w:szCs w:val="28"/>
                <w:lang w:val="en-GB"/>
              </w:rPr>
              <w:t>81,000</w:t>
            </w:r>
          </w:p>
        </w:tc>
      </w:tr>
      <w:tr w:rsidR="00104B7E" w:rsidRPr="003926DF" w14:paraId="119E0D68" w14:textId="77777777" w:rsidTr="003C6594">
        <w:tc>
          <w:tcPr>
            <w:tcW w:w="6595" w:type="dxa"/>
          </w:tcPr>
          <w:p w14:paraId="7E75FC83" w14:textId="38F6D7D2" w:rsidR="00104B7E" w:rsidRPr="003926DF" w:rsidRDefault="00104B7E" w:rsidP="00104B7E">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รับคืนเงินกู้ยืม</w:t>
            </w:r>
          </w:p>
        </w:tc>
        <w:tc>
          <w:tcPr>
            <w:tcW w:w="2471" w:type="dxa"/>
            <w:tcBorders>
              <w:bottom w:val="single" w:sz="4" w:space="0" w:color="auto"/>
            </w:tcBorders>
            <w:shd w:val="clear" w:color="auto" w:fill="auto"/>
          </w:tcPr>
          <w:p w14:paraId="0366963B" w14:textId="0CE66855" w:rsidR="00104B7E" w:rsidRPr="003926DF" w:rsidRDefault="007332AE" w:rsidP="003C6594">
            <w:pPr>
              <w:tabs>
                <w:tab w:val="clear" w:pos="1644"/>
                <w:tab w:val="left" w:pos="1512"/>
                <w:tab w:val="left" w:pos="2341"/>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w:t>
            </w:r>
            <w:r w:rsidR="003E6E42" w:rsidRPr="003926DF">
              <w:rPr>
                <w:rFonts w:ascii="Browallia New" w:hAnsi="Browallia New" w:cs="Browallia New"/>
                <w:sz w:val="28"/>
                <w:szCs w:val="28"/>
              </w:rPr>
              <w:t>145,000</w:t>
            </w:r>
            <w:r w:rsidRPr="003926DF">
              <w:rPr>
                <w:rFonts w:ascii="Browallia New" w:hAnsi="Browallia New" w:cs="Browallia New"/>
                <w:sz w:val="28"/>
                <w:szCs w:val="28"/>
              </w:rPr>
              <w:t>)</w:t>
            </w:r>
          </w:p>
        </w:tc>
      </w:tr>
      <w:tr w:rsidR="00104B7E" w:rsidRPr="003926DF" w14:paraId="10351AD3" w14:textId="77777777" w:rsidTr="003C6594">
        <w:tc>
          <w:tcPr>
            <w:tcW w:w="6595" w:type="dxa"/>
          </w:tcPr>
          <w:p w14:paraId="14A4EDEA" w14:textId="359347C1" w:rsidR="00104B7E" w:rsidRPr="003926DF" w:rsidRDefault="00104B7E" w:rsidP="00104B7E">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ยอดคงเหลือ ณ วันที่ </w:t>
            </w:r>
            <w:r w:rsidR="003926DF" w:rsidRPr="003926DF">
              <w:rPr>
                <w:rFonts w:ascii="Browallia New" w:hAnsi="Browallia New" w:cs="Browallia New"/>
                <w:sz w:val="28"/>
                <w:szCs w:val="28"/>
                <w:lang w:eastAsia="th-TH"/>
              </w:rPr>
              <w:t>31</w:t>
            </w:r>
            <w:r w:rsidR="00735A21" w:rsidRPr="003926DF">
              <w:rPr>
                <w:rFonts w:ascii="Browallia New" w:hAnsi="Browallia New" w:cs="Browallia New"/>
                <w:sz w:val="28"/>
                <w:szCs w:val="28"/>
                <w:cs/>
                <w:lang w:val="en-GB" w:eastAsia="th-TH"/>
              </w:rPr>
              <w:t xml:space="preserve"> มีนาคม</w:t>
            </w:r>
            <w:r w:rsidR="00735A21" w:rsidRPr="003926DF">
              <w:rPr>
                <w:rFonts w:ascii="Browallia New" w:hAnsi="Browallia New" w:cs="Browallia New"/>
                <w:sz w:val="28"/>
                <w:szCs w:val="28"/>
                <w:lang w:val="en-GB"/>
              </w:rPr>
              <w:t xml:space="preserve"> </w:t>
            </w:r>
            <w:r w:rsidR="00917AD2" w:rsidRPr="003926DF">
              <w:rPr>
                <w:rFonts w:ascii="Browallia New" w:hAnsi="Browallia New" w:cs="Browallia New"/>
                <w:sz w:val="28"/>
                <w:szCs w:val="28"/>
                <w:lang w:val="en-GB"/>
              </w:rPr>
              <w:t>2568</w:t>
            </w:r>
          </w:p>
        </w:tc>
        <w:tc>
          <w:tcPr>
            <w:tcW w:w="2471" w:type="dxa"/>
            <w:tcBorders>
              <w:top w:val="single" w:sz="4" w:space="0" w:color="auto"/>
              <w:bottom w:val="single" w:sz="12" w:space="0" w:color="auto"/>
            </w:tcBorders>
            <w:shd w:val="clear" w:color="auto" w:fill="auto"/>
          </w:tcPr>
          <w:p w14:paraId="19B3579E" w14:textId="7B0E1B77" w:rsidR="00104B7E" w:rsidRPr="003926DF" w:rsidRDefault="007332AE" w:rsidP="003C6594">
            <w:pPr>
              <w:tabs>
                <w:tab w:val="clear" w:pos="1644"/>
                <w:tab w:val="left" w:pos="1512"/>
                <w:tab w:val="left" w:pos="2341"/>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2,356,000</w:t>
            </w:r>
          </w:p>
        </w:tc>
      </w:tr>
    </w:tbl>
    <w:p w14:paraId="24F4F127" w14:textId="77777777" w:rsidR="00B83B2F" w:rsidRPr="003926DF" w:rsidRDefault="00B83B2F"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eastAsia="th-TH"/>
        </w:rPr>
      </w:pPr>
    </w:p>
    <w:p w14:paraId="319E2EF4" w14:textId="727B88DE" w:rsidR="0091722E" w:rsidRPr="003926DF"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926DF">
        <w:rPr>
          <w:rFonts w:ascii="Browallia New" w:eastAsia="Cordia New" w:hAnsi="Browallia New" w:cs="Browallia New"/>
          <w:color w:val="000000"/>
          <w:sz w:val="28"/>
          <w:szCs w:val="28"/>
          <w:cs/>
          <w:lang w:val="en-GB" w:eastAsia="th-TH"/>
        </w:rPr>
        <w:t xml:space="preserve">ณ วันที่ </w:t>
      </w:r>
      <w:r w:rsidR="003926DF" w:rsidRPr="003926DF">
        <w:rPr>
          <w:rFonts w:ascii="Browallia New" w:hAnsi="Browallia New" w:cs="Browallia New"/>
          <w:sz w:val="28"/>
          <w:szCs w:val="28"/>
          <w:lang w:eastAsia="th-TH"/>
        </w:rPr>
        <w:t>31</w:t>
      </w:r>
      <w:r w:rsidR="00614A9A" w:rsidRPr="003926DF">
        <w:rPr>
          <w:rFonts w:ascii="Browallia New" w:hAnsi="Browallia New" w:cs="Browallia New"/>
          <w:sz w:val="28"/>
          <w:szCs w:val="28"/>
          <w:cs/>
          <w:lang w:val="en-GB" w:eastAsia="th-TH"/>
        </w:rPr>
        <w:t xml:space="preserve"> มีนาคม </w:t>
      </w:r>
      <w:r w:rsidR="00614A9A" w:rsidRPr="003926DF">
        <w:rPr>
          <w:rFonts w:ascii="Browallia New" w:hAnsi="Browallia New" w:cs="Browallia New"/>
          <w:sz w:val="28"/>
          <w:szCs w:val="28"/>
        </w:rPr>
        <w:t>2568</w:t>
      </w:r>
      <w:r w:rsidR="00614A9A" w:rsidRPr="003926DF">
        <w:rPr>
          <w:rFonts w:ascii="Browallia New" w:hAnsi="Browallia New" w:cs="Browallia New"/>
          <w:sz w:val="28"/>
          <w:szCs w:val="28"/>
          <w:lang w:val="en-GB"/>
        </w:rPr>
        <w:t xml:space="preserve"> </w:t>
      </w:r>
      <w:r w:rsidRPr="003926DF">
        <w:rPr>
          <w:rFonts w:ascii="Browallia New" w:eastAsia="Cordia New" w:hAnsi="Browallia New" w:cs="Browallia New"/>
          <w:color w:val="000000"/>
          <w:sz w:val="28"/>
          <w:szCs w:val="28"/>
          <w:cs/>
          <w:lang w:val="en-GB" w:eastAsia="th-TH"/>
        </w:rPr>
        <w:t>ยอดคงเหลือของเงินให้กู้ยืมระยะสั้นแก่กิจการที่เกี่ยวข้องกันเป็นเงินให้กู้ยืมที่ไม่มีหลักประกันในสกุลเงินบาท มีอัตราดอกเบี้ยร้อยละ</w:t>
      </w:r>
      <w:r w:rsidR="00182742" w:rsidRPr="003926DF">
        <w:rPr>
          <w:rFonts w:ascii="Browallia New" w:eastAsia="Cordia New" w:hAnsi="Browallia New" w:cs="Browallia New"/>
          <w:color w:val="000000"/>
          <w:sz w:val="28"/>
          <w:szCs w:val="28"/>
          <w:cs/>
          <w:lang w:eastAsia="th-TH"/>
        </w:rPr>
        <w:t xml:space="preserve"> </w:t>
      </w:r>
      <w:r w:rsidR="00182742" w:rsidRPr="003926DF">
        <w:rPr>
          <w:rFonts w:ascii="Browallia New" w:eastAsia="Cordia New" w:hAnsi="Browallia New" w:cs="Browallia New"/>
          <w:color w:val="000000"/>
          <w:sz w:val="28"/>
          <w:szCs w:val="28"/>
          <w:lang w:eastAsia="th-TH"/>
        </w:rPr>
        <w:t>4.64</w:t>
      </w:r>
      <w:r w:rsidRPr="003926DF">
        <w:rPr>
          <w:rFonts w:ascii="Browallia New" w:eastAsia="Cordia New" w:hAnsi="Browallia New" w:cs="Browallia New"/>
          <w:color w:val="000000"/>
          <w:sz w:val="28"/>
          <w:szCs w:val="28"/>
          <w:lang w:val="en-GB" w:eastAsia="th-TH"/>
        </w:rPr>
        <w:t xml:space="preserve"> </w:t>
      </w:r>
      <w:r w:rsidRPr="003926DF">
        <w:rPr>
          <w:rFonts w:ascii="Browallia New" w:eastAsia="Cordia New" w:hAnsi="Browallia New" w:cs="Browallia New"/>
          <w:color w:val="000000"/>
          <w:sz w:val="28"/>
          <w:szCs w:val="28"/>
          <w:cs/>
          <w:lang w:val="en-GB" w:eastAsia="th-TH"/>
        </w:rPr>
        <w:t>ต่อปี (</w:t>
      </w:r>
      <w:r w:rsidRPr="003926DF">
        <w:rPr>
          <w:rFonts w:ascii="Browallia New" w:eastAsia="Cordia New" w:hAnsi="Browallia New" w:cs="Browallia New"/>
          <w:color w:val="000000"/>
          <w:sz w:val="28"/>
          <w:szCs w:val="28"/>
          <w:lang w:val="en-GB" w:eastAsia="th-TH"/>
        </w:rPr>
        <w:t xml:space="preserve">31 </w:t>
      </w:r>
      <w:r w:rsidRPr="003926DF">
        <w:rPr>
          <w:rFonts w:ascii="Browallia New" w:eastAsia="Cordia New" w:hAnsi="Browallia New" w:cs="Browallia New"/>
          <w:color w:val="000000"/>
          <w:sz w:val="28"/>
          <w:szCs w:val="28"/>
          <w:cs/>
          <w:lang w:val="en-GB" w:eastAsia="th-TH"/>
        </w:rPr>
        <w:t xml:space="preserve">ธันวาคม </w:t>
      </w:r>
      <w:r w:rsidRPr="003926DF">
        <w:rPr>
          <w:rFonts w:ascii="Browallia New" w:eastAsia="Cordia New" w:hAnsi="Browallia New" w:cs="Browallia New"/>
          <w:color w:val="000000"/>
          <w:sz w:val="28"/>
          <w:szCs w:val="28"/>
          <w:lang w:val="en-GB" w:eastAsia="th-TH"/>
        </w:rPr>
        <w:t>256</w:t>
      </w:r>
      <w:r w:rsidR="00112DD2" w:rsidRPr="003926DF">
        <w:rPr>
          <w:rFonts w:ascii="Browallia New" w:eastAsia="Cordia New" w:hAnsi="Browallia New" w:cs="Browallia New"/>
          <w:color w:val="000000"/>
          <w:sz w:val="28"/>
          <w:szCs w:val="28"/>
          <w:lang w:val="en-GB" w:eastAsia="th-TH"/>
        </w:rPr>
        <w:t>7</w:t>
      </w:r>
      <w:r w:rsidRPr="003926DF">
        <w:rPr>
          <w:rFonts w:ascii="Browallia New" w:eastAsia="Cordia New" w:hAnsi="Browallia New" w:cs="Browallia New"/>
          <w:color w:val="000000"/>
          <w:sz w:val="28"/>
          <w:szCs w:val="28"/>
          <w:lang w:val="en-GB" w:eastAsia="th-TH"/>
        </w:rPr>
        <w:t xml:space="preserve"> : </w:t>
      </w:r>
      <w:r w:rsidRPr="003926DF">
        <w:rPr>
          <w:rFonts w:ascii="Browallia New" w:eastAsia="Cordia New" w:hAnsi="Browallia New" w:cs="Browallia New"/>
          <w:color w:val="000000"/>
          <w:sz w:val="28"/>
          <w:szCs w:val="28"/>
          <w:cs/>
          <w:lang w:val="en-GB" w:eastAsia="th-TH"/>
        </w:rPr>
        <w:t xml:space="preserve">ร้อยละ </w:t>
      </w:r>
      <w:r w:rsidR="00112DD2" w:rsidRPr="003926DF">
        <w:rPr>
          <w:rFonts w:ascii="Browallia New" w:eastAsia="Cordia New" w:hAnsi="Browallia New" w:cs="Browallia New"/>
          <w:color w:val="000000"/>
          <w:sz w:val="28"/>
          <w:szCs w:val="28"/>
          <w:lang w:eastAsia="th-TH"/>
        </w:rPr>
        <w:t>4.54</w:t>
      </w:r>
      <w:r w:rsidR="00112DD2" w:rsidRPr="003926DF">
        <w:rPr>
          <w:rFonts w:ascii="Browallia New" w:eastAsia="Cordia New" w:hAnsi="Browallia New" w:cs="Browallia New"/>
          <w:color w:val="000000"/>
          <w:sz w:val="28"/>
          <w:szCs w:val="28"/>
          <w:lang w:val="en-GB" w:eastAsia="th-TH"/>
        </w:rPr>
        <w:t xml:space="preserve"> </w:t>
      </w:r>
      <w:r w:rsidRPr="003926DF">
        <w:rPr>
          <w:rFonts w:ascii="Browallia New" w:eastAsia="Cordia New" w:hAnsi="Browallia New" w:cs="Browallia New"/>
          <w:color w:val="000000"/>
          <w:sz w:val="28"/>
          <w:szCs w:val="28"/>
          <w:cs/>
          <w:lang w:val="en-GB" w:eastAsia="th-TH"/>
        </w:rPr>
        <w:t>ต่อปี)</w:t>
      </w:r>
      <w:r w:rsidR="00E058FC" w:rsidRPr="003926DF">
        <w:rPr>
          <w:rFonts w:ascii="Browallia New" w:eastAsia="Cordia New" w:hAnsi="Browallia New" w:cs="Browallia New"/>
          <w:color w:val="000000"/>
          <w:sz w:val="28"/>
          <w:szCs w:val="28"/>
          <w:lang w:val="en-GB" w:eastAsia="th-TH"/>
        </w:rPr>
        <w:t xml:space="preserve"> </w:t>
      </w:r>
      <w:r w:rsidR="00E058FC" w:rsidRPr="003926DF">
        <w:rPr>
          <w:rFonts w:ascii="Browallia New" w:eastAsia="Cordia New" w:hAnsi="Browallia New" w:cs="Browallia New"/>
          <w:color w:val="000000"/>
          <w:sz w:val="28"/>
          <w:szCs w:val="28"/>
          <w:cs/>
          <w:lang w:val="en-GB" w:eastAsia="th-TH"/>
        </w:rPr>
        <w:t>เงินให้กู้ยืมดังกล่าวมีกำหนดชำระคืนเมื่อทวงถาม</w:t>
      </w:r>
    </w:p>
    <w:p w14:paraId="5F0BFCDA" w14:textId="77777777" w:rsidR="00893155" w:rsidRPr="003926DF" w:rsidRDefault="00893155" w:rsidP="00B81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32271C07" w14:textId="0A4A073B" w:rsidR="00DE3EAE" w:rsidRPr="003926DF" w:rsidRDefault="00B81D0C"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926DF">
        <w:rPr>
          <w:rFonts w:ascii="Browallia New" w:eastAsia="Cordia New" w:hAnsi="Browallia New" w:cs="Browallia New"/>
          <w:color w:val="000000"/>
          <w:sz w:val="28"/>
          <w:szCs w:val="28"/>
          <w:cs/>
          <w:lang w:val="en-GB" w:eastAsia="th-TH"/>
        </w:rPr>
        <w:t>เงินให้กู้ยืมระยะสั้นจากกิจการที่เกี่ยวข้องกันเป็นส่วนที่หมุนเวียน มูลค่ายุติธรรมจึงมีมูลค่าใกล้เคียงกับราคาตามบัญชีเนื่องจากผลกระทบของอัตราคิดลดไม่มีสาระสำคัญ</w:t>
      </w:r>
    </w:p>
    <w:p w14:paraId="28224795" w14:textId="77777777" w:rsidR="00F4555F" w:rsidRPr="003926DF" w:rsidRDefault="00F4555F" w:rsidP="002F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p>
    <w:p w14:paraId="4B7B5445" w14:textId="6E6A56E8" w:rsidR="00DF79E5" w:rsidRPr="003926DF" w:rsidRDefault="00DF79E5" w:rsidP="00303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3926DF">
        <w:rPr>
          <w:rFonts w:ascii="Browallia New" w:eastAsia="Cordia New" w:hAnsi="Browallia New" w:cs="Browallia New"/>
          <w:color w:val="000000"/>
          <w:sz w:val="28"/>
          <w:szCs w:val="28"/>
          <w:u w:val="single"/>
          <w:cs/>
          <w:lang w:val="en-GB" w:eastAsia="th-TH"/>
        </w:rPr>
        <w:t>เงินกู้ยืมระยะสั้นจากกิจการที่เกี่ยวข้องกัน</w:t>
      </w:r>
    </w:p>
    <w:p w14:paraId="1587E74D" w14:textId="77777777" w:rsidR="000C47CE" w:rsidRPr="003926DF" w:rsidRDefault="000C47CE" w:rsidP="00F44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val="en-GB" w:eastAsia="th-TH"/>
        </w:rPr>
      </w:pPr>
    </w:p>
    <w:p w14:paraId="343934DA" w14:textId="267BF8CF" w:rsidR="000C47CE" w:rsidRPr="003926DF"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926DF">
        <w:rPr>
          <w:rFonts w:ascii="Browallia New" w:eastAsia="Cordia New" w:hAnsi="Browallia New" w:cs="Browallia New"/>
          <w:color w:val="000000"/>
          <w:sz w:val="28"/>
          <w:szCs w:val="28"/>
          <w:cs/>
          <w:lang w:val="en-GB" w:eastAsia="th-TH"/>
        </w:rPr>
        <w:t xml:space="preserve">การเปลี่ยนแปลงของเงินกู้ยืมระยะสั้นจากกิจการที่เกี่ยวข้องกัน </w:t>
      </w:r>
      <w:r w:rsidR="00C72005" w:rsidRPr="003926DF">
        <w:rPr>
          <w:rFonts w:ascii="Browallia New" w:eastAsia="Cordia New" w:hAnsi="Browallia New" w:cs="Browallia New"/>
          <w:color w:val="000000"/>
          <w:sz w:val="28"/>
          <w:szCs w:val="28"/>
          <w:cs/>
          <w:lang w:val="en-GB" w:eastAsia="th-TH"/>
        </w:rPr>
        <w:t xml:space="preserve">สำหรับงวดสามเดือนสิ้นสุดวันที่ </w:t>
      </w:r>
      <w:r w:rsidR="00C72005" w:rsidRPr="003926DF">
        <w:rPr>
          <w:rFonts w:ascii="Browallia New" w:eastAsia="Cordia New" w:hAnsi="Browallia New" w:cs="Browallia New"/>
          <w:color w:val="000000"/>
          <w:sz w:val="28"/>
          <w:szCs w:val="28"/>
          <w:lang w:val="en-GB" w:eastAsia="th-TH"/>
        </w:rPr>
        <w:t>31</w:t>
      </w:r>
      <w:r w:rsidR="00C72005" w:rsidRPr="003926DF">
        <w:rPr>
          <w:rFonts w:ascii="Browallia New" w:eastAsia="Cordia New" w:hAnsi="Browallia New" w:cs="Browallia New"/>
          <w:color w:val="000000"/>
          <w:sz w:val="28"/>
          <w:szCs w:val="28"/>
          <w:cs/>
          <w:lang w:val="en-GB" w:eastAsia="th-TH"/>
        </w:rPr>
        <w:t xml:space="preserve"> มีนาคม</w:t>
      </w:r>
      <w:r w:rsidR="00C72005" w:rsidRPr="003926DF">
        <w:rPr>
          <w:rFonts w:ascii="Browallia New" w:eastAsia="Cordia New" w:hAnsi="Browallia New" w:cs="Browallia New"/>
          <w:color w:val="000000"/>
          <w:sz w:val="28"/>
          <w:szCs w:val="28"/>
          <w:lang w:eastAsia="th-TH"/>
        </w:rPr>
        <w:t xml:space="preserve"> </w:t>
      </w:r>
      <w:r w:rsidRPr="003926DF">
        <w:rPr>
          <w:rFonts w:ascii="Browallia New" w:eastAsia="SimSun" w:hAnsi="Browallia New" w:cs="Browallia New"/>
          <w:sz w:val="28"/>
          <w:szCs w:val="28"/>
        </w:rPr>
        <w:t>256</w:t>
      </w:r>
      <w:r w:rsidR="00C72005" w:rsidRPr="003926DF">
        <w:rPr>
          <w:rFonts w:ascii="Browallia New" w:eastAsia="SimSun" w:hAnsi="Browallia New" w:cs="Browallia New"/>
          <w:sz w:val="28"/>
          <w:szCs w:val="28"/>
        </w:rPr>
        <w:t>8</w:t>
      </w:r>
      <w:r w:rsidRPr="003926DF">
        <w:rPr>
          <w:rFonts w:ascii="Browallia New" w:eastAsia="Cordia New" w:hAnsi="Browallia New" w:cs="Browallia New"/>
          <w:color w:val="000000"/>
          <w:sz w:val="28"/>
          <w:szCs w:val="28"/>
          <w:lang w:val="en-GB" w:eastAsia="th-TH"/>
        </w:rPr>
        <w:t xml:space="preserve"> </w:t>
      </w:r>
      <w:r w:rsidRPr="003926DF">
        <w:rPr>
          <w:rFonts w:ascii="Browallia New" w:eastAsia="Cordia New" w:hAnsi="Browallia New" w:cs="Browallia New"/>
          <w:color w:val="000000"/>
          <w:sz w:val="28"/>
          <w:szCs w:val="28"/>
          <w:lang w:val="en-GB" w:eastAsia="th-TH"/>
        </w:rPr>
        <w:br/>
      </w:r>
      <w:r w:rsidRPr="003926DF">
        <w:rPr>
          <w:rFonts w:ascii="Browallia New" w:eastAsia="Cordia New" w:hAnsi="Browallia New" w:cs="Browallia New"/>
          <w:color w:val="000000"/>
          <w:sz w:val="28"/>
          <w:szCs w:val="28"/>
          <w:cs/>
          <w:lang w:val="en-GB" w:eastAsia="th-TH"/>
        </w:rPr>
        <w:t>มีดังนี้</w:t>
      </w:r>
    </w:p>
    <w:p w14:paraId="01727FC8" w14:textId="77777777" w:rsidR="00026A5D" w:rsidRPr="003926DF" w:rsidRDefault="00026A5D" w:rsidP="0002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16"/>
          <w:szCs w:val="16"/>
          <w:lang w:val="en-GB" w:eastAsia="th-TH"/>
        </w:rPr>
      </w:pPr>
    </w:p>
    <w:tbl>
      <w:tblPr>
        <w:tblW w:w="9072" w:type="dxa"/>
        <w:tblInd w:w="351" w:type="dxa"/>
        <w:tblLayout w:type="fixed"/>
        <w:tblLook w:val="0000" w:firstRow="0" w:lastRow="0" w:firstColumn="0" w:lastColumn="0" w:noHBand="0" w:noVBand="0"/>
      </w:tblPr>
      <w:tblGrid>
        <w:gridCol w:w="6595"/>
        <w:gridCol w:w="2477"/>
      </w:tblGrid>
      <w:tr w:rsidR="00AB3091" w:rsidRPr="003926DF" w14:paraId="722A1186" w14:textId="77777777" w:rsidTr="003C6594">
        <w:tc>
          <w:tcPr>
            <w:tcW w:w="6595" w:type="dxa"/>
          </w:tcPr>
          <w:p w14:paraId="519AEE5F" w14:textId="77777777" w:rsidR="00AB3091" w:rsidRPr="003926DF"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Pr>
          <w:p w14:paraId="2AE6C541" w14:textId="4089A2E0" w:rsidR="00AB3091" w:rsidRPr="003926DF" w:rsidRDefault="00AB3091" w:rsidP="008A5D95">
            <w:pPr>
              <w:tabs>
                <w:tab w:val="clear" w:pos="1871"/>
                <w:tab w:val="left" w:pos="3090"/>
                <w:tab w:val="left" w:pos="4860"/>
              </w:tabs>
              <w:spacing w:line="240" w:lineRule="auto"/>
              <w:ind w:right="-30"/>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00B83B2F" w:rsidRPr="003926DF">
              <w:rPr>
                <w:rFonts w:ascii="Browallia New" w:hAnsi="Browallia New" w:cs="Browallia New"/>
                <w:snapToGrid w:val="0"/>
                <w:sz w:val="28"/>
                <w:szCs w:val="28"/>
                <w:cs/>
                <w:lang w:eastAsia="th-TH"/>
              </w:rPr>
              <w:t>พัน</w:t>
            </w:r>
            <w:r w:rsidRPr="003926DF">
              <w:rPr>
                <w:rFonts w:ascii="Browallia New" w:hAnsi="Browallia New" w:cs="Browallia New"/>
                <w:snapToGrid w:val="0"/>
                <w:sz w:val="28"/>
                <w:szCs w:val="28"/>
                <w:cs/>
                <w:lang w:eastAsia="th-TH"/>
              </w:rPr>
              <w:t>บาท)</w:t>
            </w:r>
          </w:p>
        </w:tc>
      </w:tr>
      <w:tr w:rsidR="00AB3091" w:rsidRPr="003926DF" w14:paraId="62E33582" w14:textId="77777777" w:rsidTr="003C6594">
        <w:tc>
          <w:tcPr>
            <w:tcW w:w="6595" w:type="dxa"/>
          </w:tcPr>
          <w:p w14:paraId="52EF3A63" w14:textId="77777777" w:rsidR="00AB3091" w:rsidRPr="003926DF" w:rsidRDefault="00AB3091"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477" w:type="dxa"/>
            <w:tcBorders>
              <w:bottom w:val="single" w:sz="4" w:space="0" w:color="auto"/>
            </w:tcBorders>
          </w:tcPr>
          <w:p w14:paraId="6A0F2AA0" w14:textId="5121FFF6" w:rsidR="00AB3091" w:rsidRPr="003926DF" w:rsidRDefault="000B6DBA" w:rsidP="006E5A3C">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w:t>
            </w:r>
            <w:r w:rsidR="00AB3091" w:rsidRPr="003926DF">
              <w:rPr>
                <w:rFonts w:ascii="Browallia New" w:hAnsi="Browallia New" w:cs="Browallia New"/>
                <w:snapToGrid w:val="0"/>
                <w:sz w:val="28"/>
                <w:szCs w:val="28"/>
                <w:cs/>
                <w:lang w:eastAsia="th-TH"/>
              </w:rPr>
              <w:t>การเงินเฉพาะบริษัท</w:t>
            </w:r>
          </w:p>
        </w:tc>
      </w:tr>
      <w:tr w:rsidR="00AB3091" w:rsidRPr="003926DF" w14:paraId="62C6B648" w14:textId="77777777" w:rsidTr="003C6594">
        <w:tc>
          <w:tcPr>
            <w:tcW w:w="6595" w:type="dxa"/>
          </w:tcPr>
          <w:p w14:paraId="41889FF5" w14:textId="77777777" w:rsidR="00AB3091" w:rsidRPr="003926DF" w:rsidRDefault="00AB3091" w:rsidP="006E5A3C">
            <w:pPr>
              <w:tabs>
                <w:tab w:val="left" w:pos="3090"/>
                <w:tab w:val="left" w:pos="4860"/>
              </w:tabs>
              <w:spacing w:line="240" w:lineRule="auto"/>
              <w:rPr>
                <w:rFonts w:ascii="Browallia New" w:hAnsi="Browallia New" w:cs="Browallia New"/>
                <w:snapToGrid w:val="0"/>
                <w:sz w:val="28"/>
                <w:szCs w:val="28"/>
                <w:cs/>
                <w:lang w:val="en-GB" w:eastAsia="th-TH"/>
              </w:rPr>
            </w:pPr>
          </w:p>
        </w:tc>
        <w:tc>
          <w:tcPr>
            <w:tcW w:w="2477" w:type="dxa"/>
            <w:tcBorders>
              <w:top w:val="single" w:sz="4" w:space="0" w:color="auto"/>
            </w:tcBorders>
          </w:tcPr>
          <w:p w14:paraId="0271CCB4" w14:textId="77777777" w:rsidR="00AB3091" w:rsidRPr="003926DF" w:rsidRDefault="00AB3091"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B3091" w:rsidRPr="003926DF" w14:paraId="013E4FFC" w14:textId="77777777" w:rsidTr="003C6594">
        <w:tc>
          <w:tcPr>
            <w:tcW w:w="6595" w:type="dxa"/>
          </w:tcPr>
          <w:p w14:paraId="7C4BDE64" w14:textId="63070E55" w:rsidR="00AB3091" w:rsidRPr="003926DF" w:rsidRDefault="00AB3091" w:rsidP="006E5A3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ยอดคงเหลือ ณ วันที่ </w:t>
            </w:r>
            <w:r w:rsidRPr="003926DF">
              <w:rPr>
                <w:rFonts w:ascii="Browallia New" w:hAnsi="Browallia New" w:cs="Browallia New"/>
                <w:sz w:val="28"/>
                <w:szCs w:val="28"/>
                <w:lang w:val="en-GB"/>
              </w:rPr>
              <w:t>1</w:t>
            </w:r>
            <w:r w:rsidRPr="003926DF">
              <w:rPr>
                <w:rFonts w:ascii="Browallia New" w:hAnsi="Browallia New" w:cs="Browallia New"/>
                <w:sz w:val="28"/>
                <w:szCs w:val="28"/>
                <w:cs/>
                <w:lang w:val="en-GB"/>
              </w:rPr>
              <w:t xml:space="preserve"> มกราคม</w:t>
            </w:r>
            <w:r w:rsidR="00917AD2" w:rsidRPr="003926DF">
              <w:rPr>
                <w:rFonts w:ascii="Browallia New" w:hAnsi="Browallia New" w:cs="Browallia New"/>
                <w:sz w:val="28"/>
                <w:szCs w:val="28"/>
                <w:lang w:val="en-GB"/>
              </w:rPr>
              <w:t xml:space="preserve"> 2568</w:t>
            </w:r>
          </w:p>
        </w:tc>
        <w:tc>
          <w:tcPr>
            <w:tcW w:w="2477" w:type="dxa"/>
            <w:shd w:val="clear" w:color="auto" w:fill="auto"/>
          </w:tcPr>
          <w:p w14:paraId="6CCFF6DC" w14:textId="1AEEF924" w:rsidR="00AB3091" w:rsidRPr="003926DF" w:rsidRDefault="000C45DF" w:rsidP="006E5A3C">
            <w:pP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285,200</w:t>
            </w:r>
          </w:p>
        </w:tc>
      </w:tr>
      <w:tr w:rsidR="00AB3091" w:rsidRPr="003926DF" w14:paraId="778CE10A" w14:textId="77777777" w:rsidTr="003C6594">
        <w:tc>
          <w:tcPr>
            <w:tcW w:w="6595" w:type="dxa"/>
          </w:tcPr>
          <w:p w14:paraId="77EDDC95" w14:textId="378876F2" w:rsidR="00AB3091" w:rsidRPr="003926DF" w:rsidRDefault="00F972ED" w:rsidP="006E5A3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จ่าย</w:t>
            </w:r>
            <w:r w:rsidR="00AB3091" w:rsidRPr="003926DF">
              <w:rPr>
                <w:rFonts w:ascii="Browallia New" w:hAnsi="Browallia New" w:cs="Browallia New"/>
                <w:sz w:val="28"/>
                <w:szCs w:val="28"/>
                <w:cs/>
                <w:lang w:val="en-GB"/>
              </w:rPr>
              <w:t>คืนเงินกู้ยืม</w:t>
            </w:r>
          </w:p>
        </w:tc>
        <w:tc>
          <w:tcPr>
            <w:tcW w:w="2477" w:type="dxa"/>
            <w:shd w:val="clear" w:color="auto" w:fill="auto"/>
          </w:tcPr>
          <w:p w14:paraId="1085C96C" w14:textId="7846724A" w:rsidR="00AB3091" w:rsidRPr="003926DF" w:rsidRDefault="007332AE" w:rsidP="006E5A3C">
            <w:pP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(31,000)</w:t>
            </w:r>
          </w:p>
        </w:tc>
      </w:tr>
      <w:tr w:rsidR="00AB3091" w:rsidRPr="003926DF" w14:paraId="7EB197EA" w14:textId="77777777" w:rsidTr="003C6594">
        <w:tc>
          <w:tcPr>
            <w:tcW w:w="6595" w:type="dxa"/>
          </w:tcPr>
          <w:p w14:paraId="72A22E4C" w14:textId="2328BB9E" w:rsidR="00AB3091" w:rsidRPr="003926DF" w:rsidRDefault="00AB3091" w:rsidP="006E5A3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ยอดคงเหลือ ณ วันที่ </w:t>
            </w:r>
            <w:r w:rsidR="00C72005" w:rsidRPr="003926DF">
              <w:rPr>
                <w:rFonts w:ascii="Browallia New" w:hAnsi="Browallia New" w:cs="Browallia New"/>
                <w:sz w:val="28"/>
                <w:szCs w:val="28"/>
                <w:lang w:val="en-GB"/>
              </w:rPr>
              <w:t>31</w:t>
            </w:r>
            <w:r w:rsidR="00C72005" w:rsidRPr="003926DF">
              <w:rPr>
                <w:rFonts w:ascii="Browallia New" w:hAnsi="Browallia New" w:cs="Browallia New"/>
                <w:sz w:val="28"/>
                <w:szCs w:val="28"/>
                <w:cs/>
                <w:lang w:val="en-GB" w:eastAsia="th-TH"/>
              </w:rPr>
              <w:t xml:space="preserve"> มีนาคม</w:t>
            </w:r>
            <w:r w:rsidR="00917AD2" w:rsidRPr="003926DF">
              <w:rPr>
                <w:rFonts w:ascii="Browallia New" w:hAnsi="Browallia New" w:cs="Browallia New"/>
                <w:sz w:val="28"/>
                <w:szCs w:val="28"/>
                <w:lang w:val="en-GB" w:eastAsia="th-TH"/>
              </w:rPr>
              <w:t xml:space="preserve"> 2568</w:t>
            </w:r>
          </w:p>
        </w:tc>
        <w:tc>
          <w:tcPr>
            <w:tcW w:w="2477" w:type="dxa"/>
            <w:tcBorders>
              <w:top w:val="single" w:sz="4" w:space="0" w:color="auto"/>
              <w:bottom w:val="single" w:sz="12" w:space="0" w:color="auto"/>
            </w:tcBorders>
            <w:shd w:val="clear" w:color="auto" w:fill="auto"/>
          </w:tcPr>
          <w:p w14:paraId="6DB61E34" w14:textId="683F701F" w:rsidR="00AB3091" w:rsidRPr="003926DF" w:rsidRDefault="00ED1731" w:rsidP="006E5A3C">
            <w:pP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254,200</w:t>
            </w:r>
          </w:p>
        </w:tc>
      </w:tr>
    </w:tbl>
    <w:p w14:paraId="31E36DA3" w14:textId="77777777" w:rsidR="009C4BF6" w:rsidRPr="003926DF"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Cordia New" w:hAnsi="Browallia New" w:cs="Browallia New"/>
          <w:color w:val="000000"/>
          <w:sz w:val="28"/>
          <w:szCs w:val="28"/>
          <w:lang w:eastAsia="th-TH"/>
        </w:rPr>
      </w:pPr>
    </w:p>
    <w:p w14:paraId="138BE453" w14:textId="504E5103" w:rsidR="00CA5AEA" w:rsidRPr="003926DF" w:rsidRDefault="00B33393"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926DF">
        <w:rPr>
          <w:rFonts w:ascii="Browallia New" w:eastAsia="Cordia New" w:hAnsi="Browallia New" w:cs="Browallia New"/>
          <w:color w:val="000000"/>
          <w:sz w:val="28"/>
          <w:szCs w:val="28"/>
          <w:cs/>
          <w:lang w:val="en-GB" w:eastAsia="th-TH"/>
        </w:rPr>
        <w:t xml:space="preserve">ณ วันที่ </w:t>
      </w:r>
      <w:r w:rsidR="00C72005" w:rsidRPr="003926DF">
        <w:rPr>
          <w:rFonts w:ascii="Browallia New" w:hAnsi="Browallia New" w:cs="Browallia New"/>
          <w:sz w:val="28"/>
          <w:szCs w:val="28"/>
          <w:lang w:val="en-GB"/>
        </w:rPr>
        <w:t>31</w:t>
      </w:r>
      <w:r w:rsidR="00C72005" w:rsidRPr="003926DF">
        <w:rPr>
          <w:rFonts w:ascii="Browallia New" w:hAnsi="Browallia New" w:cs="Browallia New"/>
          <w:sz w:val="28"/>
          <w:szCs w:val="28"/>
          <w:cs/>
          <w:lang w:val="en-GB" w:eastAsia="th-TH"/>
        </w:rPr>
        <w:t xml:space="preserve"> มีนาคม</w:t>
      </w:r>
      <w:r w:rsidR="00C72005" w:rsidRPr="003926DF">
        <w:rPr>
          <w:rFonts w:ascii="Browallia New" w:hAnsi="Browallia New" w:cs="Browallia New"/>
          <w:sz w:val="28"/>
          <w:szCs w:val="28"/>
        </w:rPr>
        <w:t xml:space="preserve"> 2568</w:t>
      </w:r>
      <w:r w:rsidR="00C72005" w:rsidRPr="003926DF">
        <w:rPr>
          <w:rFonts w:ascii="Browallia New" w:hAnsi="Browallia New" w:cs="Browallia New"/>
          <w:sz w:val="28"/>
          <w:szCs w:val="28"/>
          <w:lang w:val="en-GB"/>
        </w:rPr>
        <w:t xml:space="preserve"> </w:t>
      </w:r>
      <w:r w:rsidRPr="003926DF">
        <w:rPr>
          <w:rFonts w:ascii="Browallia New" w:eastAsia="Cordia New" w:hAnsi="Browallia New" w:cs="Browallia New"/>
          <w:color w:val="000000"/>
          <w:sz w:val="28"/>
          <w:szCs w:val="28"/>
          <w:cs/>
          <w:lang w:val="en-GB" w:eastAsia="th-TH"/>
        </w:rPr>
        <w:t xml:space="preserve">ยอดคงเหลือของเงินกู้ยืมระยะสั้นจากกิจการที่เกี่ยวข้องกันเป็นเงินกู้ยืมที่ไม่มีหลักประกันในสกุลเงินบาท ที่มีดอกเบี้ยในอัตราร้อยละ </w:t>
      </w:r>
      <w:r w:rsidR="008F2980" w:rsidRPr="003926DF">
        <w:rPr>
          <w:rFonts w:ascii="Browallia New" w:eastAsia="Cordia New" w:hAnsi="Browallia New" w:cs="Browallia New"/>
          <w:color w:val="000000"/>
          <w:sz w:val="28"/>
          <w:szCs w:val="28"/>
          <w:lang w:eastAsia="th-TH"/>
        </w:rPr>
        <w:t>0.90</w:t>
      </w:r>
      <w:r w:rsidR="00F62D0E" w:rsidRPr="003926DF">
        <w:rPr>
          <w:rFonts w:ascii="Browallia New" w:eastAsia="Cordia New" w:hAnsi="Browallia New" w:cs="Browallia New"/>
          <w:color w:val="000000"/>
          <w:sz w:val="28"/>
          <w:szCs w:val="28"/>
          <w:cs/>
          <w:lang w:eastAsia="th-TH"/>
        </w:rPr>
        <w:t xml:space="preserve"> </w:t>
      </w:r>
      <w:r w:rsidR="008C1D3C" w:rsidRPr="003926DF">
        <w:rPr>
          <w:rFonts w:ascii="Browallia New" w:eastAsia="Cordia New" w:hAnsi="Browallia New" w:cs="Browallia New"/>
          <w:color w:val="000000"/>
          <w:sz w:val="28"/>
          <w:szCs w:val="28"/>
          <w:lang w:eastAsia="th-TH"/>
        </w:rPr>
        <w:t>-</w:t>
      </w:r>
      <w:r w:rsidR="00CC3F97" w:rsidRPr="003926DF">
        <w:rPr>
          <w:rFonts w:ascii="Browallia New" w:eastAsia="Cordia New" w:hAnsi="Browallia New" w:cs="Browallia New"/>
          <w:color w:val="000000"/>
          <w:sz w:val="28"/>
          <w:szCs w:val="28"/>
          <w:cs/>
          <w:lang w:eastAsia="th-TH"/>
        </w:rPr>
        <w:t xml:space="preserve"> </w:t>
      </w:r>
      <w:r w:rsidR="006C3C35" w:rsidRPr="003926DF">
        <w:rPr>
          <w:rFonts w:ascii="Browallia New" w:eastAsia="Cordia New" w:hAnsi="Browallia New" w:cs="Browallia New"/>
          <w:color w:val="000000"/>
          <w:sz w:val="28"/>
          <w:szCs w:val="28"/>
          <w:lang w:eastAsia="th-TH"/>
        </w:rPr>
        <w:t>4</w:t>
      </w:r>
      <w:r w:rsidR="0054247D" w:rsidRPr="003926DF">
        <w:rPr>
          <w:rFonts w:ascii="Browallia New" w:eastAsia="Cordia New" w:hAnsi="Browallia New" w:cs="Browallia New"/>
          <w:color w:val="000000"/>
          <w:sz w:val="28"/>
          <w:szCs w:val="28"/>
          <w:lang w:eastAsia="th-TH"/>
        </w:rPr>
        <w:t>.64</w:t>
      </w:r>
      <w:r w:rsidRPr="003926DF">
        <w:rPr>
          <w:rFonts w:ascii="Browallia New" w:eastAsia="Cordia New" w:hAnsi="Browallia New" w:cs="Browallia New"/>
          <w:color w:val="000000"/>
          <w:sz w:val="28"/>
          <w:szCs w:val="28"/>
          <w:cs/>
          <w:lang w:val="en-GB" w:eastAsia="th-TH"/>
        </w:rPr>
        <w:t xml:space="preserve"> ต่อปี (</w:t>
      </w:r>
      <w:r w:rsidR="0076192E" w:rsidRPr="003926DF">
        <w:rPr>
          <w:rFonts w:ascii="Browallia New" w:eastAsia="Cordia New" w:hAnsi="Browallia New" w:cs="Browallia New"/>
          <w:color w:val="000000"/>
          <w:sz w:val="28"/>
          <w:szCs w:val="28"/>
          <w:lang w:eastAsia="th-TH"/>
        </w:rPr>
        <w:t>31</w:t>
      </w:r>
      <w:r w:rsidRPr="003926DF">
        <w:rPr>
          <w:rFonts w:ascii="Browallia New" w:eastAsia="Cordia New" w:hAnsi="Browallia New" w:cs="Browallia New"/>
          <w:color w:val="000000"/>
          <w:sz w:val="28"/>
          <w:szCs w:val="28"/>
          <w:cs/>
          <w:lang w:val="en-GB" w:eastAsia="th-TH"/>
        </w:rPr>
        <w:t xml:space="preserve"> ธันวาคม </w:t>
      </w:r>
      <w:r w:rsidR="0076192E" w:rsidRPr="003926DF">
        <w:rPr>
          <w:rFonts w:ascii="Browallia New" w:eastAsia="Cordia New" w:hAnsi="Browallia New" w:cs="Browallia New"/>
          <w:color w:val="000000"/>
          <w:sz w:val="28"/>
          <w:szCs w:val="28"/>
          <w:lang w:eastAsia="th-TH"/>
        </w:rPr>
        <w:t>256</w:t>
      </w:r>
      <w:r w:rsidR="006E5FEC" w:rsidRPr="003926DF">
        <w:rPr>
          <w:rFonts w:ascii="Browallia New" w:eastAsia="Cordia New" w:hAnsi="Browallia New" w:cs="Browallia New"/>
          <w:color w:val="000000"/>
          <w:sz w:val="28"/>
          <w:szCs w:val="28"/>
          <w:lang w:eastAsia="th-TH"/>
        </w:rPr>
        <w:t>7</w:t>
      </w:r>
      <w:r w:rsidRPr="003926DF">
        <w:rPr>
          <w:rFonts w:ascii="Browallia New" w:eastAsia="Cordia New" w:hAnsi="Browallia New" w:cs="Browallia New"/>
          <w:color w:val="000000"/>
          <w:sz w:val="28"/>
          <w:szCs w:val="28"/>
          <w:cs/>
          <w:lang w:val="en-GB" w:eastAsia="th-TH"/>
        </w:rPr>
        <w:t xml:space="preserve"> : ร้อยละ </w:t>
      </w:r>
      <w:r w:rsidR="006E5FEC" w:rsidRPr="003926DF">
        <w:rPr>
          <w:rFonts w:ascii="Browallia New" w:eastAsia="Cordia New" w:hAnsi="Browallia New" w:cs="Browallia New"/>
          <w:color w:val="000000"/>
          <w:sz w:val="28"/>
          <w:szCs w:val="28"/>
          <w:lang w:val="en-GB" w:eastAsia="th-TH"/>
        </w:rPr>
        <w:t xml:space="preserve">0.90 - </w:t>
      </w:r>
      <w:r w:rsidR="003926DF" w:rsidRPr="003926DF">
        <w:rPr>
          <w:rFonts w:ascii="Browallia New" w:eastAsia="Cordia New" w:hAnsi="Browallia New" w:cs="Browallia New"/>
          <w:color w:val="000000"/>
          <w:sz w:val="28"/>
          <w:szCs w:val="28"/>
          <w:lang w:eastAsia="th-TH"/>
        </w:rPr>
        <w:t>4</w:t>
      </w:r>
      <w:r w:rsidR="006E5FEC" w:rsidRPr="003926DF">
        <w:rPr>
          <w:rFonts w:ascii="Browallia New" w:eastAsia="Cordia New" w:hAnsi="Browallia New" w:cs="Browallia New"/>
          <w:color w:val="000000"/>
          <w:sz w:val="28"/>
          <w:szCs w:val="28"/>
          <w:cs/>
          <w:lang w:eastAsia="th-TH"/>
        </w:rPr>
        <w:t>.</w:t>
      </w:r>
      <w:r w:rsidR="006E5FEC" w:rsidRPr="003926DF">
        <w:rPr>
          <w:rFonts w:ascii="Browallia New" w:eastAsia="Cordia New" w:hAnsi="Browallia New" w:cs="Browallia New"/>
          <w:color w:val="000000"/>
          <w:sz w:val="28"/>
          <w:szCs w:val="28"/>
          <w:lang w:val="en-GB" w:eastAsia="th-TH"/>
        </w:rPr>
        <w:t>54</w:t>
      </w:r>
      <w:r w:rsidR="006E5FEC" w:rsidRPr="003926DF">
        <w:rPr>
          <w:rFonts w:ascii="Browallia New" w:eastAsia="Cordia New" w:hAnsi="Browallia New" w:cs="Browallia New"/>
          <w:color w:val="000000"/>
          <w:sz w:val="28"/>
          <w:szCs w:val="28"/>
          <w:cs/>
          <w:lang w:eastAsia="th-TH"/>
        </w:rPr>
        <w:t xml:space="preserve"> </w:t>
      </w:r>
      <w:r w:rsidRPr="003926DF">
        <w:rPr>
          <w:rFonts w:ascii="Browallia New" w:eastAsia="Cordia New" w:hAnsi="Browallia New" w:cs="Browallia New"/>
          <w:color w:val="000000"/>
          <w:sz w:val="28"/>
          <w:szCs w:val="28"/>
          <w:cs/>
          <w:lang w:val="en-GB" w:eastAsia="th-TH"/>
        </w:rPr>
        <w:t>ต่อปี)</w:t>
      </w:r>
      <w:r w:rsidR="00F66DB2" w:rsidRPr="003926DF">
        <w:rPr>
          <w:rFonts w:ascii="Browallia New" w:eastAsia="Cordia New" w:hAnsi="Browallia New" w:cs="Browallia New"/>
          <w:color w:val="000000"/>
          <w:sz w:val="28"/>
          <w:szCs w:val="28"/>
          <w:cs/>
          <w:lang w:val="en-GB" w:eastAsia="th-TH"/>
        </w:rPr>
        <w:t xml:space="preserve"> </w:t>
      </w:r>
    </w:p>
    <w:p w14:paraId="6D462EC4" w14:textId="77777777" w:rsidR="009C4BF6" w:rsidRPr="003926DF" w:rsidRDefault="009C4BF6" w:rsidP="009C4B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77A11EB9" w14:textId="01A243F4" w:rsidR="000077EA" w:rsidRPr="003926DF" w:rsidRDefault="00CA5AEA" w:rsidP="00A4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lang w:val="en-GB" w:eastAsia="th-TH"/>
        </w:rPr>
      </w:pPr>
      <w:r w:rsidRPr="003926DF">
        <w:rPr>
          <w:rFonts w:ascii="Browallia New" w:eastAsia="Cordia New" w:hAnsi="Browallia New" w:cs="Browallia New"/>
          <w:color w:val="000000"/>
          <w:sz w:val="28"/>
          <w:szCs w:val="28"/>
          <w:cs/>
          <w:lang w:val="en-GB" w:eastAsia="th-TH"/>
        </w:rPr>
        <w:t>เงินกู้ยืมระยะสั้นจากกิจการที่เกี่ยวข้องกันเป็นส่วนที่หมุนเวียน มูลค่ายุติธรรมจึงมีมูลค่าเท่ากับราคาตามบัญชี เนื่องจากผลกระทบของอัตราคิดลดไม่มีสาระสำคัญ</w:t>
      </w:r>
    </w:p>
    <w:p w14:paraId="0074FD18" w14:textId="77777777" w:rsidR="000077EA" w:rsidRPr="003926DF" w:rsidRDefault="000077E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p>
    <w:p w14:paraId="1E669C20" w14:textId="4620F79F" w:rsidR="005C1FBC" w:rsidRPr="003926DF" w:rsidRDefault="005C1FBC"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u w:val="single"/>
          <w:lang w:val="en-GB" w:eastAsia="th-TH"/>
        </w:rPr>
      </w:pPr>
      <w:r w:rsidRPr="003926DF">
        <w:rPr>
          <w:rFonts w:ascii="Browallia New" w:eastAsia="Cordia New" w:hAnsi="Browallia New" w:cs="Browallia New"/>
          <w:color w:val="000000"/>
          <w:sz w:val="28"/>
          <w:szCs w:val="28"/>
          <w:u w:val="single"/>
          <w:cs/>
          <w:lang w:val="en-GB" w:eastAsia="th-TH"/>
        </w:rPr>
        <w:lastRenderedPageBreak/>
        <w:t>ค่าตอบแทนผู้บริหารที่สำคัญ</w:t>
      </w:r>
    </w:p>
    <w:p w14:paraId="1538D138" w14:textId="77777777" w:rsidR="00CB1656" w:rsidRPr="003926DF" w:rsidRDefault="00CB1656"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p w14:paraId="0579705E" w14:textId="717DF53A" w:rsidR="00E91EBA" w:rsidRPr="003926DF" w:rsidRDefault="00E91EBA" w:rsidP="00DE3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8"/>
          <w:szCs w:val="28"/>
          <w:cs/>
          <w:lang w:eastAsia="th-TH"/>
        </w:rPr>
      </w:pPr>
      <w:r w:rsidRPr="003926DF">
        <w:rPr>
          <w:rFonts w:ascii="Browallia New" w:eastAsia="Cordia New" w:hAnsi="Browallia New" w:cs="Browallia New"/>
          <w:color w:val="000000"/>
          <w:sz w:val="28"/>
          <w:szCs w:val="28"/>
          <w:cs/>
          <w:lang w:val="en-GB" w:eastAsia="th-TH"/>
        </w:rPr>
        <w:t>ค่าตอบเทนผู้บริหารที่สำคัญ</w:t>
      </w:r>
      <w:r w:rsidR="00E570B3" w:rsidRPr="003926DF">
        <w:rPr>
          <w:rFonts w:ascii="Browallia New" w:eastAsia="Cordia New" w:hAnsi="Browallia New" w:cs="Browallia New"/>
          <w:color w:val="000000"/>
          <w:sz w:val="28"/>
          <w:szCs w:val="28"/>
          <w:cs/>
          <w:lang w:val="en-GB" w:eastAsia="th-TH"/>
        </w:rPr>
        <w:t xml:space="preserve"> สำหรับงวดสามเดือนสิ้นสุดวันที่ </w:t>
      </w:r>
      <w:r w:rsidR="00E570B3" w:rsidRPr="003926DF">
        <w:rPr>
          <w:rFonts w:ascii="Browallia New" w:eastAsia="Cordia New" w:hAnsi="Browallia New" w:cs="Browallia New"/>
          <w:color w:val="000000"/>
          <w:sz w:val="28"/>
          <w:szCs w:val="28"/>
          <w:lang w:eastAsia="th-TH"/>
        </w:rPr>
        <w:t xml:space="preserve">31 </w:t>
      </w:r>
      <w:r w:rsidR="00E570B3" w:rsidRPr="003926DF">
        <w:rPr>
          <w:rFonts w:ascii="Browallia New" w:eastAsia="Cordia New" w:hAnsi="Browallia New" w:cs="Browallia New"/>
          <w:color w:val="000000"/>
          <w:sz w:val="28"/>
          <w:szCs w:val="28"/>
          <w:cs/>
          <w:lang w:eastAsia="th-TH"/>
        </w:rPr>
        <w:t xml:space="preserve">มีนาคม </w:t>
      </w:r>
      <w:r w:rsidR="00E570B3" w:rsidRPr="003926DF">
        <w:rPr>
          <w:rFonts w:ascii="Browallia New" w:eastAsia="Cordia New" w:hAnsi="Browallia New" w:cs="Browallia New"/>
          <w:color w:val="000000"/>
          <w:sz w:val="28"/>
          <w:szCs w:val="28"/>
          <w:lang w:eastAsia="th-TH"/>
        </w:rPr>
        <w:t>2568</w:t>
      </w:r>
      <w:r w:rsidR="00E570B3" w:rsidRPr="003926DF">
        <w:rPr>
          <w:rFonts w:ascii="Browallia New" w:eastAsia="Cordia New" w:hAnsi="Browallia New" w:cs="Browallia New"/>
          <w:color w:val="000000"/>
          <w:sz w:val="28"/>
          <w:szCs w:val="28"/>
          <w:cs/>
          <w:lang w:eastAsia="th-TH"/>
        </w:rPr>
        <w:t xml:space="preserve"> </w:t>
      </w:r>
      <w:r w:rsidR="00B93C87" w:rsidRPr="003926DF">
        <w:rPr>
          <w:rFonts w:ascii="Browallia New" w:eastAsia="Cordia New" w:hAnsi="Browallia New" w:cs="Browallia New"/>
          <w:color w:val="000000"/>
          <w:sz w:val="28"/>
          <w:szCs w:val="28"/>
          <w:cs/>
          <w:lang w:eastAsia="th-TH"/>
        </w:rPr>
        <w:t>และ</w:t>
      </w:r>
      <w:r w:rsidR="00827B20" w:rsidRPr="003926DF">
        <w:rPr>
          <w:rFonts w:ascii="Browallia New" w:eastAsia="Cordia New" w:hAnsi="Browallia New" w:cs="Browallia New"/>
          <w:color w:val="000000"/>
          <w:sz w:val="28"/>
          <w:szCs w:val="28"/>
          <w:cs/>
          <w:lang w:eastAsia="th-TH"/>
        </w:rPr>
        <w:t xml:space="preserve"> </w:t>
      </w:r>
      <w:r w:rsidR="00B93C87" w:rsidRPr="003926DF">
        <w:rPr>
          <w:rFonts w:ascii="Browallia New" w:eastAsia="Cordia New" w:hAnsi="Browallia New" w:cs="Browallia New"/>
          <w:color w:val="000000"/>
          <w:sz w:val="28"/>
          <w:szCs w:val="28"/>
          <w:lang w:eastAsia="th-TH"/>
        </w:rPr>
        <w:t>2567</w:t>
      </w:r>
      <w:r w:rsidR="00E570B3" w:rsidRPr="003926DF">
        <w:rPr>
          <w:rFonts w:ascii="Browallia New" w:eastAsia="Cordia New" w:hAnsi="Browallia New" w:cs="Browallia New"/>
          <w:color w:val="000000"/>
          <w:sz w:val="28"/>
          <w:szCs w:val="28"/>
          <w:cs/>
          <w:lang w:eastAsia="th-TH"/>
        </w:rPr>
        <w:t xml:space="preserve"> มีดังนี้</w:t>
      </w:r>
    </w:p>
    <w:p w14:paraId="7DD977F2" w14:textId="77777777" w:rsidR="002F3D20" w:rsidRPr="003926DF" w:rsidRDefault="002F3D20" w:rsidP="001E7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eastAsia="Cordia New" w:hAnsi="Browallia New" w:cs="Browallia New"/>
          <w:color w:val="000000"/>
          <w:sz w:val="24"/>
          <w:szCs w:val="24"/>
          <w:lang w:val="en-GB" w:eastAsia="th-TH"/>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A69CF" w:rsidRPr="003926DF" w14:paraId="0F957317" w14:textId="77777777" w:rsidTr="00B46BE3">
        <w:trPr>
          <w:cantSplit/>
          <w:tblHeader/>
        </w:trPr>
        <w:tc>
          <w:tcPr>
            <w:tcW w:w="3519" w:type="dxa"/>
          </w:tcPr>
          <w:p w14:paraId="78D47BBB" w14:textId="77777777" w:rsidR="009A69CF" w:rsidRPr="003926DF"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0A9BA1A8" w14:textId="27B9E23A" w:rsidR="009A69CF" w:rsidRPr="003926DF" w:rsidRDefault="009A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00E31A83" w:rsidRPr="003926DF">
              <w:rPr>
                <w:rFonts w:ascii="Browallia New" w:hAnsi="Browallia New" w:cs="Browallia New"/>
                <w:snapToGrid w:val="0"/>
                <w:sz w:val="24"/>
                <w:szCs w:val="24"/>
                <w:cs/>
                <w:lang w:eastAsia="th-TH"/>
              </w:rPr>
              <w:t>พัน</w:t>
            </w:r>
            <w:r w:rsidRPr="003926DF">
              <w:rPr>
                <w:rFonts w:ascii="Browallia New" w:hAnsi="Browallia New" w:cs="Browallia New"/>
                <w:snapToGrid w:val="0"/>
                <w:sz w:val="24"/>
                <w:szCs w:val="24"/>
                <w:cs/>
                <w:lang w:eastAsia="th-TH"/>
              </w:rPr>
              <w:t>บาท)</w:t>
            </w:r>
          </w:p>
        </w:tc>
      </w:tr>
      <w:tr w:rsidR="00B46BE3" w:rsidRPr="003926DF" w14:paraId="6CFCAD4D" w14:textId="77777777" w:rsidTr="00517C8A">
        <w:trPr>
          <w:cantSplit/>
          <w:tblHeader/>
        </w:trPr>
        <w:tc>
          <w:tcPr>
            <w:tcW w:w="3519" w:type="dxa"/>
          </w:tcPr>
          <w:p w14:paraId="736CF0A6" w14:textId="77777777" w:rsidR="00B46BE3" w:rsidRPr="003926DF" w:rsidRDefault="00B4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35591275" w14:textId="69164C67" w:rsidR="00B46BE3" w:rsidRPr="003926DF"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ข้อมูลทางการเงินรวม</w:t>
            </w:r>
          </w:p>
        </w:tc>
        <w:tc>
          <w:tcPr>
            <w:tcW w:w="2786" w:type="dxa"/>
            <w:gridSpan w:val="2"/>
          </w:tcPr>
          <w:p w14:paraId="081A1DFA" w14:textId="16F8982E" w:rsidR="00B46BE3" w:rsidRPr="003926DF" w:rsidRDefault="00B46BE3" w:rsidP="00984D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ข้อมูลทางการเงินเฉพาะบริษัท</w:t>
            </w:r>
          </w:p>
        </w:tc>
      </w:tr>
      <w:tr w:rsidR="00B46BE3" w:rsidRPr="003926DF" w14:paraId="607F35F5" w14:textId="77777777" w:rsidTr="00517C8A">
        <w:trPr>
          <w:cantSplit/>
          <w:trHeight w:val="290"/>
          <w:tblHeader/>
        </w:trPr>
        <w:tc>
          <w:tcPr>
            <w:tcW w:w="3519" w:type="dxa"/>
          </w:tcPr>
          <w:p w14:paraId="682D8E4F" w14:textId="77777777" w:rsidR="00B46BE3" w:rsidRPr="003926DF" w:rsidRDefault="00B46BE3" w:rsidP="001927ED">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36B94C29" w14:textId="753591B6" w:rsidR="00B46BE3" w:rsidRPr="003926DF"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37F7D707" w14:textId="32DBDDC0" w:rsidR="00B46BE3" w:rsidRPr="003926DF" w:rsidRDefault="00B46BE3" w:rsidP="001F2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2567</w:t>
            </w:r>
          </w:p>
        </w:tc>
        <w:tc>
          <w:tcPr>
            <w:tcW w:w="1393" w:type="dxa"/>
            <w:vAlign w:val="bottom"/>
          </w:tcPr>
          <w:p w14:paraId="50578409" w14:textId="48A8F16B" w:rsidR="00B46BE3" w:rsidRPr="003926DF" w:rsidRDefault="00B46BE3" w:rsidP="001F2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3A01574F" w14:textId="53C74AA9" w:rsidR="00B46BE3" w:rsidRPr="003926DF" w:rsidRDefault="00B46BE3" w:rsidP="001F2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2567</w:t>
            </w:r>
          </w:p>
        </w:tc>
      </w:tr>
      <w:tr w:rsidR="00B46BE3" w:rsidRPr="003926DF" w14:paraId="05F2A939" w14:textId="77777777" w:rsidTr="00517C8A">
        <w:trPr>
          <w:cantSplit/>
        </w:trPr>
        <w:tc>
          <w:tcPr>
            <w:tcW w:w="3519" w:type="dxa"/>
            <w:vAlign w:val="bottom"/>
          </w:tcPr>
          <w:p w14:paraId="04D4C7E6"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7205714F"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78E6121D"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AF84D06"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097C7073"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B46BE3" w:rsidRPr="003926DF" w14:paraId="1263A07E" w14:textId="77777777" w:rsidTr="00517C8A">
        <w:trPr>
          <w:cantSplit/>
          <w:trHeight w:val="71"/>
        </w:trPr>
        <w:tc>
          <w:tcPr>
            <w:tcW w:w="3519" w:type="dxa"/>
          </w:tcPr>
          <w:p w14:paraId="7A1F4D92"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b/>
                <w:bCs/>
                <w:sz w:val="24"/>
                <w:szCs w:val="24"/>
                <w:cs/>
              </w:rPr>
              <w:t>ค่าตอบแทนผู้บริหารที่สำคัญ</w:t>
            </w:r>
          </w:p>
        </w:tc>
        <w:tc>
          <w:tcPr>
            <w:tcW w:w="1392" w:type="dxa"/>
            <w:vAlign w:val="bottom"/>
          </w:tcPr>
          <w:p w14:paraId="1DEFD48D"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38A41DBC"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5440CD79"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vAlign w:val="bottom"/>
          </w:tcPr>
          <w:p w14:paraId="0204EF79" w14:textId="77777777" w:rsidR="00B46BE3" w:rsidRPr="003926DF" w:rsidRDefault="00B46BE3" w:rsidP="0019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B46BE3" w:rsidRPr="003926DF" w14:paraId="46982FE0" w14:textId="77777777" w:rsidTr="00517C8A">
        <w:trPr>
          <w:cantSplit/>
          <w:trHeight w:val="71"/>
        </w:trPr>
        <w:tc>
          <w:tcPr>
            <w:tcW w:w="3519" w:type="dxa"/>
          </w:tcPr>
          <w:p w14:paraId="1310C9B6" w14:textId="77777777" w:rsidR="00B46BE3" w:rsidRPr="003926DF" w:rsidRDefault="00B46BE3" w:rsidP="0081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เงินเดือนและผลประโยชน์ระยะสั้น</w:t>
            </w:r>
          </w:p>
        </w:tc>
        <w:tc>
          <w:tcPr>
            <w:tcW w:w="1392" w:type="dxa"/>
          </w:tcPr>
          <w:p w14:paraId="0616FD9F" w14:textId="4356F367" w:rsidR="00B46BE3" w:rsidRPr="003926DF" w:rsidRDefault="00B46BE3" w:rsidP="00E6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34,787</w:t>
            </w:r>
          </w:p>
        </w:tc>
        <w:tc>
          <w:tcPr>
            <w:tcW w:w="1393" w:type="dxa"/>
          </w:tcPr>
          <w:p w14:paraId="69AD49A3" w14:textId="4A041637" w:rsidR="00B46BE3" w:rsidRPr="003926DF" w:rsidRDefault="00B46BE3" w:rsidP="00E6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 xml:space="preserve">  51,732</w:t>
            </w:r>
          </w:p>
        </w:tc>
        <w:tc>
          <w:tcPr>
            <w:tcW w:w="1393" w:type="dxa"/>
          </w:tcPr>
          <w:p w14:paraId="625E60FE" w14:textId="698F4D1B" w:rsidR="00B46BE3" w:rsidRPr="003926DF" w:rsidRDefault="00B46BE3" w:rsidP="00E6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18,251</w:t>
            </w:r>
          </w:p>
        </w:tc>
        <w:tc>
          <w:tcPr>
            <w:tcW w:w="1393" w:type="dxa"/>
          </w:tcPr>
          <w:p w14:paraId="17D7A316" w14:textId="68E470E0" w:rsidR="00B46BE3" w:rsidRPr="003926DF" w:rsidRDefault="00B46BE3" w:rsidP="00E6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25,149</w:t>
            </w:r>
          </w:p>
        </w:tc>
      </w:tr>
      <w:tr w:rsidR="00B46BE3" w:rsidRPr="003926DF" w14:paraId="1C61E370" w14:textId="77777777" w:rsidTr="00517C8A">
        <w:trPr>
          <w:cantSplit/>
          <w:trHeight w:val="71"/>
        </w:trPr>
        <w:tc>
          <w:tcPr>
            <w:tcW w:w="3519" w:type="dxa"/>
          </w:tcPr>
          <w:p w14:paraId="577176A5" w14:textId="77777777" w:rsidR="00B46BE3" w:rsidRPr="003926DF" w:rsidRDefault="00B46BE3" w:rsidP="0081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ผลประโยชน์หลังออกจากงาน</w:t>
            </w:r>
          </w:p>
        </w:tc>
        <w:tc>
          <w:tcPr>
            <w:tcW w:w="1392" w:type="dxa"/>
          </w:tcPr>
          <w:p w14:paraId="36E182B7" w14:textId="79BC62F8" w:rsidR="00B46BE3" w:rsidRPr="003926DF"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2,044</w:t>
            </w:r>
          </w:p>
        </w:tc>
        <w:tc>
          <w:tcPr>
            <w:tcW w:w="1393" w:type="dxa"/>
          </w:tcPr>
          <w:p w14:paraId="04390633" w14:textId="213385AC" w:rsidR="00B46BE3" w:rsidRPr="003926DF"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2,027</w:t>
            </w:r>
          </w:p>
        </w:tc>
        <w:tc>
          <w:tcPr>
            <w:tcW w:w="1393" w:type="dxa"/>
          </w:tcPr>
          <w:p w14:paraId="5A27CC5F" w14:textId="77A55F24" w:rsidR="00B46BE3" w:rsidRPr="003926DF"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1,058</w:t>
            </w:r>
          </w:p>
        </w:tc>
        <w:tc>
          <w:tcPr>
            <w:tcW w:w="1393" w:type="dxa"/>
          </w:tcPr>
          <w:p w14:paraId="598347AF" w14:textId="713EBA62" w:rsidR="00B46BE3" w:rsidRPr="003926DF" w:rsidRDefault="00B46BE3" w:rsidP="00E640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845</w:t>
            </w:r>
          </w:p>
        </w:tc>
      </w:tr>
      <w:tr w:rsidR="00B46BE3" w:rsidRPr="003926DF" w14:paraId="79C78937" w14:textId="77777777" w:rsidTr="00517C8A">
        <w:trPr>
          <w:cantSplit/>
          <w:trHeight w:val="71"/>
        </w:trPr>
        <w:tc>
          <w:tcPr>
            <w:tcW w:w="3519" w:type="dxa"/>
          </w:tcPr>
          <w:p w14:paraId="725EF183" w14:textId="77777777" w:rsidR="00B46BE3" w:rsidRPr="003926DF" w:rsidRDefault="00B46BE3" w:rsidP="00817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392" w:type="dxa"/>
          </w:tcPr>
          <w:p w14:paraId="3F6426C6" w14:textId="37A7BA86" w:rsidR="00B46BE3" w:rsidRPr="003926DF" w:rsidRDefault="00B46BE3" w:rsidP="00E64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36,831</w:t>
            </w:r>
          </w:p>
        </w:tc>
        <w:tc>
          <w:tcPr>
            <w:tcW w:w="1393" w:type="dxa"/>
          </w:tcPr>
          <w:p w14:paraId="5B0FE6F5" w14:textId="7501209C" w:rsidR="00B46BE3" w:rsidRPr="003926DF" w:rsidRDefault="00B46BE3" w:rsidP="00E64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53,759</w:t>
            </w:r>
          </w:p>
        </w:tc>
        <w:tc>
          <w:tcPr>
            <w:tcW w:w="1393" w:type="dxa"/>
          </w:tcPr>
          <w:p w14:paraId="31983955" w14:textId="26984160" w:rsidR="00B46BE3" w:rsidRPr="003926DF" w:rsidRDefault="00B46BE3" w:rsidP="00E64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19,309</w:t>
            </w:r>
          </w:p>
        </w:tc>
        <w:tc>
          <w:tcPr>
            <w:tcW w:w="1393" w:type="dxa"/>
          </w:tcPr>
          <w:p w14:paraId="193AA48E" w14:textId="0C931285" w:rsidR="00B46BE3" w:rsidRPr="003926DF" w:rsidRDefault="00B46BE3" w:rsidP="00E640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25,994</w:t>
            </w:r>
          </w:p>
        </w:tc>
      </w:tr>
    </w:tbl>
    <w:p w14:paraId="1E09663F" w14:textId="77777777" w:rsidR="00C02C07" w:rsidRPr="003926DF" w:rsidRDefault="00C02C07" w:rsidP="00C0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5A32E677" w14:textId="4C3EBDEF" w:rsidR="00214467" w:rsidRPr="003926DF" w:rsidRDefault="0021446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t>เงินสดและรายการเทียบเท่าเงินสด</w:t>
      </w:r>
    </w:p>
    <w:p w14:paraId="03D2F8F2" w14:textId="77777777" w:rsidR="00214467" w:rsidRPr="003926DF" w:rsidRDefault="00214467" w:rsidP="00214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4"/>
          <w:szCs w:val="24"/>
        </w:rPr>
      </w:pPr>
    </w:p>
    <w:p w14:paraId="29C5DADB" w14:textId="7335526D" w:rsidR="004527D3" w:rsidRPr="003926DF" w:rsidRDefault="004527D3" w:rsidP="0045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t xml:space="preserve">ณ วันที่ </w:t>
      </w:r>
      <w:r w:rsidR="005F5F44" w:rsidRPr="003926DF">
        <w:rPr>
          <w:rFonts w:ascii="Browallia New" w:hAnsi="Browallia New" w:cs="Browallia New"/>
          <w:color w:val="000000" w:themeColor="text1"/>
          <w:sz w:val="28"/>
          <w:szCs w:val="28"/>
          <w:lang w:val="en-GB"/>
        </w:rPr>
        <w:t>31</w:t>
      </w:r>
      <w:r w:rsidR="005F5F44" w:rsidRPr="003926DF">
        <w:rPr>
          <w:rFonts w:ascii="Browallia New" w:hAnsi="Browallia New" w:cs="Browallia New"/>
          <w:color w:val="000000" w:themeColor="text1"/>
          <w:sz w:val="28"/>
          <w:szCs w:val="28"/>
          <w:cs/>
          <w:lang w:val="en-GB"/>
        </w:rPr>
        <w:t xml:space="preserve"> มีนาคม</w:t>
      </w:r>
      <w:r w:rsidR="005F5F44" w:rsidRPr="003926DF">
        <w:rPr>
          <w:rFonts w:ascii="Browallia New" w:hAnsi="Browallia New" w:cs="Browallia New"/>
          <w:color w:val="000000" w:themeColor="text1"/>
          <w:sz w:val="28"/>
          <w:szCs w:val="28"/>
          <w:lang w:val="en-GB"/>
        </w:rPr>
        <w:t xml:space="preserve"> </w:t>
      </w:r>
      <w:r w:rsidRPr="003926DF">
        <w:rPr>
          <w:rFonts w:ascii="Browallia New" w:hAnsi="Browallia New" w:cs="Browallia New"/>
          <w:color w:val="000000" w:themeColor="text1"/>
          <w:sz w:val="28"/>
          <w:szCs w:val="28"/>
        </w:rPr>
        <w:t>256</w:t>
      </w:r>
      <w:r w:rsidR="005F5F44" w:rsidRPr="003926DF">
        <w:rPr>
          <w:rFonts w:ascii="Browallia New" w:hAnsi="Browallia New" w:cs="Browallia New"/>
          <w:color w:val="000000" w:themeColor="text1"/>
          <w:sz w:val="28"/>
          <w:szCs w:val="28"/>
        </w:rPr>
        <w:t>8</w:t>
      </w:r>
      <w:r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 xml:space="preserve">และ </w:t>
      </w:r>
      <w:r w:rsidRPr="003926DF">
        <w:rPr>
          <w:rFonts w:ascii="Browallia New" w:hAnsi="Browallia New" w:cs="Browallia New"/>
          <w:color w:val="000000" w:themeColor="text1"/>
          <w:sz w:val="28"/>
          <w:szCs w:val="28"/>
        </w:rPr>
        <w:t xml:space="preserve">31 </w:t>
      </w:r>
      <w:r w:rsidRPr="003926DF">
        <w:rPr>
          <w:rFonts w:ascii="Browallia New" w:hAnsi="Browallia New" w:cs="Browallia New"/>
          <w:color w:val="000000" w:themeColor="text1"/>
          <w:sz w:val="28"/>
          <w:szCs w:val="28"/>
          <w:cs/>
        </w:rPr>
        <w:t xml:space="preserve">ธันวาคม </w:t>
      </w:r>
      <w:r w:rsidRPr="003926DF">
        <w:rPr>
          <w:rFonts w:ascii="Browallia New" w:hAnsi="Browallia New" w:cs="Browallia New"/>
          <w:color w:val="000000" w:themeColor="text1"/>
          <w:sz w:val="28"/>
          <w:szCs w:val="28"/>
        </w:rPr>
        <w:t>256</w:t>
      </w:r>
      <w:r w:rsidR="005F5F44" w:rsidRPr="003926DF">
        <w:rPr>
          <w:rFonts w:ascii="Browallia New" w:hAnsi="Browallia New" w:cs="Browallia New"/>
          <w:color w:val="000000" w:themeColor="text1"/>
          <w:sz w:val="28"/>
          <w:szCs w:val="28"/>
        </w:rPr>
        <w:t>7</w:t>
      </w:r>
      <w:r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 xml:space="preserve">บริษัทได้นำบัญชีเงินฝากธนาคารจำนวน </w:t>
      </w:r>
      <w:r w:rsidR="00EA0E18" w:rsidRPr="003926DF">
        <w:rPr>
          <w:rFonts w:ascii="Browallia New" w:hAnsi="Browallia New" w:cs="Browallia New"/>
          <w:color w:val="000000" w:themeColor="text1"/>
          <w:sz w:val="28"/>
          <w:szCs w:val="28"/>
        </w:rPr>
        <w:t>175.98</w:t>
      </w:r>
      <w:r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ล้านบาท</w:t>
      </w:r>
      <w:r w:rsidR="00AE6D1F"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เพื่อใช้เป็นหลักประกันสำหรับเงินกู้ยืมระยะยาวจากสถาบันการเงินแห่งหนึ่ง</w:t>
      </w:r>
      <w:r w:rsidR="00AE6D1F" w:rsidRPr="003926DF">
        <w:rPr>
          <w:rFonts w:ascii="Browallia New" w:hAnsi="Browallia New" w:cs="Browallia New"/>
          <w:color w:val="000000" w:themeColor="text1"/>
          <w:sz w:val="28"/>
          <w:szCs w:val="28"/>
        </w:rPr>
        <w:t xml:space="preserve"> </w:t>
      </w:r>
      <w:r w:rsidR="0049617D" w:rsidRPr="003926DF">
        <w:rPr>
          <w:rFonts w:ascii="Browallia New" w:hAnsi="Browallia New" w:cs="Browallia New"/>
          <w:color w:val="000000" w:themeColor="text1"/>
          <w:sz w:val="28"/>
          <w:szCs w:val="28"/>
          <w:cs/>
        </w:rPr>
        <w:t>อย่างไรก็ตาม</w:t>
      </w:r>
      <w:r w:rsidR="008120B4" w:rsidRPr="003926DF">
        <w:rPr>
          <w:rFonts w:ascii="Browallia New" w:hAnsi="Browallia New" w:cs="Browallia New"/>
          <w:color w:val="000000" w:themeColor="text1"/>
          <w:sz w:val="28"/>
          <w:szCs w:val="28"/>
        </w:rPr>
        <w:t xml:space="preserve"> </w:t>
      </w:r>
      <w:r w:rsidR="0049617D" w:rsidRPr="003926DF">
        <w:rPr>
          <w:rFonts w:ascii="Browallia New" w:hAnsi="Browallia New" w:cs="Browallia New"/>
          <w:color w:val="000000" w:themeColor="text1"/>
          <w:sz w:val="28"/>
          <w:szCs w:val="28"/>
          <w:cs/>
        </w:rPr>
        <w:t>เงินฝากธนาคารดังกล่าวสามารถเบิกใช้ได้เมื่อมูลค่าของหุ้นที่ใช้เป็นหลักประกันเพียงพอตามเงื่อนไขของสัญญาเงินกู้ยืมดังกล่าวแล้ว</w:t>
      </w:r>
    </w:p>
    <w:p w14:paraId="24CBD461" w14:textId="77777777" w:rsidR="00C91365" w:rsidRPr="003926DF" w:rsidRDefault="00C91365" w:rsidP="0028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4"/>
          <w:szCs w:val="24"/>
        </w:rPr>
      </w:pPr>
    </w:p>
    <w:p w14:paraId="4C01E70D" w14:textId="73608DF5" w:rsidR="00AF40CF" w:rsidRPr="003926DF" w:rsidRDefault="00AF40C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t>ลูกหนี้การค้าและลูกหนี้อื่น</w:t>
      </w:r>
      <w:r w:rsidRPr="003926DF">
        <w:rPr>
          <w:rFonts w:ascii="Browallia New" w:hAnsi="Browallia New" w:cs="Browallia New"/>
          <w:b/>
          <w:bCs/>
          <w:color w:val="000000" w:themeColor="text1"/>
          <w:sz w:val="28"/>
          <w:szCs w:val="28"/>
        </w:rPr>
        <w:t xml:space="preserve"> </w:t>
      </w:r>
      <w:r w:rsidR="00F71D16" w:rsidRPr="003926DF">
        <w:rPr>
          <w:rFonts w:ascii="Browallia New" w:hAnsi="Browallia New" w:cs="Browallia New"/>
          <w:b/>
          <w:bCs/>
          <w:color w:val="000000" w:themeColor="text1"/>
          <w:sz w:val="28"/>
          <w:szCs w:val="28"/>
        </w:rPr>
        <w:t>-</w:t>
      </w:r>
      <w:r w:rsidRPr="003926DF">
        <w:rPr>
          <w:rFonts w:ascii="Browallia New" w:hAnsi="Browallia New" w:cs="Browallia New"/>
          <w:b/>
          <w:bCs/>
          <w:color w:val="000000" w:themeColor="text1"/>
          <w:sz w:val="28"/>
          <w:szCs w:val="28"/>
        </w:rPr>
        <w:t xml:space="preserve"> </w:t>
      </w:r>
      <w:r w:rsidRPr="003926DF">
        <w:rPr>
          <w:rFonts w:ascii="Browallia New" w:hAnsi="Browallia New" w:cs="Browallia New"/>
          <w:b/>
          <w:bCs/>
          <w:color w:val="000000" w:themeColor="text1"/>
          <w:sz w:val="28"/>
          <w:szCs w:val="28"/>
          <w:cs/>
        </w:rPr>
        <w:t>สุทธิ</w:t>
      </w:r>
    </w:p>
    <w:p w14:paraId="5C4787A7" w14:textId="77777777" w:rsidR="00AF40CF" w:rsidRPr="003926DF"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AC4C2C" w:rsidRPr="003926DF" w14:paraId="65C2ED7B" w14:textId="77777777" w:rsidTr="007929A2">
        <w:trPr>
          <w:cantSplit/>
          <w:tblHeader/>
        </w:trPr>
        <w:tc>
          <w:tcPr>
            <w:tcW w:w="3519" w:type="dxa"/>
          </w:tcPr>
          <w:p w14:paraId="2084EAED"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26354C75"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Pr="003926DF">
              <w:rPr>
                <w:rFonts w:ascii="Browallia New" w:hAnsi="Browallia New" w:cs="Browallia New"/>
                <w:snapToGrid w:val="0"/>
                <w:sz w:val="24"/>
                <w:szCs w:val="24"/>
                <w:cs/>
                <w:lang w:eastAsia="th-TH"/>
              </w:rPr>
              <w:t>พันบาท)</w:t>
            </w:r>
          </w:p>
        </w:tc>
      </w:tr>
      <w:tr w:rsidR="00AC4C2C" w:rsidRPr="003926DF" w14:paraId="0C7E2986" w14:textId="77777777" w:rsidTr="00517C8A">
        <w:trPr>
          <w:cantSplit/>
          <w:tblHeader/>
        </w:trPr>
        <w:tc>
          <w:tcPr>
            <w:tcW w:w="3519" w:type="dxa"/>
          </w:tcPr>
          <w:p w14:paraId="021D84BE"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417A2692" w14:textId="77777777" w:rsidR="00AC4C2C" w:rsidRPr="003926DF"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ข้อมูลทางการเงินรวม</w:t>
            </w:r>
          </w:p>
        </w:tc>
        <w:tc>
          <w:tcPr>
            <w:tcW w:w="2786" w:type="dxa"/>
            <w:gridSpan w:val="2"/>
          </w:tcPr>
          <w:p w14:paraId="062675B4" w14:textId="77777777" w:rsidR="00AC4C2C" w:rsidRPr="003926DF" w:rsidRDefault="00AC4C2C"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ข้อมูลทางการเงินเฉพาะบริษัท</w:t>
            </w:r>
          </w:p>
        </w:tc>
      </w:tr>
      <w:tr w:rsidR="00517C8A" w:rsidRPr="003926DF" w14:paraId="430C59F8" w14:textId="77777777" w:rsidTr="00517C8A">
        <w:trPr>
          <w:cantSplit/>
          <w:trHeight w:val="290"/>
          <w:tblHeader/>
        </w:trPr>
        <w:tc>
          <w:tcPr>
            <w:tcW w:w="3519" w:type="dxa"/>
          </w:tcPr>
          <w:p w14:paraId="5F0BB6D2" w14:textId="77777777" w:rsidR="00517C8A" w:rsidRPr="003926DF" w:rsidRDefault="00517C8A" w:rsidP="00517C8A">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5F717885" w14:textId="29FC5314"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proofErr w:type="gramStart"/>
            <w:r w:rsidRPr="003926DF">
              <w:rPr>
                <w:rFonts w:ascii="Browallia New" w:hAnsi="Browallia New" w:cs="Browallia New"/>
                <w:sz w:val="24"/>
                <w:szCs w:val="24"/>
                <w:cs/>
              </w:rPr>
              <w:t xml:space="preserve">มีนาคม  </w:t>
            </w:r>
            <w:r w:rsidRPr="003926DF">
              <w:rPr>
                <w:rFonts w:ascii="Browallia New" w:hAnsi="Browallia New" w:cs="Browallia New"/>
                <w:sz w:val="24"/>
                <w:szCs w:val="24"/>
              </w:rPr>
              <w:t>2568</w:t>
            </w:r>
            <w:proofErr w:type="gramEnd"/>
          </w:p>
        </w:tc>
        <w:tc>
          <w:tcPr>
            <w:tcW w:w="1393" w:type="dxa"/>
            <w:vAlign w:val="bottom"/>
          </w:tcPr>
          <w:p w14:paraId="1F29652E" w14:textId="5BC6BD1C"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c>
          <w:tcPr>
            <w:tcW w:w="1393" w:type="dxa"/>
            <w:vAlign w:val="bottom"/>
          </w:tcPr>
          <w:p w14:paraId="121B478B" w14:textId="7251B0AA"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proofErr w:type="gramStart"/>
            <w:r w:rsidRPr="003926DF">
              <w:rPr>
                <w:rFonts w:ascii="Browallia New" w:hAnsi="Browallia New" w:cs="Browallia New"/>
                <w:sz w:val="24"/>
                <w:szCs w:val="24"/>
                <w:cs/>
              </w:rPr>
              <w:t xml:space="preserve">มีนาคม  </w:t>
            </w:r>
            <w:r w:rsidRPr="003926DF">
              <w:rPr>
                <w:rFonts w:ascii="Browallia New" w:hAnsi="Browallia New" w:cs="Browallia New"/>
                <w:sz w:val="24"/>
                <w:szCs w:val="24"/>
              </w:rPr>
              <w:t>2568</w:t>
            </w:r>
            <w:proofErr w:type="gramEnd"/>
          </w:p>
        </w:tc>
        <w:tc>
          <w:tcPr>
            <w:tcW w:w="1393" w:type="dxa"/>
            <w:vAlign w:val="bottom"/>
          </w:tcPr>
          <w:p w14:paraId="3B944AF5" w14:textId="1174A458"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r>
      <w:tr w:rsidR="00AC4C2C" w:rsidRPr="003926DF" w14:paraId="00A88C10" w14:textId="77777777" w:rsidTr="00517C8A">
        <w:trPr>
          <w:cantSplit/>
        </w:trPr>
        <w:tc>
          <w:tcPr>
            <w:tcW w:w="3519" w:type="dxa"/>
            <w:vAlign w:val="bottom"/>
          </w:tcPr>
          <w:p w14:paraId="4BE44514"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0F3ADCC5"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60343680"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4E1BAA89"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166A220A" w14:textId="77777777" w:rsidR="00AC4C2C" w:rsidRPr="003926DF" w:rsidRDefault="00AC4C2C"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17C8A" w:rsidRPr="003926DF" w14:paraId="0A286872" w14:textId="77777777" w:rsidTr="00517C8A">
        <w:trPr>
          <w:cantSplit/>
          <w:trHeight w:val="71"/>
        </w:trPr>
        <w:tc>
          <w:tcPr>
            <w:tcW w:w="3519" w:type="dxa"/>
            <w:vAlign w:val="bottom"/>
          </w:tcPr>
          <w:p w14:paraId="2D245AE4" w14:textId="7F05DC58"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ลูกหนี้การค้า</w:t>
            </w:r>
            <w:r w:rsidRPr="003926DF">
              <w:rPr>
                <w:rFonts w:ascii="Browallia New" w:hAnsi="Browallia New" w:cs="Browallia New"/>
                <w:sz w:val="24"/>
                <w:szCs w:val="24"/>
              </w:rPr>
              <w:t xml:space="preserve"> - </w:t>
            </w:r>
            <w:r w:rsidRPr="003926DF">
              <w:rPr>
                <w:rFonts w:ascii="Browallia New" w:hAnsi="Browallia New" w:cs="Browallia New"/>
                <w:sz w:val="24"/>
                <w:szCs w:val="24"/>
                <w:cs/>
              </w:rPr>
              <w:t>กิจการอื่น</w:t>
            </w:r>
          </w:p>
        </w:tc>
        <w:tc>
          <w:tcPr>
            <w:tcW w:w="1392" w:type="dxa"/>
          </w:tcPr>
          <w:p w14:paraId="66BF98D8" w14:textId="2EBB137F"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260,397</w:t>
            </w:r>
          </w:p>
        </w:tc>
        <w:tc>
          <w:tcPr>
            <w:tcW w:w="1393" w:type="dxa"/>
          </w:tcPr>
          <w:p w14:paraId="5F578343" w14:textId="5348A355"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294,499</w:t>
            </w:r>
          </w:p>
        </w:tc>
        <w:tc>
          <w:tcPr>
            <w:tcW w:w="1393" w:type="dxa"/>
          </w:tcPr>
          <w:p w14:paraId="3B5397A7" w14:textId="5FB6CDCC"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11,660</w:t>
            </w:r>
          </w:p>
        </w:tc>
        <w:tc>
          <w:tcPr>
            <w:tcW w:w="1393" w:type="dxa"/>
          </w:tcPr>
          <w:p w14:paraId="10EDB43E" w14:textId="01A9BF53"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8,816</w:t>
            </w:r>
          </w:p>
        </w:tc>
      </w:tr>
      <w:tr w:rsidR="00517C8A" w:rsidRPr="003926DF" w14:paraId="0746F9F6" w14:textId="77777777" w:rsidTr="00517C8A">
        <w:trPr>
          <w:cantSplit/>
          <w:trHeight w:val="71"/>
        </w:trPr>
        <w:tc>
          <w:tcPr>
            <w:tcW w:w="3519" w:type="dxa"/>
            <w:vAlign w:val="bottom"/>
          </w:tcPr>
          <w:p w14:paraId="663ADEB8" w14:textId="1EE31F8C"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ลูกหนี้การค้า</w:t>
            </w:r>
            <w:r w:rsidRPr="003926DF">
              <w:rPr>
                <w:rFonts w:ascii="Browallia New" w:hAnsi="Browallia New" w:cs="Browallia New"/>
                <w:sz w:val="24"/>
                <w:szCs w:val="24"/>
              </w:rPr>
              <w:t xml:space="preserve"> - </w:t>
            </w:r>
            <w:r w:rsidRPr="003926DF">
              <w:rPr>
                <w:rFonts w:ascii="Browallia New" w:hAnsi="Browallia New" w:cs="Browallia New"/>
                <w:sz w:val="24"/>
                <w:szCs w:val="24"/>
                <w:cs/>
              </w:rPr>
              <w:t>กิจการที่เกี่ยวข้องกัน</w:t>
            </w:r>
          </w:p>
        </w:tc>
        <w:tc>
          <w:tcPr>
            <w:tcW w:w="1392" w:type="dxa"/>
          </w:tcPr>
          <w:p w14:paraId="7B7F2410" w14:textId="59E7B69E"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1,721</w:t>
            </w:r>
          </w:p>
        </w:tc>
        <w:tc>
          <w:tcPr>
            <w:tcW w:w="1393" w:type="dxa"/>
          </w:tcPr>
          <w:p w14:paraId="5797773E" w14:textId="24AECD32"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254</w:t>
            </w:r>
          </w:p>
        </w:tc>
        <w:tc>
          <w:tcPr>
            <w:tcW w:w="1393" w:type="dxa"/>
          </w:tcPr>
          <w:p w14:paraId="68C6620F" w14:textId="0301E7A6"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746,109</w:t>
            </w:r>
          </w:p>
        </w:tc>
        <w:tc>
          <w:tcPr>
            <w:tcW w:w="1393" w:type="dxa"/>
          </w:tcPr>
          <w:p w14:paraId="1DACBFCE" w14:textId="681D8308"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661,082</w:t>
            </w:r>
          </w:p>
        </w:tc>
      </w:tr>
      <w:tr w:rsidR="00517C8A" w:rsidRPr="003926DF" w14:paraId="7D3913BB" w14:textId="77777777" w:rsidTr="00517C8A">
        <w:trPr>
          <w:cantSplit/>
          <w:trHeight w:val="71"/>
        </w:trPr>
        <w:tc>
          <w:tcPr>
            <w:tcW w:w="3519" w:type="dxa"/>
            <w:vAlign w:val="bottom"/>
          </w:tcPr>
          <w:p w14:paraId="1D8363A6" w14:textId="0A3DEFD7"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ลูกหนี้อื่น</w:t>
            </w:r>
            <w:r w:rsidRPr="003926DF">
              <w:rPr>
                <w:rFonts w:ascii="Browallia New" w:hAnsi="Browallia New" w:cs="Browallia New"/>
                <w:sz w:val="24"/>
                <w:szCs w:val="24"/>
              </w:rPr>
              <w:t xml:space="preserve"> - </w:t>
            </w:r>
            <w:r w:rsidRPr="003926DF">
              <w:rPr>
                <w:rFonts w:ascii="Browallia New" w:hAnsi="Browallia New" w:cs="Browallia New"/>
                <w:sz w:val="24"/>
                <w:szCs w:val="24"/>
                <w:cs/>
              </w:rPr>
              <w:t>กิจการอื่น</w:t>
            </w:r>
          </w:p>
        </w:tc>
        <w:tc>
          <w:tcPr>
            <w:tcW w:w="1392" w:type="dxa"/>
          </w:tcPr>
          <w:p w14:paraId="5492860F" w14:textId="2955B02E"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302</w:t>
            </w:r>
          </w:p>
        </w:tc>
        <w:tc>
          <w:tcPr>
            <w:tcW w:w="1393" w:type="dxa"/>
          </w:tcPr>
          <w:p w14:paraId="142DD47B" w14:textId="6102BE6B"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22</w:t>
            </w:r>
            <w:r w:rsidRPr="003926DF">
              <w:rPr>
                <w:rFonts w:ascii="Browallia New" w:eastAsia="Arial Unicode MS" w:hAnsi="Browallia New" w:cs="Browallia New"/>
                <w:sz w:val="24"/>
                <w:szCs w:val="24"/>
              </w:rPr>
              <w:t>5</w:t>
            </w:r>
          </w:p>
        </w:tc>
        <w:tc>
          <w:tcPr>
            <w:tcW w:w="1393" w:type="dxa"/>
          </w:tcPr>
          <w:p w14:paraId="3D3D1CCB" w14:textId="7B208B4A"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w:t>
            </w:r>
          </w:p>
        </w:tc>
        <w:tc>
          <w:tcPr>
            <w:tcW w:w="1393" w:type="dxa"/>
          </w:tcPr>
          <w:p w14:paraId="6C8674BB" w14:textId="4F38A65E"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8</w:t>
            </w:r>
          </w:p>
        </w:tc>
      </w:tr>
      <w:tr w:rsidR="00517C8A" w:rsidRPr="003926DF" w14:paraId="48B3BBC2" w14:textId="77777777" w:rsidTr="00517C8A">
        <w:trPr>
          <w:cantSplit/>
          <w:trHeight w:val="71"/>
        </w:trPr>
        <w:tc>
          <w:tcPr>
            <w:tcW w:w="3519" w:type="dxa"/>
            <w:vAlign w:val="bottom"/>
          </w:tcPr>
          <w:p w14:paraId="0181D310" w14:textId="0526C481"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ลูกหนี้อื่น</w:t>
            </w:r>
            <w:r w:rsidRPr="003926DF">
              <w:rPr>
                <w:rFonts w:ascii="Browallia New" w:hAnsi="Browallia New" w:cs="Browallia New"/>
                <w:sz w:val="24"/>
                <w:szCs w:val="24"/>
              </w:rPr>
              <w:t xml:space="preserve"> - </w:t>
            </w:r>
            <w:r w:rsidRPr="003926DF">
              <w:rPr>
                <w:rFonts w:ascii="Browallia New" w:hAnsi="Browallia New" w:cs="Browallia New"/>
                <w:sz w:val="24"/>
                <w:szCs w:val="24"/>
                <w:cs/>
              </w:rPr>
              <w:t>กิจการที่เกี่ยวข้องกัน</w:t>
            </w:r>
          </w:p>
        </w:tc>
        <w:tc>
          <w:tcPr>
            <w:tcW w:w="1392" w:type="dxa"/>
          </w:tcPr>
          <w:p w14:paraId="6C8AB439" w14:textId="575493F3"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2,342</w:t>
            </w:r>
          </w:p>
        </w:tc>
        <w:tc>
          <w:tcPr>
            <w:tcW w:w="1393" w:type="dxa"/>
          </w:tcPr>
          <w:p w14:paraId="2030DD61" w14:textId="4150051C"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4</w:t>
            </w:r>
          </w:p>
        </w:tc>
        <w:tc>
          <w:tcPr>
            <w:tcW w:w="1393" w:type="dxa"/>
          </w:tcPr>
          <w:p w14:paraId="0DA99C32" w14:textId="2A8C9ABC"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280</w:t>
            </w:r>
          </w:p>
        </w:tc>
        <w:tc>
          <w:tcPr>
            <w:tcW w:w="1393" w:type="dxa"/>
          </w:tcPr>
          <w:p w14:paraId="3ED9E85B" w14:textId="4B534EFF"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728</w:t>
            </w:r>
          </w:p>
        </w:tc>
      </w:tr>
      <w:tr w:rsidR="00517C8A" w:rsidRPr="003926DF" w14:paraId="6AE38EAC" w14:textId="77777777" w:rsidTr="00517C8A">
        <w:trPr>
          <w:cantSplit/>
          <w:trHeight w:val="71"/>
        </w:trPr>
        <w:tc>
          <w:tcPr>
            <w:tcW w:w="3519" w:type="dxa"/>
            <w:vAlign w:val="bottom"/>
          </w:tcPr>
          <w:p w14:paraId="593F9C5B" w14:textId="3B4D4196"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eastAsia="Arial Unicode MS" w:hAnsi="Browallia New" w:cs="Browallia New"/>
                <w:sz w:val="24"/>
                <w:szCs w:val="24"/>
                <w:cs/>
              </w:rPr>
              <w:t xml:space="preserve">รายได้ค้างรับ </w:t>
            </w:r>
            <w:r w:rsidRPr="003926DF">
              <w:rPr>
                <w:rFonts w:ascii="Browallia New" w:hAnsi="Browallia New" w:cs="Browallia New"/>
                <w:sz w:val="24"/>
                <w:szCs w:val="24"/>
              </w:rPr>
              <w:t xml:space="preserve">- </w:t>
            </w:r>
            <w:r w:rsidRPr="003926DF">
              <w:rPr>
                <w:rFonts w:ascii="Browallia New" w:hAnsi="Browallia New" w:cs="Browallia New"/>
                <w:sz w:val="24"/>
                <w:szCs w:val="24"/>
                <w:cs/>
              </w:rPr>
              <w:t>กิจการอื่น</w:t>
            </w:r>
          </w:p>
        </w:tc>
        <w:tc>
          <w:tcPr>
            <w:tcW w:w="1392" w:type="dxa"/>
          </w:tcPr>
          <w:p w14:paraId="785E3628" w14:textId="62BCB6CE"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64,341</w:t>
            </w:r>
          </w:p>
        </w:tc>
        <w:tc>
          <w:tcPr>
            <w:tcW w:w="1393" w:type="dxa"/>
          </w:tcPr>
          <w:p w14:paraId="51509A56" w14:textId="35E0CEC7"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70,332</w:t>
            </w:r>
          </w:p>
        </w:tc>
        <w:tc>
          <w:tcPr>
            <w:tcW w:w="1393" w:type="dxa"/>
          </w:tcPr>
          <w:p w14:paraId="1C3DAE2F" w14:textId="6F18EAA5"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23,830</w:t>
            </w:r>
          </w:p>
        </w:tc>
        <w:tc>
          <w:tcPr>
            <w:tcW w:w="1393" w:type="dxa"/>
          </w:tcPr>
          <w:p w14:paraId="05500BDB" w14:textId="560A6739"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25,735</w:t>
            </w:r>
          </w:p>
        </w:tc>
      </w:tr>
      <w:tr w:rsidR="00517C8A" w:rsidRPr="003926DF" w14:paraId="79CF4E1B" w14:textId="77777777" w:rsidTr="00517C8A">
        <w:trPr>
          <w:cantSplit/>
          <w:trHeight w:val="71"/>
        </w:trPr>
        <w:tc>
          <w:tcPr>
            <w:tcW w:w="3519" w:type="dxa"/>
            <w:vAlign w:val="center"/>
          </w:tcPr>
          <w:p w14:paraId="62AC5ABD" w14:textId="4A2F1C87"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เงินทดรองจ่าย</w:t>
            </w:r>
            <w:r w:rsidRPr="003926DF">
              <w:rPr>
                <w:rFonts w:ascii="Browallia New" w:hAnsi="Browallia New" w:cs="Browallia New"/>
                <w:sz w:val="24"/>
                <w:szCs w:val="24"/>
              </w:rPr>
              <w:t xml:space="preserve"> - </w:t>
            </w:r>
            <w:r w:rsidRPr="003926DF">
              <w:rPr>
                <w:rFonts w:ascii="Browallia New" w:hAnsi="Browallia New" w:cs="Browallia New"/>
                <w:sz w:val="24"/>
                <w:szCs w:val="24"/>
                <w:cs/>
              </w:rPr>
              <w:t>พนักงาน</w:t>
            </w:r>
          </w:p>
        </w:tc>
        <w:tc>
          <w:tcPr>
            <w:tcW w:w="1392" w:type="dxa"/>
          </w:tcPr>
          <w:p w14:paraId="0921ED90" w14:textId="1A969460"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6,994</w:t>
            </w:r>
          </w:p>
        </w:tc>
        <w:tc>
          <w:tcPr>
            <w:tcW w:w="1393" w:type="dxa"/>
          </w:tcPr>
          <w:p w14:paraId="75A36C2D" w14:textId="4287B401"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2,499</w:t>
            </w:r>
          </w:p>
        </w:tc>
        <w:tc>
          <w:tcPr>
            <w:tcW w:w="1393" w:type="dxa"/>
          </w:tcPr>
          <w:p w14:paraId="1979E366" w14:textId="473BC32F"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napToGrid w:val="0"/>
                <w:sz w:val="24"/>
                <w:szCs w:val="24"/>
                <w:lang w:val="en-GB" w:eastAsia="zh-CN"/>
              </w:rPr>
              <w:t>146</w:t>
            </w:r>
          </w:p>
        </w:tc>
        <w:tc>
          <w:tcPr>
            <w:tcW w:w="1393" w:type="dxa"/>
          </w:tcPr>
          <w:p w14:paraId="74158D01" w14:textId="376D3792"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napToGrid w:val="0"/>
                <w:sz w:val="24"/>
                <w:szCs w:val="24"/>
                <w:lang w:val="en-GB" w:eastAsia="zh-CN"/>
              </w:rPr>
              <w:t>60</w:t>
            </w:r>
          </w:p>
        </w:tc>
      </w:tr>
      <w:tr w:rsidR="00517C8A" w:rsidRPr="003926DF" w14:paraId="26C5DC7B" w14:textId="77777777" w:rsidTr="00517C8A">
        <w:trPr>
          <w:cantSplit/>
          <w:trHeight w:val="71"/>
        </w:trPr>
        <w:tc>
          <w:tcPr>
            <w:tcW w:w="3519" w:type="dxa"/>
            <w:vAlign w:val="center"/>
          </w:tcPr>
          <w:p w14:paraId="01F97842" w14:textId="0C664F7F"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ดอกเบี้ยค้างรับ </w:t>
            </w:r>
            <w:r w:rsidRPr="003926DF">
              <w:rPr>
                <w:rFonts w:ascii="Browallia New" w:hAnsi="Browallia New" w:cs="Browallia New"/>
                <w:sz w:val="24"/>
                <w:szCs w:val="24"/>
              </w:rPr>
              <w:t>-</w:t>
            </w:r>
            <w:r w:rsidRPr="003926DF">
              <w:rPr>
                <w:rFonts w:ascii="Browallia New" w:hAnsi="Browallia New" w:cs="Browallia New"/>
                <w:sz w:val="24"/>
                <w:szCs w:val="24"/>
                <w:cs/>
              </w:rPr>
              <w:t xml:space="preserve"> กิจการที่เกี่ยวข้องกัน</w:t>
            </w:r>
          </w:p>
        </w:tc>
        <w:tc>
          <w:tcPr>
            <w:tcW w:w="1392" w:type="dxa"/>
          </w:tcPr>
          <w:p w14:paraId="5A871C7F" w14:textId="2065A1C2"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0C5D078A" w14:textId="76ED64AB"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67F6E39D" w14:textId="5ABBC787"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104,310</w:t>
            </w:r>
          </w:p>
        </w:tc>
        <w:tc>
          <w:tcPr>
            <w:tcW w:w="1393" w:type="dxa"/>
          </w:tcPr>
          <w:p w14:paraId="0586FDDE" w14:textId="08679F67" w:rsidR="00517C8A" w:rsidRPr="003926DF" w:rsidRDefault="003926DF"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77</w:t>
            </w:r>
            <w:r w:rsidR="00517C8A" w:rsidRPr="003926DF">
              <w:rPr>
                <w:rFonts w:ascii="Browallia New" w:hAnsi="Browallia New" w:cs="Browallia New"/>
                <w:sz w:val="24"/>
                <w:szCs w:val="24"/>
              </w:rPr>
              <w:t>,</w:t>
            </w:r>
            <w:r w:rsidRPr="003926DF">
              <w:rPr>
                <w:rFonts w:ascii="Browallia New" w:hAnsi="Browallia New" w:cs="Browallia New"/>
                <w:sz w:val="24"/>
                <w:szCs w:val="24"/>
              </w:rPr>
              <w:t>20</w:t>
            </w:r>
            <w:r w:rsidR="00517C8A" w:rsidRPr="003926DF">
              <w:rPr>
                <w:rFonts w:ascii="Browallia New" w:hAnsi="Browallia New" w:cs="Browallia New"/>
                <w:sz w:val="24"/>
                <w:szCs w:val="24"/>
              </w:rPr>
              <w:t>1</w:t>
            </w:r>
          </w:p>
        </w:tc>
      </w:tr>
      <w:tr w:rsidR="00517C8A" w:rsidRPr="003926DF" w14:paraId="6C9E5990" w14:textId="77777777" w:rsidTr="00517C8A">
        <w:trPr>
          <w:cantSplit/>
          <w:trHeight w:val="71"/>
        </w:trPr>
        <w:tc>
          <w:tcPr>
            <w:tcW w:w="3519" w:type="dxa"/>
            <w:vAlign w:val="bottom"/>
          </w:tcPr>
          <w:p w14:paraId="33E744F7" w14:textId="4C04768E"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เงินจ่ายล่วงหน้าค่าสินค้า</w:t>
            </w:r>
          </w:p>
        </w:tc>
        <w:tc>
          <w:tcPr>
            <w:tcW w:w="1392" w:type="dxa"/>
          </w:tcPr>
          <w:p w14:paraId="4A4D7B2A" w14:textId="452186D8"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197AE662" w14:textId="14551B0A"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 xml:space="preserve">      4,090</w:t>
            </w:r>
          </w:p>
        </w:tc>
        <w:tc>
          <w:tcPr>
            <w:tcW w:w="1393" w:type="dxa"/>
          </w:tcPr>
          <w:p w14:paraId="1AE4F533" w14:textId="71E8339B"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5C9F76D3" w14:textId="68001D00"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r>
      <w:tr w:rsidR="00517C8A" w:rsidRPr="003926DF" w14:paraId="31E9DB17" w14:textId="77777777" w:rsidTr="00517C8A">
        <w:trPr>
          <w:cantSplit/>
          <w:trHeight w:val="71"/>
        </w:trPr>
        <w:tc>
          <w:tcPr>
            <w:tcW w:w="3519" w:type="dxa"/>
            <w:vAlign w:val="bottom"/>
          </w:tcPr>
          <w:p w14:paraId="3E5D9738" w14:textId="624500FF"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ค่าใช้จ่ายจ่ายล่วงหน้า</w:t>
            </w:r>
          </w:p>
        </w:tc>
        <w:tc>
          <w:tcPr>
            <w:tcW w:w="1392" w:type="dxa"/>
          </w:tcPr>
          <w:p w14:paraId="277F1211" w14:textId="4CAB9713" w:rsidR="00517C8A" w:rsidRPr="003926DF"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35,208</w:t>
            </w:r>
          </w:p>
        </w:tc>
        <w:tc>
          <w:tcPr>
            <w:tcW w:w="1393" w:type="dxa"/>
          </w:tcPr>
          <w:p w14:paraId="50E4DE08" w14:textId="1FFB1CA3" w:rsidR="00517C8A" w:rsidRPr="003926DF"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32,438</w:t>
            </w:r>
          </w:p>
        </w:tc>
        <w:tc>
          <w:tcPr>
            <w:tcW w:w="1393" w:type="dxa"/>
          </w:tcPr>
          <w:p w14:paraId="7726BA29" w14:textId="372EF6A7" w:rsidR="00517C8A" w:rsidRPr="003926DF"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5,204</w:t>
            </w:r>
          </w:p>
        </w:tc>
        <w:tc>
          <w:tcPr>
            <w:tcW w:w="1393" w:type="dxa"/>
          </w:tcPr>
          <w:p w14:paraId="23C0AE42" w14:textId="1D290917" w:rsidR="00517C8A" w:rsidRPr="003926DF" w:rsidRDefault="00517C8A" w:rsidP="00C830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7,170</w:t>
            </w:r>
          </w:p>
        </w:tc>
      </w:tr>
      <w:tr w:rsidR="00517C8A" w:rsidRPr="003926DF" w14:paraId="5450198A" w14:textId="77777777" w:rsidTr="007929A2">
        <w:trPr>
          <w:cantSplit/>
          <w:trHeight w:val="71"/>
        </w:trPr>
        <w:tc>
          <w:tcPr>
            <w:tcW w:w="3519" w:type="dxa"/>
            <w:vAlign w:val="bottom"/>
          </w:tcPr>
          <w:p w14:paraId="342E7305" w14:textId="0C44278F"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392" w:type="dxa"/>
          </w:tcPr>
          <w:p w14:paraId="74FF61DA" w14:textId="6DCF868C"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371,305</w:t>
            </w:r>
          </w:p>
        </w:tc>
        <w:tc>
          <w:tcPr>
            <w:tcW w:w="1393" w:type="dxa"/>
            <w:vAlign w:val="bottom"/>
          </w:tcPr>
          <w:p w14:paraId="0459DCA3" w14:textId="7F86500F"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404,341</w:t>
            </w:r>
          </w:p>
        </w:tc>
        <w:tc>
          <w:tcPr>
            <w:tcW w:w="1393" w:type="dxa"/>
          </w:tcPr>
          <w:p w14:paraId="0672172F" w14:textId="1FB9469A"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891,540</w:t>
            </w:r>
          </w:p>
        </w:tc>
        <w:tc>
          <w:tcPr>
            <w:tcW w:w="1393" w:type="dxa"/>
          </w:tcPr>
          <w:p w14:paraId="61F021DE" w14:textId="4A4E8B93"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780,800</w:t>
            </w:r>
          </w:p>
        </w:tc>
      </w:tr>
      <w:tr w:rsidR="00517C8A" w:rsidRPr="003926DF" w14:paraId="3C600766" w14:textId="77777777" w:rsidTr="007929A2">
        <w:trPr>
          <w:cantSplit/>
          <w:trHeight w:val="71"/>
        </w:trPr>
        <w:tc>
          <w:tcPr>
            <w:tcW w:w="3519" w:type="dxa"/>
            <w:vAlign w:val="bottom"/>
          </w:tcPr>
          <w:p w14:paraId="4B3BA08D" w14:textId="22DFB19A"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926DF">
              <w:rPr>
                <w:rFonts w:ascii="Browallia New" w:hAnsi="Browallia New" w:cs="Browallia New"/>
                <w:sz w:val="24"/>
                <w:szCs w:val="24"/>
                <w:u w:val="single"/>
                <w:cs/>
              </w:rPr>
              <w:t>หัก</w:t>
            </w:r>
            <w:r w:rsidRPr="003926DF">
              <w:rPr>
                <w:rFonts w:ascii="Browallia New" w:hAnsi="Browallia New" w:cs="Browallia New"/>
                <w:sz w:val="24"/>
                <w:szCs w:val="24"/>
                <w:cs/>
              </w:rPr>
              <w:t xml:space="preserve"> ค่าเผื่อผลขาดทุนด้านเครดิตที่คาดว่าจะเกิดขึ้น</w:t>
            </w:r>
          </w:p>
        </w:tc>
        <w:tc>
          <w:tcPr>
            <w:tcW w:w="1392" w:type="dxa"/>
            <w:vAlign w:val="bottom"/>
          </w:tcPr>
          <w:p w14:paraId="498B1178" w14:textId="65CA67B3"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(6,713)</w:t>
            </w:r>
          </w:p>
        </w:tc>
        <w:tc>
          <w:tcPr>
            <w:tcW w:w="1393" w:type="dxa"/>
            <w:vAlign w:val="bottom"/>
          </w:tcPr>
          <w:p w14:paraId="772A1709" w14:textId="2C550E01"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(6,753)</w:t>
            </w:r>
          </w:p>
        </w:tc>
        <w:tc>
          <w:tcPr>
            <w:tcW w:w="1393" w:type="dxa"/>
          </w:tcPr>
          <w:p w14:paraId="24C2AA6F" w14:textId="3F500D9E"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5B112908" w14:textId="4B86A620" w:rsidR="00517C8A" w:rsidRPr="003926DF" w:rsidRDefault="00517C8A" w:rsidP="0051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r>
      <w:tr w:rsidR="00517C8A" w:rsidRPr="003926DF" w14:paraId="4444C09C" w14:textId="77777777" w:rsidTr="00517C8A">
        <w:trPr>
          <w:cantSplit/>
          <w:trHeight w:val="71"/>
        </w:trPr>
        <w:tc>
          <w:tcPr>
            <w:tcW w:w="3519" w:type="dxa"/>
            <w:vAlign w:val="bottom"/>
          </w:tcPr>
          <w:p w14:paraId="4B08B8AF" w14:textId="3C49F5F3" w:rsidR="00517C8A" w:rsidRPr="003926DF" w:rsidRDefault="00517C8A" w:rsidP="0051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สุทธิ</w:t>
            </w:r>
          </w:p>
        </w:tc>
        <w:tc>
          <w:tcPr>
            <w:tcW w:w="1392" w:type="dxa"/>
          </w:tcPr>
          <w:p w14:paraId="28A1E93E" w14:textId="0FCA892D" w:rsidR="00517C8A" w:rsidRPr="003926DF"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364,592</w:t>
            </w:r>
          </w:p>
        </w:tc>
        <w:tc>
          <w:tcPr>
            <w:tcW w:w="1393" w:type="dxa"/>
          </w:tcPr>
          <w:p w14:paraId="667DB6EE" w14:textId="650067B2" w:rsidR="00517C8A" w:rsidRPr="003926DF"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397,588</w:t>
            </w:r>
          </w:p>
        </w:tc>
        <w:tc>
          <w:tcPr>
            <w:tcW w:w="1393" w:type="dxa"/>
          </w:tcPr>
          <w:p w14:paraId="7FDFA645" w14:textId="4F428540" w:rsidR="00517C8A" w:rsidRPr="003926DF"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891,540</w:t>
            </w:r>
          </w:p>
        </w:tc>
        <w:tc>
          <w:tcPr>
            <w:tcW w:w="1393" w:type="dxa"/>
          </w:tcPr>
          <w:p w14:paraId="41FA8ECA" w14:textId="06BF7E51" w:rsidR="00517C8A" w:rsidRPr="003926DF" w:rsidRDefault="00517C8A" w:rsidP="00517C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780,800</w:t>
            </w:r>
          </w:p>
        </w:tc>
      </w:tr>
    </w:tbl>
    <w:p w14:paraId="064579A7" w14:textId="77777777" w:rsidR="00AC4C2C" w:rsidRPr="003926DF" w:rsidRDefault="00AC4C2C"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3574230E" w14:textId="77777777" w:rsidR="00517C8A" w:rsidRPr="003926DF" w:rsidRDefault="00517C8A"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4"/>
          <w:szCs w:val="24"/>
        </w:rPr>
      </w:pPr>
    </w:p>
    <w:p w14:paraId="1F7D74BA" w14:textId="19382AB7" w:rsidR="00AF40CF" w:rsidRPr="003926DF"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lastRenderedPageBreak/>
        <w:t xml:space="preserve">ณ วันที่ </w:t>
      </w:r>
      <w:r w:rsidR="0063672D" w:rsidRPr="003926DF">
        <w:rPr>
          <w:rFonts w:ascii="Browallia New" w:hAnsi="Browallia New" w:cs="Browallia New"/>
          <w:sz w:val="28"/>
          <w:szCs w:val="28"/>
          <w:lang w:val="en-GB"/>
        </w:rPr>
        <w:t>31</w:t>
      </w:r>
      <w:r w:rsidR="0063672D" w:rsidRPr="003926DF">
        <w:rPr>
          <w:rFonts w:ascii="Browallia New" w:hAnsi="Browallia New" w:cs="Browallia New"/>
          <w:sz w:val="28"/>
          <w:szCs w:val="28"/>
          <w:cs/>
          <w:lang w:val="en-GB"/>
        </w:rPr>
        <w:t xml:space="preserve"> มีนาคม</w:t>
      </w:r>
      <w:r w:rsidR="0063672D" w:rsidRPr="003926DF">
        <w:rPr>
          <w:rFonts w:ascii="Browallia New" w:hAnsi="Browallia New" w:cs="Browallia New"/>
          <w:sz w:val="28"/>
          <w:szCs w:val="28"/>
        </w:rPr>
        <w:t xml:space="preserve"> </w:t>
      </w:r>
      <w:r w:rsidRPr="003926DF">
        <w:rPr>
          <w:rFonts w:ascii="Browallia New" w:eastAsia="SimSun" w:hAnsi="Browallia New" w:cs="Browallia New"/>
          <w:sz w:val="28"/>
          <w:szCs w:val="28"/>
        </w:rPr>
        <w:t>256</w:t>
      </w:r>
      <w:r w:rsidR="0063672D" w:rsidRPr="003926DF">
        <w:rPr>
          <w:rFonts w:ascii="Browallia New" w:eastAsia="SimSun" w:hAnsi="Browallia New" w:cs="Browallia New"/>
          <w:sz w:val="28"/>
          <w:szCs w:val="28"/>
        </w:rPr>
        <w:t>8</w:t>
      </w:r>
      <w:r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 xml:space="preserve">และ </w:t>
      </w:r>
      <w:r w:rsidRPr="003926DF">
        <w:rPr>
          <w:rFonts w:ascii="Browallia New" w:hAnsi="Browallia New" w:cs="Browallia New"/>
          <w:color w:val="000000" w:themeColor="text1"/>
          <w:sz w:val="28"/>
          <w:szCs w:val="28"/>
        </w:rPr>
        <w:t xml:space="preserve">31 </w:t>
      </w:r>
      <w:r w:rsidRPr="003926DF">
        <w:rPr>
          <w:rFonts w:ascii="Browallia New" w:hAnsi="Browallia New" w:cs="Browallia New"/>
          <w:color w:val="000000" w:themeColor="text1"/>
          <w:sz w:val="28"/>
          <w:szCs w:val="28"/>
          <w:cs/>
        </w:rPr>
        <w:t xml:space="preserve">ธันวาคม </w:t>
      </w:r>
      <w:r w:rsidRPr="003926DF">
        <w:rPr>
          <w:rFonts w:ascii="Browallia New" w:hAnsi="Browallia New" w:cs="Browallia New"/>
          <w:color w:val="000000" w:themeColor="text1"/>
          <w:sz w:val="28"/>
          <w:szCs w:val="28"/>
        </w:rPr>
        <w:t>256</w:t>
      </w:r>
      <w:r w:rsidR="0063672D" w:rsidRPr="003926DF">
        <w:rPr>
          <w:rFonts w:ascii="Browallia New" w:hAnsi="Browallia New" w:cs="Browallia New"/>
          <w:color w:val="000000" w:themeColor="text1"/>
          <w:sz w:val="28"/>
          <w:szCs w:val="28"/>
        </w:rPr>
        <w:t>7</w:t>
      </w:r>
      <w:r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ลูกหนี้การค้าสามารถวิเคราะห์ตามอายุหนี้ที่ค้างชําระได้ดังนี้</w:t>
      </w:r>
    </w:p>
    <w:p w14:paraId="2AF3CA87" w14:textId="77777777" w:rsidR="00AF40CF" w:rsidRPr="003926DF" w:rsidRDefault="00AF40CF"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3926DF" w14:paraId="15F7BD8D" w14:textId="77777777" w:rsidTr="007929A2">
        <w:trPr>
          <w:cantSplit/>
          <w:tblHeader/>
        </w:trPr>
        <w:tc>
          <w:tcPr>
            <w:tcW w:w="3519" w:type="dxa"/>
          </w:tcPr>
          <w:p w14:paraId="71DCD4E4"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3FE02BA9"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Pr="003926DF">
              <w:rPr>
                <w:rFonts w:ascii="Browallia New" w:hAnsi="Browallia New" w:cs="Browallia New"/>
                <w:snapToGrid w:val="0"/>
                <w:sz w:val="24"/>
                <w:szCs w:val="24"/>
                <w:cs/>
                <w:lang w:eastAsia="th-TH"/>
              </w:rPr>
              <w:t>พันบาท)</w:t>
            </w:r>
          </w:p>
        </w:tc>
      </w:tr>
      <w:tr w:rsidR="00FB3E61" w:rsidRPr="003926DF" w14:paraId="75294B5B" w14:textId="77777777" w:rsidTr="007929A2">
        <w:trPr>
          <w:cantSplit/>
          <w:tblHeader/>
        </w:trPr>
        <w:tc>
          <w:tcPr>
            <w:tcW w:w="3519" w:type="dxa"/>
          </w:tcPr>
          <w:p w14:paraId="5C2F84D1"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2607216A"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ข้อมูลทางการเงินรวม</w:t>
            </w:r>
          </w:p>
        </w:tc>
        <w:tc>
          <w:tcPr>
            <w:tcW w:w="2786" w:type="dxa"/>
            <w:gridSpan w:val="2"/>
          </w:tcPr>
          <w:p w14:paraId="7A99B107"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ข้อมูลทางการเงินเฉพาะบริษัท</w:t>
            </w:r>
          </w:p>
        </w:tc>
      </w:tr>
      <w:tr w:rsidR="00FB3E61" w:rsidRPr="003926DF" w14:paraId="0979F885" w14:textId="77777777" w:rsidTr="007929A2">
        <w:trPr>
          <w:cantSplit/>
          <w:trHeight w:val="290"/>
          <w:tblHeader/>
        </w:trPr>
        <w:tc>
          <w:tcPr>
            <w:tcW w:w="3519" w:type="dxa"/>
          </w:tcPr>
          <w:p w14:paraId="4C3CDEF7" w14:textId="77777777" w:rsidR="00FB3E61" w:rsidRPr="003926DF" w:rsidRDefault="00FB3E61"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400CCF08" w14:textId="77777777" w:rsidR="009A29F5"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มีนาคม </w:t>
            </w:r>
          </w:p>
          <w:p w14:paraId="56427BC7" w14:textId="216F25E0"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4F935729"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c>
          <w:tcPr>
            <w:tcW w:w="1393" w:type="dxa"/>
            <w:vAlign w:val="bottom"/>
          </w:tcPr>
          <w:p w14:paraId="6BF27EAB" w14:textId="77777777" w:rsidR="009A29F5"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มีนาคม</w:t>
            </w:r>
            <w:r w:rsidR="009A29F5" w:rsidRPr="003926DF">
              <w:rPr>
                <w:rFonts w:ascii="Browallia New" w:hAnsi="Browallia New" w:cs="Browallia New"/>
                <w:sz w:val="24"/>
                <w:szCs w:val="24"/>
              </w:rPr>
              <w:t xml:space="preserve"> </w:t>
            </w:r>
          </w:p>
          <w:p w14:paraId="62839FE0" w14:textId="47BE55E8"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6E99485D"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r>
      <w:tr w:rsidR="00FB3E61" w:rsidRPr="003926DF" w14:paraId="3908F1FD" w14:textId="77777777" w:rsidTr="007929A2">
        <w:trPr>
          <w:cantSplit/>
        </w:trPr>
        <w:tc>
          <w:tcPr>
            <w:tcW w:w="3519" w:type="dxa"/>
            <w:vAlign w:val="bottom"/>
          </w:tcPr>
          <w:p w14:paraId="273FCCFA"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5A7514F"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0EE73046"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5633A879"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16D308E5"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3926DF" w14:paraId="46123DD9" w14:textId="77777777" w:rsidTr="007929A2">
        <w:trPr>
          <w:cantSplit/>
        </w:trPr>
        <w:tc>
          <w:tcPr>
            <w:tcW w:w="3519" w:type="dxa"/>
            <w:vAlign w:val="bottom"/>
          </w:tcPr>
          <w:p w14:paraId="3F94A380" w14:textId="5FD47D7A"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กิจการอื่น</w:t>
            </w:r>
          </w:p>
        </w:tc>
        <w:tc>
          <w:tcPr>
            <w:tcW w:w="1392" w:type="dxa"/>
            <w:vAlign w:val="bottom"/>
          </w:tcPr>
          <w:p w14:paraId="44512976"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78B0640A"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21FABB1C"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AE8F52B"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3926DF" w14:paraId="599B1FA7" w14:textId="77777777" w:rsidTr="007929A2">
        <w:trPr>
          <w:cantSplit/>
          <w:trHeight w:val="71"/>
        </w:trPr>
        <w:tc>
          <w:tcPr>
            <w:tcW w:w="3519" w:type="dxa"/>
            <w:vAlign w:val="bottom"/>
          </w:tcPr>
          <w:p w14:paraId="2738449D" w14:textId="34BFC228"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lang w:val="en-GB"/>
              </w:rPr>
              <w:t>ยังไม่ถึงกำหนดชำระ</w:t>
            </w:r>
          </w:p>
        </w:tc>
        <w:tc>
          <w:tcPr>
            <w:tcW w:w="1392" w:type="dxa"/>
          </w:tcPr>
          <w:p w14:paraId="34ACFC60" w14:textId="52B6FEBA"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91,824</w:t>
            </w:r>
          </w:p>
        </w:tc>
        <w:tc>
          <w:tcPr>
            <w:tcW w:w="1393" w:type="dxa"/>
          </w:tcPr>
          <w:p w14:paraId="6B5AB156" w14:textId="09F63320"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112,296</w:t>
            </w:r>
          </w:p>
        </w:tc>
        <w:tc>
          <w:tcPr>
            <w:tcW w:w="1393" w:type="dxa"/>
          </w:tcPr>
          <w:p w14:paraId="11520E81" w14:textId="7E851BC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3,683</w:t>
            </w:r>
          </w:p>
        </w:tc>
        <w:tc>
          <w:tcPr>
            <w:tcW w:w="1393" w:type="dxa"/>
          </w:tcPr>
          <w:p w14:paraId="140331D3" w14:textId="7092E784"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8,489</w:t>
            </w:r>
          </w:p>
        </w:tc>
      </w:tr>
      <w:tr w:rsidR="00FB3E61" w:rsidRPr="003926DF" w14:paraId="4AFA23A0" w14:textId="77777777" w:rsidTr="007929A2">
        <w:trPr>
          <w:cantSplit/>
          <w:trHeight w:val="71"/>
        </w:trPr>
        <w:tc>
          <w:tcPr>
            <w:tcW w:w="3519" w:type="dxa"/>
            <w:vAlign w:val="bottom"/>
          </w:tcPr>
          <w:p w14:paraId="2F1A25C2" w14:textId="3B8839F2"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เกินกว่าที่กำหนดเวลาชำระหนี้</w:t>
            </w:r>
          </w:p>
        </w:tc>
        <w:tc>
          <w:tcPr>
            <w:tcW w:w="1392" w:type="dxa"/>
          </w:tcPr>
          <w:p w14:paraId="19274005" w14:textId="51570C12"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1CFD0AB" w14:textId="451412FD"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6C84E338" w14:textId="53879FEC"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410DD6E7" w14:textId="4EC8B58D"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FB3E61" w:rsidRPr="003926DF" w14:paraId="79689303" w14:textId="77777777" w:rsidTr="007929A2">
        <w:trPr>
          <w:cantSplit/>
          <w:trHeight w:val="71"/>
        </w:trPr>
        <w:tc>
          <w:tcPr>
            <w:tcW w:w="3519" w:type="dxa"/>
            <w:vAlign w:val="bottom"/>
          </w:tcPr>
          <w:p w14:paraId="79358471" w14:textId="7423C25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     น้อยกว่า </w:t>
            </w:r>
            <w:r w:rsidRPr="003926DF">
              <w:rPr>
                <w:rFonts w:ascii="Browallia New" w:hAnsi="Browallia New" w:cs="Browallia New"/>
                <w:sz w:val="24"/>
                <w:szCs w:val="24"/>
                <w:lang w:val="en-GB"/>
              </w:rPr>
              <w:t>3</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1526E2A8" w14:textId="568682D6"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 xml:space="preserve"> 65,284 </w:t>
            </w:r>
          </w:p>
        </w:tc>
        <w:tc>
          <w:tcPr>
            <w:tcW w:w="1393" w:type="dxa"/>
          </w:tcPr>
          <w:p w14:paraId="0FD20766" w14:textId="11A04485" w:rsidR="00FB3E61" w:rsidRPr="003926DF" w:rsidRDefault="003926DF"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90</w:t>
            </w:r>
            <w:r w:rsidR="00FB3E61" w:rsidRPr="003926DF">
              <w:rPr>
                <w:rFonts w:ascii="Browallia New" w:hAnsi="Browallia New" w:cs="Browallia New"/>
                <w:sz w:val="24"/>
                <w:szCs w:val="24"/>
              </w:rPr>
              <w:t>,</w:t>
            </w:r>
            <w:r w:rsidRPr="003926DF">
              <w:rPr>
                <w:rFonts w:ascii="Browallia New" w:hAnsi="Browallia New" w:cs="Browallia New"/>
                <w:sz w:val="24"/>
                <w:szCs w:val="24"/>
              </w:rPr>
              <w:t>712</w:t>
            </w:r>
          </w:p>
        </w:tc>
        <w:tc>
          <w:tcPr>
            <w:tcW w:w="1393" w:type="dxa"/>
          </w:tcPr>
          <w:p w14:paraId="077288A8" w14:textId="7A8D2C9F"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7,977</w:t>
            </w:r>
          </w:p>
        </w:tc>
        <w:tc>
          <w:tcPr>
            <w:tcW w:w="1393" w:type="dxa"/>
          </w:tcPr>
          <w:p w14:paraId="4FF15C23" w14:textId="1955DBA8"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89</w:t>
            </w:r>
          </w:p>
        </w:tc>
      </w:tr>
      <w:tr w:rsidR="00FB3E61" w:rsidRPr="003926DF" w14:paraId="49C70F4B" w14:textId="77777777" w:rsidTr="007929A2">
        <w:trPr>
          <w:cantSplit/>
          <w:trHeight w:val="71"/>
        </w:trPr>
        <w:tc>
          <w:tcPr>
            <w:tcW w:w="3519" w:type="dxa"/>
            <w:vAlign w:val="bottom"/>
          </w:tcPr>
          <w:p w14:paraId="3BDCD44C" w14:textId="1AE3841C"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     </w:t>
            </w:r>
            <w:r w:rsidRPr="003926DF">
              <w:rPr>
                <w:rFonts w:ascii="Browallia New" w:hAnsi="Browallia New" w:cs="Browallia New"/>
                <w:sz w:val="24"/>
                <w:szCs w:val="24"/>
                <w:lang w:val="en-GB"/>
              </w:rPr>
              <w:t>3</w:t>
            </w:r>
            <w:r w:rsidRPr="003926DF">
              <w:rPr>
                <w:rFonts w:ascii="Browallia New" w:hAnsi="Browallia New" w:cs="Browallia New"/>
                <w:sz w:val="24"/>
                <w:szCs w:val="24"/>
              </w:rPr>
              <w:t xml:space="preserve"> - </w:t>
            </w:r>
            <w:r w:rsidRPr="003926DF">
              <w:rPr>
                <w:rFonts w:ascii="Browallia New" w:hAnsi="Browallia New" w:cs="Browallia New"/>
                <w:sz w:val="24"/>
                <w:szCs w:val="24"/>
                <w:lang w:val="en-GB"/>
              </w:rPr>
              <w:t>6</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21C94B57" w14:textId="62EC3FC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 xml:space="preserve"> 16,319 </w:t>
            </w:r>
          </w:p>
        </w:tc>
        <w:tc>
          <w:tcPr>
            <w:tcW w:w="1393" w:type="dxa"/>
          </w:tcPr>
          <w:p w14:paraId="425C1961" w14:textId="066C47A1" w:rsidR="00FB3E61" w:rsidRPr="003926DF" w:rsidRDefault="003926DF"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12</w:t>
            </w:r>
            <w:r w:rsidR="00FB3E61" w:rsidRPr="003926DF">
              <w:rPr>
                <w:rFonts w:ascii="Browallia New" w:hAnsi="Browallia New" w:cs="Browallia New"/>
                <w:sz w:val="24"/>
                <w:szCs w:val="24"/>
              </w:rPr>
              <w:t>,</w:t>
            </w:r>
            <w:r w:rsidRPr="003926DF">
              <w:rPr>
                <w:rFonts w:ascii="Browallia New" w:hAnsi="Browallia New" w:cs="Browallia New"/>
                <w:sz w:val="24"/>
                <w:szCs w:val="24"/>
              </w:rPr>
              <w:t>2</w:t>
            </w:r>
            <w:r w:rsidR="00FB3E61" w:rsidRPr="003926DF">
              <w:rPr>
                <w:rFonts w:ascii="Browallia New" w:hAnsi="Browallia New" w:cs="Browallia New"/>
                <w:sz w:val="24"/>
                <w:szCs w:val="24"/>
              </w:rPr>
              <w:t>20</w:t>
            </w:r>
          </w:p>
        </w:tc>
        <w:tc>
          <w:tcPr>
            <w:tcW w:w="1393" w:type="dxa"/>
          </w:tcPr>
          <w:p w14:paraId="624670BC" w14:textId="4DAA5BD4"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eastAsia="Arial Unicode MS" w:hAnsi="Browallia New" w:cs="Browallia New"/>
                <w:sz w:val="24"/>
                <w:szCs w:val="24"/>
              </w:rPr>
              <w:t>-</w:t>
            </w:r>
          </w:p>
        </w:tc>
        <w:tc>
          <w:tcPr>
            <w:tcW w:w="1393" w:type="dxa"/>
          </w:tcPr>
          <w:p w14:paraId="435FB59D" w14:textId="0FCC1839"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eastAsia="Arial Unicode MS" w:hAnsi="Browallia New" w:cs="Browallia New"/>
                <w:sz w:val="24"/>
                <w:szCs w:val="24"/>
              </w:rPr>
              <w:t>-</w:t>
            </w:r>
          </w:p>
        </w:tc>
      </w:tr>
      <w:tr w:rsidR="00FB3E61" w:rsidRPr="003926DF" w14:paraId="0C5D8105" w14:textId="77777777" w:rsidTr="007929A2">
        <w:trPr>
          <w:cantSplit/>
          <w:trHeight w:val="71"/>
        </w:trPr>
        <w:tc>
          <w:tcPr>
            <w:tcW w:w="3519" w:type="dxa"/>
            <w:vAlign w:val="bottom"/>
          </w:tcPr>
          <w:p w14:paraId="74A2801E" w14:textId="254FED6E"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lang w:val="en-GB"/>
              </w:rPr>
              <w:t xml:space="preserve">   </w:t>
            </w:r>
            <w:r w:rsidRPr="003926DF">
              <w:rPr>
                <w:rFonts w:ascii="Browallia New" w:hAnsi="Browallia New" w:cs="Browallia New"/>
                <w:sz w:val="24"/>
                <w:szCs w:val="24"/>
                <w:cs/>
                <w:lang w:val="en-GB"/>
              </w:rPr>
              <w:t xml:space="preserve">  </w:t>
            </w:r>
            <w:r w:rsidRPr="003926DF">
              <w:rPr>
                <w:rFonts w:ascii="Browallia New" w:hAnsi="Browallia New" w:cs="Browallia New"/>
                <w:sz w:val="24"/>
                <w:szCs w:val="24"/>
                <w:lang w:val="en-GB"/>
              </w:rPr>
              <w:t>6</w:t>
            </w:r>
            <w:r w:rsidRPr="003926DF">
              <w:rPr>
                <w:rFonts w:ascii="Browallia New" w:hAnsi="Browallia New" w:cs="Browallia New"/>
                <w:sz w:val="24"/>
                <w:szCs w:val="24"/>
              </w:rPr>
              <w:t xml:space="preserve"> - </w:t>
            </w:r>
            <w:r w:rsidRPr="003926DF">
              <w:rPr>
                <w:rFonts w:ascii="Browallia New" w:hAnsi="Browallia New" w:cs="Browallia New"/>
                <w:sz w:val="24"/>
                <w:szCs w:val="24"/>
                <w:lang w:val="en-GB"/>
              </w:rPr>
              <w:t>12</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1919F0DE" w14:textId="6B172F10"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 xml:space="preserve"> 8,745 </w:t>
            </w:r>
          </w:p>
        </w:tc>
        <w:tc>
          <w:tcPr>
            <w:tcW w:w="1393" w:type="dxa"/>
          </w:tcPr>
          <w:p w14:paraId="133A32C4" w14:textId="354B0385" w:rsidR="00FB3E61" w:rsidRPr="003926DF" w:rsidRDefault="003926DF"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70</w:t>
            </w:r>
            <w:r w:rsidR="00FB3E61" w:rsidRPr="003926DF">
              <w:rPr>
                <w:rFonts w:ascii="Browallia New" w:hAnsi="Browallia New" w:cs="Browallia New"/>
                <w:sz w:val="24"/>
                <w:szCs w:val="24"/>
              </w:rPr>
              <w:t>,</w:t>
            </w:r>
            <w:r w:rsidRPr="003926DF">
              <w:rPr>
                <w:rFonts w:ascii="Browallia New" w:hAnsi="Browallia New" w:cs="Browallia New"/>
                <w:sz w:val="24"/>
                <w:szCs w:val="24"/>
              </w:rPr>
              <w:t>90</w:t>
            </w:r>
            <w:r w:rsidR="00FB3E61" w:rsidRPr="003926DF">
              <w:rPr>
                <w:rFonts w:ascii="Browallia New" w:hAnsi="Browallia New" w:cs="Browallia New"/>
                <w:sz w:val="24"/>
                <w:szCs w:val="24"/>
              </w:rPr>
              <w:t>7</w:t>
            </w:r>
          </w:p>
        </w:tc>
        <w:tc>
          <w:tcPr>
            <w:tcW w:w="1393" w:type="dxa"/>
          </w:tcPr>
          <w:p w14:paraId="3ABA52EF" w14:textId="3E68A080"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eastAsia="Arial Unicode MS" w:hAnsi="Browallia New" w:cs="Browallia New"/>
                <w:sz w:val="24"/>
                <w:szCs w:val="24"/>
              </w:rPr>
              <w:t>-</w:t>
            </w:r>
          </w:p>
        </w:tc>
        <w:tc>
          <w:tcPr>
            <w:tcW w:w="1393" w:type="dxa"/>
          </w:tcPr>
          <w:p w14:paraId="190C6A7A" w14:textId="16831469"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eastAsia="Arial Unicode MS" w:hAnsi="Browallia New" w:cs="Browallia New"/>
                <w:sz w:val="24"/>
                <w:szCs w:val="24"/>
              </w:rPr>
              <w:t>-</w:t>
            </w:r>
          </w:p>
        </w:tc>
      </w:tr>
      <w:tr w:rsidR="00FB3E61" w:rsidRPr="003926DF" w14:paraId="5CEBA192" w14:textId="77777777" w:rsidTr="007929A2">
        <w:trPr>
          <w:cantSplit/>
          <w:trHeight w:val="71"/>
        </w:trPr>
        <w:tc>
          <w:tcPr>
            <w:tcW w:w="3519" w:type="dxa"/>
            <w:vAlign w:val="bottom"/>
          </w:tcPr>
          <w:p w14:paraId="7A2B6738" w14:textId="065464D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rPr>
              <w:t xml:space="preserve">   </w:t>
            </w:r>
            <w:r w:rsidRPr="003926DF">
              <w:rPr>
                <w:rFonts w:ascii="Browallia New" w:hAnsi="Browallia New" w:cs="Browallia New"/>
                <w:sz w:val="24"/>
                <w:szCs w:val="24"/>
                <w:cs/>
              </w:rPr>
              <w:t xml:space="preserve">  เกินกว่า </w:t>
            </w:r>
            <w:r w:rsidRPr="003926DF">
              <w:rPr>
                <w:rFonts w:ascii="Browallia New" w:hAnsi="Browallia New" w:cs="Browallia New"/>
                <w:sz w:val="24"/>
                <w:szCs w:val="24"/>
                <w:lang w:val="en-GB"/>
              </w:rPr>
              <w:t>12</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6E23B757" w14:textId="7D2BFAB6" w:rsidR="00FB3E61" w:rsidRPr="003926DF" w:rsidRDefault="00FB3E61" w:rsidP="00145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 xml:space="preserve"> 78,225</w:t>
            </w:r>
          </w:p>
        </w:tc>
        <w:tc>
          <w:tcPr>
            <w:tcW w:w="1393" w:type="dxa"/>
          </w:tcPr>
          <w:p w14:paraId="6B3D894D" w14:textId="420A9F93" w:rsidR="00FB3E61" w:rsidRPr="003926DF" w:rsidRDefault="003926DF" w:rsidP="00145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w:t>
            </w:r>
            <w:r w:rsidR="00FB3E61" w:rsidRPr="003926DF">
              <w:rPr>
                <w:rFonts w:ascii="Browallia New" w:hAnsi="Browallia New" w:cs="Browallia New"/>
                <w:sz w:val="24"/>
                <w:szCs w:val="24"/>
              </w:rPr>
              <w:t>,</w:t>
            </w:r>
            <w:r w:rsidRPr="003926DF">
              <w:rPr>
                <w:rFonts w:ascii="Browallia New" w:hAnsi="Browallia New" w:cs="Browallia New"/>
                <w:sz w:val="24"/>
                <w:szCs w:val="24"/>
              </w:rPr>
              <w:t>36</w:t>
            </w:r>
            <w:r w:rsidR="00FB3E61" w:rsidRPr="003926DF">
              <w:rPr>
                <w:rFonts w:ascii="Browallia New" w:hAnsi="Browallia New" w:cs="Browallia New"/>
                <w:sz w:val="24"/>
                <w:szCs w:val="24"/>
              </w:rPr>
              <w:t>4</w:t>
            </w:r>
          </w:p>
        </w:tc>
        <w:tc>
          <w:tcPr>
            <w:tcW w:w="1393" w:type="dxa"/>
          </w:tcPr>
          <w:p w14:paraId="32C94330" w14:textId="5283622F" w:rsidR="00FB3E61" w:rsidRPr="003926DF" w:rsidRDefault="00FB3E61" w:rsidP="00145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eastAsia="Arial Unicode MS" w:hAnsi="Browallia New" w:cs="Browallia New"/>
                <w:sz w:val="24"/>
                <w:szCs w:val="24"/>
              </w:rPr>
              <w:t>-</w:t>
            </w:r>
          </w:p>
        </w:tc>
        <w:tc>
          <w:tcPr>
            <w:tcW w:w="1393" w:type="dxa"/>
          </w:tcPr>
          <w:p w14:paraId="6E2357C9" w14:textId="49019709" w:rsidR="00FB3E61" w:rsidRPr="003926DF" w:rsidRDefault="00FB3E61" w:rsidP="0014543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238</w:t>
            </w:r>
          </w:p>
        </w:tc>
      </w:tr>
      <w:tr w:rsidR="00FB3E61" w:rsidRPr="003926DF" w14:paraId="57CBF599" w14:textId="77777777" w:rsidTr="007929A2">
        <w:trPr>
          <w:cantSplit/>
          <w:trHeight w:val="71"/>
        </w:trPr>
        <w:tc>
          <w:tcPr>
            <w:tcW w:w="3519" w:type="dxa"/>
            <w:vAlign w:val="bottom"/>
          </w:tcPr>
          <w:p w14:paraId="3A9946B5" w14:textId="355AC74B"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392" w:type="dxa"/>
          </w:tcPr>
          <w:p w14:paraId="253A69FE" w14:textId="36B0E520"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260,397</w:t>
            </w:r>
          </w:p>
        </w:tc>
        <w:tc>
          <w:tcPr>
            <w:tcW w:w="1393" w:type="dxa"/>
          </w:tcPr>
          <w:p w14:paraId="4D00FFC0" w14:textId="7DF25C0F" w:rsidR="00FB3E61" w:rsidRPr="003926DF" w:rsidRDefault="003926DF"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294</w:t>
            </w:r>
            <w:r w:rsidR="00FB3E61" w:rsidRPr="003926DF">
              <w:rPr>
                <w:rFonts w:ascii="Browallia New" w:hAnsi="Browallia New" w:cs="Browallia New"/>
                <w:sz w:val="24"/>
                <w:szCs w:val="24"/>
              </w:rPr>
              <w:t>,</w:t>
            </w:r>
            <w:r w:rsidRPr="003926DF">
              <w:rPr>
                <w:rFonts w:ascii="Browallia New" w:hAnsi="Browallia New" w:cs="Browallia New"/>
                <w:sz w:val="24"/>
                <w:szCs w:val="24"/>
              </w:rPr>
              <w:t>499</w:t>
            </w:r>
          </w:p>
        </w:tc>
        <w:tc>
          <w:tcPr>
            <w:tcW w:w="1393" w:type="dxa"/>
          </w:tcPr>
          <w:p w14:paraId="3A6057B8" w14:textId="18E030D9"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11,660</w:t>
            </w:r>
          </w:p>
        </w:tc>
        <w:tc>
          <w:tcPr>
            <w:tcW w:w="1393" w:type="dxa"/>
          </w:tcPr>
          <w:p w14:paraId="1D12080F" w14:textId="310AAAEA"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8,816</w:t>
            </w:r>
          </w:p>
        </w:tc>
      </w:tr>
      <w:tr w:rsidR="00FB3E61" w:rsidRPr="003926DF" w14:paraId="229B1040" w14:textId="77777777" w:rsidTr="007929A2">
        <w:trPr>
          <w:cantSplit/>
          <w:trHeight w:val="71"/>
        </w:trPr>
        <w:tc>
          <w:tcPr>
            <w:tcW w:w="3519" w:type="dxa"/>
            <w:vAlign w:val="bottom"/>
          </w:tcPr>
          <w:p w14:paraId="4699D9BB"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926DF">
              <w:rPr>
                <w:rFonts w:ascii="Browallia New" w:hAnsi="Browallia New" w:cs="Browallia New"/>
                <w:sz w:val="24"/>
                <w:szCs w:val="24"/>
                <w:u w:val="single"/>
                <w:cs/>
              </w:rPr>
              <w:t>หัก</w:t>
            </w:r>
            <w:r w:rsidRPr="003926DF">
              <w:rPr>
                <w:rFonts w:ascii="Browallia New" w:hAnsi="Browallia New" w:cs="Browallia New"/>
                <w:sz w:val="24"/>
                <w:szCs w:val="24"/>
                <w:cs/>
              </w:rPr>
              <w:t xml:space="preserve"> ค่าเผื่อผลขาดทุนด้านเครดิตที่คาดว่าจะเกิดขึ้น</w:t>
            </w:r>
          </w:p>
        </w:tc>
        <w:tc>
          <w:tcPr>
            <w:tcW w:w="1392" w:type="dxa"/>
          </w:tcPr>
          <w:p w14:paraId="1742AB09" w14:textId="0DD8B6F4"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(6,48</w:t>
            </w:r>
            <w:r w:rsidR="00CD1FAB" w:rsidRPr="003926DF">
              <w:rPr>
                <w:rFonts w:ascii="Browallia New" w:hAnsi="Browallia New" w:cs="Browallia New"/>
                <w:sz w:val="24"/>
                <w:szCs w:val="24"/>
              </w:rPr>
              <w:t>7</w:t>
            </w:r>
            <w:r w:rsidRPr="003926DF">
              <w:rPr>
                <w:rFonts w:ascii="Browallia New" w:hAnsi="Browallia New" w:cs="Browallia New"/>
                <w:sz w:val="24"/>
                <w:szCs w:val="24"/>
              </w:rPr>
              <w:t>)</w:t>
            </w:r>
          </w:p>
        </w:tc>
        <w:tc>
          <w:tcPr>
            <w:tcW w:w="1393" w:type="dxa"/>
          </w:tcPr>
          <w:p w14:paraId="73A83269" w14:textId="68338F85"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cs/>
              </w:rPr>
              <w:t>(</w:t>
            </w:r>
            <w:r w:rsidRPr="003926DF">
              <w:rPr>
                <w:rFonts w:ascii="Browallia New" w:hAnsi="Browallia New" w:cs="Browallia New"/>
                <w:sz w:val="24"/>
                <w:szCs w:val="24"/>
              </w:rPr>
              <w:t>6,527</w:t>
            </w:r>
            <w:r w:rsidRPr="003926DF">
              <w:rPr>
                <w:rFonts w:ascii="Browallia New" w:hAnsi="Browallia New" w:cs="Browallia New"/>
                <w:sz w:val="24"/>
                <w:szCs w:val="24"/>
                <w:cs/>
              </w:rPr>
              <w:t>)</w:t>
            </w:r>
          </w:p>
        </w:tc>
        <w:tc>
          <w:tcPr>
            <w:tcW w:w="1393" w:type="dxa"/>
            <w:vAlign w:val="bottom"/>
          </w:tcPr>
          <w:p w14:paraId="16A2E48D" w14:textId="7590C5E0"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vAlign w:val="bottom"/>
          </w:tcPr>
          <w:p w14:paraId="0226B930" w14:textId="0FCC1C75"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eastAsia="Arial Unicode MS" w:hAnsi="Browallia New" w:cs="Browallia New"/>
                <w:sz w:val="24"/>
                <w:szCs w:val="24"/>
              </w:rPr>
              <w:t>-</w:t>
            </w:r>
          </w:p>
        </w:tc>
      </w:tr>
      <w:tr w:rsidR="00FB3E61" w:rsidRPr="003926DF" w14:paraId="6E062274" w14:textId="77777777" w:rsidTr="007929A2">
        <w:trPr>
          <w:cantSplit/>
          <w:trHeight w:val="71"/>
        </w:trPr>
        <w:tc>
          <w:tcPr>
            <w:tcW w:w="3519" w:type="dxa"/>
            <w:vAlign w:val="bottom"/>
          </w:tcPr>
          <w:p w14:paraId="31CB285E"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สุทธิ</w:t>
            </w:r>
          </w:p>
        </w:tc>
        <w:tc>
          <w:tcPr>
            <w:tcW w:w="1392" w:type="dxa"/>
          </w:tcPr>
          <w:p w14:paraId="59D862B5" w14:textId="750F597F"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253,91</w:t>
            </w:r>
            <w:r w:rsidR="00CD1FAB" w:rsidRPr="003926DF">
              <w:rPr>
                <w:rFonts w:ascii="Browallia New" w:eastAsia="Arial Unicode MS" w:hAnsi="Browallia New" w:cs="Browallia New"/>
                <w:sz w:val="24"/>
                <w:szCs w:val="24"/>
                <w:lang w:val="en-GB"/>
              </w:rPr>
              <w:t>0</w:t>
            </w:r>
          </w:p>
        </w:tc>
        <w:tc>
          <w:tcPr>
            <w:tcW w:w="1393" w:type="dxa"/>
          </w:tcPr>
          <w:p w14:paraId="5D4F9B4F" w14:textId="66D37287"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287,972</w:t>
            </w:r>
          </w:p>
        </w:tc>
        <w:tc>
          <w:tcPr>
            <w:tcW w:w="1393" w:type="dxa"/>
          </w:tcPr>
          <w:p w14:paraId="52061292" w14:textId="7225EDD7"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11,660</w:t>
            </w:r>
          </w:p>
        </w:tc>
        <w:tc>
          <w:tcPr>
            <w:tcW w:w="1393" w:type="dxa"/>
          </w:tcPr>
          <w:p w14:paraId="4E0341F5" w14:textId="3A2F20BE"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8,816</w:t>
            </w:r>
          </w:p>
        </w:tc>
      </w:tr>
    </w:tbl>
    <w:p w14:paraId="76531C31" w14:textId="77777777" w:rsidR="00FB3E61" w:rsidRPr="003926DF"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FB3E61" w:rsidRPr="003926DF" w14:paraId="1C7BA822" w14:textId="77777777" w:rsidTr="007929A2">
        <w:trPr>
          <w:cantSplit/>
          <w:tblHeader/>
        </w:trPr>
        <w:tc>
          <w:tcPr>
            <w:tcW w:w="3519" w:type="dxa"/>
          </w:tcPr>
          <w:p w14:paraId="01276ED2"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60D3128D"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Pr="003926DF">
              <w:rPr>
                <w:rFonts w:ascii="Browallia New" w:hAnsi="Browallia New" w:cs="Browallia New"/>
                <w:snapToGrid w:val="0"/>
                <w:sz w:val="24"/>
                <w:szCs w:val="24"/>
                <w:cs/>
                <w:lang w:eastAsia="th-TH"/>
              </w:rPr>
              <w:t>พันบาท)</w:t>
            </w:r>
          </w:p>
        </w:tc>
      </w:tr>
      <w:tr w:rsidR="00FB3E61" w:rsidRPr="003926DF" w14:paraId="545B0879" w14:textId="77777777" w:rsidTr="007929A2">
        <w:trPr>
          <w:cantSplit/>
          <w:tblHeader/>
        </w:trPr>
        <w:tc>
          <w:tcPr>
            <w:tcW w:w="3519" w:type="dxa"/>
          </w:tcPr>
          <w:p w14:paraId="4EEDD76C"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156E377C"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ข้อมูลทางการเงินรวม</w:t>
            </w:r>
          </w:p>
        </w:tc>
        <w:tc>
          <w:tcPr>
            <w:tcW w:w="2786" w:type="dxa"/>
            <w:gridSpan w:val="2"/>
          </w:tcPr>
          <w:p w14:paraId="40533D14"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ข้อมูลทางการเงินเฉพาะบริษัท</w:t>
            </w:r>
          </w:p>
        </w:tc>
      </w:tr>
      <w:tr w:rsidR="00FB3E61" w:rsidRPr="003926DF" w14:paraId="429D63E7" w14:textId="77777777" w:rsidTr="007929A2">
        <w:trPr>
          <w:cantSplit/>
          <w:trHeight w:val="290"/>
          <w:tblHeader/>
        </w:trPr>
        <w:tc>
          <w:tcPr>
            <w:tcW w:w="3519" w:type="dxa"/>
          </w:tcPr>
          <w:p w14:paraId="4360EC7D" w14:textId="77777777" w:rsidR="00FB3E61" w:rsidRPr="003926DF" w:rsidRDefault="00FB3E61"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297CE402" w14:textId="77777777" w:rsidR="009A29F5"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มีนาคม </w:t>
            </w:r>
          </w:p>
          <w:p w14:paraId="785D4BC7" w14:textId="2CC8AC0B"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2E30FF5D"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c>
          <w:tcPr>
            <w:tcW w:w="1393" w:type="dxa"/>
            <w:vAlign w:val="bottom"/>
          </w:tcPr>
          <w:p w14:paraId="4AF3B64D" w14:textId="77777777" w:rsidR="009A29F5"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มีนาคม </w:t>
            </w:r>
          </w:p>
          <w:p w14:paraId="28C1662F" w14:textId="4615BCAB"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1E79D2EC" w14:textId="77777777" w:rsidR="00FB3E61" w:rsidRPr="003926DF" w:rsidRDefault="00FB3E61"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r>
      <w:tr w:rsidR="00FB3E61" w:rsidRPr="003926DF" w14:paraId="37C1E270" w14:textId="77777777" w:rsidTr="007929A2">
        <w:trPr>
          <w:cantSplit/>
        </w:trPr>
        <w:tc>
          <w:tcPr>
            <w:tcW w:w="3519" w:type="dxa"/>
            <w:vAlign w:val="bottom"/>
          </w:tcPr>
          <w:p w14:paraId="2B0E694A"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62EA0396"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46988B2D"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65201696"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1B0F5F26"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3926DF" w14:paraId="3792AB3B" w14:textId="77777777" w:rsidTr="007929A2">
        <w:trPr>
          <w:cantSplit/>
        </w:trPr>
        <w:tc>
          <w:tcPr>
            <w:tcW w:w="3519" w:type="dxa"/>
            <w:vAlign w:val="bottom"/>
          </w:tcPr>
          <w:p w14:paraId="2418ADEB" w14:textId="24137360"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r w:rsidRPr="003926DF">
              <w:rPr>
                <w:rFonts w:ascii="Browallia New" w:hAnsi="Browallia New" w:cs="Browallia New"/>
                <w:b/>
                <w:bCs/>
                <w:sz w:val="24"/>
                <w:szCs w:val="24"/>
                <w:cs/>
              </w:rPr>
              <w:t>กิจการที่เกี่ยวข้องกัน</w:t>
            </w:r>
          </w:p>
        </w:tc>
        <w:tc>
          <w:tcPr>
            <w:tcW w:w="1392" w:type="dxa"/>
            <w:vAlign w:val="bottom"/>
          </w:tcPr>
          <w:p w14:paraId="61D4D1EE"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3C869531"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12164AB3"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7C3C7CF5" w14:textId="77777777" w:rsidR="00FB3E61" w:rsidRPr="003926DF" w:rsidRDefault="00FB3E61"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FB3E61" w:rsidRPr="003926DF" w14:paraId="6CC239E6" w14:textId="77777777" w:rsidTr="007929A2">
        <w:trPr>
          <w:cantSplit/>
          <w:trHeight w:val="71"/>
        </w:trPr>
        <w:tc>
          <w:tcPr>
            <w:tcW w:w="3519" w:type="dxa"/>
            <w:vAlign w:val="bottom"/>
          </w:tcPr>
          <w:p w14:paraId="10BFC363"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lang w:val="en-GB"/>
              </w:rPr>
              <w:t>ยังไม่ถึงกำหนดชำระ</w:t>
            </w:r>
          </w:p>
        </w:tc>
        <w:tc>
          <w:tcPr>
            <w:tcW w:w="1392" w:type="dxa"/>
          </w:tcPr>
          <w:p w14:paraId="27B77559" w14:textId="4C3ABF59"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441D9CA4" w14:textId="6EA430EE"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3F0F1A18" w14:textId="6130A63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161,722</w:t>
            </w:r>
          </w:p>
        </w:tc>
        <w:tc>
          <w:tcPr>
            <w:tcW w:w="1393" w:type="dxa"/>
          </w:tcPr>
          <w:p w14:paraId="4168CE61" w14:textId="4D5E4103"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181,772</w:t>
            </w:r>
          </w:p>
        </w:tc>
      </w:tr>
      <w:tr w:rsidR="00FB3E61" w:rsidRPr="003926DF" w14:paraId="04604479" w14:textId="77777777" w:rsidTr="007929A2">
        <w:trPr>
          <w:cantSplit/>
          <w:trHeight w:val="71"/>
        </w:trPr>
        <w:tc>
          <w:tcPr>
            <w:tcW w:w="3519" w:type="dxa"/>
            <w:vAlign w:val="bottom"/>
          </w:tcPr>
          <w:p w14:paraId="72342483"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เกินกว่าที่กำหนดเวลาชำระหนี้</w:t>
            </w:r>
          </w:p>
        </w:tc>
        <w:tc>
          <w:tcPr>
            <w:tcW w:w="1392" w:type="dxa"/>
          </w:tcPr>
          <w:p w14:paraId="5569AE73"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2564B2A"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538E7ED8"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393" w:type="dxa"/>
          </w:tcPr>
          <w:p w14:paraId="1CA51696"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r>
      <w:tr w:rsidR="00FB3E61" w:rsidRPr="003926DF" w14:paraId="6C4A45F8" w14:textId="77777777" w:rsidTr="007929A2">
        <w:trPr>
          <w:cantSplit/>
          <w:trHeight w:val="71"/>
        </w:trPr>
        <w:tc>
          <w:tcPr>
            <w:tcW w:w="3519" w:type="dxa"/>
            <w:vAlign w:val="bottom"/>
          </w:tcPr>
          <w:p w14:paraId="7C2F9079"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     น้อยกว่า </w:t>
            </w:r>
            <w:r w:rsidRPr="003926DF">
              <w:rPr>
                <w:rFonts w:ascii="Browallia New" w:hAnsi="Browallia New" w:cs="Browallia New"/>
                <w:sz w:val="24"/>
                <w:szCs w:val="24"/>
                <w:lang w:val="en-GB"/>
              </w:rPr>
              <w:t>3</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47C66CD7" w14:textId="322C9C24"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1,721</w:t>
            </w:r>
          </w:p>
        </w:tc>
        <w:tc>
          <w:tcPr>
            <w:tcW w:w="1393" w:type="dxa"/>
          </w:tcPr>
          <w:p w14:paraId="224A49C0" w14:textId="51D253DF"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254</w:t>
            </w:r>
          </w:p>
        </w:tc>
        <w:tc>
          <w:tcPr>
            <w:tcW w:w="1393" w:type="dxa"/>
          </w:tcPr>
          <w:p w14:paraId="16FC15D5" w14:textId="2A02584E"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105,232</w:t>
            </w:r>
          </w:p>
        </w:tc>
        <w:tc>
          <w:tcPr>
            <w:tcW w:w="1393" w:type="dxa"/>
          </w:tcPr>
          <w:p w14:paraId="5FDE4001" w14:textId="3CB85C38"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140,995</w:t>
            </w:r>
          </w:p>
        </w:tc>
      </w:tr>
      <w:tr w:rsidR="00FB3E61" w:rsidRPr="003926DF" w14:paraId="6D6C80C9" w14:textId="77777777" w:rsidTr="007929A2">
        <w:trPr>
          <w:cantSplit/>
          <w:trHeight w:val="71"/>
        </w:trPr>
        <w:tc>
          <w:tcPr>
            <w:tcW w:w="3519" w:type="dxa"/>
            <w:vAlign w:val="bottom"/>
          </w:tcPr>
          <w:p w14:paraId="786B329A"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     </w:t>
            </w:r>
            <w:r w:rsidRPr="003926DF">
              <w:rPr>
                <w:rFonts w:ascii="Browallia New" w:hAnsi="Browallia New" w:cs="Browallia New"/>
                <w:sz w:val="24"/>
                <w:szCs w:val="24"/>
                <w:lang w:val="en-GB"/>
              </w:rPr>
              <w:t>3</w:t>
            </w:r>
            <w:r w:rsidRPr="003926DF">
              <w:rPr>
                <w:rFonts w:ascii="Browallia New" w:hAnsi="Browallia New" w:cs="Browallia New"/>
                <w:sz w:val="24"/>
                <w:szCs w:val="24"/>
              </w:rPr>
              <w:t xml:space="preserve"> - </w:t>
            </w:r>
            <w:r w:rsidRPr="003926DF">
              <w:rPr>
                <w:rFonts w:ascii="Browallia New" w:hAnsi="Browallia New" w:cs="Browallia New"/>
                <w:sz w:val="24"/>
                <w:szCs w:val="24"/>
                <w:lang w:val="en-GB"/>
              </w:rPr>
              <w:t>6</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4381335C" w14:textId="0F58A1FD"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4E9C1C2C" w14:textId="18F9F9A5"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55F1B653" w14:textId="71AE3F0A"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140,840</w:t>
            </w:r>
          </w:p>
        </w:tc>
        <w:tc>
          <w:tcPr>
            <w:tcW w:w="1393" w:type="dxa"/>
          </w:tcPr>
          <w:p w14:paraId="34EC6F09" w14:textId="0521A4F5"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92,346</w:t>
            </w:r>
          </w:p>
        </w:tc>
      </w:tr>
      <w:tr w:rsidR="00FB3E61" w:rsidRPr="003926DF" w14:paraId="6C1ABD95" w14:textId="77777777" w:rsidTr="007929A2">
        <w:trPr>
          <w:cantSplit/>
          <w:trHeight w:val="71"/>
        </w:trPr>
        <w:tc>
          <w:tcPr>
            <w:tcW w:w="3519" w:type="dxa"/>
            <w:vAlign w:val="bottom"/>
          </w:tcPr>
          <w:p w14:paraId="76959B06" w14:textId="77777777"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lang w:val="en-GB"/>
              </w:rPr>
              <w:t xml:space="preserve">   </w:t>
            </w:r>
            <w:r w:rsidRPr="003926DF">
              <w:rPr>
                <w:rFonts w:ascii="Browallia New" w:hAnsi="Browallia New" w:cs="Browallia New"/>
                <w:sz w:val="24"/>
                <w:szCs w:val="24"/>
                <w:cs/>
                <w:lang w:val="en-GB"/>
              </w:rPr>
              <w:t xml:space="preserve">  </w:t>
            </w:r>
            <w:r w:rsidRPr="003926DF">
              <w:rPr>
                <w:rFonts w:ascii="Browallia New" w:hAnsi="Browallia New" w:cs="Browallia New"/>
                <w:sz w:val="24"/>
                <w:szCs w:val="24"/>
                <w:lang w:val="en-GB"/>
              </w:rPr>
              <w:t>6</w:t>
            </w:r>
            <w:r w:rsidRPr="003926DF">
              <w:rPr>
                <w:rFonts w:ascii="Browallia New" w:hAnsi="Browallia New" w:cs="Browallia New"/>
                <w:sz w:val="24"/>
                <w:szCs w:val="24"/>
              </w:rPr>
              <w:t xml:space="preserve"> - </w:t>
            </w:r>
            <w:r w:rsidRPr="003926DF">
              <w:rPr>
                <w:rFonts w:ascii="Browallia New" w:hAnsi="Browallia New" w:cs="Browallia New"/>
                <w:sz w:val="24"/>
                <w:szCs w:val="24"/>
                <w:lang w:val="en-GB"/>
              </w:rPr>
              <w:t>12</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646926B2" w14:textId="1C73804B"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30FE5BB3" w14:textId="79CB68B3"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29109E1F" w14:textId="7DCB7B6B"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213,034</w:t>
            </w:r>
          </w:p>
        </w:tc>
        <w:tc>
          <w:tcPr>
            <w:tcW w:w="1393" w:type="dxa"/>
          </w:tcPr>
          <w:p w14:paraId="7D8ED8A9" w14:textId="0C213CCA"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216,483</w:t>
            </w:r>
          </w:p>
        </w:tc>
      </w:tr>
      <w:tr w:rsidR="00FB3E61" w:rsidRPr="003926DF" w14:paraId="6D2A656F" w14:textId="77777777" w:rsidTr="007929A2">
        <w:trPr>
          <w:cantSplit/>
          <w:trHeight w:val="71"/>
        </w:trPr>
        <w:tc>
          <w:tcPr>
            <w:tcW w:w="3519" w:type="dxa"/>
            <w:vAlign w:val="bottom"/>
          </w:tcPr>
          <w:p w14:paraId="5E941659" w14:textId="0D8C4F60"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926DF">
              <w:rPr>
                <w:rFonts w:ascii="Browallia New" w:hAnsi="Browallia New" w:cs="Browallia New"/>
                <w:sz w:val="24"/>
                <w:szCs w:val="24"/>
              </w:rPr>
              <w:t xml:space="preserve">   </w:t>
            </w:r>
            <w:r w:rsidRPr="003926DF">
              <w:rPr>
                <w:rFonts w:ascii="Browallia New" w:hAnsi="Browallia New" w:cs="Browallia New"/>
                <w:sz w:val="24"/>
                <w:szCs w:val="24"/>
                <w:cs/>
              </w:rPr>
              <w:t xml:space="preserve">  เกินกว่า </w:t>
            </w:r>
            <w:r w:rsidRPr="003926DF">
              <w:rPr>
                <w:rFonts w:ascii="Browallia New" w:hAnsi="Browallia New" w:cs="Browallia New"/>
                <w:sz w:val="24"/>
                <w:szCs w:val="24"/>
                <w:lang w:val="en-GB"/>
              </w:rPr>
              <w:t>12</w:t>
            </w:r>
            <w:r w:rsidRPr="003926DF">
              <w:rPr>
                <w:rFonts w:ascii="Browallia New" w:hAnsi="Browallia New" w:cs="Browallia New"/>
                <w:sz w:val="24"/>
                <w:szCs w:val="24"/>
              </w:rPr>
              <w:t xml:space="preserve"> </w:t>
            </w:r>
            <w:r w:rsidRPr="003926DF">
              <w:rPr>
                <w:rFonts w:ascii="Browallia New" w:hAnsi="Browallia New" w:cs="Browallia New"/>
                <w:sz w:val="24"/>
                <w:szCs w:val="24"/>
                <w:cs/>
                <w:lang w:val="en-GB"/>
              </w:rPr>
              <w:t>เดือน</w:t>
            </w:r>
          </w:p>
        </w:tc>
        <w:tc>
          <w:tcPr>
            <w:tcW w:w="1392" w:type="dxa"/>
          </w:tcPr>
          <w:p w14:paraId="722A4E9D" w14:textId="1C487F47"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5C16C7A8" w14:textId="43E6746E"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p>
        </w:tc>
        <w:tc>
          <w:tcPr>
            <w:tcW w:w="1393" w:type="dxa"/>
          </w:tcPr>
          <w:p w14:paraId="70F66426" w14:textId="045CC712"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125,281</w:t>
            </w:r>
          </w:p>
        </w:tc>
        <w:tc>
          <w:tcPr>
            <w:tcW w:w="1393" w:type="dxa"/>
          </w:tcPr>
          <w:p w14:paraId="376D0A21" w14:textId="2E377B02" w:rsidR="00FB3E61" w:rsidRPr="003926DF" w:rsidRDefault="00FB3E61" w:rsidP="00FB3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29,486</w:t>
            </w:r>
          </w:p>
        </w:tc>
      </w:tr>
      <w:tr w:rsidR="00FB3E61" w:rsidRPr="003926DF" w14:paraId="01859F64" w14:textId="77777777" w:rsidTr="007929A2">
        <w:trPr>
          <w:cantSplit/>
          <w:trHeight w:val="71"/>
        </w:trPr>
        <w:tc>
          <w:tcPr>
            <w:tcW w:w="3519" w:type="dxa"/>
            <w:vAlign w:val="bottom"/>
          </w:tcPr>
          <w:p w14:paraId="0E823E2D" w14:textId="62DC6790" w:rsidR="00FB3E61" w:rsidRPr="003926DF" w:rsidRDefault="00FB3E61" w:rsidP="00FB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392" w:type="dxa"/>
          </w:tcPr>
          <w:p w14:paraId="3597F8B9" w14:textId="349991A4"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1,721</w:t>
            </w:r>
          </w:p>
        </w:tc>
        <w:tc>
          <w:tcPr>
            <w:tcW w:w="1393" w:type="dxa"/>
          </w:tcPr>
          <w:p w14:paraId="222DA9C6" w14:textId="4773544B"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254</w:t>
            </w:r>
          </w:p>
        </w:tc>
        <w:tc>
          <w:tcPr>
            <w:tcW w:w="1393" w:type="dxa"/>
          </w:tcPr>
          <w:p w14:paraId="4CD6DF3B" w14:textId="1AE38DC5"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746,109</w:t>
            </w:r>
          </w:p>
        </w:tc>
        <w:tc>
          <w:tcPr>
            <w:tcW w:w="1393" w:type="dxa"/>
          </w:tcPr>
          <w:p w14:paraId="6A3EAD27" w14:textId="6605F7B1" w:rsidR="00FB3E61" w:rsidRPr="003926DF" w:rsidRDefault="00FB3E61" w:rsidP="00FB3E6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661,082</w:t>
            </w:r>
          </w:p>
        </w:tc>
      </w:tr>
    </w:tbl>
    <w:p w14:paraId="1C909625" w14:textId="77777777" w:rsidR="00FB3E61" w:rsidRPr="003926DF" w:rsidRDefault="00FB3E61" w:rsidP="00AF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F86FFF1" w14:textId="77777777" w:rsidR="00297E2E" w:rsidRPr="003926DF" w:rsidRDefault="00297E2E" w:rsidP="00D7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38D7052" w14:textId="77777777" w:rsidR="002A537D" w:rsidRPr="003926DF" w:rsidRDefault="002A537D" w:rsidP="002A5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182DC371" w14:textId="77777777" w:rsidR="006F3FF0" w:rsidRPr="003926DF" w:rsidRDefault="006F3FF0"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078B1A9A" w14:textId="22019706" w:rsidR="00676DC4" w:rsidRPr="003926DF" w:rsidRDefault="00676DC4" w:rsidP="0064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sectPr w:rsidR="00676DC4" w:rsidRPr="003926DF" w:rsidSect="00801B77">
          <w:headerReference w:type="even" r:id="rId11"/>
          <w:headerReference w:type="default" r:id="rId12"/>
          <w:footerReference w:type="even" r:id="rId13"/>
          <w:footerReference w:type="default" r:id="rId14"/>
          <w:headerReference w:type="first" r:id="rId15"/>
          <w:footerReference w:type="first" r:id="rId16"/>
          <w:pgSz w:w="11909" w:h="16834" w:code="9"/>
          <w:pgMar w:top="2410" w:right="1019" w:bottom="1282" w:left="1440" w:header="810" w:footer="302" w:gutter="0"/>
          <w:pgNumType w:start="10"/>
          <w:cols w:space="720"/>
        </w:sectPr>
      </w:pPr>
    </w:p>
    <w:p w14:paraId="5F4E4300" w14:textId="77C7EA58" w:rsidR="00806686" w:rsidRPr="003926DF" w:rsidRDefault="00510FD1" w:rsidP="0080668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lastRenderedPageBreak/>
        <w:t>เงินลงทุนในบริษัทย่อย</w:t>
      </w:r>
      <w:r w:rsidR="0045744A" w:rsidRPr="003926DF">
        <w:rPr>
          <w:rFonts w:ascii="Browallia New" w:hAnsi="Browallia New" w:cs="Browallia New"/>
          <w:b/>
          <w:bCs/>
          <w:color w:val="000000" w:themeColor="text1"/>
          <w:sz w:val="28"/>
          <w:szCs w:val="28"/>
        </w:rPr>
        <w:t xml:space="preserve"> - </w:t>
      </w:r>
      <w:r w:rsidR="0045744A" w:rsidRPr="003926DF">
        <w:rPr>
          <w:rFonts w:ascii="Browallia New" w:hAnsi="Browallia New" w:cs="Browallia New"/>
          <w:b/>
          <w:bCs/>
          <w:color w:val="000000" w:themeColor="text1"/>
          <w:sz w:val="28"/>
          <w:szCs w:val="28"/>
          <w:cs/>
        </w:rPr>
        <w:t>สุทธิ</w:t>
      </w:r>
    </w:p>
    <w:tbl>
      <w:tblPr>
        <w:tblpPr w:leftFromText="180" w:rightFromText="180" w:vertAnchor="page" w:horzAnchor="margin" w:tblpY="3121"/>
        <w:tblW w:w="14457" w:type="dxa"/>
        <w:tblLayout w:type="fixed"/>
        <w:tblLook w:val="01E0" w:firstRow="1" w:lastRow="1" w:firstColumn="1" w:lastColumn="1" w:noHBand="0" w:noVBand="0"/>
      </w:tblPr>
      <w:tblGrid>
        <w:gridCol w:w="4230"/>
        <w:gridCol w:w="1022"/>
        <w:gridCol w:w="1023"/>
        <w:gridCol w:w="1023"/>
        <w:gridCol w:w="1022"/>
        <w:gridCol w:w="1023"/>
        <w:gridCol w:w="1023"/>
        <w:gridCol w:w="1022"/>
        <w:gridCol w:w="1023"/>
        <w:gridCol w:w="1023"/>
        <w:gridCol w:w="1023"/>
      </w:tblGrid>
      <w:tr w:rsidR="00CD0C86" w:rsidRPr="003926DF" w14:paraId="0D2C43AD" w14:textId="77777777" w:rsidTr="00F717D5">
        <w:trPr>
          <w:tblHeader/>
        </w:trPr>
        <w:tc>
          <w:tcPr>
            <w:tcW w:w="4230" w:type="dxa"/>
            <w:shd w:val="clear" w:color="auto" w:fill="auto"/>
            <w:vAlign w:val="bottom"/>
          </w:tcPr>
          <w:p w14:paraId="065BAA7A" w14:textId="77777777" w:rsidR="00806686" w:rsidRPr="003926DF" w:rsidRDefault="00806686" w:rsidP="00B406E0">
            <w:pPr>
              <w:ind w:left="135"/>
              <w:rPr>
                <w:rFonts w:ascii="Browallia New" w:eastAsia="Arial Unicode MS" w:hAnsi="Browallia New" w:cs="Browallia New"/>
                <w:sz w:val="22"/>
                <w:szCs w:val="22"/>
              </w:rPr>
            </w:pPr>
          </w:p>
        </w:tc>
        <w:tc>
          <w:tcPr>
            <w:tcW w:w="10227" w:type="dxa"/>
            <w:gridSpan w:val="10"/>
            <w:shd w:val="clear" w:color="auto" w:fill="auto"/>
            <w:vAlign w:val="bottom"/>
          </w:tcPr>
          <w:p w14:paraId="05A7B08A" w14:textId="0F75A8BC" w:rsidR="00806686" w:rsidRPr="003926DF" w:rsidRDefault="00806686"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ข้อมูลทางการเงินเฉพาะ</w:t>
            </w:r>
            <w:r w:rsidR="00611D77" w:rsidRPr="003926DF">
              <w:rPr>
                <w:rFonts w:ascii="Browallia New" w:eastAsia="Arial Unicode MS" w:hAnsi="Browallia New" w:cs="Browallia New"/>
                <w:b/>
                <w:bCs/>
                <w:spacing w:val="-4"/>
                <w:sz w:val="22"/>
                <w:szCs w:val="22"/>
                <w:cs/>
              </w:rPr>
              <w:t>บริษัท</w:t>
            </w:r>
          </w:p>
        </w:tc>
      </w:tr>
      <w:tr w:rsidR="00CD0C86" w:rsidRPr="003926DF" w14:paraId="62FF36E0" w14:textId="77777777" w:rsidTr="00F717D5">
        <w:trPr>
          <w:tblHeader/>
        </w:trPr>
        <w:tc>
          <w:tcPr>
            <w:tcW w:w="4230" w:type="dxa"/>
            <w:shd w:val="clear" w:color="auto" w:fill="auto"/>
            <w:vAlign w:val="bottom"/>
          </w:tcPr>
          <w:p w14:paraId="762CF765" w14:textId="77777777" w:rsidR="00806686" w:rsidRPr="003926DF" w:rsidRDefault="00806686" w:rsidP="00B406E0">
            <w:pPr>
              <w:ind w:left="135"/>
              <w:rPr>
                <w:rFonts w:ascii="Browallia New" w:eastAsia="Arial Unicode MS" w:hAnsi="Browallia New" w:cs="Browallia New"/>
                <w:sz w:val="22"/>
                <w:szCs w:val="22"/>
              </w:rPr>
            </w:pPr>
          </w:p>
        </w:tc>
        <w:tc>
          <w:tcPr>
            <w:tcW w:w="2045" w:type="dxa"/>
            <w:gridSpan w:val="2"/>
            <w:shd w:val="clear" w:color="auto" w:fill="auto"/>
            <w:vAlign w:val="bottom"/>
          </w:tcPr>
          <w:p w14:paraId="361BDCB2" w14:textId="77777777" w:rsidR="00806686" w:rsidRPr="003926DF" w:rsidRDefault="00806686"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สัดส่วนการถือหุ้น</w:t>
            </w:r>
          </w:p>
        </w:tc>
        <w:tc>
          <w:tcPr>
            <w:tcW w:w="2045" w:type="dxa"/>
            <w:gridSpan w:val="2"/>
            <w:shd w:val="clear" w:color="auto" w:fill="auto"/>
            <w:vAlign w:val="bottom"/>
          </w:tcPr>
          <w:p w14:paraId="65EE6E01" w14:textId="77777777" w:rsidR="00806686" w:rsidRPr="003926DF" w:rsidRDefault="00806686"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ทุนชำระแล้ว</w:t>
            </w:r>
          </w:p>
        </w:tc>
        <w:tc>
          <w:tcPr>
            <w:tcW w:w="2046" w:type="dxa"/>
            <w:gridSpan w:val="2"/>
            <w:shd w:val="clear" w:color="auto" w:fill="auto"/>
            <w:vAlign w:val="bottom"/>
          </w:tcPr>
          <w:p w14:paraId="06FF184C" w14:textId="77777777" w:rsidR="00806686" w:rsidRPr="003926DF" w:rsidRDefault="00806686"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วิธีราคาทุน</w:t>
            </w:r>
          </w:p>
        </w:tc>
        <w:tc>
          <w:tcPr>
            <w:tcW w:w="2045" w:type="dxa"/>
            <w:gridSpan w:val="2"/>
            <w:shd w:val="clear" w:color="auto" w:fill="auto"/>
            <w:vAlign w:val="bottom"/>
          </w:tcPr>
          <w:p w14:paraId="0353DFB9" w14:textId="77777777" w:rsidR="00806686" w:rsidRPr="003926DF" w:rsidRDefault="00806686"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ค่าเผื่อการด้อยค่า</w:t>
            </w:r>
          </w:p>
        </w:tc>
        <w:tc>
          <w:tcPr>
            <w:tcW w:w="2046" w:type="dxa"/>
            <w:gridSpan w:val="2"/>
            <w:shd w:val="clear" w:color="auto" w:fill="auto"/>
            <w:vAlign w:val="bottom"/>
          </w:tcPr>
          <w:p w14:paraId="43BA73F4" w14:textId="77777777" w:rsidR="00806686" w:rsidRPr="003926DF" w:rsidRDefault="00806686"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มูลค่าตามบัญชี</w:t>
            </w:r>
          </w:p>
        </w:tc>
      </w:tr>
      <w:tr w:rsidR="00E20EF9" w:rsidRPr="003926DF" w14:paraId="11C93093" w14:textId="77777777" w:rsidTr="00F717D5">
        <w:trPr>
          <w:tblHeader/>
        </w:trPr>
        <w:tc>
          <w:tcPr>
            <w:tcW w:w="4230" w:type="dxa"/>
            <w:shd w:val="clear" w:color="auto" w:fill="auto"/>
            <w:vAlign w:val="bottom"/>
          </w:tcPr>
          <w:p w14:paraId="73E91B0B" w14:textId="77777777" w:rsidR="00E20EF9" w:rsidRPr="003926DF" w:rsidRDefault="00E20EF9" w:rsidP="00E20EF9">
            <w:pPr>
              <w:ind w:left="135"/>
              <w:rPr>
                <w:rFonts w:ascii="Browallia New" w:eastAsia="Arial Unicode MS" w:hAnsi="Browallia New" w:cs="Browallia New"/>
                <w:sz w:val="22"/>
                <w:szCs w:val="22"/>
              </w:rPr>
            </w:pPr>
          </w:p>
        </w:tc>
        <w:tc>
          <w:tcPr>
            <w:tcW w:w="1022" w:type="dxa"/>
            <w:shd w:val="clear" w:color="auto" w:fill="auto"/>
            <w:vAlign w:val="bottom"/>
          </w:tcPr>
          <w:p w14:paraId="50BF75DF" w14:textId="1E814EDB" w:rsidR="00E20EF9" w:rsidRPr="003926DF" w:rsidRDefault="00E20EF9"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31</w:t>
            </w:r>
            <w:r w:rsidRPr="003926DF">
              <w:rPr>
                <w:rFonts w:ascii="Browallia New" w:eastAsia="Arial Unicode MS" w:hAnsi="Browallia New" w:cs="Browallia New"/>
                <w:b/>
                <w:bCs/>
                <w:spacing w:val="-4"/>
                <w:sz w:val="22"/>
                <w:szCs w:val="22"/>
                <w:cs/>
              </w:rPr>
              <w:t xml:space="preserve"> มีนาคม</w:t>
            </w:r>
            <w:r w:rsidRPr="003926DF">
              <w:rPr>
                <w:rFonts w:ascii="Browallia New" w:eastAsia="Arial Unicode MS" w:hAnsi="Browallia New" w:cs="Browallia New"/>
                <w:b/>
                <w:bCs/>
                <w:spacing w:val="-4"/>
                <w:sz w:val="22"/>
                <w:szCs w:val="22"/>
              </w:rPr>
              <w:t>2568</w:t>
            </w:r>
          </w:p>
        </w:tc>
        <w:tc>
          <w:tcPr>
            <w:tcW w:w="1023" w:type="dxa"/>
            <w:shd w:val="clear" w:color="auto" w:fill="auto"/>
            <w:vAlign w:val="bottom"/>
          </w:tcPr>
          <w:p w14:paraId="5C19D609" w14:textId="58D095AC" w:rsidR="00E20EF9" w:rsidRPr="003926DF" w:rsidRDefault="00E20EF9" w:rsidP="00F717D5">
            <w:pPr>
              <w:pBdr>
                <w:bottom w:val="single" w:sz="4" w:space="1" w:color="auto"/>
              </w:pBdr>
              <w:tabs>
                <w:tab w:val="clear" w:pos="227"/>
                <w:tab w:val="clear" w:pos="454"/>
                <w:tab w:val="clear" w:pos="680"/>
                <w:tab w:val="clear" w:pos="907"/>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rPr>
              <w:t xml:space="preserve">31 </w:t>
            </w:r>
            <w:r w:rsidRPr="003926DF">
              <w:rPr>
                <w:rFonts w:ascii="Browallia New" w:eastAsia="Arial Unicode MS" w:hAnsi="Browallia New" w:cs="Browallia New"/>
                <w:b/>
                <w:bCs/>
                <w:spacing w:val="-4"/>
                <w:sz w:val="22"/>
                <w:szCs w:val="22"/>
                <w:cs/>
              </w:rPr>
              <w:t xml:space="preserve">ธันวาคม </w:t>
            </w:r>
            <w:r w:rsidRPr="003926DF">
              <w:rPr>
                <w:rFonts w:ascii="Browallia New" w:eastAsia="Arial Unicode MS" w:hAnsi="Browallia New" w:cs="Browallia New"/>
                <w:b/>
                <w:bCs/>
                <w:spacing w:val="-4"/>
                <w:sz w:val="22"/>
                <w:szCs w:val="22"/>
              </w:rPr>
              <w:t>2567</w:t>
            </w:r>
          </w:p>
        </w:tc>
        <w:tc>
          <w:tcPr>
            <w:tcW w:w="1023" w:type="dxa"/>
            <w:shd w:val="clear" w:color="auto" w:fill="auto"/>
            <w:vAlign w:val="bottom"/>
          </w:tcPr>
          <w:p w14:paraId="6634F1EE" w14:textId="40D4FA7D" w:rsidR="00E20EF9" w:rsidRPr="003926DF" w:rsidRDefault="00E20EF9" w:rsidP="00F717D5">
            <w:pPr>
              <w:pBdr>
                <w:bottom w:val="single" w:sz="4" w:space="1" w:color="auto"/>
              </w:pBdr>
              <w:tabs>
                <w:tab w:val="right" w:pos="936"/>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31</w:t>
            </w:r>
            <w:r w:rsidRPr="003926DF">
              <w:rPr>
                <w:rFonts w:ascii="Browallia New" w:eastAsia="Arial Unicode MS" w:hAnsi="Browallia New" w:cs="Browallia New"/>
                <w:b/>
                <w:bCs/>
                <w:spacing w:val="-4"/>
                <w:sz w:val="22"/>
                <w:szCs w:val="22"/>
                <w:cs/>
              </w:rPr>
              <w:t xml:space="preserve"> มีนาคม</w:t>
            </w:r>
            <w:r w:rsidRPr="003926DF">
              <w:rPr>
                <w:rFonts w:ascii="Browallia New" w:eastAsia="Arial Unicode MS" w:hAnsi="Browallia New" w:cs="Browallia New"/>
                <w:b/>
                <w:bCs/>
                <w:spacing w:val="-4"/>
                <w:sz w:val="22"/>
                <w:szCs w:val="22"/>
              </w:rPr>
              <w:t>2568</w:t>
            </w:r>
          </w:p>
        </w:tc>
        <w:tc>
          <w:tcPr>
            <w:tcW w:w="1022" w:type="dxa"/>
            <w:shd w:val="clear" w:color="auto" w:fill="auto"/>
            <w:vAlign w:val="bottom"/>
          </w:tcPr>
          <w:p w14:paraId="18322F6D" w14:textId="4C4498C7" w:rsidR="00E20EF9" w:rsidRPr="003926DF" w:rsidRDefault="00E20EF9" w:rsidP="00F717D5">
            <w:pPr>
              <w:pBdr>
                <w:bottom w:val="single" w:sz="4" w:space="1" w:color="auto"/>
              </w:pBdr>
              <w:tabs>
                <w:tab w:val="right" w:pos="936"/>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 xml:space="preserve">31 </w:t>
            </w:r>
            <w:r w:rsidRPr="003926DF">
              <w:rPr>
                <w:rFonts w:ascii="Browallia New" w:eastAsia="Arial Unicode MS" w:hAnsi="Browallia New" w:cs="Browallia New"/>
                <w:b/>
                <w:bCs/>
                <w:spacing w:val="-4"/>
                <w:sz w:val="22"/>
                <w:szCs w:val="22"/>
                <w:cs/>
              </w:rPr>
              <w:t xml:space="preserve">ธันวาคม </w:t>
            </w:r>
            <w:r w:rsidRPr="003926DF">
              <w:rPr>
                <w:rFonts w:ascii="Browallia New" w:eastAsia="Arial Unicode MS" w:hAnsi="Browallia New" w:cs="Browallia New"/>
                <w:b/>
                <w:bCs/>
                <w:spacing w:val="-4"/>
                <w:sz w:val="22"/>
                <w:szCs w:val="22"/>
              </w:rPr>
              <w:t>2567</w:t>
            </w:r>
          </w:p>
        </w:tc>
        <w:tc>
          <w:tcPr>
            <w:tcW w:w="1023" w:type="dxa"/>
            <w:shd w:val="clear" w:color="auto" w:fill="auto"/>
            <w:vAlign w:val="bottom"/>
          </w:tcPr>
          <w:p w14:paraId="585214A8" w14:textId="377405A5" w:rsidR="00E20EF9" w:rsidRPr="003926DF" w:rsidRDefault="00E20EF9" w:rsidP="00F717D5">
            <w:pPr>
              <w:pBdr>
                <w:bottom w:val="single" w:sz="4" w:space="1" w:color="auto"/>
              </w:pBdr>
              <w:tabs>
                <w:tab w:val="right" w:pos="936"/>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31</w:t>
            </w:r>
            <w:r w:rsidRPr="003926DF">
              <w:rPr>
                <w:rFonts w:ascii="Browallia New" w:eastAsia="Arial Unicode MS" w:hAnsi="Browallia New" w:cs="Browallia New"/>
                <w:b/>
                <w:bCs/>
                <w:spacing w:val="-4"/>
                <w:sz w:val="22"/>
                <w:szCs w:val="22"/>
                <w:cs/>
              </w:rPr>
              <w:t xml:space="preserve"> มีนาคม</w:t>
            </w:r>
            <w:r w:rsidRPr="003926DF">
              <w:rPr>
                <w:rFonts w:ascii="Browallia New" w:eastAsia="Arial Unicode MS" w:hAnsi="Browallia New" w:cs="Browallia New"/>
                <w:b/>
                <w:bCs/>
                <w:spacing w:val="-4"/>
                <w:sz w:val="22"/>
                <w:szCs w:val="22"/>
              </w:rPr>
              <w:t>2568</w:t>
            </w:r>
          </w:p>
        </w:tc>
        <w:tc>
          <w:tcPr>
            <w:tcW w:w="1023" w:type="dxa"/>
            <w:shd w:val="clear" w:color="auto" w:fill="auto"/>
            <w:vAlign w:val="bottom"/>
          </w:tcPr>
          <w:p w14:paraId="5FEF4360" w14:textId="78C25A72" w:rsidR="00E20EF9" w:rsidRPr="003926DF" w:rsidRDefault="00E20EF9" w:rsidP="00F717D5">
            <w:pPr>
              <w:pBdr>
                <w:bottom w:val="single" w:sz="4" w:space="1" w:color="auto"/>
              </w:pBdr>
              <w:tabs>
                <w:tab w:val="right" w:pos="936"/>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 xml:space="preserve">31 </w:t>
            </w:r>
            <w:r w:rsidRPr="003926DF">
              <w:rPr>
                <w:rFonts w:ascii="Browallia New" w:eastAsia="Arial Unicode MS" w:hAnsi="Browallia New" w:cs="Browallia New"/>
                <w:b/>
                <w:bCs/>
                <w:spacing w:val="-4"/>
                <w:sz w:val="22"/>
                <w:szCs w:val="22"/>
                <w:cs/>
              </w:rPr>
              <w:t xml:space="preserve">ธันวาคม </w:t>
            </w:r>
            <w:r w:rsidRPr="003926DF">
              <w:rPr>
                <w:rFonts w:ascii="Browallia New" w:eastAsia="Arial Unicode MS" w:hAnsi="Browallia New" w:cs="Browallia New"/>
                <w:b/>
                <w:bCs/>
                <w:spacing w:val="-4"/>
                <w:sz w:val="22"/>
                <w:szCs w:val="22"/>
              </w:rPr>
              <w:t>2567</w:t>
            </w:r>
          </w:p>
        </w:tc>
        <w:tc>
          <w:tcPr>
            <w:tcW w:w="1022" w:type="dxa"/>
            <w:shd w:val="clear" w:color="auto" w:fill="auto"/>
            <w:vAlign w:val="bottom"/>
          </w:tcPr>
          <w:p w14:paraId="78F8AB9D" w14:textId="3EF42F76" w:rsidR="00E20EF9" w:rsidRPr="003926DF" w:rsidRDefault="00E20EF9" w:rsidP="00F717D5">
            <w:pPr>
              <w:pBdr>
                <w:bottom w:val="single" w:sz="4" w:space="1" w:color="auto"/>
              </w:pBdr>
              <w:tabs>
                <w:tab w:val="right" w:pos="1064"/>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31</w:t>
            </w:r>
            <w:r w:rsidRPr="003926DF">
              <w:rPr>
                <w:rFonts w:ascii="Browallia New" w:eastAsia="Arial Unicode MS" w:hAnsi="Browallia New" w:cs="Browallia New"/>
                <w:b/>
                <w:bCs/>
                <w:spacing w:val="-4"/>
                <w:sz w:val="22"/>
                <w:szCs w:val="22"/>
                <w:cs/>
              </w:rPr>
              <w:t xml:space="preserve"> มีนาคม</w:t>
            </w:r>
            <w:r w:rsidRPr="003926DF">
              <w:rPr>
                <w:rFonts w:ascii="Browallia New" w:eastAsia="Arial Unicode MS" w:hAnsi="Browallia New" w:cs="Browallia New"/>
                <w:b/>
                <w:bCs/>
                <w:spacing w:val="-4"/>
                <w:sz w:val="22"/>
                <w:szCs w:val="22"/>
              </w:rPr>
              <w:t>2568</w:t>
            </w:r>
          </w:p>
        </w:tc>
        <w:tc>
          <w:tcPr>
            <w:tcW w:w="1023" w:type="dxa"/>
            <w:shd w:val="clear" w:color="auto" w:fill="auto"/>
            <w:vAlign w:val="bottom"/>
          </w:tcPr>
          <w:p w14:paraId="76DC9BE5" w14:textId="4297B36D" w:rsidR="00E20EF9" w:rsidRPr="003926DF" w:rsidRDefault="00E20EF9" w:rsidP="00F717D5">
            <w:pPr>
              <w:pBdr>
                <w:bottom w:val="single" w:sz="4" w:space="1" w:color="auto"/>
              </w:pBdr>
              <w:tabs>
                <w:tab w:val="right" w:pos="936"/>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 xml:space="preserve">31 </w:t>
            </w:r>
            <w:r w:rsidRPr="003926DF">
              <w:rPr>
                <w:rFonts w:ascii="Browallia New" w:eastAsia="Arial Unicode MS" w:hAnsi="Browallia New" w:cs="Browallia New"/>
                <w:b/>
                <w:bCs/>
                <w:spacing w:val="-4"/>
                <w:sz w:val="22"/>
                <w:szCs w:val="22"/>
                <w:cs/>
              </w:rPr>
              <w:t xml:space="preserve">ธันวาคม </w:t>
            </w:r>
            <w:r w:rsidRPr="003926DF">
              <w:rPr>
                <w:rFonts w:ascii="Browallia New" w:eastAsia="Arial Unicode MS" w:hAnsi="Browallia New" w:cs="Browallia New"/>
                <w:b/>
                <w:bCs/>
                <w:spacing w:val="-4"/>
                <w:sz w:val="22"/>
                <w:szCs w:val="22"/>
              </w:rPr>
              <w:t>2567</w:t>
            </w:r>
          </w:p>
        </w:tc>
        <w:tc>
          <w:tcPr>
            <w:tcW w:w="1023" w:type="dxa"/>
            <w:shd w:val="clear" w:color="auto" w:fill="auto"/>
            <w:vAlign w:val="bottom"/>
          </w:tcPr>
          <w:p w14:paraId="085595C2" w14:textId="116CF326" w:rsidR="00E20EF9" w:rsidRPr="003926DF" w:rsidRDefault="00E20EF9" w:rsidP="00F717D5">
            <w:pPr>
              <w:pBdr>
                <w:bottom w:val="single" w:sz="4" w:space="1" w:color="auto"/>
              </w:pBdr>
              <w:tabs>
                <w:tab w:val="right" w:pos="936"/>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31</w:t>
            </w:r>
            <w:r w:rsidRPr="003926DF">
              <w:rPr>
                <w:rFonts w:ascii="Browallia New" w:eastAsia="Arial Unicode MS" w:hAnsi="Browallia New" w:cs="Browallia New"/>
                <w:b/>
                <w:bCs/>
                <w:spacing w:val="-4"/>
                <w:sz w:val="22"/>
                <w:szCs w:val="22"/>
                <w:cs/>
              </w:rPr>
              <w:t xml:space="preserve"> มีนาคม</w:t>
            </w:r>
            <w:r w:rsidRPr="003926DF">
              <w:rPr>
                <w:rFonts w:ascii="Browallia New" w:eastAsia="Arial Unicode MS" w:hAnsi="Browallia New" w:cs="Browallia New"/>
                <w:b/>
                <w:bCs/>
                <w:spacing w:val="-4"/>
                <w:sz w:val="22"/>
                <w:szCs w:val="22"/>
              </w:rPr>
              <w:t>2568</w:t>
            </w:r>
          </w:p>
        </w:tc>
        <w:tc>
          <w:tcPr>
            <w:tcW w:w="1023" w:type="dxa"/>
            <w:shd w:val="clear" w:color="auto" w:fill="auto"/>
            <w:vAlign w:val="bottom"/>
          </w:tcPr>
          <w:p w14:paraId="565EE6CD" w14:textId="18B00112" w:rsidR="00E20EF9" w:rsidRPr="003926DF" w:rsidRDefault="00E20EF9" w:rsidP="00F717D5">
            <w:pPr>
              <w:pBdr>
                <w:bottom w:val="single" w:sz="4" w:space="1" w:color="auto"/>
              </w:pBdr>
              <w:tabs>
                <w:tab w:val="right" w:pos="936"/>
              </w:tabs>
              <w:ind w:left="-21" w:right="8"/>
              <w:jc w:val="center"/>
              <w:rPr>
                <w:rFonts w:ascii="Browallia New" w:eastAsia="Arial Unicode MS" w:hAnsi="Browallia New" w:cs="Browallia New"/>
                <w:b/>
                <w:bCs/>
                <w:spacing w:val="-4"/>
                <w:sz w:val="22"/>
                <w:szCs w:val="22"/>
              </w:rPr>
            </w:pPr>
            <w:r w:rsidRPr="003926DF">
              <w:rPr>
                <w:rFonts w:ascii="Browallia New" w:eastAsia="Arial Unicode MS" w:hAnsi="Browallia New" w:cs="Browallia New"/>
                <w:b/>
                <w:bCs/>
                <w:spacing w:val="-4"/>
                <w:sz w:val="22"/>
                <w:szCs w:val="22"/>
              </w:rPr>
              <w:t xml:space="preserve">31 </w:t>
            </w:r>
            <w:r w:rsidRPr="003926DF">
              <w:rPr>
                <w:rFonts w:ascii="Browallia New" w:eastAsia="Arial Unicode MS" w:hAnsi="Browallia New" w:cs="Browallia New"/>
                <w:b/>
                <w:bCs/>
                <w:spacing w:val="-4"/>
                <w:sz w:val="22"/>
                <w:szCs w:val="22"/>
                <w:cs/>
              </w:rPr>
              <w:t xml:space="preserve">ธันวาคม </w:t>
            </w:r>
            <w:r w:rsidRPr="003926DF">
              <w:rPr>
                <w:rFonts w:ascii="Browallia New" w:eastAsia="Arial Unicode MS" w:hAnsi="Browallia New" w:cs="Browallia New"/>
                <w:b/>
                <w:bCs/>
                <w:spacing w:val="-4"/>
                <w:sz w:val="22"/>
                <w:szCs w:val="22"/>
              </w:rPr>
              <w:t>2567</w:t>
            </w:r>
          </w:p>
        </w:tc>
      </w:tr>
      <w:tr w:rsidR="00A370F7" w:rsidRPr="003926DF" w14:paraId="47BE476E" w14:textId="77777777" w:rsidTr="00F717D5">
        <w:trPr>
          <w:tblHeader/>
        </w:trPr>
        <w:tc>
          <w:tcPr>
            <w:tcW w:w="4230" w:type="dxa"/>
            <w:shd w:val="clear" w:color="auto" w:fill="auto"/>
            <w:vAlign w:val="bottom"/>
          </w:tcPr>
          <w:p w14:paraId="6E5932AB" w14:textId="77777777" w:rsidR="00806686" w:rsidRPr="003926DF" w:rsidRDefault="00806686" w:rsidP="00B406E0">
            <w:pPr>
              <w:ind w:left="135"/>
              <w:rPr>
                <w:rFonts w:ascii="Browallia New" w:eastAsia="Arial Unicode MS" w:hAnsi="Browallia New" w:cs="Browallia New"/>
                <w:sz w:val="22"/>
                <w:szCs w:val="22"/>
              </w:rPr>
            </w:pPr>
          </w:p>
        </w:tc>
        <w:tc>
          <w:tcPr>
            <w:tcW w:w="1022" w:type="dxa"/>
            <w:shd w:val="clear" w:color="auto" w:fill="auto"/>
            <w:vAlign w:val="bottom"/>
          </w:tcPr>
          <w:p w14:paraId="6EF9BDF5" w14:textId="77777777" w:rsidR="00806686" w:rsidRPr="003926DF" w:rsidRDefault="00806686" w:rsidP="00F717D5">
            <w:pPr>
              <w:pBdr>
                <w:bottom w:val="single" w:sz="4" w:space="1" w:color="auto"/>
              </w:pBdr>
              <w:tabs>
                <w:tab w:val="clear" w:pos="227"/>
                <w:tab w:val="clear" w:pos="454"/>
                <w:tab w:val="clear" w:pos="680"/>
                <w:tab w:val="clear" w:pos="907"/>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ร้อยละ</w:t>
            </w:r>
          </w:p>
        </w:tc>
        <w:tc>
          <w:tcPr>
            <w:tcW w:w="1023" w:type="dxa"/>
            <w:shd w:val="clear" w:color="auto" w:fill="auto"/>
            <w:vAlign w:val="bottom"/>
          </w:tcPr>
          <w:p w14:paraId="7DF9594F" w14:textId="77777777" w:rsidR="00806686" w:rsidRPr="003926DF" w:rsidRDefault="00806686"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ร้อยละ</w:t>
            </w:r>
          </w:p>
        </w:tc>
        <w:tc>
          <w:tcPr>
            <w:tcW w:w="1023" w:type="dxa"/>
            <w:shd w:val="clear" w:color="auto" w:fill="auto"/>
            <w:vAlign w:val="bottom"/>
          </w:tcPr>
          <w:p w14:paraId="61E42EE6" w14:textId="3338D652" w:rsidR="00806686" w:rsidRPr="003926DF" w:rsidRDefault="008E714E"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c>
          <w:tcPr>
            <w:tcW w:w="1022" w:type="dxa"/>
            <w:shd w:val="clear" w:color="auto" w:fill="auto"/>
            <w:vAlign w:val="bottom"/>
          </w:tcPr>
          <w:p w14:paraId="09E8097F" w14:textId="2682D557" w:rsidR="00806686" w:rsidRPr="003926DF" w:rsidRDefault="008E714E"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c>
          <w:tcPr>
            <w:tcW w:w="1023" w:type="dxa"/>
            <w:shd w:val="clear" w:color="auto" w:fill="auto"/>
            <w:vAlign w:val="bottom"/>
          </w:tcPr>
          <w:p w14:paraId="25C0FBBE" w14:textId="043F4460" w:rsidR="00806686" w:rsidRPr="003926DF" w:rsidRDefault="008E714E"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c>
          <w:tcPr>
            <w:tcW w:w="1023" w:type="dxa"/>
            <w:shd w:val="clear" w:color="auto" w:fill="auto"/>
            <w:vAlign w:val="bottom"/>
          </w:tcPr>
          <w:p w14:paraId="7786811C" w14:textId="0A2EBB38" w:rsidR="00806686" w:rsidRPr="003926DF" w:rsidRDefault="00822FFA"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c>
          <w:tcPr>
            <w:tcW w:w="1022" w:type="dxa"/>
            <w:shd w:val="clear" w:color="auto" w:fill="auto"/>
            <w:vAlign w:val="bottom"/>
          </w:tcPr>
          <w:p w14:paraId="7E140E3F" w14:textId="3DD10A7E" w:rsidR="00806686" w:rsidRPr="003926DF" w:rsidRDefault="00822FFA" w:rsidP="00F717D5">
            <w:pPr>
              <w:pBdr>
                <w:bottom w:val="single" w:sz="4" w:space="1" w:color="auto"/>
              </w:pBdr>
              <w:tabs>
                <w:tab w:val="clear" w:pos="227"/>
                <w:tab w:val="clear" w:pos="454"/>
                <w:tab w:val="clear" w:pos="680"/>
                <w:tab w:val="clear" w:pos="1644"/>
                <w:tab w:val="clear" w:pos="1871"/>
                <w:tab w:val="right" w:pos="1064"/>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c>
          <w:tcPr>
            <w:tcW w:w="1023" w:type="dxa"/>
            <w:shd w:val="clear" w:color="auto" w:fill="auto"/>
            <w:vAlign w:val="bottom"/>
          </w:tcPr>
          <w:p w14:paraId="6273897C" w14:textId="178C51A0" w:rsidR="00806686" w:rsidRPr="003926DF" w:rsidRDefault="00822FFA"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c>
          <w:tcPr>
            <w:tcW w:w="1023" w:type="dxa"/>
            <w:shd w:val="clear" w:color="auto" w:fill="auto"/>
            <w:vAlign w:val="bottom"/>
          </w:tcPr>
          <w:p w14:paraId="056E4AF8" w14:textId="7D243665" w:rsidR="00806686" w:rsidRPr="003926DF" w:rsidRDefault="00822FFA"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c>
          <w:tcPr>
            <w:tcW w:w="1023" w:type="dxa"/>
            <w:shd w:val="clear" w:color="auto" w:fill="auto"/>
            <w:vAlign w:val="bottom"/>
          </w:tcPr>
          <w:p w14:paraId="733EB54D" w14:textId="7147C7A2" w:rsidR="00806686" w:rsidRPr="003926DF" w:rsidRDefault="00822FFA" w:rsidP="00F717D5">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b/>
                <w:bCs/>
                <w:spacing w:val="-4"/>
                <w:sz w:val="22"/>
                <w:szCs w:val="22"/>
                <w:cs/>
              </w:rPr>
            </w:pPr>
            <w:r w:rsidRPr="003926DF">
              <w:rPr>
                <w:rFonts w:ascii="Browallia New" w:eastAsia="Arial Unicode MS" w:hAnsi="Browallia New" w:cs="Browallia New"/>
                <w:b/>
                <w:bCs/>
                <w:spacing w:val="-4"/>
                <w:sz w:val="22"/>
                <w:szCs w:val="22"/>
                <w:cs/>
              </w:rPr>
              <w:t>พัน</w:t>
            </w:r>
            <w:r w:rsidR="00806686" w:rsidRPr="003926DF">
              <w:rPr>
                <w:rFonts w:ascii="Browallia New" w:eastAsia="Arial Unicode MS" w:hAnsi="Browallia New" w:cs="Browallia New"/>
                <w:b/>
                <w:bCs/>
                <w:spacing w:val="-4"/>
                <w:sz w:val="22"/>
                <w:szCs w:val="22"/>
                <w:cs/>
              </w:rPr>
              <w:t>บาท</w:t>
            </w:r>
          </w:p>
        </w:tc>
      </w:tr>
      <w:tr w:rsidR="00A370F7" w:rsidRPr="003926DF" w14:paraId="37FF89A1" w14:textId="77777777" w:rsidTr="00F717D5">
        <w:trPr>
          <w:trHeight w:val="20"/>
          <w:tblHeader/>
        </w:trPr>
        <w:tc>
          <w:tcPr>
            <w:tcW w:w="4230" w:type="dxa"/>
            <w:shd w:val="clear" w:color="auto" w:fill="auto"/>
            <w:vAlign w:val="bottom"/>
          </w:tcPr>
          <w:p w14:paraId="69C7158F" w14:textId="77777777" w:rsidR="00806686" w:rsidRPr="003926DF" w:rsidRDefault="00806686" w:rsidP="00B406E0">
            <w:pPr>
              <w:ind w:left="61"/>
              <w:rPr>
                <w:rFonts w:ascii="Browallia New" w:eastAsia="Arial Unicode MS" w:hAnsi="Browallia New" w:cs="Browallia New"/>
                <w:b/>
                <w:bCs/>
                <w:sz w:val="14"/>
                <w:szCs w:val="14"/>
              </w:rPr>
            </w:pPr>
          </w:p>
        </w:tc>
        <w:tc>
          <w:tcPr>
            <w:tcW w:w="1022" w:type="dxa"/>
            <w:shd w:val="clear" w:color="auto" w:fill="auto"/>
          </w:tcPr>
          <w:p w14:paraId="1592FD8C"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3" w:type="dxa"/>
            <w:shd w:val="clear" w:color="auto" w:fill="auto"/>
          </w:tcPr>
          <w:p w14:paraId="43159B3B"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3" w:type="dxa"/>
            <w:shd w:val="clear" w:color="auto" w:fill="auto"/>
            <w:vAlign w:val="bottom"/>
          </w:tcPr>
          <w:p w14:paraId="2EF10931"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2" w:type="dxa"/>
            <w:shd w:val="clear" w:color="auto" w:fill="auto"/>
            <w:vAlign w:val="bottom"/>
          </w:tcPr>
          <w:p w14:paraId="6FFA5FB6"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3" w:type="dxa"/>
            <w:shd w:val="clear" w:color="auto" w:fill="auto"/>
            <w:vAlign w:val="bottom"/>
          </w:tcPr>
          <w:p w14:paraId="7336AAD2"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3" w:type="dxa"/>
            <w:shd w:val="clear" w:color="auto" w:fill="auto"/>
            <w:vAlign w:val="bottom"/>
          </w:tcPr>
          <w:p w14:paraId="13443519"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2" w:type="dxa"/>
            <w:shd w:val="clear" w:color="auto" w:fill="auto"/>
            <w:vAlign w:val="bottom"/>
          </w:tcPr>
          <w:p w14:paraId="3AB5CED5" w14:textId="77777777" w:rsidR="00806686" w:rsidRPr="003926DF" w:rsidRDefault="00806686" w:rsidP="00B406E0">
            <w:pPr>
              <w:tabs>
                <w:tab w:val="decimal" w:pos="1064"/>
              </w:tabs>
              <w:ind w:left="-29" w:right="-72"/>
              <w:jc w:val="both"/>
              <w:rPr>
                <w:rFonts w:ascii="Browallia New" w:eastAsia="Arial Unicode MS" w:hAnsi="Browallia New" w:cs="Browallia New"/>
                <w:spacing w:val="-4"/>
                <w:sz w:val="14"/>
                <w:szCs w:val="14"/>
              </w:rPr>
            </w:pPr>
          </w:p>
        </w:tc>
        <w:tc>
          <w:tcPr>
            <w:tcW w:w="1023" w:type="dxa"/>
            <w:shd w:val="clear" w:color="auto" w:fill="auto"/>
            <w:vAlign w:val="bottom"/>
          </w:tcPr>
          <w:p w14:paraId="6BCC978B"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3" w:type="dxa"/>
            <w:shd w:val="clear" w:color="auto" w:fill="auto"/>
            <w:vAlign w:val="bottom"/>
          </w:tcPr>
          <w:p w14:paraId="22DEAB5B"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c>
          <w:tcPr>
            <w:tcW w:w="1023" w:type="dxa"/>
            <w:shd w:val="clear" w:color="auto" w:fill="auto"/>
            <w:vAlign w:val="bottom"/>
          </w:tcPr>
          <w:p w14:paraId="53607F46" w14:textId="77777777" w:rsidR="00806686" w:rsidRPr="003926DF" w:rsidRDefault="00806686" w:rsidP="00B406E0">
            <w:pPr>
              <w:tabs>
                <w:tab w:val="decimal" w:pos="936"/>
              </w:tabs>
              <w:ind w:left="-29" w:right="-72"/>
              <w:jc w:val="both"/>
              <w:rPr>
                <w:rFonts w:ascii="Browallia New" w:eastAsia="Arial Unicode MS" w:hAnsi="Browallia New" w:cs="Browallia New"/>
                <w:spacing w:val="-4"/>
                <w:sz w:val="14"/>
                <w:szCs w:val="14"/>
              </w:rPr>
            </w:pPr>
          </w:p>
        </w:tc>
      </w:tr>
      <w:tr w:rsidR="00DD2B01" w:rsidRPr="003926DF" w14:paraId="6AD6CC1C" w14:textId="77777777" w:rsidTr="00F717D5">
        <w:tc>
          <w:tcPr>
            <w:tcW w:w="4230" w:type="dxa"/>
            <w:shd w:val="clear" w:color="auto" w:fill="auto"/>
            <w:vAlign w:val="bottom"/>
          </w:tcPr>
          <w:p w14:paraId="614FC03A" w14:textId="5F4859EE" w:rsidR="00DD2B01" w:rsidRPr="003926DF" w:rsidRDefault="00DD2B01" w:rsidP="00DD2B01">
            <w:pPr>
              <w:ind w:left="61"/>
              <w:rPr>
                <w:rFonts w:ascii="Browallia New" w:eastAsia="Arial Unicode MS" w:hAnsi="Browallia New" w:cs="Browallia New"/>
                <w:sz w:val="22"/>
                <w:szCs w:val="22"/>
                <w:cs/>
              </w:rPr>
            </w:pPr>
            <w:r w:rsidRPr="003926DF">
              <w:rPr>
                <w:rFonts w:ascii="Browallia New" w:eastAsia="Arial Unicode MS" w:hAnsi="Browallia New" w:cs="Browallia New"/>
                <w:b/>
                <w:bCs/>
                <w:sz w:val="22"/>
                <w:szCs w:val="22"/>
                <w:cs/>
              </w:rPr>
              <w:t>บริษัทย่อยที่ดำเนินธุรกิจ</w:t>
            </w:r>
          </w:p>
        </w:tc>
        <w:tc>
          <w:tcPr>
            <w:tcW w:w="1022" w:type="dxa"/>
            <w:shd w:val="clear" w:color="auto" w:fill="auto"/>
          </w:tcPr>
          <w:p w14:paraId="4B8E49A3" w14:textId="77777777" w:rsidR="00DD2B01" w:rsidRPr="003926DF" w:rsidRDefault="00DD2B01" w:rsidP="00DD2B01">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p>
        </w:tc>
        <w:tc>
          <w:tcPr>
            <w:tcW w:w="1023" w:type="dxa"/>
            <w:shd w:val="clear" w:color="auto" w:fill="auto"/>
          </w:tcPr>
          <w:p w14:paraId="2CABC084" w14:textId="77777777" w:rsidR="00DD2B01" w:rsidRPr="003926DF" w:rsidRDefault="00DD2B01" w:rsidP="00DD2B01">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rPr>
            </w:pPr>
          </w:p>
        </w:tc>
        <w:tc>
          <w:tcPr>
            <w:tcW w:w="1023" w:type="dxa"/>
            <w:tcBorders>
              <w:top w:val="nil"/>
              <w:left w:val="nil"/>
              <w:bottom w:val="nil"/>
              <w:right w:val="nil"/>
            </w:tcBorders>
            <w:shd w:val="clear" w:color="auto" w:fill="auto"/>
            <w:vAlign w:val="bottom"/>
          </w:tcPr>
          <w:p w14:paraId="54055AAC" w14:textId="77777777" w:rsidR="00DD2B01" w:rsidRPr="003926DF" w:rsidRDefault="00DD2B01" w:rsidP="00DD2B01">
            <w:pPr>
              <w:tabs>
                <w:tab w:val="decimal" w:pos="936"/>
              </w:tabs>
              <w:ind w:right="-72"/>
              <w:jc w:val="right"/>
              <w:rPr>
                <w:rFonts w:ascii="Browallia New" w:eastAsia="Arial Unicode MS" w:hAnsi="Browallia New" w:cs="Browallia New"/>
                <w:spacing w:val="-4"/>
                <w:sz w:val="22"/>
                <w:szCs w:val="22"/>
                <w:lang w:val="en-GB"/>
              </w:rPr>
            </w:pPr>
          </w:p>
        </w:tc>
        <w:tc>
          <w:tcPr>
            <w:tcW w:w="1022" w:type="dxa"/>
            <w:shd w:val="clear" w:color="auto" w:fill="auto"/>
            <w:vAlign w:val="bottom"/>
          </w:tcPr>
          <w:p w14:paraId="6C7466B4" w14:textId="77777777" w:rsidR="00DD2B01" w:rsidRPr="003926DF" w:rsidRDefault="00DD2B01" w:rsidP="00DD2B01">
            <w:pPr>
              <w:tabs>
                <w:tab w:val="decimal" w:pos="936"/>
              </w:tabs>
              <w:ind w:right="-72"/>
              <w:jc w:val="right"/>
              <w:rPr>
                <w:rFonts w:ascii="Browallia New" w:eastAsia="Arial Unicode MS" w:hAnsi="Browallia New" w:cs="Browallia New"/>
                <w:spacing w:val="-4"/>
                <w:sz w:val="22"/>
                <w:szCs w:val="22"/>
                <w:lang w:val="en-GB"/>
              </w:rPr>
            </w:pPr>
          </w:p>
        </w:tc>
        <w:tc>
          <w:tcPr>
            <w:tcW w:w="1023" w:type="dxa"/>
            <w:tcBorders>
              <w:top w:val="nil"/>
              <w:left w:val="nil"/>
              <w:bottom w:val="nil"/>
              <w:right w:val="nil"/>
            </w:tcBorders>
            <w:shd w:val="clear" w:color="auto" w:fill="auto"/>
            <w:vAlign w:val="bottom"/>
          </w:tcPr>
          <w:p w14:paraId="4894E8A6" w14:textId="77777777" w:rsidR="00DD2B01" w:rsidRPr="003926DF" w:rsidRDefault="00DD2B01" w:rsidP="00DD2B01">
            <w:pPr>
              <w:tabs>
                <w:tab w:val="decimal" w:pos="936"/>
              </w:tabs>
              <w:ind w:right="-72"/>
              <w:jc w:val="right"/>
              <w:rPr>
                <w:rFonts w:ascii="Browallia New" w:eastAsia="Arial Unicode MS" w:hAnsi="Browallia New" w:cs="Browallia New"/>
                <w:spacing w:val="-4"/>
                <w:sz w:val="22"/>
                <w:szCs w:val="22"/>
                <w:lang w:val="en-GB"/>
              </w:rPr>
            </w:pPr>
          </w:p>
        </w:tc>
        <w:tc>
          <w:tcPr>
            <w:tcW w:w="1023" w:type="dxa"/>
            <w:shd w:val="clear" w:color="auto" w:fill="auto"/>
            <w:vAlign w:val="bottom"/>
          </w:tcPr>
          <w:p w14:paraId="13ADF974" w14:textId="77777777" w:rsidR="00DD2B01" w:rsidRPr="003926DF" w:rsidRDefault="00DD2B01" w:rsidP="00DD2B01">
            <w:pPr>
              <w:tabs>
                <w:tab w:val="decimal" w:pos="936"/>
              </w:tabs>
              <w:ind w:left="-29" w:right="-72"/>
              <w:jc w:val="right"/>
              <w:rPr>
                <w:rFonts w:ascii="Browallia New" w:eastAsia="Arial Unicode MS" w:hAnsi="Browallia New" w:cs="Browallia New"/>
                <w:spacing w:val="-4"/>
                <w:sz w:val="22"/>
                <w:szCs w:val="22"/>
                <w:lang w:val="en-GB"/>
              </w:rPr>
            </w:pPr>
          </w:p>
        </w:tc>
        <w:tc>
          <w:tcPr>
            <w:tcW w:w="1022" w:type="dxa"/>
            <w:tcBorders>
              <w:top w:val="nil"/>
              <w:left w:val="nil"/>
              <w:bottom w:val="nil"/>
              <w:right w:val="nil"/>
            </w:tcBorders>
            <w:shd w:val="clear" w:color="auto" w:fill="auto"/>
            <w:vAlign w:val="center"/>
          </w:tcPr>
          <w:p w14:paraId="1447A61E" w14:textId="6CEA16AF" w:rsidR="00DD2B01" w:rsidRPr="003926DF" w:rsidRDefault="00DD2B01" w:rsidP="00DD2B01">
            <w:pPr>
              <w:tabs>
                <w:tab w:val="decimal" w:pos="1066"/>
              </w:tabs>
              <w:ind w:left="-29" w:right="-72"/>
              <w:jc w:val="right"/>
              <w:rPr>
                <w:rFonts w:ascii="Browallia New" w:eastAsia="Arial Unicode MS" w:hAnsi="Browallia New" w:cs="Browallia New"/>
                <w:spacing w:val="-4"/>
                <w:sz w:val="22"/>
                <w:szCs w:val="22"/>
              </w:rPr>
            </w:pPr>
          </w:p>
        </w:tc>
        <w:tc>
          <w:tcPr>
            <w:tcW w:w="1023" w:type="dxa"/>
            <w:shd w:val="clear" w:color="auto" w:fill="auto"/>
            <w:vAlign w:val="center"/>
          </w:tcPr>
          <w:p w14:paraId="1BBC919C" w14:textId="77777777" w:rsidR="00DD2B01" w:rsidRPr="003926DF" w:rsidRDefault="00DD2B01" w:rsidP="00DD2B01">
            <w:pPr>
              <w:tabs>
                <w:tab w:val="decimal" w:pos="936"/>
              </w:tabs>
              <w:ind w:left="-29" w:right="-72"/>
              <w:jc w:val="right"/>
              <w:rPr>
                <w:rFonts w:ascii="Browallia New" w:eastAsia="Arial Unicode MS" w:hAnsi="Browallia New" w:cs="Browallia New"/>
                <w:spacing w:val="-4"/>
                <w:sz w:val="22"/>
                <w:szCs w:val="22"/>
                <w:lang w:val="en-GB"/>
              </w:rPr>
            </w:pPr>
          </w:p>
        </w:tc>
        <w:tc>
          <w:tcPr>
            <w:tcW w:w="1023" w:type="dxa"/>
            <w:tcBorders>
              <w:top w:val="nil"/>
              <w:left w:val="nil"/>
              <w:bottom w:val="nil"/>
              <w:right w:val="nil"/>
            </w:tcBorders>
            <w:shd w:val="clear" w:color="auto" w:fill="auto"/>
            <w:vAlign w:val="bottom"/>
          </w:tcPr>
          <w:p w14:paraId="2C2AD6CE" w14:textId="77777777" w:rsidR="00DD2B01" w:rsidRPr="003926DF" w:rsidRDefault="00DD2B01" w:rsidP="00DD2B01">
            <w:pPr>
              <w:tabs>
                <w:tab w:val="decimal" w:pos="936"/>
              </w:tabs>
              <w:ind w:left="-29" w:right="-72"/>
              <w:jc w:val="right"/>
              <w:rPr>
                <w:rFonts w:ascii="Browallia New" w:eastAsia="Arial Unicode MS" w:hAnsi="Browallia New" w:cs="Browallia New"/>
                <w:spacing w:val="-4"/>
                <w:sz w:val="22"/>
                <w:szCs w:val="22"/>
                <w:lang w:val="en-GB"/>
              </w:rPr>
            </w:pPr>
          </w:p>
        </w:tc>
        <w:tc>
          <w:tcPr>
            <w:tcW w:w="1023" w:type="dxa"/>
            <w:shd w:val="clear" w:color="auto" w:fill="auto"/>
            <w:vAlign w:val="bottom"/>
          </w:tcPr>
          <w:p w14:paraId="027F5B1B" w14:textId="77777777" w:rsidR="00DD2B01" w:rsidRPr="003926DF" w:rsidRDefault="00DD2B01" w:rsidP="00DD2B01">
            <w:pPr>
              <w:tabs>
                <w:tab w:val="decimal" w:pos="936"/>
              </w:tabs>
              <w:ind w:right="-72"/>
              <w:jc w:val="right"/>
              <w:rPr>
                <w:rFonts w:ascii="Browallia New" w:eastAsia="Arial Unicode MS" w:hAnsi="Browallia New" w:cs="Browallia New"/>
                <w:spacing w:val="-4"/>
                <w:sz w:val="22"/>
                <w:szCs w:val="22"/>
                <w:lang w:val="en-GB"/>
              </w:rPr>
            </w:pPr>
          </w:p>
        </w:tc>
      </w:tr>
      <w:tr w:rsidR="00DF01B8" w:rsidRPr="003926DF" w14:paraId="64220ECD" w14:textId="77777777">
        <w:tc>
          <w:tcPr>
            <w:tcW w:w="4230" w:type="dxa"/>
            <w:shd w:val="clear" w:color="auto" w:fill="auto"/>
            <w:vAlign w:val="bottom"/>
          </w:tcPr>
          <w:p w14:paraId="4D613BF2" w14:textId="046B3841" w:rsidR="00DF01B8" w:rsidRPr="003926DF" w:rsidRDefault="00DF01B8" w:rsidP="00DF01B8">
            <w:pPr>
              <w:ind w:left="61" w:hanging="61"/>
              <w:rPr>
                <w:rFonts w:ascii="Browallia New" w:eastAsia="Arial Unicode MS" w:hAnsi="Browallia New" w:cs="Browallia New"/>
                <w:sz w:val="22"/>
                <w:szCs w:val="22"/>
                <w:lang w:val="en-GB"/>
              </w:rPr>
            </w:pPr>
            <w:r w:rsidRPr="003926DF">
              <w:rPr>
                <w:rFonts w:ascii="Browallia New" w:eastAsia="Arial Unicode MS" w:hAnsi="Browallia New" w:cs="Browallia New"/>
                <w:sz w:val="22"/>
                <w:szCs w:val="22"/>
                <w:cs/>
              </w:rPr>
              <w:t xml:space="preserve">บริษัท อาร์ </w:t>
            </w:r>
            <w:proofErr w:type="spellStart"/>
            <w:r w:rsidRPr="003926DF">
              <w:rPr>
                <w:rFonts w:ascii="Browallia New" w:eastAsia="Arial Unicode MS" w:hAnsi="Browallia New" w:cs="Browallia New"/>
                <w:sz w:val="22"/>
                <w:szCs w:val="22"/>
                <w:cs/>
              </w:rPr>
              <w:t>อัลไล</w:t>
            </w:r>
            <w:proofErr w:type="spellEnd"/>
            <w:r w:rsidRPr="003926DF">
              <w:rPr>
                <w:rFonts w:ascii="Browallia New" w:eastAsia="Arial Unicode MS" w:hAnsi="Browallia New" w:cs="Browallia New"/>
                <w:sz w:val="22"/>
                <w:szCs w:val="22"/>
                <w:cs/>
              </w:rPr>
              <w:t>แอน</w:t>
            </w:r>
            <w:proofErr w:type="spellStart"/>
            <w:r w:rsidRPr="003926DF">
              <w:rPr>
                <w:rFonts w:ascii="Browallia New" w:eastAsia="Arial Unicode MS" w:hAnsi="Browallia New" w:cs="Browallia New"/>
                <w:sz w:val="22"/>
                <w:szCs w:val="22"/>
                <w:cs/>
              </w:rPr>
              <w:t>ซ์</w:t>
            </w:r>
            <w:proofErr w:type="spellEnd"/>
            <w:r w:rsidRPr="003926DF">
              <w:rPr>
                <w:rFonts w:ascii="Browallia New" w:eastAsia="Arial Unicode MS" w:hAnsi="Browallia New" w:cs="Browallia New"/>
                <w:sz w:val="22"/>
                <w:szCs w:val="22"/>
                <w:cs/>
              </w:rPr>
              <w:t xml:space="preserve"> จำกัด</w:t>
            </w:r>
          </w:p>
        </w:tc>
        <w:tc>
          <w:tcPr>
            <w:tcW w:w="1022" w:type="dxa"/>
            <w:shd w:val="clear" w:color="auto" w:fill="auto"/>
            <w:vAlign w:val="bottom"/>
          </w:tcPr>
          <w:p w14:paraId="2645815E" w14:textId="310B3771" w:rsidR="00DF01B8" w:rsidRPr="003926DF" w:rsidRDefault="00DF01B8" w:rsidP="00DF01B8">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shd w:val="clear" w:color="auto" w:fill="auto"/>
            <w:vAlign w:val="bottom"/>
          </w:tcPr>
          <w:p w14:paraId="5380AD71" w14:textId="2F87BCA0" w:rsidR="00DF01B8" w:rsidRPr="003926DF" w:rsidRDefault="00DF01B8" w:rsidP="00DF01B8">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tcBorders>
              <w:top w:val="nil"/>
              <w:left w:val="nil"/>
              <w:bottom w:val="nil"/>
              <w:right w:val="nil"/>
            </w:tcBorders>
            <w:shd w:val="clear" w:color="auto" w:fill="auto"/>
          </w:tcPr>
          <w:p w14:paraId="0A8AAE08" w14:textId="3B1D8E93"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64,688 </w:t>
            </w:r>
          </w:p>
        </w:tc>
        <w:tc>
          <w:tcPr>
            <w:tcW w:w="1022" w:type="dxa"/>
            <w:shd w:val="clear" w:color="auto" w:fill="auto"/>
            <w:vAlign w:val="bottom"/>
          </w:tcPr>
          <w:p w14:paraId="0543248E" w14:textId="75608186" w:rsidR="00DF01B8" w:rsidRPr="003926DF" w:rsidRDefault="003926DF"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64</w:t>
            </w:r>
            <w:r w:rsidR="00DF01B8" w:rsidRPr="003926DF">
              <w:rPr>
                <w:rFonts w:ascii="Browallia New" w:eastAsia="Arial Unicode MS" w:hAnsi="Browallia New" w:cs="Browallia New"/>
                <w:spacing w:val="-4"/>
                <w:sz w:val="22"/>
                <w:szCs w:val="22"/>
              </w:rPr>
              <w:t>,</w:t>
            </w:r>
            <w:r w:rsidRPr="003926DF">
              <w:rPr>
                <w:rFonts w:ascii="Browallia New" w:eastAsia="Arial Unicode MS" w:hAnsi="Browallia New" w:cs="Browallia New"/>
                <w:spacing w:val="-4"/>
                <w:sz w:val="22"/>
                <w:szCs w:val="22"/>
              </w:rPr>
              <w:t>68</w:t>
            </w:r>
            <w:r w:rsidR="00DF01B8" w:rsidRPr="003926DF">
              <w:rPr>
                <w:rFonts w:ascii="Browallia New" w:eastAsia="Arial Unicode MS" w:hAnsi="Browallia New" w:cs="Browallia New"/>
                <w:spacing w:val="-4"/>
                <w:sz w:val="22"/>
                <w:szCs w:val="22"/>
              </w:rPr>
              <w:t>8</w:t>
            </w:r>
          </w:p>
        </w:tc>
        <w:tc>
          <w:tcPr>
            <w:tcW w:w="1023" w:type="dxa"/>
            <w:tcBorders>
              <w:top w:val="nil"/>
              <w:left w:val="nil"/>
              <w:bottom w:val="nil"/>
              <w:right w:val="nil"/>
            </w:tcBorders>
            <w:shd w:val="clear" w:color="auto" w:fill="auto"/>
          </w:tcPr>
          <w:p w14:paraId="7BDDFF2C" w14:textId="6A5CCD8F"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64,687 </w:t>
            </w:r>
          </w:p>
        </w:tc>
        <w:tc>
          <w:tcPr>
            <w:tcW w:w="1023" w:type="dxa"/>
            <w:shd w:val="clear" w:color="auto" w:fill="auto"/>
            <w:vAlign w:val="bottom"/>
          </w:tcPr>
          <w:p w14:paraId="0E9345E8" w14:textId="02A0E5B8" w:rsidR="00DF01B8" w:rsidRPr="003926DF" w:rsidRDefault="003926DF"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64</w:t>
            </w:r>
            <w:r w:rsidR="00DF01B8" w:rsidRPr="003926DF">
              <w:rPr>
                <w:rFonts w:ascii="Browallia New" w:eastAsia="Arial Unicode MS" w:hAnsi="Browallia New" w:cs="Browallia New"/>
                <w:spacing w:val="-4"/>
                <w:sz w:val="22"/>
                <w:szCs w:val="22"/>
              </w:rPr>
              <w:t>,</w:t>
            </w:r>
            <w:r w:rsidRPr="003926DF">
              <w:rPr>
                <w:rFonts w:ascii="Browallia New" w:eastAsia="Arial Unicode MS" w:hAnsi="Browallia New" w:cs="Browallia New"/>
                <w:spacing w:val="-4"/>
                <w:sz w:val="22"/>
                <w:szCs w:val="22"/>
              </w:rPr>
              <w:t>687</w:t>
            </w:r>
          </w:p>
        </w:tc>
        <w:tc>
          <w:tcPr>
            <w:tcW w:w="1022" w:type="dxa"/>
            <w:tcBorders>
              <w:top w:val="nil"/>
              <w:left w:val="nil"/>
              <w:bottom w:val="nil"/>
              <w:right w:val="nil"/>
            </w:tcBorders>
            <w:shd w:val="clear" w:color="auto" w:fill="auto"/>
          </w:tcPr>
          <w:p w14:paraId="42ED7FC4" w14:textId="7C324C69"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(41,922)</w:t>
            </w:r>
          </w:p>
        </w:tc>
        <w:tc>
          <w:tcPr>
            <w:tcW w:w="1023" w:type="dxa"/>
            <w:shd w:val="clear" w:color="auto" w:fill="auto"/>
            <w:vAlign w:val="bottom"/>
          </w:tcPr>
          <w:p w14:paraId="2C4B5BAB" w14:textId="29F4E3C2"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cs/>
              </w:rPr>
              <w:t>(</w:t>
            </w:r>
            <w:r w:rsidR="003926DF" w:rsidRPr="003926DF">
              <w:rPr>
                <w:rFonts w:ascii="Browallia New" w:eastAsia="Arial Unicode MS" w:hAnsi="Browallia New" w:cs="Browallia New"/>
                <w:spacing w:val="-4"/>
                <w:sz w:val="22"/>
                <w:szCs w:val="22"/>
              </w:rPr>
              <w:t>41</w:t>
            </w:r>
            <w:r w:rsidRPr="003926DF">
              <w:rPr>
                <w:rFonts w:ascii="Browallia New" w:eastAsia="Arial Unicode MS" w:hAnsi="Browallia New" w:cs="Browallia New"/>
                <w:spacing w:val="-4"/>
                <w:sz w:val="22"/>
                <w:szCs w:val="22"/>
              </w:rPr>
              <w:t>,</w:t>
            </w:r>
            <w:r w:rsidR="003926DF" w:rsidRPr="003926DF">
              <w:rPr>
                <w:rFonts w:ascii="Browallia New" w:eastAsia="Arial Unicode MS" w:hAnsi="Browallia New" w:cs="Browallia New"/>
                <w:spacing w:val="-4"/>
                <w:sz w:val="22"/>
                <w:szCs w:val="22"/>
              </w:rPr>
              <w:t>922</w:t>
            </w:r>
            <w:r w:rsidRPr="003926DF">
              <w:rPr>
                <w:rFonts w:ascii="Browallia New" w:eastAsia="Arial Unicode MS" w:hAnsi="Browallia New" w:cs="Browallia New"/>
                <w:spacing w:val="-4"/>
                <w:sz w:val="22"/>
                <w:szCs w:val="22"/>
                <w:cs/>
              </w:rPr>
              <w:t>)</w:t>
            </w:r>
          </w:p>
        </w:tc>
        <w:tc>
          <w:tcPr>
            <w:tcW w:w="1023" w:type="dxa"/>
            <w:tcBorders>
              <w:top w:val="nil"/>
              <w:left w:val="nil"/>
              <w:bottom w:val="nil"/>
              <w:right w:val="nil"/>
            </w:tcBorders>
            <w:shd w:val="clear" w:color="auto" w:fill="auto"/>
          </w:tcPr>
          <w:p w14:paraId="62088450" w14:textId="158E1CA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22,765 </w:t>
            </w:r>
          </w:p>
        </w:tc>
        <w:tc>
          <w:tcPr>
            <w:tcW w:w="1023" w:type="dxa"/>
            <w:shd w:val="clear" w:color="auto" w:fill="auto"/>
            <w:vAlign w:val="bottom"/>
          </w:tcPr>
          <w:p w14:paraId="7BC8DF0E" w14:textId="5805FDC6" w:rsidR="00DF01B8" w:rsidRPr="003926DF" w:rsidRDefault="003926DF"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22</w:t>
            </w:r>
            <w:r w:rsidR="00DF01B8" w:rsidRPr="003926DF">
              <w:rPr>
                <w:rFonts w:ascii="Browallia New" w:eastAsia="Arial Unicode MS" w:hAnsi="Browallia New" w:cs="Browallia New"/>
                <w:spacing w:val="-4"/>
                <w:sz w:val="22"/>
                <w:szCs w:val="22"/>
              </w:rPr>
              <w:t>,</w:t>
            </w:r>
            <w:r w:rsidRPr="003926DF">
              <w:rPr>
                <w:rFonts w:ascii="Browallia New" w:eastAsia="Arial Unicode MS" w:hAnsi="Browallia New" w:cs="Browallia New"/>
                <w:spacing w:val="-4"/>
                <w:sz w:val="22"/>
                <w:szCs w:val="22"/>
              </w:rPr>
              <w:t>76</w:t>
            </w:r>
            <w:r w:rsidR="00DF01B8" w:rsidRPr="003926DF">
              <w:rPr>
                <w:rFonts w:ascii="Browallia New" w:eastAsia="Arial Unicode MS" w:hAnsi="Browallia New" w:cs="Browallia New"/>
                <w:spacing w:val="-4"/>
                <w:sz w:val="22"/>
                <w:szCs w:val="22"/>
              </w:rPr>
              <w:t>5</w:t>
            </w:r>
          </w:p>
        </w:tc>
      </w:tr>
      <w:tr w:rsidR="00DF01B8" w:rsidRPr="003926DF" w14:paraId="4C58FBD9" w14:textId="77777777" w:rsidTr="00F717D5">
        <w:tc>
          <w:tcPr>
            <w:tcW w:w="4230" w:type="dxa"/>
            <w:shd w:val="clear" w:color="auto" w:fill="auto"/>
            <w:vAlign w:val="bottom"/>
          </w:tcPr>
          <w:p w14:paraId="1DEEEBDD" w14:textId="027CF693" w:rsidR="00DF01B8" w:rsidRPr="003926DF" w:rsidRDefault="00DF01B8" w:rsidP="00DF01B8">
            <w:pPr>
              <w:ind w:left="61" w:hanging="61"/>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 xml:space="preserve">บริษัท อาร์เอส มัลติมีเดีย จำกัด </w:t>
            </w:r>
          </w:p>
        </w:tc>
        <w:tc>
          <w:tcPr>
            <w:tcW w:w="1022" w:type="dxa"/>
            <w:shd w:val="clear" w:color="auto" w:fill="auto"/>
          </w:tcPr>
          <w:p w14:paraId="71DB50C1" w14:textId="0F0C1942" w:rsidR="00DF01B8" w:rsidRPr="003926DF" w:rsidRDefault="00DF01B8" w:rsidP="00DF01B8">
            <w:pPr>
              <w:tabs>
                <w:tab w:val="clear" w:pos="227"/>
                <w:tab w:val="clear" w:pos="454"/>
                <w:tab w:val="clear" w:pos="680"/>
                <w:tab w:val="clear" w:pos="907"/>
                <w:tab w:val="decimal" w:pos="936"/>
              </w:tabs>
              <w:ind w:right="-94" w:hanging="67"/>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shd w:val="clear" w:color="auto" w:fill="auto"/>
          </w:tcPr>
          <w:p w14:paraId="05B5EECC" w14:textId="5E31A0C4" w:rsidR="00DF01B8" w:rsidRPr="003926DF" w:rsidRDefault="00DF01B8" w:rsidP="00DF01B8">
            <w:pPr>
              <w:tabs>
                <w:tab w:val="clear" w:pos="227"/>
                <w:tab w:val="clear" w:pos="454"/>
                <w:tab w:val="clear" w:pos="680"/>
                <w:tab w:val="clear" w:pos="907"/>
                <w:tab w:val="left" w:pos="728"/>
                <w:tab w:val="decimal" w:pos="936"/>
              </w:tabs>
              <w:ind w:right="-72" w:hanging="122"/>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tcBorders>
              <w:top w:val="nil"/>
              <w:left w:val="nil"/>
              <w:bottom w:val="nil"/>
              <w:right w:val="nil"/>
            </w:tcBorders>
            <w:shd w:val="clear" w:color="auto" w:fill="auto"/>
          </w:tcPr>
          <w:p w14:paraId="2F96A88E" w14:textId="30F15AFE"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300,000 </w:t>
            </w:r>
          </w:p>
        </w:tc>
        <w:tc>
          <w:tcPr>
            <w:tcW w:w="1022" w:type="dxa"/>
            <w:shd w:val="clear" w:color="auto" w:fill="auto"/>
          </w:tcPr>
          <w:p w14:paraId="41CD1C03" w14:textId="363C894E"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300,000 </w:t>
            </w:r>
          </w:p>
        </w:tc>
        <w:tc>
          <w:tcPr>
            <w:tcW w:w="1023" w:type="dxa"/>
            <w:tcBorders>
              <w:top w:val="nil"/>
              <w:left w:val="nil"/>
              <w:bottom w:val="nil"/>
              <w:right w:val="nil"/>
            </w:tcBorders>
            <w:shd w:val="clear" w:color="auto" w:fill="auto"/>
          </w:tcPr>
          <w:p w14:paraId="74B8836A" w14:textId="4B6C56AB"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300,209 </w:t>
            </w:r>
          </w:p>
        </w:tc>
        <w:tc>
          <w:tcPr>
            <w:tcW w:w="1023" w:type="dxa"/>
            <w:shd w:val="clear" w:color="auto" w:fill="auto"/>
          </w:tcPr>
          <w:p w14:paraId="65968206" w14:textId="1645B61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300,209 </w:t>
            </w:r>
          </w:p>
        </w:tc>
        <w:tc>
          <w:tcPr>
            <w:tcW w:w="1022" w:type="dxa"/>
            <w:tcBorders>
              <w:top w:val="nil"/>
              <w:left w:val="nil"/>
              <w:bottom w:val="nil"/>
              <w:right w:val="nil"/>
            </w:tcBorders>
            <w:shd w:val="clear" w:color="auto" w:fill="auto"/>
            <w:vAlign w:val="bottom"/>
          </w:tcPr>
          <w:p w14:paraId="5A071E95" w14:textId="0B674D47"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5E2D2460" w14:textId="150C43C2"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bottom w:val="nil"/>
              <w:right w:val="nil"/>
            </w:tcBorders>
            <w:shd w:val="clear" w:color="auto" w:fill="auto"/>
          </w:tcPr>
          <w:p w14:paraId="04D96672" w14:textId="12902E5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300,209 </w:t>
            </w:r>
          </w:p>
        </w:tc>
        <w:tc>
          <w:tcPr>
            <w:tcW w:w="1023" w:type="dxa"/>
            <w:shd w:val="clear" w:color="auto" w:fill="auto"/>
          </w:tcPr>
          <w:p w14:paraId="233BE8A6" w14:textId="404E704F"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300,209</w:t>
            </w:r>
          </w:p>
        </w:tc>
      </w:tr>
      <w:tr w:rsidR="00DF01B8" w:rsidRPr="003926DF" w14:paraId="108D5625" w14:textId="77777777" w:rsidTr="00F717D5">
        <w:tc>
          <w:tcPr>
            <w:tcW w:w="4230" w:type="dxa"/>
            <w:shd w:val="clear" w:color="auto" w:fill="auto"/>
            <w:vAlign w:val="bottom"/>
          </w:tcPr>
          <w:p w14:paraId="099EABE9" w14:textId="0835844F" w:rsidR="00DF01B8" w:rsidRPr="003926DF" w:rsidRDefault="00DF01B8" w:rsidP="00DF01B8">
            <w:pPr>
              <w:ind w:left="61" w:hanging="61"/>
              <w:rPr>
                <w:rFonts w:ascii="Browallia New" w:eastAsia="Arial Unicode MS" w:hAnsi="Browallia New" w:cs="Browallia New"/>
                <w:sz w:val="22"/>
                <w:szCs w:val="22"/>
                <w:cs/>
              </w:rPr>
            </w:pPr>
            <w:r w:rsidRPr="003926DF">
              <w:rPr>
                <w:rFonts w:ascii="Browallia New" w:eastAsia="Arial Unicode MS" w:hAnsi="Browallia New" w:cs="Browallia New"/>
                <w:spacing w:val="-10"/>
                <w:sz w:val="22"/>
                <w:szCs w:val="22"/>
                <w:cs/>
              </w:rPr>
              <w:t xml:space="preserve">บริษัท อาร์เอส มัลติมีเดีย แอนด์ เอ็นเตอร์เทนเมนท์ </w:t>
            </w:r>
          </w:p>
        </w:tc>
        <w:tc>
          <w:tcPr>
            <w:tcW w:w="1022" w:type="dxa"/>
            <w:shd w:val="clear" w:color="auto" w:fill="auto"/>
            <w:vAlign w:val="bottom"/>
          </w:tcPr>
          <w:p w14:paraId="2735D087" w14:textId="01244413"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vAlign w:val="bottom"/>
          </w:tcPr>
          <w:p w14:paraId="568D9E70" w14:textId="5AECEBC4"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tcBorders>
              <w:top w:val="nil"/>
              <w:left w:val="nil"/>
              <w:bottom w:val="nil"/>
              <w:right w:val="nil"/>
            </w:tcBorders>
            <w:shd w:val="clear" w:color="auto" w:fill="auto"/>
          </w:tcPr>
          <w:p w14:paraId="12040EE6" w14:textId="29F1E3D4"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25,500 </w:t>
            </w:r>
          </w:p>
        </w:tc>
        <w:tc>
          <w:tcPr>
            <w:tcW w:w="1022" w:type="dxa"/>
            <w:shd w:val="clear" w:color="auto" w:fill="auto"/>
            <w:vAlign w:val="bottom"/>
          </w:tcPr>
          <w:p w14:paraId="40BC49B9" w14:textId="0C07A42E" w:rsidR="00DF01B8" w:rsidRPr="003926DF" w:rsidRDefault="003926DF"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25</w:t>
            </w:r>
            <w:r w:rsidR="00DF01B8" w:rsidRPr="003926DF">
              <w:rPr>
                <w:rFonts w:ascii="Browallia New" w:eastAsia="Arial Unicode MS" w:hAnsi="Browallia New" w:cs="Browallia New"/>
                <w:spacing w:val="-4"/>
                <w:sz w:val="22"/>
                <w:szCs w:val="22"/>
              </w:rPr>
              <w:t>,</w:t>
            </w:r>
            <w:r w:rsidRPr="003926DF">
              <w:rPr>
                <w:rFonts w:ascii="Browallia New" w:eastAsia="Arial Unicode MS" w:hAnsi="Browallia New" w:cs="Browallia New"/>
                <w:spacing w:val="-4"/>
                <w:sz w:val="22"/>
                <w:szCs w:val="22"/>
              </w:rPr>
              <w:t>500</w:t>
            </w:r>
          </w:p>
        </w:tc>
        <w:tc>
          <w:tcPr>
            <w:tcW w:w="1023" w:type="dxa"/>
            <w:tcBorders>
              <w:top w:val="nil"/>
              <w:left w:val="nil"/>
              <w:bottom w:val="nil"/>
              <w:right w:val="nil"/>
            </w:tcBorders>
            <w:shd w:val="clear" w:color="auto" w:fill="auto"/>
          </w:tcPr>
          <w:p w14:paraId="12651294" w14:textId="2CB83499"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25,460 </w:t>
            </w:r>
          </w:p>
        </w:tc>
        <w:tc>
          <w:tcPr>
            <w:tcW w:w="1023" w:type="dxa"/>
            <w:shd w:val="clear" w:color="auto" w:fill="auto"/>
            <w:vAlign w:val="bottom"/>
          </w:tcPr>
          <w:p w14:paraId="4A867F79" w14:textId="4DDB67D5" w:rsidR="00DF01B8" w:rsidRPr="003926DF" w:rsidRDefault="003926DF"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25</w:t>
            </w:r>
            <w:r w:rsidR="00DF01B8" w:rsidRPr="003926DF">
              <w:rPr>
                <w:rFonts w:ascii="Browallia New" w:eastAsia="Arial Unicode MS" w:hAnsi="Browallia New" w:cs="Browallia New"/>
                <w:spacing w:val="-4"/>
                <w:sz w:val="22"/>
                <w:szCs w:val="22"/>
              </w:rPr>
              <w:t>,460</w:t>
            </w:r>
          </w:p>
        </w:tc>
        <w:tc>
          <w:tcPr>
            <w:tcW w:w="1022" w:type="dxa"/>
            <w:tcBorders>
              <w:top w:val="nil"/>
              <w:left w:val="nil"/>
              <w:bottom w:val="nil"/>
              <w:right w:val="nil"/>
            </w:tcBorders>
            <w:shd w:val="clear" w:color="auto" w:fill="auto"/>
            <w:vAlign w:val="bottom"/>
          </w:tcPr>
          <w:p w14:paraId="24D51847" w14:textId="37770AE7"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1E113509" w14:textId="5D18BEAC"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bottom w:val="nil"/>
              <w:right w:val="nil"/>
            </w:tcBorders>
            <w:shd w:val="clear" w:color="auto" w:fill="auto"/>
          </w:tcPr>
          <w:p w14:paraId="152C5A90" w14:textId="1996D9A1"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25,460 </w:t>
            </w:r>
          </w:p>
        </w:tc>
        <w:tc>
          <w:tcPr>
            <w:tcW w:w="1023" w:type="dxa"/>
            <w:shd w:val="clear" w:color="auto" w:fill="auto"/>
            <w:vAlign w:val="bottom"/>
          </w:tcPr>
          <w:p w14:paraId="619AF3F1" w14:textId="69495DAD"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25,460</w:t>
            </w:r>
          </w:p>
        </w:tc>
      </w:tr>
      <w:tr w:rsidR="00DF01B8" w:rsidRPr="003926DF" w14:paraId="4D0CC3DA" w14:textId="77777777" w:rsidTr="00F717D5">
        <w:tc>
          <w:tcPr>
            <w:tcW w:w="4230" w:type="dxa"/>
            <w:shd w:val="clear" w:color="auto" w:fill="auto"/>
            <w:vAlign w:val="bottom"/>
          </w:tcPr>
          <w:p w14:paraId="69D556D2" w14:textId="6888B19A" w:rsidR="00DF01B8" w:rsidRPr="003926DF" w:rsidRDefault="00DF01B8" w:rsidP="00DF01B8">
            <w:pPr>
              <w:ind w:left="61" w:hanging="61"/>
              <w:rPr>
                <w:rFonts w:ascii="Browallia New" w:eastAsia="Arial Unicode MS" w:hAnsi="Browallia New" w:cs="Browallia New"/>
                <w:spacing w:val="-10"/>
                <w:sz w:val="22"/>
                <w:szCs w:val="22"/>
              </w:rPr>
            </w:pPr>
            <w:r w:rsidRPr="003926DF">
              <w:rPr>
                <w:rFonts w:ascii="Browallia New" w:eastAsia="Arial Unicode MS" w:hAnsi="Browallia New" w:cs="Browallia New"/>
                <w:spacing w:val="-10"/>
                <w:sz w:val="22"/>
                <w:szCs w:val="22"/>
                <w:cs/>
              </w:rPr>
              <w:t>บริษัท อาร์เอส มิว</w:t>
            </w:r>
            <w:proofErr w:type="spellStart"/>
            <w:r w:rsidRPr="003926DF">
              <w:rPr>
                <w:rFonts w:ascii="Browallia New" w:eastAsia="Arial Unicode MS" w:hAnsi="Browallia New" w:cs="Browallia New"/>
                <w:spacing w:val="-10"/>
                <w:sz w:val="22"/>
                <w:szCs w:val="22"/>
                <w:cs/>
              </w:rPr>
              <w:t>สิค</w:t>
            </w:r>
            <w:proofErr w:type="spellEnd"/>
            <w:r w:rsidRPr="003926DF">
              <w:rPr>
                <w:rFonts w:ascii="Browallia New" w:eastAsia="Arial Unicode MS" w:hAnsi="Browallia New" w:cs="Browallia New"/>
                <w:spacing w:val="-10"/>
                <w:sz w:val="22"/>
                <w:szCs w:val="22"/>
                <w:cs/>
              </w:rPr>
              <w:t xml:space="preserve"> แอนด์ เอ็นเตอร์เทนเมนท์ จำกัด</w:t>
            </w:r>
          </w:p>
          <w:p w14:paraId="192E8B02" w14:textId="3EF88BAB" w:rsidR="00DF01B8" w:rsidRPr="003926DF" w:rsidRDefault="00DF01B8" w:rsidP="00DF01B8">
            <w:pPr>
              <w:ind w:left="61" w:hanging="61"/>
              <w:rPr>
                <w:rFonts w:ascii="Browallia New" w:eastAsia="Arial Unicode MS" w:hAnsi="Browallia New" w:cs="Browallia New"/>
                <w:sz w:val="22"/>
                <w:szCs w:val="22"/>
                <w:cs/>
              </w:rPr>
            </w:pPr>
            <w:r w:rsidRPr="003926DF">
              <w:rPr>
                <w:rFonts w:ascii="Browallia New" w:eastAsia="Arial Unicode MS" w:hAnsi="Browallia New" w:cs="Browallia New"/>
                <w:spacing w:val="-10"/>
                <w:sz w:val="22"/>
                <w:szCs w:val="22"/>
              </w:rPr>
              <w:t xml:space="preserve">  (</w:t>
            </w:r>
            <w:proofErr w:type="gramStart"/>
            <w:r w:rsidRPr="003926DF">
              <w:rPr>
                <w:rFonts w:ascii="Browallia New" w:eastAsia="Arial Unicode MS" w:hAnsi="Browallia New" w:cs="Browallia New"/>
                <w:spacing w:val="-10"/>
                <w:sz w:val="22"/>
                <w:szCs w:val="22"/>
                <w:cs/>
              </w:rPr>
              <w:t>เดิมชื่อ</w:t>
            </w:r>
            <w:r w:rsidRPr="003926DF">
              <w:rPr>
                <w:rFonts w:ascii="Browallia New" w:eastAsia="Arial Unicode MS" w:hAnsi="Browallia New" w:cs="Browallia New"/>
                <w:spacing w:val="-10"/>
                <w:sz w:val="22"/>
                <w:szCs w:val="22"/>
                <w:lang w:val="en-GB"/>
              </w:rPr>
              <w:t xml:space="preserve"> :</w:t>
            </w:r>
            <w:proofErr w:type="gramEnd"/>
            <w:r w:rsidRPr="003926DF">
              <w:rPr>
                <w:rFonts w:ascii="Browallia New" w:eastAsia="Arial Unicode MS" w:hAnsi="Browallia New" w:cs="Browallia New"/>
                <w:spacing w:val="-10"/>
                <w:sz w:val="22"/>
                <w:szCs w:val="22"/>
                <w:lang w:val="en-GB"/>
              </w:rPr>
              <w:t xml:space="preserve"> </w:t>
            </w:r>
            <w:r w:rsidRPr="003926DF">
              <w:rPr>
                <w:rFonts w:ascii="Browallia New" w:eastAsia="Arial Unicode MS" w:hAnsi="Browallia New" w:cs="Browallia New"/>
                <w:spacing w:val="-10"/>
                <w:sz w:val="22"/>
                <w:szCs w:val="22"/>
                <w:cs/>
              </w:rPr>
              <w:t>บริษัท อาร์เอส มิว</w:t>
            </w:r>
            <w:proofErr w:type="spellStart"/>
            <w:r w:rsidRPr="003926DF">
              <w:rPr>
                <w:rFonts w:ascii="Browallia New" w:eastAsia="Arial Unicode MS" w:hAnsi="Browallia New" w:cs="Browallia New"/>
                <w:spacing w:val="-10"/>
                <w:sz w:val="22"/>
                <w:szCs w:val="22"/>
                <w:cs/>
              </w:rPr>
              <w:t>สิค</w:t>
            </w:r>
            <w:proofErr w:type="spellEnd"/>
            <w:r w:rsidRPr="003926DF">
              <w:rPr>
                <w:rFonts w:ascii="Browallia New" w:eastAsia="Arial Unicode MS" w:hAnsi="Browallia New" w:cs="Browallia New"/>
                <w:spacing w:val="-10"/>
                <w:sz w:val="22"/>
                <w:szCs w:val="22"/>
                <w:cs/>
              </w:rPr>
              <w:t xml:space="preserve"> จำกัด)</w:t>
            </w:r>
          </w:p>
        </w:tc>
        <w:tc>
          <w:tcPr>
            <w:tcW w:w="1022" w:type="dxa"/>
            <w:shd w:val="clear" w:color="auto" w:fill="auto"/>
            <w:vAlign w:val="bottom"/>
          </w:tcPr>
          <w:p w14:paraId="29977CBB" w14:textId="6754452C"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vAlign w:val="bottom"/>
          </w:tcPr>
          <w:p w14:paraId="3398E3D5" w14:textId="4E1DA3BB"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tcBorders>
              <w:top w:val="nil"/>
              <w:left w:val="nil"/>
              <w:bottom w:val="nil"/>
              <w:right w:val="nil"/>
            </w:tcBorders>
            <w:shd w:val="clear" w:color="auto" w:fill="auto"/>
          </w:tcPr>
          <w:p w14:paraId="02D25FB6" w14:textId="7777777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p w14:paraId="0B692A50" w14:textId="35FE9622"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6,250 </w:t>
            </w:r>
          </w:p>
        </w:tc>
        <w:tc>
          <w:tcPr>
            <w:tcW w:w="1022" w:type="dxa"/>
            <w:shd w:val="clear" w:color="auto" w:fill="auto"/>
            <w:vAlign w:val="bottom"/>
          </w:tcPr>
          <w:p w14:paraId="5C8900EC" w14:textId="6A2218AF"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6,250 </w:t>
            </w:r>
          </w:p>
        </w:tc>
        <w:tc>
          <w:tcPr>
            <w:tcW w:w="1023" w:type="dxa"/>
            <w:tcBorders>
              <w:top w:val="nil"/>
              <w:left w:val="nil"/>
              <w:bottom w:val="nil"/>
              <w:right w:val="nil"/>
            </w:tcBorders>
            <w:shd w:val="clear" w:color="auto" w:fill="auto"/>
          </w:tcPr>
          <w:p w14:paraId="1ED9F634" w14:textId="7777777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p w14:paraId="0EF550FA" w14:textId="73D3C92F"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1,300 </w:t>
            </w:r>
          </w:p>
        </w:tc>
        <w:tc>
          <w:tcPr>
            <w:tcW w:w="1023" w:type="dxa"/>
            <w:shd w:val="clear" w:color="auto" w:fill="auto"/>
            <w:vAlign w:val="bottom"/>
          </w:tcPr>
          <w:p w14:paraId="7430483B" w14:textId="2E2D7FD2"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1,300 </w:t>
            </w:r>
          </w:p>
        </w:tc>
        <w:tc>
          <w:tcPr>
            <w:tcW w:w="1022" w:type="dxa"/>
            <w:tcBorders>
              <w:top w:val="nil"/>
              <w:left w:val="nil"/>
              <w:bottom w:val="nil"/>
              <w:right w:val="nil"/>
            </w:tcBorders>
            <w:shd w:val="clear" w:color="auto" w:fill="auto"/>
            <w:vAlign w:val="bottom"/>
          </w:tcPr>
          <w:p w14:paraId="7B4FEF39" w14:textId="439B90C0"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44995E36" w14:textId="54E7950E"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bottom w:val="nil"/>
              <w:right w:val="nil"/>
            </w:tcBorders>
            <w:shd w:val="clear" w:color="auto" w:fill="auto"/>
          </w:tcPr>
          <w:p w14:paraId="4B27BE3E" w14:textId="7777777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p w14:paraId="4AC004E0" w14:textId="4EBA38AC"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1,300 </w:t>
            </w:r>
          </w:p>
        </w:tc>
        <w:tc>
          <w:tcPr>
            <w:tcW w:w="1023" w:type="dxa"/>
            <w:shd w:val="clear" w:color="auto" w:fill="auto"/>
            <w:vAlign w:val="bottom"/>
          </w:tcPr>
          <w:p w14:paraId="4387D540" w14:textId="4E00A7D4"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1,300 </w:t>
            </w:r>
          </w:p>
        </w:tc>
      </w:tr>
      <w:tr w:rsidR="00DF01B8" w:rsidRPr="003926DF" w14:paraId="51CD11DC" w14:textId="77777777" w:rsidTr="00F717D5">
        <w:tc>
          <w:tcPr>
            <w:tcW w:w="4230" w:type="dxa"/>
            <w:shd w:val="clear" w:color="auto" w:fill="auto"/>
            <w:vAlign w:val="bottom"/>
          </w:tcPr>
          <w:p w14:paraId="7DC26699" w14:textId="49D8F6EF" w:rsidR="00DF01B8" w:rsidRPr="003926DF" w:rsidRDefault="00DF01B8" w:rsidP="00DF01B8">
            <w:pPr>
              <w:ind w:right="-171"/>
              <w:rPr>
                <w:rFonts w:ascii="Browallia New" w:eastAsia="Arial Unicode MS" w:hAnsi="Browallia New" w:cs="Browallia New"/>
                <w:spacing w:val="-10"/>
                <w:sz w:val="22"/>
                <w:szCs w:val="22"/>
                <w:lang w:val="en-GB"/>
              </w:rPr>
            </w:pPr>
            <w:r w:rsidRPr="003926DF">
              <w:rPr>
                <w:rFonts w:ascii="Browallia New" w:eastAsia="Arial Unicode MS" w:hAnsi="Browallia New" w:cs="Browallia New"/>
                <w:spacing w:val="-10"/>
                <w:sz w:val="22"/>
                <w:szCs w:val="22"/>
                <w:cs/>
                <w:lang w:val="en-GB"/>
              </w:rPr>
              <w:t>บริษัท อาร์เอส มอ</w:t>
            </w:r>
            <w:proofErr w:type="spellStart"/>
            <w:r w:rsidRPr="003926DF">
              <w:rPr>
                <w:rFonts w:ascii="Browallia New" w:eastAsia="Arial Unicode MS" w:hAnsi="Browallia New" w:cs="Browallia New"/>
                <w:spacing w:val="-10"/>
                <w:sz w:val="22"/>
                <w:szCs w:val="22"/>
                <w:cs/>
                <w:lang w:val="en-GB"/>
              </w:rPr>
              <w:t>ลล์</w:t>
            </w:r>
            <w:proofErr w:type="spellEnd"/>
            <w:r w:rsidRPr="003926DF">
              <w:rPr>
                <w:rFonts w:ascii="Browallia New" w:eastAsia="Arial Unicode MS" w:hAnsi="Browallia New" w:cs="Browallia New"/>
                <w:spacing w:val="-10"/>
                <w:sz w:val="22"/>
                <w:szCs w:val="22"/>
                <w:cs/>
                <w:lang w:val="en-GB"/>
              </w:rPr>
              <w:t xml:space="preserve"> จำกัด</w:t>
            </w:r>
            <w:r w:rsidRPr="003926DF">
              <w:rPr>
                <w:rFonts w:ascii="Browallia New" w:eastAsia="Arial Unicode MS" w:hAnsi="Browallia New" w:cs="Browallia New"/>
                <w:spacing w:val="-10"/>
                <w:sz w:val="22"/>
                <w:szCs w:val="22"/>
                <w:lang w:val="en-GB"/>
              </w:rPr>
              <w:t xml:space="preserve"> </w:t>
            </w:r>
          </w:p>
        </w:tc>
        <w:tc>
          <w:tcPr>
            <w:tcW w:w="1022" w:type="dxa"/>
            <w:shd w:val="clear" w:color="auto" w:fill="auto"/>
          </w:tcPr>
          <w:p w14:paraId="25E6E4B5" w14:textId="26EE92A3"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tcPr>
          <w:p w14:paraId="25E0C79A" w14:textId="621F1B7E"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tcBorders>
              <w:top w:val="nil"/>
              <w:left w:val="nil"/>
              <w:bottom w:val="nil"/>
              <w:right w:val="nil"/>
            </w:tcBorders>
            <w:shd w:val="clear" w:color="auto" w:fill="auto"/>
          </w:tcPr>
          <w:p w14:paraId="3B561C3D" w14:textId="7A03081B"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200,000 </w:t>
            </w:r>
          </w:p>
        </w:tc>
        <w:tc>
          <w:tcPr>
            <w:tcW w:w="1022" w:type="dxa"/>
            <w:shd w:val="clear" w:color="auto" w:fill="auto"/>
          </w:tcPr>
          <w:p w14:paraId="718619F6" w14:textId="2E3AC31B"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200,000 </w:t>
            </w:r>
          </w:p>
        </w:tc>
        <w:tc>
          <w:tcPr>
            <w:tcW w:w="1023" w:type="dxa"/>
            <w:tcBorders>
              <w:top w:val="nil"/>
              <w:left w:val="nil"/>
              <w:bottom w:val="nil"/>
              <w:right w:val="nil"/>
            </w:tcBorders>
            <w:shd w:val="clear" w:color="auto" w:fill="auto"/>
          </w:tcPr>
          <w:p w14:paraId="409EEF59" w14:textId="2D7A421B"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199,999 </w:t>
            </w:r>
          </w:p>
        </w:tc>
        <w:tc>
          <w:tcPr>
            <w:tcW w:w="1023" w:type="dxa"/>
            <w:shd w:val="clear" w:color="auto" w:fill="auto"/>
          </w:tcPr>
          <w:p w14:paraId="2C510246" w14:textId="50CA1895"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199,999 </w:t>
            </w:r>
          </w:p>
        </w:tc>
        <w:tc>
          <w:tcPr>
            <w:tcW w:w="1022" w:type="dxa"/>
            <w:tcBorders>
              <w:top w:val="nil"/>
              <w:left w:val="nil"/>
              <w:bottom w:val="nil"/>
              <w:right w:val="nil"/>
            </w:tcBorders>
            <w:shd w:val="clear" w:color="auto" w:fill="auto"/>
            <w:vAlign w:val="bottom"/>
          </w:tcPr>
          <w:p w14:paraId="3AD10235" w14:textId="027EC5FE"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7F4E8FBB" w14:textId="73F22D31"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bottom w:val="nil"/>
              <w:right w:val="nil"/>
            </w:tcBorders>
            <w:shd w:val="clear" w:color="auto" w:fill="auto"/>
          </w:tcPr>
          <w:p w14:paraId="03ECE908" w14:textId="591D0AC1"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199,999 </w:t>
            </w:r>
          </w:p>
        </w:tc>
        <w:tc>
          <w:tcPr>
            <w:tcW w:w="1023" w:type="dxa"/>
            <w:shd w:val="clear" w:color="auto" w:fill="auto"/>
          </w:tcPr>
          <w:p w14:paraId="32B48131" w14:textId="6E9671DB"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199,999 </w:t>
            </w:r>
          </w:p>
        </w:tc>
      </w:tr>
      <w:tr w:rsidR="00DF01B8" w:rsidRPr="003926DF" w14:paraId="08181EA9" w14:textId="77777777" w:rsidTr="00F717D5">
        <w:tc>
          <w:tcPr>
            <w:tcW w:w="4230" w:type="dxa"/>
            <w:shd w:val="clear" w:color="auto" w:fill="auto"/>
            <w:vAlign w:val="bottom"/>
          </w:tcPr>
          <w:p w14:paraId="47121613" w14:textId="67497BF7" w:rsidR="00DF01B8" w:rsidRPr="003926DF" w:rsidRDefault="00DF01B8" w:rsidP="00DF01B8">
            <w:pPr>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บริษัท อาร์เอส คอน</w:t>
            </w:r>
            <w:proofErr w:type="spellStart"/>
            <w:r w:rsidRPr="003926DF">
              <w:rPr>
                <w:rFonts w:ascii="Browallia New" w:eastAsia="Arial Unicode MS" w:hAnsi="Browallia New" w:cs="Browallia New"/>
                <w:sz w:val="22"/>
                <w:szCs w:val="22"/>
                <w:cs/>
              </w:rPr>
              <w:t>เน็ค</w:t>
            </w:r>
            <w:proofErr w:type="spellEnd"/>
            <w:r w:rsidRPr="003926DF">
              <w:rPr>
                <w:rFonts w:ascii="Browallia New" w:eastAsia="Arial Unicode MS" w:hAnsi="Browallia New" w:cs="Browallia New"/>
                <w:sz w:val="22"/>
                <w:szCs w:val="22"/>
                <w:cs/>
              </w:rPr>
              <w:t xml:space="preserve"> จำกัด</w:t>
            </w:r>
          </w:p>
        </w:tc>
        <w:tc>
          <w:tcPr>
            <w:tcW w:w="1022" w:type="dxa"/>
            <w:shd w:val="clear" w:color="auto" w:fill="auto"/>
          </w:tcPr>
          <w:p w14:paraId="1BE5AFC5" w14:textId="1DDD1EB0"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tcPr>
          <w:p w14:paraId="5594DC60" w14:textId="531BAB72"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tcBorders>
              <w:top w:val="nil"/>
              <w:left w:val="nil"/>
              <w:bottom w:val="nil"/>
              <w:right w:val="nil"/>
            </w:tcBorders>
            <w:shd w:val="clear" w:color="auto" w:fill="auto"/>
          </w:tcPr>
          <w:p w14:paraId="4AD73779" w14:textId="126AB793"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452,500 </w:t>
            </w:r>
          </w:p>
        </w:tc>
        <w:tc>
          <w:tcPr>
            <w:tcW w:w="1022" w:type="dxa"/>
            <w:shd w:val="clear" w:color="auto" w:fill="auto"/>
          </w:tcPr>
          <w:p w14:paraId="3D780CAD" w14:textId="62907824"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452,500 </w:t>
            </w:r>
          </w:p>
        </w:tc>
        <w:tc>
          <w:tcPr>
            <w:tcW w:w="1023" w:type="dxa"/>
            <w:tcBorders>
              <w:top w:val="nil"/>
              <w:left w:val="nil"/>
              <w:bottom w:val="nil"/>
              <w:right w:val="nil"/>
            </w:tcBorders>
            <w:shd w:val="clear" w:color="auto" w:fill="auto"/>
          </w:tcPr>
          <w:p w14:paraId="418B1C05" w14:textId="45336852"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452,499 </w:t>
            </w:r>
          </w:p>
        </w:tc>
        <w:tc>
          <w:tcPr>
            <w:tcW w:w="1023" w:type="dxa"/>
            <w:shd w:val="clear" w:color="auto" w:fill="auto"/>
          </w:tcPr>
          <w:p w14:paraId="10BEB71F" w14:textId="71CA4EC0"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452,499 </w:t>
            </w:r>
          </w:p>
        </w:tc>
        <w:tc>
          <w:tcPr>
            <w:tcW w:w="1022" w:type="dxa"/>
            <w:tcBorders>
              <w:top w:val="nil"/>
              <w:left w:val="nil"/>
              <w:bottom w:val="nil"/>
              <w:right w:val="nil"/>
            </w:tcBorders>
            <w:shd w:val="clear" w:color="auto" w:fill="auto"/>
            <w:vAlign w:val="bottom"/>
          </w:tcPr>
          <w:p w14:paraId="7F83E8CA" w14:textId="5BB87A0B"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028686FF" w14:textId="5BBFFDA0" w:rsidR="00DF01B8" w:rsidRPr="003926DF" w:rsidRDefault="00DF01B8" w:rsidP="00DF01B8">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bottom w:val="nil"/>
              <w:right w:val="nil"/>
            </w:tcBorders>
            <w:shd w:val="clear" w:color="auto" w:fill="auto"/>
          </w:tcPr>
          <w:p w14:paraId="7DF5909E" w14:textId="0D7F8E26"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452,499 </w:t>
            </w:r>
          </w:p>
        </w:tc>
        <w:tc>
          <w:tcPr>
            <w:tcW w:w="1023" w:type="dxa"/>
            <w:shd w:val="clear" w:color="auto" w:fill="auto"/>
          </w:tcPr>
          <w:p w14:paraId="50B9EF24" w14:textId="4660C659"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452,499 </w:t>
            </w:r>
          </w:p>
        </w:tc>
      </w:tr>
      <w:tr w:rsidR="00DF01B8" w:rsidRPr="003926DF" w14:paraId="1123DE3D" w14:textId="77777777" w:rsidTr="00F717D5">
        <w:tc>
          <w:tcPr>
            <w:tcW w:w="4230" w:type="dxa"/>
            <w:shd w:val="clear" w:color="auto" w:fill="auto"/>
            <w:vAlign w:val="bottom"/>
          </w:tcPr>
          <w:p w14:paraId="205CE00F" w14:textId="113E5AA8" w:rsidR="00DF01B8" w:rsidRPr="003926DF" w:rsidRDefault="00DF01B8" w:rsidP="00DF01B8">
            <w:pPr>
              <w:rPr>
                <w:rFonts w:ascii="Browallia New" w:eastAsia="Arial Unicode MS" w:hAnsi="Browallia New" w:cs="Browallia New"/>
                <w:spacing w:val="-10"/>
                <w:sz w:val="22"/>
                <w:szCs w:val="22"/>
                <w:cs/>
              </w:rPr>
            </w:pPr>
            <w:r w:rsidRPr="003926DF">
              <w:rPr>
                <w:rFonts w:ascii="Browallia New" w:eastAsia="Arial Unicode MS" w:hAnsi="Browallia New" w:cs="Browallia New"/>
                <w:spacing w:val="-10"/>
                <w:sz w:val="22"/>
                <w:szCs w:val="22"/>
                <w:cs/>
              </w:rPr>
              <w:t xml:space="preserve">บริษัท อาร์เอส </w:t>
            </w:r>
            <w:proofErr w:type="spellStart"/>
            <w:r w:rsidRPr="003926DF">
              <w:rPr>
                <w:rFonts w:ascii="Browallia New" w:eastAsia="Arial Unicode MS" w:hAnsi="Browallia New" w:cs="Browallia New"/>
                <w:spacing w:val="-10"/>
                <w:sz w:val="22"/>
                <w:szCs w:val="22"/>
                <w:cs/>
              </w:rPr>
              <w:t>ไดเร็ค</w:t>
            </w:r>
            <w:proofErr w:type="spellEnd"/>
            <w:r w:rsidRPr="003926DF">
              <w:rPr>
                <w:rFonts w:ascii="Browallia New" w:eastAsia="Arial Unicode MS" w:hAnsi="Browallia New" w:cs="Browallia New"/>
                <w:spacing w:val="-10"/>
                <w:sz w:val="22"/>
                <w:szCs w:val="22"/>
                <w:cs/>
              </w:rPr>
              <w:t xml:space="preserve"> จำกัด</w:t>
            </w:r>
          </w:p>
        </w:tc>
        <w:tc>
          <w:tcPr>
            <w:tcW w:w="1022" w:type="dxa"/>
            <w:shd w:val="clear" w:color="auto" w:fill="auto"/>
            <w:vAlign w:val="bottom"/>
          </w:tcPr>
          <w:p w14:paraId="260C6ECD" w14:textId="46EF05C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vAlign w:val="bottom"/>
          </w:tcPr>
          <w:p w14:paraId="46036FA9" w14:textId="678D1A3D"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tcBorders>
              <w:top w:val="nil"/>
              <w:left w:val="nil"/>
              <w:bottom w:val="nil"/>
              <w:right w:val="nil"/>
            </w:tcBorders>
            <w:shd w:val="clear" w:color="auto" w:fill="auto"/>
          </w:tcPr>
          <w:p w14:paraId="0CDF8149" w14:textId="23115054"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100,000 </w:t>
            </w:r>
          </w:p>
        </w:tc>
        <w:tc>
          <w:tcPr>
            <w:tcW w:w="1022" w:type="dxa"/>
            <w:shd w:val="clear" w:color="auto" w:fill="auto"/>
          </w:tcPr>
          <w:p w14:paraId="756F8DA8" w14:textId="7F84D4C4"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100,000 </w:t>
            </w:r>
          </w:p>
        </w:tc>
        <w:tc>
          <w:tcPr>
            <w:tcW w:w="1023" w:type="dxa"/>
            <w:tcBorders>
              <w:top w:val="nil"/>
              <w:left w:val="nil"/>
              <w:bottom w:val="nil"/>
              <w:right w:val="nil"/>
            </w:tcBorders>
            <w:shd w:val="clear" w:color="auto" w:fill="auto"/>
          </w:tcPr>
          <w:p w14:paraId="539A5274" w14:textId="6035E602"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100,000 </w:t>
            </w:r>
          </w:p>
        </w:tc>
        <w:tc>
          <w:tcPr>
            <w:tcW w:w="1023" w:type="dxa"/>
            <w:shd w:val="clear" w:color="auto" w:fill="auto"/>
          </w:tcPr>
          <w:p w14:paraId="6259FFAF" w14:textId="1CF6D877"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100,000 </w:t>
            </w:r>
          </w:p>
        </w:tc>
        <w:tc>
          <w:tcPr>
            <w:tcW w:w="1022" w:type="dxa"/>
            <w:tcBorders>
              <w:top w:val="nil"/>
              <w:left w:val="nil"/>
              <w:bottom w:val="nil"/>
              <w:right w:val="nil"/>
            </w:tcBorders>
            <w:shd w:val="clear" w:color="auto" w:fill="auto"/>
            <w:vAlign w:val="bottom"/>
          </w:tcPr>
          <w:p w14:paraId="31B2CAB8" w14:textId="55510C97"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3317CF22" w14:textId="7D2E1613" w:rsidR="00DF01B8" w:rsidRPr="003926DF" w:rsidRDefault="00DF01B8" w:rsidP="00DF01B8">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bottom w:val="nil"/>
              <w:right w:val="nil"/>
            </w:tcBorders>
            <w:shd w:val="clear" w:color="auto" w:fill="auto"/>
          </w:tcPr>
          <w:p w14:paraId="33722079" w14:textId="717CFF19"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100,000 </w:t>
            </w:r>
          </w:p>
        </w:tc>
        <w:tc>
          <w:tcPr>
            <w:tcW w:w="1023" w:type="dxa"/>
            <w:shd w:val="clear" w:color="auto" w:fill="auto"/>
          </w:tcPr>
          <w:p w14:paraId="3C54829F" w14:textId="6AFFE8E6"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100,000</w:t>
            </w:r>
          </w:p>
        </w:tc>
      </w:tr>
      <w:tr w:rsidR="00DF01B8" w:rsidRPr="003926DF" w14:paraId="0ECB939B" w14:textId="77777777" w:rsidTr="00F717D5">
        <w:tc>
          <w:tcPr>
            <w:tcW w:w="4230" w:type="dxa"/>
            <w:shd w:val="clear" w:color="auto" w:fill="auto"/>
            <w:vAlign w:val="bottom"/>
          </w:tcPr>
          <w:p w14:paraId="281180C9" w14:textId="17FC6BDB" w:rsidR="00DF01B8" w:rsidRPr="003926DF" w:rsidRDefault="00DF01B8" w:rsidP="00DF01B8">
            <w:pPr>
              <w:rPr>
                <w:rFonts w:ascii="Browallia New" w:eastAsia="Arial Unicode MS" w:hAnsi="Browallia New" w:cs="Browallia New"/>
                <w:sz w:val="22"/>
                <w:szCs w:val="22"/>
              </w:rPr>
            </w:pPr>
            <w:r w:rsidRPr="003926DF">
              <w:rPr>
                <w:rFonts w:ascii="Browallia New" w:eastAsia="Arial Unicode MS" w:hAnsi="Browallia New" w:cs="Browallia New"/>
                <w:sz w:val="22"/>
                <w:szCs w:val="22"/>
                <w:cs/>
              </w:rPr>
              <w:t xml:space="preserve">บริษัท </w:t>
            </w:r>
            <w:proofErr w:type="spellStart"/>
            <w:r w:rsidRPr="003926DF">
              <w:rPr>
                <w:rFonts w:ascii="Browallia New" w:eastAsia="Arial Unicode MS" w:hAnsi="Browallia New" w:cs="Browallia New"/>
                <w:sz w:val="22"/>
                <w:szCs w:val="22"/>
                <w:cs/>
              </w:rPr>
              <w:t>ป๊</w:t>
            </w:r>
            <w:proofErr w:type="spellEnd"/>
            <w:r w:rsidRPr="003926DF">
              <w:rPr>
                <w:rFonts w:ascii="Browallia New" w:eastAsia="Arial Unicode MS" w:hAnsi="Browallia New" w:cs="Browallia New"/>
                <w:sz w:val="22"/>
                <w:szCs w:val="22"/>
                <w:cs/>
              </w:rPr>
              <w:t>อบคอยน์ คลับ จำกัด</w:t>
            </w:r>
          </w:p>
        </w:tc>
        <w:tc>
          <w:tcPr>
            <w:tcW w:w="1022" w:type="dxa"/>
            <w:shd w:val="clear" w:color="auto" w:fill="auto"/>
          </w:tcPr>
          <w:p w14:paraId="42866275" w14:textId="5ABD73D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tcPr>
          <w:p w14:paraId="387BE843" w14:textId="169C1F33"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tcBorders>
              <w:top w:val="nil"/>
              <w:left w:val="nil"/>
              <w:right w:val="nil"/>
            </w:tcBorders>
            <w:shd w:val="clear" w:color="auto" w:fill="auto"/>
          </w:tcPr>
          <w:p w14:paraId="048A304E" w14:textId="6A437CC1"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26,000 </w:t>
            </w:r>
          </w:p>
        </w:tc>
        <w:tc>
          <w:tcPr>
            <w:tcW w:w="1022" w:type="dxa"/>
            <w:shd w:val="clear" w:color="auto" w:fill="auto"/>
          </w:tcPr>
          <w:p w14:paraId="446BCB45" w14:textId="5B27C365"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26,000</w:t>
            </w:r>
          </w:p>
        </w:tc>
        <w:tc>
          <w:tcPr>
            <w:tcW w:w="1023" w:type="dxa"/>
            <w:tcBorders>
              <w:top w:val="nil"/>
              <w:left w:val="nil"/>
              <w:right w:val="nil"/>
            </w:tcBorders>
            <w:shd w:val="clear" w:color="auto" w:fill="auto"/>
          </w:tcPr>
          <w:p w14:paraId="7661F2F9" w14:textId="0EC5BADD"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35,000 </w:t>
            </w:r>
          </w:p>
        </w:tc>
        <w:tc>
          <w:tcPr>
            <w:tcW w:w="1023" w:type="dxa"/>
            <w:shd w:val="clear" w:color="auto" w:fill="auto"/>
          </w:tcPr>
          <w:p w14:paraId="26B343A7" w14:textId="648C4A67"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35,000</w:t>
            </w:r>
          </w:p>
        </w:tc>
        <w:tc>
          <w:tcPr>
            <w:tcW w:w="1022" w:type="dxa"/>
            <w:tcBorders>
              <w:top w:val="nil"/>
              <w:left w:val="nil"/>
              <w:right w:val="nil"/>
            </w:tcBorders>
            <w:shd w:val="clear" w:color="auto" w:fill="auto"/>
            <w:vAlign w:val="bottom"/>
          </w:tcPr>
          <w:p w14:paraId="4637279F" w14:textId="02FB4CF3" w:rsidR="00DF01B8" w:rsidRPr="003926DF" w:rsidRDefault="00DF01B8" w:rsidP="00DF01B8">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4CF7E351" w14:textId="037BB84D" w:rsidR="00DF01B8" w:rsidRPr="003926DF" w:rsidRDefault="00DF01B8" w:rsidP="00DF01B8">
            <w:pP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right w:val="nil"/>
            </w:tcBorders>
            <w:shd w:val="clear" w:color="auto" w:fill="auto"/>
          </w:tcPr>
          <w:p w14:paraId="5CD86B1F" w14:textId="6353643B"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35,000 </w:t>
            </w:r>
          </w:p>
        </w:tc>
        <w:tc>
          <w:tcPr>
            <w:tcW w:w="1023" w:type="dxa"/>
            <w:shd w:val="clear" w:color="auto" w:fill="auto"/>
          </w:tcPr>
          <w:p w14:paraId="75927626" w14:textId="2BDE5537" w:rsidR="00DF01B8" w:rsidRPr="003926DF" w:rsidRDefault="00DF01B8" w:rsidP="00DF01B8">
            <w:pP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35,000</w:t>
            </w:r>
          </w:p>
        </w:tc>
      </w:tr>
      <w:tr w:rsidR="00DF01B8" w:rsidRPr="003926DF" w14:paraId="3D527E2D" w14:textId="77777777" w:rsidTr="00F717D5">
        <w:tc>
          <w:tcPr>
            <w:tcW w:w="4230" w:type="dxa"/>
            <w:shd w:val="clear" w:color="auto" w:fill="auto"/>
            <w:vAlign w:val="bottom"/>
          </w:tcPr>
          <w:p w14:paraId="1A201B78" w14:textId="47EC8227" w:rsidR="00DF01B8" w:rsidRPr="003926DF" w:rsidRDefault="00DF01B8" w:rsidP="00DF01B8">
            <w:pPr>
              <w:ind w:left="61" w:hanging="61"/>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 xml:space="preserve">บริษัท จี </w:t>
            </w:r>
            <w:proofErr w:type="spellStart"/>
            <w:r w:rsidRPr="003926DF">
              <w:rPr>
                <w:rFonts w:ascii="Browallia New" w:eastAsia="Arial Unicode MS" w:hAnsi="Browallia New" w:cs="Browallia New"/>
                <w:sz w:val="22"/>
                <w:szCs w:val="22"/>
                <w:cs/>
              </w:rPr>
              <w:t>เวลล์</w:t>
            </w:r>
            <w:proofErr w:type="spellEnd"/>
            <w:r w:rsidRPr="003926DF">
              <w:rPr>
                <w:rFonts w:ascii="Browallia New" w:eastAsia="Arial Unicode MS" w:hAnsi="Browallia New" w:cs="Browallia New"/>
                <w:sz w:val="22"/>
                <w:szCs w:val="22"/>
                <w:cs/>
              </w:rPr>
              <w:t xml:space="preserve"> จำกัด</w:t>
            </w:r>
          </w:p>
        </w:tc>
        <w:tc>
          <w:tcPr>
            <w:tcW w:w="1022" w:type="dxa"/>
            <w:shd w:val="clear" w:color="auto" w:fill="auto"/>
          </w:tcPr>
          <w:p w14:paraId="5CCA7B12" w14:textId="3111E310"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shd w:val="clear" w:color="auto" w:fill="auto"/>
          </w:tcPr>
          <w:p w14:paraId="5EE04F62" w14:textId="72B4A14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tcBorders>
              <w:top w:val="nil"/>
              <w:left w:val="nil"/>
              <w:right w:val="nil"/>
            </w:tcBorders>
            <w:shd w:val="clear" w:color="auto" w:fill="auto"/>
          </w:tcPr>
          <w:p w14:paraId="5E524761" w14:textId="3A15FAF0" w:rsidR="00DF01B8" w:rsidRPr="003926DF" w:rsidRDefault="00DF01B8" w:rsidP="00DF01B8">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350,000 </w:t>
            </w:r>
          </w:p>
        </w:tc>
        <w:tc>
          <w:tcPr>
            <w:tcW w:w="1022" w:type="dxa"/>
            <w:shd w:val="clear" w:color="auto" w:fill="auto"/>
          </w:tcPr>
          <w:p w14:paraId="158939D8" w14:textId="23348D5A" w:rsidR="00DF01B8" w:rsidRPr="003926DF" w:rsidRDefault="00DF01B8" w:rsidP="00DF01B8">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350,000</w:t>
            </w:r>
          </w:p>
        </w:tc>
        <w:tc>
          <w:tcPr>
            <w:tcW w:w="1023" w:type="dxa"/>
            <w:tcBorders>
              <w:top w:val="nil"/>
              <w:left w:val="nil"/>
              <w:right w:val="nil"/>
            </w:tcBorders>
            <w:shd w:val="clear" w:color="auto" w:fill="auto"/>
          </w:tcPr>
          <w:p w14:paraId="4C7CD2A2" w14:textId="73E200D5" w:rsidR="00DF01B8" w:rsidRPr="003926DF" w:rsidRDefault="00DF01B8" w:rsidP="00DF01B8">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349,853 </w:t>
            </w:r>
          </w:p>
        </w:tc>
        <w:tc>
          <w:tcPr>
            <w:tcW w:w="1023" w:type="dxa"/>
            <w:shd w:val="clear" w:color="auto" w:fill="auto"/>
          </w:tcPr>
          <w:p w14:paraId="6BA96F69" w14:textId="78280E92" w:rsidR="00DF01B8" w:rsidRPr="003926DF" w:rsidRDefault="00DF01B8" w:rsidP="00DF01B8">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349,853</w:t>
            </w:r>
          </w:p>
        </w:tc>
        <w:tc>
          <w:tcPr>
            <w:tcW w:w="1022" w:type="dxa"/>
            <w:tcBorders>
              <w:top w:val="nil"/>
              <w:left w:val="nil"/>
              <w:right w:val="nil"/>
            </w:tcBorders>
            <w:shd w:val="clear" w:color="auto" w:fill="auto"/>
            <w:vAlign w:val="bottom"/>
          </w:tcPr>
          <w:p w14:paraId="5E23F1D3" w14:textId="59E7C535" w:rsidR="00DF01B8" w:rsidRPr="003926DF" w:rsidRDefault="00DF01B8" w:rsidP="00DF01B8">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24010E09" w14:textId="66B6714B" w:rsidR="00DF01B8" w:rsidRPr="003926DF" w:rsidRDefault="00DF01B8" w:rsidP="00DF01B8">
            <w:pPr>
              <w:pBdr>
                <w:bottom w:val="single" w:sz="4" w:space="1" w:color="auto"/>
              </w:pBdr>
              <w:tabs>
                <w:tab w:val="clear" w:pos="227"/>
                <w:tab w:val="clear" w:pos="454"/>
                <w:tab w:val="clear" w:pos="680"/>
                <w:tab w:val="clear" w:pos="1644"/>
                <w:tab w:val="clear" w:pos="1871"/>
                <w:tab w:val="decimal" w:pos="93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tcBorders>
              <w:top w:val="nil"/>
              <w:left w:val="nil"/>
              <w:right w:val="nil"/>
            </w:tcBorders>
            <w:shd w:val="clear" w:color="auto" w:fill="auto"/>
          </w:tcPr>
          <w:p w14:paraId="578435B3" w14:textId="64C0F36F" w:rsidR="00DF01B8" w:rsidRPr="003926DF" w:rsidRDefault="00DF01B8" w:rsidP="00DF01B8">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349,853 </w:t>
            </w:r>
          </w:p>
        </w:tc>
        <w:tc>
          <w:tcPr>
            <w:tcW w:w="1023" w:type="dxa"/>
            <w:shd w:val="clear" w:color="auto" w:fill="auto"/>
          </w:tcPr>
          <w:p w14:paraId="060D0A58" w14:textId="344FEED0" w:rsidR="00DF01B8" w:rsidRPr="003926DF" w:rsidRDefault="00DF01B8" w:rsidP="00DF01B8">
            <w:pPr>
              <w:pBdr>
                <w:bottom w:val="single" w:sz="4" w:space="1" w:color="auto"/>
              </w:pBdr>
              <w:tabs>
                <w:tab w:val="clear" w:pos="227"/>
                <w:tab w:val="clear" w:pos="454"/>
                <w:tab w:val="clear" w:pos="680"/>
                <w:tab w:val="clear" w:pos="1644"/>
                <w:tab w:val="clear" w:pos="1871"/>
                <w:tab w:val="decimal" w:pos="93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349,853</w:t>
            </w:r>
          </w:p>
        </w:tc>
      </w:tr>
      <w:tr w:rsidR="005020D9" w:rsidRPr="003926DF" w14:paraId="752105E3" w14:textId="77777777">
        <w:tc>
          <w:tcPr>
            <w:tcW w:w="4230" w:type="dxa"/>
            <w:shd w:val="clear" w:color="auto" w:fill="auto"/>
            <w:vAlign w:val="bottom"/>
          </w:tcPr>
          <w:p w14:paraId="32EA6844" w14:textId="574A0093" w:rsidR="005020D9" w:rsidRPr="003926DF" w:rsidRDefault="005020D9" w:rsidP="005020D9">
            <w:pPr>
              <w:ind w:left="61"/>
              <w:rPr>
                <w:rFonts w:ascii="Browallia New" w:eastAsia="Arial Unicode MS" w:hAnsi="Browallia New" w:cs="Browallia New"/>
                <w:sz w:val="22"/>
                <w:szCs w:val="22"/>
              </w:rPr>
            </w:pPr>
            <w:r w:rsidRPr="003926DF">
              <w:rPr>
                <w:rFonts w:ascii="Browallia New" w:eastAsia="Arial Unicode MS" w:hAnsi="Browallia New" w:cs="Browallia New"/>
                <w:sz w:val="22"/>
                <w:szCs w:val="22"/>
                <w:cs/>
              </w:rPr>
              <w:t>รวม</w:t>
            </w:r>
          </w:p>
        </w:tc>
        <w:tc>
          <w:tcPr>
            <w:tcW w:w="1022" w:type="dxa"/>
            <w:shd w:val="clear" w:color="auto" w:fill="auto"/>
          </w:tcPr>
          <w:p w14:paraId="65AED311" w14:textId="77777777" w:rsidR="005020D9" w:rsidRPr="003926DF" w:rsidRDefault="005020D9" w:rsidP="005020D9">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shd w:val="clear" w:color="auto" w:fill="auto"/>
          </w:tcPr>
          <w:p w14:paraId="7EE40F42" w14:textId="77777777" w:rsidR="005020D9" w:rsidRPr="003926DF" w:rsidRDefault="005020D9" w:rsidP="005020D9">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tcBorders>
              <w:left w:val="nil"/>
              <w:right w:val="nil"/>
            </w:tcBorders>
            <w:shd w:val="clear" w:color="auto" w:fill="auto"/>
            <w:vAlign w:val="center"/>
          </w:tcPr>
          <w:p w14:paraId="0E2A6040" w14:textId="5C3EA9FF"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lang w:val="en-GB"/>
              </w:rPr>
              <w:t>1,524,938</w:t>
            </w:r>
          </w:p>
        </w:tc>
        <w:tc>
          <w:tcPr>
            <w:tcW w:w="1022" w:type="dxa"/>
            <w:tcBorders>
              <w:left w:val="nil"/>
              <w:right w:val="nil"/>
            </w:tcBorders>
            <w:shd w:val="clear" w:color="auto" w:fill="auto"/>
            <w:vAlign w:val="center"/>
          </w:tcPr>
          <w:p w14:paraId="0ABB21BD" w14:textId="5C36AA9F"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lang w:val="en-GB"/>
              </w:rPr>
              <w:t>1,524,938</w:t>
            </w:r>
          </w:p>
        </w:tc>
        <w:tc>
          <w:tcPr>
            <w:tcW w:w="1023" w:type="dxa"/>
            <w:tcBorders>
              <w:left w:val="nil"/>
              <w:right w:val="nil"/>
            </w:tcBorders>
            <w:shd w:val="clear" w:color="auto" w:fill="auto"/>
            <w:vAlign w:val="center"/>
          </w:tcPr>
          <w:p w14:paraId="480A02C3" w14:textId="063E02D2"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1,529,007</w:t>
            </w:r>
          </w:p>
        </w:tc>
        <w:tc>
          <w:tcPr>
            <w:tcW w:w="1023" w:type="dxa"/>
            <w:tcBorders>
              <w:left w:val="nil"/>
              <w:right w:val="nil"/>
            </w:tcBorders>
            <w:shd w:val="clear" w:color="auto" w:fill="auto"/>
            <w:vAlign w:val="center"/>
          </w:tcPr>
          <w:p w14:paraId="4318C809" w14:textId="367C0DF6"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1,529,007</w:t>
            </w:r>
          </w:p>
        </w:tc>
        <w:tc>
          <w:tcPr>
            <w:tcW w:w="1022" w:type="dxa"/>
            <w:tcBorders>
              <w:left w:val="nil"/>
              <w:right w:val="nil"/>
            </w:tcBorders>
            <w:shd w:val="clear" w:color="auto" w:fill="auto"/>
            <w:vAlign w:val="center"/>
          </w:tcPr>
          <w:p w14:paraId="28BEC8E7" w14:textId="6A1D17A7"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(41,922)</w:t>
            </w:r>
          </w:p>
        </w:tc>
        <w:tc>
          <w:tcPr>
            <w:tcW w:w="1023" w:type="dxa"/>
            <w:tcBorders>
              <w:left w:val="nil"/>
              <w:right w:val="nil"/>
            </w:tcBorders>
            <w:shd w:val="clear" w:color="auto" w:fill="auto"/>
            <w:vAlign w:val="center"/>
          </w:tcPr>
          <w:p w14:paraId="3A2E1245" w14:textId="0DCEDB0E"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(41,922)</w:t>
            </w:r>
          </w:p>
        </w:tc>
        <w:tc>
          <w:tcPr>
            <w:tcW w:w="1023" w:type="dxa"/>
            <w:tcBorders>
              <w:left w:val="nil"/>
              <w:right w:val="nil"/>
            </w:tcBorders>
            <w:shd w:val="clear" w:color="auto" w:fill="auto"/>
            <w:vAlign w:val="center"/>
          </w:tcPr>
          <w:p w14:paraId="147FBE6E" w14:textId="142E88A5"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1,487,085</w:t>
            </w:r>
          </w:p>
        </w:tc>
        <w:tc>
          <w:tcPr>
            <w:tcW w:w="1023" w:type="dxa"/>
            <w:tcBorders>
              <w:left w:val="nil"/>
              <w:right w:val="nil"/>
            </w:tcBorders>
            <w:shd w:val="clear" w:color="auto" w:fill="auto"/>
            <w:vAlign w:val="center"/>
          </w:tcPr>
          <w:p w14:paraId="03B941E1" w14:textId="32A5E698" w:rsidR="005020D9" w:rsidRPr="003926DF" w:rsidRDefault="005020D9" w:rsidP="005020D9">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1,487,085</w:t>
            </w:r>
          </w:p>
        </w:tc>
      </w:tr>
      <w:tr w:rsidR="00DF01B8" w:rsidRPr="003926DF" w14:paraId="4DDAF0C0" w14:textId="77777777" w:rsidTr="00F717D5">
        <w:trPr>
          <w:trHeight w:val="144"/>
        </w:trPr>
        <w:tc>
          <w:tcPr>
            <w:tcW w:w="4230" w:type="dxa"/>
            <w:shd w:val="clear" w:color="auto" w:fill="auto"/>
            <w:vAlign w:val="bottom"/>
          </w:tcPr>
          <w:p w14:paraId="0EEBDBAA"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0956C887"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61578642"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75C67A0D"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5A452A06"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A6A1833"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32F2535"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02B34371"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322EE9B8"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CC8FD01"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559EF2F1"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300EC7A8" w14:textId="77777777" w:rsidTr="00F717D5">
        <w:trPr>
          <w:trHeight w:val="144"/>
        </w:trPr>
        <w:tc>
          <w:tcPr>
            <w:tcW w:w="4230" w:type="dxa"/>
            <w:shd w:val="clear" w:color="auto" w:fill="auto"/>
            <w:vAlign w:val="bottom"/>
          </w:tcPr>
          <w:p w14:paraId="68EC9311"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56D2DC4D"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725A49BD"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CCBDAB7"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0392461F"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1D98CA1D"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98E6C84"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37E5BD59"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39DDE6C"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5A6A759A"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12E80C4"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61CFB088" w14:textId="77777777" w:rsidTr="00F717D5">
        <w:trPr>
          <w:trHeight w:val="144"/>
        </w:trPr>
        <w:tc>
          <w:tcPr>
            <w:tcW w:w="4230" w:type="dxa"/>
            <w:shd w:val="clear" w:color="auto" w:fill="auto"/>
            <w:vAlign w:val="bottom"/>
          </w:tcPr>
          <w:p w14:paraId="08F708D4"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081A5D0D"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76707063"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52946B25"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22DF5404"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6CA6F4AB"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5C052E71"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4DD39BA9"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A0790D7"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1F4C57E8"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ED523EA"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2476D414" w14:textId="77777777" w:rsidTr="00F717D5">
        <w:trPr>
          <w:trHeight w:val="144"/>
        </w:trPr>
        <w:tc>
          <w:tcPr>
            <w:tcW w:w="4230" w:type="dxa"/>
            <w:shd w:val="clear" w:color="auto" w:fill="auto"/>
            <w:vAlign w:val="bottom"/>
          </w:tcPr>
          <w:p w14:paraId="2E3F505D"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4DFAD521"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2ACF288F"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6853BA0F"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6F15AF8E"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DFCE02F"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59313FD1"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516A1F79"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6F464A08"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76931661"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3CE82A6"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24E33FBC" w14:textId="77777777" w:rsidTr="00F717D5">
        <w:trPr>
          <w:trHeight w:val="144"/>
        </w:trPr>
        <w:tc>
          <w:tcPr>
            <w:tcW w:w="4230" w:type="dxa"/>
            <w:shd w:val="clear" w:color="auto" w:fill="auto"/>
            <w:vAlign w:val="bottom"/>
          </w:tcPr>
          <w:p w14:paraId="6E0AA34E"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2927DB67"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7918BFD4"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58417CF"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77923A56"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3FD4E2CA"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650D2870"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44D52E59"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15FE81F"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1758B44C"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1098294"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3E5CBC31" w14:textId="77777777" w:rsidTr="00F717D5">
        <w:trPr>
          <w:trHeight w:val="144"/>
        </w:trPr>
        <w:tc>
          <w:tcPr>
            <w:tcW w:w="4230" w:type="dxa"/>
            <w:shd w:val="clear" w:color="auto" w:fill="auto"/>
            <w:vAlign w:val="bottom"/>
          </w:tcPr>
          <w:p w14:paraId="49BDF3C6"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173DC4D4"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37B4C0F3"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C5AEC24"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3721EDF5"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BB2916B"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7C817F4C"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0EFD871D"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F352ACB"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5B77D9F"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B5B085E"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3FCA46B0" w14:textId="77777777" w:rsidTr="00F717D5">
        <w:trPr>
          <w:trHeight w:val="144"/>
        </w:trPr>
        <w:tc>
          <w:tcPr>
            <w:tcW w:w="4230" w:type="dxa"/>
            <w:shd w:val="clear" w:color="auto" w:fill="auto"/>
            <w:vAlign w:val="bottom"/>
          </w:tcPr>
          <w:p w14:paraId="1AE76701"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3A67492F"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276F7647"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7A195256"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3878B790"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A26CEC8"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DD77C5E"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1ECACDFC"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654CF9FC"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551F36A6"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980730B"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7423008C" w14:textId="77777777" w:rsidTr="00F717D5">
        <w:trPr>
          <w:trHeight w:val="144"/>
        </w:trPr>
        <w:tc>
          <w:tcPr>
            <w:tcW w:w="4230" w:type="dxa"/>
            <w:shd w:val="clear" w:color="auto" w:fill="auto"/>
            <w:vAlign w:val="bottom"/>
          </w:tcPr>
          <w:p w14:paraId="627AB69A"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18BC2FE7"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0686715C"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6EB791FD"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13688043"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B0D4CCE"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384832BC"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44CF1D1B"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589C613C"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24B1F21"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16F5F0C9"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6FBEE6D1" w14:textId="77777777" w:rsidTr="00F717D5">
        <w:trPr>
          <w:trHeight w:val="144"/>
        </w:trPr>
        <w:tc>
          <w:tcPr>
            <w:tcW w:w="4230" w:type="dxa"/>
            <w:shd w:val="clear" w:color="auto" w:fill="auto"/>
            <w:vAlign w:val="bottom"/>
          </w:tcPr>
          <w:p w14:paraId="57929C34" w14:textId="77777777" w:rsidR="00DF01B8" w:rsidRPr="003926DF" w:rsidRDefault="00DF01B8" w:rsidP="00DF01B8">
            <w:pPr>
              <w:ind w:left="61"/>
              <w:rPr>
                <w:rFonts w:ascii="Browallia New" w:eastAsia="Arial Unicode MS" w:hAnsi="Browallia New" w:cs="Browallia New"/>
                <w:cs/>
              </w:rPr>
            </w:pPr>
          </w:p>
        </w:tc>
        <w:tc>
          <w:tcPr>
            <w:tcW w:w="1022" w:type="dxa"/>
            <w:shd w:val="clear" w:color="auto" w:fill="auto"/>
          </w:tcPr>
          <w:p w14:paraId="2E7F542E"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lang w:val="en-GB"/>
              </w:rPr>
            </w:pPr>
          </w:p>
        </w:tc>
        <w:tc>
          <w:tcPr>
            <w:tcW w:w="1023" w:type="dxa"/>
            <w:shd w:val="clear" w:color="auto" w:fill="auto"/>
          </w:tcPr>
          <w:p w14:paraId="65CD21A8"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099105AC"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1B935095"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7D872756"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4FD0BD2"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2" w:type="dxa"/>
            <w:tcBorders>
              <w:left w:val="nil"/>
              <w:right w:val="nil"/>
            </w:tcBorders>
            <w:shd w:val="clear" w:color="auto" w:fill="auto"/>
            <w:vAlign w:val="bottom"/>
          </w:tcPr>
          <w:p w14:paraId="3ABB619D" w14:textId="77777777" w:rsidR="00DF01B8" w:rsidRPr="003926DF" w:rsidRDefault="00DF01B8" w:rsidP="00DF01B8">
            <w:pPr>
              <w:tabs>
                <w:tab w:val="decimal" w:pos="106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419C9435"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2EEE9CBB"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c>
          <w:tcPr>
            <w:tcW w:w="1023" w:type="dxa"/>
            <w:tcBorders>
              <w:left w:val="nil"/>
              <w:right w:val="nil"/>
            </w:tcBorders>
            <w:shd w:val="clear" w:color="auto" w:fill="auto"/>
            <w:vAlign w:val="bottom"/>
          </w:tcPr>
          <w:p w14:paraId="12FF85DB" w14:textId="77777777" w:rsidR="00DF01B8" w:rsidRPr="003926DF" w:rsidRDefault="00DF01B8" w:rsidP="00DF01B8">
            <w:pPr>
              <w:tabs>
                <w:tab w:val="decimal" w:pos="936"/>
              </w:tabs>
              <w:ind w:left="-29" w:right="-72"/>
              <w:jc w:val="right"/>
              <w:rPr>
                <w:rFonts w:ascii="Browallia New" w:eastAsia="Arial Unicode MS" w:hAnsi="Browallia New" w:cs="Browallia New"/>
                <w:spacing w:val="-4"/>
                <w:lang w:val="en-GB"/>
              </w:rPr>
            </w:pPr>
          </w:p>
        </w:tc>
      </w:tr>
      <w:tr w:rsidR="00DF01B8" w:rsidRPr="003926DF" w14:paraId="0D394185" w14:textId="77777777" w:rsidTr="00F717D5">
        <w:tc>
          <w:tcPr>
            <w:tcW w:w="4230" w:type="dxa"/>
            <w:shd w:val="clear" w:color="auto" w:fill="auto"/>
            <w:vAlign w:val="bottom"/>
          </w:tcPr>
          <w:p w14:paraId="30656103" w14:textId="7F4E49C1" w:rsidR="00DF01B8" w:rsidRPr="003926DF" w:rsidRDefault="00DF01B8" w:rsidP="00DF01B8">
            <w:pPr>
              <w:tabs>
                <w:tab w:val="clear" w:pos="227"/>
                <w:tab w:val="left" w:pos="318"/>
              </w:tabs>
              <w:ind w:left="316" w:hanging="255"/>
              <w:rPr>
                <w:rFonts w:ascii="Browallia New" w:eastAsia="Arial Unicode MS" w:hAnsi="Browallia New" w:cs="Browallia New"/>
                <w:b/>
                <w:bCs/>
                <w:sz w:val="22"/>
                <w:szCs w:val="22"/>
                <w:cs/>
              </w:rPr>
            </w:pPr>
            <w:r w:rsidRPr="003926DF">
              <w:rPr>
                <w:rFonts w:ascii="Browallia New" w:eastAsia="Arial Unicode MS" w:hAnsi="Browallia New" w:cs="Browallia New"/>
                <w:b/>
                <w:bCs/>
                <w:sz w:val="22"/>
                <w:szCs w:val="22"/>
                <w:cs/>
              </w:rPr>
              <w:lastRenderedPageBreak/>
              <w:t>บริษัทย่อยที่หยุดดำเนินธุรกิจ</w:t>
            </w:r>
          </w:p>
        </w:tc>
        <w:tc>
          <w:tcPr>
            <w:tcW w:w="1022" w:type="dxa"/>
            <w:shd w:val="clear" w:color="auto" w:fill="auto"/>
          </w:tcPr>
          <w:p w14:paraId="3C478AAE" w14:textId="77777777"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shd w:val="clear" w:color="auto" w:fill="auto"/>
          </w:tcPr>
          <w:p w14:paraId="1F9FFFD8" w14:textId="7777777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vAlign w:val="bottom"/>
          </w:tcPr>
          <w:p w14:paraId="5826B1A6" w14:textId="77777777" w:rsidR="00DF01B8" w:rsidRPr="003926DF" w:rsidRDefault="00DF01B8" w:rsidP="00DF01B8">
            <w:pPr>
              <w:tabs>
                <w:tab w:val="decimal" w:pos="936"/>
              </w:tabs>
              <w:ind w:left="-29" w:right="-72"/>
              <w:jc w:val="right"/>
              <w:rPr>
                <w:rFonts w:ascii="Browallia New" w:eastAsia="Arial Unicode MS" w:hAnsi="Browallia New" w:cs="Browallia New"/>
                <w:spacing w:val="-4"/>
                <w:sz w:val="22"/>
                <w:szCs w:val="22"/>
                <w:lang w:val="en-GB"/>
              </w:rPr>
            </w:pPr>
          </w:p>
        </w:tc>
        <w:tc>
          <w:tcPr>
            <w:tcW w:w="1022" w:type="dxa"/>
            <w:shd w:val="clear" w:color="auto" w:fill="auto"/>
            <w:vAlign w:val="bottom"/>
          </w:tcPr>
          <w:p w14:paraId="5F79FF46" w14:textId="77777777" w:rsidR="00DF01B8" w:rsidRPr="003926DF" w:rsidRDefault="00DF01B8" w:rsidP="00DF01B8">
            <w:pPr>
              <w:tabs>
                <w:tab w:val="decimal" w:pos="936"/>
              </w:tabs>
              <w:ind w:left="-29" w:right="-72"/>
              <w:jc w:val="right"/>
              <w:rPr>
                <w:rFonts w:ascii="Browallia New" w:eastAsia="Arial Unicode MS" w:hAnsi="Browallia New" w:cs="Browallia New"/>
                <w:spacing w:val="-4"/>
                <w:sz w:val="22"/>
                <w:szCs w:val="22"/>
                <w:lang w:val="en-GB"/>
              </w:rPr>
            </w:pPr>
          </w:p>
        </w:tc>
        <w:tc>
          <w:tcPr>
            <w:tcW w:w="1023" w:type="dxa"/>
            <w:shd w:val="clear" w:color="auto" w:fill="auto"/>
            <w:vAlign w:val="bottom"/>
          </w:tcPr>
          <w:p w14:paraId="664315B1" w14:textId="77777777" w:rsidR="00DF01B8" w:rsidRPr="003926DF" w:rsidRDefault="00DF01B8" w:rsidP="00DF01B8">
            <w:pPr>
              <w:tabs>
                <w:tab w:val="decimal" w:pos="936"/>
              </w:tabs>
              <w:ind w:left="-29" w:right="-72"/>
              <w:jc w:val="right"/>
              <w:rPr>
                <w:rFonts w:ascii="Browallia New" w:eastAsia="Arial Unicode MS" w:hAnsi="Browallia New" w:cs="Browallia New"/>
                <w:spacing w:val="-4"/>
                <w:sz w:val="22"/>
                <w:szCs w:val="22"/>
                <w:lang w:val="en-GB"/>
              </w:rPr>
            </w:pPr>
          </w:p>
        </w:tc>
        <w:tc>
          <w:tcPr>
            <w:tcW w:w="1023" w:type="dxa"/>
            <w:shd w:val="clear" w:color="auto" w:fill="auto"/>
            <w:vAlign w:val="bottom"/>
          </w:tcPr>
          <w:p w14:paraId="36A40B68" w14:textId="77777777" w:rsidR="00DF01B8" w:rsidRPr="003926DF" w:rsidRDefault="00DF01B8" w:rsidP="00DF01B8">
            <w:pPr>
              <w:tabs>
                <w:tab w:val="decimal" w:pos="936"/>
              </w:tabs>
              <w:ind w:left="-29" w:right="-72"/>
              <w:jc w:val="right"/>
              <w:rPr>
                <w:rFonts w:ascii="Browallia New" w:eastAsia="Arial Unicode MS" w:hAnsi="Browallia New" w:cs="Browallia New"/>
                <w:spacing w:val="-4"/>
                <w:sz w:val="22"/>
                <w:szCs w:val="22"/>
                <w:lang w:val="en-GB"/>
              </w:rPr>
            </w:pPr>
          </w:p>
        </w:tc>
        <w:tc>
          <w:tcPr>
            <w:tcW w:w="1022" w:type="dxa"/>
            <w:tcBorders>
              <w:top w:val="nil"/>
              <w:left w:val="nil"/>
              <w:right w:val="nil"/>
            </w:tcBorders>
            <w:shd w:val="clear" w:color="auto" w:fill="auto"/>
            <w:vAlign w:val="bottom"/>
          </w:tcPr>
          <w:p w14:paraId="4E566208" w14:textId="77777777" w:rsidR="00DF01B8" w:rsidRPr="003926DF" w:rsidRDefault="00DF01B8" w:rsidP="00DF01B8">
            <w:pPr>
              <w:tabs>
                <w:tab w:val="decimal" w:pos="1066"/>
              </w:tabs>
              <w:ind w:left="-29" w:right="-72"/>
              <w:jc w:val="right"/>
              <w:rPr>
                <w:rFonts w:ascii="Browallia New" w:eastAsia="Arial Unicode MS" w:hAnsi="Browallia New" w:cs="Browallia New"/>
                <w:spacing w:val="-4"/>
                <w:sz w:val="22"/>
                <w:szCs w:val="22"/>
              </w:rPr>
            </w:pPr>
          </w:p>
        </w:tc>
        <w:tc>
          <w:tcPr>
            <w:tcW w:w="1023" w:type="dxa"/>
            <w:shd w:val="clear" w:color="auto" w:fill="auto"/>
            <w:vAlign w:val="bottom"/>
          </w:tcPr>
          <w:p w14:paraId="62FBB129" w14:textId="77777777" w:rsidR="00DF01B8" w:rsidRPr="003926DF" w:rsidRDefault="00DF01B8" w:rsidP="00DF01B8">
            <w:pPr>
              <w:tabs>
                <w:tab w:val="decimal" w:pos="936"/>
              </w:tabs>
              <w:ind w:right="-72"/>
              <w:jc w:val="right"/>
              <w:rPr>
                <w:rFonts w:ascii="Browallia New" w:eastAsia="Arial Unicode MS" w:hAnsi="Browallia New" w:cs="Browallia New"/>
                <w:spacing w:val="-4"/>
                <w:sz w:val="22"/>
                <w:szCs w:val="22"/>
              </w:rPr>
            </w:pPr>
          </w:p>
        </w:tc>
        <w:tc>
          <w:tcPr>
            <w:tcW w:w="1023" w:type="dxa"/>
            <w:tcBorders>
              <w:top w:val="nil"/>
              <w:left w:val="nil"/>
              <w:right w:val="nil"/>
            </w:tcBorders>
            <w:shd w:val="clear" w:color="auto" w:fill="auto"/>
            <w:vAlign w:val="bottom"/>
          </w:tcPr>
          <w:p w14:paraId="6CC84D14" w14:textId="77777777" w:rsidR="00DF01B8" w:rsidRPr="003926DF" w:rsidRDefault="00DF01B8" w:rsidP="00DF01B8">
            <w:pPr>
              <w:tabs>
                <w:tab w:val="decimal" w:pos="936"/>
              </w:tabs>
              <w:ind w:left="-29" w:right="-72"/>
              <w:jc w:val="right"/>
              <w:rPr>
                <w:rFonts w:ascii="Browallia New" w:eastAsia="Arial Unicode MS" w:hAnsi="Browallia New" w:cs="Browallia New"/>
                <w:spacing w:val="-4"/>
                <w:sz w:val="22"/>
                <w:szCs w:val="22"/>
                <w:lang w:val="en-GB"/>
              </w:rPr>
            </w:pPr>
          </w:p>
        </w:tc>
        <w:tc>
          <w:tcPr>
            <w:tcW w:w="1023" w:type="dxa"/>
            <w:shd w:val="clear" w:color="auto" w:fill="auto"/>
            <w:vAlign w:val="bottom"/>
          </w:tcPr>
          <w:p w14:paraId="5B41FAA4" w14:textId="77777777" w:rsidR="00DF01B8" w:rsidRPr="003926DF" w:rsidRDefault="00DF01B8" w:rsidP="00DF01B8">
            <w:pPr>
              <w:tabs>
                <w:tab w:val="decimal" w:pos="936"/>
              </w:tabs>
              <w:ind w:left="-29" w:right="-72"/>
              <w:jc w:val="right"/>
              <w:rPr>
                <w:rFonts w:ascii="Browallia New" w:eastAsia="Arial Unicode MS" w:hAnsi="Browallia New" w:cs="Browallia New"/>
                <w:spacing w:val="-4"/>
                <w:sz w:val="22"/>
                <w:szCs w:val="22"/>
                <w:lang w:val="en-GB"/>
              </w:rPr>
            </w:pPr>
          </w:p>
        </w:tc>
      </w:tr>
      <w:tr w:rsidR="00DF01B8" w:rsidRPr="003926DF" w14:paraId="39E2EB0E" w14:textId="77777777" w:rsidTr="00F717D5">
        <w:tc>
          <w:tcPr>
            <w:tcW w:w="4230" w:type="dxa"/>
            <w:shd w:val="clear" w:color="auto" w:fill="auto"/>
            <w:vAlign w:val="bottom"/>
          </w:tcPr>
          <w:p w14:paraId="147BF77F" w14:textId="77C146A3" w:rsidR="00DF01B8" w:rsidRPr="003926DF" w:rsidRDefault="00DF01B8" w:rsidP="00DF01B8">
            <w:pPr>
              <w:tabs>
                <w:tab w:val="clear" w:pos="227"/>
                <w:tab w:val="left" w:pos="318"/>
              </w:tabs>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 xml:space="preserve">บริษัท </w:t>
            </w:r>
            <w:r w:rsidRPr="003926DF">
              <w:rPr>
                <w:rFonts w:ascii="Browallia New" w:eastAsia="Arial Unicode MS" w:hAnsi="Browallia New" w:cs="Browallia New"/>
                <w:spacing w:val="-6"/>
                <w:sz w:val="22"/>
                <w:szCs w:val="22"/>
                <w:cs/>
              </w:rPr>
              <w:t>อันดามัน เอน</w:t>
            </w:r>
            <w:proofErr w:type="spellStart"/>
            <w:r w:rsidRPr="003926DF">
              <w:rPr>
                <w:rFonts w:ascii="Browallia New" w:eastAsia="Arial Unicode MS" w:hAnsi="Browallia New" w:cs="Browallia New"/>
                <w:spacing w:val="-6"/>
                <w:sz w:val="22"/>
                <w:szCs w:val="22"/>
                <w:cs/>
              </w:rPr>
              <w:t>เต</w:t>
            </w:r>
            <w:proofErr w:type="spellEnd"/>
            <w:r w:rsidRPr="003926DF">
              <w:rPr>
                <w:rFonts w:ascii="Browallia New" w:eastAsia="Arial Unicode MS" w:hAnsi="Browallia New" w:cs="Browallia New"/>
                <w:spacing w:val="-6"/>
                <w:sz w:val="22"/>
                <w:szCs w:val="22"/>
                <w:cs/>
              </w:rPr>
              <w:t xml:space="preserve">อร์เทนเม้นท์ </w:t>
            </w:r>
            <w:r w:rsidRPr="003926DF">
              <w:rPr>
                <w:rFonts w:ascii="Browallia New" w:eastAsia="Arial Unicode MS" w:hAnsi="Browallia New" w:cs="Browallia New"/>
                <w:sz w:val="22"/>
                <w:szCs w:val="22"/>
                <w:cs/>
              </w:rPr>
              <w:t>จำกัด</w:t>
            </w:r>
          </w:p>
        </w:tc>
        <w:tc>
          <w:tcPr>
            <w:tcW w:w="1022" w:type="dxa"/>
            <w:shd w:val="clear" w:color="auto" w:fill="auto"/>
          </w:tcPr>
          <w:p w14:paraId="72D27FD3" w14:textId="5B90B0E0"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tcPr>
          <w:p w14:paraId="107EC6CE" w14:textId="4521215F"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tcPr>
          <w:p w14:paraId="6A9D77C5" w14:textId="7CA8E174"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52,750 </w:t>
            </w:r>
          </w:p>
        </w:tc>
        <w:tc>
          <w:tcPr>
            <w:tcW w:w="1022" w:type="dxa"/>
            <w:shd w:val="clear" w:color="auto" w:fill="auto"/>
          </w:tcPr>
          <w:p w14:paraId="36089D7A" w14:textId="2731C480"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52,750</w:t>
            </w:r>
          </w:p>
        </w:tc>
        <w:tc>
          <w:tcPr>
            <w:tcW w:w="1023" w:type="dxa"/>
            <w:shd w:val="clear" w:color="auto" w:fill="auto"/>
          </w:tcPr>
          <w:p w14:paraId="038E3428" w14:textId="3B3D3ABF"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48,525 </w:t>
            </w:r>
          </w:p>
        </w:tc>
        <w:tc>
          <w:tcPr>
            <w:tcW w:w="1023" w:type="dxa"/>
            <w:shd w:val="clear" w:color="auto" w:fill="auto"/>
          </w:tcPr>
          <w:p w14:paraId="0173860D" w14:textId="5CAB1428"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48,525</w:t>
            </w:r>
          </w:p>
        </w:tc>
        <w:tc>
          <w:tcPr>
            <w:tcW w:w="1022" w:type="dxa"/>
            <w:tcBorders>
              <w:top w:val="nil"/>
              <w:left w:val="nil"/>
              <w:right w:val="nil"/>
            </w:tcBorders>
            <w:shd w:val="clear" w:color="auto" w:fill="auto"/>
          </w:tcPr>
          <w:p w14:paraId="47EA57F2" w14:textId="766764F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(24,516)</w:t>
            </w:r>
          </w:p>
        </w:tc>
        <w:tc>
          <w:tcPr>
            <w:tcW w:w="1023" w:type="dxa"/>
            <w:shd w:val="clear" w:color="auto" w:fill="auto"/>
          </w:tcPr>
          <w:p w14:paraId="043CB3BD" w14:textId="78F11F1A"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(24,516)</w:t>
            </w:r>
          </w:p>
        </w:tc>
        <w:tc>
          <w:tcPr>
            <w:tcW w:w="1023" w:type="dxa"/>
            <w:tcBorders>
              <w:top w:val="nil"/>
              <w:left w:val="nil"/>
              <w:right w:val="nil"/>
            </w:tcBorders>
            <w:shd w:val="clear" w:color="auto" w:fill="auto"/>
          </w:tcPr>
          <w:p w14:paraId="27C809EA" w14:textId="7243BE34"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24,009 </w:t>
            </w:r>
          </w:p>
        </w:tc>
        <w:tc>
          <w:tcPr>
            <w:tcW w:w="1023" w:type="dxa"/>
            <w:shd w:val="clear" w:color="auto" w:fill="auto"/>
          </w:tcPr>
          <w:p w14:paraId="40312EF3" w14:textId="55A4A9FA"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24,009</w:t>
            </w:r>
          </w:p>
        </w:tc>
      </w:tr>
      <w:tr w:rsidR="00DF01B8" w:rsidRPr="003926DF" w14:paraId="766E0209" w14:textId="77777777" w:rsidTr="00F717D5">
        <w:tc>
          <w:tcPr>
            <w:tcW w:w="4230" w:type="dxa"/>
            <w:shd w:val="clear" w:color="auto" w:fill="auto"/>
            <w:vAlign w:val="bottom"/>
          </w:tcPr>
          <w:p w14:paraId="7FB53B9F" w14:textId="5859AC9D" w:rsidR="00DF01B8" w:rsidRPr="003926DF" w:rsidRDefault="00DF01B8" w:rsidP="00DF01B8">
            <w:pPr>
              <w:tabs>
                <w:tab w:val="clear" w:pos="227"/>
                <w:tab w:val="left" w:pos="318"/>
              </w:tabs>
              <w:ind w:left="316" w:hanging="316"/>
              <w:rPr>
                <w:rFonts w:ascii="Browallia New" w:eastAsia="Arial Unicode MS" w:hAnsi="Browallia New" w:cs="Browallia New"/>
                <w:sz w:val="22"/>
                <w:szCs w:val="22"/>
              </w:rPr>
            </w:pPr>
            <w:r w:rsidRPr="003926DF">
              <w:rPr>
                <w:rFonts w:ascii="Browallia New" w:eastAsia="Arial Unicode MS" w:hAnsi="Browallia New" w:cs="Browallia New"/>
                <w:spacing w:val="-4"/>
                <w:sz w:val="22"/>
                <w:szCs w:val="22"/>
                <w:cs/>
              </w:rPr>
              <w:t>บริษัท อาร์เอส อินเตอร์เนชั่น</w:t>
            </w:r>
            <w:proofErr w:type="spellStart"/>
            <w:r w:rsidRPr="003926DF">
              <w:rPr>
                <w:rFonts w:ascii="Browallia New" w:eastAsia="Arial Unicode MS" w:hAnsi="Browallia New" w:cs="Browallia New"/>
                <w:spacing w:val="-4"/>
                <w:sz w:val="22"/>
                <w:szCs w:val="22"/>
                <w:cs/>
              </w:rPr>
              <w:t>แน</w:t>
            </w:r>
            <w:proofErr w:type="spellEnd"/>
            <w:r w:rsidRPr="003926DF">
              <w:rPr>
                <w:rFonts w:ascii="Browallia New" w:eastAsia="Arial Unicode MS" w:hAnsi="Browallia New" w:cs="Browallia New"/>
                <w:spacing w:val="-4"/>
                <w:sz w:val="22"/>
                <w:szCs w:val="22"/>
                <w:cs/>
              </w:rPr>
              <w:t>ล บรอดคาส</w:t>
            </w:r>
            <w:r w:rsidRPr="003926DF">
              <w:rPr>
                <w:rFonts w:ascii="Browallia New" w:eastAsia="Arial Unicode MS" w:hAnsi="Browallia New" w:cs="Browallia New"/>
                <w:spacing w:val="-10"/>
                <w:sz w:val="22"/>
                <w:szCs w:val="22"/>
              </w:rPr>
              <w:t xml:space="preserve">  </w:t>
            </w:r>
            <w:r w:rsidRPr="003926DF">
              <w:rPr>
                <w:rFonts w:ascii="Browallia New" w:eastAsia="Arial Unicode MS" w:hAnsi="Browallia New" w:cs="Browallia New"/>
                <w:spacing w:val="-10"/>
                <w:sz w:val="22"/>
                <w:szCs w:val="22"/>
              </w:rPr>
              <w:br/>
              <w:t xml:space="preserve">  </w:t>
            </w:r>
            <w:r w:rsidRPr="003926DF">
              <w:rPr>
                <w:rFonts w:ascii="Browallia New" w:eastAsia="Arial Unicode MS" w:hAnsi="Browallia New" w:cs="Browallia New"/>
                <w:spacing w:val="-4"/>
                <w:sz w:val="22"/>
                <w:szCs w:val="22"/>
                <w:cs/>
              </w:rPr>
              <w:t>ติ</w:t>
            </w:r>
            <w:proofErr w:type="spellStart"/>
            <w:r w:rsidRPr="003926DF">
              <w:rPr>
                <w:rFonts w:ascii="Browallia New" w:eastAsia="Arial Unicode MS" w:hAnsi="Browallia New" w:cs="Browallia New"/>
                <w:spacing w:val="-4"/>
                <w:sz w:val="22"/>
                <w:szCs w:val="22"/>
                <w:cs/>
              </w:rPr>
              <w:t>้ง</w:t>
            </w:r>
            <w:proofErr w:type="spellEnd"/>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z w:val="22"/>
                <w:szCs w:val="22"/>
                <w:cs/>
              </w:rPr>
              <w:t>แอนด์ สปอร์ต</w:t>
            </w:r>
            <w:r w:rsidRPr="003926DF">
              <w:rPr>
                <w:rFonts w:ascii="Browallia New" w:eastAsia="Arial Unicode MS" w:hAnsi="Browallia New" w:cs="Browallia New"/>
                <w:sz w:val="22"/>
                <w:szCs w:val="22"/>
              </w:rPr>
              <w:t xml:space="preserve"> </w:t>
            </w:r>
            <w:proofErr w:type="spellStart"/>
            <w:r w:rsidRPr="003926DF">
              <w:rPr>
                <w:rFonts w:ascii="Browallia New" w:eastAsia="Arial Unicode MS" w:hAnsi="Browallia New" w:cs="Browallia New"/>
                <w:sz w:val="22"/>
                <w:szCs w:val="22"/>
                <w:cs/>
              </w:rPr>
              <w:t>แมเนจ</w:t>
            </w:r>
            <w:proofErr w:type="spellEnd"/>
            <w:r w:rsidRPr="003926DF">
              <w:rPr>
                <w:rFonts w:ascii="Browallia New" w:eastAsia="Arial Unicode MS" w:hAnsi="Browallia New" w:cs="Browallia New"/>
                <w:sz w:val="22"/>
                <w:szCs w:val="22"/>
                <w:cs/>
              </w:rPr>
              <w:t>เม้นท์ จำกัด</w:t>
            </w:r>
          </w:p>
        </w:tc>
        <w:tc>
          <w:tcPr>
            <w:tcW w:w="1022" w:type="dxa"/>
            <w:shd w:val="clear" w:color="auto" w:fill="auto"/>
          </w:tcPr>
          <w:p w14:paraId="58DE70B8" w14:textId="77777777" w:rsidR="00DF01B8" w:rsidRPr="003926DF" w:rsidRDefault="00DF01B8" w:rsidP="00DF01B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2"/>
                <w:szCs w:val="22"/>
              </w:rPr>
            </w:pPr>
          </w:p>
          <w:p w14:paraId="66BD4B34" w14:textId="68971989" w:rsidR="00DF01B8" w:rsidRPr="003926DF" w:rsidRDefault="00DF01B8" w:rsidP="00DF01B8">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83</w:t>
            </w:r>
          </w:p>
        </w:tc>
        <w:tc>
          <w:tcPr>
            <w:tcW w:w="1023" w:type="dxa"/>
            <w:shd w:val="clear" w:color="auto" w:fill="auto"/>
          </w:tcPr>
          <w:p w14:paraId="230A1B5F" w14:textId="77777777" w:rsidR="00DF01B8" w:rsidRPr="003926DF" w:rsidRDefault="00DF01B8" w:rsidP="00DF01B8">
            <w:pPr>
              <w:tabs>
                <w:tab w:val="clear" w:pos="227"/>
                <w:tab w:val="clear" w:pos="454"/>
                <w:tab w:val="clear" w:pos="680"/>
                <w:tab w:val="clear" w:pos="907"/>
                <w:tab w:val="left" w:pos="696"/>
                <w:tab w:val="left" w:pos="728"/>
                <w:tab w:val="decimal" w:pos="936"/>
              </w:tabs>
              <w:ind w:left="-29" w:right="-72" w:hanging="122"/>
              <w:jc w:val="center"/>
              <w:rPr>
                <w:rFonts w:ascii="Browallia New" w:eastAsia="Arial Unicode MS" w:hAnsi="Browallia New" w:cs="Browallia New"/>
                <w:spacing w:val="-4"/>
                <w:sz w:val="22"/>
                <w:szCs w:val="22"/>
              </w:rPr>
            </w:pPr>
          </w:p>
          <w:p w14:paraId="06FB0141" w14:textId="55C8C787" w:rsidR="00DF01B8" w:rsidRPr="003926DF" w:rsidRDefault="00DF01B8" w:rsidP="00DF01B8">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83</w:t>
            </w:r>
          </w:p>
        </w:tc>
        <w:tc>
          <w:tcPr>
            <w:tcW w:w="1023" w:type="dxa"/>
            <w:shd w:val="clear" w:color="auto" w:fill="auto"/>
          </w:tcPr>
          <w:p w14:paraId="7C41F545" w14:textId="7777777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p w14:paraId="666BDBA6" w14:textId="61EDD645"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9,375 </w:t>
            </w:r>
          </w:p>
        </w:tc>
        <w:tc>
          <w:tcPr>
            <w:tcW w:w="1022" w:type="dxa"/>
            <w:shd w:val="clear" w:color="auto" w:fill="auto"/>
          </w:tcPr>
          <w:p w14:paraId="0551079B" w14:textId="77777777" w:rsidR="00DF01B8" w:rsidRPr="003926DF" w:rsidRDefault="00DF01B8" w:rsidP="00DF01B8">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2"/>
                <w:szCs w:val="22"/>
              </w:rPr>
            </w:pPr>
          </w:p>
          <w:p w14:paraId="52D6629E" w14:textId="3C883F59"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9,375 </w:t>
            </w:r>
          </w:p>
        </w:tc>
        <w:tc>
          <w:tcPr>
            <w:tcW w:w="1023" w:type="dxa"/>
            <w:shd w:val="clear" w:color="auto" w:fill="auto"/>
          </w:tcPr>
          <w:p w14:paraId="63B4A1F9" w14:textId="7777777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p w14:paraId="05923625" w14:textId="0B545CBC"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167,812 </w:t>
            </w:r>
          </w:p>
        </w:tc>
        <w:tc>
          <w:tcPr>
            <w:tcW w:w="1023" w:type="dxa"/>
            <w:shd w:val="clear" w:color="auto" w:fill="auto"/>
          </w:tcPr>
          <w:p w14:paraId="737B1FE9" w14:textId="77777777" w:rsidR="00DF01B8" w:rsidRPr="003926DF" w:rsidRDefault="00DF01B8" w:rsidP="00DF01B8">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2"/>
                <w:szCs w:val="22"/>
              </w:rPr>
            </w:pPr>
          </w:p>
          <w:p w14:paraId="5533EEC0" w14:textId="5E1A1C03"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167,812 </w:t>
            </w:r>
          </w:p>
        </w:tc>
        <w:tc>
          <w:tcPr>
            <w:tcW w:w="1022" w:type="dxa"/>
            <w:tcBorders>
              <w:top w:val="nil"/>
              <w:left w:val="nil"/>
              <w:right w:val="nil"/>
            </w:tcBorders>
            <w:shd w:val="clear" w:color="auto" w:fill="auto"/>
          </w:tcPr>
          <w:p w14:paraId="2438F5CE" w14:textId="7777777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p w14:paraId="445B1643" w14:textId="32100880"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cs/>
              </w:rPr>
            </w:pPr>
            <w:r w:rsidRPr="003926DF">
              <w:rPr>
                <w:rFonts w:ascii="Browallia New" w:eastAsia="Arial Unicode MS" w:hAnsi="Browallia New" w:cs="Browallia New"/>
                <w:spacing w:val="-4"/>
                <w:sz w:val="22"/>
                <w:szCs w:val="22"/>
              </w:rPr>
              <w:t>(156,312)</w:t>
            </w:r>
          </w:p>
        </w:tc>
        <w:tc>
          <w:tcPr>
            <w:tcW w:w="1023" w:type="dxa"/>
            <w:shd w:val="clear" w:color="auto" w:fill="auto"/>
          </w:tcPr>
          <w:p w14:paraId="1718B538" w14:textId="77777777" w:rsidR="00DF01B8" w:rsidRPr="003926DF" w:rsidRDefault="00DF01B8" w:rsidP="00DF01B8">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2"/>
                <w:szCs w:val="22"/>
              </w:rPr>
            </w:pPr>
          </w:p>
          <w:p w14:paraId="7571F25C" w14:textId="515A2313"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cs/>
              </w:rPr>
            </w:pPr>
            <w:r w:rsidRPr="003926DF">
              <w:rPr>
                <w:rFonts w:ascii="Browallia New" w:eastAsia="Arial Unicode MS" w:hAnsi="Browallia New" w:cs="Browallia New"/>
                <w:spacing w:val="-4"/>
                <w:sz w:val="22"/>
                <w:szCs w:val="22"/>
              </w:rPr>
              <w:t>(156,312)</w:t>
            </w:r>
          </w:p>
        </w:tc>
        <w:tc>
          <w:tcPr>
            <w:tcW w:w="1023" w:type="dxa"/>
            <w:tcBorders>
              <w:top w:val="nil"/>
              <w:left w:val="nil"/>
              <w:right w:val="nil"/>
            </w:tcBorders>
            <w:shd w:val="clear" w:color="auto" w:fill="auto"/>
          </w:tcPr>
          <w:p w14:paraId="4B747F90" w14:textId="77777777"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p w14:paraId="2F6BB473" w14:textId="67D5F771"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11,500 </w:t>
            </w:r>
          </w:p>
        </w:tc>
        <w:tc>
          <w:tcPr>
            <w:tcW w:w="1023" w:type="dxa"/>
            <w:shd w:val="clear" w:color="auto" w:fill="auto"/>
          </w:tcPr>
          <w:p w14:paraId="4F11DE49" w14:textId="77777777" w:rsidR="00DF01B8" w:rsidRPr="003926DF" w:rsidRDefault="00DF01B8" w:rsidP="00DF01B8">
            <w:pPr>
              <w:tabs>
                <w:tab w:val="clear" w:pos="227"/>
                <w:tab w:val="clear" w:pos="454"/>
                <w:tab w:val="clear" w:pos="680"/>
                <w:tab w:val="clear" w:pos="907"/>
                <w:tab w:val="clear" w:pos="1644"/>
                <w:tab w:val="clear" w:pos="1871"/>
              </w:tabs>
              <w:ind w:left="-21" w:right="8"/>
              <w:jc w:val="right"/>
              <w:rPr>
                <w:rFonts w:ascii="Browallia New" w:eastAsia="Arial Unicode MS" w:hAnsi="Browallia New" w:cs="Browallia New"/>
                <w:spacing w:val="-4"/>
                <w:sz w:val="22"/>
                <w:szCs w:val="22"/>
              </w:rPr>
            </w:pPr>
          </w:p>
          <w:p w14:paraId="51F67186" w14:textId="2CD31C69" w:rsidR="00DF01B8" w:rsidRPr="003926DF" w:rsidRDefault="00DF01B8" w:rsidP="00DF01B8">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11,500</w:t>
            </w:r>
          </w:p>
        </w:tc>
      </w:tr>
      <w:tr w:rsidR="00C60082" w:rsidRPr="003926DF" w14:paraId="44DCFFC5" w14:textId="77777777" w:rsidTr="0069596B">
        <w:tc>
          <w:tcPr>
            <w:tcW w:w="4230" w:type="dxa"/>
            <w:shd w:val="clear" w:color="auto" w:fill="auto"/>
            <w:vAlign w:val="bottom"/>
          </w:tcPr>
          <w:p w14:paraId="755103BC" w14:textId="0B0AA629" w:rsidR="00C60082" w:rsidRPr="003926DF" w:rsidRDefault="00C60082" w:rsidP="00C60082">
            <w:pPr>
              <w:ind w:left="61" w:hanging="61"/>
              <w:rPr>
                <w:rFonts w:ascii="Browallia New" w:eastAsia="Arial Unicode MS" w:hAnsi="Browallia New" w:cs="Browallia New"/>
                <w:sz w:val="22"/>
                <w:szCs w:val="22"/>
              </w:rPr>
            </w:pPr>
            <w:r w:rsidRPr="003926DF">
              <w:rPr>
                <w:rFonts w:ascii="Browallia New" w:eastAsia="Arial Unicode MS" w:hAnsi="Browallia New" w:cs="Browallia New"/>
                <w:sz w:val="22"/>
                <w:szCs w:val="22"/>
                <w:cs/>
              </w:rPr>
              <w:t>บริษัท เอส</w:t>
            </w:r>
            <w:r w:rsidRPr="003926DF">
              <w:rPr>
                <w:rFonts w:ascii="Browallia New" w:eastAsia="Arial Unicode MS" w:hAnsi="Browallia New" w:cs="Browallia New"/>
                <w:sz w:val="22"/>
                <w:szCs w:val="22"/>
              </w:rPr>
              <w:t xml:space="preserve"> </w:t>
            </w:r>
            <w:r w:rsidRPr="003926DF">
              <w:rPr>
                <w:rFonts w:ascii="Browallia New" w:eastAsia="Arial Unicode MS" w:hAnsi="Browallia New" w:cs="Browallia New"/>
                <w:sz w:val="22"/>
                <w:szCs w:val="22"/>
                <w:cs/>
              </w:rPr>
              <w:t>-</w:t>
            </w:r>
            <w:r w:rsidRPr="003926DF">
              <w:rPr>
                <w:rFonts w:ascii="Browallia New" w:eastAsia="Arial Unicode MS" w:hAnsi="Browallia New" w:cs="Browallia New"/>
                <w:sz w:val="22"/>
                <w:szCs w:val="22"/>
              </w:rPr>
              <w:t xml:space="preserve"> </w:t>
            </w:r>
            <w:r w:rsidRPr="003926DF">
              <w:rPr>
                <w:rFonts w:ascii="Browallia New" w:eastAsia="Arial Unicode MS" w:hAnsi="Browallia New" w:cs="Browallia New"/>
                <w:sz w:val="22"/>
                <w:szCs w:val="22"/>
                <w:cs/>
              </w:rPr>
              <w:t>วัน สปอร์ต จำกัด</w:t>
            </w:r>
            <w:r w:rsidRPr="003926DF">
              <w:rPr>
                <w:rFonts w:ascii="Browallia New" w:eastAsia="Arial Unicode MS" w:hAnsi="Browallia New" w:cs="Browallia New"/>
                <w:sz w:val="22"/>
                <w:szCs w:val="22"/>
              </w:rPr>
              <w:t>*</w:t>
            </w:r>
          </w:p>
        </w:tc>
        <w:tc>
          <w:tcPr>
            <w:tcW w:w="1022" w:type="dxa"/>
          </w:tcPr>
          <w:p w14:paraId="400935DD" w14:textId="07BB7CAE"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tcPr>
          <w:p w14:paraId="3C642EC9" w14:textId="129B72D8"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r w:rsidRPr="003926DF">
              <w:rPr>
                <w:rFonts w:ascii="Browallia New" w:eastAsia="Arial Unicode MS" w:hAnsi="Browallia New" w:cs="Browallia New"/>
                <w:spacing w:val="-4"/>
                <w:sz w:val="22"/>
                <w:szCs w:val="22"/>
              </w:rPr>
              <w:t>100</w:t>
            </w:r>
          </w:p>
        </w:tc>
        <w:tc>
          <w:tcPr>
            <w:tcW w:w="1023" w:type="dxa"/>
            <w:shd w:val="clear" w:color="auto" w:fill="auto"/>
          </w:tcPr>
          <w:p w14:paraId="6A63A424" w14:textId="6345FD3B"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15,000 </w:t>
            </w:r>
          </w:p>
        </w:tc>
        <w:tc>
          <w:tcPr>
            <w:tcW w:w="1022" w:type="dxa"/>
            <w:shd w:val="clear" w:color="auto" w:fill="auto"/>
          </w:tcPr>
          <w:p w14:paraId="0B9CF217" w14:textId="70540FAE"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15,000 </w:t>
            </w:r>
          </w:p>
        </w:tc>
        <w:tc>
          <w:tcPr>
            <w:tcW w:w="1023" w:type="dxa"/>
            <w:shd w:val="clear" w:color="auto" w:fill="auto"/>
          </w:tcPr>
          <w:p w14:paraId="1F001D3F" w14:textId="1C3DB60C"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33,801 </w:t>
            </w:r>
          </w:p>
        </w:tc>
        <w:tc>
          <w:tcPr>
            <w:tcW w:w="1023" w:type="dxa"/>
            <w:shd w:val="clear" w:color="auto" w:fill="auto"/>
          </w:tcPr>
          <w:p w14:paraId="626EB8E6" w14:textId="163C09F5"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33,801 </w:t>
            </w:r>
          </w:p>
        </w:tc>
        <w:tc>
          <w:tcPr>
            <w:tcW w:w="1022" w:type="dxa"/>
            <w:tcBorders>
              <w:left w:val="nil"/>
              <w:right w:val="nil"/>
            </w:tcBorders>
            <w:shd w:val="clear" w:color="auto" w:fill="auto"/>
          </w:tcPr>
          <w:p w14:paraId="4CB8468A" w14:textId="4D2907AD"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(33,801)</w:t>
            </w:r>
          </w:p>
        </w:tc>
        <w:tc>
          <w:tcPr>
            <w:tcW w:w="1023" w:type="dxa"/>
            <w:shd w:val="clear" w:color="auto" w:fill="auto"/>
          </w:tcPr>
          <w:p w14:paraId="5477070E" w14:textId="3C866810"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(33,801)</w:t>
            </w:r>
          </w:p>
        </w:tc>
        <w:tc>
          <w:tcPr>
            <w:tcW w:w="1023" w:type="dxa"/>
            <w:tcBorders>
              <w:left w:val="nil"/>
              <w:right w:val="nil"/>
            </w:tcBorders>
            <w:shd w:val="clear" w:color="auto" w:fill="auto"/>
            <w:vAlign w:val="bottom"/>
          </w:tcPr>
          <w:p w14:paraId="755685A4" w14:textId="64C05F1C"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1351D174" w14:textId="18629B60"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r>
      <w:tr w:rsidR="00C60082" w:rsidRPr="003926DF" w14:paraId="212076B4" w14:textId="77777777">
        <w:tc>
          <w:tcPr>
            <w:tcW w:w="4230" w:type="dxa"/>
            <w:shd w:val="clear" w:color="auto" w:fill="auto"/>
            <w:vAlign w:val="bottom"/>
          </w:tcPr>
          <w:p w14:paraId="6D4CFDFB" w14:textId="45FD788B" w:rsidR="00C60082" w:rsidRPr="003926DF" w:rsidRDefault="00C60082" w:rsidP="00C60082">
            <w:pPr>
              <w:ind w:left="61" w:hanging="61"/>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รวม</w:t>
            </w:r>
          </w:p>
        </w:tc>
        <w:tc>
          <w:tcPr>
            <w:tcW w:w="1022" w:type="dxa"/>
          </w:tcPr>
          <w:p w14:paraId="3DB88915"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6B6FD10E"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vAlign w:val="center"/>
          </w:tcPr>
          <w:p w14:paraId="3BB3EB8A" w14:textId="3BFD1953"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77,125</w:t>
            </w:r>
          </w:p>
        </w:tc>
        <w:tc>
          <w:tcPr>
            <w:tcW w:w="1022" w:type="dxa"/>
            <w:shd w:val="clear" w:color="auto" w:fill="auto"/>
            <w:vAlign w:val="center"/>
          </w:tcPr>
          <w:p w14:paraId="005FE4E1" w14:textId="4BA0BF7A"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77,125</w:t>
            </w:r>
          </w:p>
        </w:tc>
        <w:tc>
          <w:tcPr>
            <w:tcW w:w="1023" w:type="dxa"/>
            <w:shd w:val="clear" w:color="auto" w:fill="auto"/>
            <w:vAlign w:val="center"/>
          </w:tcPr>
          <w:p w14:paraId="79DC33BF" w14:textId="2411A2C9"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250,138</w:t>
            </w:r>
          </w:p>
        </w:tc>
        <w:tc>
          <w:tcPr>
            <w:tcW w:w="1023" w:type="dxa"/>
            <w:shd w:val="clear" w:color="auto" w:fill="auto"/>
            <w:vAlign w:val="center"/>
          </w:tcPr>
          <w:p w14:paraId="0FBA2672" w14:textId="096354C7"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250,138</w:t>
            </w:r>
          </w:p>
        </w:tc>
        <w:tc>
          <w:tcPr>
            <w:tcW w:w="1022" w:type="dxa"/>
            <w:tcBorders>
              <w:left w:val="nil"/>
              <w:right w:val="nil"/>
            </w:tcBorders>
            <w:shd w:val="clear" w:color="auto" w:fill="auto"/>
            <w:vAlign w:val="center"/>
          </w:tcPr>
          <w:p w14:paraId="73618F3F" w14:textId="2A1953B4"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(214,629)</w:t>
            </w:r>
          </w:p>
        </w:tc>
        <w:tc>
          <w:tcPr>
            <w:tcW w:w="1023" w:type="dxa"/>
            <w:shd w:val="clear" w:color="auto" w:fill="auto"/>
            <w:vAlign w:val="center"/>
          </w:tcPr>
          <w:p w14:paraId="00C147B2" w14:textId="0E7301D5"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(214,629)</w:t>
            </w:r>
          </w:p>
        </w:tc>
        <w:tc>
          <w:tcPr>
            <w:tcW w:w="1023" w:type="dxa"/>
            <w:tcBorders>
              <w:left w:val="nil"/>
              <w:right w:val="nil"/>
            </w:tcBorders>
            <w:shd w:val="clear" w:color="auto" w:fill="auto"/>
            <w:vAlign w:val="center"/>
          </w:tcPr>
          <w:p w14:paraId="11E8290C" w14:textId="1C2CEC36"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35,509</w:t>
            </w:r>
          </w:p>
        </w:tc>
        <w:tc>
          <w:tcPr>
            <w:tcW w:w="1023" w:type="dxa"/>
            <w:shd w:val="clear" w:color="auto" w:fill="auto"/>
            <w:vAlign w:val="center"/>
          </w:tcPr>
          <w:p w14:paraId="127B5960" w14:textId="67975A7D"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hAnsi="Browallia New" w:cs="Browallia New"/>
                <w:color w:val="000000"/>
                <w:sz w:val="22"/>
                <w:szCs w:val="22"/>
              </w:rPr>
              <w:t>35,509</w:t>
            </w:r>
          </w:p>
        </w:tc>
      </w:tr>
      <w:tr w:rsidR="00C60082" w:rsidRPr="003926DF" w14:paraId="3867D986" w14:textId="77777777" w:rsidTr="00F717D5">
        <w:trPr>
          <w:trHeight w:val="144"/>
        </w:trPr>
        <w:tc>
          <w:tcPr>
            <w:tcW w:w="4230" w:type="dxa"/>
            <w:shd w:val="clear" w:color="auto" w:fill="auto"/>
            <w:vAlign w:val="bottom"/>
          </w:tcPr>
          <w:p w14:paraId="7576A9C5" w14:textId="77777777" w:rsidR="00C60082" w:rsidRPr="003926DF" w:rsidRDefault="00C60082" w:rsidP="00C60082">
            <w:pPr>
              <w:ind w:left="61"/>
              <w:rPr>
                <w:rFonts w:ascii="Browallia New" w:eastAsia="Arial Unicode MS" w:hAnsi="Browallia New" w:cs="Browallia New"/>
                <w:sz w:val="22"/>
                <w:szCs w:val="22"/>
                <w:cs/>
              </w:rPr>
            </w:pPr>
          </w:p>
        </w:tc>
        <w:tc>
          <w:tcPr>
            <w:tcW w:w="1022" w:type="dxa"/>
          </w:tcPr>
          <w:p w14:paraId="645BF2F9"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36851B31"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vAlign w:val="bottom"/>
          </w:tcPr>
          <w:p w14:paraId="2B70ED63"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vAlign w:val="bottom"/>
          </w:tcPr>
          <w:p w14:paraId="264FA67D"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58B2D3BD"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5F71DAB1"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vAlign w:val="bottom"/>
          </w:tcPr>
          <w:p w14:paraId="2DDF9AC2" w14:textId="77777777" w:rsidR="00C60082" w:rsidRPr="003926DF" w:rsidRDefault="00C60082" w:rsidP="00C60082">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7640D1E0"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2FC07091"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04AB3DA0"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r>
      <w:tr w:rsidR="00C60082" w:rsidRPr="003926DF" w14:paraId="59F3C191" w14:textId="77777777" w:rsidTr="00F717D5">
        <w:tc>
          <w:tcPr>
            <w:tcW w:w="4230" w:type="dxa"/>
            <w:shd w:val="clear" w:color="auto" w:fill="auto"/>
            <w:vAlign w:val="bottom"/>
          </w:tcPr>
          <w:p w14:paraId="0310BE94" w14:textId="10E28937"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b/>
                <w:bCs/>
                <w:sz w:val="22"/>
                <w:szCs w:val="22"/>
                <w:cs/>
              </w:rPr>
              <w:t>รวมบริษัทย่อย</w:t>
            </w:r>
          </w:p>
        </w:tc>
        <w:tc>
          <w:tcPr>
            <w:tcW w:w="1022" w:type="dxa"/>
          </w:tcPr>
          <w:p w14:paraId="346BDF86"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296AF485"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tcPr>
          <w:p w14:paraId="07335ED2" w14:textId="29AC7D4C"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1,602,063</w:t>
            </w:r>
          </w:p>
        </w:tc>
        <w:tc>
          <w:tcPr>
            <w:tcW w:w="1022" w:type="dxa"/>
            <w:shd w:val="clear" w:color="auto" w:fill="auto"/>
            <w:vAlign w:val="center"/>
          </w:tcPr>
          <w:p w14:paraId="58C96339" w14:textId="317A9B62"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1,602,063</w:t>
            </w:r>
          </w:p>
        </w:tc>
        <w:tc>
          <w:tcPr>
            <w:tcW w:w="1023" w:type="dxa"/>
            <w:shd w:val="clear" w:color="auto" w:fill="auto"/>
          </w:tcPr>
          <w:p w14:paraId="40F05FBE" w14:textId="215BF904"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1,779,145</w:t>
            </w:r>
          </w:p>
        </w:tc>
        <w:tc>
          <w:tcPr>
            <w:tcW w:w="1023" w:type="dxa"/>
            <w:shd w:val="clear" w:color="auto" w:fill="auto"/>
            <w:vAlign w:val="center"/>
          </w:tcPr>
          <w:p w14:paraId="6095D44A" w14:textId="79D81B3B"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1,779,145</w:t>
            </w:r>
          </w:p>
        </w:tc>
        <w:tc>
          <w:tcPr>
            <w:tcW w:w="1022" w:type="dxa"/>
            <w:shd w:val="clear" w:color="auto" w:fill="auto"/>
          </w:tcPr>
          <w:p w14:paraId="6EFDF3AC" w14:textId="55DFA00B" w:rsidR="00C60082" w:rsidRPr="003926DF" w:rsidRDefault="00C60082" w:rsidP="00C60082">
            <w:pPr>
              <w:pBdr>
                <w:bottom w:val="single" w:sz="12"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(256,551)</w:t>
            </w:r>
          </w:p>
        </w:tc>
        <w:tc>
          <w:tcPr>
            <w:tcW w:w="1023" w:type="dxa"/>
            <w:shd w:val="clear" w:color="auto" w:fill="auto"/>
            <w:vAlign w:val="center"/>
          </w:tcPr>
          <w:p w14:paraId="1F79F0B1" w14:textId="72251751"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(256,551)</w:t>
            </w:r>
          </w:p>
        </w:tc>
        <w:tc>
          <w:tcPr>
            <w:tcW w:w="1023" w:type="dxa"/>
            <w:shd w:val="clear" w:color="auto" w:fill="auto"/>
          </w:tcPr>
          <w:p w14:paraId="24137CA9" w14:textId="68925405"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cs/>
              </w:rPr>
            </w:pPr>
            <w:r w:rsidRPr="003926DF">
              <w:rPr>
                <w:rFonts w:ascii="Browallia New" w:eastAsia="Arial Unicode MS" w:hAnsi="Browallia New" w:cs="Browallia New"/>
                <w:spacing w:val="-4"/>
                <w:sz w:val="22"/>
                <w:szCs w:val="22"/>
              </w:rPr>
              <w:t>1,522,594</w:t>
            </w:r>
          </w:p>
        </w:tc>
        <w:tc>
          <w:tcPr>
            <w:tcW w:w="1023" w:type="dxa"/>
            <w:shd w:val="clear" w:color="auto" w:fill="auto"/>
            <w:vAlign w:val="center"/>
          </w:tcPr>
          <w:p w14:paraId="1AA22861" w14:textId="281BB6BD"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1,522,594</w:t>
            </w:r>
          </w:p>
        </w:tc>
      </w:tr>
      <w:tr w:rsidR="00C60082" w:rsidRPr="003926DF" w14:paraId="3E9B5087" w14:textId="77777777" w:rsidTr="00F717D5">
        <w:tc>
          <w:tcPr>
            <w:tcW w:w="4230" w:type="dxa"/>
            <w:shd w:val="clear" w:color="auto" w:fill="auto"/>
            <w:vAlign w:val="bottom"/>
          </w:tcPr>
          <w:p w14:paraId="65C622C0" w14:textId="77777777" w:rsidR="00C60082" w:rsidRPr="003926DF" w:rsidRDefault="00C60082" w:rsidP="00C60082">
            <w:pPr>
              <w:ind w:left="61"/>
              <w:rPr>
                <w:rFonts w:ascii="Browallia New" w:eastAsia="Arial Unicode MS" w:hAnsi="Browallia New" w:cs="Browallia New"/>
                <w:b/>
                <w:bCs/>
                <w:sz w:val="22"/>
                <w:szCs w:val="22"/>
                <w:cs/>
              </w:rPr>
            </w:pPr>
          </w:p>
        </w:tc>
        <w:tc>
          <w:tcPr>
            <w:tcW w:w="1022" w:type="dxa"/>
          </w:tcPr>
          <w:p w14:paraId="7D301B3A"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39918D76"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vAlign w:val="bottom"/>
          </w:tcPr>
          <w:p w14:paraId="1FECB86B"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vAlign w:val="bottom"/>
          </w:tcPr>
          <w:p w14:paraId="576B9E76"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56AAFA8B"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785A92FD"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vAlign w:val="center"/>
          </w:tcPr>
          <w:p w14:paraId="45C5F4B6" w14:textId="77777777" w:rsidR="00C60082" w:rsidRPr="003926DF" w:rsidRDefault="00C60082" w:rsidP="00C60082">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2"/>
                <w:szCs w:val="22"/>
              </w:rPr>
            </w:pPr>
          </w:p>
        </w:tc>
        <w:tc>
          <w:tcPr>
            <w:tcW w:w="1023" w:type="dxa"/>
            <w:shd w:val="clear" w:color="auto" w:fill="auto"/>
            <w:vAlign w:val="center"/>
          </w:tcPr>
          <w:p w14:paraId="5649CD3F"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6853CFA3"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725193AD"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r>
      <w:tr w:rsidR="00C60082" w:rsidRPr="003926DF" w14:paraId="7654153D" w14:textId="77777777" w:rsidTr="00F717D5">
        <w:tc>
          <w:tcPr>
            <w:tcW w:w="4230" w:type="dxa"/>
            <w:shd w:val="clear" w:color="auto" w:fill="auto"/>
          </w:tcPr>
          <w:p w14:paraId="7D0897EE" w14:textId="724B2843"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b/>
                <w:bCs/>
                <w:sz w:val="22"/>
                <w:szCs w:val="22"/>
                <w:cs/>
              </w:rPr>
              <w:t>บริษัทย่อยทางอ้อมที่ดำเนินธุรกิจ</w:t>
            </w:r>
          </w:p>
        </w:tc>
        <w:tc>
          <w:tcPr>
            <w:tcW w:w="1022" w:type="dxa"/>
          </w:tcPr>
          <w:p w14:paraId="4DB97BEC"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5FD3ED51"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vAlign w:val="bottom"/>
          </w:tcPr>
          <w:p w14:paraId="60441B6F"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vAlign w:val="bottom"/>
          </w:tcPr>
          <w:p w14:paraId="2FDD5774"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5970C6B8"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568468EB"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vAlign w:val="center"/>
          </w:tcPr>
          <w:p w14:paraId="30B9E4AD" w14:textId="77777777" w:rsidR="00C60082" w:rsidRPr="003926DF" w:rsidRDefault="00C60082" w:rsidP="00C60082">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2"/>
                <w:szCs w:val="22"/>
              </w:rPr>
            </w:pPr>
          </w:p>
        </w:tc>
        <w:tc>
          <w:tcPr>
            <w:tcW w:w="1023" w:type="dxa"/>
            <w:shd w:val="clear" w:color="auto" w:fill="auto"/>
            <w:vAlign w:val="center"/>
          </w:tcPr>
          <w:p w14:paraId="66868A80"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527C3F8B"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vAlign w:val="bottom"/>
          </w:tcPr>
          <w:p w14:paraId="039E98AF" w14:textId="7777777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r>
      <w:tr w:rsidR="00C60082" w:rsidRPr="003926DF" w14:paraId="4581FE1A" w14:textId="77777777" w:rsidTr="007929A2">
        <w:tc>
          <w:tcPr>
            <w:tcW w:w="4230" w:type="dxa"/>
            <w:shd w:val="clear" w:color="auto" w:fill="auto"/>
            <w:vAlign w:val="bottom"/>
          </w:tcPr>
          <w:p w14:paraId="12BFB0AF" w14:textId="48547F49"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sz w:val="22"/>
                <w:szCs w:val="22"/>
                <w:cs/>
              </w:rPr>
              <w:t xml:space="preserve">บริษัท อาร์เอส </w:t>
            </w:r>
            <w:proofErr w:type="spellStart"/>
            <w:r w:rsidRPr="003926DF">
              <w:rPr>
                <w:rFonts w:ascii="Browallia New" w:eastAsia="Arial Unicode MS" w:hAnsi="Browallia New" w:cs="Browallia New"/>
                <w:sz w:val="22"/>
                <w:szCs w:val="22"/>
                <w:cs/>
              </w:rPr>
              <w:t>ลิฟเวลล์</w:t>
            </w:r>
            <w:proofErr w:type="spellEnd"/>
            <w:r w:rsidRPr="003926DF">
              <w:rPr>
                <w:rFonts w:ascii="Browallia New" w:eastAsia="Arial Unicode MS" w:hAnsi="Browallia New" w:cs="Browallia New"/>
                <w:sz w:val="22"/>
                <w:szCs w:val="22"/>
                <w:cs/>
              </w:rPr>
              <w:t xml:space="preserve"> จำกัด</w:t>
            </w:r>
          </w:p>
        </w:tc>
        <w:tc>
          <w:tcPr>
            <w:tcW w:w="1022" w:type="dxa"/>
          </w:tcPr>
          <w:p w14:paraId="5EE9F639" w14:textId="5919CB88"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3926DF">
              <w:rPr>
                <w:rFonts w:ascii="Browallia New" w:hAnsi="Browallia New" w:cs="Browallia New"/>
                <w:color w:val="000000" w:themeColor="text1"/>
                <w:sz w:val="22"/>
                <w:szCs w:val="22"/>
              </w:rPr>
              <w:t>100</w:t>
            </w:r>
          </w:p>
        </w:tc>
        <w:tc>
          <w:tcPr>
            <w:tcW w:w="1023" w:type="dxa"/>
          </w:tcPr>
          <w:p w14:paraId="5097E1F1" w14:textId="281013B0"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3926DF">
              <w:rPr>
                <w:rFonts w:ascii="Browallia New" w:hAnsi="Browallia New" w:cs="Browallia New"/>
                <w:color w:val="000000" w:themeColor="text1"/>
                <w:sz w:val="22"/>
                <w:szCs w:val="22"/>
              </w:rPr>
              <w:t>100</w:t>
            </w:r>
          </w:p>
        </w:tc>
        <w:tc>
          <w:tcPr>
            <w:tcW w:w="1023" w:type="dxa"/>
            <w:shd w:val="clear" w:color="auto" w:fill="auto"/>
          </w:tcPr>
          <w:p w14:paraId="6DC3B057" w14:textId="74DB8D80"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350,000 </w:t>
            </w:r>
          </w:p>
        </w:tc>
        <w:tc>
          <w:tcPr>
            <w:tcW w:w="1022" w:type="dxa"/>
            <w:shd w:val="clear" w:color="auto" w:fill="auto"/>
          </w:tcPr>
          <w:p w14:paraId="0750F8FD" w14:textId="44B530DE"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350,000 </w:t>
            </w:r>
          </w:p>
        </w:tc>
        <w:tc>
          <w:tcPr>
            <w:tcW w:w="1023" w:type="dxa"/>
            <w:shd w:val="clear" w:color="auto" w:fill="auto"/>
            <w:vAlign w:val="bottom"/>
          </w:tcPr>
          <w:p w14:paraId="486CAD4B" w14:textId="62518B8E"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0C40F69B" w14:textId="0210D6F9"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2" w:type="dxa"/>
            <w:shd w:val="clear" w:color="auto" w:fill="auto"/>
            <w:vAlign w:val="bottom"/>
          </w:tcPr>
          <w:p w14:paraId="3341626A" w14:textId="4E2832B7" w:rsidR="00C60082" w:rsidRPr="003926DF" w:rsidRDefault="00C60082" w:rsidP="00C60082">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6E6948A2" w14:textId="5C1F2ACD"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58145DAB" w14:textId="63B60BB0"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205A5BD7" w14:textId="4687E648"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r>
      <w:tr w:rsidR="00C60082" w:rsidRPr="003926DF" w14:paraId="29A74F64" w14:textId="77777777" w:rsidTr="007929A2">
        <w:tc>
          <w:tcPr>
            <w:tcW w:w="4230" w:type="dxa"/>
            <w:shd w:val="clear" w:color="auto" w:fill="auto"/>
          </w:tcPr>
          <w:p w14:paraId="493C0999" w14:textId="6CA3F18D"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sz w:val="22"/>
                <w:szCs w:val="22"/>
                <w:cs/>
              </w:rPr>
              <w:t>บริษัท อาร์เอส เซอร์วิส เซ็น</w:t>
            </w:r>
            <w:proofErr w:type="spellStart"/>
            <w:r w:rsidRPr="003926DF">
              <w:rPr>
                <w:rFonts w:ascii="Browallia New" w:eastAsia="Arial Unicode MS" w:hAnsi="Browallia New" w:cs="Browallia New"/>
                <w:sz w:val="22"/>
                <w:szCs w:val="22"/>
                <w:cs/>
              </w:rPr>
              <w:t>เต</w:t>
            </w:r>
            <w:proofErr w:type="spellEnd"/>
            <w:r w:rsidRPr="003926DF">
              <w:rPr>
                <w:rFonts w:ascii="Browallia New" w:eastAsia="Arial Unicode MS" w:hAnsi="Browallia New" w:cs="Browallia New"/>
                <w:sz w:val="22"/>
                <w:szCs w:val="22"/>
                <w:cs/>
              </w:rPr>
              <w:t>อร์ จำกัด</w:t>
            </w:r>
          </w:p>
        </w:tc>
        <w:tc>
          <w:tcPr>
            <w:tcW w:w="1022" w:type="dxa"/>
          </w:tcPr>
          <w:p w14:paraId="1F49047B" w14:textId="4DA210A6"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tcPr>
          <w:p w14:paraId="4F3DAA9D" w14:textId="0BD01BD6"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shd w:val="clear" w:color="auto" w:fill="auto"/>
          </w:tcPr>
          <w:p w14:paraId="0BC73144" w14:textId="25D04C95"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100 </w:t>
            </w:r>
          </w:p>
        </w:tc>
        <w:tc>
          <w:tcPr>
            <w:tcW w:w="1022" w:type="dxa"/>
            <w:shd w:val="clear" w:color="auto" w:fill="auto"/>
          </w:tcPr>
          <w:p w14:paraId="73B9A437" w14:textId="67C14C72"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100 </w:t>
            </w:r>
          </w:p>
        </w:tc>
        <w:tc>
          <w:tcPr>
            <w:tcW w:w="1023" w:type="dxa"/>
            <w:shd w:val="clear" w:color="auto" w:fill="auto"/>
            <w:vAlign w:val="bottom"/>
          </w:tcPr>
          <w:p w14:paraId="33DDB9C2" w14:textId="6D63AA2A"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5C2C10FB" w14:textId="212052B3"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2" w:type="dxa"/>
            <w:shd w:val="clear" w:color="auto" w:fill="auto"/>
            <w:vAlign w:val="bottom"/>
          </w:tcPr>
          <w:p w14:paraId="21944E4B" w14:textId="772E6A19" w:rsidR="00C60082" w:rsidRPr="003926DF" w:rsidRDefault="00C60082" w:rsidP="00C60082">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518C564E" w14:textId="207CEDEF"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0FD7DDFB" w14:textId="0681FEC1"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676BB262" w14:textId="4351E2C2"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r>
      <w:tr w:rsidR="00C60082" w:rsidRPr="003926DF" w14:paraId="5ED17B9B" w14:textId="77777777" w:rsidTr="007929A2">
        <w:tc>
          <w:tcPr>
            <w:tcW w:w="4230" w:type="dxa"/>
            <w:shd w:val="clear" w:color="auto" w:fill="auto"/>
          </w:tcPr>
          <w:p w14:paraId="3FC2061A" w14:textId="6876ACD9" w:rsidR="00C60082" w:rsidRPr="003926DF" w:rsidRDefault="00C60082" w:rsidP="00C60082">
            <w:pPr>
              <w:ind w:left="61"/>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บริษัท จัดเก็บลิขสิทธิ์ไทย จำกัด</w:t>
            </w:r>
          </w:p>
        </w:tc>
        <w:tc>
          <w:tcPr>
            <w:tcW w:w="1022" w:type="dxa"/>
          </w:tcPr>
          <w:p w14:paraId="1170DA7B" w14:textId="5D658DE3"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tcPr>
          <w:p w14:paraId="317A5BA7" w14:textId="49C88C80"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100</w:t>
            </w:r>
          </w:p>
        </w:tc>
        <w:tc>
          <w:tcPr>
            <w:tcW w:w="1023" w:type="dxa"/>
            <w:shd w:val="clear" w:color="auto" w:fill="auto"/>
          </w:tcPr>
          <w:p w14:paraId="3E1AEDA2" w14:textId="4316A4F4"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5,000 </w:t>
            </w:r>
          </w:p>
        </w:tc>
        <w:tc>
          <w:tcPr>
            <w:tcW w:w="1022" w:type="dxa"/>
            <w:shd w:val="clear" w:color="auto" w:fill="auto"/>
          </w:tcPr>
          <w:p w14:paraId="2A1B4322" w14:textId="7033CA81"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5,000 </w:t>
            </w:r>
          </w:p>
        </w:tc>
        <w:tc>
          <w:tcPr>
            <w:tcW w:w="1023" w:type="dxa"/>
            <w:shd w:val="clear" w:color="auto" w:fill="auto"/>
            <w:vAlign w:val="bottom"/>
          </w:tcPr>
          <w:p w14:paraId="72EB3CAD" w14:textId="2383F676"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4583A412" w14:textId="630539A3"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cs/>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2" w:type="dxa"/>
            <w:shd w:val="clear" w:color="auto" w:fill="auto"/>
            <w:vAlign w:val="bottom"/>
          </w:tcPr>
          <w:p w14:paraId="663A1DAE" w14:textId="4AA93632" w:rsidR="00C60082" w:rsidRPr="003926DF" w:rsidRDefault="00C60082" w:rsidP="00C60082">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5E917F90" w14:textId="43253931"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cs/>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0ED7B1F9" w14:textId="4416D448"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03D35E33" w14:textId="206BD87F"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cs/>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r>
      <w:tr w:rsidR="00C60082" w:rsidRPr="003926DF" w14:paraId="4F432B80" w14:textId="77777777" w:rsidTr="007929A2">
        <w:tc>
          <w:tcPr>
            <w:tcW w:w="4230" w:type="dxa"/>
            <w:shd w:val="clear" w:color="auto" w:fill="auto"/>
          </w:tcPr>
          <w:p w14:paraId="053B053D" w14:textId="2BD20023"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sz w:val="22"/>
                <w:szCs w:val="22"/>
                <w:cs/>
              </w:rPr>
              <w:t xml:space="preserve">บริษัท </w:t>
            </w:r>
            <w:proofErr w:type="spellStart"/>
            <w:r w:rsidRPr="003926DF">
              <w:rPr>
                <w:rFonts w:ascii="Browallia New" w:eastAsia="Arial Unicode MS" w:hAnsi="Browallia New" w:cs="Browallia New"/>
                <w:sz w:val="22"/>
                <w:szCs w:val="22"/>
                <w:cs/>
              </w:rPr>
              <w:t>เพ็ท</w:t>
            </w:r>
            <w:proofErr w:type="spellEnd"/>
            <w:r w:rsidRPr="003926DF">
              <w:rPr>
                <w:rFonts w:ascii="Browallia New" w:eastAsia="Arial Unicode MS" w:hAnsi="Browallia New" w:cs="Browallia New"/>
                <w:sz w:val="22"/>
                <w:szCs w:val="22"/>
                <w:cs/>
              </w:rPr>
              <w:t xml:space="preserve"> เมด</w:t>
            </w:r>
            <w:proofErr w:type="spellStart"/>
            <w:r w:rsidRPr="003926DF">
              <w:rPr>
                <w:rFonts w:ascii="Browallia New" w:eastAsia="Arial Unicode MS" w:hAnsi="Browallia New" w:cs="Browallia New"/>
                <w:sz w:val="22"/>
                <w:szCs w:val="22"/>
                <w:cs/>
              </w:rPr>
              <w:t>ดิ</w:t>
            </w:r>
            <w:proofErr w:type="spellEnd"/>
            <w:r w:rsidRPr="003926DF">
              <w:rPr>
                <w:rFonts w:ascii="Browallia New" w:eastAsia="Arial Unicode MS" w:hAnsi="Browallia New" w:cs="Browallia New"/>
                <w:sz w:val="22"/>
                <w:szCs w:val="22"/>
                <w:cs/>
              </w:rPr>
              <w:t>เค</w:t>
            </w:r>
            <w:proofErr w:type="spellStart"/>
            <w:r w:rsidRPr="003926DF">
              <w:rPr>
                <w:rFonts w:ascii="Browallia New" w:eastAsia="Arial Unicode MS" w:hAnsi="Browallia New" w:cs="Browallia New"/>
                <w:sz w:val="22"/>
                <w:szCs w:val="22"/>
                <w:cs/>
              </w:rPr>
              <w:t>ิล</w:t>
            </w:r>
            <w:proofErr w:type="spellEnd"/>
            <w:r w:rsidRPr="003926DF">
              <w:rPr>
                <w:rFonts w:ascii="Browallia New" w:eastAsia="Arial Unicode MS" w:hAnsi="Browallia New" w:cs="Browallia New"/>
                <w:sz w:val="22"/>
                <w:szCs w:val="22"/>
                <w:cs/>
              </w:rPr>
              <w:t xml:space="preserve"> กรุ๊ป จำกัด</w:t>
            </w:r>
          </w:p>
        </w:tc>
        <w:tc>
          <w:tcPr>
            <w:tcW w:w="1022" w:type="dxa"/>
          </w:tcPr>
          <w:p w14:paraId="4444AC15" w14:textId="1C0138A6"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51</w:t>
            </w:r>
          </w:p>
        </w:tc>
        <w:tc>
          <w:tcPr>
            <w:tcW w:w="1023" w:type="dxa"/>
          </w:tcPr>
          <w:p w14:paraId="198A80F1" w14:textId="2DC2E756"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51</w:t>
            </w:r>
          </w:p>
        </w:tc>
        <w:tc>
          <w:tcPr>
            <w:tcW w:w="1023" w:type="dxa"/>
            <w:shd w:val="clear" w:color="auto" w:fill="auto"/>
          </w:tcPr>
          <w:p w14:paraId="718152D2" w14:textId="56C300A7"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30,198</w:t>
            </w:r>
          </w:p>
        </w:tc>
        <w:tc>
          <w:tcPr>
            <w:tcW w:w="1022" w:type="dxa"/>
            <w:shd w:val="clear" w:color="auto" w:fill="auto"/>
          </w:tcPr>
          <w:p w14:paraId="0953481D" w14:textId="75429F93"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30,198</w:t>
            </w:r>
          </w:p>
        </w:tc>
        <w:tc>
          <w:tcPr>
            <w:tcW w:w="1023" w:type="dxa"/>
            <w:shd w:val="clear" w:color="auto" w:fill="auto"/>
            <w:vAlign w:val="bottom"/>
          </w:tcPr>
          <w:p w14:paraId="5B0243E5" w14:textId="1892C13F"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00F38D59" w14:textId="2499D0FF"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2" w:type="dxa"/>
            <w:shd w:val="clear" w:color="auto" w:fill="auto"/>
            <w:vAlign w:val="bottom"/>
          </w:tcPr>
          <w:p w14:paraId="1A824B0D" w14:textId="5890F268" w:rsidR="00C60082" w:rsidRPr="003926DF" w:rsidRDefault="00C60082" w:rsidP="00C60082">
            <w:pP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138602A6" w14:textId="2A7A79FA"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17205FE1" w14:textId="3ADAA167"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500AF418" w14:textId="679A53CF" w:rsidR="00C60082" w:rsidRPr="003926DF" w:rsidRDefault="00C60082" w:rsidP="00C60082">
            <w:pP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r>
      <w:tr w:rsidR="00C60082" w:rsidRPr="003926DF" w14:paraId="7AA87E1F" w14:textId="77777777" w:rsidTr="007929A2">
        <w:tc>
          <w:tcPr>
            <w:tcW w:w="4230" w:type="dxa"/>
            <w:shd w:val="clear" w:color="auto" w:fill="auto"/>
          </w:tcPr>
          <w:p w14:paraId="5EE8A983" w14:textId="325C097F"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sz w:val="22"/>
                <w:szCs w:val="22"/>
                <w:cs/>
              </w:rPr>
              <w:t>บริษัท เอิบ เวล</w:t>
            </w:r>
            <w:proofErr w:type="spellStart"/>
            <w:r w:rsidRPr="003926DF">
              <w:rPr>
                <w:rFonts w:ascii="Browallia New" w:eastAsia="Arial Unicode MS" w:hAnsi="Browallia New" w:cs="Browallia New"/>
                <w:sz w:val="22"/>
                <w:szCs w:val="22"/>
                <w:cs/>
              </w:rPr>
              <w:t>เนส</w:t>
            </w:r>
            <w:proofErr w:type="spellEnd"/>
            <w:r w:rsidRPr="003926DF">
              <w:rPr>
                <w:rFonts w:ascii="Browallia New" w:eastAsia="Arial Unicode MS" w:hAnsi="Browallia New" w:cs="Browallia New"/>
                <w:sz w:val="22"/>
                <w:szCs w:val="22"/>
                <w:cs/>
              </w:rPr>
              <w:t xml:space="preserve"> จำกัด</w:t>
            </w:r>
          </w:p>
        </w:tc>
        <w:tc>
          <w:tcPr>
            <w:tcW w:w="1022" w:type="dxa"/>
          </w:tcPr>
          <w:p w14:paraId="1EBBE287" w14:textId="75E70374"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80</w:t>
            </w:r>
          </w:p>
        </w:tc>
        <w:tc>
          <w:tcPr>
            <w:tcW w:w="1023" w:type="dxa"/>
          </w:tcPr>
          <w:p w14:paraId="28EE2A03" w14:textId="2931AA1B"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80</w:t>
            </w:r>
          </w:p>
        </w:tc>
        <w:tc>
          <w:tcPr>
            <w:tcW w:w="1023" w:type="dxa"/>
            <w:shd w:val="clear" w:color="auto" w:fill="auto"/>
          </w:tcPr>
          <w:p w14:paraId="53CE8E2E" w14:textId="11FCE29C"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60,000 </w:t>
            </w:r>
          </w:p>
        </w:tc>
        <w:tc>
          <w:tcPr>
            <w:tcW w:w="1022" w:type="dxa"/>
            <w:shd w:val="clear" w:color="auto" w:fill="auto"/>
          </w:tcPr>
          <w:p w14:paraId="3631536D" w14:textId="47DD35BA"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60,000 </w:t>
            </w:r>
          </w:p>
        </w:tc>
        <w:tc>
          <w:tcPr>
            <w:tcW w:w="1023" w:type="dxa"/>
            <w:shd w:val="clear" w:color="auto" w:fill="auto"/>
            <w:vAlign w:val="bottom"/>
          </w:tcPr>
          <w:p w14:paraId="1D5A58D6" w14:textId="510C4017"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2E0ED439" w14:textId="0A329316"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2" w:type="dxa"/>
            <w:shd w:val="clear" w:color="auto" w:fill="auto"/>
            <w:vAlign w:val="bottom"/>
          </w:tcPr>
          <w:p w14:paraId="09F05751" w14:textId="4BB05C3E" w:rsidR="00C60082" w:rsidRPr="003926DF" w:rsidRDefault="00C60082" w:rsidP="00C60082">
            <w:pPr>
              <w:pBdr>
                <w:bottom w:val="single" w:sz="4"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64527246" w14:textId="7E589242"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49F6DBF1" w14:textId="706EBEB0"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1E6097B3" w14:textId="3225B852" w:rsidR="00C60082" w:rsidRPr="003926DF" w:rsidRDefault="00C60082" w:rsidP="00C60082">
            <w:pPr>
              <w:pBdr>
                <w:bottom w:val="single" w:sz="4"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r>
      <w:tr w:rsidR="00C60082" w:rsidRPr="003926DF" w14:paraId="5DD945C9" w14:textId="77777777" w:rsidTr="007929A2">
        <w:tc>
          <w:tcPr>
            <w:tcW w:w="4230" w:type="dxa"/>
            <w:shd w:val="clear" w:color="auto" w:fill="auto"/>
          </w:tcPr>
          <w:p w14:paraId="2CFB7222" w14:textId="0FE50B41"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sz w:val="22"/>
                <w:szCs w:val="22"/>
                <w:cs/>
              </w:rPr>
              <w:t>รวม</w:t>
            </w:r>
          </w:p>
        </w:tc>
        <w:tc>
          <w:tcPr>
            <w:tcW w:w="1022" w:type="dxa"/>
          </w:tcPr>
          <w:p w14:paraId="45565A64"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1CD69894"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tcPr>
          <w:p w14:paraId="6FA82EF8" w14:textId="2D8E2947"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445,298</w:t>
            </w:r>
          </w:p>
        </w:tc>
        <w:tc>
          <w:tcPr>
            <w:tcW w:w="1022" w:type="dxa"/>
            <w:shd w:val="clear" w:color="auto" w:fill="auto"/>
            <w:vAlign w:val="center"/>
          </w:tcPr>
          <w:p w14:paraId="221ECBB1" w14:textId="1B65C666"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445,298</w:t>
            </w:r>
          </w:p>
        </w:tc>
        <w:tc>
          <w:tcPr>
            <w:tcW w:w="1023" w:type="dxa"/>
            <w:shd w:val="clear" w:color="auto" w:fill="auto"/>
            <w:vAlign w:val="bottom"/>
          </w:tcPr>
          <w:p w14:paraId="127918D9" w14:textId="5E0380A7"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4ABB049D" w14:textId="5407E6A5"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2" w:type="dxa"/>
            <w:shd w:val="clear" w:color="auto" w:fill="auto"/>
            <w:vAlign w:val="bottom"/>
          </w:tcPr>
          <w:p w14:paraId="03ACD554" w14:textId="47CF95E8" w:rsidR="00C60082" w:rsidRPr="003926DF" w:rsidRDefault="00C60082" w:rsidP="00C60082">
            <w:pPr>
              <w:pBdr>
                <w:bottom w:val="single" w:sz="12" w:space="1" w:color="auto"/>
              </w:pBdr>
              <w:tabs>
                <w:tab w:val="clear" w:pos="227"/>
                <w:tab w:val="clear" w:pos="454"/>
                <w:tab w:val="clear" w:pos="680"/>
                <w:tab w:val="clear" w:pos="1644"/>
                <w:tab w:val="clear" w:pos="1871"/>
                <w:tab w:val="decimal" w:pos="1066"/>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1880A646" w14:textId="5A2753C6"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1A778C18" w14:textId="639650B5"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c>
          <w:tcPr>
            <w:tcW w:w="1023" w:type="dxa"/>
            <w:shd w:val="clear" w:color="auto" w:fill="auto"/>
            <w:vAlign w:val="bottom"/>
          </w:tcPr>
          <w:p w14:paraId="77464530" w14:textId="300214BF"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center"/>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w:t>
            </w:r>
            <w:r w:rsidRPr="003926DF">
              <w:rPr>
                <w:rFonts w:ascii="Browallia New" w:eastAsia="Arial Unicode MS" w:hAnsi="Browallia New" w:cs="Browallia New"/>
                <w:spacing w:val="-4"/>
                <w:sz w:val="22"/>
                <w:szCs w:val="22"/>
                <w:cs/>
              </w:rPr>
              <w:t xml:space="preserve">       </w:t>
            </w:r>
            <w:r w:rsidRPr="003926DF">
              <w:rPr>
                <w:rFonts w:ascii="Browallia New" w:eastAsia="Arial Unicode MS" w:hAnsi="Browallia New" w:cs="Browallia New"/>
                <w:spacing w:val="-4"/>
                <w:sz w:val="22"/>
                <w:szCs w:val="22"/>
              </w:rPr>
              <w:t>-</w:t>
            </w:r>
          </w:p>
        </w:tc>
      </w:tr>
      <w:tr w:rsidR="00C60082" w:rsidRPr="003926DF" w14:paraId="7B83AAC3" w14:textId="77777777" w:rsidTr="00F717D5">
        <w:tc>
          <w:tcPr>
            <w:tcW w:w="4230" w:type="dxa"/>
            <w:shd w:val="clear" w:color="auto" w:fill="auto"/>
          </w:tcPr>
          <w:p w14:paraId="253612AD" w14:textId="73CB158D" w:rsidR="00C60082" w:rsidRPr="003926DF" w:rsidRDefault="00C60082" w:rsidP="00C60082">
            <w:pPr>
              <w:ind w:left="61"/>
              <w:rPr>
                <w:rFonts w:ascii="Browallia New" w:eastAsia="Arial Unicode MS" w:hAnsi="Browallia New" w:cs="Browallia New"/>
                <w:b/>
                <w:bCs/>
                <w:sz w:val="22"/>
                <w:szCs w:val="22"/>
                <w:cs/>
              </w:rPr>
            </w:pPr>
          </w:p>
        </w:tc>
        <w:tc>
          <w:tcPr>
            <w:tcW w:w="1022" w:type="dxa"/>
          </w:tcPr>
          <w:p w14:paraId="26774693"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48DB3311"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tcPr>
          <w:p w14:paraId="1C42FFD3" w14:textId="3828A91C"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tcPr>
          <w:p w14:paraId="515D03AA" w14:textId="28BB6544"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tcPr>
          <w:p w14:paraId="78626B91" w14:textId="56C3986D"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tcPr>
          <w:p w14:paraId="72C59F92" w14:textId="095D2E3D"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2" w:type="dxa"/>
            <w:shd w:val="clear" w:color="auto" w:fill="auto"/>
          </w:tcPr>
          <w:p w14:paraId="228794A9" w14:textId="74CA20E7" w:rsidR="00C60082" w:rsidRPr="003926DF" w:rsidRDefault="00C60082" w:rsidP="00C60082">
            <w:pP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2"/>
                <w:szCs w:val="22"/>
              </w:rPr>
            </w:pPr>
          </w:p>
        </w:tc>
        <w:tc>
          <w:tcPr>
            <w:tcW w:w="1023" w:type="dxa"/>
            <w:shd w:val="clear" w:color="auto" w:fill="auto"/>
          </w:tcPr>
          <w:p w14:paraId="465ECB2C" w14:textId="7865CF2E"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tcPr>
          <w:p w14:paraId="3DA51E2B" w14:textId="7A78691F"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c>
          <w:tcPr>
            <w:tcW w:w="1023" w:type="dxa"/>
            <w:shd w:val="clear" w:color="auto" w:fill="auto"/>
          </w:tcPr>
          <w:p w14:paraId="02832088" w14:textId="66F9066D" w:rsidR="00C60082" w:rsidRPr="003926DF" w:rsidRDefault="00C60082" w:rsidP="00C60082">
            <w:pP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p>
        </w:tc>
      </w:tr>
      <w:tr w:rsidR="00C60082" w:rsidRPr="003926DF" w14:paraId="2069756B" w14:textId="77777777" w:rsidTr="00F717D5">
        <w:tc>
          <w:tcPr>
            <w:tcW w:w="4230" w:type="dxa"/>
            <w:shd w:val="clear" w:color="auto" w:fill="auto"/>
          </w:tcPr>
          <w:p w14:paraId="2E6991A5" w14:textId="08CA4E96" w:rsidR="00C60082" w:rsidRPr="003926DF" w:rsidRDefault="00C60082" w:rsidP="00C60082">
            <w:pPr>
              <w:ind w:left="61"/>
              <w:rPr>
                <w:rFonts w:ascii="Browallia New" w:eastAsia="Arial Unicode MS" w:hAnsi="Browallia New" w:cs="Browallia New"/>
                <w:b/>
                <w:bCs/>
                <w:sz w:val="22"/>
                <w:szCs w:val="22"/>
                <w:cs/>
              </w:rPr>
            </w:pPr>
            <w:r w:rsidRPr="003926DF">
              <w:rPr>
                <w:rFonts w:ascii="Browallia New" w:eastAsia="Arial Unicode MS" w:hAnsi="Browallia New" w:cs="Browallia New"/>
                <w:b/>
                <w:bCs/>
                <w:sz w:val="22"/>
                <w:szCs w:val="22"/>
                <w:cs/>
              </w:rPr>
              <w:t>รวมบริษัทย่อยและบริษัทย่อยทางอ้อม</w:t>
            </w:r>
          </w:p>
        </w:tc>
        <w:tc>
          <w:tcPr>
            <w:tcW w:w="1022" w:type="dxa"/>
          </w:tcPr>
          <w:p w14:paraId="23052403" w14:textId="77777777" w:rsidR="00C60082" w:rsidRPr="003926DF" w:rsidRDefault="00C60082" w:rsidP="00C60082">
            <w:pPr>
              <w:tabs>
                <w:tab w:val="clear" w:pos="227"/>
                <w:tab w:val="clear" w:pos="454"/>
                <w:tab w:val="clear" w:pos="680"/>
                <w:tab w:val="clear" w:pos="907"/>
                <w:tab w:val="decimal" w:pos="936"/>
              </w:tabs>
              <w:ind w:left="-29" w:right="-94" w:hanging="67"/>
              <w:jc w:val="center"/>
              <w:rPr>
                <w:rFonts w:ascii="Browallia New" w:eastAsia="Arial Unicode MS" w:hAnsi="Browallia New" w:cs="Browallia New"/>
                <w:spacing w:val="-4"/>
                <w:sz w:val="22"/>
                <w:szCs w:val="22"/>
                <w:lang w:val="en-GB"/>
              </w:rPr>
            </w:pPr>
          </w:p>
        </w:tc>
        <w:tc>
          <w:tcPr>
            <w:tcW w:w="1023" w:type="dxa"/>
          </w:tcPr>
          <w:p w14:paraId="17433BFE" w14:textId="77777777" w:rsidR="00C60082" w:rsidRPr="003926DF" w:rsidRDefault="00C60082" w:rsidP="00C60082">
            <w:pPr>
              <w:tabs>
                <w:tab w:val="clear" w:pos="227"/>
                <w:tab w:val="clear" w:pos="454"/>
                <w:tab w:val="clear" w:pos="680"/>
                <w:tab w:val="clear" w:pos="907"/>
                <w:tab w:val="left" w:pos="728"/>
                <w:tab w:val="decimal" w:pos="936"/>
              </w:tabs>
              <w:ind w:left="-29" w:right="-72" w:hanging="122"/>
              <w:jc w:val="center"/>
              <w:rPr>
                <w:rFonts w:ascii="Browallia New" w:eastAsia="Arial Unicode MS" w:hAnsi="Browallia New" w:cs="Browallia New"/>
                <w:spacing w:val="-4"/>
                <w:sz w:val="22"/>
                <w:szCs w:val="22"/>
                <w:lang w:val="en-GB"/>
              </w:rPr>
            </w:pPr>
          </w:p>
        </w:tc>
        <w:tc>
          <w:tcPr>
            <w:tcW w:w="1023" w:type="dxa"/>
            <w:shd w:val="clear" w:color="auto" w:fill="auto"/>
          </w:tcPr>
          <w:p w14:paraId="09613BE5" w14:textId="2A391257"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2,047,361 </w:t>
            </w:r>
          </w:p>
        </w:tc>
        <w:tc>
          <w:tcPr>
            <w:tcW w:w="1022" w:type="dxa"/>
            <w:shd w:val="clear" w:color="auto" w:fill="auto"/>
          </w:tcPr>
          <w:p w14:paraId="724371A4" w14:textId="01C3A66D"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2,047,361 </w:t>
            </w:r>
          </w:p>
        </w:tc>
        <w:tc>
          <w:tcPr>
            <w:tcW w:w="1023" w:type="dxa"/>
            <w:shd w:val="clear" w:color="auto" w:fill="auto"/>
          </w:tcPr>
          <w:p w14:paraId="206B9C49" w14:textId="49D460BD"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1,779,145 </w:t>
            </w:r>
          </w:p>
        </w:tc>
        <w:tc>
          <w:tcPr>
            <w:tcW w:w="1023" w:type="dxa"/>
            <w:shd w:val="clear" w:color="auto" w:fill="auto"/>
          </w:tcPr>
          <w:p w14:paraId="5B577229" w14:textId="797E64B0"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1,779,145 </w:t>
            </w:r>
          </w:p>
        </w:tc>
        <w:tc>
          <w:tcPr>
            <w:tcW w:w="1022" w:type="dxa"/>
            <w:shd w:val="clear" w:color="auto" w:fill="auto"/>
          </w:tcPr>
          <w:p w14:paraId="44C38056" w14:textId="549A0025" w:rsidR="00C60082" w:rsidRPr="003926DF" w:rsidRDefault="00C60082" w:rsidP="00C60082">
            <w:pPr>
              <w:pBdr>
                <w:bottom w:val="single" w:sz="12" w:space="1" w:color="auto"/>
              </w:pBdr>
              <w:tabs>
                <w:tab w:val="clear" w:pos="227"/>
                <w:tab w:val="clear" w:pos="454"/>
                <w:tab w:val="clear" w:pos="680"/>
                <w:tab w:val="clear" w:pos="1644"/>
                <w:tab w:val="clear" w:pos="1871"/>
                <w:tab w:val="decimal" w:pos="1066"/>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(256,551) </w:t>
            </w:r>
          </w:p>
        </w:tc>
        <w:tc>
          <w:tcPr>
            <w:tcW w:w="1023" w:type="dxa"/>
            <w:shd w:val="clear" w:color="auto" w:fill="auto"/>
          </w:tcPr>
          <w:p w14:paraId="1B1F3D3C" w14:textId="66B8952F"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(256,551) </w:t>
            </w:r>
          </w:p>
        </w:tc>
        <w:tc>
          <w:tcPr>
            <w:tcW w:w="1023" w:type="dxa"/>
            <w:shd w:val="clear" w:color="auto" w:fill="auto"/>
          </w:tcPr>
          <w:p w14:paraId="187CE00B" w14:textId="3317D8E7"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1,522,594 </w:t>
            </w:r>
          </w:p>
        </w:tc>
        <w:tc>
          <w:tcPr>
            <w:tcW w:w="1023" w:type="dxa"/>
            <w:shd w:val="clear" w:color="auto" w:fill="auto"/>
          </w:tcPr>
          <w:p w14:paraId="09ABD726" w14:textId="679A6334" w:rsidR="00C60082" w:rsidRPr="003926DF" w:rsidRDefault="00C60082" w:rsidP="00C60082">
            <w:pPr>
              <w:pBdr>
                <w:bottom w:val="single" w:sz="12" w:space="1" w:color="auto"/>
              </w:pBdr>
              <w:tabs>
                <w:tab w:val="clear" w:pos="227"/>
                <w:tab w:val="clear" w:pos="454"/>
                <w:tab w:val="clear" w:pos="680"/>
                <w:tab w:val="clear" w:pos="1644"/>
                <w:tab w:val="clear" w:pos="1871"/>
              </w:tabs>
              <w:ind w:left="-21" w:right="8"/>
              <w:jc w:val="right"/>
              <w:rPr>
                <w:rFonts w:ascii="Browallia New" w:eastAsia="Arial Unicode MS" w:hAnsi="Browallia New" w:cs="Browallia New"/>
                <w:spacing w:val="-4"/>
                <w:sz w:val="22"/>
                <w:szCs w:val="22"/>
              </w:rPr>
            </w:pPr>
            <w:r w:rsidRPr="003926DF">
              <w:rPr>
                <w:rFonts w:ascii="Browallia New" w:eastAsia="Arial Unicode MS" w:hAnsi="Browallia New" w:cs="Browallia New"/>
                <w:spacing w:val="-4"/>
                <w:sz w:val="22"/>
                <w:szCs w:val="22"/>
              </w:rPr>
              <w:t xml:space="preserve"> 1,522,594 </w:t>
            </w:r>
          </w:p>
        </w:tc>
      </w:tr>
    </w:tbl>
    <w:p w14:paraId="0186DFE2" w14:textId="77777777" w:rsidR="00DF068B" w:rsidRPr="003926DF" w:rsidRDefault="00DF068B" w:rsidP="00DF068B">
      <w:pPr>
        <w:rPr>
          <w:rFonts w:ascii="Browallia New" w:hAnsi="Browallia New" w:cs="Browallia New"/>
          <w:color w:val="000000" w:themeColor="text1"/>
          <w:sz w:val="24"/>
          <w:szCs w:val="24"/>
        </w:rPr>
      </w:pPr>
    </w:p>
    <w:p w14:paraId="687F4109" w14:textId="60D825C3" w:rsidR="00C4785C" w:rsidRPr="003926DF" w:rsidRDefault="003C4E36" w:rsidP="006775F6">
      <w:pPr>
        <w:pStyle w:val="a9"/>
        <w:tabs>
          <w:tab w:val="left" w:pos="5247"/>
        </w:tabs>
        <w:ind w:right="-1102"/>
        <w:jc w:val="thaiDistribute"/>
        <w:rPr>
          <w:rFonts w:ascii="Browallia New" w:hAnsi="Browallia New" w:cs="Browallia New"/>
          <w:color w:val="000000" w:themeColor="text1"/>
          <w:u w:val="single"/>
        </w:rPr>
      </w:pPr>
      <w:r w:rsidRPr="003926DF">
        <w:rPr>
          <w:rFonts w:ascii="Browallia New" w:eastAsia="Arial Unicode MS" w:hAnsi="Browallia New" w:cs="Browallia New"/>
        </w:rPr>
        <w:t xml:space="preserve">* </w:t>
      </w:r>
      <w:r w:rsidRPr="003926DF">
        <w:rPr>
          <w:rFonts w:ascii="Browallia New" w:eastAsia="Arial Unicode MS" w:hAnsi="Browallia New" w:cs="Browallia New"/>
          <w:cs/>
          <w:lang w:val="th-TH"/>
        </w:rPr>
        <w:t>อยู่ภายใต้กระบวนการล้มละลายและได้พิทักษ์ทรัพย์เด็ดขาด</w:t>
      </w:r>
    </w:p>
    <w:p w14:paraId="7E88422F" w14:textId="75184B20" w:rsidR="00D26868" w:rsidRPr="003926DF" w:rsidRDefault="00D26868" w:rsidP="006775F6">
      <w:pPr>
        <w:pStyle w:val="a9"/>
        <w:tabs>
          <w:tab w:val="left" w:pos="5247"/>
        </w:tabs>
        <w:ind w:right="-1102"/>
        <w:jc w:val="thaiDistribute"/>
        <w:rPr>
          <w:rFonts w:ascii="Browallia New" w:hAnsi="Browallia New" w:cs="Browallia New"/>
          <w:color w:val="000000" w:themeColor="text1"/>
          <w:u w:val="single"/>
        </w:rPr>
        <w:sectPr w:rsidR="00D26868" w:rsidRPr="003926DF" w:rsidSect="00111859">
          <w:headerReference w:type="default" r:id="rId17"/>
          <w:footerReference w:type="default" r:id="rId18"/>
          <w:pgSz w:w="16834" w:h="11909" w:orient="landscape" w:code="9"/>
          <w:pgMar w:top="1440" w:right="2434" w:bottom="1019" w:left="1282" w:header="810" w:footer="302" w:gutter="0"/>
          <w:pgNumType w:start="18"/>
          <w:cols w:space="720"/>
          <w:docGrid w:linePitch="245"/>
        </w:sectPr>
      </w:pPr>
    </w:p>
    <w:p w14:paraId="6DF71BE0" w14:textId="77777777" w:rsidR="00EF3E3F" w:rsidRPr="003926DF" w:rsidRDefault="00EF3E3F" w:rsidP="00DD2651">
      <w:pPr>
        <w:pStyle w:val="ListParagraph"/>
        <w:tabs>
          <w:tab w:val="left" w:pos="426"/>
        </w:tabs>
        <w:spacing w:after="0" w:line="240" w:lineRule="auto"/>
        <w:ind w:left="425"/>
        <w:jc w:val="thaiDistribute"/>
        <w:rPr>
          <w:rFonts w:ascii="Browallia New" w:eastAsia="Arial Unicode MS" w:hAnsi="Browallia New" w:cs="Browallia New"/>
        </w:rPr>
      </w:pPr>
      <w:r w:rsidRPr="003926DF">
        <w:rPr>
          <w:rFonts w:ascii="Browallia New" w:eastAsia="Arial Unicode MS" w:hAnsi="Browallia New" w:cs="Browallia New"/>
          <w:cs/>
          <w:lang w:val="th-TH"/>
        </w:rPr>
        <w:lastRenderedPageBreak/>
        <w:t>บริษัทย่อยดังกล่าวข้างต้นได้รวมอยู่ในการจัดทำ</w:t>
      </w:r>
      <w:r w:rsidRPr="003926DF">
        <w:rPr>
          <w:rFonts w:ascii="Browallia New" w:eastAsia="Arial Unicode MS" w:hAnsi="Browallia New" w:cs="Browallia New"/>
          <w:cs/>
        </w:rPr>
        <w:t>ข้อมูลทางการ</w:t>
      </w:r>
      <w:r w:rsidRPr="003926DF">
        <w:rPr>
          <w:rFonts w:ascii="Browallia New" w:eastAsia="Arial Unicode MS" w:hAnsi="Browallia New" w:cs="Browallia New"/>
          <w:cs/>
          <w:lang w:val="th-TH"/>
        </w:rPr>
        <w:t>เงินรวมของกลุ่มบริษัท สัดส่วนของสิทธิในการออกเสียงในบริษัทย่อยทางบริษัทใหญ่ไม่แตกต่างจากสัดส่วนที่ถือหุ้นสามัญ</w:t>
      </w:r>
    </w:p>
    <w:p w14:paraId="64AADDDC" w14:textId="77777777" w:rsidR="00082E70" w:rsidRPr="00DD2651" w:rsidRDefault="00082E70" w:rsidP="00C8616A">
      <w:pPr>
        <w:tabs>
          <w:tab w:val="left" w:pos="426"/>
        </w:tabs>
        <w:spacing w:line="240" w:lineRule="auto"/>
        <w:jc w:val="thaiDistribute"/>
        <w:rPr>
          <w:rFonts w:ascii="Browallia New" w:eastAsia="Arial Unicode MS" w:hAnsi="Browallia New" w:cs="Browallia New"/>
          <w:sz w:val="28"/>
          <w:szCs w:val="28"/>
        </w:rPr>
      </w:pPr>
    </w:p>
    <w:p w14:paraId="164F9C34" w14:textId="1CE7CED1" w:rsidR="0022490A" w:rsidRPr="003926DF" w:rsidRDefault="0022490A" w:rsidP="006775F6">
      <w:pPr>
        <w:pStyle w:val="ListParagraph"/>
        <w:tabs>
          <w:tab w:val="left" w:pos="426"/>
        </w:tabs>
        <w:spacing w:line="240" w:lineRule="auto"/>
        <w:ind w:left="426"/>
        <w:jc w:val="thaiDistribute"/>
        <w:rPr>
          <w:rFonts w:ascii="Browallia New" w:hAnsi="Browallia New" w:cs="Browallia New"/>
          <w:color w:val="000000" w:themeColor="text1"/>
          <w:sz w:val="28"/>
          <w:u w:val="single"/>
        </w:rPr>
      </w:pPr>
      <w:r w:rsidRPr="003926DF">
        <w:rPr>
          <w:rFonts w:ascii="Browallia New" w:hAnsi="Browallia New" w:cs="Browallia New"/>
          <w:color w:val="000000" w:themeColor="text1"/>
          <w:sz w:val="28"/>
          <w:u w:val="single"/>
          <w:cs/>
        </w:rPr>
        <w:t>บริษัท</w:t>
      </w:r>
      <w:r w:rsidRPr="003926DF">
        <w:rPr>
          <w:rFonts w:ascii="Browallia New" w:hAnsi="Browallia New" w:cs="Browallia New"/>
          <w:color w:val="000000" w:themeColor="text1"/>
          <w:sz w:val="28"/>
          <w:u w:val="single"/>
        </w:rPr>
        <w:t xml:space="preserve"> </w:t>
      </w:r>
      <w:r w:rsidRPr="003926DF">
        <w:rPr>
          <w:rFonts w:ascii="Browallia New" w:hAnsi="Browallia New" w:cs="Browallia New"/>
          <w:color w:val="000000" w:themeColor="text1"/>
          <w:sz w:val="28"/>
          <w:u w:val="single"/>
          <w:cs/>
        </w:rPr>
        <w:t>อาร์เอส มิว</w:t>
      </w:r>
      <w:proofErr w:type="spellStart"/>
      <w:r w:rsidRPr="003926DF">
        <w:rPr>
          <w:rFonts w:ascii="Browallia New" w:hAnsi="Browallia New" w:cs="Browallia New"/>
          <w:color w:val="000000" w:themeColor="text1"/>
          <w:sz w:val="28"/>
          <w:u w:val="single"/>
          <w:cs/>
        </w:rPr>
        <w:t>สิค</w:t>
      </w:r>
      <w:proofErr w:type="spellEnd"/>
      <w:r w:rsidRPr="003926DF">
        <w:rPr>
          <w:rFonts w:ascii="Browallia New" w:hAnsi="Browallia New" w:cs="Browallia New"/>
          <w:color w:val="000000" w:themeColor="text1"/>
          <w:sz w:val="28"/>
          <w:u w:val="single"/>
        </w:rPr>
        <w:t xml:space="preserve"> </w:t>
      </w:r>
      <w:r w:rsidRPr="003926DF">
        <w:rPr>
          <w:rFonts w:ascii="Browallia New" w:hAnsi="Browallia New" w:cs="Browallia New"/>
          <w:color w:val="000000" w:themeColor="text1"/>
          <w:sz w:val="28"/>
          <w:u w:val="single"/>
          <w:cs/>
        </w:rPr>
        <w:t>แอนด์</w:t>
      </w:r>
      <w:r w:rsidRPr="003926DF">
        <w:rPr>
          <w:rFonts w:ascii="Browallia New" w:hAnsi="Browallia New" w:cs="Browallia New"/>
          <w:color w:val="000000" w:themeColor="text1"/>
          <w:sz w:val="28"/>
          <w:u w:val="single"/>
        </w:rPr>
        <w:t xml:space="preserve"> </w:t>
      </w:r>
      <w:r w:rsidRPr="003926DF">
        <w:rPr>
          <w:rFonts w:ascii="Browallia New" w:hAnsi="Browallia New" w:cs="Browallia New"/>
          <w:color w:val="000000" w:themeColor="text1"/>
          <w:sz w:val="28"/>
          <w:u w:val="single"/>
          <w:cs/>
        </w:rPr>
        <w:t>เอ็นเตอร์เทนเมนท์</w:t>
      </w:r>
      <w:r w:rsidRPr="003926DF">
        <w:rPr>
          <w:rFonts w:ascii="Browallia New" w:hAnsi="Browallia New" w:cs="Browallia New"/>
          <w:color w:val="000000" w:themeColor="text1"/>
          <w:sz w:val="28"/>
          <w:u w:val="single"/>
        </w:rPr>
        <w:t xml:space="preserve"> </w:t>
      </w:r>
      <w:r w:rsidRPr="003926DF">
        <w:rPr>
          <w:rFonts w:ascii="Browallia New" w:hAnsi="Browallia New" w:cs="Browallia New"/>
          <w:color w:val="000000" w:themeColor="text1"/>
          <w:sz w:val="28"/>
          <w:u w:val="single"/>
          <w:cs/>
        </w:rPr>
        <w:t>จำกัด</w:t>
      </w:r>
      <w:r w:rsidRPr="003926DF">
        <w:rPr>
          <w:rFonts w:ascii="Browallia New" w:hAnsi="Browallia New" w:cs="Browallia New"/>
          <w:color w:val="000000" w:themeColor="text1"/>
          <w:sz w:val="28"/>
          <w:u w:val="single"/>
        </w:rPr>
        <w:t xml:space="preserve"> </w:t>
      </w:r>
      <w:r w:rsidRPr="003926DF">
        <w:rPr>
          <w:rFonts w:ascii="Browallia New" w:hAnsi="Browallia New" w:cs="Browallia New"/>
          <w:color w:val="000000" w:themeColor="text1"/>
          <w:sz w:val="28"/>
          <w:cs/>
        </w:rPr>
        <w:t>(บริษัทย่อย)</w:t>
      </w:r>
    </w:p>
    <w:p w14:paraId="7BFBA761" w14:textId="42B8B0C4" w:rsidR="008D0466" w:rsidRPr="003926DF" w:rsidRDefault="009A3E24" w:rsidP="002E1F8E">
      <w:pPr>
        <w:pStyle w:val="ListParagraph"/>
        <w:tabs>
          <w:tab w:val="left" w:pos="426"/>
        </w:tabs>
        <w:spacing w:after="0" w:line="240" w:lineRule="auto"/>
        <w:ind w:left="425"/>
        <w:jc w:val="thaiDistribute"/>
        <w:rPr>
          <w:rFonts w:ascii="Browallia New" w:hAnsi="Browallia New" w:cs="Browallia New"/>
          <w:color w:val="000000" w:themeColor="text1"/>
          <w:sz w:val="28"/>
          <w:cs/>
        </w:rPr>
      </w:pPr>
      <w:r w:rsidRPr="003926DF">
        <w:rPr>
          <w:rFonts w:ascii="Browallia New" w:hAnsi="Browallia New" w:cs="Browallia New"/>
          <w:color w:val="000000" w:themeColor="text1"/>
          <w:sz w:val="28"/>
          <w:cs/>
        </w:rPr>
        <w:t>ที่ประชุมวิสามัญผู้ถือหุ้นครั้งที่</w:t>
      </w:r>
      <w:r w:rsidRPr="003926DF">
        <w:rPr>
          <w:rFonts w:ascii="Browallia New" w:hAnsi="Browallia New" w:cs="Browallia New"/>
          <w:color w:val="000000" w:themeColor="text1"/>
          <w:sz w:val="28"/>
        </w:rPr>
        <w:t xml:space="preserve"> 2/256</w:t>
      </w:r>
      <w:r w:rsidR="00046431" w:rsidRPr="003926DF">
        <w:rPr>
          <w:rFonts w:ascii="Browallia New" w:hAnsi="Browallia New" w:cs="Browallia New"/>
          <w:color w:val="000000" w:themeColor="text1"/>
          <w:sz w:val="28"/>
        </w:rPr>
        <w:t>7</w:t>
      </w:r>
      <w:r w:rsidRPr="003926DF">
        <w:rPr>
          <w:rFonts w:ascii="Browallia New" w:hAnsi="Browallia New" w:cs="Browallia New"/>
          <w:color w:val="000000" w:themeColor="text1"/>
          <w:sz w:val="28"/>
          <w:cs/>
        </w:rPr>
        <w:t xml:space="preserve"> ของบริษัท</w:t>
      </w:r>
      <w:r w:rsidR="00046431" w:rsidRPr="003926DF">
        <w:rPr>
          <w:rFonts w:ascii="Browallia New" w:hAnsi="Browallia New" w:cs="Browallia New"/>
          <w:color w:val="000000" w:themeColor="text1"/>
          <w:sz w:val="28"/>
        </w:rPr>
        <w:t xml:space="preserve"> </w:t>
      </w:r>
      <w:r w:rsidRPr="003926DF">
        <w:rPr>
          <w:rFonts w:ascii="Browallia New" w:hAnsi="Browallia New" w:cs="Browallia New"/>
          <w:color w:val="000000" w:themeColor="text1"/>
          <w:sz w:val="28"/>
          <w:cs/>
        </w:rPr>
        <w:t>อาร์เอส มิว</w:t>
      </w:r>
      <w:proofErr w:type="spellStart"/>
      <w:r w:rsidRPr="003926DF">
        <w:rPr>
          <w:rFonts w:ascii="Browallia New" w:hAnsi="Browallia New" w:cs="Browallia New"/>
          <w:color w:val="000000" w:themeColor="text1"/>
          <w:sz w:val="28"/>
          <w:cs/>
        </w:rPr>
        <w:t>สิค</w:t>
      </w:r>
      <w:proofErr w:type="spellEnd"/>
      <w:r w:rsidR="00046431" w:rsidRPr="003926DF">
        <w:rPr>
          <w:rFonts w:ascii="Browallia New" w:hAnsi="Browallia New" w:cs="Browallia New"/>
          <w:color w:val="000000" w:themeColor="text1"/>
          <w:sz w:val="28"/>
        </w:rPr>
        <w:t xml:space="preserve"> </w:t>
      </w:r>
      <w:r w:rsidRPr="003926DF">
        <w:rPr>
          <w:rFonts w:ascii="Browallia New" w:hAnsi="Browallia New" w:cs="Browallia New"/>
          <w:color w:val="000000" w:themeColor="text1"/>
          <w:sz w:val="28"/>
          <w:cs/>
        </w:rPr>
        <w:t>จำกัด</w:t>
      </w:r>
      <w:r w:rsidR="00046431" w:rsidRPr="003926DF">
        <w:rPr>
          <w:rFonts w:ascii="Browallia New" w:hAnsi="Browallia New" w:cs="Browallia New"/>
          <w:color w:val="000000" w:themeColor="text1"/>
          <w:sz w:val="28"/>
        </w:rPr>
        <w:t xml:space="preserve"> </w:t>
      </w:r>
      <w:r w:rsidRPr="003926DF">
        <w:rPr>
          <w:rFonts w:ascii="Browallia New" w:hAnsi="Browallia New" w:cs="Browallia New"/>
          <w:color w:val="000000" w:themeColor="text1"/>
          <w:sz w:val="28"/>
          <w:cs/>
        </w:rPr>
        <w:t>(บริษัทย่อย) เมื่อวันที่</w:t>
      </w:r>
      <w:r w:rsidR="00046431" w:rsidRPr="003926DF">
        <w:rPr>
          <w:rFonts w:ascii="Browallia New" w:hAnsi="Browallia New" w:cs="Browallia New"/>
          <w:color w:val="000000" w:themeColor="text1"/>
          <w:sz w:val="28"/>
        </w:rPr>
        <w:t xml:space="preserve"> 4 </w:t>
      </w:r>
      <w:r w:rsidRPr="003926DF">
        <w:rPr>
          <w:rFonts w:ascii="Browallia New" w:hAnsi="Browallia New" w:cs="Browallia New"/>
          <w:color w:val="000000" w:themeColor="text1"/>
          <w:sz w:val="28"/>
          <w:cs/>
        </w:rPr>
        <w:t xml:space="preserve">ธันวาคม </w:t>
      </w:r>
      <w:r w:rsidR="00046431" w:rsidRPr="003926DF">
        <w:rPr>
          <w:rFonts w:ascii="Browallia New" w:hAnsi="Browallia New" w:cs="Browallia New"/>
          <w:color w:val="000000" w:themeColor="text1"/>
          <w:sz w:val="28"/>
        </w:rPr>
        <w:t>2567</w:t>
      </w:r>
      <w:r w:rsidRPr="003926DF">
        <w:rPr>
          <w:rFonts w:ascii="Browallia New" w:hAnsi="Browallia New" w:cs="Browallia New"/>
          <w:color w:val="000000" w:themeColor="text1"/>
          <w:sz w:val="28"/>
          <w:cs/>
        </w:rPr>
        <w:t xml:space="preserve"> ได้มีมติอนุมัติให้เปลี่ยนชื่อ</w:t>
      </w:r>
      <w:r w:rsidR="00046431" w:rsidRPr="003926DF">
        <w:rPr>
          <w:rFonts w:ascii="Browallia New" w:hAnsi="Browallia New" w:cs="Browallia New"/>
          <w:color w:val="000000" w:themeColor="text1"/>
          <w:sz w:val="28"/>
          <w:cs/>
        </w:rPr>
        <w:t>จาก</w:t>
      </w:r>
      <w:r w:rsidR="00046431" w:rsidRPr="003926DF">
        <w:rPr>
          <w:rFonts w:ascii="Browallia New" w:hAnsi="Browallia New" w:cs="Browallia New"/>
          <w:color w:val="000000" w:themeColor="text1"/>
          <w:sz w:val="28"/>
        </w:rPr>
        <w:t xml:space="preserve"> </w:t>
      </w:r>
      <w:r w:rsidRPr="003926DF">
        <w:rPr>
          <w:rFonts w:ascii="Browallia New" w:hAnsi="Browallia New" w:cs="Browallia New"/>
          <w:color w:val="000000" w:themeColor="text1"/>
          <w:sz w:val="28"/>
          <w:cs/>
        </w:rPr>
        <w:t>บริษัท</w:t>
      </w:r>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อาร์เอส มิว</w:t>
      </w:r>
      <w:proofErr w:type="spellStart"/>
      <w:r w:rsidRPr="003926DF">
        <w:rPr>
          <w:rFonts w:ascii="Browallia New" w:hAnsi="Browallia New" w:cs="Browallia New"/>
          <w:color w:val="000000" w:themeColor="text1"/>
          <w:sz w:val="28"/>
          <w:cs/>
        </w:rPr>
        <w:t>สิค</w:t>
      </w:r>
      <w:proofErr w:type="spellEnd"/>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จำกัด</w:t>
      </w:r>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เป็น</w:t>
      </w:r>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บริษัท</w:t>
      </w:r>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อาร์เอส มิว</w:t>
      </w:r>
      <w:proofErr w:type="spellStart"/>
      <w:r w:rsidRPr="003926DF">
        <w:rPr>
          <w:rFonts w:ascii="Browallia New" w:hAnsi="Browallia New" w:cs="Browallia New"/>
          <w:color w:val="000000" w:themeColor="text1"/>
          <w:sz w:val="28"/>
          <w:cs/>
        </w:rPr>
        <w:t>สิค</w:t>
      </w:r>
      <w:proofErr w:type="spellEnd"/>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แอนด์</w:t>
      </w:r>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เอ็นเตอร์เทนเมนท์</w:t>
      </w:r>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จำกัด</w:t>
      </w:r>
      <w:r w:rsidR="00046431" w:rsidRPr="003926DF">
        <w:rPr>
          <w:rFonts w:ascii="Browallia New" w:hAnsi="Browallia New" w:cs="Browallia New"/>
          <w:color w:val="000000" w:themeColor="text1"/>
          <w:sz w:val="28"/>
          <w:cs/>
        </w:rPr>
        <w:t xml:space="preserve"> </w:t>
      </w:r>
      <w:r w:rsidRPr="003926DF">
        <w:rPr>
          <w:rFonts w:ascii="Browallia New" w:hAnsi="Browallia New" w:cs="Browallia New"/>
          <w:color w:val="000000" w:themeColor="text1"/>
          <w:sz w:val="28"/>
          <w:cs/>
        </w:rPr>
        <w:t>ซึ่งบริษัทย่อยดังกล่าวได้ดำเนินการจดทะเบียนเปลี่ยนชื่อ</w:t>
      </w:r>
      <w:r w:rsidR="0063164C" w:rsidRPr="003926DF">
        <w:rPr>
          <w:rFonts w:ascii="Browallia New" w:hAnsi="Browallia New" w:cs="Browallia New"/>
          <w:color w:val="000000" w:themeColor="text1"/>
          <w:sz w:val="28"/>
          <w:cs/>
        </w:rPr>
        <w:t>กับกระทรวงพาณิชย์</w:t>
      </w:r>
      <w:r w:rsidRPr="003926DF">
        <w:rPr>
          <w:rFonts w:ascii="Browallia New" w:hAnsi="Browallia New" w:cs="Browallia New"/>
          <w:color w:val="000000" w:themeColor="text1"/>
          <w:sz w:val="28"/>
          <w:cs/>
        </w:rPr>
        <w:t>แล้วเมื่อวันที่</w:t>
      </w:r>
      <w:r w:rsidR="00046431" w:rsidRPr="003926DF">
        <w:rPr>
          <w:rFonts w:ascii="Browallia New" w:hAnsi="Browallia New" w:cs="Browallia New"/>
          <w:color w:val="000000" w:themeColor="text1"/>
          <w:sz w:val="28"/>
          <w:cs/>
        </w:rPr>
        <w:t xml:space="preserve"> </w:t>
      </w:r>
      <w:r w:rsidR="00046431" w:rsidRPr="003926DF">
        <w:rPr>
          <w:rFonts w:ascii="Browallia New" w:hAnsi="Browallia New" w:cs="Browallia New"/>
          <w:color w:val="000000" w:themeColor="text1"/>
          <w:sz w:val="28"/>
        </w:rPr>
        <w:t xml:space="preserve">6 </w:t>
      </w:r>
      <w:r w:rsidRPr="003926DF">
        <w:rPr>
          <w:rFonts w:ascii="Browallia New" w:hAnsi="Browallia New" w:cs="Browallia New"/>
          <w:color w:val="000000" w:themeColor="text1"/>
          <w:sz w:val="28"/>
          <w:cs/>
        </w:rPr>
        <w:t xml:space="preserve">มกราคม </w:t>
      </w:r>
      <w:r w:rsidR="00046431" w:rsidRPr="003926DF">
        <w:rPr>
          <w:rFonts w:ascii="Browallia New" w:hAnsi="Browallia New" w:cs="Browallia New"/>
          <w:color w:val="000000" w:themeColor="text1"/>
          <w:sz w:val="28"/>
        </w:rPr>
        <w:t>2568</w:t>
      </w:r>
    </w:p>
    <w:p w14:paraId="38532FA5" w14:textId="77777777" w:rsidR="008A4D6C" w:rsidRPr="003926DF" w:rsidRDefault="008A4D6C" w:rsidP="002E1F8E">
      <w:pPr>
        <w:pStyle w:val="ListParagraph"/>
        <w:tabs>
          <w:tab w:val="left" w:pos="426"/>
        </w:tabs>
        <w:spacing w:after="0" w:line="240" w:lineRule="auto"/>
        <w:ind w:left="425"/>
        <w:jc w:val="thaiDistribute"/>
        <w:rPr>
          <w:rFonts w:ascii="Browallia New" w:hAnsi="Browallia New" w:cs="Browallia New"/>
          <w:color w:val="000000" w:themeColor="text1"/>
          <w:sz w:val="28"/>
        </w:rPr>
      </w:pPr>
    </w:p>
    <w:p w14:paraId="7532E35D" w14:textId="22682C07" w:rsidR="00456AD7" w:rsidRPr="003926DF" w:rsidRDefault="003144CD" w:rsidP="0076154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0" w:firstLine="0"/>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t>เงินลงทุนในบริษัทร่วม</w:t>
      </w:r>
    </w:p>
    <w:p w14:paraId="50F735EE" w14:textId="56D0386B" w:rsidR="003144CD" w:rsidRPr="003926DF" w:rsidRDefault="003144CD" w:rsidP="00625E00">
      <w:pPr>
        <w:pStyle w:val="ListParagraph"/>
        <w:spacing w:line="240" w:lineRule="auto"/>
        <w:ind w:left="900"/>
        <w:rPr>
          <w:rFonts w:ascii="Browallia New" w:hAnsi="Browallia New" w:cs="Browallia New"/>
          <w:color w:val="000000" w:themeColor="text1"/>
          <w:sz w:val="16"/>
          <w:szCs w:val="16"/>
        </w:rPr>
      </w:pPr>
    </w:p>
    <w:tbl>
      <w:tblPr>
        <w:tblW w:w="4875" w:type="pct"/>
        <w:tblInd w:w="426" w:type="dxa"/>
        <w:tblLayout w:type="fixed"/>
        <w:tblLook w:val="04A0" w:firstRow="1" w:lastRow="0" w:firstColumn="1" w:lastColumn="0" w:noHBand="0" w:noVBand="1"/>
      </w:tblPr>
      <w:tblGrid>
        <w:gridCol w:w="1989"/>
        <w:gridCol w:w="1276"/>
        <w:gridCol w:w="993"/>
        <w:gridCol w:w="991"/>
        <w:gridCol w:w="991"/>
        <w:gridCol w:w="991"/>
        <w:gridCol w:w="909"/>
        <w:gridCol w:w="1074"/>
      </w:tblGrid>
      <w:tr w:rsidR="00912C88" w:rsidRPr="003926DF" w14:paraId="7A1F68D6" w14:textId="77777777" w:rsidTr="006142B6">
        <w:trPr>
          <w:trHeight w:val="20"/>
        </w:trPr>
        <w:tc>
          <w:tcPr>
            <w:tcW w:w="1079" w:type="pct"/>
            <w:shd w:val="clear" w:color="auto" w:fill="auto"/>
          </w:tcPr>
          <w:p w14:paraId="6A47BB61" w14:textId="77777777" w:rsidR="002E0932" w:rsidRPr="003926DF" w:rsidRDefault="002E0932" w:rsidP="006E5A3C">
            <w:pPr>
              <w:ind w:left="-116" w:right="-29"/>
              <w:rPr>
                <w:rFonts w:ascii="Browallia New" w:eastAsia="Arial Unicode MS" w:hAnsi="Browallia New" w:cs="Browallia New"/>
                <w:sz w:val="22"/>
                <w:szCs w:val="22"/>
                <w:cs/>
              </w:rPr>
            </w:pPr>
          </w:p>
        </w:tc>
        <w:tc>
          <w:tcPr>
            <w:tcW w:w="692" w:type="pct"/>
            <w:shd w:val="clear" w:color="auto" w:fill="auto"/>
          </w:tcPr>
          <w:p w14:paraId="5CEC79DD" w14:textId="77777777" w:rsidR="002E0932" w:rsidRPr="003926DF" w:rsidRDefault="002E0932" w:rsidP="006E5A3C">
            <w:pPr>
              <w:ind w:left="-20" w:right="-29" w:hanging="72"/>
              <w:rPr>
                <w:rFonts w:ascii="Browallia New" w:eastAsia="Arial Unicode MS" w:hAnsi="Browallia New" w:cs="Browallia New"/>
                <w:sz w:val="22"/>
                <w:szCs w:val="22"/>
                <w:cs/>
              </w:rPr>
            </w:pPr>
          </w:p>
        </w:tc>
        <w:tc>
          <w:tcPr>
            <w:tcW w:w="539" w:type="pct"/>
            <w:shd w:val="clear" w:color="auto" w:fill="auto"/>
          </w:tcPr>
          <w:p w14:paraId="770BF643" w14:textId="77777777" w:rsidR="002E0932" w:rsidRPr="003926DF" w:rsidRDefault="002E0932" w:rsidP="00770293">
            <w:pPr>
              <w:ind w:right="-72"/>
              <w:jc w:val="center"/>
              <w:rPr>
                <w:rFonts w:ascii="Browallia New" w:eastAsia="Arial Unicode MS" w:hAnsi="Browallia New" w:cs="Browallia New"/>
                <w:sz w:val="22"/>
                <w:szCs w:val="22"/>
                <w:cs/>
              </w:rPr>
            </w:pPr>
          </w:p>
        </w:tc>
        <w:tc>
          <w:tcPr>
            <w:tcW w:w="538" w:type="pct"/>
            <w:shd w:val="clear" w:color="auto" w:fill="auto"/>
          </w:tcPr>
          <w:p w14:paraId="20F36685" w14:textId="77777777" w:rsidR="002E0932" w:rsidRPr="003926DF" w:rsidRDefault="002E0932" w:rsidP="00770293">
            <w:pPr>
              <w:ind w:right="-72"/>
              <w:jc w:val="center"/>
              <w:rPr>
                <w:rFonts w:ascii="Browallia New" w:eastAsia="Arial Unicode MS" w:hAnsi="Browallia New" w:cs="Browallia New"/>
                <w:sz w:val="22"/>
                <w:szCs w:val="22"/>
                <w:cs/>
              </w:rPr>
            </w:pPr>
          </w:p>
        </w:tc>
        <w:tc>
          <w:tcPr>
            <w:tcW w:w="1076" w:type="pct"/>
            <w:gridSpan w:val="2"/>
            <w:shd w:val="clear" w:color="auto" w:fill="auto"/>
          </w:tcPr>
          <w:p w14:paraId="34B0D1A9" w14:textId="3DC1AE47" w:rsidR="002E0932" w:rsidRPr="003926DF" w:rsidRDefault="002E0932" w:rsidP="00770293">
            <w:pPr>
              <w:ind w:right="-72"/>
              <w:jc w:val="center"/>
              <w:rPr>
                <w:rFonts w:ascii="Browallia New" w:eastAsia="Arial Unicode MS" w:hAnsi="Browallia New" w:cs="Browallia New"/>
                <w:sz w:val="22"/>
                <w:szCs w:val="22"/>
                <w:cs/>
              </w:rPr>
            </w:pPr>
          </w:p>
        </w:tc>
        <w:tc>
          <w:tcPr>
            <w:tcW w:w="1077" w:type="pct"/>
            <w:gridSpan w:val="2"/>
            <w:shd w:val="clear" w:color="auto" w:fill="auto"/>
          </w:tcPr>
          <w:p w14:paraId="7E6815F6" w14:textId="37D0D67F" w:rsidR="002E0932" w:rsidRPr="003926DF" w:rsidRDefault="002E0932" w:rsidP="00E70A62">
            <w:pPr>
              <w:tabs>
                <w:tab w:val="clear" w:pos="1644"/>
                <w:tab w:val="clear" w:pos="1871"/>
              </w:tabs>
              <w:jc w:val="right"/>
              <w:rPr>
                <w:rFonts w:ascii="Browallia New" w:eastAsia="Arial Unicode MS" w:hAnsi="Browallia New" w:cs="Browallia New"/>
                <w:spacing w:val="-2"/>
                <w:sz w:val="22"/>
                <w:szCs w:val="22"/>
                <w:cs/>
              </w:rPr>
            </w:pPr>
            <w:r w:rsidRPr="003926DF">
              <w:rPr>
                <w:rFonts w:ascii="Browallia New" w:eastAsia="Arial Unicode MS" w:hAnsi="Browallia New" w:cs="Browallia New"/>
                <w:spacing w:val="-2"/>
                <w:sz w:val="22"/>
                <w:szCs w:val="22"/>
                <w:cs/>
              </w:rPr>
              <w:t xml:space="preserve">(หน่วย : </w:t>
            </w:r>
            <w:r w:rsidR="00770293" w:rsidRPr="003926DF">
              <w:rPr>
                <w:rFonts w:ascii="Browallia New" w:eastAsia="Arial Unicode MS" w:hAnsi="Browallia New" w:cs="Browallia New"/>
                <w:spacing w:val="-2"/>
                <w:sz w:val="22"/>
                <w:szCs w:val="22"/>
                <w:cs/>
              </w:rPr>
              <w:t>พัน</w:t>
            </w:r>
            <w:r w:rsidRPr="003926DF">
              <w:rPr>
                <w:rFonts w:ascii="Browallia New" w:eastAsia="Arial Unicode MS" w:hAnsi="Browallia New" w:cs="Browallia New"/>
                <w:spacing w:val="-2"/>
                <w:sz w:val="22"/>
                <w:szCs w:val="22"/>
                <w:cs/>
              </w:rPr>
              <w:t>บาท)</w:t>
            </w:r>
          </w:p>
        </w:tc>
      </w:tr>
      <w:tr w:rsidR="002E0932" w:rsidRPr="003926DF" w14:paraId="4AC02F0F" w14:textId="77777777" w:rsidTr="006142B6">
        <w:trPr>
          <w:trHeight w:val="20"/>
        </w:trPr>
        <w:tc>
          <w:tcPr>
            <w:tcW w:w="1079" w:type="pct"/>
            <w:shd w:val="clear" w:color="auto" w:fill="auto"/>
          </w:tcPr>
          <w:p w14:paraId="2183DF27" w14:textId="77777777" w:rsidR="002E0932" w:rsidRPr="003926DF" w:rsidRDefault="002E0932" w:rsidP="002E0932">
            <w:pPr>
              <w:ind w:left="-116" w:right="-29"/>
              <w:rPr>
                <w:rFonts w:ascii="Browallia New" w:eastAsia="Arial Unicode MS" w:hAnsi="Browallia New" w:cs="Browallia New"/>
                <w:sz w:val="22"/>
                <w:szCs w:val="22"/>
                <w:cs/>
              </w:rPr>
            </w:pPr>
          </w:p>
        </w:tc>
        <w:tc>
          <w:tcPr>
            <w:tcW w:w="692" w:type="pct"/>
            <w:shd w:val="clear" w:color="auto" w:fill="auto"/>
          </w:tcPr>
          <w:p w14:paraId="5B14A26C" w14:textId="77777777" w:rsidR="002E0932" w:rsidRPr="003926DF" w:rsidRDefault="002E0932" w:rsidP="002E0932">
            <w:pPr>
              <w:ind w:left="-20" w:right="-29" w:hanging="72"/>
              <w:rPr>
                <w:rFonts w:ascii="Browallia New" w:eastAsia="Arial Unicode MS" w:hAnsi="Browallia New" w:cs="Browallia New"/>
                <w:sz w:val="22"/>
                <w:szCs w:val="22"/>
                <w:cs/>
              </w:rPr>
            </w:pPr>
          </w:p>
        </w:tc>
        <w:tc>
          <w:tcPr>
            <w:tcW w:w="539" w:type="pct"/>
            <w:shd w:val="clear" w:color="auto" w:fill="auto"/>
          </w:tcPr>
          <w:p w14:paraId="41A7FF79" w14:textId="77777777" w:rsidR="002E0932" w:rsidRPr="003926DF" w:rsidRDefault="002E0932" w:rsidP="00770293">
            <w:pPr>
              <w:ind w:right="-72"/>
              <w:jc w:val="center"/>
              <w:rPr>
                <w:rFonts w:ascii="Browallia New" w:eastAsia="Arial Unicode MS" w:hAnsi="Browallia New" w:cs="Browallia New"/>
                <w:sz w:val="22"/>
                <w:szCs w:val="22"/>
                <w:cs/>
              </w:rPr>
            </w:pPr>
          </w:p>
        </w:tc>
        <w:tc>
          <w:tcPr>
            <w:tcW w:w="538" w:type="pct"/>
            <w:shd w:val="clear" w:color="auto" w:fill="auto"/>
          </w:tcPr>
          <w:p w14:paraId="6500908F" w14:textId="77777777" w:rsidR="002E0932" w:rsidRPr="003926DF" w:rsidRDefault="002E0932" w:rsidP="00770293">
            <w:pPr>
              <w:ind w:right="-72"/>
              <w:jc w:val="center"/>
              <w:rPr>
                <w:rFonts w:ascii="Browallia New" w:eastAsia="Arial Unicode MS" w:hAnsi="Browallia New" w:cs="Browallia New"/>
                <w:sz w:val="22"/>
                <w:szCs w:val="22"/>
                <w:cs/>
              </w:rPr>
            </w:pPr>
          </w:p>
        </w:tc>
        <w:tc>
          <w:tcPr>
            <w:tcW w:w="1076" w:type="pct"/>
            <w:gridSpan w:val="2"/>
            <w:shd w:val="clear" w:color="auto" w:fill="auto"/>
          </w:tcPr>
          <w:p w14:paraId="53A12E68" w14:textId="77777777" w:rsidR="00113538" w:rsidRPr="003926DF" w:rsidRDefault="00113538" w:rsidP="004B6717">
            <w:pPr>
              <w:pBdr>
                <w:bottom w:val="single" w:sz="4" w:space="1" w:color="auto"/>
              </w:pBdr>
              <w:tabs>
                <w:tab w:val="clear" w:pos="1644"/>
                <w:tab w:val="clear" w:pos="1871"/>
              </w:tabs>
              <w:jc w:val="center"/>
              <w:rPr>
                <w:rFonts w:ascii="Browallia New" w:eastAsia="Arial Unicode MS" w:hAnsi="Browallia New" w:cs="Browallia New"/>
                <w:sz w:val="22"/>
                <w:szCs w:val="22"/>
              </w:rPr>
            </w:pPr>
          </w:p>
          <w:p w14:paraId="61B6A25A" w14:textId="53E35783" w:rsidR="002E0932" w:rsidRPr="003926DF" w:rsidRDefault="000C3024" w:rsidP="004B6717">
            <w:pPr>
              <w:pBdr>
                <w:bottom w:val="single" w:sz="4" w:space="1" w:color="auto"/>
              </w:pBdr>
              <w:tabs>
                <w:tab w:val="clear" w:pos="1644"/>
                <w:tab w:val="clear" w:pos="1871"/>
              </w:tabs>
              <w:jc w:val="center"/>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ข้อมูลทาง</w:t>
            </w:r>
            <w:r w:rsidR="002E0932" w:rsidRPr="003926DF">
              <w:rPr>
                <w:rFonts w:ascii="Browallia New" w:eastAsia="Arial Unicode MS" w:hAnsi="Browallia New" w:cs="Browallia New"/>
                <w:sz w:val="22"/>
                <w:szCs w:val="22"/>
                <w:cs/>
              </w:rPr>
              <w:t>การเงินรวม</w:t>
            </w:r>
          </w:p>
        </w:tc>
        <w:tc>
          <w:tcPr>
            <w:tcW w:w="1077" w:type="pct"/>
            <w:gridSpan w:val="2"/>
            <w:shd w:val="clear" w:color="auto" w:fill="auto"/>
          </w:tcPr>
          <w:p w14:paraId="367F3FD2" w14:textId="5D93B4C3" w:rsidR="002E0932" w:rsidRPr="003926DF" w:rsidRDefault="000C3024" w:rsidP="00643E6B">
            <w:pPr>
              <w:pBdr>
                <w:bottom w:val="single" w:sz="4" w:space="1" w:color="auto"/>
              </w:pBdr>
              <w:tabs>
                <w:tab w:val="clear" w:pos="1644"/>
                <w:tab w:val="clear" w:pos="1871"/>
                <w:tab w:val="left" w:pos="1482"/>
              </w:tabs>
              <w:jc w:val="center"/>
              <w:rPr>
                <w:rFonts w:ascii="Browallia New" w:eastAsia="Arial Unicode MS" w:hAnsi="Browallia New" w:cs="Browallia New"/>
                <w:spacing w:val="-2"/>
                <w:sz w:val="22"/>
                <w:szCs w:val="22"/>
                <w:cs/>
              </w:rPr>
            </w:pPr>
            <w:r w:rsidRPr="003926DF">
              <w:rPr>
                <w:rFonts w:ascii="Browallia New" w:eastAsia="Arial Unicode MS" w:hAnsi="Browallia New" w:cs="Browallia New"/>
                <w:spacing w:val="-2"/>
                <w:sz w:val="22"/>
                <w:szCs w:val="22"/>
                <w:cs/>
              </w:rPr>
              <w:t>ข้อมูลทาง</w:t>
            </w:r>
            <w:r w:rsidR="002E0932" w:rsidRPr="003926DF">
              <w:rPr>
                <w:rFonts w:ascii="Browallia New" w:eastAsia="Arial Unicode MS" w:hAnsi="Browallia New" w:cs="Browallia New"/>
                <w:spacing w:val="-2"/>
                <w:sz w:val="22"/>
                <w:szCs w:val="22"/>
                <w:cs/>
              </w:rPr>
              <w:t>การเงินเฉพาะ</w:t>
            </w:r>
            <w:r w:rsidR="00E01A23" w:rsidRPr="003926DF">
              <w:rPr>
                <w:rFonts w:ascii="Browallia New" w:eastAsia="Arial Unicode MS" w:hAnsi="Browallia New" w:cs="Browallia New"/>
                <w:spacing w:val="-2"/>
                <w:sz w:val="22"/>
                <w:szCs w:val="22"/>
                <w:cs/>
              </w:rPr>
              <w:t>บริษัท</w:t>
            </w:r>
          </w:p>
        </w:tc>
      </w:tr>
      <w:tr w:rsidR="00912C88" w:rsidRPr="003926DF" w14:paraId="2B1C71FD" w14:textId="77777777" w:rsidTr="006142B6">
        <w:trPr>
          <w:trHeight w:val="20"/>
        </w:trPr>
        <w:tc>
          <w:tcPr>
            <w:tcW w:w="1079" w:type="pct"/>
            <w:shd w:val="clear" w:color="auto" w:fill="auto"/>
          </w:tcPr>
          <w:p w14:paraId="2205DE4B" w14:textId="77777777" w:rsidR="002E0932" w:rsidRPr="003926DF" w:rsidRDefault="002E0932" w:rsidP="002E0932">
            <w:pPr>
              <w:ind w:left="-116" w:right="-29"/>
              <w:rPr>
                <w:rFonts w:ascii="Browallia New" w:eastAsia="Arial Unicode MS" w:hAnsi="Browallia New" w:cs="Browallia New"/>
                <w:sz w:val="22"/>
                <w:szCs w:val="22"/>
                <w:cs/>
              </w:rPr>
            </w:pPr>
          </w:p>
        </w:tc>
        <w:tc>
          <w:tcPr>
            <w:tcW w:w="692" w:type="pct"/>
            <w:shd w:val="clear" w:color="auto" w:fill="auto"/>
          </w:tcPr>
          <w:p w14:paraId="562DA329" w14:textId="77777777" w:rsidR="002E0932" w:rsidRPr="003926DF" w:rsidRDefault="002E0932" w:rsidP="002E0932">
            <w:pPr>
              <w:ind w:left="-20" w:right="-29" w:hanging="72"/>
              <w:rPr>
                <w:rFonts w:ascii="Browallia New" w:eastAsia="Arial Unicode MS" w:hAnsi="Browallia New" w:cs="Browallia New"/>
                <w:sz w:val="22"/>
                <w:szCs w:val="22"/>
                <w:cs/>
              </w:rPr>
            </w:pPr>
          </w:p>
        </w:tc>
        <w:tc>
          <w:tcPr>
            <w:tcW w:w="1077" w:type="pct"/>
            <w:gridSpan w:val="2"/>
            <w:shd w:val="clear" w:color="auto" w:fill="auto"/>
          </w:tcPr>
          <w:p w14:paraId="2FD93369" w14:textId="77777777" w:rsidR="002E0932" w:rsidRPr="003926DF" w:rsidRDefault="002E0932" w:rsidP="004B6717">
            <w:pPr>
              <w:pBdr>
                <w:bottom w:val="single" w:sz="4" w:space="1" w:color="auto"/>
              </w:pBdr>
              <w:tabs>
                <w:tab w:val="clear" w:pos="1871"/>
                <w:tab w:val="left" w:pos="1808"/>
              </w:tabs>
              <w:jc w:val="center"/>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สัดส่วนการถือหุ้นของบริษัท</w:t>
            </w:r>
          </w:p>
        </w:tc>
        <w:tc>
          <w:tcPr>
            <w:tcW w:w="1076" w:type="pct"/>
            <w:gridSpan w:val="2"/>
            <w:shd w:val="clear" w:color="auto" w:fill="auto"/>
          </w:tcPr>
          <w:p w14:paraId="3A9622FA" w14:textId="77777777" w:rsidR="002E0932" w:rsidRPr="003926DF" w:rsidRDefault="002E0932" w:rsidP="004B6717">
            <w:pPr>
              <w:pBdr>
                <w:bottom w:val="single" w:sz="4" w:space="1" w:color="auto"/>
              </w:pBdr>
              <w:tabs>
                <w:tab w:val="clear" w:pos="1871"/>
              </w:tabs>
              <w:jc w:val="center"/>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ตามวิธีส่วนได้เสีย</w:t>
            </w:r>
          </w:p>
        </w:tc>
        <w:tc>
          <w:tcPr>
            <w:tcW w:w="1077" w:type="pct"/>
            <w:gridSpan w:val="2"/>
            <w:shd w:val="clear" w:color="auto" w:fill="auto"/>
          </w:tcPr>
          <w:p w14:paraId="2CC8B6E0" w14:textId="77777777" w:rsidR="002E0932" w:rsidRPr="003926DF" w:rsidRDefault="002E0932" w:rsidP="00E70A62">
            <w:pPr>
              <w:pBdr>
                <w:bottom w:val="single" w:sz="4" w:space="1" w:color="auto"/>
              </w:pBdr>
              <w:tabs>
                <w:tab w:val="clear" w:pos="1871"/>
              </w:tabs>
              <w:jc w:val="center"/>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ตามวิธีราคาทุน</w:t>
            </w:r>
          </w:p>
        </w:tc>
      </w:tr>
      <w:tr w:rsidR="002A4E6B" w:rsidRPr="003926DF" w14:paraId="490E214F" w14:textId="77777777" w:rsidTr="006142B6">
        <w:trPr>
          <w:trHeight w:val="70"/>
        </w:trPr>
        <w:tc>
          <w:tcPr>
            <w:tcW w:w="1079" w:type="pct"/>
            <w:shd w:val="clear" w:color="auto" w:fill="auto"/>
            <w:vAlign w:val="bottom"/>
          </w:tcPr>
          <w:p w14:paraId="7D4DBCBD" w14:textId="6339F40A" w:rsidR="002A4E6B" w:rsidRPr="003926DF" w:rsidRDefault="002A4E6B" w:rsidP="002A4E6B">
            <w:pPr>
              <w:pBdr>
                <w:bottom w:val="single" w:sz="4" w:space="1" w:color="auto"/>
              </w:pBdr>
              <w:tabs>
                <w:tab w:val="clear" w:pos="1644"/>
                <w:tab w:val="left" w:pos="1170"/>
              </w:tabs>
              <w:ind w:left="-27" w:right="24"/>
              <w:jc w:val="center"/>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ชื่อบริษัท</w:t>
            </w:r>
          </w:p>
        </w:tc>
        <w:tc>
          <w:tcPr>
            <w:tcW w:w="692" w:type="pct"/>
            <w:shd w:val="clear" w:color="auto" w:fill="auto"/>
            <w:vAlign w:val="bottom"/>
          </w:tcPr>
          <w:p w14:paraId="2A4EA9F4" w14:textId="41541DB1" w:rsidR="002A4E6B" w:rsidRPr="003926DF" w:rsidRDefault="002A4E6B" w:rsidP="002A4E6B">
            <w:pPr>
              <w:pBdr>
                <w:bottom w:val="single" w:sz="4" w:space="1" w:color="auto"/>
              </w:pBdr>
              <w:tabs>
                <w:tab w:val="clear" w:pos="1644"/>
                <w:tab w:val="left" w:pos="1170"/>
              </w:tabs>
              <w:ind w:left="-27" w:right="24" w:hanging="72"/>
              <w:jc w:val="center"/>
              <w:rPr>
                <w:rFonts w:ascii="Browallia New" w:eastAsia="Arial Unicode MS" w:hAnsi="Browallia New" w:cs="Browallia New"/>
                <w:sz w:val="22"/>
                <w:szCs w:val="22"/>
                <w:cs/>
              </w:rPr>
            </w:pPr>
            <w:r w:rsidRPr="003926DF">
              <w:rPr>
                <w:rFonts w:ascii="Browallia New" w:eastAsia="Arial Unicode MS" w:hAnsi="Browallia New" w:cs="Browallia New"/>
                <w:sz w:val="22"/>
                <w:szCs w:val="22"/>
                <w:cs/>
              </w:rPr>
              <w:t>ธุรกิจหลัก</w:t>
            </w:r>
          </w:p>
        </w:tc>
        <w:tc>
          <w:tcPr>
            <w:tcW w:w="539" w:type="pct"/>
            <w:shd w:val="clear" w:color="auto" w:fill="auto"/>
            <w:vAlign w:val="bottom"/>
          </w:tcPr>
          <w:p w14:paraId="3BC853C2" w14:textId="67B3916A" w:rsidR="002A4E6B" w:rsidRPr="003926DF" w:rsidRDefault="002A4E6B" w:rsidP="002A4E6B">
            <w:pPr>
              <w:pStyle w:val="a9"/>
              <w:tabs>
                <w:tab w:val="left" w:pos="1170"/>
              </w:tabs>
              <w:ind w:left="-27" w:right="24"/>
              <w:jc w:val="center"/>
              <w:rPr>
                <w:rFonts w:ascii="Browallia New" w:eastAsia="Arial Unicode MS" w:hAnsi="Browallia New" w:cs="Browallia New"/>
                <w:snapToGrid w:val="0"/>
                <w:sz w:val="22"/>
                <w:szCs w:val="22"/>
                <w:lang w:val="en-GB" w:eastAsia="th-TH"/>
              </w:rPr>
            </w:pPr>
            <w:r w:rsidRPr="003926DF">
              <w:rPr>
                <w:rFonts w:ascii="Browallia New" w:eastAsia="Arial Unicode MS" w:hAnsi="Browallia New" w:cs="Browallia New"/>
                <w:snapToGrid w:val="0"/>
                <w:sz w:val="22"/>
                <w:szCs w:val="22"/>
                <w:lang w:val="en-GB" w:eastAsia="th-TH"/>
              </w:rPr>
              <w:t xml:space="preserve">31 </w:t>
            </w:r>
            <w:r w:rsidRPr="003926DF">
              <w:rPr>
                <w:rFonts w:ascii="Browallia New" w:eastAsia="Arial Unicode MS" w:hAnsi="Browallia New" w:cs="Browallia New"/>
                <w:snapToGrid w:val="0"/>
                <w:sz w:val="22"/>
                <w:szCs w:val="22"/>
                <w:cs/>
                <w:lang w:val="en-GB" w:eastAsia="th-TH"/>
              </w:rPr>
              <w:t>มีนาคม</w:t>
            </w:r>
          </w:p>
          <w:p w14:paraId="26DAC2E5" w14:textId="67AFB3A7" w:rsidR="002A4E6B" w:rsidRPr="003926DF" w:rsidRDefault="002A4E6B" w:rsidP="002A4E6B">
            <w:pPr>
              <w:pStyle w:val="a9"/>
              <w:pBdr>
                <w:bottom w:val="single" w:sz="4" w:space="1" w:color="auto"/>
              </w:pBdr>
              <w:tabs>
                <w:tab w:val="right" w:pos="852"/>
                <w:tab w:val="left" w:pos="1170"/>
              </w:tabs>
              <w:ind w:left="-27" w:right="24"/>
              <w:jc w:val="center"/>
              <w:rPr>
                <w:rFonts w:ascii="Browallia New" w:eastAsia="Arial Unicode MS" w:hAnsi="Browallia New" w:cs="Browallia New"/>
                <w:snapToGrid w:val="0"/>
                <w:sz w:val="22"/>
                <w:szCs w:val="22"/>
                <w:lang w:eastAsia="th-TH"/>
              </w:rPr>
            </w:pPr>
            <w:r w:rsidRPr="003926DF">
              <w:rPr>
                <w:rFonts w:ascii="Browallia New" w:eastAsia="Arial Unicode MS" w:hAnsi="Browallia New" w:cs="Browallia New"/>
                <w:snapToGrid w:val="0"/>
                <w:sz w:val="22"/>
                <w:szCs w:val="22"/>
                <w:lang w:eastAsia="th-TH"/>
              </w:rPr>
              <w:t>2568</w:t>
            </w:r>
          </w:p>
        </w:tc>
        <w:tc>
          <w:tcPr>
            <w:tcW w:w="538" w:type="pct"/>
            <w:shd w:val="clear" w:color="auto" w:fill="auto"/>
            <w:vAlign w:val="bottom"/>
          </w:tcPr>
          <w:p w14:paraId="31738915" w14:textId="49A0F9D2" w:rsidR="002A4E6B" w:rsidRPr="003926DF" w:rsidRDefault="002A4E6B" w:rsidP="002A4E6B">
            <w:pPr>
              <w:pStyle w:val="a9"/>
              <w:pBdr>
                <w:bottom w:val="single" w:sz="4" w:space="1" w:color="auto"/>
              </w:pBdr>
              <w:tabs>
                <w:tab w:val="left" w:pos="1170"/>
              </w:tabs>
              <w:ind w:left="-27" w:right="24"/>
              <w:jc w:val="center"/>
              <w:rPr>
                <w:rFonts w:ascii="Browallia New" w:eastAsia="Arial Unicode MS" w:hAnsi="Browallia New" w:cs="Browallia New"/>
                <w:snapToGrid w:val="0"/>
                <w:sz w:val="22"/>
                <w:szCs w:val="22"/>
                <w:cs/>
                <w:lang w:eastAsia="th-TH"/>
              </w:rPr>
            </w:pPr>
            <w:r w:rsidRPr="003926DF">
              <w:rPr>
                <w:rFonts w:ascii="Browallia New" w:eastAsia="Arial Unicode MS" w:hAnsi="Browallia New" w:cs="Browallia New"/>
                <w:snapToGrid w:val="0"/>
                <w:sz w:val="22"/>
                <w:szCs w:val="22"/>
                <w:lang w:val="en-GB" w:eastAsia="th-TH"/>
              </w:rPr>
              <w:t>31</w:t>
            </w:r>
            <w:r w:rsidRPr="003926DF">
              <w:rPr>
                <w:rFonts w:ascii="Browallia New" w:eastAsia="Arial Unicode MS" w:hAnsi="Browallia New" w:cs="Browallia New"/>
                <w:snapToGrid w:val="0"/>
                <w:sz w:val="22"/>
                <w:szCs w:val="22"/>
                <w:cs/>
                <w:lang w:val="en-GB" w:eastAsia="th-TH"/>
              </w:rPr>
              <w:t xml:space="preserve"> ธันวาคม</w:t>
            </w:r>
            <w:r w:rsidRPr="003926DF">
              <w:rPr>
                <w:rFonts w:ascii="Browallia New" w:eastAsia="Arial Unicode MS" w:hAnsi="Browallia New" w:cs="Browallia New"/>
                <w:snapToGrid w:val="0"/>
                <w:sz w:val="22"/>
                <w:szCs w:val="22"/>
                <w:lang w:val="en-GB" w:eastAsia="th-TH"/>
              </w:rPr>
              <w:t>2567</w:t>
            </w:r>
          </w:p>
        </w:tc>
        <w:tc>
          <w:tcPr>
            <w:tcW w:w="538" w:type="pct"/>
            <w:shd w:val="clear" w:color="auto" w:fill="auto"/>
            <w:vAlign w:val="bottom"/>
          </w:tcPr>
          <w:p w14:paraId="2D8952CE" w14:textId="77777777" w:rsidR="002A4E6B" w:rsidRPr="003926DF" w:rsidRDefault="002A4E6B" w:rsidP="002A4E6B">
            <w:pPr>
              <w:pStyle w:val="a9"/>
              <w:tabs>
                <w:tab w:val="left" w:pos="1170"/>
              </w:tabs>
              <w:ind w:left="-27" w:right="24"/>
              <w:jc w:val="center"/>
              <w:rPr>
                <w:rFonts w:ascii="Browallia New" w:eastAsia="Arial Unicode MS" w:hAnsi="Browallia New" w:cs="Browallia New"/>
                <w:snapToGrid w:val="0"/>
                <w:sz w:val="22"/>
                <w:szCs w:val="22"/>
                <w:lang w:val="en-GB" w:eastAsia="th-TH"/>
              </w:rPr>
            </w:pPr>
            <w:r w:rsidRPr="003926DF">
              <w:rPr>
                <w:rFonts w:ascii="Browallia New" w:eastAsia="Arial Unicode MS" w:hAnsi="Browallia New" w:cs="Browallia New"/>
                <w:snapToGrid w:val="0"/>
                <w:sz w:val="22"/>
                <w:szCs w:val="22"/>
                <w:lang w:val="en-GB" w:eastAsia="th-TH"/>
              </w:rPr>
              <w:t xml:space="preserve">31 </w:t>
            </w:r>
            <w:r w:rsidRPr="003926DF">
              <w:rPr>
                <w:rFonts w:ascii="Browallia New" w:eastAsia="Arial Unicode MS" w:hAnsi="Browallia New" w:cs="Browallia New"/>
                <w:snapToGrid w:val="0"/>
                <w:sz w:val="22"/>
                <w:szCs w:val="22"/>
                <w:cs/>
                <w:lang w:val="en-GB" w:eastAsia="th-TH"/>
              </w:rPr>
              <w:t>มีนาคม</w:t>
            </w:r>
          </w:p>
          <w:p w14:paraId="385EC5D1" w14:textId="083A7724" w:rsidR="002A4E6B" w:rsidRPr="003926DF" w:rsidRDefault="002A4E6B" w:rsidP="002A4E6B">
            <w:pPr>
              <w:pStyle w:val="a9"/>
              <w:pBdr>
                <w:bottom w:val="single" w:sz="4" w:space="1" w:color="auto"/>
              </w:pBdr>
              <w:tabs>
                <w:tab w:val="left" w:pos="1170"/>
              </w:tabs>
              <w:ind w:left="-27" w:right="24"/>
              <w:jc w:val="center"/>
              <w:rPr>
                <w:rFonts w:ascii="Browallia New" w:eastAsia="Arial Unicode MS" w:hAnsi="Browallia New" w:cs="Browallia New"/>
                <w:sz w:val="22"/>
                <w:szCs w:val="22"/>
                <w:cs/>
              </w:rPr>
            </w:pPr>
            <w:r w:rsidRPr="003926DF">
              <w:rPr>
                <w:rFonts w:ascii="Browallia New" w:eastAsia="Arial Unicode MS" w:hAnsi="Browallia New" w:cs="Browallia New"/>
                <w:snapToGrid w:val="0"/>
                <w:sz w:val="22"/>
                <w:szCs w:val="22"/>
                <w:lang w:eastAsia="th-TH"/>
              </w:rPr>
              <w:t>2568</w:t>
            </w:r>
          </w:p>
        </w:tc>
        <w:tc>
          <w:tcPr>
            <w:tcW w:w="538" w:type="pct"/>
            <w:shd w:val="clear" w:color="auto" w:fill="auto"/>
            <w:vAlign w:val="bottom"/>
          </w:tcPr>
          <w:p w14:paraId="26D7BEF1" w14:textId="07F62C8C" w:rsidR="002A4E6B" w:rsidRPr="003926DF" w:rsidRDefault="002A4E6B" w:rsidP="002A4E6B">
            <w:pPr>
              <w:pStyle w:val="a9"/>
              <w:pBdr>
                <w:bottom w:val="single" w:sz="4" w:space="1" w:color="auto"/>
              </w:pBdr>
              <w:tabs>
                <w:tab w:val="left" w:pos="1170"/>
              </w:tabs>
              <w:ind w:left="-27" w:right="-17"/>
              <w:jc w:val="center"/>
              <w:rPr>
                <w:rFonts w:ascii="Browallia New" w:eastAsia="Arial Unicode MS" w:hAnsi="Browallia New" w:cs="Browallia New"/>
                <w:sz w:val="22"/>
                <w:szCs w:val="22"/>
                <w:cs/>
              </w:rPr>
            </w:pPr>
            <w:r w:rsidRPr="003926DF">
              <w:rPr>
                <w:rFonts w:ascii="Browallia New" w:eastAsia="Arial Unicode MS" w:hAnsi="Browallia New" w:cs="Browallia New"/>
                <w:snapToGrid w:val="0"/>
                <w:sz w:val="22"/>
                <w:szCs w:val="22"/>
                <w:lang w:val="en-GB" w:eastAsia="th-TH"/>
              </w:rPr>
              <w:t>31</w:t>
            </w:r>
            <w:r w:rsidRPr="003926DF">
              <w:rPr>
                <w:rFonts w:ascii="Browallia New" w:eastAsia="Arial Unicode MS" w:hAnsi="Browallia New" w:cs="Browallia New"/>
                <w:snapToGrid w:val="0"/>
                <w:sz w:val="22"/>
                <w:szCs w:val="22"/>
                <w:cs/>
                <w:lang w:val="en-GB" w:eastAsia="th-TH"/>
              </w:rPr>
              <w:t xml:space="preserve"> ธันวาคม</w:t>
            </w:r>
            <w:r w:rsidRPr="003926DF">
              <w:rPr>
                <w:rFonts w:ascii="Browallia New" w:eastAsia="Arial Unicode MS" w:hAnsi="Browallia New" w:cs="Browallia New"/>
                <w:snapToGrid w:val="0"/>
                <w:sz w:val="22"/>
                <w:szCs w:val="22"/>
                <w:lang w:val="en-GB" w:eastAsia="th-TH"/>
              </w:rPr>
              <w:t>2567</w:t>
            </w:r>
          </w:p>
        </w:tc>
        <w:tc>
          <w:tcPr>
            <w:tcW w:w="493" w:type="pct"/>
            <w:shd w:val="clear" w:color="auto" w:fill="auto"/>
            <w:vAlign w:val="bottom"/>
          </w:tcPr>
          <w:p w14:paraId="57A5087F" w14:textId="77777777" w:rsidR="002A4E6B" w:rsidRPr="003926DF" w:rsidRDefault="002A4E6B" w:rsidP="002A4E6B">
            <w:pPr>
              <w:pStyle w:val="a9"/>
              <w:tabs>
                <w:tab w:val="left" w:pos="1170"/>
              </w:tabs>
              <w:ind w:left="-27" w:right="24"/>
              <w:jc w:val="center"/>
              <w:rPr>
                <w:rFonts w:ascii="Browallia New" w:eastAsia="Arial Unicode MS" w:hAnsi="Browallia New" w:cs="Browallia New"/>
                <w:snapToGrid w:val="0"/>
                <w:sz w:val="22"/>
                <w:szCs w:val="22"/>
                <w:lang w:val="en-GB" w:eastAsia="th-TH"/>
              </w:rPr>
            </w:pPr>
            <w:r w:rsidRPr="003926DF">
              <w:rPr>
                <w:rFonts w:ascii="Browallia New" w:eastAsia="Arial Unicode MS" w:hAnsi="Browallia New" w:cs="Browallia New"/>
                <w:snapToGrid w:val="0"/>
                <w:sz w:val="22"/>
                <w:szCs w:val="22"/>
                <w:lang w:val="en-GB" w:eastAsia="th-TH"/>
              </w:rPr>
              <w:t xml:space="preserve">31 </w:t>
            </w:r>
            <w:r w:rsidRPr="003926DF">
              <w:rPr>
                <w:rFonts w:ascii="Browallia New" w:eastAsia="Arial Unicode MS" w:hAnsi="Browallia New" w:cs="Browallia New"/>
                <w:snapToGrid w:val="0"/>
                <w:sz w:val="22"/>
                <w:szCs w:val="22"/>
                <w:cs/>
                <w:lang w:val="en-GB" w:eastAsia="th-TH"/>
              </w:rPr>
              <w:t>มีนาคม</w:t>
            </w:r>
          </w:p>
          <w:p w14:paraId="3DC4D920" w14:textId="7143D8D0" w:rsidR="002A4E6B" w:rsidRPr="003926DF" w:rsidRDefault="002A4E6B" w:rsidP="002A4E6B">
            <w:pPr>
              <w:pStyle w:val="a9"/>
              <w:pBdr>
                <w:bottom w:val="single" w:sz="4" w:space="1" w:color="auto"/>
              </w:pBdr>
              <w:tabs>
                <w:tab w:val="right" w:pos="763"/>
                <w:tab w:val="left" w:pos="1170"/>
              </w:tabs>
              <w:ind w:left="-27" w:right="24"/>
              <w:jc w:val="center"/>
              <w:rPr>
                <w:rFonts w:ascii="Browallia New" w:eastAsia="Arial Unicode MS" w:hAnsi="Browallia New" w:cs="Browallia New"/>
                <w:sz w:val="22"/>
                <w:szCs w:val="22"/>
                <w:cs/>
              </w:rPr>
            </w:pPr>
            <w:r w:rsidRPr="003926DF">
              <w:rPr>
                <w:rFonts w:ascii="Browallia New" w:eastAsia="Arial Unicode MS" w:hAnsi="Browallia New" w:cs="Browallia New"/>
                <w:snapToGrid w:val="0"/>
                <w:sz w:val="22"/>
                <w:szCs w:val="22"/>
                <w:lang w:eastAsia="th-TH"/>
              </w:rPr>
              <w:t>2568</w:t>
            </w:r>
          </w:p>
        </w:tc>
        <w:tc>
          <w:tcPr>
            <w:tcW w:w="584" w:type="pct"/>
            <w:shd w:val="clear" w:color="auto" w:fill="auto"/>
            <w:vAlign w:val="bottom"/>
          </w:tcPr>
          <w:p w14:paraId="43CA7598" w14:textId="319A12E3" w:rsidR="002A4E6B" w:rsidRPr="003926DF" w:rsidRDefault="002A4E6B" w:rsidP="002A4E6B">
            <w:pPr>
              <w:pStyle w:val="a9"/>
              <w:pBdr>
                <w:bottom w:val="single" w:sz="4" w:space="1" w:color="auto"/>
              </w:pBdr>
              <w:tabs>
                <w:tab w:val="right" w:pos="764"/>
                <w:tab w:val="left" w:pos="1170"/>
              </w:tabs>
              <w:ind w:left="-27" w:right="24"/>
              <w:jc w:val="center"/>
              <w:rPr>
                <w:rFonts w:ascii="Browallia New" w:eastAsia="Arial Unicode MS" w:hAnsi="Browallia New" w:cs="Browallia New"/>
                <w:sz w:val="22"/>
                <w:szCs w:val="22"/>
                <w:cs/>
              </w:rPr>
            </w:pPr>
            <w:r w:rsidRPr="003926DF">
              <w:rPr>
                <w:rFonts w:ascii="Browallia New" w:eastAsia="Arial Unicode MS" w:hAnsi="Browallia New" w:cs="Browallia New"/>
                <w:snapToGrid w:val="0"/>
                <w:sz w:val="22"/>
                <w:szCs w:val="22"/>
                <w:lang w:val="en-GB" w:eastAsia="th-TH"/>
              </w:rPr>
              <w:t>31</w:t>
            </w:r>
            <w:r w:rsidRPr="003926DF">
              <w:rPr>
                <w:rFonts w:ascii="Browallia New" w:eastAsia="Arial Unicode MS" w:hAnsi="Browallia New" w:cs="Browallia New"/>
                <w:snapToGrid w:val="0"/>
                <w:sz w:val="22"/>
                <w:szCs w:val="22"/>
                <w:cs/>
                <w:lang w:val="en-GB" w:eastAsia="th-TH"/>
              </w:rPr>
              <w:t xml:space="preserve"> ธันวาคม</w:t>
            </w:r>
            <w:r w:rsidRPr="003926DF">
              <w:rPr>
                <w:rFonts w:ascii="Browallia New" w:eastAsia="Arial Unicode MS" w:hAnsi="Browallia New" w:cs="Browallia New"/>
                <w:snapToGrid w:val="0"/>
                <w:sz w:val="22"/>
                <w:szCs w:val="22"/>
                <w:lang w:val="en-GB" w:eastAsia="th-TH"/>
              </w:rPr>
              <w:t>2567</w:t>
            </w:r>
          </w:p>
        </w:tc>
      </w:tr>
      <w:tr w:rsidR="00912C88" w:rsidRPr="003926DF" w14:paraId="2794C6DE" w14:textId="77777777" w:rsidTr="006142B6">
        <w:trPr>
          <w:trHeight w:val="20"/>
        </w:trPr>
        <w:tc>
          <w:tcPr>
            <w:tcW w:w="1079" w:type="pct"/>
            <w:shd w:val="clear" w:color="auto" w:fill="auto"/>
          </w:tcPr>
          <w:p w14:paraId="0F48C70E" w14:textId="77777777" w:rsidR="00770293" w:rsidRPr="003926DF" w:rsidRDefault="00770293" w:rsidP="00770293">
            <w:pPr>
              <w:ind w:left="-116" w:right="-29"/>
              <w:rPr>
                <w:rFonts w:ascii="Browallia New" w:eastAsia="Arial Unicode MS" w:hAnsi="Browallia New" w:cs="Browallia New"/>
                <w:sz w:val="22"/>
                <w:szCs w:val="22"/>
                <w:cs/>
                <w:lang w:eastAsia="th-TH"/>
              </w:rPr>
            </w:pPr>
          </w:p>
        </w:tc>
        <w:tc>
          <w:tcPr>
            <w:tcW w:w="692" w:type="pct"/>
            <w:shd w:val="clear" w:color="auto" w:fill="auto"/>
          </w:tcPr>
          <w:p w14:paraId="76091696" w14:textId="77777777" w:rsidR="00770293" w:rsidRPr="003926DF" w:rsidRDefault="00770293" w:rsidP="00770293">
            <w:pPr>
              <w:ind w:left="-20" w:right="-29" w:hanging="72"/>
              <w:jc w:val="center"/>
              <w:rPr>
                <w:rFonts w:ascii="Browallia New" w:eastAsia="Arial Unicode MS" w:hAnsi="Browallia New" w:cs="Browallia New"/>
                <w:sz w:val="22"/>
                <w:szCs w:val="22"/>
                <w:cs/>
              </w:rPr>
            </w:pPr>
          </w:p>
        </w:tc>
        <w:tc>
          <w:tcPr>
            <w:tcW w:w="539" w:type="pct"/>
            <w:shd w:val="clear" w:color="auto" w:fill="auto"/>
          </w:tcPr>
          <w:p w14:paraId="55B462AA" w14:textId="77777777" w:rsidR="00770293" w:rsidRPr="003926DF" w:rsidRDefault="00770293" w:rsidP="002A4E6B">
            <w:pPr>
              <w:tabs>
                <w:tab w:val="decimal" w:pos="852"/>
              </w:tabs>
              <w:ind w:right="-72"/>
              <w:jc w:val="center"/>
              <w:rPr>
                <w:rFonts w:ascii="Browallia New" w:eastAsia="Arial Unicode MS" w:hAnsi="Browallia New" w:cs="Browallia New"/>
                <w:sz w:val="22"/>
                <w:szCs w:val="22"/>
              </w:rPr>
            </w:pPr>
          </w:p>
        </w:tc>
        <w:tc>
          <w:tcPr>
            <w:tcW w:w="538" w:type="pct"/>
            <w:shd w:val="clear" w:color="auto" w:fill="auto"/>
          </w:tcPr>
          <w:p w14:paraId="0439FC70" w14:textId="77777777" w:rsidR="00770293" w:rsidRPr="003926DF" w:rsidRDefault="00770293" w:rsidP="00770293">
            <w:pPr>
              <w:tabs>
                <w:tab w:val="decimal" w:pos="852"/>
              </w:tabs>
              <w:ind w:right="-72"/>
              <w:jc w:val="both"/>
              <w:rPr>
                <w:rFonts w:ascii="Browallia New" w:eastAsia="Arial Unicode MS" w:hAnsi="Browallia New" w:cs="Browallia New"/>
                <w:sz w:val="22"/>
                <w:szCs w:val="22"/>
              </w:rPr>
            </w:pPr>
          </w:p>
        </w:tc>
        <w:tc>
          <w:tcPr>
            <w:tcW w:w="538" w:type="pct"/>
            <w:shd w:val="clear" w:color="auto" w:fill="auto"/>
          </w:tcPr>
          <w:p w14:paraId="3F95FEA6" w14:textId="77777777" w:rsidR="00770293" w:rsidRPr="003926DF" w:rsidRDefault="00770293" w:rsidP="00770293">
            <w:pPr>
              <w:tabs>
                <w:tab w:val="decimal" w:pos="763"/>
              </w:tabs>
              <w:ind w:right="-72"/>
              <w:jc w:val="both"/>
              <w:rPr>
                <w:rFonts w:ascii="Browallia New" w:eastAsia="Arial Unicode MS" w:hAnsi="Browallia New" w:cs="Browallia New"/>
                <w:sz w:val="22"/>
                <w:szCs w:val="22"/>
              </w:rPr>
            </w:pPr>
          </w:p>
        </w:tc>
        <w:tc>
          <w:tcPr>
            <w:tcW w:w="538" w:type="pct"/>
            <w:shd w:val="clear" w:color="auto" w:fill="auto"/>
          </w:tcPr>
          <w:p w14:paraId="7856F55A" w14:textId="77777777" w:rsidR="00770293" w:rsidRPr="003926DF" w:rsidRDefault="00770293" w:rsidP="00770293">
            <w:pPr>
              <w:tabs>
                <w:tab w:val="decimal" w:pos="764"/>
              </w:tabs>
              <w:ind w:right="-72"/>
              <w:jc w:val="both"/>
              <w:rPr>
                <w:rFonts w:ascii="Browallia New" w:eastAsia="Arial Unicode MS" w:hAnsi="Browallia New" w:cs="Browallia New"/>
                <w:sz w:val="22"/>
                <w:szCs w:val="22"/>
              </w:rPr>
            </w:pPr>
          </w:p>
        </w:tc>
        <w:tc>
          <w:tcPr>
            <w:tcW w:w="493" w:type="pct"/>
            <w:shd w:val="clear" w:color="auto" w:fill="auto"/>
          </w:tcPr>
          <w:p w14:paraId="3B0F6FBD" w14:textId="77777777" w:rsidR="00770293" w:rsidRPr="003926DF" w:rsidRDefault="00770293" w:rsidP="00770293">
            <w:pPr>
              <w:tabs>
                <w:tab w:val="decimal" w:pos="763"/>
              </w:tabs>
              <w:ind w:right="-72"/>
              <w:jc w:val="both"/>
              <w:rPr>
                <w:rFonts w:ascii="Browallia New" w:eastAsia="Arial Unicode MS" w:hAnsi="Browallia New" w:cs="Browallia New"/>
                <w:sz w:val="22"/>
                <w:szCs w:val="22"/>
              </w:rPr>
            </w:pPr>
          </w:p>
        </w:tc>
        <w:tc>
          <w:tcPr>
            <w:tcW w:w="584" w:type="pct"/>
            <w:shd w:val="clear" w:color="auto" w:fill="auto"/>
          </w:tcPr>
          <w:p w14:paraId="5A3E6AD1" w14:textId="77777777" w:rsidR="00770293" w:rsidRPr="003926DF" w:rsidRDefault="00770293" w:rsidP="00770293">
            <w:pPr>
              <w:tabs>
                <w:tab w:val="decimal" w:pos="764"/>
              </w:tabs>
              <w:ind w:right="-72"/>
              <w:jc w:val="both"/>
              <w:rPr>
                <w:rFonts w:ascii="Browallia New" w:eastAsia="Arial Unicode MS" w:hAnsi="Browallia New" w:cs="Browallia New"/>
                <w:sz w:val="22"/>
                <w:szCs w:val="22"/>
              </w:rPr>
            </w:pPr>
          </w:p>
        </w:tc>
      </w:tr>
      <w:tr w:rsidR="00912C88" w:rsidRPr="003926DF" w14:paraId="72F73AEA" w14:textId="77777777" w:rsidTr="006142B6">
        <w:trPr>
          <w:trHeight w:val="20"/>
        </w:trPr>
        <w:tc>
          <w:tcPr>
            <w:tcW w:w="1079" w:type="pct"/>
            <w:shd w:val="clear" w:color="auto" w:fill="auto"/>
          </w:tcPr>
          <w:p w14:paraId="119DFE8E" w14:textId="00515667" w:rsidR="00770293" w:rsidRPr="003926DF" w:rsidRDefault="00770293" w:rsidP="00643E6B">
            <w:pPr>
              <w:ind w:left="-30" w:right="-107"/>
              <w:rPr>
                <w:rFonts w:ascii="Browallia New" w:eastAsia="Arial Unicode MS" w:hAnsi="Browallia New" w:cs="Browallia New"/>
                <w:b/>
                <w:bCs/>
                <w:sz w:val="22"/>
                <w:szCs w:val="22"/>
                <w:cs/>
                <w:lang w:eastAsia="th-TH"/>
              </w:rPr>
            </w:pPr>
            <w:r w:rsidRPr="003926DF">
              <w:rPr>
                <w:rFonts w:ascii="Browallia New" w:eastAsia="Arial Unicode MS" w:hAnsi="Browallia New" w:cs="Browallia New"/>
                <w:b/>
                <w:bCs/>
                <w:sz w:val="22"/>
                <w:szCs w:val="22"/>
                <w:cs/>
                <w:lang w:eastAsia="th-TH"/>
              </w:rPr>
              <w:t>บริษัทร่วม</w:t>
            </w:r>
            <w:r w:rsidR="00A2241C" w:rsidRPr="003926DF">
              <w:rPr>
                <w:rFonts w:ascii="Browallia New" w:eastAsia="Arial Unicode MS" w:hAnsi="Browallia New" w:cs="Browallia New"/>
                <w:b/>
                <w:bCs/>
                <w:sz w:val="22"/>
                <w:szCs w:val="22"/>
                <w:lang w:eastAsia="th-TH"/>
              </w:rPr>
              <w:t xml:space="preserve"> </w:t>
            </w:r>
            <w:r w:rsidR="00A2241C" w:rsidRPr="003926DF">
              <w:rPr>
                <w:rFonts w:ascii="Browallia New" w:eastAsia="Arial Unicode MS" w:hAnsi="Browallia New" w:cs="Browallia New"/>
                <w:i/>
                <w:iCs/>
                <w:sz w:val="22"/>
                <w:szCs w:val="22"/>
                <w:lang w:eastAsia="th-TH"/>
              </w:rPr>
              <w:t>(</w:t>
            </w:r>
            <w:r w:rsidR="008C4FF4" w:rsidRPr="003926DF">
              <w:rPr>
                <w:rFonts w:ascii="Browallia New" w:eastAsia="Arial Unicode MS" w:hAnsi="Browallia New" w:cs="Browallia New"/>
                <w:i/>
                <w:iCs/>
                <w:sz w:val="22"/>
                <w:szCs w:val="22"/>
                <w:cs/>
                <w:lang w:eastAsia="th-TH"/>
              </w:rPr>
              <w:t>ถือโดยบริษัทย่อย</w:t>
            </w:r>
            <w:r w:rsidR="00A4528F" w:rsidRPr="003926DF">
              <w:rPr>
                <w:rFonts w:ascii="Browallia New" w:eastAsia="Arial Unicode MS" w:hAnsi="Browallia New" w:cs="Browallia New"/>
                <w:i/>
                <w:iCs/>
                <w:sz w:val="22"/>
                <w:szCs w:val="22"/>
                <w:lang w:eastAsia="th-TH"/>
              </w:rPr>
              <w:t>)</w:t>
            </w:r>
          </w:p>
        </w:tc>
        <w:tc>
          <w:tcPr>
            <w:tcW w:w="692" w:type="pct"/>
            <w:shd w:val="clear" w:color="auto" w:fill="auto"/>
          </w:tcPr>
          <w:p w14:paraId="753B4122" w14:textId="77777777" w:rsidR="00770293" w:rsidRPr="003926DF" w:rsidRDefault="00770293" w:rsidP="00770293">
            <w:pPr>
              <w:ind w:left="-20" w:right="-107" w:hanging="72"/>
              <w:jc w:val="center"/>
              <w:rPr>
                <w:rFonts w:ascii="Browallia New" w:eastAsia="Arial Unicode MS" w:hAnsi="Browallia New" w:cs="Browallia New"/>
                <w:sz w:val="22"/>
                <w:szCs w:val="22"/>
                <w:cs/>
                <w:lang w:eastAsia="th-TH"/>
              </w:rPr>
            </w:pPr>
          </w:p>
        </w:tc>
        <w:tc>
          <w:tcPr>
            <w:tcW w:w="539" w:type="pct"/>
            <w:shd w:val="clear" w:color="auto" w:fill="auto"/>
          </w:tcPr>
          <w:p w14:paraId="7D3EB45A" w14:textId="77777777" w:rsidR="00770293" w:rsidRPr="003926DF"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shd w:val="clear" w:color="auto" w:fill="auto"/>
          </w:tcPr>
          <w:p w14:paraId="6999DC66" w14:textId="77777777" w:rsidR="00770293" w:rsidRPr="003926DF" w:rsidRDefault="00770293" w:rsidP="00770293">
            <w:pPr>
              <w:tabs>
                <w:tab w:val="decimal" w:pos="852"/>
              </w:tabs>
              <w:ind w:right="-72"/>
              <w:jc w:val="both"/>
              <w:rPr>
                <w:rFonts w:ascii="Browallia New" w:eastAsia="Arial Unicode MS" w:hAnsi="Browallia New" w:cs="Browallia New"/>
                <w:sz w:val="22"/>
                <w:szCs w:val="22"/>
                <w:lang w:eastAsia="th-TH"/>
              </w:rPr>
            </w:pPr>
          </w:p>
        </w:tc>
        <w:tc>
          <w:tcPr>
            <w:tcW w:w="538" w:type="pct"/>
            <w:shd w:val="clear" w:color="auto" w:fill="auto"/>
          </w:tcPr>
          <w:p w14:paraId="4EA9310F" w14:textId="77777777" w:rsidR="00770293" w:rsidRPr="003926DF"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38" w:type="pct"/>
            <w:shd w:val="clear" w:color="auto" w:fill="auto"/>
          </w:tcPr>
          <w:p w14:paraId="4BCBFDE4" w14:textId="77777777" w:rsidR="00770293" w:rsidRPr="003926DF" w:rsidRDefault="00770293" w:rsidP="0096656C">
            <w:pPr>
              <w:tabs>
                <w:tab w:val="decimal" w:pos="729"/>
              </w:tabs>
              <w:ind w:right="-72"/>
              <w:jc w:val="both"/>
              <w:rPr>
                <w:rFonts w:ascii="Browallia New" w:eastAsia="Arial Unicode MS" w:hAnsi="Browallia New" w:cs="Browallia New"/>
                <w:sz w:val="22"/>
                <w:szCs w:val="22"/>
                <w:lang w:eastAsia="th-TH"/>
              </w:rPr>
            </w:pPr>
          </w:p>
        </w:tc>
        <w:tc>
          <w:tcPr>
            <w:tcW w:w="493" w:type="pct"/>
            <w:shd w:val="clear" w:color="auto" w:fill="auto"/>
          </w:tcPr>
          <w:p w14:paraId="6BD7EDD1" w14:textId="77777777" w:rsidR="00770293" w:rsidRPr="003926DF" w:rsidRDefault="00770293" w:rsidP="00770293">
            <w:pPr>
              <w:tabs>
                <w:tab w:val="decimal" w:pos="763"/>
              </w:tabs>
              <w:ind w:right="-72"/>
              <w:jc w:val="both"/>
              <w:rPr>
                <w:rFonts w:ascii="Browallia New" w:eastAsia="Arial Unicode MS" w:hAnsi="Browallia New" w:cs="Browallia New"/>
                <w:sz w:val="22"/>
                <w:szCs w:val="22"/>
                <w:lang w:eastAsia="th-TH"/>
              </w:rPr>
            </w:pPr>
          </w:p>
        </w:tc>
        <w:tc>
          <w:tcPr>
            <w:tcW w:w="584" w:type="pct"/>
            <w:shd w:val="clear" w:color="auto" w:fill="auto"/>
          </w:tcPr>
          <w:p w14:paraId="55CB4A89" w14:textId="77777777" w:rsidR="00770293" w:rsidRPr="003926DF" w:rsidRDefault="00770293" w:rsidP="00770293">
            <w:pPr>
              <w:tabs>
                <w:tab w:val="decimal" w:pos="764"/>
              </w:tabs>
              <w:ind w:right="-72"/>
              <w:jc w:val="both"/>
              <w:rPr>
                <w:rFonts w:ascii="Browallia New" w:eastAsia="Arial Unicode MS" w:hAnsi="Browallia New" w:cs="Browallia New"/>
                <w:sz w:val="22"/>
                <w:szCs w:val="22"/>
                <w:lang w:eastAsia="th-TH"/>
              </w:rPr>
            </w:pPr>
          </w:p>
        </w:tc>
      </w:tr>
      <w:tr w:rsidR="00097201" w:rsidRPr="003926DF" w14:paraId="5039AA9F" w14:textId="77777777" w:rsidTr="006142B6">
        <w:trPr>
          <w:trHeight w:val="20"/>
        </w:trPr>
        <w:tc>
          <w:tcPr>
            <w:tcW w:w="1079" w:type="pct"/>
            <w:shd w:val="clear" w:color="auto" w:fill="auto"/>
          </w:tcPr>
          <w:p w14:paraId="119C1859" w14:textId="77777777" w:rsidR="00097201" w:rsidRPr="003926DF" w:rsidRDefault="00097201" w:rsidP="00097201">
            <w:pPr>
              <w:ind w:left="-30" w:right="-107"/>
              <w:rPr>
                <w:rFonts w:ascii="Browallia New" w:eastAsia="Arial Unicode MS" w:hAnsi="Browallia New" w:cs="Browallia New"/>
                <w:sz w:val="22"/>
                <w:szCs w:val="22"/>
                <w:cs/>
                <w:lang w:eastAsia="th-TH"/>
              </w:rPr>
            </w:pPr>
            <w:r w:rsidRPr="003926DF">
              <w:rPr>
                <w:rFonts w:ascii="Browallia New" w:eastAsia="Arial Unicode MS" w:hAnsi="Browallia New" w:cs="Browallia New"/>
                <w:sz w:val="22"/>
                <w:szCs w:val="22"/>
                <w:cs/>
                <w:lang w:eastAsia="th-TH"/>
              </w:rPr>
              <w:t>บริษัท ไอเดีย เพาเวอร์ จำกัด</w:t>
            </w:r>
          </w:p>
        </w:tc>
        <w:tc>
          <w:tcPr>
            <w:tcW w:w="692" w:type="pct"/>
            <w:shd w:val="clear" w:color="auto" w:fill="auto"/>
          </w:tcPr>
          <w:p w14:paraId="2C5ED331" w14:textId="77777777" w:rsidR="00097201" w:rsidRPr="003926DF" w:rsidRDefault="00097201" w:rsidP="00097201">
            <w:pPr>
              <w:ind w:left="-20" w:right="-29" w:hanging="4"/>
              <w:rPr>
                <w:rFonts w:ascii="Browallia New" w:eastAsia="Arial Unicode MS" w:hAnsi="Browallia New" w:cs="Browallia New"/>
                <w:sz w:val="22"/>
                <w:szCs w:val="22"/>
                <w:cs/>
                <w:lang w:eastAsia="th-TH"/>
              </w:rPr>
            </w:pPr>
            <w:r w:rsidRPr="003926DF">
              <w:rPr>
                <w:rFonts w:ascii="Browallia New" w:eastAsia="Arial Unicode MS" w:hAnsi="Browallia New" w:cs="Browallia New"/>
                <w:sz w:val="22"/>
                <w:szCs w:val="22"/>
                <w:cs/>
                <w:lang w:eastAsia="th-TH"/>
              </w:rPr>
              <w:t>รับจ้างจัดกิจกรรม</w:t>
            </w:r>
          </w:p>
        </w:tc>
        <w:tc>
          <w:tcPr>
            <w:tcW w:w="539" w:type="pct"/>
            <w:shd w:val="clear" w:color="auto" w:fill="auto"/>
          </w:tcPr>
          <w:p w14:paraId="4CD8D5DE" w14:textId="40B4ED73" w:rsidR="00097201" w:rsidRPr="003926DF" w:rsidRDefault="00097201" w:rsidP="00097201">
            <w:pPr>
              <w:pStyle w:val="a9"/>
              <w:ind w:right="-36"/>
              <w:jc w:val="center"/>
              <w:rPr>
                <w:rFonts w:ascii="Browallia New" w:eastAsia="Arial Unicode MS" w:hAnsi="Browallia New" w:cs="Browallia New"/>
                <w:sz w:val="22"/>
                <w:szCs w:val="22"/>
                <w:lang w:eastAsia="th-TH"/>
              </w:rPr>
            </w:pPr>
            <w:r w:rsidRPr="003926DF">
              <w:rPr>
                <w:rFonts w:ascii="Browallia New" w:eastAsia="Arial Unicode MS" w:hAnsi="Browallia New" w:cs="Browallia New"/>
                <w:sz w:val="22"/>
                <w:szCs w:val="22"/>
                <w:lang w:val="en-GB" w:eastAsia="th-TH"/>
              </w:rPr>
              <w:t>25</w:t>
            </w:r>
          </w:p>
        </w:tc>
        <w:tc>
          <w:tcPr>
            <w:tcW w:w="538" w:type="pct"/>
            <w:shd w:val="clear" w:color="auto" w:fill="auto"/>
          </w:tcPr>
          <w:p w14:paraId="35918209" w14:textId="32F08D8D" w:rsidR="00097201" w:rsidRPr="003926DF" w:rsidRDefault="00097201" w:rsidP="00097201">
            <w:pPr>
              <w:pStyle w:val="a9"/>
              <w:ind w:right="-36"/>
              <w:jc w:val="center"/>
              <w:rPr>
                <w:rFonts w:ascii="Browallia New" w:eastAsia="Arial Unicode MS" w:hAnsi="Browallia New" w:cs="Browallia New"/>
                <w:sz w:val="22"/>
                <w:szCs w:val="22"/>
                <w:lang w:eastAsia="th-TH"/>
              </w:rPr>
            </w:pPr>
            <w:r w:rsidRPr="003926DF">
              <w:rPr>
                <w:rFonts w:ascii="Browallia New" w:eastAsia="Arial Unicode MS" w:hAnsi="Browallia New" w:cs="Browallia New"/>
                <w:sz w:val="22"/>
                <w:szCs w:val="22"/>
                <w:lang w:val="en-GB" w:eastAsia="th-TH"/>
              </w:rPr>
              <w:t>25</w:t>
            </w:r>
          </w:p>
        </w:tc>
        <w:tc>
          <w:tcPr>
            <w:tcW w:w="538" w:type="pct"/>
            <w:shd w:val="clear" w:color="auto" w:fill="auto"/>
          </w:tcPr>
          <w:p w14:paraId="2A366BB0" w14:textId="3BD58744" w:rsidR="00097201" w:rsidRPr="003926DF" w:rsidRDefault="00D25E50" w:rsidP="00E37E16">
            <w:pPr>
              <w:pStyle w:val="a9"/>
              <w:ind w:right="-64"/>
              <w:jc w:val="right"/>
              <w:rPr>
                <w:rFonts w:ascii="Browallia New" w:eastAsia="Arial Unicode MS" w:hAnsi="Browallia New" w:cs="Browallia New"/>
                <w:snapToGrid w:val="0"/>
                <w:sz w:val="22"/>
                <w:szCs w:val="22"/>
                <w:lang w:eastAsia="th-TH"/>
              </w:rPr>
            </w:pPr>
            <w:r w:rsidRPr="003926DF">
              <w:rPr>
                <w:rFonts w:ascii="Browallia New" w:eastAsia="Arial Unicode MS" w:hAnsi="Browallia New" w:cs="Browallia New"/>
                <w:snapToGrid w:val="0"/>
                <w:sz w:val="22"/>
                <w:szCs w:val="22"/>
                <w:lang w:eastAsia="th-TH"/>
              </w:rPr>
              <w:t>3,967</w:t>
            </w:r>
          </w:p>
        </w:tc>
        <w:tc>
          <w:tcPr>
            <w:tcW w:w="538" w:type="pct"/>
            <w:shd w:val="clear" w:color="auto" w:fill="auto"/>
          </w:tcPr>
          <w:p w14:paraId="04CDFF4E" w14:textId="7C95A0E3" w:rsidR="00097201" w:rsidRPr="003926DF" w:rsidRDefault="00097201" w:rsidP="00097201">
            <w:pPr>
              <w:pStyle w:val="a9"/>
              <w:ind w:right="-64"/>
              <w:jc w:val="right"/>
              <w:rPr>
                <w:rFonts w:ascii="Browallia New" w:eastAsia="Arial Unicode MS" w:hAnsi="Browallia New" w:cs="Browallia New"/>
                <w:snapToGrid w:val="0"/>
                <w:sz w:val="22"/>
                <w:szCs w:val="22"/>
                <w:lang w:val="en-GB" w:eastAsia="th-TH"/>
              </w:rPr>
            </w:pPr>
            <w:r w:rsidRPr="003926DF">
              <w:rPr>
                <w:rFonts w:ascii="Browallia New" w:eastAsia="Arial Unicode MS" w:hAnsi="Browallia New" w:cs="Browallia New"/>
                <w:snapToGrid w:val="0"/>
                <w:sz w:val="22"/>
                <w:szCs w:val="22"/>
                <w:lang w:eastAsia="th-TH"/>
              </w:rPr>
              <w:t xml:space="preserve">3,967 </w:t>
            </w:r>
          </w:p>
        </w:tc>
        <w:tc>
          <w:tcPr>
            <w:tcW w:w="493" w:type="pct"/>
            <w:shd w:val="clear" w:color="auto" w:fill="auto"/>
            <w:vAlign w:val="bottom"/>
          </w:tcPr>
          <w:p w14:paraId="6DC807EF" w14:textId="3BA176A5" w:rsidR="00097201" w:rsidRPr="003926DF" w:rsidRDefault="00097201" w:rsidP="00097201">
            <w:pPr>
              <w:tabs>
                <w:tab w:val="decimal" w:pos="763"/>
              </w:tabs>
              <w:ind w:right="-64"/>
              <w:jc w:val="center"/>
              <w:rPr>
                <w:rFonts w:ascii="Browallia New" w:eastAsia="Arial Unicode MS" w:hAnsi="Browallia New" w:cs="Browallia New"/>
                <w:sz w:val="22"/>
                <w:szCs w:val="22"/>
                <w:lang w:eastAsia="th-TH"/>
              </w:rPr>
            </w:pPr>
            <w:r w:rsidRPr="003926DF">
              <w:rPr>
                <w:rFonts w:ascii="Browallia New" w:eastAsia="Arial Unicode MS" w:hAnsi="Browallia New" w:cs="Browallia New"/>
                <w:sz w:val="20"/>
                <w:szCs w:val="20"/>
                <w:cs/>
                <w:lang w:val="en-GB"/>
              </w:rPr>
              <w:t xml:space="preserve">       </w:t>
            </w:r>
            <w:r w:rsidRPr="003926DF">
              <w:rPr>
                <w:rFonts w:ascii="Browallia New" w:eastAsia="Arial Unicode MS" w:hAnsi="Browallia New" w:cs="Browallia New"/>
                <w:sz w:val="20"/>
                <w:szCs w:val="20"/>
                <w:lang w:val="en-GB"/>
              </w:rPr>
              <w:t>-</w:t>
            </w:r>
          </w:p>
        </w:tc>
        <w:tc>
          <w:tcPr>
            <w:tcW w:w="584" w:type="pct"/>
            <w:shd w:val="clear" w:color="auto" w:fill="auto"/>
            <w:vAlign w:val="bottom"/>
          </w:tcPr>
          <w:p w14:paraId="2DE5494C" w14:textId="1A623CE6" w:rsidR="00097201" w:rsidRPr="003926DF" w:rsidRDefault="00097201" w:rsidP="00097201">
            <w:pPr>
              <w:tabs>
                <w:tab w:val="decimal" w:pos="763"/>
              </w:tabs>
              <w:ind w:right="-64"/>
              <w:jc w:val="center"/>
              <w:rPr>
                <w:rFonts w:ascii="Browallia New" w:eastAsia="Arial Unicode MS" w:hAnsi="Browallia New" w:cs="Browallia New"/>
                <w:sz w:val="22"/>
                <w:szCs w:val="22"/>
              </w:rPr>
            </w:pPr>
            <w:r w:rsidRPr="003926DF">
              <w:rPr>
                <w:rFonts w:ascii="Browallia New" w:eastAsia="Arial Unicode MS" w:hAnsi="Browallia New" w:cs="Browallia New"/>
                <w:sz w:val="20"/>
                <w:szCs w:val="20"/>
                <w:cs/>
                <w:lang w:val="en-GB"/>
              </w:rPr>
              <w:t xml:space="preserve">       </w:t>
            </w:r>
            <w:r w:rsidRPr="003926DF">
              <w:rPr>
                <w:rFonts w:ascii="Browallia New" w:eastAsia="Arial Unicode MS" w:hAnsi="Browallia New" w:cs="Browallia New"/>
                <w:sz w:val="20"/>
                <w:szCs w:val="20"/>
                <w:lang w:val="en-GB"/>
              </w:rPr>
              <w:t>-</w:t>
            </w:r>
          </w:p>
        </w:tc>
      </w:tr>
      <w:tr w:rsidR="00A51C32" w:rsidRPr="003926DF" w14:paraId="130B05A9" w14:textId="77777777" w:rsidTr="006142B6">
        <w:trPr>
          <w:trHeight w:val="20"/>
        </w:trPr>
        <w:tc>
          <w:tcPr>
            <w:tcW w:w="1079" w:type="pct"/>
            <w:shd w:val="clear" w:color="auto" w:fill="auto"/>
          </w:tcPr>
          <w:p w14:paraId="12B2F542" w14:textId="5474FB2E" w:rsidR="00A51C32" w:rsidRPr="003926DF" w:rsidRDefault="00A51C32" w:rsidP="00A51C32">
            <w:pPr>
              <w:ind w:left="-30" w:right="-107"/>
              <w:rPr>
                <w:rFonts w:ascii="Browallia New" w:eastAsia="Arial Unicode MS" w:hAnsi="Browallia New" w:cs="Browallia New"/>
                <w:sz w:val="22"/>
                <w:szCs w:val="22"/>
                <w:lang w:eastAsia="th-TH"/>
              </w:rPr>
            </w:pPr>
            <w:r w:rsidRPr="003926DF">
              <w:rPr>
                <w:rFonts w:ascii="Browallia New" w:eastAsia="Arial Unicode MS" w:hAnsi="Browallia New" w:cs="Browallia New"/>
                <w:sz w:val="22"/>
                <w:szCs w:val="22"/>
                <w:cs/>
                <w:lang w:eastAsia="th-TH"/>
              </w:rPr>
              <w:t xml:space="preserve">บริษัท </w:t>
            </w:r>
            <w:proofErr w:type="spellStart"/>
            <w:r w:rsidRPr="003926DF">
              <w:rPr>
                <w:rFonts w:ascii="Browallia New" w:eastAsia="Arial Unicode MS" w:hAnsi="Browallia New" w:cs="Browallia New"/>
                <w:sz w:val="22"/>
                <w:szCs w:val="22"/>
                <w:cs/>
                <w:lang w:eastAsia="th-TH"/>
              </w:rPr>
              <w:t>เชฎฐ์</w:t>
            </w:r>
            <w:proofErr w:type="spellEnd"/>
            <w:r w:rsidRPr="003926DF">
              <w:rPr>
                <w:rFonts w:ascii="Browallia New" w:eastAsia="Arial Unicode MS" w:hAnsi="Browallia New" w:cs="Browallia New"/>
                <w:sz w:val="22"/>
                <w:szCs w:val="22"/>
                <w:cs/>
                <w:lang w:eastAsia="th-TH"/>
              </w:rPr>
              <w:t xml:space="preserve"> เอเชีย จำกัด</w:t>
            </w:r>
            <w:r w:rsidRPr="003926DF">
              <w:rPr>
                <w:rFonts w:ascii="Browallia New" w:eastAsia="Arial Unicode MS" w:hAnsi="Browallia New" w:cs="Browallia New"/>
                <w:sz w:val="22"/>
                <w:szCs w:val="22"/>
                <w:lang w:eastAsia="th-TH"/>
              </w:rPr>
              <w:br/>
              <w:t xml:space="preserve">   (</w:t>
            </w:r>
            <w:r w:rsidRPr="003926DF">
              <w:rPr>
                <w:rFonts w:ascii="Browallia New" w:eastAsia="Arial Unicode MS" w:hAnsi="Browallia New" w:cs="Browallia New"/>
                <w:sz w:val="22"/>
                <w:szCs w:val="22"/>
                <w:cs/>
                <w:lang w:eastAsia="th-TH"/>
              </w:rPr>
              <w:t>มหาชน)</w:t>
            </w:r>
          </w:p>
        </w:tc>
        <w:tc>
          <w:tcPr>
            <w:tcW w:w="692" w:type="pct"/>
            <w:shd w:val="clear" w:color="auto" w:fill="auto"/>
          </w:tcPr>
          <w:p w14:paraId="76779B72" w14:textId="5167EEDE" w:rsidR="00A51C32" w:rsidRPr="003926DF" w:rsidRDefault="00A51C32" w:rsidP="00A51C32">
            <w:pPr>
              <w:tabs>
                <w:tab w:val="clear" w:pos="227"/>
              </w:tabs>
              <w:ind w:left="-24" w:right="-29"/>
              <w:rPr>
                <w:rFonts w:ascii="Browallia New" w:eastAsia="Arial Unicode MS" w:hAnsi="Browallia New" w:cs="Browallia New"/>
                <w:sz w:val="22"/>
                <w:szCs w:val="22"/>
                <w:cs/>
                <w:lang w:eastAsia="th-TH"/>
              </w:rPr>
            </w:pPr>
            <w:r w:rsidRPr="003926DF">
              <w:rPr>
                <w:rFonts w:ascii="Browallia New" w:eastAsia="Arial Unicode MS" w:hAnsi="Browallia New" w:cs="Browallia New"/>
                <w:spacing w:val="-4"/>
                <w:sz w:val="22"/>
                <w:szCs w:val="22"/>
                <w:cs/>
              </w:rPr>
              <w:t>ธุรกิจสินเชื่อ</w:t>
            </w:r>
            <w:r w:rsidRPr="003926DF">
              <w:rPr>
                <w:rFonts w:ascii="Browallia New" w:eastAsia="Arial Unicode MS" w:hAnsi="Browallia New" w:cs="Browallia New"/>
                <w:spacing w:val="-4"/>
                <w:sz w:val="22"/>
                <w:szCs w:val="22"/>
              </w:rPr>
              <w:br/>
            </w:r>
            <w:r w:rsidRPr="003926DF">
              <w:rPr>
                <w:rFonts w:ascii="Browallia New" w:eastAsia="Arial Unicode MS" w:hAnsi="Browallia New" w:cs="Browallia New"/>
                <w:spacing w:val="-4"/>
                <w:sz w:val="22"/>
                <w:szCs w:val="22"/>
                <w:cs/>
              </w:rPr>
              <w:t xml:space="preserve">   บริหารสินทรัพย์</w:t>
            </w:r>
          </w:p>
        </w:tc>
        <w:tc>
          <w:tcPr>
            <w:tcW w:w="539" w:type="pct"/>
            <w:shd w:val="clear" w:color="auto" w:fill="auto"/>
            <w:vAlign w:val="bottom"/>
          </w:tcPr>
          <w:p w14:paraId="659366A3" w14:textId="78062FAA" w:rsidR="00A51C32" w:rsidRPr="003926DF" w:rsidRDefault="00A51C32" w:rsidP="00A51C32">
            <w:pPr>
              <w:pStyle w:val="a9"/>
              <w:ind w:right="-36"/>
              <w:jc w:val="center"/>
              <w:rPr>
                <w:rFonts w:ascii="Browallia New" w:eastAsia="Arial Unicode MS" w:hAnsi="Browallia New" w:cs="Browallia New"/>
                <w:snapToGrid w:val="0"/>
                <w:sz w:val="22"/>
                <w:szCs w:val="22"/>
                <w:lang w:eastAsia="th-TH"/>
              </w:rPr>
            </w:pPr>
            <w:r w:rsidRPr="003926DF">
              <w:rPr>
                <w:rFonts w:ascii="Browallia New" w:eastAsia="Arial Unicode MS" w:hAnsi="Browallia New" w:cs="Browallia New"/>
                <w:snapToGrid w:val="0"/>
                <w:sz w:val="22"/>
                <w:szCs w:val="22"/>
                <w:lang w:eastAsia="th-TH"/>
              </w:rPr>
              <w:t>20</w:t>
            </w:r>
          </w:p>
        </w:tc>
        <w:tc>
          <w:tcPr>
            <w:tcW w:w="538" w:type="pct"/>
            <w:shd w:val="clear" w:color="auto" w:fill="auto"/>
            <w:vAlign w:val="bottom"/>
          </w:tcPr>
          <w:p w14:paraId="62D56FBA" w14:textId="0D47D2B2" w:rsidR="00A51C32" w:rsidRPr="003926DF" w:rsidRDefault="00A51C32" w:rsidP="00A51C32">
            <w:pPr>
              <w:pStyle w:val="a9"/>
              <w:ind w:right="-36"/>
              <w:jc w:val="center"/>
              <w:rPr>
                <w:rFonts w:ascii="Browallia New" w:eastAsia="Arial Unicode MS" w:hAnsi="Browallia New" w:cs="Browallia New"/>
                <w:snapToGrid w:val="0"/>
                <w:sz w:val="22"/>
                <w:szCs w:val="22"/>
                <w:cs/>
                <w:lang w:val="en-GB" w:eastAsia="th-TH"/>
              </w:rPr>
            </w:pPr>
            <w:r w:rsidRPr="003926DF">
              <w:rPr>
                <w:rFonts w:ascii="Browallia New" w:eastAsia="Arial Unicode MS" w:hAnsi="Browallia New" w:cs="Browallia New"/>
                <w:snapToGrid w:val="0"/>
                <w:sz w:val="22"/>
                <w:szCs w:val="22"/>
                <w:lang w:eastAsia="th-TH"/>
              </w:rPr>
              <w:t>20</w:t>
            </w:r>
          </w:p>
        </w:tc>
        <w:tc>
          <w:tcPr>
            <w:tcW w:w="538" w:type="pct"/>
            <w:shd w:val="clear" w:color="auto" w:fill="auto"/>
          </w:tcPr>
          <w:p w14:paraId="12AFD90F" w14:textId="77777777" w:rsidR="00A51C32" w:rsidRPr="003926DF" w:rsidRDefault="00A51C32" w:rsidP="00E37E16">
            <w:pPr>
              <w:pStyle w:val="a9"/>
              <w:ind w:right="-64"/>
              <w:jc w:val="right"/>
              <w:rPr>
                <w:rFonts w:ascii="Browallia New" w:eastAsia="Arial Unicode MS" w:hAnsi="Browallia New" w:cs="Browallia New"/>
                <w:snapToGrid w:val="0"/>
                <w:sz w:val="22"/>
                <w:szCs w:val="22"/>
                <w:lang w:eastAsia="th-TH"/>
              </w:rPr>
            </w:pPr>
          </w:p>
          <w:p w14:paraId="312C1DB8" w14:textId="13925998" w:rsidR="00A51C32" w:rsidRPr="003926DF" w:rsidRDefault="00407296" w:rsidP="00E37E16">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3926DF">
              <w:rPr>
                <w:rFonts w:ascii="Browallia New" w:eastAsia="Arial Unicode MS" w:hAnsi="Browallia New" w:cs="Browallia New"/>
                <w:snapToGrid w:val="0"/>
                <w:sz w:val="22"/>
                <w:szCs w:val="22"/>
                <w:lang w:eastAsia="th-TH"/>
              </w:rPr>
              <w:t xml:space="preserve">840,654 </w:t>
            </w:r>
            <w:r w:rsidR="00A51C32" w:rsidRPr="003926DF">
              <w:rPr>
                <w:rFonts w:ascii="Browallia New" w:eastAsia="Arial Unicode MS" w:hAnsi="Browallia New" w:cs="Browallia New"/>
                <w:snapToGrid w:val="0"/>
                <w:sz w:val="22"/>
                <w:szCs w:val="22"/>
                <w:lang w:eastAsia="th-TH"/>
              </w:rPr>
              <w:t xml:space="preserve"> </w:t>
            </w:r>
          </w:p>
        </w:tc>
        <w:tc>
          <w:tcPr>
            <w:tcW w:w="538" w:type="pct"/>
            <w:shd w:val="clear" w:color="auto" w:fill="auto"/>
          </w:tcPr>
          <w:p w14:paraId="709569B0" w14:textId="77777777" w:rsidR="00A51C32" w:rsidRPr="003926DF" w:rsidRDefault="00A51C32" w:rsidP="00A51C32">
            <w:pPr>
              <w:pStyle w:val="a9"/>
              <w:tabs>
                <w:tab w:val="left" w:pos="1170"/>
              </w:tabs>
              <w:ind w:left="-27" w:right="24"/>
              <w:jc w:val="right"/>
              <w:rPr>
                <w:rFonts w:ascii="Browallia New" w:eastAsia="Arial Unicode MS" w:hAnsi="Browallia New" w:cs="Browallia New"/>
                <w:snapToGrid w:val="0"/>
                <w:sz w:val="22"/>
                <w:szCs w:val="22"/>
                <w:lang w:eastAsia="th-TH"/>
              </w:rPr>
            </w:pPr>
          </w:p>
          <w:p w14:paraId="047CEBF2" w14:textId="2F048777" w:rsidR="00A51C32" w:rsidRPr="003926DF" w:rsidRDefault="00A51C32" w:rsidP="00A51C32">
            <w:pPr>
              <w:pStyle w:val="a9"/>
              <w:pBdr>
                <w:bottom w:val="single" w:sz="4" w:space="1" w:color="auto"/>
              </w:pBdr>
              <w:ind w:right="-64"/>
              <w:jc w:val="right"/>
              <w:rPr>
                <w:rFonts w:ascii="Browallia New" w:eastAsia="Arial Unicode MS" w:hAnsi="Browallia New" w:cs="Browallia New"/>
                <w:snapToGrid w:val="0"/>
                <w:sz w:val="22"/>
                <w:szCs w:val="22"/>
                <w:lang w:eastAsia="th-TH"/>
              </w:rPr>
            </w:pPr>
            <w:r w:rsidRPr="003926DF">
              <w:rPr>
                <w:rFonts w:ascii="Browallia New" w:eastAsia="Arial Unicode MS" w:hAnsi="Browallia New" w:cs="Browallia New"/>
                <w:snapToGrid w:val="0"/>
                <w:sz w:val="22"/>
                <w:szCs w:val="22"/>
                <w:lang w:eastAsia="th-TH"/>
              </w:rPr>
              <w:t xml:space="preserve">839,991 </w:t>
            </w:r>
          </w:p>
        </w:tc>
        <w:tc>
          <w:tcPr>
            <w:tcW w:w="493" w:type="pct"/>
            <w:shd w:val="clear" w:color="auto" w:fill="auto"/>
            <w:vAlign w:val="bottom"/>
          </w:tcPr>
          <w:p w14:paraId="47745D0F" w14:textId="3C517215" w:rsidR="00A51C32" w:rsidRPr="003926DF" w:rsidRDefault="00A51C32" w:rsidP="00A51C32">
            <w:pPr>
              <w:pBdr>
                <w:bottom w:val="single" w:sz="4" w:space="1" w:color="auto"/>
              </w:pBdr>
              <w:tabs>
                <w:tab w:val="decimal" w:pos="763"/>
              </w:tabs>
              <w:ind w:right="-64"/>
              <w:jc w:val="center"/>
              <w:rPr>
                <w:rFonts w:ascii="Browallia New" w:eastAsia="Arial Unicode MS" w:hAnsi="Browallia New" w:cs="Browallia New"/>
                <w:sz w:val="22"/>
                <w:szCs w:val="22"/>
                <w:lang w:eastAsia="th-TH"/>
              </w:rPr>
            </w:pPr>
            <w:r w:rsidRPr="003926DF">
              <w:rPr>
                <w:rFonts w:ascii="Browallia New" w:eastAsia="Arial Unicode MS" w:hAnsi="Browallia New" w:cs="Browallia New"/>
                <w:sz w:val="20"/>
                <w:szCs w:val="20"/>
                <w:cs/>
                <w:lang w:val="en-GB"/>
              </w:rPr>
              <w:t xml:space="preserve">       </w:t>
            </w:r>
            <w:r w:rsidRPr="003926DF">
              <w:rPr>
                <w:rFonts w:ascii="Browallia New" w:eastAsia="Arial Unicode MS" w:hAnsi="Browallia New" w:cs="Browallia New"/>
                <w:sz w:val="20"/>
                <w:szCs w:val="20"/>
                <w:lang w:val="en-GB"/>
              </w:rPr>
              <w:t>-</w:t>
            </w:r>
          </w:p>
        </w:tc>
        <w:tc>
          <w:tcPr>
            <w:tcW w:w="584" w:type="pct"/>
            <w:shd w:val="clear" w:color="auto" w:fill="auto"/>
            <w:vAlign w:val="bottom"/>
          </w:tcPr>
          <w:p w14:paraId="5622E07D" w14:textId="7B153C7D" w:rsidR="00A51C32" w:rsidRPr="003926DF" w:rsidRDefault="00A51C32" w:rsidP="00A51C32">
            <w:pPr>
              <w:pBdr>
                <w:bottom w:val="single" w:sz="4" w:space="1" w:color="auto"/>
              </w:pBdr>
              <w:tabs>
                <w:tab w:val="decimal" w:pos="763"/>
              </w:tabs>
              <w:ind w:right="-64"/>
              <w:jc w:val="center"/>
              <w:rPr>
                <w:rFonts w:ascii="Browallia New" w:eastAsia="Arial Unicode MS" w:hAnsi="Browallia New" w:cs="Browallia New"/>
                <w:sz w:val="22"/>
                <w:szCs w:val="22"/>
              </w:rPr>
            </w:pPr>
            <w:r w:rsidRPr="003926DF">
              <w:rPr>
                <w:rFonts w:ascii="Browallia New" w:eastAsia="Arial Unicode MS" w:hAnsi="Browallia New" w:cs="Browallia New"/>
                <w:sz w:val="20"/>
                <w:szCs w:val="20"/>
                <w:cs/>
                <w:lang w:val="en-GB"/>
              </w:rPr>
              <w:t xml:space="preserve">       </w:t>
            </w:r>
            <w:r w:rsidRPr="003926DF">
              <w:rPr>
                <w:rFonts w:ascii="Browallia New" w:eastAsia="Arial Unicode MS" w:hAnsi="Browallia New" w:cs="Browallia New"/>
                <w:sz w:val="20"/>
                <w:szCs w:val="20"/>
                <w:lang w:val="en-GB"/>
              </w:rPr>
              <w:t>-</w:t>
            </w:r>
          </w:p>
        </w:tc>
      </w:tr>
      <w:tr w:rsidR="00A51C32" w:rsidRPr="003926DF" w14:paraId="198AADD7" w14:textId="77777777" w:rsidTr="006142B6">
        <w:trPr>
          <w:trHeight w:val="20"/>
        </w:trPr>
        <w:tc>
          <w:tcPr>
            <w:tcW w:w="1079" w:type="pct"/>
            <w:shd w:val="clear" w:color="auto" w:fill="auto"/>
          </w:tcPr>
          <w:p w14:paraId="28E4ED9A" w14:textId="77777777" w:rsidR="00A51C32" w:rsidRPr="003926DF" w:rsidRDefault="00A51C32" w:rsidP="00A51C32">
            <w:pPr>
              <w:ind w:left="-116" w:right="-107"/>
              <w:rPr>
                <w:rFonts w:ascii="Browallia New" w:eastAsia="Arial Unicode MS" w:hAnsi="Browallia New" w:cs="Browallia New"/>
                <w:spacing w:val="-8"/>
                <w:sz w:val="22"/>
                <w:szCs w:val="22"/>
                <w:cs/>
                <w:lang w:eastAsia="th-TH"/>
              </w:rPr>
            </w:pPr>
          </w:p>
        </w:tc>
        <w:tc>
          <w:tcPr>
            <w:tcW w:w="692" w:type="pct"/>
            <w:shd w:val="clear" w:color="auto" w:fill="auto"/>
          </w:tcPr>
          <w:p w14:paraId="717BF22D" w14:textId="77777777" w:rsidR="00A51C32" w:rsidRPr="003926DF" w:rsidRDefault="00A51C32" w:rsidP="00A51C32">
            <w:pPr>
              <w:ind w:left="-20" w:right="-29" w:hanging="72"/>
              <w:rPr>
                <w:rFonts w:ascii="Browallia New" w:eastAsia="Arial Unicode MS" w:hAnsi="Browallia New" w:cs="Browallia New"/>
                <w:sz w:val="22"/>
                <w:szCs w:val="22"/>
              </w:rPr>
            </w:pPr>
          </w:p>
        </w:tc>
        <w:tc>
          <w:tcPr>
            <w:tcW w:w="539" w:type="pct"/>
            <w:shd w:val="clear" w:color="auto" w:fill="auto"/>
            <w:vAlign w:val="bottom"/>
          </w:tcPr>
          <w:p w14:paraId="3B06A242" w14:textId="77777777" w:rsidR="00A51C32" w:rsidRPr="003926DF" w:rsidRDefault="00A51C32" w:rsidP="00A51C32">
            <w:pPr>
              <w:pStyle w:val="a9"/>
              <w:tabs>
                <w:tab w:val="decimal" w:pos="795"/>
              </w:tabs>
              <w:ind w:right="-36"/>
              <w:jc w:val="right"/>
              <w:rPr>
                <w:rFonts w:ascii="Browallia New" w:eastAsia="Arial Unicode MS" w:hAnsi="Browallia New" w:cs="Browallia New"/>
                <w:snapToGrid w:val="0"/>
                <w:sz w:val="22"/>
                <w:szCs w:val="22"/>
                <w:lang w:val="en-GB" w:eastAsia="th-TH"/>
              </w:rPr>
            </w:pPr>
          </w:p>
        </w:tc>
        <w:tc>
          <w:tcPr>
            <w:tcW w:w="538" w:type="pct"/>
            <w:shd w:val="clear" w:color="auto" w:fill="auto"/>
            <w:vAlign w:val="bottom"/>
          </w:tcPr>
          <w:p w14:paraId="088B85D6" w14:textId="77777777" w:rsidR="00A51C32" w:rsidRPr="003926DF" w:rsidRDefault="00A51C32" w:rsidP="00A51C32">
            <w:pPr>
              <w:pStyle w:val="a9"/>
              <w:ind w:right="-36"/>
              <w:jc w:val="right"/>
              <w:rPr>
                <w:rFonts w:ascii="Browallia New" w:eastAsia="Arial Unicode MS" w:hAnsi="Browallia New" w:cs="Browallia New"/>
                <w:snapToGrid w:val="0"/>
                <w:sz w:val="22"/>
                <w:szCs w:val="22"/>
                <w:lang w:eastAsia="th-TH"/>
              </w:rPr>
            </w:pPr>
          </w:p>
        </w:tc>
        <w:tc>
          <w:tcPr>
            <w:tcW w:w="538" w:type="pct"/>
            <w:shd w:val="clear" w:color="auto" w:fill="auto"/>
          </w:tcPr>
          <w:p w14:paraId="6B9A1DA2" w14:textId="60DB50EC" w:rsidR="00A51C32" w:rsidRPr="003926DF" w:rsidRDefault="004078C7" w:rsidP="00A51C32">
            <w:pPr>
              <w:pStyle w:val="a9"/>
              <w:pBdr>
                <w:bottom w:val="single" w:sz="12" w:space="1" w:color="auto"/>
              </w:pBdr>
              <w:ind w:right="-64"/>
              <w:jc w:val="right"/>
              <w:rPr>
                <w:rFonts w:ascii="Browallia New" w:eastAsia="Arial Unicode MS" w:hAnsi="Browallia New" w:cs="Browallia New"/>
                <w:snapToGrid w:val="0"/>
                <w:sz w:val="22"/>
                <w:szCs w:val="22"/>
                <w:lang w:eastAsia="th-TH"/>
              </w:rPr>
            </w:pPr>
            <w:r w:rsidRPr="003926DF">
              <w:rPr>
                <w:rFonts w:ascii="Browallia New" w:eastAsia="Arial Unicode MS" w:hAnsi="Browallia New" w:cs="Browallia New"/>
                <w:snapToGrid w:val="0"/>
                <w:sz w:val="22"/>
                <w:szCs w:val="22"/>
                <w:lang w:eastAsia="th-TH"/>
              </w:rPr>
              <w:t>844,621</w:t>
            </w:r>
          </w:p>
        </w:tc>
        <w:tc>
          <w:tcPr>
            <w:tcW w:w="538" w:type="pct"/>
            <w:shd w:val="clear" w:color="auto" w:fill="auto"/>
          </w:tcPr>
          <w:p w14:paraId="126FC737" w14:textId="19B7F197" w:rsidR="00A51C32" w:rsidRPr="003926DF" w:rsidRDefault="00A51C32" w:rsidP="00A51C32">
            <w:pPr>
              <w:pStyle w:val="a9"/>
              <w:pBdr>
                <w:bottom w:val="single" w:sz="12" w:space="1" w:color="auto"/>
              </w:pBdr>
              <w:ind w:right="-64"/>
              <w:jc w:val="right"/>
              <w:rPr>
                <w:rFonts w:ascii="Browallia New" w:eastAsia="Arial Unicode MS" w:hAnsi="Browallia New" w:cs="Browallia New"/>
                <w:snapToGrid w:val="0"/>
                <w:sz w:val="22"/>
                <w:szCs w:val="22"/>
                <w:lang w:val="en-GB" w:eastAsia="th-TH"/>
              </w:rPr>
            </w:pPr>
            <w:r w:rsidRPr="003926DF">
              <w:rPr>
                <w:rFonts w:ascii="Browallia New" w:eastAsia="Arial Unicode MS" w:hAnsi="Browallia New" w:cs="Browallia New"/>
                <w:snapToGrid w:val="0"/>
                <w:sz w:val="22"/>
                <w:szCs w:val="22"/>
                <w:lang w:eastAsia="th-TH"/>
              </w:rPr>
              <w:t>843,958</w:t>
            </w:r>
          </w:p>
        </w:tc>
        <w:tc>
          <w:tcPr>
            <w:tcW w:w="493" w:type="pct"/>
            <w:shd w:val="clear" w:color="auto" w:fill="auto"/>
            <w:vAlign w:val="bottom"/>
          </w:tcPr>
          <w:p w14:paraId="653A4A17" w14:textId="1B9256D0" w:rsidR="00A51C32" w:rsidRPr="003926DF" w:rsidRDefault="00A51C32" w:rsidP="00A51C32">
            <w:pPr>
              <w:pBdr>
                <w:bottom w:val="single" w:sz="12" w:space="1" w:color="auto"/>
              </w:pBdr>
              <w:tabs>
                <w:tab w:val="decimal" w:pos="763"/>
              </w:tabs>
              <w:ind w:right="-64"/>
              <w:jc w:val="center"/>
              <w:rPr>
                <w:rFonts w:ascii="Browallia New" w:eastAsia="Arial Unicode MS" w:hAnsi="Browallia New" w:cs="Browallia New"/>
                <w:sz w:val="22"/>
                <w:szCs w:val="22"/>
                <w:lang w:eastAsia="th-TH"/>
              </w:rPr>
            </w:pPr>
            <w:r w:rsidRPr="003926DF">
              <w:rPr>
                <w:rFonts w:ascii="Browallia New" w:eastAsia="Arial Unicode MS" w:hAnsi="Browallia New" w:cs="Browallia New"/>
                <w:sz w:val="20"/>
                <w:szCs w:val="20"/>
                <w:cs/>
                <w:lang w:val="en-GB"/>
              </w:rPr>
              <w:t xml:space="preserve">       </w:t>
            </w:r>
            <w:r w:rsidRPr="003926DF">
              <w:rPr>
                <w:rFonts w:ascii="Browallia New" w:eastAsia="Arial Unicode MS" w:hAnsi="Browallia New" w:cs="Browallia New"/>
                <w:sz w:val="20"/>
                <w:szCs w:val="20"/>
                <w:lang w:val="en-GB"/>
              </w:rPr>
              <w:t>-</w:t>
            </w:r>
          </w:p>
        </w:tc>
        <w:tc>
          <w:tcPr>
            <w:tcW w:w="584" w:type="pct"/>
            <w:shd w:val="clear" w:color="auto" w:fill="auto"/>
            <w:vAlign w:val="bottom"/>
          </w:tcPr>
          <w:p w14:paraId="08394EA4" w14:textId="062C19DD" w:rsidR="00A51C32" w:rsidRPr="003926DF" w:rsidRDefault="00A51C32" w:rsidP="00A51C32">
            <w:pPr>
              <w:pBdr>
                <w:bottom w:val="single" w:sz="12" w:space="1" w:color="auto"/>
              </w:pBdr>
              <w:tabs>
                <w:tab w:val="decimal" w:pos="763"/>
              </w:tabs>
              <w:ind w:right="-64"/>
              <w:jc w:val="center"/>
              <w:rPr>
                <w:rFonts w:ascii="Browallia New" w:eastAsia="Arial Unicode MS" w:hAnsi="Browallia New" w:cs="Browallia New"/>
                <w:sz w:val="22"/>
                <w:szCs w:val="22"/>
              </w:rPr>
            </w:pPr>
            <w:r w:rsidRPr="003926DF">
              <w:rPr>
                <w:rFonts w:ascii="Browallia New" w:eastAsia="Arial Unicode MS" w:hAnsi="Browallia New" w:cs="Browallia New"/>
                <w:sz w:val="20"/>
                <w:szCs w:val="20"/>
                <w:cs/>
                <w:lang w:val="en-GB"/>
              </w:rPr>
              <w:t xml:space="preserve">       </w:t>
            </w:r>
            <w:r w:rsidRPr="003926DF">
              <w:rPr>
                <w:rFonts w:ascii="Browallia New" w:eastAsia="Arial Unicode MS" w:hAnsi="Browallia New" w:cs="Browallia New"/>
                <w:sz w:val="20"/>
                <w:szCs w:val="20"/>
                <w:lang w:val="en-GB"/>
              </w:rPr>
              <w:t>-</w:t>
            </w:r>
          </w:p>
        </w:tc>
      </w:tr>
    </w:tbl>
    <w:p w14:paraId="066124E6" w14:textId="77777777" w:rsidR="00933C19" w:rsidRPr="003926DF" w:rsidRDefault="00933C19" w:rsidP="008A4D6C">
      <w:pPr>
        <w:tabs>
          <w:tab w:val="left" w:pos="426"/>
        </w:tabs>
        <w:spacing w:line="240" w:lineRule="auto"/>
        <w:jc w:val="thaiDistribute"/>
        <w:rPr>
          <w:rFonts w:ascii="Browallia New" w:hAnsi="Browallia New" w:cs="Browallia New"/>
          <w:color w:val="000000" w:themeColor="text1"/>
          <w:sz w:val="28"/>
        </w:rPr>
      </w:pPr>
    </w:p>
    <w:p w14:paraId="47C31D98" w14:textId="0F0D252A" w:rsidR="00C552B5" w:rsidRPr="003926DF" w:rsidRDefault="00432B02" w:rsidP="002A3C6D">
      <w:pPr>
        <w:pStyle w:val="ListParagraph"/>
        <w:tabs>
          <w:tab w:val="left" w:pos="426"/>
        </w:tabs>
        <w:spacing w:line="240" w:lineRule="auto"/>
        <w:ind w:left="426"/>
        <w:jc w:val="thaiDistribute"/>
        <w:rPr>
          <w:rFonts w:ascii="Browallia New" w:hAnsi="Browallia New" w:cs="Browallia New"/>
          <w:color w:val="000000" w:themeColor="text1"/>
          <w:sz w:val="28"/>
        </w:rPr>
      </w:pPr>
      <w:r w:rsidRPr="003926DF">
        <w:rPr>
          <w:rFonts w:ascii="Browallia New" w:hAnsi="Browallia New" w:cs="Browallia New"/>
          <w:color w:val="000000" w:themeColor="text1"/>
          <w:sz w:val="28"/>
          <w:cs/>
        </w:rPr>
        <w:t>การเปลี่ยนแปลงของเงินลงทุนในบริษัทร่วม</w:t>
      </w:r>
      <w:r w:rsidR="00E6437F" w:rsidRPr="003926DF">
        <w:rPr>
          <w:rFonts w:ascii="Browallia New" w:hAnsi="Browallia New" w:cs="Browallia New"/>
          <w:color w:val="000000" w:themeColor="text1"/>
          <w:sz w:val="28"/>
          <w:cs/>
        </w:rPr>
        <w:t xml:space="preserve">สำหรับงวดสามเดือนสิ้นสุดวันที่ </w:t>
      </w:r>
      <w:r w:rsidR="003926DF" w:rsidRPr="003926DF">
        <w:rPr>
          <w:rFonts w:ascii="Browallia New" w:hAnsi="Browallia New" w:cs="Browallia New"/>
          <w:color w:val="000000" w:themeColor="text1"/>
          <w:sz w:val="28"/>
        </w:rPr>
        <w:t>31</w:t>
      </w:r>
      <w:r w:rsidR="00E6437F" w:rsidRPr="003926DF">
        <w:rPr>
          <w:rFonts w:ascii="Browallia New" w:hAnsi="Browallia New" w:cs="Browallia New"/>
          <w:color w:val="000000" w:themeColor="text1"/>
          <w:sz w:val="28"/>
          <w:cs/>
        </w:rPr>
        <w:t xml:space="preserve"> มีนาคม</w:t>
      </w:r>
      <w:r w:rsidR="00E6437F" w:rsidRPr="003926DF">
        <w:rPr>
          <w:rFonts w:ascii="Browallia New" w:hAnsi="Browallia New" w:cs="Browallia New"/>
          <w:color w:val="000000" w:themeColor="text1"/>
          <w:sz w:val="28"/>
        </w:rPr>
        <w:t xml:space="preserve"> </w:t>
      </w:r>
      <w:r w:rsidR="0076192E" w:rsidRPr="003926DF">
        <w:rPr>
          <w:rFonts w:ascii="Browallia New" w:hAnsi="Browallia New" w:cs="Browallia New"/>
          <w:color w:val="000000" w:themeColor="text1"/>
          <w:sz w:val="28"/>
        </w:rPr>
        <w:t>256</w:t>
      </w:r>
      <w:r w:rsidR="00E6437F" w:rsidRPr="003926DF">
        <w:rPr>
          <w:rFonts w:ascii="Browallia New" w:hAnsi="Browallia New" w:cs="Browallia New"/>
          <w:color w:val="000000" w:themeColor="text1"/>
          <w:sz w:val="28"/>
        </w:rPr>
        <w:t>8</w:t>
      </w:r>
      <w:r w:rsidR="003B7965" w:rsidRPr="003926DF">
        <w:rPr>
          <w:rFonts w:ascii="Browallia New" w:hAnsi="Browallia New" w:cs="Browallia New"/>
          <w:color w:val="000000" w:themeColor="text1"/>
          <w:sz w:val="28"/>
          <w:cs/>
        </w:rPr>
        <w:t xml:space="preserve"> มีดังนี้</w:t>
      </w:r>
    </w:p>
    <w:p w14:paraId="4F09FAE1" w14:textId="77777777" w:rsidR="002A3C6D" w:rsidRPr="003926DF" w:rsidRDefault="002A3C6D" w:rsidP="002A3C6D">
      <w:pPr>
        <w:pStyle w:val="ListParagraph"/>
        <w:tabs>
          <w:tab w:val="left" w:pos="426"/>
        </w:tabs>
        <w:spacing w:after="0" w:line="240" w:lineRule="auto"/>
        <w:ind w:left="432"/>
        <w:jc w:val="thaiDistribute"/>
        <w:rPr>
          <w:rFonts w:ascii="Browallia New" w:hAnsi="Browallia New" w:cs="Browallia New"/>
          <w:color w:val="000000" w:themeColor="text1"/>
          <w:sz w:val="28"/>
        </w:rPr>
      </w:pPr>
    </w:p>
    <w:tbl>
      <w:tblPr>
        <w:tblW w:w="9048" w:type="dxa"/>
        <w:tblInd w:w="324" w:type="dxa"/>
        <w:tblLayout w:type="fixed"/>
        <w:tblLook w:val="0000" w:firstRow="0" w:lastRow="0" w:firstColumn="0" w:lastColumn="0" w:noHBand="0" w:noVBand="0"/>
      </w:tblPr>
      <w:tblGrid>
        <w:gridCol w:w="6696"/>
        <w:gridCol w:w="2352"/>
      </w:tblGrid>
      <w:tr w:rsidR="00BD646E" w:rsidRPr="003926DF" w14:paraId="707F53CC" w14:textId="77777777" w:rsidTr="00B71945">
        <w:tc>
          <w:tcPr>
            <w:tcW w:w="6696" w:type="dxa"/>
            <w:vAlign w:val="bottom"/>
          </w:tcPr>
          <w:p w14:paraId="586649DC" w14:textId="77777777" w:rsidR="00BD646E" w:rsidRPr="003926DF" w:rsidRDefault="00BD646E">
            <w:pPr>
              <w:spacing w:after="10"/>
              <w:ind w:left="327"/>
              <w:jc w:val="thaiDistribute"/>
              <w:rPr>
                <w:rFonts w:ascii="Browallia New" w:hAnsi="Browallia New" w:cs="Browallia New"/>
                <w:sz w:val="26"/>
                <w:szCs w:val="26"/>
                <w:cs/>
              </w:rPr>
            </w:pPr>
          </w:p>
        </w:tc>
        <w:tc>
          <w:tcPr>
            <w:tcW w:w="2352" w:type="dxa"/>
            <w:vAlign w:val="bottom"/>
          </w:tcPr>
          <w:p w14:paraId="2D6AAD19" w14:textId="1A10D74D" w:rsidR="00BD646E" w:rsidRPr="003926DF" w:rsidRDefault="006606B8" w:rsidP="0024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 :</w:t>
            </w:r>
            <w:proofErr w:type="gramEnd"/>
            <w:r w:rsidRPr="003926DF">
              <w:rPr>
                <w:rFonts w:ascii="Browallia New" w:hAnsi="Browallia New" w:cs="Browallia New"/>
                <w:snapToGrid w:val="0"/>
                <w:sz w:val="28"/>
                <w:szCs w:val="28"/>
                <w:lang w:eastAsia="th-TH"/>
              </w:rPr>
              <w:t xml:space="preserve"> </w:t>
            </w:r>
            <w:r w:rsidR="006A5D64" w:rsidRPr="003926DF">
              <w:rPr>
                <w:rFonts w:ascii="Browallia New" w:hAnsi="Browallia New" w:cs="Browallia New"/>
                <w:snapToGrid w:val="0"/>
                <w:sz w:val="28"/>
                <w:szCs w:val="28"/>
                <w:cs/>
                <w:lang w:eastAsia="th-TH"/>
              </w:rPr>
              <w:t>พัน</w:t>
            </w:r>
            <w:r w:rsidRPr="003926DF">
              <w:rPr>
                <w:rFonts w:ascii="Browallia New" w:hAnsi="Browallia New" w:cs="Browallia New"/>
                <w:snapToGrid w:val="0"/>
                <w:sz w:val="28"/>
                <w:szCs w:val="28"/>
                <w:cs/>
                <w:lang w:eastAsia="th-TH"/>
              </w:rPr>
              <w:t>บาท</w:t>
            </w:r>
            <w:r w:rsidRPr="003926DF">
              <w:rPr>
                <w:rFonts w:ascii="Browallia New" w:hAnsi="Browallia New" w:cs="Browallia New"/>
                <w:snapToGrid w:val="0"/>
                <w:sz w:val="28"/>
                <w:szCs w:val="28"/>
                <w:lang w:eastAsia="th-TH"/>
              </w:rPr>
              <w:t>)</w:t>
            </w:r>
          </w:p>
        </w:tc>
      </w:tr>
      <w:tr w:rsidR="00BD646E" w:rsidRPr="003926DF" w14:paraId="2A241209" w14:textId="77777777" w:rsidTr="00B71945">
        <w:tc>
          <w:tcPr>
            <w:tcW w:w="6696" w:type="dxa"/>
            <w:vAlign w:val="bottom"/>
          </w:tcPr>
          <w:p w14:paraId="5FBEB065" w14:textId="5BE5742D" w:rsidR="00BD646E" w:rsidRPr="003926DF" w:rsidRDefault="00BD646E" w:rsidP="00C552B5">
            <w:pPr>
              <w:tabs>
                <w:tab w:val="clear" w:pos="227"/>
                <w:tab w:val="left" w:pos="327"/>
              </w:tabs>
              <w:spacing w:after="10"/>
              <w:ind w:left="327"/>
              <w:jc w:val="thaiDistribute"/>
              <w:rPr>
                <w:rFonts w:ascii="Browallia New" w:hAnsi="Browallia New" w:cs="Browallia New"/>
                <w:b/>
                <w:bCs/>
                <w:sz w:val="26"/>
                <w:szCs w:val="26"/>
                <w:cs/>
                <w:lang w:val="en-GB"/>
              </w:rPr>
            </w:pPr>
          </w:p>
        </w:tc>
        <w:tc>
          <w:tcPr>
            <w:tcW w:w="2352" w:type="dxa"/>
            <w:tcBorders>
              <w:bottom w:val="single" w:sz="4" w:space="0" w:color="auto"/>
            </w:tcBorders>
            <w:vAlign w:val="bottom"/>
          </w:tcPr>
          <w:p w14:paraId="6158E3B2" w14:textId="0D1A73B5" w:rsidR="00BD646E" w:rsidRPr="003926DF" w:rsidRDefault="000C3024" w:rsidP="00917610">
            <w:pPr>
              <w:tabs>
                <w:tab w:val="decimal" w:pos="1727"/>
              </w:tabs>
              <w:ind w:right="-72"/>
              <w:jc w:val="center"/>
              <w:rPr>
                <w:rFonts w:ascii="Browallia New" w:hAnsi="Browallia New" w:cs="Browallia New"/>
                <w:snapToGrid w:val="0"/>
                <w:sz w:val="28"/>
                <w:szCs w:val="28"/>
                <w:lang w:val="en-GB" w:eastAsia="th-TH"/>
              </w:rPr>
            </w:pPr>
            <w:r w:rsidRPr="003926DF">
              <w:rPr>
                <w:rFonts w:ascii="Browallia New" w:hAnsi="Browallia New" w:cs="Browallia New"/>
                <w:snapToGrid w:val="0"/>
                <w:sz w:val="28"/>
                <w:szCs w:val="28"/>
                <w:cs/>
                <w:lang w:val="en-GB" w:eastAsia="th-TH"/>
              </w:rPr>
              <w:t>ข</w:t>
            </w:r>
            <w:r w:rsidR="00734624" w:rsidRPr="003926DF">
              <w:rPr>
                <w:rFonts w:ascii="Browallia New" w:hAnsi="Browallia New" w:cs="Browallia New"/>
                <w:snapToGrid w:val="0"/>
                <w:sz w:val="28"/>
                <w:szCs w:val="28"/>
                <w:cs/>
                <w:lang w:val="en-GB" w:eastAsia="th-TH"/>
              </w:rPr>
              <w:t>้อมูลทาง</w:t>
            </w:r>
            <w:r w:rsidR="00917610" w:rsidRPr="003926DF">
              <w:rPr>
                <w:rFonts w:ascii="Browallia New" w:hAnsi="Browallia New" w:cs="Browallia New"/>
                <w:snapToGrid w:val="0"/>
                <w:sz w:val="28"/>
                <w:szCs w:val="28"/>
                <w:cs/>
                <w:lang w:val="en-GB" w:eastAsia="th-TH"/>
              </w:rPr>
              <w:t>การ</w:t>
            </w:r>
            <w:r w:rsidR="006606B8" w:rsidRPr="003926DF">
              <w:rPr>
                <w:rFonts w:ascii="Browallia New" w:hAnsi="Browallia New" w:cs="Browallia New"/>
                <w:snapToGrid w:val="0"/>
                <w:sz w:val="28"/>
                <w:szCs w:val="28"/>
                <w:cs/>
                <w:lang w:val="en-GB" w:eastAsia="th-TH"/>
              </w:rPr>
              <w:t>เงินรวม</w:t>
            </w:r>
          </w:p>
        </w:tc>
      </w:tr>
      <w:tr w:rsidR="00BD646E" w:rsidRPr="003926DF" w14:paraId="237BAF1F" w14:textId="77777777" w:rsidTr="00B71945">
        <w:tc>
          <w:tcPr>
            <w:tcW w:w="6696" w:type="dxa"/>
            <w:vAlign w:val="bottom"/>
          </w:tcPr>
          <w:p w14:paraId="44D4AC1A" w14:textId="0CA6C57B" w:rsidR="00BD646E" w:rsidRPr="003926DF" w:rsidRDefault="00BD646E">
            <w:pPr>
              <w:spacing w:after="10"/>
              <w:ind w:left="327"/>
              <w:jc w:val="thaiDistribute"/>
              <w:rPr>
                <w:rFonts w:ascii="Browallia New" w:hAnsi="Browallia New" w:cs="Browallia New"/>
                <w:sz w:val="26"/>
                <w:szCs w:val="26"/>
                <w:lang w:val="en-GB"/>
              </w:rPr>
            </w:pPr>
          </w:p>
        </w:tc>
        <w:tc>
          <w:tcPr>
            <w:tcW w:w="2352" w:type="dxa"/>
            <w:tcBorders>
              <w:top w:val="single" w:sz="4" w:space="0" w:color="auto"/>
            </w:tcBorders>
            <w:shd w:val="clear" w:color="auto" w:fill="FFFFFF" w:themeFill="background1"/>
            <w:vAlign w:val="bottom"/>
          </w:tcPr>
          <w:p w14:paraId="4BEECEAD" w14:textId="77777777" w:rsidR="00BD646E" w:rsidRPr="003926DF" w:rsidRDefault="00BD646E">
            <w:pPr>
              <w:tabs>
                <w:tab w:val="decimal" w:pos="1727"/>
              </w:tabs>
              <w:ind w:right="-72"/>
              <w:jc w:val="both"/>
              <w:rPr>
                <w:rFonts w:ascii="Browallia New" w:hAnsi="Browallia New" w:cs="Browallia New"/>
                <w:snapToGrid w:val="0"/>
                <w:sz w:val="26"/>
                <w:szCs w:val="26"/>
                <w:lang w:val="en-GB" w:eastAsia="th-TH"/>
              </w:rPr>
            </w:pPr>
          </w:p>
        </w:tc>
      </w:tr>
      <w:tr w:rsidR="00BD646E" w:rsidRPr="003926DF" w14:paraId="20D8FF29" w14:textId="77777777" w:rsidTr="00B71945">
        <w:trPr>
          <w:trHeight w:val="74"/>
        </w:trPr>
        <w:tc>
          <w:tcPr>
            <w:tcW w:w="6696" w:type="dxa"/>
            <w:vAlign w:val="bottom"/>
          </w:tcPr>
          <w:p w14:paraId="5AF9FDCB" w14:textId="4ED8FFF3" w:rsidR="00BD646E" w:rsidRPr="003926DF" w:rsidRDefault="00BD646E" w:rsidP="00F8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926DF">
              <w:rPr>
                <w:rFonts w:ascii="Browallia New" w:hAnsi="Browallia New" w:cs="Browallia New"/>
                <w:sz w:val="28"/>
                <w:szCs w:val="28"/>
                <w:cs/>
              </w:rPr>
              <w:t>ราคาตามบัญชี</w:t>
            </w:r>
            <w:r w:rsidR="00FF0F72" w:rsidRPr="003926DF">
              <w:rPr>
                <w:rFonts w:ascii="Browallia New" w:hAnsi="Browallia New" w:cs="Browallia New"/>
                <w:sz w:val="28"/>
                <w:szCs w:val="28"/>
              </w:rPr>
              <w:t xml:space="preserve"> </w:t>
            </w:r>
            <w:r w:rsidR="00FF0F72" w:rsidRPr="003926DF">
              <w:rPr>
                <w:rFonts w:ascii="Browallia New" w:hAnsi="Browallia New" w:cs="Browallia New"/>
                <w:sz w:val="28"/>
                <w:szCs w:val="28"/>
                <w:cs/>
              </w:rPr>
              <w:t xml:space="preserve">ณ </w:t>
            </w:r>
            <w:r w:rsidR="0076192E" w:rsidRPr="003926DF">
              <w:rPr>
                <w:rFonts w:ascii="Browallia New" w:hAnsi="Browallia New" w:cs="Browallia New"/>
                <w:sz w:val="28"/>
                <w:szCs w:val="28"/>
                <w:cs/>
              </w:rPr>
              <w:t xml:space="preserve">วันที่ </w:t>
            </w:r>
            <w:r w:rsidR="00FF0F72" w:rsidRPr="003926DF">
              <w:rPr>
                <w:rFonts w:ascii="Browallia New" w:hAnsi="Browallia New" w:cs="Browallia New"/>
                <w:sz w:val="28"/>
                <w:szCs w:val="28"/>
              </w:rPr>
              <w:t xml:space="preserve">1 </w:t>
            </w:r>
            <w:r w:rsidR="00FF0F72" w:rsidRPr="003926DF">
              <w:rPr>
                <w:rFonts w:ascii="Browallia New" w:hAnsi="Browallia New" w:cs="Browallia New"/>
                <w:sz w:val="28"/>
                <w:szCs w:val="28"/>
                <w:cs/>
              </w:rPr>
              <w:t>มกราคม</w:t>
            </w:r>
            <w:r w:rsidR="00917AD2" w:rsidRPr="003926DF">
              <w:rPr>
                <w:rFonts w:ascii="Browallia New" w:hAnsi="Browallia New" w:cs="Browallia New"/>
                <w:sz w:val="28"/>
                <w:szCs w:val="28"/>
              </w:rPr>
              <w:t xml:space="preserve"> 2568</w:t>
            </w:r>
          </w:p>
        </w:tc>
        <w:tc>
          <w:tcPr>
            <w:tcW w:w="2352" w:type="dxa"/>
            <w:shd w:val="clear" w:color="auto" w:fill="FFFFFF" w:themeFill="background1"/>
            <w:vAlign w:val="bottom"/>
          </w:tcPr>
          <w:p w14:paraId="2A65DCEB" w14:textId="4B501693" w:rsidR="00BD646E" w:rsidRPr="003926DF" w:rsidRDefault="003926DF" w:rsidP="005D1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3926DF">
              <w:rPr>
                <w:rFonts w:ascii="Browallia New" w:eastAsia="Arial Unicode MS" w:hAnsi="Browallia New" w:cs="Browallia New"/>
                <w:sz w:val="28"/>
                <w:szCs w:val="28"/>
              </w:rPr>
              <w:t>843</w:t>
            </w:r>
            <w:r w:rsidR="00D0629A" w:rsidRPr="003926DF">
              <w:rPr>
                <w:rFonts w:ascii="Browallia New" w:eastAsia="Arial Unicode MS" w:hAnsi="Browallia New" w:cs="Browallia New"/>
                <w:sz w:val="28"/>
                <w:szCs w:val="28"/>
              </w:rPr>
              <w:t>,</w:t>
            </w:r>
            <w:r w:rsidRPr="003926DF">
              <w:rPr>
                <w:rFonts w:ascii="Browallia New" w:eastAsia="Arial Unicode MS" w:hAnsi="Browallia New" w:cs="Browallia New"/>
                <w:sz w:val="28"/>
                <w:szCs w:val="28"/>
              </w:rPr>
              <w:t>958</w:t>
            </w:r>
          </w:p>
        </w:tc>
      </w:tr>
      <w:tr w:rsidR="00313D90" w:rsidRPr="003926DF" w14:paraId="3D71A187" w14:textId="77777777" w:rsidTr="00B71945">
        <w:tc>
          <w:tcPr>
            <w:tcW w:w="6696" w:type="dxa"/>
            <w:vAlign w:val="bottom"/>
          </w:tcPr>
          <w:p w14:paraId="3FC18EED" w14:textId="514292E4" w:rsidR="00313D90" w:rsidRPr="003926DF" w:rsidRDefault="00313D90"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926DF">
              <w:rPr>
                <w:rFonts w:ascii="Browallia New" w:hAnsi="Browallia New" w:cs="Browallia New"/>
                <w:sz w:val="28"/>
                <w:szCs w:val="28"/>
                <w:cs/>
              </w:rPr>
              <w:t>ส่วนแบ่งกำไรสุทธิจากเงินลงทุนในบริษัทร่วม</w:t>
            </w:r>
          </w:p>
        </w:tc>
        <w:tc>
          <w:tcPr>
            <w:tcW w:w="2352" w:type="dxa"/>
            <w:tcBorders>
              <w:bottom w:val="single" w:sz="4" w:space="0" w:color="auto"/>
            </w:tcBorders>
            <w:shd w:val="clear" w:color="auto" w:fill="FFFFFF" w:themeFill="background1"/>
            <w:vAlign w:val="bottom"/>
          </w:tcPr>
          <w:p w14:paraId="117E82EE" w14:textId="3C219BCF" w:rsidR="00313D90" w:rsidRPr="003926DF" w:rsidRDefault="00313D90" w:rsidP="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eastAsia="th-TH"/>
              </w:rPr>
            </w:pPr>
            <w:r w:rsidRPr="003926DF">
              <w:rPr>
                <w:rFonts w:ascii="Browallia New" w:eastAsia="Arial Unicode MS" w:hAnsi="Browallia New" w:cs="Browallia New"/>
                <w:snapToGrid w:val="0"/>
                <w:sz w:val="28"/>
                <w:szCs w:val="28"/>
                <w:lang w:eastAsia="th-TH"/>
              </w:rPr>
              <w:t>663</w:t>
            </w:r>
          </w:p>
        </w:tc>
      </w:tr>
      <w:tr w:rsidR="00C85C9A" w:rsidRPr="003926DF" w14:paraId="4241B6F9" w14:textId="77777777" w:rsidTr="00B71945">
        <w:tc>
          <w:tcPr>
            <w:tcW w:w="6696" w:type="dxa"/>
            <w:vAlign w:val="bottom"/>
          </w:tcPr>
          <w:p w14:paraId="2662E0FC" w14:textId="7927B799" w:rsidR="00C85C9A" w:rsidRPr="003926DF" w:rsidRDefault="00C85C9A"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926DF">
              <w:rPr>
                <w:rFonts w:ascii="Browallia New" w:hAnsi="Browallia New" w:cs="Browallia New"/>
                <w:sz w:val="28"/>
                <w:szCs w:val="28"/>
                <w:cs/>
              </w:rPr>
              <w:t xml:space="preserve">ราคาตามบัญชีสุทธิ ณ วันที่ </w:t>
            </w:r>
            <w:r w:rsidR="003926DF" w:rsidRPr="003926DF">
              <w:rPr>
                <w:rFonts w:ascii="Browallia New" w:hAnsi="Browallia New" w:cs="Browallia New"/>
                <w:sz w:val="28"/>
                <w:szCs w:val="28"/>
              </w:rPr>
              <w:t>31</w:t>
            </w:r>
            <w:r w:rsidRPr="003926DF">
              <w:rPr>
                <w:rFonts w:ascii="Browallia New" w:hAnsi="Browallia New" w:cs="Browallia New"/>
                <w:sz w:val="28"/>
                <w:szCs w:val="28"/>
                <w:cs/>
                <w:lang w:val="en-GB"/>
              </w:rPr>
              <w:t xml:space="preserve"> มีนาคม</w:t>
            </w:r>
            <w:r w:rsidRPr="003926DF">
              <w:rPr>
                <w:rFonts w:ascii="Browallia New" w:hAnsi="Browallia New" w:cs="Browallia New"/>
                <w:sz w:val="28"/>
                <w:szCs w:val="28"/>
                <w:lang w:val="en-GB"/>
              </w:rPr>
              <w:t xml:space="preserve"> 2568</w:t>
            </w:r>
          </w:p>
        </w:tc>
        <w:tc>
          <w:tcPr>
            <w:tcW w:w="2352" w:type="dxa"/>
            <w:tcBorders>
              <w:top w:val="single" w:sz="4" w:space="0" w:color="auto"/>
              <w:left w:val="nil"/>
              <w:bottom w:val="single" w:sz="12" w:space="0" w:color="auto"/>
              <w:right w:val="nil"/>
            </w:tcBorders>
            <w:shd w:val="clear" w:color="auto" w:fill="FFFFFF" w:themeFill="background1"/>
            <w:vAlign w:val="bottom"/>
          </w:tcPr>
          <w:p w14:paraId="3A5DF9B7" w14:textId="363EA5B6" w:rsidR="00C85C9A" w:rsidRPr="003926DF" w:rsidRDefault="008F41CB" w:rsidP="00C8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1"/>
              <w:jc w:val="right"/>
              <w:rPr>
                <w:rFonts w:ascii="Browallia New" w:eastAsia="Arial Unicode MS" w:hAnsi="Browallia New" w:cs="Browallia New"/>
                <w:snapToGrid w:val="0"/>
                <w:sz w:val="28"/>
                <w:szCs w:val="28"/>
                <w:lang w:val="en-GB" w:eastAsia="th-TH"/>
              </w:rPr>
            </w:pPr>
            <w:r w:rsidRPr="003926DF">
              <w:rPr>
                <w:rFonts w:ascii="Browallia New" w:eastAsia="Arial Unicode MS" w:hAnsi="Browallia New" w:cs="Browallia New"/>
                <w:snapToGrid w:val="0"/>
                <w:sz w:val="28"/>
                <w:szCs w:val="28"/>
                <w:lang w:val="en-GB" w:eastAsia="th-TH"/>
              </w:rPr>
              <w:t>844,621</w:t>
            </w:r>
          </w:p>
        </w:tc>
      </w:tr>
    </w:tbl>
    <w:p w14:paraId="1246B804" w14:textId="77777777" w:rsidR="00644F51" w:rsidRPr="003926DF" w:rsidRDefault="00644F51" w:rsidP="003F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9CEB14" w14:textId="77777777" w:rsidR="0034103B" w:rsidRPr="003926DF" w:rsidRDefault="0034103B" w:rsidP="0034103B">
      <w:pPr>
        <w:pStyle w:val="ListParagraph"/>
        <w:tabs>
          <w:tab w:val="left" w:pos="426"/>
        </w:tabs>
        <w:spacing w:after="0" w:line="240" w:lineRule="auto"/>
        <w:ind w:left="432"/>
        <w:jc w:val="thaiDistribute"/>
        <w:rPr>
          <w:rFonts w:ascii="Browallia New" w:hAnsi="Browallia New" w:cs="Browallia New"/>
          <w:color w:val="000000" w:themeColor="text1"/>
          <w:sz w:val="28"/>
        </w:rPr>
      </w:pPr>
    </w:p>
    <w:p w14:paraId="2A6E6164" w14:textId="7C5DFC8C" w:rsidR="00313D90" w:rsidRPr="003926DF" w:rsidRDefault="00313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cs/>
        </w:rPr>
      </w:pPr>
      <w:r w:rsidRPr="003926DF">
        <w:rPr>
          <w:rFonts w:ascii="Browallia New" w:hAnsi="Browallia New" w:cs="Browallia New"/>
          <w:b/>
          <w:bCs/>
          <w:color w:val="000000" w:themeColor="text1"/>
          <w:sz w:val="28"/>
          <w:szCs w:val="28"/>
          <w:cs/>
        </w:rPr>
        <w:br w:type="page"/>
      </w:r>
    </w:p>
    <w:p w14:paraId="704FC30B" w14:textId="00095C70" w:rsidR="00C15819" w:rsidRPr="003926DF" w:rsidRDefault="00FD0A2D"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lastRenderedPageBreak/>
        <w:t xml:space="preserve">อุปกรณ์ </w:t>
      </w:r>
      <w:r w:rsidR="00ED3F6D" w:rsidRPr="003926DF">
        <w:rPr>
          <w:rFonts w:ascii="Browallia New" w:hAnsi="Browallia New" w:cs="Browallia New"/>
          <w:b/>
          <w:bCs/>
          <w:color w:val="000000" w:themeColor="text1"/>
          <w:sz w:val="28"/>
          <w:szCs w:val="28"/>
        </w:rPr>
        <w:t>-</w:t>
      </w:r>
      <w:r w:rsidRPr="003926DF">
        <w:rPr>
          <w:rFonts w:ascii="Browallia New" w:hAnsi="Browallia New" w:cs="Browallia New"/>
          <w:b/>
          <w:bCs/>
          <w:color w:val="000000" w:themeColor="text1"/>
          <w:sz w:val="28"/>
          <w:szCs w:val="28"/>
          <w:cs/>
        </w:rPr>
        <w:t xml:space="preserve"> สุทธิ</w:t>
      </w:r>
    </w:p>
    <w:p w14:paraId="4BC79284" w14:textId="77777777" w:rsidR="00FD0A2D" w:rsidRPr="003926DF" w:rsidRDefault="00FD0A2D" w:rsidP="00FD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3926DF" w14:paraId="53A0FC55" w14:textId="77777777" w:rsidTr="0079440C">
        <w:tc>
          <w:tcPr>
            <w:tcW w:w="3879" w:type="dxa"/>
          </w:tcPr>
          <w:p w14:paraId="2C85A843" w14:textId="77777777" w:rsidR="0079440C" w:rsidRPr="003926DF"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1E94E7AF" w14:textId="77777777" w:rsidR="0079440C" w:rsidRPr="003926DF"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EF1218E" w14:textId="6F77B72E" w:rsidR="0079440C" w:rsidRPr="003926DF"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Pr="003926DF">
              <w:rPr>
                <w:rFonts w:ascii="Browallia New" w:hAnsi="Browallia New" w:cs="Browallia New"/>
                <w:snapToGrid w:val="0"/>
                <w:sz w:val="28"/>
                <w:szCs w:val="28"/>
                <w:cs/>
                <w:lang w:eastAsia="th-TH"/>
              </w:rPr>
              <w:t>พันบาท)</w:t>
            </w:r>
          </w:p>
        </w:tc>
      </w:tr>
      <w:tr w:rsidR="0079440C" w:rsidRPr="003926DF" w14:paraId="4932417C" w14:textId="77777777" w:rsidTr="0079440C">
        <w:tc>
          <w:tcPr>
            <w:tcW w:w="3879" w:type="dxa"/>
          </w:tcPr>
          <w:p w14:paraId="61FD281C" w14:textId="77777777" w:rsidR="0079440C" w:rsidRPr="003926DF"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47F8B534" w14:textId="64D6C8D4" w:rsidR="0079440C" w:rsidRPr="003926DF"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ข้อมูลทางการเงินรวม</w:t>
            </w:r>
          </w:p>
        </w:tc>
        <w:tc>
          <w:tcPr>
            <w:tcW w:w="2565" w:type="dxa"/>
            <w:vAlign w:val="bottom"/>
          </w:tcPr>
          <w:p w14:paraId="2E5D37CB" w14:textId="5B55E36F" w:rsidR="0079440C" w:rsidRPr="003926DF"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ข้อมูลทางการเงินเฉพาะบริษัท</w:t>
            </w:r>
          </w:p>
        </w:tc>
      </w:tr>
      <w:tr w:rsidR="0079440C" w:rsidRPr="003926DF" w14:paraId="4925D57D" w14:textId="77777777" w:rsidTr="0079440C">
        <w:tc>
          <w:tcPr>
            <w:tcW w:w="3879" w:type="dxa"/>
          </w:tcPr>
          <w:p w14:paraId="011F189F" w14:textId="2FB60A52" w:rsidR="0079440C" w:rsidRPr="003926DF" w:rsidRDefault="0079440C" w:rsidP="006E5A3C">
            <w:pPr>
              <w:spacing w:line="240" w:lineRule="auto"/>
              <w:rPr>
                <w:rFonts w:ascii="Browallia New" w:hAnsi="Browallia New" w:cs="Browallia New"/>
                <w:sz w:val="28"/>
                <w:szCs w:val="28"/>
                <w:cs/>
                <w:lang w:val="en-GB"/>
              </w:rPr>
            </w:pPr>
          </w:p>
        </w:tc>
        <w:tc>
          <w:tcPr>
            <w:tcW w:w="2565" w:type="dxa"/>
          </w:tcPr>
          <w:p w14:paraId="210048AE" w14:textId="1B0337FE" w:rsidR="0079440C" w:rsidRPr="003926DF"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shd w:val="clear" w:color="auto" w:fill="auto"/>
          </w:tcPr>
          <w:p w14:paraId="13E1667F" w14:textId="69B68B19" w:rsidR="0079440C" w:rsidRPr="003926DF"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3926DF" w14:paraId="2C72FE63" w14:textId="77777777" w:rsidTr="0079440C">
        <w:tc>
          <w:tcPr>
            <w:tcW w:w="3879" w:type="dxa"/>
            <w:vAlign w:val="bottom"/>
          </w:tcPr>
          <w:p w14:paraId="5E2A4672" w14:textId="3DAF2A56" w:rsidR="0079440C" w:rsidRPr="003926DF" w:rsidRDefault="0079440C" w:rsidP="0079440C">
            <w:pPr>
              <w:spacing w:line="240" w:lineRule="auto"/>
              <w:rPr>
                <w:rFonts w:ascii="Browallia New" w:hAnsi="Browallia New" w:cs="Browallia New"/>
                <w:sz w:val="28"/>
                <w:szCs w:val="28"/>
              </w:rPr>
            </w:pPr>
            <w:r w:rsidRPr="003926DF">
              <w:rPr>
                <w:rFonts w:ascii="Browallia New" w:hAnsi="Browallia New" w:cs="Browallia New"/>
                <w:sz w:val="28"/>
                <w:szCs w:val="28"/>
                <w:cs/>
                <w:lang w:val="en-GB"/>
              </w:rPr>
              <w:t xml:space="preserve">ราคาตามบัญชีสุทธิ ณ วันที่ </w:t>
            </w:r>
            <w:r w:rsidRPr="003926DF">
              <w:rPr>
                <w:rFonts w:ascii="Browallia New" w:hAnsi="Browallia New" w:cs="Browallia New"/>
                <w:sz w:val="28"/>
                <w:szCs w:val="28"/>
                <w:lang w:val="en-GB"/>
              </w:rPr>
              <w:t>1</w:t>
            </w:r>
            <w:r w:rsidRPr="003926DF">
              <w:rPr>
                <w:rFonts w:ascii="Browallia New" w:hAnsi="Browallia New" w:cs="Browallia New"/>
                <w:sz w:val="28"/>
                <w:szCs w:val="28"/>
                <w:cs/>
                <w:lang w:val="en-GB"/>
              </w:rPr>
              <w:t xml:space="preserve"> มกราคม </w:t>
            </w:r>
            <w:r w:rsidRPr="003926DF">
              <w:rPr>
                <w:rFonts w:ascii="Browallia New" w:hAnsi="Browallia New" w:cs="Browallia New"/>
                <w:sz w:val="28"/>
                <w:szCs w:val="28"/>
                <w:lang w:val="en-GB"/>
              </w:rPr>
              <w:t>2568</w:t>
            </w:r>
          </w:p>
        </w:tc>
        <w:tc>
          <w:tcPr>
            <w:tcW w:w="2565" w:type="dxa"/>
            <w:vAlign w:val="bottom"/>
          </w:tcPr>
          <w:p w14:paraId="16DD6067" w14:textId="774EAF88" w:rsidR="0079440C" w:rsidRPr="003926DF" w:rsidRDefault="0079440C" w:rsidP="0079440C">
            <w:pPr>
              <w:tabs>
                <w:tab w:val="clear" w:pos="1644"/>
                <w:tab w:val="left" w:pos="1512"/>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373,788</w:t>
            </w:r>
          </w:p>
        </w:tc>
        <w:tc>
          <w:tcPr>
            <w:tcW w:w="2565" w:type="dxa"/>
            <w:shd w:val="clear" w:color="auto" w:fill="auto"/>
            <w:vAlign w:val="bottom"/>
          </w:tcPr>
          <w:p w14:paraId="27882152" w14:textId="412BC4D5" w:rsidR="0079440C" w:rsidRPr="003926DF" w:rsidRDefault="0079440C" w:rsidP="0079440C">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270,295</w:t>
            </w:r>
          </w:p>
        </w:tc>
      </w:tr>
      <w:tr w:rsidR="0079440C" w:rsidRPr="003926DF" w14:paraId="7848D1C1" w14:textId="77777777" w:rsidTr="0079440C">
        <w:tc>
          <w:tcPr>
            <w:tcW w:w="3879" w:type="dxa"/>
            <w:vAlign w:val="bottom"/>
          </w:tcPr>
          <w:p w14:paraId="04D416A3" w14:textId="2F1A0EEE" w:rsidR="0079440C" w:rsidRPr="003926DF" w:rsidRDefault="0079440C" w:rsidP="0079440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ซื้อสินทรัพย์ระหว่างงวด</w:t>
            </w:r>
          </w:p>
        </w:tc>
        <w:tc>
          <w:tcPr>
            <w:tcW w:w="2565" w:type="dxa"/>
            <w:vAlign w:val="bottom"/>
          </w:tcPr>
          <w:p w14:paraId="57752C40" w14:textId="55526394" w:rsidR="0079440C" w:rsidRPr="003926DF" w:rsidRDefault="0079440C" w:rsidP="0079440C">
            <w:pP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13,221</w:t>
            </w:r>
          </w:p>
        </w:tc>
        <w:tc>
          <w:tcPr>
            <w:tcW w:w="2565" w:type="dxa"/>
            <w:shd w:val="clear" w:color="auto" w:fill="auto"/>
            <w:vAlign w:val="bottom"/>
          </w:tcPr>
          <w:p w14:paraId="4B4A310E" w14:textId="3CED9755" w:rsidR="0079440C" w:rsidRPr="003926DF" w:rsidRDefault="0079440C" w:rsidP="005A1258">
            <w:pP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 xml:space="preserve">    </w:t>
            </w:r>
            <w:r w:rsidRPr="003926DF">
              <w:rPr>
                <w:rFonts w:ascii="Browallia New" w:hAnsi="Browallia New" w:cs="Browallia New"/>
                <w:snapToGrid w:val="0"/>
                <w:sz w:val="28"/>
                <w:szCs w:val="28"/>
                <w:lang w:eastAsia="th-TH"/>
              </w:rPr>
              <w:t xml:space="preserve">                         -</w:t>
            </w:r>
          </w:p>
        </w:tc>
      </w:tr>
      <w:tr w:rsidR="0079440C" w:rsidRPr="003926DF" w14:paraId="385FAC46" w14:textId="77777777" w:rsidTr="0079440C">
        <w:tc>
          <w:tcPr>
            <w:tcW w:w="3879" w:type="dxa"/>
            <w:vAlign w:val="bottom"/>
          </w:tcPr>
          <w:p w14:paraId="5C7C7F2B" w14:textId="6F2D120A" w:rsidR="0079440C" w:rsidRPr="003926DF" w:rsidRDefault="0079440C" w:rsidP="0079440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จำหน่ายสินทรัพย์ระหว่างงวด</w:t>
            </w:r>
          </w:p>
        </w:tc>
        <w:tc>
          <w:tcPr>
            <w:tcW w:w="2565" w:type="dxa"/>
            <w:shd w:val="clear" w:color="auto" w:fill="auto"/>
            <w:vAlign w:val="bottom"/>
          </w:tcPr>
          <w:p w14:paraId="2F27834B" w14:textId="09BC7E0D" w:rsidR="0079440C" w:rsidRPr="003926DF" w:rsidRDefault="0079440C" w:rsidP="0079440C">
            <w:pP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(22)</w:t>
            </w:r>
          </w:p>
        </w:tc>
        <w:tc>
          <w:tcPr>
            <w:tcW w:w="2565" w:type="dxa"/>
            <w:shd w:val="clear" w:color="auto" w:fill="auto"/>
            <w:vAlign w:val="bottom"/>
          </w:tcPr>
          <w:p w14:paraId="70D86320" w14:textId="23BFA91D" w:rsidR="0079440C" w:rsidRPr="003926DF" w:rsidRDefault="0079440C" w:rsidP="0079440C">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(8)</w:t>
            </w:r>
          </w:p>
        </w:tc>
      </w:tr>
      <w:tr w:rsidR="0079440C" w:rsidRPr="003926DF" w14:paraId="3E5D9C72" w14:textId="77777777" w:rsidTr="0079440C">
        <w:tc>
          <w:tcPr>
            <w:tcW w:w="3879" w:type="dxa"/>
            <w:vAlign w:val="bottom"/>
          </w:tcPr>
          <w:p w14:paraId="3916DB4D" w14:textId="04F83904" w:rsidR="0079440C" w:rsidRPr="003926DF" w:rsidRDefault="0079440C" w:rsidP="0079440C">
            <w:pPr>
              <w:spacing w:line="240" w:lineRule="auto"/>
              <w:rPr>
                <w:rFonts w:ascii="Browallia New" w:hAnsi="Browallia New" w:cs="Browallia New"/>
                <w:sz w:val="28"/>
                <w:szCs w:val="28"/>
                <w:cs/>
              </w:rPr>
            </w:pPr>
            <w:r w:rsidRPr="003926DF">
              <w:rPr>
                <w:rFonts w:ascii="Browallia New" w:hAnsi="Browallia New" w:cs="Browallia New"/>
                <w:sz w:val="28"/>
                <w:szCs w:val="28"/>
                <w:cs/>
              </w:rPr>
              <w:t>ค่าเสื่อมราคา</w:t>
            </w:r>
          </w:p>
        </w:tc>
        <w:tc>
          <w:tcPr>
            <w:tcW w:w="2565" w:type="dxa"/>
            <w:shd w:val="clear" w:color="auto" w:fill="auto"/>
            <w:vAlign w:val="bottom"/>
          </w:tcPr>
          <w:p w14:paraId="3CE7E21A" w14:textId="16A04C26" w:rsidR="0079440C" w:rsidRPr="003926DF" w:rsidRDefault="0079440C" w:rsidP="0079440C">
            <w:pPr>
              <w:pBdr>
                <w:bottom w:val="single" w:sz="4" w:space="1" w:color="auto"/>
              </w:pBdr>
              <w:tabs>
                <w:tab w:val="decimal" w:pos="763"/>
              </w:tabs>
              <w:ind w:right="-64"/>
              <w:jc w:val="right"/>
              <w:rPr>
                <w:rFonts w:ascii="Browallia New" w:eastAsia="Arial Unicode MS" w:hAnsi="Browallia New" w:cs="Browallia New"/>
                <w:sz w:val="28"/>
                <w:szCs w:val="28"/>
                <w:lang w:val="en-GB"/>
              </w:rPr>
            </w:pPr>
            <w:r w:rsidRPr="003926DF">
              <w:rPr>
                <w:rFonts w:ascii="Browallia New" w:hAnsi="Browallia New" w:cs="Browallia New"/>
                <w:sz w:val="28"/>
                <w:szCs w:val="28"/>
                <w:lang w:val="en-GB"/>
              </w:rPr>
              <w:t>(22,855)</w:t>
            </w:r>
          </w:p>
        </w:tc>
        <w:tc>
          <w:tcPr>
            <w:tcW w:w="2565" w:type="dxa"/>
            <w:shd w:val="clear" w:color="auto" w:fill="auto"/>
            <w:vAlign w:val="bottom"/>
          </w:tcPr>
          <w:p w14:paraId="100F8492" w14:textId="7A772770" w:rsidR="0079440C" w:rsidRPr="003926DF" w:rsidRDefault="0079440C" w:rsidP="0079440C">
            <w:pPr>
              <w:pBdr>
                <w:bottom w:val="single" w:sz="4" w:space="1" w:color="auto"/>
              </w:pBdr>
              <w:tabs>
                <w:tab w:val="clear" w:pos="1871"/>
                <w:tab w:val="left" w:pos="1875"/>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(14,424)</w:t>
            </w:r>
          </w:p>
        </w:tc>
      </w:tr>
      <w:tr w:rsidR="0079440C" w:rsidRPr="003926DF" w14:paraId="74152197" w14:textId="77777777" w:rsidTr="0079440C">
        <w:tc>
          <w:tcPr>
            <w:tcW w:w="3879" w:type="dxa"/>
            <w:vAlign w:val="bottom"/>
          </w:tcPr>
          <w:p w14:paraId="7305711D" w14:textId="43D5C50D" w:rsidR="0079440C" w:rsidRPr="003926DF" w:rsidRDefault="0079440C" w:rsidP="00172312">
            <w:pPr>
              <w:spacing w:line="252"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ราคาตามบัญชีสุทธิ ณ วันที่ </w:t>
            </w:r>
            <w:r w:rsidR="003926DF" w:rsidRPr="003926DF">
              <w:rPr>
                <w:rFonts w:ascii="Browallia New" w:hAnsi="Browallia New" w:cs="Browallia New"/>
                <w:sz w:val="28"/>
                <w:szCs w:val="28"/>
              </w:rPr>
              <w:t>31</w:t>
            </w:r>
            <w:r w:rsidRPr="003926DF">
              <w:rPr>
                <w:rFonts w:ascii="Browallia New" w:hAnsi="Browallia New" w:cs="Browallia New"/>
                <w:sz w:val="28"/>
                <w:szCs w:val="28"/>
                <w:cs/>
                <w:lang w:val="en-GB"/>
              </w:rPr>
              <w:t xml:space="preserve"> มีนาคม</w:t>
            </w:r>
            <w:r w:rsidRPr="003926DF">
              <w:rPr>
                <w:rFonts w:ascii="Browallia New" w:hAnsi="Browallia New" w:cs="Browallia New"/>
                <w:sz w:val="28"/>
                <w:szCs w:val="28"/>
                <w:lang w:val="en-GB"/>
              </w:rPr>
              <w:t xml:space="preserve"> 2568</w:t>
            </w:r>
          </w:p>
        </w:tc>
        <w:tc>
          <w:tcPr>
            <w:tcW w:w="2565" w:type="dxa"/>
            <w:shd w:val="clear" w:color="auto" w:fill="auto"/>
            <w:vAlign w:val="bottom"/>
          </w:tcPr>
          <w:p w14:paraId="32D14AEA" w14:textId="3EC8717C" w:rsidR="0079440C" w:rsidRPr="003926DF" w:rsidRDefault="0079440C" w:rsidP="0079440C">
            <w:pPr>
              <w:pBdr>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364,132</w:t>
            </w:r>
          </w:p>
        </w:tc>
        <w:tc>
          <w:tcPr>
            <w:tcW w:w="2565" w:type="dxa"/>
            <w:shd w:val="clear" w:color="auto" w:fill="auto"/>
            <w:vAlign w:val="bottom"/>
          </w:tcPr>
          <w:p w14:paraId="36E7C248" w14:textId="283233AA" w:rsidR="0079440C" w:rsidRPr="003926DF" w:rsidRDefault="0079440C" w:rsidP="0079440C">
            <w:pPr>
              <w:pBdr>
                <w:bottom w:val="single" w:sz="12" w:space="1" w:color="auto"/>
              </w:pBdr>
              <w:tabs>
                <w:tab w:val="left" w:pos="3090"/>
                <w:tab w:val="left" w:pos="4860"/>
              </w:tabs>
              <w:spacing w:line="240" w:lineRule="auto"/>
              <w:jc w:val="right"/>
              <w:rPr>
                <w:rFonts w:ascii="Browallia New" w:hAnsi="Browallia New" w:cs="Browallia New"/>
                <w:sz w:val="28"/>
                <w:szCs w:val="28"/>
              </w:rPr>
            </w:pPr>
            <w:r w:rsidRPr="003926DF">
              <w:rPr>
                <w:rFonts w:ascii="Browallia New" w:hAnsi="Browallia New" w:cs="Browallia New"/>
                <w:sz w:val="28"/>
                <w:szCs w:val="28"/>
              </w:rPr>
              <w:t>255,863</w:t>
            </w:r>
          </w:p>
        </w:tc>
      </w:tr>
    </w:tbl>
    <w:p w14:paraId="1D4D94B5" w14:textId="77777777" w:rsidR="006C1817" w:rsidRPr="003926DF" w:rsidRDefault="006C1817" w:rsidP="006C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color w:val="000000" w:themeColor="text1"/>
          <w:sz w:val="28"/>
          <w:szCs w:val="28"/>
        </w:rPr>
      </w:pPr>
    </w:p>
    <w:p w14:paraId="17D49C43" w14:textId="37F11D17" w:rsidR="00626A1D" w:rsidRPr="003926DF" w:rsidRDefault="001F0FD3"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t xml:space="preserve">สินทรัพย์สิทธิการใช้ </w:t>
      </w:r>
      <w:r w:rsidR="00C23BE5" w:rsidRPr="003926DF">
        <w:rPr>
          <w:rFonts w:ascii="Browallia New" w:hAnsi="Browallia New" w:cs="Browallia New"/>
          <w:b/>
          <w:bCs/>
          <w:color w:val="000000" w:themeColor="text1"/>
          <w:sz w:val="28"/>
          <w:szCs w:val="28"/>
        </w:rPr>
        <w:t>-</w:t>
      </w:r>
      <w:r w:rsidRPr="003926DF">
        <w:rPr>
          <w:rFonts w:ascii="Browallia New" w:hAnsi="Browallia New" w:cs="Browallia New"/>
          <w:b/>
          <w:bCs/>
          <w:color w:val="000000" w:themeColor="text1"/>
          <w:sz w:val="28"/>
          <w:szCs w:val="28"/>
        </w:rPr>
        <w:t xml:space="preserve"> </w:t>
      </w:r>
      <w:r w:rsidRPr="003926DF">
        <w:rPr>
          <w:rFonts w:ascii="Browallia New" w:hAnsi="Browallia New" w:cs="Browallia New"/>
          <w:b/>
          <w:bCs/>
          <w:color w:val="000000" w:themeColor="text1"/>
          <w:sz w:val="28"/>
          <w:szCs w:val="28"/>
          <w:cs/>
        </w:rPr>
        <w:t>สุทธิ</w:t>
      </w:r>
    </w:p>
    <w:p w14:paraId="07A6474A" w14:textId="77777777" w:rsidR="001F0FD3" w:rsidRPr="003926DF" w:rsidRDefault="001F0FD3" w:rsidP="00C1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31"/>
        </w:tabs>
        <w:spacing w:line="240" w:lineRule="auto"/>
        <w:ind w:left="426"/>
        <w:jc w:val="thaiDistribute"/>
        <w:rPr>
          <w:rFonts w:ascii="Browallia New" w:hAnsi="Browallia New" w:cs="Browallia New"/>
          <w:b/>
          <w:bCs/>
          <w:color w:val="000000" w:themeColor="text1"/>
          <w:sz w:val="20"/>
          <w:szCs w:val="20"/>
        </w:rPr>
      </w:pPr>
    </w:p>
    <w:tbl>
      <w:tblPr>
        <w:tblW w:w="9009" w:type="dxa"/>
        <w:tblInd w:w="351" w:type="dxa"/>
        <w:tblLayout w:type="fixed"/>
        <w:tblLook w:val="0000" w:firstRow="0" w:lastRow="0" w:firstColumn="0" w:lastColumn="0" w:noHBand="0" w:noVBand="0"/>
      </w:tblPr>
      <w:tblGrid>
        <w:gridCol w:w="3879"/>
        <w:gridCol w:w="2565"/>
        <w:gridCol w:w="2565"/>
      </w:tblGrid>
      <w:tr w:rsidR="0079440C" w:rsidRPr="003926DF" w14:paraId="30305F60" w14:textId="77777777" w:rsidTr="0079440C">
        <w:trPr>
          <w:tblHeader/>
        </w:trPr>
        <w:tc>
          <w:tcPr>
            <w:tcW w:w="3879" w:type="dxa"/>
          </w:tcPr>
          <w:p w14:paraId="11B5DCF3" w14:textId="77777777" w:rsidR="0079440C" w:rsidRPr="003926DF"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08EA1F90" w14:textId="77777777" w:rsidR="0079440C" w:rsidRPr="003926DF" w:rsidRDefault="0079440C"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04D31099" w14:textId="484C355F" w:rsidR="0079440C" w:rsidRPr="003926DF" w:rsidRDefault="0079440C"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Pr="003926DF">
              <w:rPr>
                <w:rFonts w:ascii="Browallia New" w:hAnsi="Browallia New" w:cs="Browallia New"/>
                <w:snapToGrid w:val="0"/>
                <w:sz w:val="28"/>
                <w:szCs w:val="28"/>
                <w:cs/>
                <w:lang w:eastAsia="th-TH"/>
              </w:rPr>
              <w:t>พันบาท)</w:t>
            </w:r>
          </w:p>
        </w:tc>
      </w:tr>
      <w:tr w:rsidR="0079440C" w:rsidRPr="003926DF" w14:paraId="7627F60B" w14:textId="77777777" w:rsidTr="0079440C">
        <w:trPr>
          <w:tblHeader/>
        </w:trPr>
        <w:tc>
          <w:tcPr>
            <w:tcW w:w="3879" w:type="dxa"/>
          </w:tcPr>
          <w:p w14:paraId="4AC7BCA4" w14:textId="77777777" w:rsidR="0079440C" w:rsidRPr="003926DF" w:rsidRDefault="0079440C"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vAlign w:val="bottom"/>
          </w:tcPr>
          <w:p w14:paraId="6B9CC674" w14:textId="0F96DC58" w:rsidR="0079440C" w:rsidRPr="003926DF"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ข้อมูลทางการเงินรวม</w:t>
            </w:r>
          </w:p>
        </w:tc>
        <w:tc>
          <w:tcPr>
            <w:tcW w:w="2565" w:type="dxa"/>
            <w:vAlign w:val="bottom"/>
          </w:tcPr>
          <w:p w14:paraId="6A7719DC" w14:textId="19C2EB2B" w:rsidR="0079440C" w:rsidRPr="003926DF" w:rsidRDefault="0079440C" w:rsidP="0079440C">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ข้อมูลทางการเงินเฉพาะบริษัท</w:t>
            </w:r>
          </w:p>
        </w:tc>
      </w:tr>
      <w:tr w:rsidR="0079440C" w:rsidRPr="003926DF" w14:paraId="24C02DF9" w14:textId="77777777" w:rsidTr="0079440C">
        <w:tc>
          <w:tcPr>
            <w:tcW w:w="3879" w:type="dxa"/>
          </w:tcPr>
          <w:p w14:paraId="0B3AD9EA" w14:textId="69D1D3AB" w:rsidR="0079440C" w:rsidRPr="003926DF" w:rsidRDefault="0079440C" w:rsidP="006E5A3C">
            <w:pPr>
              <w:spacing w:line="240" w:lineRule="auto"/>
              <w:rPr>
                <w:rFonts w:ascii="Browallia New" w:hAnsi="Browallia New" w:cs="Browallia New"/>
                <w:sz w:val="28"/>
                <w:szCs w:val="28"/>
                <w:cs/>
                <w:lang w:val="en-GB"/>
              </w:rPr>
            </w:pPr>
          </w:p>
        </w:tc>
        <w:tc>
          <w:tcPr>
            <w:tcW w:w="2565" w:type="dxa"/>
          </w:tcPr>
          <w:p w14:paraId="6BC6A672" w14:textId="77777777" w:rsidR="0079440C" w:rsidRPr="003926DF" w:rsidRDefault="0079440C" w:rsidP="006E5A3C">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shd w:val="clear" w:color="auto" w:fill="auto"/>
          </w:tcPr>
          <w:p w14:paraId="092D2A66" w14:textId="77777777" w:rsidR="0079440C" w:rsidRPr="003926DF" w:rsidRDefault="0079440C" w:rsidP="0079440C">
            <w:pPr>
              <w:tabs>
                <w:tab w:val="left" w:pos="3090"/>
                <w:tab w:val="left" w:pos="4860"/>
              </w:tabs>
              <w:spacing w:line="240" w:lineRule="auto"/>
              <w:jc w:val="center"/>
              <w:rPr>
                <w:rFonts w:ascii="Browallia New" w:hAnsi="Browallia New" w:cs="Browallia New"/>
                <w:snapToGrid w:val="0"/>
                <w:sz w:val="28"/>
                <w:szCs w:val="28"/>
                <w:lang w:eastAsia="th-TH"/>
              </w:rPr>
            </w:pPr>
          </w:p>
        </w:tc>
      </w:tr>
      <w:tr w:rsidR="0079440C" w:rsidRPr="003926DF" w14:paraId="3762B496" w14:textId="77777777" w:rsidTr="0079440C">
        <w:tc>
          <w:tcPr>
            <w:tcW w:w="3879" w:type="dxa"/>
          </w:tcPr>
          <w:p w14:paraId="5C432EAB" w14:textId="5E9ECA71" w:rsidR="0079440C" w:rsidRPr="003926DF" w:rsidRDefault="0079440C" w:rsidP="004B6A9A">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ราคาตามบัญชีสุทธิ ณ วันที่ </w:t>
            </w:r>
            <w:r w:rsidRPr="003926DF">
              <w:rPr>
                <w:rFonts w:ascii="Browallia New" w:hAnsi="Browallia New" w:cs="Browallia New"/>
                <w:sz w:val="28"/>
                <w:szCs w:val="28"/>
                <w:lang w:val="en-GB"/>
              </w:rPr>
              <w:t>1</w:t>
            </w:r>
            <w:r w:rsidRPr="003926DF">
              <w:rPr>
                <w:rFonts w:ascii="Browallia New" w:hAnsi="Browallia New" w:cs="Browallia New"/>
                <w:sz w:val="28"/>
                <w:szCs w:val="28"/>
                <w:cs/>
                <w:lang w:val="en-GB"/>
              </w:rPr>
              <w:t xml:space="preserve"> มกราคม </w:t>
            </w:r>
            <w:r w:rsidRPr="003926DF">
              <w:rPr>
                <w:rFonts w:ascii="Browallia New" w:hAnsi="Browallia New" w:cs="Browallia New"/>
                <w:sz w:val="28"/>
                <w:szCs w:val="28"/>
                <w:lang w:val="en-GB"/>
              </w:rPr>
              <w:t>256</w:t>
            </w:r>
            <w:r w:rsidRPr="003926DF">
              <w:rPr>
                <w:rFonts w:ascii="Browallia New" w:hAnsi="Browallia New" w:cs="Browallia New"/>
                <w:sz w:val="28"/>
                <w:szCs w:val="28"/>
              </w:rPr>
              <w:t>8</w:t>
            </w:r>
          </w:p>
        </w:tc>
        <w:tc>
          <w:tcPr>
            <w:tcW w:w="2565" w:type="dxa"/>
            <w:vAlign w:val="bottom"/>
          </w:tcPr>
          <w:p w14:paraId="18624518" w14:textId="174FB0CA" w:rsidR="0079440C" w:rsidRPr="003926DF" w:rsidRDefault="003926DF" w:rsidP="004B6A9A">
            <w:pP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eastAsia="Arial Unicode MS" w:hAnsi="Browallia New" w:cs="Browallia New"/>
                <w:sz w:val="28"/>
                <w:szCs w:val="28"/>
              </w:rPr>
              <w:t>476</w:t>
            </w:r>
            <w:r w:rsidR="0079440C" w:rsidRPr="003926DF">
              <w:rPr>
                <w:rFonts w:ascii="Browallia New" w:eastAsia="Arial Unicode MS" w:hAnsi="Browallia New" w:cs="Browallia New"/>
                <w:sz w:val="28"/>
                <w:szCs w:val="28"/>
              </w:rPr>
              <w:t>,</w:t>
            </w:r>
            <w:r w:rsidRPr="003926DF">
              <w:rPr>
                <w:rFonts w:ascii="Browallia New" w:eastAsia="Arial Unicode MS" w:hAnsi="Browallia New" w:cs="Browallia New"/>
                <w:sz w:val="28"/>
                <w:szCs w:val="28"/>
              </w:rPr>
              <w:t>164</w:t>
            </w:r>
          </w:p>
        </w:tc>
        <w:tc>
          <w:tcPr>
            <w:tcW w:w="2565" w:type="dxa"/>
            <w:shd w:val="clear" w:color="auto" w:fill="auto"/>
          </w:tcPr>
          <w:p w14:paraId="086F7831" w14:textId="33D14C97" w:rsidR="0079440C" w:rsidRPr="003926DF"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198,324</w:t>
            </w:r>
          </w:p>
        </w:tc>
      </w:tr>
      <w:tr w:rsidR="0079440C" w:rsidRPr="003926DF" w14:paraId="4791F860" w14:textId="77777777" w:rsidTr="0079440C">
        <w:tc>
          <w:tcPr>
            <w:tcW w:w="3879" w:type="dxa"/>
          </w:tcPr>
          <w:p w14:paraId="30BB0DDC" w14:textId="129EDCCB" w:rsidR="0079440C" w:rsidRPr="003926DF" w:rsidRDefault="0079440C" w:rsidP="00C423A0">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เพิ่มขึ้นระหว่างงวด</w:t>
            </w:r>
          </w:p>
        </w:tc>
        <w:tc>
          <w:tcPr>
            <w:tcW w:w="2565" w:type="dxa"/>
          </w:tcPr>
          <w:p w14:paraId="130F8478" w14:textId="14F4F25B" w:rsidR="0079440C" w:rsidRPr="003926DF" w:rsidRDefault="0089437A"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11,032</w:t>
            </w:r>
          </w:p>
        </w:tc>
        <w:tc>
          <w:tcPr>
            <w:tcW w:w="2565" w:type="dxa"/>
            <w:shd w:val="clear" w:color="auto" w:fill="auto"/>
          </w:tcPr>
          <w:p w14:paraId="6DDCB829" w14:textId="6E7A5D3C" w:rsidR="0079440C" w:rsidRPr="003926DF" w:rsidRDefault="00C345E7" w:rsidP="00C345E7">
            <w:pP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 xml:space="preserve">                             -</w:t>
            </w:r>
          </w:p>
        </w:tc>
      </w:tr>
      <w:tr w:rsidR="0079440C" w:rsidRPr="003926DF" w14:paraId="643809EA" w14:textId="77777777" w:rsidTr="0079440C">
        <w:tc>
          <w:tcPr>
            <w:tcW w:w="3879" w:type="dxa"/>
          </w:tcPr>
          <w:p w14:paraId="45F261E7" w14:textId="040FD921" w:rsidR="0079440C" w:rsidRPr="003926DF" w:rsidRDefault="0079440C" w:rsidP="00C423A0">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ปรับปรุงจากการเปลี่ยนแปลงสัญญา</w:t>
            </w:r>
          </w:p>
        </w:tc>
        <w:tc>
          <w:tcPr>
            <w:tcW w:w="2565" w:type="dxa"/>
            <w:shd w:val="clear" w:color="auto" w:fill="auto"/>
          </w:tcPr>
          <w:p w14:paraId="7EA2AB63" w14:textId="5C19B869" w:rsidR="0079440C" w:rsidRPr="003926DF" w:rsidRDefault="0076633D"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(171,642)</w:t>
            </w:r>
          </w:p>
        </w:tc>
        <w:tc>
          <w:tcPr>
            <w:tcW w:w="2565" w:type="dxa"/>
            <w:shd w:val="clear" w:color="auto" w:fill="auto"/>
          </w:tcPr>
          <w:p w14:paraId="3163FEF0" w14:textId="58824502" w:rsidR="0079440C" w:rsidRPr="003926DF" w:rsidRDefault="00C345E7"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w:t>
            </w:r>
            <w:r w:rsidR="0069339F" w:rsidRPr="003926DF">
              <w:rPr>
                <w:rFonts w:ascii="Browallia New" w:eastAsia="Arial Unicode MS" w:hAnsi="Browallia New" w:cs="Browallia New"/>
                <w:sz w:val="28"/>
                <w:szCs w:val="28"/>
              </w:rPr>
              <w:t>70,773</w:t>
            </w:r>
            <w:r w:rsidRPr="003926DF">
              <w:rPr>
                <w:rFonts w:ascii="Browallia New" w:eastAsia="Arial Unicode MS" w:hAnsi="Browallia New" w:cs="Browallia New"/>
                <w:sz w:val="28"/>
                <w:szCs w:val="28"/>
              </w:rPr>
              <w:t>)</w:t>
            </w:r>
          </w:p>
        </w:tc>
      </w:tr>
      <w:tr w:rsidR="0079440C" w:rsidRPr="003926DF" w14:paraId="19F35339" w14:textId="77777777" w:rsidTr="0079440C">
        <w:tc>
          <w:tcPr>
            <w:tcW w:w="3879" w:type="dxa"/>
          </w:tcPr>
          <w:p w14:paraId="60E1938C" w14:textId="2DB8F060" w:rsidR="0079440C" w:rsidRPr="003926DF" w:rsidRDefault="00EC34E2" w:rsidP="00C423A0">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ยกเลิกสัญญา</w:t>
            </w:r>
          </w:p>
        </w:tc>
        <w:tc>
          <w:tcPr>
            <w:tcW w:w="2565" w:type="dxa"/>
            <w:shd w:val="clear" w:color="auto" w:fill="auto"/>
          </w:tcPr>
          <w:p w14:paraId="48E64F54" w14:textId="3DF03B0A" w:rsidR="0079440C" w:rsidRPr="003926DF" w:rsidRDefault="00CD387D"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(11,535)</w:t>
            </w:r>
          </w:p>
        </w:tc>
        <w:tc>
          <w:tcPr>
            <w:tcW w:w="2565" w:type="dxa"/>
            <w:shd w:val="clear" w:color="auto" w:fill="auto"/>
          </w:tcPr>
          <w:p w14:paraId="7249F2C5" w14:textId="1C9E3619" w:rsidR="0079440C" w:rsidRPr="003926DF" w:rsidRDefault="00C345E7" w:rsidP="00C345E7">
            <w:pPr>
              <w:tabs>
                <w:tab w:val="left" w:pos="3090"/>
                <w:tab w:val="left" w:pos="4860"/>
              </w:tabs>
              <w:spacing w:line="240" w:lineRule="auto"/>
              <w:jc w:val="center"/>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 xml:space="preserve">                             -</w:t>
            </w:r>
          </w:p>
        </w:tc>
      </w:tr>
      <w:tr w:rsidR="00E80CB2" w:rsidRPr="003926DF" w14:paraId="3C01743C" w14:textId="77777777" w:rsidTr="0079440C">
        <w:tc>
          <w:tcPr>
            <w:tcW w:w="3879" w:type="dxa"/>
          </w:tcPr>
          <w:p w14:paraId="6AB47C54" w14:textId="3E6CD392" w:rsidR="00E80CB2" w:rsidRPr="003926DF" w:rsidRDefault="00F55FDF" w:rsidP="00C423A0">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ค่า</w:t>
            </w:r>
            <w:r w:rsidR="005C0D38" w:rsidRPr="003926DF">
              <w:rPr>
                <w:rFonts w:ascii="Browallia New" w:hAnsi="Browallia New" w:cs="Browallia New"/>
                <w:sz w:val="28"/>
                <w:szCs w:val="28"/>
                <w:cs/>
                <w:lang w:val="en-GB"/>
              </w:rPr>
              <w:t>ตัดจำหน่าย</w:t>
            </w:r>
          </w:p>
        </w:tc>
        <w:tc>
          <w:tcPr>
            <w:tcW w:w="2565" w:type="dxa"/>
            <w:shd w:val="clear" w:color="auto" w:fill="auto"/>
          </w:tcPr>
          <w:p w14:paraId="291286B2" w14:textId="5606E75D" w:rsidR="00E80CB2" w:rsidRPr="003926DF" w:rsidRDefault="0095151B" w:rsidP="00C423A0">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(97)</w:t>
            </w:r>
          </w:p>
        </w:tc>
        <w:tc>
          <w:tcPr>
            <w:tcW w:w="2565" w:type="dxa"/>
            <w:shd w:val="clear" w:color="auto" w:fill="auto"/>
          </w:tcPr>
          <w:p w14:paraId="46C62EE2" w14:textId="16E6A20A" w:rsidR="00E80CB2" w:rsidRPr="003926DF" w:rsidRDefault="0095151B" w:rsidP="00C345E7">
            <w:pPr>
              <w:tabs>
                <w:tab w:val="left" w:pos="3090"/>
                <w:tab w:val="left" w:pos="4860"/>
              </w:tabs>
              <w:spacing w:line="240" w:lineRule="auto"/>
              <w:jc w:val="center"/>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 xml:space="preserve">                             -</w:t>
            </w:r>
          </w:p>
        </w:tc>
      </w:tr>
      <w:tr w:rsidR="0079440C" w:rsidRPr="003926DF" w14:paraId="084C9701" w14:textId="77777777" w:rsidTr="0079440C">
        <w:tc>
          <w:tcPr>
            <w:tcW w:w="3879" w:type="dxa"/>
          </w:tcPr>
          <w:p w14:paraId="798D9F1A" w14:textId="153D78D6" w:rsidR="0079440C" w:rsidRPr="003926DF" w:rsidRDefault="0079440C" w:rsidP="00C423A0">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ค่าเสื่อมราคา</w:t>
            </w:r>
          </w:p>
        </w:tc>
        <w:tc>
          <w:tcPr>
            <w:tcW w:w="2565" w:type="dxa"/>
            <w:shd w:val="clear" w:color="auto" w:fill="auto"/>
          </w:tcPr>
          <w:p w14:paraId="491DA50D" w14:textId="731B1534" w:rsidR="0079440C" w:rsidRPr="003926DF" w:rsidRDefault="0089437A" w:rsidP="0079440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(13,01</w:t>
            </w:r>
            <w:r w:rsidR="00C55A50" w:rsidRPr="003926DF">
              <w:rPr>
                <w:rFonts w:ascii="Browallia New" w:eastAsia="Arial Unicode MS" w:hAnsi="Browallia New" w:cs="Browallia New"/>
                <w:sz w:val="28"/>
                <w:szCs w:val="28"/>
              </w:rPr>
              <w:t>0</w:t>
            </w:r>
            <w:r w:rsidRPr="003926DF">
              <w:rPr>
                <w:rFonts w:ascii="Browallia New" w:eastAsia="Arial Unicode MS" w:hAnsi="Browallia New" w:cs="Browallia New"/>
                <w:sz w:val="28"/>
                <w:szCs w:val="28"/>
              </w:rPr>
              <w:t>)</w:t>
            </w:r>
          </w:p>
        </w:tc>
        <w:tc>
          <w:tcPr>
            <w:tcW w:w="2565" w:type="dxa"/>
            <w:shd w:val="clear" w:color="auto" w:fill="auto"/>
          </w:tcPr>
          <w:p w14:paraId="08498A55" w14:textId="14107469" w:rsidR="0079440C" w:rsidRPr="003926DF" w:rsidRDefault="00C345E7" w:rsidP="0079440C">
            <w:pPr>
              <w:pBdr>
                <w:bottom w:val="single" w:sz="4"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(3,242)</w:t>
            </w:r>
          </w:p>
        </w:tc>
      </w:tr>
      <w:tr w:rsidR="0079440C" w:rsidRPr="003926DF" w14:paraId="3824F9CF" w14:textId="77777777" w:rsidTr="0079440C">
        <w:tc>
          <w:tcPr>
            <w:tcW w:w="3879" w:type="dxa"/>
          </w:tcPr>
          <w:p w14:paraId="25128267" w14:textId="311ED9FA" w:rsidR="0079440C" w:rsidRPr="003926DF" w:rsidRDefault="0079440C" w:rsidP="004B6A9A">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ราคาตามบัญชีสุทธิ ณ วันที่ </w:t>
            </w:r>
            <w:r w:rsidR="003926DF" w:rsidRPr="003926DF">
              <w:rPr>
                <w:rFonts w:ascii="Browallia New" w:hAnsi="Browallia New" w:cs="Browallia New"/>
                <w:sz w:val="28"/>
                <w:szCs w:val="28"/>
              </w:rPr>
              <w:t>31</w:t>
            </w:r>
            <w:r w:rsidRPr="003926DF">
              <w:rPr>
                <w:rFonts w:ascii="Browallia New" w:hAnsi="Browallia New" w:cs="Browallia New"/>
                <w:sz w:val="28"/>
                <w:szCs w:val="28"/>
                <w:cs/>
                <w:lang w:val="en-GB"/>
              </w:rPr>
              <w:t xml:space="preserve"> มีนาคม</w:t>
            </w:r>
            <w:r w:rsidRPr="003926DF">
              <w:rPr>
                <w:rFonts w:ascii="Browallia New" w:hAnsi="Browallia New" w:cs="Browallia New"/>
                <w:sz w:val="28"/>
                <w:szCs w:val="28"/>
              </w:rPr>
              <w:t xml:space="preserve"> 2568</w:t>
            </w:r>
          </w:p>
        </w:tc>
        <w:tc>
          <w:tcPr>
            <w:tcW w:w="2565" w:type="dxa"/>
            <w:shd w:val="clear" w:color="auto" w:fill="auto"/>
          </w:tcPr>
          <w:p w14:paraId="522170C0" w14:textId="4DA3D178" w:rsidR="0079440C" w:rsidRPr="003926DF" w:rsidRDefault="0079440C" w:rsidP="0079440C">
            <w:pPr>
              <w:pBdr>
                <w:bottom w:val="single" w:sz="12" w:space="1" w:color="auto"/>
              </w:pBd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lang w:val="en-GB"/>
              </w:rPr>
              <w:t>290,912</w:t>
            </w:r>
          </w:p>
        </w:tc>
        <w:tc>
          <w:tcPr>
            <w:tcW w:w="2565" w:type="dxa"/>
            <w:shd w:val="clear" w:color="auto" w:fill="auto"/>
          </w:tcPr>
          <w:p w14:paraId="625A2AB3" w14:textId="274BB63D" w:rsidR="0079440C" w:rsidRPr="003926DF" w:rsidRDefault="0079440C" w:rsidP="0079440C">
            <w:pPr>
              <w:pBdr>
                <w:bottom w:val="single" w:sz="12" w:space="1" w:color="auto"/>
              </w:pBd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124,309</w:t>
            </w:r>
          </w:p>
        </w:tc>
      </w:tr>
      <w:tr w:rsidR="0079440C" w:rsidRPr="003926DF" w14:paraId="33900DF1" w14:textId="77777777" w:rsidTr="0079440C">
        <w:tc>
          <w:tcPr>
            <w:tcW w:w="3879" w:type="dxa"/>
          </w:tcPr>
          <w:p w14:paraId="7085EC45" w14:textId="77777777" w:rsidR="0079440C" w:rsidRPr="003926DF" w:rsidRDefault="0079440C" w:rsidP="004B6A9A">
            <w:pPr>
              <w:spacing w:line="240" w:lineRule="auto"/>
              <w:rPr>
                <w:rFonts w:ascii="Browallia New" w:hAnsi="Browallia New" w:cs="Browallia New"/>
                <w:sz w:val="28"/>
                <w:szCs w:val="28"/>
                <w:cs/>
                <w:lang w:val="en-GB"/>
              </w:rPr>
            </w:pPr>
          </w:p>
        </w:tc>
        <w:tc>
          <w:tcPr>
            <w:tcW w:w="2565" w:type="dxa"/>
            <w:shd w:val="clear" w:color="auto" w:fill="auto"/>
          </w:tcPr>
          <w:p w14:paraId="5CC5FDEA" w14:textId="77777777" w:rsidR="0079440C" w:rsidRPr="003926DF" w:rsidRDefault="0079440C" w:rsidP="004B6A9A">
            <w:pPr>
              <w:tabs>
                <w:tab w:val="clear" w:pos="1644"/>
                <w:tab w:val="left" w:pos="1512"/>
              </w:tabs>
              <w:spacing w:line="240" w:lineRule="auto"/>
              <w:ind w:right="-12"/>
              <w:jc w:val="right"/>
              <w:rPr>
                <w:rFonts w:ascii="Browallia New" w:hAnsi="Browallia New" w:cs="Browallia New"/>
                <w:sz w:val="28"/>
                <w:szCs w:val="28"/>
                <w:lang w:val="en-GB"/>
              </w:rPr>
            </w:pPr>
          </w:p>
        </w:tc>
        <w:tc>
          <w:tcPr>
            <w:tcW w:w="2565" w:type="dxa"/>
            <w:shd w:val="clear" w:color="auto" w:fill="auto"/>
          </w:tcPr>
          <w:p w14:paraId="5EB07BF3" w14:textId="77777777" w:rsidR="0079440C" w:rsidRPr="003926DF"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p>
        </w:tc>
      </w:tr>
      <w:tr w:rsidR="0079440C" w:rsidRPr="003926DF" w14:paraId="7A39ECB9" w14:textId="77777777" w:rsidTr="0079440C">
        <w:tc>
          <w:tcPr>
            <w:tcW w:w="3879" w:type="dxa"/>
          </w:tcPr>
          <w:p w14:paraId="1803FD13" w14:textId="09D52654" w:rsidR="0079440C" w:rsidRPr="003926DF" w:rsidRDefault="0079440C" w:rsidP="002B2E89">
            <w:pPr>
              <w:spacing w:line="240" w:lineRule="auto"/>
              <w:rPr>
                <w:rFonts w:ascii="Browallia New" w:hAnsi="Browallia New" w:cs="Browallia New"/>
                <w:sz w:val="28"/>
                <w:szCs w:val="28"/>
                <w:cs/>
                <w:lang w:val="en-GB"/>
              </w:rPr>
            </w:pPr>
            <w:r w:rsidRPr="003926DF">
              <w:rPr>
                <w:rFonts w:ascii="Browallia New" w:eastAsia="Arial Unicode MS" w:hAnsi="Browallia New" w:cs="Browallia New"/>
                <w:sz w:val="28"/>
                <w:szCs w:val="28"/>
                <w:cs/>
                <w:lang w:val="en-GB"/>
              </w:rPr>
              <w:t>ดอกเบี้ยจ่ายจากหนี้สินตามสัญญาเช่า</w:t>
            </w:r>
          </w:p>
        </w:tc>
        <w:tc>
          <w:tcPr>
            <w:tcW w:w="2565" w:type="dxa"/>
            <w:shd w:val="clear" w:color="auto" w:fill="auto"/>
          </w:tcPr>
          <w:p w14:paraId="6C106EDB" w14:textId="14BC0B41" w:rsidR="0079440C" w:rsidRPr="003926DF" w:rsidRDefault="0079440C" w:rsidP="002B2E89">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 xml:space="preserve"> 3,323 </w:t>
            </w:r>
          </w:p>
        </w:tc>
        <w:tc>
          <w:tcPr>
            <w:tcW w:w="2565" w:type="dxa"/>
            <w:shd w:val="clear" w:color="auto" w:fill="auto"/>
          </w:tcPr>
          <w:p w14:paraId="53DA569F" w14:textId="20E9FC5F" w:rsidR="0079440C" w:rsidRPr="003926DF"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 xml:space="preserve"> 1,476 </w:t>
            </w:r>
          </w:p>
        </w:tc>
      </w:tr>
      <w:tr w:rsidR="0079440C" w:rsidRPr="003926DF" w14:paraId="2027DEE8" w14:textId="77777777" w:rsidTr="0079440C">
        <w:tc>
          <w:tcPr>
            <w:tcW w:w="3879" w:type="dxa"/>
          </w:tcPr>
          <w:p w14:paraId="684FF592" w14:textId="6029BDA9" w:rsidR="0079440C" w:rsidRPr="003926DF" w:rsidRDefault="0079440C" w:rsidP="002B2E89">
            <w:pPr>
              <w:spacing w:line="240" w:lineRule="auto"/>
              <w:ind w:left="253" w:hanging="253"/>
              <w:rPr>
                <w:rFonts w:ascii="Browallia New" w:hAnsi="Browallia New" w:cs="Browallia New"/>
                <w:sz w:val="28"/>
                <w:szCs w:val="28"/>
                <w:cs/>
                <w:lang w:val="en-GB"/>
              </w:rPr>
            </w:pPr>
            <w:r w:rsidRPr="003926DF">
              <w:rPr>
                <w:rFonts w:ascii="Browallia New" w:eastAsia="Arial Unicode MS" w:hAnsi="Browallia New" w:cs="Browallia New"/>
                <w:sz w:val="28"/>
                <w:szCs w:val="28"/>
                <w:cs/>
                <w:lang w:val="en-GB"/>
              </w:rPr>
              <w:t>ค่าใช้จ่ายที่เกี่ยวกับสัญญาเช่าซึ่งสินทรัพย์</w:t>
            </w:r>
            <w:r w:rsidRPr="003926DF">
              <w:rPr>
                <w:rFonts w:ascii="Browallia New" w:hAnsi="Browallia New" w:cs="Browallia New"/>
                <w:sz w:val="28"/>
                <w:szCs w:val="28"/>
                <w:lang w:val="en-GB"/>
              </w:rPr>
              <w:t xml:space="preserve">           </w:t>
            </w:r>
            <w:r w:rsidRPr="003926DF">
              <w:rPr>
                <w:rFonts w:ascii="Browallia New" w:eastAsia="Arial Unicode MS" w:hAnsi="Browallia New" w:cs="Browallia New"/>
                <w:sz w:val="28"/>
                <w:szCs w:val="28"/>
                <w:cs/>
                <w:lang w:val="en-GB"/>
              </w:rPr>
              <w:t>มีมูลค่าต่ำ</w:t>
            </w:r>
          </w:p>
        </w:tc>
        <w:tc>
          <w:tcPr>
            <w:tcW w:w="2565" w:type="dxa"/>
            <w:shd w:val="clear" w:color="auto" w:fill="auto"/>
          </w:tcPr>
          <w:p w14:paraId="00312D61" w14:textId="77777777" w:rsidR="0079440C" w:rsidRPr="003926DF" w:rsidRDefault="0079440C" w:rsidP="002B2E89">
            <w:pPr>
              <w:tabs>
                <w:tab w:val="clear" w:pos="1644"/>
                <w:tab w:val="left" w:pos="1512"/>
              </w:tabs>
              <w:spacing w:line="240" w:lineRule="auto"/>
              <w:ind w:right="-12"/>
              <w:jc w:val="right"/>
              <w:rPr>
                <w:rFonts w:ascii="Browallia New" w:hAnsi="Browallia New" w:cs="Browallia New"/>
                <w:sz w:val="28"/>
                <w:szCs w:val="28"/>
              </w:rPr>
            </w:pPr>
          </w:p>
          <w:p w14:paraId="5E8CDF51" w14:textId="79A69962" w:rsidR="0079440C" w:rsidRPr="003926DF" w:rsidRDefault="0079440C" w:rsidP="002B2E89">
            <w:pPr>
              <w:tabs>
                <w:tab w:val="clear" w:pos="1644"/>
                <w:tab w:val="left" w:pos="1512"/>
              </w:tabs>
              <w:spacing w:line="240" w:lineRule="auto"/>
              <w:ind w:right="-12"/>
              <w:jc w:val="right"/>
              <w:rPr>
                <w:rFonts w:ascii="Browallia New" w:hAnsi="Browallia New" w:cs="Browallia New"/>
                <w:sz w:val="28"/>
                <w:szCs w:val="28"/>
                <w:lang w:val="en-GB"/>
              </w:rPr>
            </w:pPr>
            <w:r w:rsidRPr="003926DF">
              <w:rPr>
                <w:rFonts w:ascii="Browallia New" w:hAnsi="Browallia New" w:cs="Browallia New"/>
                <w:sz w:val="28"/>
                <w:szCs w:val="28"/>
              </w:rPr>
              <w:t xml:space="preserve">332 </w:t>
            </w:r>
          </w:p>
        </w:tc>
        <w:tc>
          <w:tcPr>
            <w:tcW w:w="2565" w:type="dxa"/>
            <w:shd w:val="clear" w:color="auto" w:fill="auto"/>
          </w:tcPr>
          <w:p w14:paraId="6ECD02AA" w14:textId="3F300D5E" w:rsidR="0079440C" w:rsidRPr="003926DF"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p>
          <w:p w14:paraId="4B01D3D1" w14:textId="49EC1CBB" w:rsidR="0079440C" w:rsidRPr="003926DF" w:rsidRDefault="0079440C" w:rsidP="0079440C">
            <w:pPr>
              <w:tabs>
                <w:tab w:val="clear" w:pos="1644"/>
                <w:tab w:val="left" w:pos="1512"/>
              </w:tabs>
              <w:spacing w:line="240" w:lineRule="auto"/>
              <w:ind w:right="-12"/>
              <w:jc w:val="right"/>
              <w:rPr>
                <w:rFonts w:ascii="Browallia New" w:eastAsia="Arial Unicode MS" w:hAnsi="Browallia New" w:cs="Browallia New"/>
                <w:sz w:val="28"/>
                <w:szCs w:val="28"/>
              </w:rPr>
            </w:pPr>
            <w:r w:rsidRPr="003926DF">
              <w:rPr>
                <w:rFonts w:ascii="Browallia New" w:eastAsia="Arial Unicode MS" w:hAnsi="Browallia New" w:cs="Browallia New"/>
                <w:sz w:val="28"/>
                <w:szCs w:val="28"/>
              </w:rPr>
              <w:t xml:space="preserve">71 </w:t>
            </w:r>
          </w:p>
        </w:tc>
      </w:tr>
    </w:tbl>
    <w:p w14:paraId="3F6E3D75" w14:textId="77777777" w:rsidR="00D53FD4" w:rsidRPr="003926DF" w:rsidRDefault="00D53FD4"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126C1BE" w14:textId="77777777" w:rsidR="0079440C" w:rsidRPr="003926DF"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09D2810" w14:textId="77777777" w:rsidR="0079440C" w:rsidRPr="003926DF"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52B3D19" w14:textId="77777777" w:rsidR="0079440C" w:rsidRPr="003926DF"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5E16694A" w14:textId="77777777" w:rsidR="0079440C" w:rsidRPr="003926DF"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49AB4BB" w14:textId="77777777" w:rsidR="0079440C" w:rsidRPr="003926DF"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69174482" w14:textId="77777777" w:rsidR="0079440C" w:rsidRPr="003926DF"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3D7DB4D4" w14:textId="77777777" w:rsidR="00FD7EBE" w:rsidRPr="003926DF" w:rsidRDefault="00FD7EBE"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08A24606" w14:textId="77777777" w:rsidR="0079440C" w:rsidRPr="003926DF" w:rsidRDefault="0079440C" w:rsidP="004F4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2271AF9B" w14:textId="5D8C7C83" w:rsidR="0070648E" w:rsidRPr="003926DF" w:rsidRDefault="00265C2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lastRenderedPageBreak/>
        <w:t xml:space="preserve">สินทรัพย์ไม่มีตัวตน </w:t>
      </w:r>
      <w:r w:rsidR="00E26303" w:rsidRPr="003926DF">
        <w:rPr>
          <w:rFonts w:ascii="Browallia New" w:hAnsi="Browallia New" w:cs="Browallia New"/>
          <w:b/>
          <w:bCs/>
          <w:color w:val="000000" w:themeColor="text1"/>
          <w:sz w:val="28"/>
          <w:szCs w:val="28"/>
        </w:rPr>
        <w:t>-</w:t>
      </w:r>
      <w:r w:rsidRPr="003926DF">
        <w:rPr>
          <w:rFonts w:ascii="Browallia New" w:hAnsi="Browallia New" w:cs="Browallia New"/>
          <w:b/>
          <w:bCs/>
          <w:color w:val="000000" w:themeColor="text1"/>
          <w:sz w:val="28"/>
          <w:szCs w:val="28"/>
          <w:cs/>
        </w:rPr>
        <w:t xml:space="preserve"> สุทธิ</w:t>
      </w:r>
    </w:p>
    <w:p w14:paraId="7361858F" w14:textId="77777777" w:rsidR="00265C2F" w:rsidRPr="003926DF" w:rsidRDefault="00265C2F" w:rsidP="0026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09" w:type="dxa"/>
        <w:tblInd w:w="351" w:type="dxa"/>
        <w:tblLayout w:type="fixed"/>
        <w:tblLook w:val="0000" w:firstRow="0" w:lastRow="0" w:firstColumn="0" w:lastColumn="0" w:noHBand="0" w:noVBand="0"/>
      </w:tblPr>
      <w:tblGrid>
        <w:gridCol w:w="3879"/>
        <w:gridCol w:w="2565"/>
        <w:gridCol w:w="2565"/>
      </w:tblGrid>
      <w:tr w:rsidR="004C2103" w:rsidRPr="003926DF" w14:paraId="241D381E" w14:textId="77777777" w:rsidTr="004C2103">
        <w:tc>
          <w:tcPr>
            <w:tcW w:w="3879" w:type="dxa"/>
          </w:tcPr>
          <w:p w14:paraId="5A03DF04" w14:textId="77777777" w:rsidR="004C2103" w:rsidRPr="003926DF" w:rsidRDefault="004C2103"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618F723F" w14:textId="77777777" w:rsidR="004C2103" w:rsidRPr="003926DF" w:rsidRDefault="004C2103"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565" w:type="dxa"/>
          </w:tcPr>
          <w:p w14:paraId="4FE876AA" w14:textId="373D1854" w:rsidR="004C2103" w:rsidRPr="003926DF" w:rsidRDefault="004C2103" w:rsidP="004C2103">
            <w:pPr>
              <w:tabs>
                <w:tab w:val="left" w:pos="3090"/>
                <w:tab w:val="left" w:pos="4860"/>
              </w:tabs>
              <w:spacing w:line="240" w:lineRule="auto"/>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Pr="003926DF">
              <w:rPr>
                <w:rFonts w:ascii="Browallia New" w:hAnsi="Browallia New" w:cs="Browallia New"/>
                <w:snapToGrid w:val="0"/>
                <w:sz w:val="28"/>
                <w:szCs w:val="28"/>
                <w:cs/>
                <w:lang w:eastAsia="th-TH"/>
              </w:rPr>
              <w:t>พันบาท)</w:t>
            </w:r>
          </w:p>
        </w:tc>
      </w:tr>
      <w:tr w:rsidR="004C2103" w:rsidRPr="003926DF" w14:paraId="668DF882" w14:textId="77777777" w:rsidTr="004C2103">
        <w:tc>
          <w:tcPr>
            <w:tcW w:w="3879" w:type="dxa"/>
          </w:tcPr>
          <w:p w14:paraId="0FFEA101" w14:textId="77777777" w:rsidR="004C2103" w:rsidRPr="003926DF" w:rsidRDefault="004C2103" w:rsidP="003E562A">
            <w:pPr>
              <w:tabs>
                <w:tab w:val="left" w:pos="3090"/>
                <w:tab w:val="left" w:pos="4860"/>
              </w:tabs>
              <w:spacing w:line="240" w:lineRule="auto"/>
              <w:rPr>
                <w:rFonts w:ascii="Browallia New" w:hAnsi="Browallia New" w:cs="Browallia New"/>
                <w:snapToGrid w:val="0"/>
                <w:sz w:val="28"/>
                <w:szCs w:val="28"/>
                <w:cs/>
                <w:lang w:eastAsia="th-TH"/>
              </w:rPr>
            </w:pPr>
          </w:p>
        </w:tc>
        <w:tc>
          <w:tcPr>
            <w:tcW w:w="2565" w:type="dxa"/>
          </w:tcPr>
          <w:p w14:paraId="36736F7E" w14:textId="476BAD53" w:rsidR="004C2103" w:rsidRPr="003926DF"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ข้อมูลทางการเงินรวม</w:t>
            </w:r>
          </w:p>
        </w:tc>
        <w:tc>
          <w:tcPr>
            <w:tcW w:w="2565" w:type="dxa"/>
          </w:tcPr>
          <w:p w14:paraId="73678CB5" w14:textId="681B83FD" w:rsidR="004C2103" w:rsidRPr="003926DF" w:rsidRDefault="004C2103" w:rsidP="004C2103">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ข้อมูลทางการเงินเฉพาะบริษัท</w:t>
            </w:r>
          </w:p>
        </w:tc>
      </w:tr>
      <w:tr w:rsidR="004C2103" w:rsidRPr="003926DF" w14:paraId="3470F8DF" w14:textId="77777777" w:rsidTr="004C2103">
        <w:tc>
          <w:tcPr>
            <w:tcW w:w="3879" w:type="dxa"/>
          </w:tcPr>
          <w:p w14:paraId="4E03E970" w14:textId="33D662CD" w:rsidR="004C2103" w:rsidRPr="003926DF" w:rsidRDefault="004C2103" w:rsidP="006E5A3C">
            <w:pPr>
              <w:spacing w:line="240" w:lineRule="auto"/>
              <w:rPr>
                <w:rFonts w:ascii="Browallia New" w:hAnsi="Browallia New" w:cs="Browallia New"/>
                <w:sz w:val="28"/>
                <w:szCs w:val="28"/>
                <w:cs/>
                <w:lang w:val="en-GB"/>
              </w:rPr>
            </w:pPr>
          </w:p>
        </w:tc>
        <w:tc>
          <w:tcPr>
            <w:tcW w:w="2565" w:type="dxa"/>
          </w:tcPr>
          <w:p w14:paraId="071F5338" w14:textId="77777777" w:rsidR="004C2103" w:rsidRPr="003926DF" w:rsidRDefault="004C2103" w:rsidP="006E5A3C">
            <w:pPr>
              <w:tabs>
                <w:tab w:val="clear" w:pos="1644"/>
                <w:tab w:val="left" w:pos="1512"/>
              </w:tabs>
              <w:spacing w:line="240" w:lineRule="auto"/>
              <w:ind w:right="-12"/>
              <w:jc w:val="right"/>
              <w:rPr>
                <w:rFonts w:ascii="Browallia New" w:hAnsi="Browallia New" w:cs="Browallia New"/>
                <w:sz w:val="28"/>
                <w:szCs w:val="28"/>
              </w:rPr>
            </w:pPr>
          </w:p>
        </w:tc>
        <w:tc>
          <w:tcPr>
            <w:tcW w:w="2565" w:type="dxa"/>
            <w:shd w:val="clear" w:color="auto" w:fill="auto"/>
          </w:tcPr>
          <w:p w14:paraId="38D3E7D0" w14:textId="77777777" w:rsidR="004C2103" w:rsidRPr="003926DF" w:rsidRDefault="004C2103" w:rsidP="006E5A3C">
            <w:pPr>
              <w:tabs>
                <w:tab w:val="clear" w:pos="1644"/>
                <w:tab w:val="left" w:pos="1512"/>
              </w:tabs>
              <w:spacing w:line="240" w:lineRule="auto"/>
              <w:ind w:right="-12"/>
              <w:jc w:val="right"/>
              <w:rPr>
                <w:rFonts w:ascii="Browallia New" w:hAnsi="Browallia New" w:cs="Browallia New"/>
                <w:sz w:val="28"/>
                <w:szCs w:val="28"/>
              </w:rPr>
            </w:pPr>
          </w:p>
        </w:tc>
      </w:tr>
      <w:tr w:rsidR="004C2103" w:rsidRPr="003926DF" w14:paraId="267FF9CC" w14:textId="77777777" w:rsidTr="004C2103">
        <w:tc>
          <w:tcPr>
            <w:tcW w:w="3879" w:type="dxa"/>
          </w:tcPr>
          <w:p w14:paraId="41B1592C" w14:textId="07DC1C00" w:rsidR="004C2103" w:rsidRPr="003926DF" w:rsidRDefault="004C2103" w:rsidP="006E5A3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ราคาตามบัญชีสุทธิ ณ วันที่ </w:t>
            </w:r>
            <w:r w:rsidRPr="003926DF">
              <w:rPr>
                <w:rFonts w:ascii="Browallia New" w:hAnsi="Browallia New" w:cs="Browallia New"/>
                <w:sz w:val="28"/>
                <w:szCs w:val="28"/>
                <w:lang w:val="en-GB"/>
              </w:rPr>
              <w:t>1</w:t>
            </w:r>
            <w:r w:rsidRPr="003926DF">
              <w:rPr>
                <w:rFonts w:ascii="Browallia New" w:hAnsi="Browallia New" w:cs="Browallia New"/>
                <w:sz w:val="28"/>
                <w:szCs w:val="28"/>
                <w:cs/>
                <w:lang w:val="en-GB"/>
              </w:rPr>
              <w:t xml:space="preserve"> มกราคม </w:t>
            </w:r>
            <w:r w:rsidRPr="003926DF">
              <w:rPr>
                <w:rFonts w:ascii="Browallia New" w:hAnsi="Browallia New" w:cs="Browallia New"/>
                <w:sz w:val="28"/>
                <w:szCs w:val="28"/>
                <w:lang w:val="en-GB"/>
              </w:rPr>
              <w:t>256</w:t>
            </w:r>
            <w:r w:rsidRPr="003926DF">
              <w:rPr>
                <w:rFonts w:ascii="Browallia New" w:hAnsi="Browallia New" w:cs="Browallia New"/>
                <w:sz w:val="28"/>
                <w:szCs w:val="28"/>
              </w:rPr>
              <w:t>8</w:t>
            </w:r>
          </w:p>
        </w:tc>
        <w:tc>
          <w:tcPr>
            <w:tcW w:w="2565" w:type="dxa"/>
          </w:tcPr>
          <w:p w14:paraId="4BB6CE3E" w14:textId="2305710F" w:rsidR="004C2103" w:rsidRPr="003926DF" w:rsidRDefault="004C2103"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3,8</w:t>
            </w:r>
            <w:r w:rsidR="00AD5523" w:rsidRPr="003926DF">
              <w:rPr>
                <w:rFonts w:ascii="Browallia New" w:hAnsi="Browallia New" w:cs="Browallia New"/>
                <w:snapToGrid w:val="0"/>
                <w:sz w:val="28"/>
                <w:szCs w:val="28"/>
                <w:lang w:eastAsia="th-TH"/>
              </w:rPr>
              <w:t>79</w:t>
            </w:r>
            <w:r w:rsidRPr="003926DF">
              <w:rPr>
                <w:rFonts w:ascii="Browallia New" w:hAnsi="Browallia New" w:cs="Browallia New"/>
                <w:snapToGrid w:val="0"/>
                <w:sz w:val="28"/>
                <w:szCs w:val="28"/>
                <w:lang w:eastAsia="th-TH"/>
              </w:rPr>
              <w:t>,</w:t>
            </w:r>
            <w:r w:rsidR="00AD5523" w:rsidRPr="003926DF">
              <w:rPr>
                <w:rFonts w:ascii="Browallia New" w:hAnsi="Browallia New" w:cs="Browallia New"/>
                <w:snapToGrid w:val="0"/>
                <w:sz w:val="28"/>
                <w:szCs w:val="28"/>
                <w:lang w:eastAsia="th-TH"/>
              </w:rPr>
              <w:t>754</w:t>
            </w:r>
          </w:p>
        </w:tc>
        <w:tc>
          <w:tcPr>
            <w:tcW w:w="2565" w:type="dxa"/>
            <w:shd w:val="clear" w:color="auto" w:fill="auto"/>
          </w:tcPr>
          <w:p w14:paraId="54C862B7" w14:textId="79F69F32" w:rsidR="004C2103" w:rsidRPr="003926DF" w:rsidRDefault="004C2103"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 34,143</w:t>
            </w:r>
          </w:p>
        </w:tc>
      </w:tr>
      <w:tr w:rsidR="004C2103" w:rsidRPr="003926DF" w14:paraId="35159914" w14:textId="77777777" w:rsidTr="004C2103">
        <w:tc>
          <w:tcPr>
            <w:tcW w:w="3879" w:type="dxa"/>
          </w:tcPr>
          <w:p w14:paraId="72546AAD" w14:textId="61F2CF62" w:rsidR="004C2103" w:rsidRPr="003926DF" w:rsidRDefault="004C2103" w:rsidP="006E5A3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เพิ่มขึ้นระหว่างงวด</w:t>
            </w:r>
          </w:p>
        </w:tc>
        <w:tc>
          <w:tcPr>
            <w:tcW w:w="2565" w:type="dxa"/>
          </w:tcPr>
          <w:p w14:paraId="2B8D5786" w14:textId="43311DF8" w:rsidR="004C2103" w:rsidRPr="003926DF" w:rsidRDefault="000B19CC"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16,035</w:t>
            </w:r>
          </w:p>
        </w:tc>
        <w:tc>
          <w:tcPr>
            <w:tcW w:w="2565" w:type="dxa"/>
            <w:shd w:val="clear" w:color="auto" w:fill="auto"/>
          </w:tcPr>
          <w:p w14:paraId="4C355548" w14:textId="52342883" w:rsidR="004C2103" w:rsidRPr="003926DF" w:rsidRDefault="003926DF" w:rsidP="004C2103">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440</w:t>
            </w:r>
          </w:p>
        </w:tc>
      </w:tr>
      <w:tr w:rsidR="004C2103" w:rsidRPr="003926DF" w14:paraId="5C07B51B" w14:textId="77777777" w:rsidTr="004C2103">
        <w:tc>
          <w:tcPr>
            <w:tcW w:w="3879" w:type="dxa"/>
          </w:tcPr>
          <w:p w14:paraId="169ECF7E" w14:textId="62850AC8" w:rsidR="004C2103" w:rsidRPr="003926DF" w:rsidRDefault="00B85CF9" w:rsidP="004C2103">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ค่า</w:t>
            </w:r>
            <w:r w:rsidR="004C2103" w:rsidRPr="003926DF">
              <w:rPr>
                <w:rFonts w:ascii="Browallia New" w:hAnsi="Browallia New" w:cs="Browallia New"/>
                <w:sz w:val="28"/>
                <w:szCs w:val="28"/>
                <w:cs/>
                <w:lang w:val="en-GB"/>
              </w:rPr>
              <w:t>ตัดจำหน่าย</w:t>
            </w:r>
          </w:p>
        </w:tc>
        <w:tc>
          <w:tcPr>
            <w:tcW w:w="2565" w:type="dxa"/>
            <w:shd w:val="clear" w:color="auto" w:fill="auto"/>
          </w:tcPr>
          <w:p w14:paraId="658ADA15" w14:textId="3FFC3F7D" w:rsidR="004C2103" w:rsidRPr="003926DF" w:rsidRDefault="004C2103" w:rsidP="004C2103">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(82,220)</w:t>
            </w:r>
          </w:p>
        </w:tc>
        <w:tc>
          <w:tcPr>
            <w:tcW w:w="2565" w:type="dxa"/>
            <w:shd w:val="clear" w:color="auto" w:fill="auto"/>
          </w:tcPr>
          <w:p w14:paraId="32D9791A" w14:textId="2FD255FC" w:rsidR="004C2103" w:rsidRPr="003926DF" w:rsidRDefault="004C2103" w:rsidP="004C2103">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cs/>
                <w:lang w:eastAsia="th-TH"/>
              </w:rPr>
              <w:t>(</w:t>
            </w:r>
            <w:r w:rsidR="003926DF" w:rsidRPr="003926DF">
              <w:rPr>
                <w:rFonts w:ascii="Browallia New" w:hAnsi="Browallia New" w:cs="Browallia New"/>
                <w:snapToGrid w:val="0"/>
                <w:sz w:val="28"/>
                <w:szCs w:val="28"/>
                <w:lang w:eastAsia="th-TH"/>
              </w:rPr>
              <w:t>2</w:t>
            </w:r>
            <w:r w:rsidRPr="003926DF">
              <w:rPr>
                <w:rFonts w:ascii="Browallia New" w:hAnsi="Browallia New" w:cs="Browallia New"/>
                <w:snapToGrid w:val="0"/>
                <w:sz w:val="28"/>
                <w:szCs w:val="28"/>
                <w:lang w:eastAsia="th-TH"/>
              </w:rPr>
              <w:t>,</w:t>
            </w:r>
            <w:r w:rsidR="003926DF" w:rsidRPr="003926DF">
              <w:rPr>
                <w:rFonts w:ascii="Browallia New" w:hAnsi="Browallia New" w:cs="Browallia New"/>
                <w:snapToGrid w:val="0"/>
                <w:sz w:val="28"/>
                <w:szCs w:val="28"/>
                <w:lang w:eastAsia="th-TH"/>
              </w:rPr>
              <w:t>616</w:t>
            </w:r>
            <w:r w:rsidRPr="003926DF">
              <w:rPr>
                <w:rFonts w:ascii="Browallia New" w:hAnsi="Browallia New" w:cs="Browallia New"/>
                <w:snapToGrid w:val="0"/>
                <w:sz w:val="28"/>
                <w:szCs w:val="28"/>
                <w:cs/>
                <w:lang w:eastAsia="th-TH"/>
              </w:rPr>
              <w:t>)</w:t>
            </w:r>
          </w:p>
        </w:tc>
      </w:tr>
      <w:tr w:rsidR="004C2103" w:rsidRPr="003926DF" w14:paraId="67E9386D" w14:textId="77777777" w:rsidTr="004C2103">
        <w:tc>
          <w:tcPr>
            <w:tcW w:w="3879" w:type="dxa"/>
          </w:tcPr>
          <w:p w14:paraId="2EBBC4C5" w14:textId="336CCE0D" w:rsidR="004C2103" w:rsidRPr="003926DF" w:rsidRDefault="004C2103" w:rsidP="00B86AB1">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ราคาตามบัญชีสุทธิ ณ วันที่ </w:t>
            </w:r>
            <w:r w:rsidR="003926DF" w:rsidRPr="003926DF">
              <w:rPr>
                <w:rFonts w:ascii="Browallia New" w:hAnsi="Browallia New" w:cs="Browallia New"/>
                <w:sz w:val="28"/>
                <w:szCs w:val="28"/>
              </w:rPr>
              <w:t>31</w:t>
            </w:r>
            <w:r w:rsidRPr="003926DF">
              <w:rPr>
                <w:rFonts w:ascii="Browallia New" w:hAnsi="Browallia New" w:cs="Browallia New"/>
                <w:sz w:val="28"/>
                <w:szCs w:val="28"/>
                <w:cs/>
                <w:lang w:val="en-GB"/>
              </w:rPr>
              <w:t xml:space="preserve"> มีนาคม</w:t>
            </w:r>
            <w:r w:rsidRPr="003926DF">
              <w:rPr>
                <w:rFonts w:ascii="Browallia New" w:hAnsi="Browallia New" w:cs="Browallia New"/>
                <w:sz w:val="28"/>
                <w:szCs w:val="28"/>
              </w:rPr>
              <w:t xml:space="preserve"> 2568</w:t>
            </w:r>
          </w:p>
        </w:tc>
        <w:tc>
          <w:tcPr>
            <w:tcW w:w="2565" w:type="dxa"/>
            <w:shd w:val="clear" w:color="auto" w:fill="auto"/>
          </w:tcPr>
          <w:p w14:paraId="74788BFC" w14:textId="4BE13DA6" w:rsidR="004C2103" w:rsidRPr="003926DF" w:rsidRDefault="003926DF" w:rsidP="004C2103">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3</w:t>
            </w:r>
            <w:r w:rsidR="004C2103" w:rsidRPr="003926DF">
              <w:rPr>
                <w:rFonts w:ascii="Browallia New" w:hAnsi="Browallia New" w:cs="Browallia New"/>
                <w:snapToGrid w:val="0"/>
                <w:sz w:val="28"/>
                <w:szCs w:val="28"/>
                <w:lang w:eastAsia="th-TH"/>
              </w:rPr>
              <w:t>,</w:t>
            </w:r>
            <w:r w:rsidRPr="003926DF">
              <w:rPr>
                <w:rFonts w:ascii="Browallia New" w:hAnsi="Browallia New" w:cs="Browallia New"/>
                <w:snapToGrid w:val="0"/>
                <w:sz w:val="28"/>
                <w:szCs w:val="28"/>
                <w:lang w:eastAsia="th-TH"/>
              </w:rPr>
              <w:t>813</w:t>
            </w:r>
            <w:r w:rsidR="004C2103" w:rsidRPr="003926DF">
              <w:rPr>
                <w:rFonts w:ascii="Browallia New" w:hAnsi="Browallia New" w:cs="Browallia New"/>
                <w:snapToGrid w:val="0"/>
                <w:sz w:val="28"/>
                <w:szCs w:val="28"/>
                <w:lang w:eastAsia="th-TH"/>
              </w:rPr>
              <w:t>,</w:t>
            </w:r>
            <w:r w:rsidRPr="003926DF">
              <w:rPr>
                <w:rFonts w:ascii="Browallia New" w:hAnsi="Browallia New" w:cs="Browallia New"/>
                <w:snapToGrid w:val="0"/>
                <w:sz w:val="28"/>
                <w:szCs w:val="28"/>
                <w:lang w:eastAsia="th-TH"/>
              </w:rPr>
              <w:t>5</w:t>
            </w:r>
            <w:r w:rsidR="004C2103" w:rsidRPr="003926DF">
              <w:rPr>
                <w:rFonts w:ascii="Browallia New" w:hAnsi="Browallia New" w:cs="Browallia New"/>
                <w:snapToGrid w:val="0"/>
                <w:sz w:val="28"/>
                <w:szCs w:val="28"/>
                <w:lang w:eastAsia="th-TH"/>
              </w:rPr>
              <w:t>69</w:t>
            </w:r>
          </w:p>
        </w:tc>
        <w:tc>
          <w:tcPr>
            <w:tcW w:w="2565" w:type="dxa"/>
            <w:shd w:val="clear" w:color="auto" w:fill="auto"/>
          </w:tcPr>
          <w:p w14:paraId="2AB11E6E" w14:textId="4E7E13C2" w:rsidR="004C2103" w:rsidRPr="003926DF" w:rsidRDefault="003926DF" w:rsidP="004C2103">
            <w:pPr>
              <w:pBdr>
                <w:bottom w:val="single" w:sz="12"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31</w:t>
            </w:r>
            <w:r w:rsidR="004C2103" w:rsidRPr="003926DF">
              <w:rPr>
                <w:rFonts w:ascii="Browallia New" w:hAnsi="Browallia New" w:cs="Browallia New"/>
                <w:snapToGrid w:val="0"/>
                <w:sz w:val="28"/>
                <w:szCs w:val="28"/>
                <w:lang w:eastAsia="th-TH"/>
              </w:rPr>
              <w:t>,</w:t>
            </w:r>
            <w:r w:rsidRPr="003926DF">
              <w:rPr>
                <w:rFonts w:ascii="Browallia New" w:hAnsi="Browallia New" w:cs="Browallia New"/>
                <w:snapToGrid w:val="0"/>
                <w:sz w:val="28"/>
                <w:szCs w:val="28"/>
                <w:lang w:eastAsia="th-TH"/>
              </w:rPr>
              <w:t>967</w:t>
            </w:r>
          </w:p>
        </w:tc>
      </w:tr>
    </w:tbl>
    <w:p w14:paraId="29A9DEE5" w14:textId="77777777" w:rsidR="00E20D9D" w:rsidRPr="003926DF" w:rsidRDefault="00E20D9D" w:rsidP="00E20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41C4E199" w14:textId="272490A8" w:rsidR="00145926" w:rsidRPr="003926DF" w:rsidRDefault="00E3426C"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t>เงินเบิกเกินบัญชีและเงินกู้ยืมระยะสั้นจากสถาบันการเงิน</w:t>
      </w:r>
    </w:p>
    <w:p w14:paraId="16EB89D3" w14:textId="77777777" w:rsidR="000E2D9D" w:rsidRPr="003926DF" w:rsidRDefault="000E2D9D"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tbl>
      <w:tblPr>
        <w:tblW w:w="9090" w:type="dxa"/>
        <w:tblInd w:w="360" w:type="dxa"/>
        <w:tblLayout w:type="fixed"/>
        <w:tblLook w:val="0000" w:firstRow="0" w:lastRow="0" w:firstColumn="0" w:lastColumn="0" w:noHBand="0" w:noVBand="0"/>
      </w:tblPr>
      <w:tblGrid>
        <w:gridCol w:w="3519"/>
        <w:gridCol w:w="1392"/>
        <w:gridCol w:w="1393"/>
        <w:gridCol w:w="1393"/>
        <w:gridCol w:w="1393"/>
      </w:tblGrid>
      <w:tr w:rsidR="009704AE" w:rsidRPr="003926DF" w14:paraId="2172844D" w14:textId="77777777" w:rsidTr="007929A2">
        <w:trPr>
          <w:cantSplit/>
          <w:tblHeader/>
        </w:trPr>
        <w:tc>
          <w:tcPr>
            <w:tcW w:w="3519" w:type="dxa"/>
          </w:tcPr>
          <w:p w14:paraId="252AA7F6"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571" w:type="dxa"/>
            <w:gridSpan w:val="4"/>
          </w:tcPr>
          <w:p w14:paraId="707A5DEF"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Pr="003926DF">
              <w:rPr>
                <w:rFonts w:ascii="Browallia New" w:hAnsi="Browallia New" w:cs="Browallia New"/>
                <w:snapToGrid w:val="0"/>
                <w:sz w:val="24"/>
                <w:szCs w:val="24"/>
                <w:cs/>
                <w:lang w:eastAsia="th-TH"/>
              </w:rPr>
              <w:t>พันบาท)</w:t>
            </w:r>
          </w:p>
        </w:tc>
      </w:tr>
      <w:tr w:rsidR="009704AE" w:rsidRPr="003926DF" w14:paraId="7855369B" w14:textId="77777777" w:rsidTr="007929A2">
        <w:trPr>
          <w:cantSplit/>
          <w:tblHeader/>
        </w:trPr>
        <w:tc>
          <w:tcPr>
            <w:tcW w:w="3519" w:type="dxa"/>
          </w:tcPr>
          <w:p w14:paraId="414A35CB"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85" w:type="dxa"/>
            <w:gridSpan w:val="2"/>
          </w:tcPr>
          <w:p w14:paraId="56FE92F2" w14:textId="77777777" w:rsidR="009704AE" w:rsidRPr="003926D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ข้อมูลทางการเงินรวม</w:t>
            </w:r>
          </w:p>
        </w:tc>
        <w:tc>
          <w:tcPr>
            <w:tcW w:w="2786" w:type="dxa"/>
            <w:gridSpan w:val="2"/>
          </w:tcPr>
          <w:p w14:paraId="7F5844D2" w14:textId="77777777" w:rsidR="009704AE" w:rsidRPr="003926D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4"/>
                <w:szCs w:val="24"/>
              </w:rPr>
            </w:pPr>
            <w:r w:rsidRPr="003926DF">
              <w:rPr>
                <w:rFonts w:ascii="Browallia New" w:hAnsi="Browallia New" w:cs="Browallia New"/>
                <w:sz w:val="24"/>
                <w:szCs w:val="24"/>
                <w:cs/>
              </w:rPr>
              <w:t>ข้อมูลทางการเงินเฉพาะบริษัท</w:t>
            </w:r>
          </w:p>
        </w:tc>
      </w:tr>
      <w:tr w:rsidR="009704AE" w:rsidRPr="003926DF" w14:paraId="2BDE3B16" w14:textId="77777777" w:rsidTr="007929A2">
        <w:trPr>
          <w:cantSplit/>
          <w:trHeight w:val="290"/>
          <w:tblHeader/>
        </w:trPr>
        <w:tc>
          <w:tcPr>
            <w:tcW w:w="3519" w:type="dxa"/>
          </w:tcPr>
          <w:p w14:paraId="781CBE22" w14:textId="77777777" w:rsidR="009704AE" w:rsidRPr="003926DF" w:rsidRDefault="009704AE" w:rsidP="007929A2">
            <w:pPr>
              <w:pStyle w:val="a0"/>
              <w:tabs>
                <w:tab w:val="clear" w:pos="360"/>
                <w:tab w:val="clear" w:pos="720"/>
                <w:tab w:val="clear" w:pos="1080"/>
                <w:tab w:val="left" w:pos="540"/>
              </w:tabs>
              <w:rPr>
                <w:rFonts w:ascii="Browallia New" w:hAnsi="Browallia New" w:cs="Browallia New"/>
                <w:sz w:val="24"/>
                <w:szCs w:val="24"/>
                <w:cs/>
                <w:lang w:val="en-US"/>
              </w:rPr>
            </w:pPr>
          </w:p>
        </w:tc>
        <w:tc>
          <w:tcPr>
            <w:tcW w:w="1392" w:type="dxa"/>
            <w:vAlign w:val="bottom"/>
          </w:tcPr>
          <w:p w14:paraId="42E73097" w14:textId="77777777" w:rsidR="00397E6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มีนาคม </w:t>
            </w:r>
          </w:p>
          <w:p w14:paraId="01B718DD" w14:textId="282F8AA9" w:rsidR="009704AE" w:rsidRPr="003926D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68418929" w14:textId="77777777" w:rsidR="009704AE" w:rsidRPr="003926D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c>
          <w:tcPr>
            <w:tcW w:w="1393" w:type="dxa"/>
            <w:vAlign w:val="bottom"/>
          </w:tcPr>
          <w:p w14:paraId="342084D7" w14:textId="77777777" w:rsidR="00397E6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มีนาคม </w:t>
            </w:r>
          </w:p>
          <w:p w14:paraId="3537D08D" w14:textId="3E35E1B4" w:rsidR="009704AE" w:rsidRPr="003926D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2568</w:t>
            </w:r>
          </w:p>
        </w:tc>
        <w:tc>
          <w:tcPr>
            <w:tcW w:w="1393" w:type="dxa"/>
            <w:vAlign w:val="bottom"/>
          </w:tcPr>
          <w:p w14:paraId="394875DC" w14:textId="77777777" w:rsidR="009704AE" w:rsidRPr="003926DF" w:rsidRDefault="009704AE" w:rsidP="007929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hAnsi="Browallia New" w:cs="Browallia New"/>
                <w:sz w:val="24"/>
                <w:szCs w:val="24"/>
              </w:rPr>
              <w:t xml:space="preserve">31 </w:t>
            </w:r>
            <w:r w:rsidRPr="003926DF">
              <w:rPr>
                <w:rFonts w:ascii="Browallia New" w:hAnsi="Browallia New" w:cs="Browallia New"/>
                <w:sz w:val="24"/>
                <w:szCs w:val="24"/>
                <w:cs/>
              </w:rPr>
              <w:t xml:space="preserve">ธันวาคม </w:t>
            </w:r>
            <w:r w:rsidRPr="003926DF">
              <w:rPr>
                <w:rFonts w:ascii="Browallia New" w:hAnsi="Browallia New" w:cs="Browallia New"/>
                <w:sz w:val="24"/>
                <w:szCs w:val="24"/>
              </w:rPr>
              <w:t>2567</w:t>
            </w:r>
          </w:p>
        </w:tc>
      </w:tr>
      <w:tr w:rsidR="009704AE" w:rsidRPr="003926DF" w14:paraId="0D795C7C" w14:textId="77777777" w:rsidTr="007929A2">
        <w:trPr>
          <w:cantSplit/>
        </w:trPr>
        <w:tc>
          <w:tcPr>
            <w:tcW w:w="3519" w:type="dxa"/>
            <w:vAlign w:val="bottom"/>
          </w:tcPr>
          <w:p w14:paraId="078D7D62"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392" w:type="dxa"/>
            <w:vAlign w:val="bottom"/>
          </w:tcPr>
          <w:p w14:paraId="5A0FC987"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shd w:val="clear" w:color="auto" w:fill="auto"/>
            <w:vAlign w:val="bottom"/>
          </w:tcPr>
          <w:p w14:paraId="2AB33156"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1393" w:type="dxa"/>
          </w:tcPr>
          <w:p w14:paraId="37787C4C"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393" w:type="dxa"/>
          </w:tcPr>
          <w:p w14:paraId="24453119" w14:textId="77777777" w:rsidR="009704AE" w:rsidRPr="003926DF" w:rsidRDefault="009704AE" w:rsidP="0079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B7359" w:rsidRPr="003926DF" w14:paraId="0F9C2DBE" w14:textId="77777777" w:rsidTr="007929A2">
        <w:trPr>
          <w:cantSplit/>
          <w:trHeight w:val="71"/>
        </w:trPr>
        <w:tc>
          <w:tcPr>
            <w:tcW w:w="3519" w:type="dxa"/>
            <w:vAlign w:val="bottom"/>
          </w:tcPr>
          <w:p w14:paraId="2E4891B6" w14:textId="72EF452A" w:rsidR="008B7359" w:rsidRPr="003926DF"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เงินเบิกเกินบัญชีธนาคาร</w:t>
            </w:r>
          </w:p>
        </w:tc>
        <w:tc>
          <w:tcPr>
            <w:tcW w:w="1392" w:type="dxa"/>
          </w:tcPr>
          <w:p w14:paraId="310ACFCE" w14:textId="47512FB5" w:rsidR="008B7359" w:rsidRPr="003926DF"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90,658</w:t>
            </w:r>
          </w:p>
        </w:tc>
        <w:tc>
          <w:tcPr>
            <w:tcW w:w="1393" w:type="dxa"/>
          </w:tcPr>
          <w:p w14:paraId="06D2DFC4" w14:textId="3FA4C088" w:rsidR="008B7359" w:rsidRPr="003926DF"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hAnsi="Browallia New" w:cs="Browallia New"/>
                <w:sz w:val="24"/>
                <w:szCs w:val="24"/>
              </w:rPr>
              <w:t>-</w:t>
            </w:r>
          </w:p>
        </w:tc>
        <w:tc>
          <w:tcPr>
            <w:tcW w:w="1393" w:type="dxa"/>
          </w:tcPr>
          <w:p w14:paraId="62DF1215" w14:textId="5F0AFB13" w:rsidR="008B7359" w:rsidRPr="003926DF"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30,203</w:t>
            </w:r>
          </w:p>
        </w:tc>
        <w:tc>
          <w:tcPr>
            <w:tcW w:w="1393" w:type="dxa"/>
          </w:tcPr>
          <w:p w14:paraId="22C58C18" w14:textId="786E8764" w:rsidR="008B7359" w:rsidRPr="003926DF"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3926DF">
              <w:rPr>
                <w:rFonts w:ascii="Browallia New" w:eastAsia="Arial Unicode MS" w:hAnsi="Browallia New" w:cs="Browallia New"/>
                <w:sz w:val="24"/>
                <w:szCs w:val="24"/>
                <w:cs/>
                <w:lang w:val="en-GB"/>
              </w:rPr>
              <w:t xml:space="preserve">   </w:t>
            </w:r>
            <w:r w:rsidRPr="003926DF">
              <w:rPr>
                <w:rFonts w:ascii="Browallia New" w:eastAsia="Arial Unicode MS" w:hAnsi="Browallia New" w:cs="Browallia New"/>
                <w:sz w:val="24"/>
                <w:szCs w:val="24"/>
                <w:lang w:val="en-GB"/>
              </w:rPr>
              <w:t xml:space="preserve">          </w:t>
            </w:r>
            <w:r w:rsidRPr="003926DF">
              <w:rPr>
                <w:rFonts w:ascii="Browallia New" w:hAnsi="Browallia New" w:cs="Browallia New"/>
                <w:sz w:val="24"/>
                <w:szCs w:val="24"/>
              </w:rPr>
              <w:t>-</w:t>
            </w:r>
          </w:p>
        </w:tc>
      </w:tr>
      <w:tr w:rsidR="008B7359" w:rsidRPr="003926DF" w14:paraId="640170D6" w14:textId="77777777" w:rsidTr="007929A2">
        <w:trPr>
          <w:cantSplit/>
          <w:trHeight w:val="71"/>
        </w:trPr>
        <w:tc>
          <w:tcPr>
            <w:tcW w:w="3519" w:type="dxa"/>
            <w:vAlign w:val="bottom"/>
          </w:tcPr>
          <w:p w14:paraId="75938E43" w14:textId="29EEF09F" w:rsidR="008B7359" w:rsidRPr="003926DF"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2" w:hanging="522"/>
              <w:rPr>
                <w:rFonts w:ascii="Browallia New" w:hAnsi="Browallia New" w:cs="Browallia New"/>
                <w:sz w:val="24"/>
                <w:szCs w:val="24"/>
                <w:cs/>
              </w:rPr>
            </w:pPr>
            <w:r w:rsidRPr="003926DF">
              <w:rPr>
                <w:rFonts w:ascii="Browallia New" w:hAnsi="Browallia New" w:cs="Browallia New"/>
                <w:sz w:val="24"/>
                <w:szCs w:val="24"/>
                <w:cs/>
              </w:rPr>
              <w:t>เงินกู้ยืมระยะสั้นจากสถาบันการเงิน</w:t>
            </w:r>
          </w:p>
        </w:tc>
        <w:tc>
          <w:tcPr>
            <w:tcW w:w="1392" w:type="dxa"/>
          </w:tcPr>
          <w:p w14:paraId="38C5A20B" w14:textId="671B745F" w:rsidR="008B7359" w:rsidRPr="003926DF"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1,836,800</w:t>
            </w:r>
          </w:p>
        </w:tc>
        <w:tc>
          <w:tcPr>
            <w:tcW w:w="1393" w:type="dxa"/>
          </w:tcPr>
          <w:p w14:paraId="10E643A9" w14:textId="6D30DFBD" w:rsidR="008B7359" w:rsidRPr="003926DF"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1,841,000</w:t>
            </w:r>
          </w:p>
        </w:tc>
        <w:tc>
          <w:tcPr>
            <w:tcW w:w="1393" w:type="dxa"/>
          </w:tcPr>
          <w:p w14:paraId="6CBE5EB1" w14:textId="476762F7" w:rsidR="008B7359" w:rsidRPr="003926DF"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1,011</w:t>
            </w:r>
            <w:r w:rsidRPr="003926DF">
              <w:rPr>
                <w:rFonts w:ascii="Browallia New" w:eastAsia="Arial Unicode MS" w:hAnsi="Browallia New" w:cs="Browallia New"/>
                <w:sz w:val="24"/>
                <w:szCs w:val="24"/>
              </w:rPr>
              <w:t>,</w:t>
            </w:r>
            <w:r w:rsidRPr="003926DF">
              <w:rPr>
                <w:rFonts w:ascii="Browallia New" w:eastAsia="Arial Unicode MS" w:hAnsi="Browallia New" w:cs="Browallia New"/>
                <w:sz w:val="24"/>
                <w:szCs w:val="24"/>
                <w:lang w:val="en-GB"/>
              </w:rPr>
              <w:t>800</w:t>
            </w:r>
          </w:p>
        </w:tc>
        <w:tc>
          <w:tcPr>
            <w:tcW w:w="1393" w:type="dxa"/>
          </w:tcPr>
          <w:p w14:paraId="5E43A442" w14:textId="46623CA0" w:rsidR="008B7359" w:rsidRPr="003926DF" w:rsidRDefault="008B7359" w:rsidP="008B7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lang w:val="en-GB"/>
              </w:rPr>
              <w:t>1,016,000</w:t>
            </w:r>
          </w:p>
        </w:tc>
      </w:tr>
      <w:tr w:rsidR="008B7359" w:rsidRPr="003926DF" w14:paraId="1B91959A" w14:textId="77777777" w:rsidTr="007929A2">
        <w:trPr>
          <w:cantSplit/>
          <w:trHeight w:val="71"/>
        </w:trPr>
        <w:tc>
          <w:tcPr>
            <w:tcW w:w="3519" w:type="dxa"/>
            <w:vAlign w:val="bottom"/>
          </w:tcPr>
          <w:p w14:paraId="26529B0F" w14:textId="4A6F6949" w:rsidR="008B7359" w:rsidRPr="003926DF" w:rsidRDefault="008B7359" w:rsidP="008B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รวม</w:t>
            </w:r>
          </w:p>
        </w:tc>
        <w:tc>
          <w:tcPr>
            <w:tcW w:w="1392" w:type="dxa"/>
          </w:tcPr>
          <w:p w14:paraId="4A1355B5" w14:textId="419D7B61" w:rsidR="008B7359" w:rsidRPr="003926DF"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rPr>
              <w:t>1,927,458</w:t>
            </w:r>
          </w:p>
        </w:tc>
        <w:tc>
          <w:tcPr>
            <w:tcW w:w="1393" w:type="dxa"/>
          </w:tcPr>
          <w:p w14:paraId="62CBD0A0" w14:textId="4AE3621A" w:rsidR="008B7359" w:rsidRPr="003926DF"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rPr>
              <w:t>1,841,000</w:t>
            </w:r>
          </w:p>
        </w:tc>
        <w:tc>
          <w:tcPr>
            <w:tcW w:w="1393" w:type="dxa"/>
          </w:tcPr>
          <w:p w14:paraId="400F7C17" w14:textId="67570DE5" w:rsidR="008B7359" w:rsidRPr="003926DF"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eastAsia="Arial Unicode MS" w:hAnsi="Browallia New" w:cs="Browallia New"/>
                <w:sz w:val="24"/>
                <w:szCs w:val="24"/>
                <w:lang w:val="en-GB"/>
              </w:rPr>
              <w:t>1,042,003</w:t>
            </w:r>
          </w:p>
        </w:tc>
        <w:tc>
          <w:tcPr>
            <w:tcW w:w="1393" w:type="dxa"/>
          </w:tcPr>
          <w:p w14:paraId="2D1862C3" w14:textId="7ED85B4D" w:rsidR="008B7359" w:rsidRPr="003926DF" w:rsidRDefault="008B7359" w:rsidP="008B73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3926DF">
              <w:rPr>
                <w:rFonts w:ascii="Browallia New" w:hAnsi="Browallia New" w:cs="Browallia New"/>
                <w:sz w:val="24"/>
                <w:szCs w:val="24"/>
                <w:lang w:val="en-GB"/>
              </w:rPr>
              <w:t>1,016,000</w:t>
            </w:r>
          </w:p>
        </w:tc>
      </w:tr>
    </w:tbl>
    <w:p w14:paraId="6D659A31" w14:textId="77777777" w:rsidR="009704AE" w:rsidRPr="003926DF" w:rsidRDefault="009704AE" w:rsidP="000E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2181B440" w14:textId="77777777" w:rsidR="0045278D" w:rsidRPr="003926DF"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t xml:space="preserve">เงินกู้ยืมระยะสั้นจากสถาบันการเงินมีรายการเคลื่อนไหวสำหรับงวดสามเดือนสิ้นสุดวันที่ </w:t>
      </w:r>
      <w:r w:rsidRPr="003926DF">
        <w:rPr>
          <w:rFonts w:ascii="Browallia New" w:hAnsi="Browallia New" w:cs="Browallia New"/>
          <w:color w:val="000000" w:themeColor="text1"/>
          <w:sz w:val="28"/>
          <w:szCs w:val="28"/>
          <w:lang w:val="en-GB"/>
        </w:rPr>
        <w:t>31</w:t>
      </w:r>
      <w:r w:rsidRPr="003926DF">
        <w:rPr>
          <w:rFonts w:ascii="Browallia New" w:hAnsi="Browallia New" w:cs="Browallia New"/>
          <w:color w:val="000000" w:themeColor="text1"/>
          <w:sz w:val="28"/>
          <w:szCs w:val="28"/>
          <w:cs/>
        </w:rPr>
        <w:t xml:space="preserve"> มีนาคม </w:t>
      </w:r>
      <w:r w:rsidRPr="003926DF">
        <w:rPr>
          <w:rFonts w:ascii="Browallia New" w:eastAsia="SimSun" w:hAnsi="Browallia New" w:cs="Browallia New"/>
          <w:sz w:val="28"/>
          <w:szCs w:val="28"/>
        </w:rPr>
        <w:t>2568</w:t>
      </w:r>
      <w:r w:rsidRPr="003926DF">
        <w:rPr>
          <w:rFonts w:ascii="Browallia New" w:hAnsi="Browallia New" w:cs="Browallia New"/>
          <w:color w:val="000000" w:themeColor="text1"/>
          <w:sz w:val="28"/>
          <w:szCs w:val="28"/>
          <w:cs/>
        </w:rPr>
        <w:t xml:space="preserve"> มีดังนี้</w:t>
      </w:r>
    </w:p>
    <w:p w14:paraId="07ECB639" w14:textId="77777777" w:rsidR="0045278D" w:rsidRPr="003926DF" w:rsidRDefault="0045278D" w:rsidP="00452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9" w:type="dxa"/>
        <w:tblInd w:w="351" w:type="dxa"/>
        <w:tblLayout w:type="fixed"/>
        <w:tblLook w:val="0000" w:firstRow="0" w:lastRow="0" w:firstColumn="0" w:lastColumn="0" w:noHBand="0" w:noVBand="0"/>
      </w:tblPr>
      <w:tblGrid>
        <w:gridCol w:w="4149"/>
        <w:gridCol w:w="2430"/>
        <w:gridCol w:w="2430"/>
      </w:tblGrid>
      <w:tr w:rsidR="0045278D" w:rsidRPr="003926DF" w14:paraId="482871EB" w14:textId="77777777" w:rsidTr="0045278D">
        <w:tc>
          <w:tcPr>
            <w:tcW w:w="4149" w:type="dxa"/>
          </w:tcPr>
          <w:p w14:paraId="1F175A50" w14:textId="77777777" w:rsidR="0045278D" w:rsidRPr="003926DF"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5DF06BFA" w14:textId="77777777" w:rsidR="0045278D" w:rsidRPr="003926DF"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30" w:type="dxa"/>
          </w:tcPr>
          <w:p w14:paraId="0DEFEB74" w14:textId="77777777" w:rsidR="0045278D" w:rsidRPr="003926DF" w:rsidRDefault="0045278D" w:rsidP="007929A2">
            <w:pPr>
              <w:tabs>
                <w:tab w:val="clear" w:pos="1871"/>
                <w:tab w:val="left" w:pos="3090"/>
                <w:tab w:val="left" w:pos="4860"/>
              </w:tabs>
              <w:spacing w:line="240" w:lineRule="auto"/>
              <w:ind w:right="-72"/>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Pr="003926DF">
              <w:rPr>
                <w:rFonts w:ascii="Browallia New" w:hAnsi="Browallia New" w:cs="Browallia New"/>
                <w:snapToGrid w:val="0"/>
                <w:sz w:val="28"/>
                <w:szCs w:val="28"/>
                <w:cs/>
                <w:lang w:eastAsia="th-TH"/>
              </w:rPr>
              <w:t>พันบาท)</w:t>
            </w:r>
          </w:p>
        </w:tc>
      </w:tr>
      <w:tr w:rsidR="0045278D" w:rsidRPr="003926DF" w14:paraId="13768AA6" w14:textId="77777777" w:rsidTr="0045278D">
        <w:tc>
          <w:tcPr>
            <w:tcW w:w="4149" w:type="dxa"/>
          </w:tcPr>
          <w:p w14:paraId="52A727BA" w14:textId="77777777" w:rsidR="0045278D" w:rsidRPr="003926DF" w:rsidRDefault="0045278D" w:rsidP="007929A2">
            <w:pPr>
              <w:tabs>
                <w:tab w:val="left" w:pos="3090"/>
                <w:tab w:val="left" w:pos="4860"/>
              </w:tabs>
              <w:spacing w:line="240" w:lineRule="auto"/>
              <w:rPr>
                <w:rFonts w:ascii="Browallia New" w:hAnsi="Browallia New" w:cs="Browallia New"/>
                <w:snapToGrid w:val="0"/>
                <w:sz w:val="28"/>
                <w:szCs w:val="28"/>
                <w:cs/>
                <w:lang w:eastAsia="th-TH"/>
              </w:rPr>
            </w:pPr>
          </w:p>
        </w:tc>
        <w:tc>
          <w:tcPr>
            <w:tcW w:w="2430" w:type="dxa"/>
          </w:tcPr>
          <w:p w14:paraId="71ABDEDD" w14:textId="77777777" w:rsidR="0045278D" w:rsidRPr="003926DF" w:rsidRDefault="0045278D" w:rsidP="00782F3F">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ข้อมูลทางการเงินรวม</w:t>
            </w:r>
          </w:p>
        </w:tc>
        <w:tc>
          <w:tcPr>
            <w:tcW w:w="2430" w:type="dxa"/>
          </w:tcPr>
          <w:p w14:paraId="1468CC69" w14:textId="77777777" w:rsidR="0045278D" w:rsidRPr="003926DF" w:rsidRDefault="0045278D" w:rsidP="00782F3F">
            <w:pPr>
              <w:pBdr>
                <w:bottom w:val="single" w:sz="4" w:space="1" w:color="auto"/>
              </w:pBd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ข้อมูลทางการเงินเฉพาะบริษัท</w:t>
            </w:r>
          </w:p>
        </w:tc>
      </w:tr>
      <w:tr w:rsidR="0045278D" w:rsidRPr="003926DF" w14:paraId="0884956D" w14:textId="77777777" w:rsidTr="0045278D">
        <w:tc>
          <w:tcPr>
            <w:tcW w:w="4149" w:type="dxa"/>
          </w:tcPr>
          <w:p w14:paraId="45B1C61D" w14:textId="77777777" w:rsidR="0045278D" w:rsidRPr="003926DF" w:rsidRDefault="0045278D" w:rsidP="007929A2">
            <w:pPr>
              <w:tabs>
                <w:tab w:val="left" w:pos="3090"/>
                <w:tab w:val="left" w:pos="4860"/>
              </w:tabs>
              <w:spacing w:line="240" w:lineRule="auto"/>
              <w:rPr>
                <w:rFonts w:ascii="Browallia New" w:hAnsi="Browallia New" w:cs="Browallia New"/>
                <w:snapToGrid w:val="0"/>
                <w:sz w:val="28"/>
                <w:szCs w:val="28"/>
                <w:lang w:eastAsia="th-TH"/>
              </w:rPr>
            </w:pPr>
          </w:p>
        </w:tc>
        <w:tc>
          <w:tcPr>
            <w:tcW w:w="2430" w:type="dxa"/>
          </w:tcPr>
          <w:p w14:paraId="500A2F22" w14:textId="77777777" w:rsidR="0045278D" w:rsidRPr="003926DF" w:rsidRDefault="0045278D" w:rsidP="007929A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430" w:type="dxa"/>
          </w:tcPr>
          <w:p w14:paraId="0B7E54B7" w14:textId="77777777" w:rsidR="0045278D" w:rsidRPr="003926DF" w:rsidRDefault="0045278D" w:rsidP="007929A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45278D" w:rsidRPr="003926DF" w14:paraId="709CB6B6" w14:textId="77777777" w:rsidTr="0045278D">
        <w:tc>
          <w:tcPr>
            <w:tcW w:w="4149" w:type="dxa"/>
          </w:tcPr>
          <w:p w14:paraId="616518C3" w14:textId="77777777" w:rsidR="0045278D" w:rsidRPr="003926DF" w:rsidRDefault="0045278D" w:rsidP="007929A2">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ราคาตามบัญชีสุทธิ ณ วันที่ </w:t>
            </w:r>
            <w:r w:rsidRPr="003926DF">
              <w:rPr>
                <w:rFonts w:ascii="Browallia New" w:hAnsi="Browallia New" w:cs="Browallia New"/>
                <w:sz w:val="28"/>
                <w:szCs w:val="28"/>
                <w:lang w:val="en-GB"/>
              </w:rPr>
              <w:t>1</w:t>
            </w:r>
            <w:r w:rsidRPr="003926DF">
              <w:rPr>
                <w:rFonts w:ascii="Browallia New" w:hAnsi="Browallia New" w:cs="Browallia New"/>
                <w:sz w:val="28"/>
                <w:szCs w:val="28"/>
                <w:cs/>
                <w:lang w:val="en-GB"/>
              </w:rPr>
              <w:t xml:space="preserve"> มกราคม </w:t>
            </w:r>
            <w:r w:rsidRPr="003926DF">
              <w:rPr>
                <w:rFonts w:ascii="Browallia New" w:hAnsi="Browallia New" w:cs="Browallia New"/>
                <w:sz w:val="28"/>
                <w:szCs w:val="28"/>
                <w:lang w:val="en-GB"/>
              </w:rPr>
              <w:t>2568</w:t>
            </w:r>
          </w:p>
        </w:tc>
        <w:tc>
          <w:tcPr>
            <w:tcW w:w="2430" w:type="dxa"/>
          </w:tcPr>
          <w:p w14:paraId="7E73EA72" w14:textId="71985BDF" w:rsidR="0045278D" w:rsidRPr="003926DF" w:rsidRDefault="003926DF" w:rsidP="007929A2">
            <w:pPr>
              <w:tabs>
                <w:tab w:val="clear" w:pos="1644"/>
                <w:tab w:val="left" w:pos="1512"/>
              </w:tabs>
              <w:spacing w:line="240" w:lineRule="auto"/>
              <w:ind w:right="-12"/>
              <w:jc w:val="right"/>
              <w:rPr>
                <w:rFonts w:ascii="Browallia New" w:hAnsi="Browallia New" w:cs="Browallia New"/>
                <w:sz w:val="28"/>
                <w:szCs w:val="28"/>
              </w:rPr>
            </w:pPr>
            <w:r w:rsidRPr="003926DF">
              <w:rPr>
                <w:rFonts w:ascii="Browallia New" w:eastAsia="Arial Unicode MS" w:hAnsi="Browallia New" w:cs="Browallia New"/>
                <w:sz w:val="27"/>
                <w:szCs w:val="27"/>
              </w:rPr>
              <w:t>1</w:t>
            </w:r>
            <w:r w:rsidR="0045278D" w:rsidRPr="003926DF">
              <w:rPr>
                <w:rFonts w:ascii="Browallia New" w:eastAsia="Arial Unicode MS" w:hAnsi="Browallia New" w:cs="Browallia New"/>
                <w:sz w:val="27"/>
                <w:szCs w:val="27"/>
                <w:lang w:val="en-GB"/>
              </w:rPr>
              <w:t>,</w:t>
            </w:r>
            <w:r w:rsidRPr="003926DF">
              <w:rPr>
                <w:rFonts w:ascii="Browallia New" w:eastAsia="Arial Unicode MS" w:hAnsi="Browallia New" w:cs="Browallia New"/>
                <w:sz w:val="27"/>
                <w:szCs w:val="27"/>
              </w:rPr>
              <w:t>841</w:t>
            </w:r>
            <w:r w:rsidR="0045278D" w:rsidRPr="003926DF">
              <w:rPr>
                <w:rFonts w:ascii="Browallia New" w:eastAsia="Arial Unicode MS" w:hAnsi="Browallia New" w:cs="Browallia New"/>
                <w:sz w:val="27"/>
                <w:szCs w:val="27"/>
                <w:lang w:val="en-GB"/>
              </w:rPr>
              <w:t>,</w:t>
            </w:r>
            <w:r w:rsidRPr="003926DF">
              <w:rPr>
                <w:rFonts w:ascii="Browallia New" w:eastAsia="Arial Unicode MS" w:hAnsi="Browallia New" w:cs="Browallia New"/>
                <w:sz w:val="27"/>
                <w:szCs w:val="27"/>
              </w:rPr>
              <w:t>000</w:t>
            </w:r>
          </w:p>
        </w:tc>
        <w:tc>
          <w:tcPr>
            <w:tcW w:w="2430" w:type="dxa"/>
            <w:shd w:val="clear" w:color="auto" w:fill="auto"/>
          </w:tcPr>
          <w:p w14:paraId="5DD28748" w14:textId="77777777" w:rsidR="0045278D" w:rsidRPr="003926DF" w:rsidRDefault="0045278D" w:rsidP="007929A2">
            <w:pPr>
              <w:tabs>
                <w:tab w:val="clear" w:pos="1644"/>
                <w:tab w:val="left" w:pos="1512"/>
              </w:tabs>
              <w:spacing w:line="240" w:lineRule="auto"/>
              <w:ind w:right="-12"/>
              <w:jc w:val="right"/>
              <w:rPr>
                <w:rFonts w:ascii="Browallia New" w:hAnsi="Browallia New" w:cs="Browallia New"/>
                <w:sz w:val="28"/>
                <w:szCs w:val="28"/>
              </w:rPr>
            </w:pPr>
            <w:r w:rsidRPr="003926DF">
              <w:rPr>
                <w:rFonts w:ascii="Browallia New" w:eastAsia="Arial Unicode MS" w:hAnsi="Browallia New" w:cs="Browallia New"/>
                <w:sz w:val="27"/>
                <w:szCs w:val="27"/>
                <w:lang w:val="en-GB"/>
              </w:rPr>
              <w:t>1,016,000</w:t>
            </w:r>
          </w:p>
        </w:tc>
      </w:tr>
      <w:tr w:rsidR="0045278D" w:rsidRPr="003926DF" w14:paraId="03B076B9" w14:textId="77777777" w:rsidTr="0045278D">
        <w:tc>
          <w:tcPr>
            <w:tcW w:w="4149" w:type="dxa"/>
          </w:tcPr>
          <w:p w14:paraId="471A50FD" w14:textId="77777777" w:rsidR="0045278D" w:rsidRPr="003926DF" w:rsidRDefault="0045278D" w:rsidP="007929A2">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เงินกู้ยืมเพิ่ม</w:t>
            </w:r>
          </w:p>
        </w:tc>
        <w:tc>
          <w:tcPr>
            <w:tcW w:w="2430" w:type="dxa"/>
          </w:tcPr>
          <w:p w14:paraId="57A1D0E7" w14:textId="77777777" w:rsidR="0045278D" w:rsidRPr="003926DF" w:rsidRDefault="0045278D" w:rsidP="007929A2">
            <w:pPr>
              <w:tabs>
                <w:tab w:val="clear" w:pos="1644"/>
                <w:tab w:val="left" w:pos="1512"/>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212,800</w:t>
            </w:r>
          </w:p>
        </w:tc>
        <w:tc>
          <w:tcPr>
            <w:tcW w:w="2430" w:type="dxa"/>
            <w:shd w:val="clear" w:color="auto" w:fill="auto"/>
          </w:tcPr>
          <w:p w14:paraId="7B04D6C6" w14:textId="77777777" w:rsidR="0045278D" w:rsidRPr="003926DF" w:rsidRDefault="0045278D" w:rsidP="007929A2">
            <w:pPr>
              <w:tabs>
                <w:tab w:val="clear" w:pos="1644"/>
                <w:tab w:val="left" w:pos="1512"/>
              </w:tabs>
              <w:spacing w:line="240" w:lineRule="auto"/>
              <w:ind w:right="-12"/>
              <w:jc w:val="right"/>
              <w:rPr>
                <w:rFonts w:ascii="Browallia New" w:hAnsi="Browallia New" w:cs="Browallia New"/>
                <w:sz w:val="28"/>
                <w:szCs w:val="28"/>
                <w:cs/>
              </w:rPr>
            </w:pPr>
            <w:r w:rsidRPr="003926DF">
              <w:rPr>
                <w:rFonts w:ascii="Browallia New" w:hAnsi="Browallia New" w:cs="Browallia New"/>
                <w:sz w:val="28"/>
                <w:szCs w:val="28"/>
              </w:rPr>
              <w:t>112,800</w:t>
            </w:r>
          </w:p>
        </w:tc>
      </w:tr>
      <w:tr w:rsidR="0045278D" w:rsidRPr="003926DF" w14:paraId="2477EE22" w14:textId="77777777" w:rsidTr="0045278D">
        <w:tc>
          <w:tcPr>
            <w:tcW w:w="4149" w:type="dxa"/>
          </w:tcPr>
          <w:p w14:paraId="23C75660" w14:textId="77777777" w:rsidR="0045278D" w:rsidRPr="003926DF" w:rsidRDefault="0045278D" w:rsidP="007929A2">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ชำระคืนเงินกู้ยืม</w:t>
            </w:r>
          </w:p>
        </w:tc>
        <w:tc>
          <w:tcPr>
            <w:tcW w:w="2430" w:type="dxa"/>
            <w:shd w:val="clear" w:color="auto" w:fill="auto"/>
          </w:tcPr>
          <w:p w14:paraId="31495913" w14:textId="77777777" w:rsidR="0045278D" w:rsidRPr="003926DF" w:rsidRDefault="0045278D" w:rsidP="0022137C">
            <w:pPr>
              <w:pBdr>
                <w:bottom w:val="single" w:sz="4" w:space="1" w:color="auto"/>
              </w:pBdr>
              <w:tabs>
                <w:tab w:val="clear" w:pos="1644"/>
                <w:tab w:val="left" w:pos="1512"/>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(217,000)</w:t>
            </w:r>
          </w:p>
        </w:tc>
        <w:tc>
          <w:tcPr>
            <w:tcW w:w="2430" w:type="dxa"/>
            <w:shd w:val="clear" w:color="auto" w:fill="auto"/>
          </w:tcPr>
          <w:p w14:paraId="002848A7" w14:textId="77777777" w:rsidR="0045278D" w:rsidRPr="003926DF" w:rsidRDefault="0045278D" w:rsidP="0022137C">
            <w:pPr>
              <w:pBdr>
                <w:bottom w:val="single" w:sz="4" w:space="1" w:color="auto"/>
              </w:pBdr>
              <w:tabs>
                <w:tab w:val="clear" w:pos="1644"/>
                <w:tab w:val="left" w:pos="1512"/>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(117,000)</w:t>
            </w:r>
          </w:p>
        </w:tc>
      </w:tr>
      <w:tr w:rsidR="0045278D" w:rsidRPr="003926DF" w14:paraId="7DB77537" w14:textId="77777777" w:rsidTr="0045278D">
        <w:tc>
          <w:tcPr>
            <w:tcW w:w="4149" w:type="dxa"/>
          </w:tcPr>
          <w:p w14:paraId="27F7626D" w14:textId="724126FB" w:rsidR="0045278D" w:rsidRPr="003926DF" w:rsidRDefault="0045278D" w:rsidP="007929A2">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ราคาตามบัญชีสุทธิ ณ วันที่ </w:t>
            </w:r>
            <w:r w:rsidR="003926DF" w:rsidRPr="003926DF">
              <w:rPr>
                <w:rFonts w:ascii="Browallia New" w:hAnsi="Browallia New" w:cs="Browallia New"/>
                <w:sz w:val="28"/>
                <w:szCs w:val="28"/>
              </w:rPr>
              <w:t>31</w:t>
            </w:r>
            <w:r w:rsidRPr="003926DF">
              <w:rPr>
                <w:rFonts w:ascii="Browallia New" w:hAnsi="Browallia New" w:cs="Browallia New"/>
                <w:sz w:val="28"/>
                <w:szCs w:val="28"/>
                <w:cs/>
                <w:lang w:val="en-GB"/>
              </w:rPr>
              <w:t xml:space="preserve"> มีนาคม</w:t>
            </w:r>
            <w:r w:rsidRPr="003926DF">
              <w:rPr>
                <w:rFonts w:ascii="Browallia New" w:hAnsi="Browallia New" w:cs="Browallia New"/>
                <w:sz w:val="28"/>
                <w:szCs w:val="28"/>
              </w:rPr>
              <w:t xml:space="preserve"> 2568</w:t>
            </w:r>
          </w:p>
        </w:tc>
        <w:tc>
          <w:tcPr>
            <w:tcW w:w="2430" w:type="dxa"/>
            <w:shd w:val="clear" w:color="auto" w:fill="auto"/>
          </w:tcPr>
          <w:p w14:paraId="5887A9D1" w14:textId="77777777" w:rsidR="0045278D" w:rsidRPr="003926DF" w:rsidRDefault="0045278D" w:rsidP="0022137C">
            <w:pPr>
              <w:pBdr>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1,836,800</w:t>
            </w:r>
          </w:p>
        </w:tc>
        <w:tc>
          <w:tcPr>
            <w:tcW w:w="2430" w:type="dxa"/>
            <w:shd w:val="clear" w:color="auto" w:fill="auto"/>
          </w:tcPr>
          <w:p w14:paraId="4AA6D7F3" w14:textId="77777777" w:rsidR="0045278D" w:rsidRPr="003926DF" w:rsidRDefault="0045278D" w:rsidP="0022137C">
            <w:pPr>
              <w:pBdr>
                <w:bottom w:val="single" w:sz="12" w:space="1" w:color="auto"/>
              </w:pBdr>
              <w:tabs>
                <w:tab w:val="clear" w:pos="1644"/>
                <w:tab w:val="left" w:pos="1512"/>
              </w:tabs>
              <w:spacing w:line="240" w:lineRule="auto"/>
              <w:ind w:right="-12"/>
              <w:jc w:val="right"/>
              <w:rPr>
                <w:rFonts w:ascii="Browallia New" w:hAnsi="Browallia New" w:cs="Browallia New"/>
                <w:sz w:val="28"/>
                <w:szCs w:val="28"/>
              </w:rPr>
            </w:pPr>
            <w:r w:rsidRPr="003926DF">
              <w:rPr>
                <w:rFonts w:ascii="Browallia New" w:hAnsi="Browallia New" w:cs="Browallia New"/>
                <w:sz w:val="28"/>
                <w:szCs w:val="28"/>
              </w:rPr>
              <w:t>1,011,800</w:t>
            </w:r>
          </w:p>
        </w:tc>
      </w:tr>
    </w:tbl>
    <w:p w14:paraId="67D9FE87" w14:textId="77777777" w:rsidR="00F23660" w:rsidRPr="003926DF"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5C521C57" w14:textId="77777777" w:rsidR="00F23660" w:rsidRPr="003926DF"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4D18BA88" w14:textId="77777777" w:rsidR="00F23660" w:rsidRPr="003926DF"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2242368A" w14:textId="77777777" w:rsidR="008B7359" w:rsidRPr="003926DF" w:rsidRDefault="008B7359"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7B4DBEA6" w14:textId="77777777" w:rsidR="00FD7EBE" w:rsidRPr="003926DF" w:rsidRDefault="00FD7EBE"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7F4DB544" w14:textId="77777777" w:rsidR="008B7359" w:rsidRPr="003926DF" w:rsidRDefault="008B7359"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735F0A4D" w14:textId="77777777" w:rsidR="00F23660" w:rsidRPr="003926DF" w:rsidRDefault="00F23660" w:rsidP="00B30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themeColor="text1"/>
          <w:sz w:val="28"/>
          <w:szCs w:val="28"/>
        </w:rPr>
      </w:pPr>
    </w:p>
    <w:p w14:paraId="067C2AD7" w14:textId="1EF1F491" w:rsidR="00D57BD3" w:rsidRPr="003926DF" w:rsidRDefault="00C16919"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rPr>
        <w:lastRenderedPageBreak/>
        <w:t>เงินกู้ยืมระยะยาวจากสถาบันการเงิน</w:t>
      </w:r>
      <w:r w:rsidR="00C52E86" w:rsidRPr="003926DF">
        <w:rPr>
          <w:rFonts w:ascii="Browallia New" w:hAnsi="Browallia New" w:cs="Browallia New"/>
          <w:b/>
          <w:bCs/>
          <w:color w:val="000000" w:themeColor="text1"/>
          <w:sz w:val="28"/>
          <w:szCs w:val="28"/>
        </w:rPr>
        <w:t xml:space="preserve"> - </w:t>
      </w:r>
      <w:r w:rsidR="00C52E86" w:rsidRPr="003926DF">
        <w:rPr>
          <w:rFonts w:ascii="Browallia New" w:hAnsi="Browallia New" w:cs="Browallia New"/>
          <w:b/>
          <w:bCs/>
          <w:color w:val="000000" w:themeColor="text1"/>
          <w:sz w:val="28"/>
          <w:szCs w:val="28"/>
          <w:cs/>
        </w:rPr>
        <w:t>สุทธิ</w:t>
      </w:r>
    </w:p>
    <w:p w14:paraId="3DA4A100" w14:textId="77777777" w:rsidR="00D57BD3" w:rsidRPr="003926DF" w:rsidRDefault="00D57BD3"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p>
    <w:p w14:paraId="38D79318" w14:textId="6EDE6A6D" w:rsidR="00C16919" w:rsidRPr="003926DF"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t>รายการเคลื่อนไหวของเงินกู้ยืมระยะยาวจากสถาบันการเงิน</w:t>
      </w:r>
      <w:r w:rsidR="00752D6C" w:rsidRPr="003926DF">
        <w:rPr>
          <w:rFonts w:ascii="Browallia New" w:hAnsi="Browallia New" w:cs="Browallia New"/>
          <w:color w:val="000000" w:themeColor="text1"/>
          <w:sz w:val="28"/>
          <w:szCs w:val="28"/>
          <w:cs/>
        </w:rPr>
        <w:t xml:space="preserve">สำหรับงวดสามเดือนสิ้นสุดวันที่ </w:t>
      </w:r>
      <w:r w:rsidR="00752D6C" w:rsidRPr="003926DF">
        <w:rPr>
          <w:rFonts w:ascii="Browallia New" w:hAnsi="Browallia New" w:cs="Browallia New"/>
          <w:color w:val="000000" w:themeColor="text1"/>
          <w:sz w:val="28"/>
          <w:szCs w:val="28"/>
          <w:lang w:val="en-GB"/>
        </w:rPr>
        <w:t>31</w:t>
      </w:r>
      <w:r w:rsidR="00752D6C" w:rsidRPr="003926DF">
        <w:rPr>
          <w:rFonts w:ascii="Browallia New" w:hAnsi="Browallia New" w:cs="Browallia New"/>
          <w:color w:val="000000" w:themeColor="text1"/>
          <w:sz w:val="28"/>
          <w:szCs w:val="28"/>
          <w:cs/>
        </w:rPr>
        <w:t xml:space="preserve"> มีนาคม </w:t>
      </w:r>
      <w:r w:rsidR="00752D6C" w:rsidRPr="003926DF">
        <w:rPr>
          <w:rFonts w:ascii="Browallia New" w:hAnsi="Browallia New" w:cs="Browallia New"/>
          <w:color w:val="000000" w:themeColor="text1"/>
          <w:sz w:val="28"/>
          <w:szCs w:val="28"/>
        </w:rPr>
        <w:t>2568</w:t>
      </w:r>
      <w:r w:rsidR="00752D6C" w:rsidRPr="003926DF">
        <w:rPr>
          <w:rFonts w:ascii="Browallia New" w:hAnsi="Browallia New" w:cs="Browallia New"/>
          <w:color w:val="000000" w:themeColor="text1"/>
          <w:sz w:val="28"/>
          <w:szCs w:val="28"/>
          <w:cs/>
        </w:rPr>
        <w:t xml:space="preserve"> </w:t>
      </w:r>
      <w:r w:rsidRPr="003926DF">
        <w:rPr>
          <w:rFonts w:ascii="Browallia New" w:hAnsi="Browallia New" w:cs="Browallia New"/>
          <w:color w:val="000000" w:themeColor="text1"/>
          <w:sz w:val="28"/>
          <w:szCs w:val="28"/>
          <w:cs/>
        </w:rPr>
        <w:t>มีดังนี้</w:t>
      </w:r>
    </w:p>
    <w:p w14:paraId="15FC1AA2" w14:textId="77777777" w:rsidR="00B101E0" w:rsidRPr="003926DF" w:rsidRDefault="00B101E0" w:rsidP="00D5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tbl>
      <w:tblPr>
        <w:tblW w:w="9009" w:type="dxa"/>
        <w:tblInd w:w="351" w:type="dxa"/>
        <w:tblLayout w:type="fixed"/>
        <w:tblLook w:val="0000" w:firstRow="0" w:lastRow="0" w:firstColumn="0" w:lastColumn="0" w:noHBand="0" w:noVBand="0"/>
      </w:tblPr>
      <w:tblGrid>
        <w:gridCol w:w="4149"/>
        <w:gridCol w:w="2250"/>
        <w:gridCol w:w="2610"/>
      </w:tblGrid>
      <w:tr w:rsidR="00FE76D9" w:rsidRPr="003926DF" w14:paraId="5DFA5918" w14:textId="77777777" w:rsidTr="004D5828">
        <w:tc>
          <w:tcPr>
            <w:tcW w:w="4149" w:type="dxa"/>
          </w:tcPr>
          <w:p w14:paraId="5DBD2DBF" w14:textId="77777777" w:rsidR="00FE76D9" w:rsidRPr="003926DF"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0" w:type="dxa"/>
          </w:tcPr>
          <w:p w14:paraId="3D90E4CF" w14:textId="77777777" w:rsidR="00FE76D9" w:rsidRPr="003926DF"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610" w:type="dxa"/>
          </w:tcPr>
          <w:p w14:paraId="673B034C" w14:textId="6FE50515" w:rsidR="00FE76D9" w:rsidRPr="003926DF" w:rsidRDefault="00FE76D9" w:rsidP="006E5A3C">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Pr="003926DF">
              <w:rPr>
                <w:rFonts w:ascii="Browallia New" w:hAnsi="Browallia New" w:cs="Browallia New"/>
                <w:snapToGrid w:val="0"/>
                <w:sz w:val="28"/>
                <w:szCs w:val="28"/>
                <w:cs/>
                <w:lang w:eastAsia="th-TH"/>
              </w:rPr>
              <w:t>พันบาท)</w:t>
            </w:r>
          </w:p>
        </w:tc>
      </w:tr>
      <w:tr w:rsidR="00FE76D9" w:rsidRPr="003926DF" w14:paraId="560ECBAB" w14:textId="77777777" w:rsidTr="004D5828">
        <w:tc>
          <w:tcPr>
            <w:tcW w:w="4149" w:type="dxa"/>
          </w:tcPr>
          <w:p w14:paraId="6838C96E" w14:textId="77777777" w:rsidR="00FE76D9" w:rsidRPr="003926DF" w:rsidRDefault="00FE76D9" w:rsidP="006E5A3C">
            <w:pPr>
              <w:tabs>
                <w:tab w:val="left" w:pos="3090"/>
                <w:tab w:val="left" w:pos="4860"/>
              </w:tabs>
              <w:spacing w:line="240" w:lineRule="auto"/>
              <w:rPr>
                <w:rFonts w:ascii="Browallia New" w:hAnsi="Browallia New" w:cs="Browallia New"/>
                <w:snapToGrid w:val="0"/>
                <w:sz w:val="28"/>
                <w:szCs w:val="28"/>
                <w:cs/>
                <w:lang w:eastAsia="th-TH"/>
              </w:rPr>
            </w:pPr>
          </w:p>
        </w:tc>
        <w:tc>
          <w:tcPr>
            <w:tcW w:w="2250" w:type="dxa"/>
          </w:tcPr>
          <w:p w14:paraId="65946763" w14:textId="572E6854" w:rsidR="00FE76D9" w:rsidRPr="003926DF"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ข้อมูลทางการเงินรวม</w:t>
            </w:r>
          </w:p>
        </w:tc>
        <w:tc>
          <w:tcPr>
            <w:tcW w:w="2610" w:type="dxa"/>
          </w:tcPr>
          <w:p w14:paraId="3C81AE76" w14:textId="45AD6656" w:rsidR="00FE76D9" w:rsidRPr="003926DF" w:rsidRDefault="00FE76D9" w:rsidP="00FE76D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cs/>
                <w:lang w:eastAsia="th-TH"/>
              </w:rPr>
              <w:t>ข้อมูลทางการเงินเฉพาะบริษัท</w:t>
            </w:r>
          </w:p>
        </w:tc>
      </w:tr>
      <w:tr w:rsidR="00FE76D9" w:rsidRPr="003926DF" w14:paraId="5E30A562" w14:textId="77777777" w:rsidTr="004D5828">
        <w:tc>
          <w:tcPr>
            <w:tcW w:w="4149" w:type="dxa"/>
          </w:tcPr>
          <w:p w14:paraId="10A8410E" w14:textId="77777777" w:rsidR="00FE76D9" w:rsidRPr="003926DF" w:rsidRDefault="00FE76D9" w:rsidP="006E5A3C">
            <w:pPr>
              <w:tabs>
                <w:tab w:val="left" w:pos="3090"/>
                <w:tab w:val="left" w:pos="4860"/>
              </w:tabs>
              <w:spacing w:line="240" w:lineRule="auto"/>
              <w:rPr>
                <w:rFonts w:ascii="Browallia New" w:hAnsi="Browallia New" w:cs="Browallia New"/>
                <w:snapToGrid w:val="0"/>
                <w:sz w:val="28"/>
                <w:szCs w:val="28"/>
                <w:lang w:eastAsia="th-TH"/>
              </w:rPr>
            </w:pPr>
          </w:p>
        </w:tc>
        <w:tc>
          <w:tcPr>
            <w:tcW w:w="2250" w:type="dxa"/>
          </w:tcPr>
          <w:p w14:paraId="21D47913" w14:textId="77777777" w:rsidR="00FE76D9" w:rsidRPr="003926DF" w:rsidRDefault="00FE76D9" w:rsidP="006E5A3C">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610" w:type="dxa"/>
          </w:tcPr>
          <w:p w14:paraId="74EA5E4D" w14:textId="77777777" w:rsidR="00FE76D9" w:rsidRPr="003926DF" w:rsidRDefault="00FE76D9" w:rsidP="006E5A3C">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E76D9" w:rsidRPr="003926DF" w14:paraId="4A814F82" w14:textId="77777777" w:rsidTr="004D5828">
        <w:tc>
          <w:tcPr>
            <w:tcW w:w="4149" w:type="dxa"/>
          </w:tcPr>
          <w:p w14:paraId="0B4592B9" w14:textId="5341048A" w:rsidR="00FE76D9" w:rsidRPr="003926DF" w:rsidRDefault="00FE76D9" w:rsidP="006E5A3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ยอดคงเหลือ ณ วันที่ </w:t>
            </w:r>
            <w:r w:rsidRPr="003926DF">
              <w:rPr>
                <w:rFonts w:ascii="Browallia New" w:hAnsi="Browallia New" w:cs="Browallia New"/>
                <w:sz w:val="28"/>
                <w:szCs w:val="28"/>
                <w:lang w:val="en-GB"/>
              </w:rPr>
              <w:t>1</w:t>
            </w:r>
            <w:r w:rsidRPr="003926DF">
              <w:rPr>
                <w:rFonts w:ascii="Browallia New" w:hAnsi="Browallia New" w:cs="Browallia New"/>
                <w:sz w:val="28"/>
                <w:szCs w:val="28"/>
                <w:cs/>
                <w:lang w:val="en-GB"/>
              </w:rPr>
              <w:t xml:space="preserve"> มกราคม </w:t>
            </w:r>
            <w:r w:rsidRPr="003926DF">
              <w:rPr>
                <w:rFonts w:ascii="Browallia New" w:hAnsi="Browallia New" w:cs="Browallia New"/>
                <w:sz w:val="28"/>
                <w:szCs w:val="28"/>
                <w:lang w:val="en-GB"/>
              </w:rPr>
              <w:t>256</w:t>
            </w:r>
            <w:r w:rsidRPr="003926DF">
              <w:rPr>
                <w:rFonts w:ascii="Browallia New" w:hAnsi="Browallia New" w:cs="Browallia New"/>
                <w:sz w:val="28"/>
                <w:szCs w:val="28"/>
              </w:rPr>
              <w:t>8</w:t>
            </w:r>
          </w:p>
        </w:tc>
        <w:tc>
          <w:tcPr>
            <w:tcW w:w="2250" w:type="dxa"/>
          </w:tcPr>
          <w:p w14:paraId="071A68D3" w14:textId="3F64A4CD" w:rsidR="00FE76D9" w:rsidRPr="003926DF" w:rsidRDefault="00FE76D9" w:rsidP="002F09B8">
            <w:pPr>
              <w:tabs>
                <w:tab w:val="clear" w:pos="1644"/>
                <w:tab w:val="left" w:pos="1512"/>
              </w:tabs>
              <w:spacing w:line="240" w:lineRule="auto"/>
              <w:ind w:right="-12"/>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1,709,634</w:t>
            </w:r>
          </w:p>
        </w:tc>
        <w:tc>
          <w:tcPr>
            <w:tcW w:w="2610" w:type="dxa"/>
            <w:shd w:val="clear" w:color="auto" w:fill="auto"/>
          </w:tcPr>
          <w:p w14:paraId="39E96981" w14:textId="2D0DE164" w:rsidR="00FE76D9" w:rsidRPr="003926DF" w:rsidRDefault="00FE76D9" w:rsidP="00FE76D9">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831,130</w:t>
            </w:r>
          </w:p>
        </w:tc>
      </w:tr>
      <w:tr w:rsidR="00FE76D9" w:rsidRPr="003926DF" w14:paraId="478DCC5E" w14:textId="77777777" w:rsidTr="004D5828">
        <w:tc>
          <w:tcPr>
            <w:tcW w:w="4149" w:type="dxa"/>
          </w:tcPr>
          <w:p w14:paraId="61C832AE" w14:textId="5D8C3D17" w:rsidR="00FE76D9" w:rsidRPr="003926DF" w:rsidRDefault="00FE76D9" w:rsidP="007B5B0E">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ตัดจำหน่ายค่าธรรมเนียมจ่ายล่วงหน้า</w:t>
            </w:r>
          </w:p>
        </w:tc>
        <w:tc>
          <w:tcPr>
            <w:tcW w:w="2250" w:type="dxa"/>
          </w:tcPr>
          <w:p w14:paraId="584D24E9" w14:textId="422B1FDF" w:rsidR="00FE76D9" w:rsidRPr="003926DF" w:rsidRDefault="00FE76D9" w:rsidP="006679A7">
            <w:pPr>
              <w:pBdr>
                <w:bottom w:val="single" w:sz="4" w:space="1" w:color="auto"/>
              </w:pBdr>
              <w:tabs>
                <w:tab w:val="clear" w:pos="1644"/>
                <w:tab w:val="left" w:pos="1512"/>
              </w:tabs>
              <w:spacing w:line="240" w:lineRule="auto"/>
              <w:ind w:right="-12"/>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256</w:t>
            </w:r>
          </w:p>
        </w:tc>
        <w:tc>
          <w:tcPr>
            <w:tcW w:w="2610" w:type="dxa"/>
            <w:shd w:val="clear" w:color="auto" w:fill="auto"/>
          </w:tcPr>
          <w:p w14:paraId="38F5C4DB" w14:textId="03B5DD6F" w:rsidR="00FE76D9" w:rsidRPr="003926DF" w:rsidRDefault="00FE76D9" w:rsidP="006679A7">
            <w:pPr>
              <w:pBdr>
                <w:bottom w:val="single" w:sz="4" w:space="1" w:color="auto"/>
              </w:pBdr>
              <w:tabs>
                <w:tab w:val="left" w:pos="3090"/>
                <w:tab w:val="left" w:pos="4860"/>
              </w:tabs>
              <w:spacing w:line="240" w:lineRule="auto"/>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193</w:t>
            </w:r>
          </w:p>
        </w:tc>
      </w:tr>
      <w:tr w:rsidR="007C794C" w:rsidRPr="003926DF" w14:paraId="4F0942EF" w14:textId="77777777" w:rsidTr="004D5828">
        <w:tc>
          <w:tcPr>
            <w:tcW w:w="4149" w:type="dxa"/>
          </w:tcPr>
          <w:p w14:paraId="53EE1079" w14:textId="282C598D" w:rsidR="007C794C" w:rsidRPr="003926DF" w:rsidRDefault="007C794C" w:rsidP="007C794C">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 xml:space="preserve">ยอดคงเหลือ ณ วันที่ </w:t>
            </w:r>
            <w:r w:rsidRPr="003926DF">
              <w:rPr>
                <w:rFonts w:ascii="Browallia New" w:hAnsi="Browallia New" w:cs="Browallia New"/>
                <w:sz w:val="28"/>
                <w:szCs w:val="28"/>
                <w:lang w:val="en-GB"/>
              </w:rPr>
              <w:t>31</w:t>
            </w:r>
            <w:r w:rsidRPr="003926DF">
              <w:rPr>
                <w:rFonts w:ascii="Browallia New" w:hAnsi="Browallia New" w:cs="Browallia New"/>
                <w:sz w:val="28"/>
                <w:szCs w:val="28"/>
                <w:cs/>
                <w:lang w:val="en-GB"/>
              </w:rPr>
              <w:t xml:space="preserve"> มีนาคม </w:t>
            </w:r>
            <w:r w:rsidRPr="003926DF">
              <w:rPr>
                <w:rFonts w:ascii="Browallia New" w:hAnsi="Browallia New" w:cs="Browallia New"/>
                <w:sz w:val="28"/>
                <w:szCs w:val="28"/>
              </w:rPr>
              <w:t>2568</w:t>
            </w:r>
          </w:p>
        </w:tc>
        <w:tc>
          <w:tcPr>
            <w:tcW w:w="2250" w:type="dxa"/>
          </w:tcPr>
          <w:p w14:paraId="6EFADC47" w14:textId="34F01250" w:rsidR="007C794C" w:rsidRPr="003926DF" w:rsidRDefault="007C794C"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1,709,890</w:t>
            </w:r>
          </w:p>
        </w:tc>
        <w:tc>
          <w:tcPr>
            <w:tcW w:w="2610" w:type="dxa"/>
            <w:shd w:val="clear" w:color="auto" w:fill="auto"/>
          </w:tcPr>
          <w:p w14:paraId="6EEB2C24" w14:textId="496F371C" w:rsidR="007C794C" w:rsidRPr="003926DF" w:rsidRDefault="007C794C" w:rsidP="007C794C">
            <w:pPr>
              <w:tabs>
                <w:tab w:val="left" w:pos="3090"/>
                <w:tab w:val="left" w:pos="4860"/>
              </w:tabs>
              <w:spacing w:line="240" w:lineRule="auto"/>
              <w:jc w:val="right"/>
              <w:rPr>
                <w:rFonts w:ascii="Browallia New" w:hAnsi="Browallia New" w:cs="Browallia New"/>
                <w:snapToGrid w:val="0"/>
                <w:sz w:val="28"/>
                <w:szCs w:val="28"/>
                <w:cs/>
                <w:lang w:eastAsia="th-TH"/>
              </w:rPr>
            </w:pPr>
            <w:r w:rsidRPr="003926DF">
              <w:rPr>
                <w:rFonts w:ascii="Browallia New" w:hAnsi="Browallia New" w:cs="Browallia New"/>
                <w:snapToGrid w:val="0"/>
                <w:sz w:val="28"/>
                <w:szCs w:val="28"/>
                <w:lang w:eastAsia="th-TH"/>
              </w:rPr>
              <w:t>831,323</w:t>
            </w:r>
          </w:p>
        </w:tc>
      </w:tr>
      <w:tr w:rsidR="007C794C" w:rsidRPr="003926DF" w14:paraId="063C98D7" w14:textId="77777777" w:rsidTr="004D5828">
        <w:tc>
          <w:tcPr>
            <w:tcW w:w="4149" w:type="dxa"/>
          </w:tcPr>
          <w:p w14:paraId="47A2431E" w14:textId="3B7C52AF" w:rsidR="007C794C" w:rsidRPr="003926DF" w:rsidRDefault="007C794C" w:rsidP="007C794C">
            <w:pPr>
              <w:spacing w:line="240" w:lineRule="auto"/>
              <w:rPr>
                <w:rFonts w:ascii="Browallia New" w:hAnsi="Browallia New" w:cs="Browallia New"/>
                <w:sz w:val="28"/>
                <w:szCs w:val="28"/>
                <w:cs/>
                <w:lang w:val="en-GB"/>
              </w:rPr>
            </w:pPr>
            <w:r w:rsidRPr="003926DF">
              <w:rPr>
                <w:rFonts w:ascii="Browallia New" w:hAnsi="Browallia New" w:cs="Browallia New"/>
                <w:sz w:val="28"/>
                <w:szCs w:val="28"/>
                <w:u w:val="single"/>
                <w:cs/>
                <w:lang w:val="en-GB"/>
              </w:rPr>
              <w:t>หัก</w:t>
            </w:r>
            <w:r w:rsidRPr="003926DF">
              <w:rPr>
                <w:rFonts w:ascii="Browallia New" w:hAnsi="Browallia New" w:cs="Browallia New"/>
                <w:sz w:val="28"/>
                <w:szCs w:val="28"/>
                <w:cs/>
                <w:lang w:val="en-GB"/>
              </w:rPr>
              <w:t xml:space="preserve"> ส่วนที่ถึงกำหนดชำระภายในหนึ่งปี</w:t>
            </w:r>
          </w:p>
        </w:tc>
        <w:tc>
          <w:tcPr>
            <w:tcW w:w="2250" w:type="dxa"/>
          </w:tcPr>
          <w:p w14:paraId="36F5C3E5" w14:textId="63D091D5" w:rsidR="007C794C" w:rsidRPr="003926DF" w:rsidRDefault="007C794C"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(36</w:t>
            </w:r>
            <w:r w:rsidR="00C93885" w:rsidRPr="003926DF">
              <w:rPr>
                <w:rFonts w:ascii="Browallia New" w:hAnsi="Browallia New" w:cs="Browallia New"/>
                <w:snapToGrid w:val="0"/>
                <w:sz w:val="28"/>
                <w:szCs w:val="28"/>
                <w:lang w:eastAsia="th-TH"/>
              </w:rPr>
              <w:t>8</w:t>
            </w:r>
            <w:r w:rsidRPr="003926DF">
              <w:rPr>
                <w:rFonts w:ascii="Browallia New" w:hAnsi="Browallia New" w:cs="Browallia New"/>
                <w:snapToGrid w:val="0"/>
                <w:sz w:val="28"/>
                <w:szCs w:val="28"/>
                <w:lang w:eastAsia="th-TH"/>
              </w:rPr>
              <w:t>,</w:t>
            </w:r>
            <w:r w:rsidR="00C93885" w:rsidRPr="003926DF">
              <w:rPr>
                <w:rFonts w:ascii="Browallia New" w:hAnsi="Browallia New" w:cs="Browallia New"/>
                <w:snapToGrid w:val="0"/>
                <w:sz w:val="28"/>
                <w:szCs w:val="28"/>
                <w:lang w:eastAsia="th-TH"/>
              </w:rPr>
              <w:t>867</w:t>
            </w:r>
            <w:r w:rsidRPr="003926DF">
              <w:rPr>
                <w:rFonts w:ascii="Browallia New" w:hAnsi="Browallia New" w:cs="Browallia New"/>
                <w:snapToGrid w:val="0"/>
                <w:sz w:val="28"/>
                <w:szCs w:val="28"/>
                <w:lang w:eastAsia="th-TH"/>
              </w:rPr>
              <w:t>)</w:t>
            </w:r>
          </w:p>
        </w:tc>
        <w:tc>
          <w:tcPr>
            <w:tcW w:w="2610" w:type="dxa"/>
            <w:shd w:val="clear" w:color="auto" w:fill="auto"/>
          </w:tcPr>
          <w:p w14:paraId="0E7A55DC" w14:textId="2A72DECE" w:rsidR="007C794C" w:rsidRPr="003926DF" w:rsidRDefault="007C794C" w:rsidP="007C794C">
            <w:pP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(17</w:t>
            </w:r>
            <w:r w:rsidR="00C93885" w:rsidRPr="003926DF">
              <w:rPr>
                <w:rFonts w:ascii="Browallia New" w:hAnsi="Browallia New" w:cs="Browallia New"/>
                <w:snapToGrid w:val="0"/>
                <w:sz w:val="28"/>
                <w:szCs w:val="28"/>
                <w:lang w:eastAsia="th-TH"/>
              </w:rPr>
              <w:t>7</w:t>
            </w:r>
            <w:r w:rsidRPr="003926DF">
              <w:rPr>
                <w:rFonts w:ascii="Browallia New" w:hAnsi="Browallia New" w:cs="Browallia New"/>
                <w:snapToGrid w:val="0"/>
                <w:sz w:val="28"/>
                <w:szCs w:val="28"/>
                <w:lang w:eastAsia="th-TH"/>
              </w:rPr>
              <w:t>,</w:t>
            </w:r>
            <w:r w:rsidR="00C93885" w:rsidRPr="003926DF">
              <w:rPr>
                <w:rFonts w:ascii="Browallia New" w:hAnsi="Browallia New" w:cs="Browallia New"/>
                <w:snapToGrid w:val="0"/>
                <w:sz w:val="28"/>
                <w:szCs w:val="28"/>
                <w:lang w:eastAsia="th-TH"/>
              </w:rPr>
              <w:t>607</w:t>
            </w:r>
            <w:r w:rsidRPr="003926DF">
              <w:rPr>
                <w:rFonts w:ascii="Browallia New" w:hAnsi="Browallia New" w:cs="Browallia New"/>
                <w:snapToGrid w:val="0"/>
                <w:sz w:val="28"/>
                <w:szCs w:val="28"/>
                <w:lang w:eastAsia="th-TH"/>
              </w:rPr>
              <w:t>)</w:t>
            </w:r>
          </w:p>
        </w:tc>
      </w:tr>
      <w:tr w:rsidR="007C794C" w:rsidRPr="003926DF" w14:paraId="79C70378" w14:textId="77777777" w:rsidTr="004D5828">
        <w:tc>
          <w:tcPr>
            <w:tcW w:w="4149" w:type="dxa"/>
          </w:tcPr>
          <w:p w14:paraId="06706C2E" w14:textId="200E729C" w:rsidR="007C794C" w:rsidRPr="003926DF" w:rsidRDefault="007C794C" w:rsidP="007C794C">
            <w:pPr>
              <w:spacing w:line="240" w:lineRule="auto"/>
              <w:rPr>
                <w:rFonts w:ascii="Browallia New" w:hAnsi="Browallia New" w:cs="Browallia New"/>
                <w:sz w:val="28"/>
                <w:szCs w:val="28"/>
                <w:cs/>
              </w:rPr>
            </w:pPr>
            <w:r w:rsidRPr="003926DF">
              <w:rPr>
                <w:rFonts w:ascii="Browallia New" w:hAnsi="Browallia New" w:cs="Browallia New"/>
                <w:sz w:val="28"/>
                <w:szCs w:val="28"/>
                <w:u w:val="single"/>
                <w:cs/>
              </w:rPr>
              <w:t>หัก</w:t>
            </w:r>
            <w:r w:rsidRPr="003926DF">
              <w:rPr>
                <w:rFonts w:ascii="Browallia New" w:hAnsi="Browallia New" w:cs="Browallia New"/>
                <w:sz w:val="28"/>
                <w:szCs w:val="28"/>
                <w:cs/>
              </w:rPr>
              <w:t xml:space="preserve"> จัดประเภทจากการผิดนัดชำระ</w:t>
            </w:r>
          </w:p>
        </w:tc>
        <w:tc>
          <w:tcPr>
            <w:tcW w:w="2250" w:type="dxa"/>
            <w:shd w:val="clear" w:color="auto" w:fill="auto"/>
          </w:tcPr>
          <w:p w14:paraId="21F2C37B" w14:textId="0B460257" w:rsidR="007C794C" w:rsidRPr="003926DF" w:rsidRDefault="007C794C" w:rsidP="007C794C">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(1,3</w:t>
            </w:r>
            <w:r w:rsidR="00C12C6A" w:rsidRPr="003926DF">
              <w:rPr>
                <w:rFonts w:ascii="Browallia New" w:hAnsi="Browallia New" w:cs="Browallia New"/>
                <w:snapToGrid w:val="0"/>
                <w:sz w:val="28"/>
                <w:szCs w:val="28"/>
                <w:lang w:eastAsia="th-TH"/>
              </w:rPr>
              <w:t>4</w:t>
            </w:r>
            <w:r w:rsidR="00C93885" w:rsidRPr="003926DF">
              <w:rPr>
                <w:rFonts w:ascii="Browallia New" w:hAnsi="Browallia New" w:cs="Browallia New"/>
                <w:snapToGrid w:val="0"/>
                <w:sz w:val="28"/>
                <w:szCs w:val="28"/>
                <w:lang w:eastAsia="th-TH"/>
              </w:rPr>
              <w:t>1</w:t>
            </w:r>
            <w:r w:rsidRPr="003926DF">
              <w:rPr>
                <w:rFonts w:ascii="Browallia New" w:hAnsi="Browallia New" w:cs="Browallia New"/>
                <w:snapToGrid w:val="0"/>
                <w:sz w:val="28"/>
                <w:szCs w:val="28"/>
                <w:lang w:eastAsia="th-TH"/>
              </w:rPr>
              <w:t>,</w:t>
            </w:r>
            <w:r w:rsidR="00C93885" w:rsidRPr="003926DF">
              <w:rPr>
                <w:rFonts w:ascii="Browallia New" w:hAnsi="Browallia New" w:cs="Browallia New"/>
                <w:snapToGrid w:val="0"/>
                <w:sz w:val="28"/>
                <w:szCs w:val="28"/>
                <w:lang w:eastAsia="th-TH"/>
              </w:rPr>
              <w:t>023</w:t>
            </w:r>
            <w:r w:rsidRPr="003926DF">
              <w:rPr>
                <w:rFonts w:ascii="Browallia New" w:hAnsi="Browallia New" w:cs="Browallia New"/>
                <w:snapToGrid w:val="0"/>
                <w:sz w:val="28"/>
                <w:szCs w:val="28"/>
                <w:lang w:eastAsia="th-TH"/>
              </w:rPr>
              <w:t>)</w:t>
            </w:r>
          </w:p>
        </w:tc>
        <w:tc>
          <w:tcPr>
            <w:tcW w:w="2610" w:type="dxa"/>
            <w:shd w:val="clear" w:color="auto" w:fill="auto"/>
          </w:tcPr>
          <w:p w14:paraId="749E58F1" w14:textId="62A2A73D" w:rsidR="007C794C" w:rsidRPr="003926DF" w:rsidRDefault="007C794C" w:rsidP="007C794C">
            <w:pPr>
              <w:pBdr>
                <w:bottom w:val="single" w:sz="4" w:space="1" w:color="auto"/>
              </w:pBdr>
              <w:tabs>
                <w:tab w:val="left" w:pos="3090"/>
                <w:tab w:val="left" w:pos="4860"/>
              </w:tabs>
              <w:spacing w:line="240" w:lineRule="auto"/>
              <w:jc w:val="right"/>
              <w:rPr>
                <w:rFonts w:ascii="Browallia New" w:hAnsi="Browallia New" w:cs="Browallia New"/>
                <w:snapToGrid w:val="0"/>
                <w:sz w:val="28"/>
                <w:szCs w:val="28"/>
                <w:lang w:eastAsia="th-TH"/>
              </w:rPr>
            </w:pPr>
            <w:r w:rsidRPr="003926DF">
              <w:rPr>
                <w:rFonts w:ascii="Browallia New" w:hAnsi="Browallia New" w:cs="Browallia New"/>
                <w:snapToGrid w:val="0"/>
                <w:sz w:val="28"/>
                <w:szCs w:val="28"/>
                <w:lang w:eastAsia="th-TH"/>
              </w:rPr>
              <w:t>(65</w:t>
            </w:r>
            <w:r w:rsidR="00C93885" w:rsidRPr="003926DF">
              <w:rPr>
                <w:rFonts w:ascii="Browallia New" w:hAnsi="Browallia New" w:cs="Browallia New"/>
                <w:snapToGrid w:val="0"/>
                <w:sz w:val="28"/>
                <w:szCs w:val="28"/>
                <w:lang w:eastAsia="th-TH"/>
              </w:rPr>
              <w:t>3</w:t>
            </w:r>
            <w:r w:rsidRPr="003926DF">
              <w:rPr>
                <w:rFonts w:ascii="Browallia New" w:hAnsi="Browallia New" w:cs="Browallia New"/>
                <w:snapToGrid w:val="0"/>
                <w:sz w:val="28"/>
                <w:szCs w:val="28"/>
                <w:lang w:eastAsia="th-TH"/>
              </w:rPr>
              <w:t>,</w:t>
            </w:r>
            <w:r w:rsidR="00C93885" w:rsidRPr="003926DF">
              <w:rPr>
                <w:rFonts w:ascii="Browallia New" w:hAnsi="Browallia New" w:cs="Browallia New"/>
                <w:snapToGrid w:val="0"/>
                <w:sz w:val="28"/>
                <w:szCs w:val="28"/>
                <w:lang w:eastAsia="th-TH"/>
              </w:rPr>
              <w:t>716</w:t>
            </w:r>
            <w:r w:rsidRPr="003926DF">
              <w:rPr>
                <w:rFonts w:ascii="Browallia New" w:hAnsi="Browallia New" w:cs="Browallia New"/>
                <w:snapToGrid w:val="0"/>
                <w:sz w:val="28"/>
                <w:szCs w:val="28"/>
                <w:lang w:eastAsia="th-TH"/>
              </w:rPr>
              <w:t>)</w:t>
            </w:r>
          </w:p>
        </w:tc>
      </w:tr>
      <w:tr w:rsidR="00FE76D9" w:rsidRPr="003926DF" w14:paraId="21483715" w14:textId="77777777" w:rsidTr="004D5828">
        <w:tc>
          <w:tcPr>
            <w:tcW w:w="4149" w:type="dxa"/>
          </w:tcPr>
          <w:p w14:paraId="62DCFE6A" w14:textId="7953CA64" w:rsidR="00FE76D9" w:rsidRPr="003926DF" w:rsidRDefault="00FE76D9" w:rsidP="007B5B0E">
            <w:pPr>
              <w:spacing w:line="240" w:lineRule="auto"/>
              <w:rPr>
                <w:rFonts w:ascii="Browallia New" w:hAnsi="Browallia New" w:cs="Browallia New"/>
                <w:sz w:val="28"/>
                <w:szCs w:val="28"/>
                <w:cs/>
                <w:lang w:val="en-GB"/>
              </w:rPr>
            </w:pPr>
            <w:r w:rsidRPr="003926DF">
              <w:rPr>
                <w:rFonts w:ascii="Browallia New" w:hAnsi="Browallia New" w:cs="Browallia New"/>
                <w:sz w:val="28"/>
                <w:szCs w:val="28"/>
                <w:cs/>
                <w:lang w:val="en-GB"/>
              </w:rPr>
              <w:t>สุทธิ</w:t>
            </w:r>
          </w:p>
        </w:tc>
        <w:tc>
          <w:tcPr>
            <w:tcW w:w="2250" w:type="dxa"/>
            <w:shd w:val="clear" w:color="auto" w:fill="auto"/>
          </w:tcPr>
          <w:p w14:paraId="53191108" w14:textId="66E1A865" w:rsidR="00FE76D9" w:rsidRPr="003926DF" w:rsidRDefault="0008783D" w:rsidP="0008783D">
            <w:pPr>
              <w:pBdr>
                <w:bottom w:val="single" w:sz="12" w:space="1" w:color="auto"/>
              </w:pBdr>
              <w:tabs>
                <w:tab w:val="clear" w:pos="1644"/>
                <w:tab w:val="left" w:pos="1512"/>
              </w:tabs>
              <w:spacing w:line="240" w:lineRule="auto"/>
              <w:ind w:right="-12"/>
              <w:jc w:val="center"/>
              <w:rPr>
                <w:rFonts w:ascii="Browallia New" w:hAnsi="Browallia New" w:cs="Browallia New"/>
                <w:sz w:val="28"/>
                <w:szCs w:val="28"/>
                <w:lang w:val="en-GB"/>
              </w:rPr>
            </w:pPr>
            <w:r w:rsidRPr="003926DF">
              <w:rPr>
                <w:rFonts w:ascii="Browallia New" w:hAnsi="Browallia New" w:cs="Browallia New"/>
                <w:snapToGrid w:val="0"/>
                <w:sz w:val="28"/>
                <w:szCs w:val="28"/>
                <w:cs/>
                <w:lang w:eastAsia="th-TH"/>
              </w:rPr>
              <w:t xml:space="preserve">      </w:t>
            </w:r>
            <w:r w:rsidRPr="003926DF">
              <w:rPr>
                <w:rFonts w:ascii="Browallia New" w:hAnsi="Browallia New" w:cs="Browallia New"/>
                <w:snapToGrid w:val="0"/>
                <w:sz w:val="28"/>
                <w:szCs w:val="28"/>
                <w:lang w:eastAsia="th-TH"/>
              </w:rPr>
              <w:t xml:space="preserve">                 </w:t>
            </w:r>
            <w:r w:rsidR="00FE76D9" w:rsidRPr="003926DF">
              <w:rPr>
                <w:rFonts w:ascii="Browallia New" w:hAnsi="Browallia New" w:cs="Browallia New"/>
                <w:sz w:val="28"/>
                <w:szCs w:val="28"/>
                <w:lang w:val="en-GB"/>
              </w:rPr>
              <w:t>-</w:t>
            </w:r>
          </w:p>
        </w:tc>
        <w:tc>
          <w:tcPr>
            <w:tcW w:w="2610" w:type="dxa"/>
            <w:shd w:val="clear" w:color="auto" w:fill="auto"/>
          </w:tcPr>
          <w:p w14:paraId="76832C52" w14:textId="33A7EB1A" w:rsidR="00FE76D9" w:rsidRPr="003926DF" w:rsidRDefault="0008783D" w:rsidP="0008783D">
            <w:pPr>
              <w:pBdr>
                <w:bottom w:val="single" w:sz="12"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3926DF">
              <w:rPr>
                <w:rFonts w:ascii="Browallia New" w:hAnsi="Browallia New" w:cs="Browallia New"/>
                <w:snapToGrid w:val="0"/>
                <w:sz w:val="28"/>
                <w:szCs w:val="28"/>
                <w:cs/>
                <w:lang w:eastAsia="th-TH"/>
              </w:rPr>
              <w:t xml:space="preserve">      </w:t>
            </w:r>
            <w:r w:rsidRPr="003926DF">
              <w:rPr>
                <w:rFonts w:ascii="Browallia New" w:hAnsi="Browallia New" w:cs="Browallia New"/>
                <w:snapToGrid w:val="0"/>
                <w:sz w:val="28"/>
                <w:szCs w:val="28"/>
                <w:lang w:eastAsia="th-TH"/>
              </w:rPr>
              <w:t xml:space="preserve">                       </w:t>
            </w:r>
            <w:r w:rsidR="00FE76D9" w:rsidRPr="003926DF">
              <w:rPr>
                <w:rFonts w:ascii="Browallia New" w:hAnsi="Browallia New" w:cs="Browallia New"/>
                <w:snapToGrid w:val="0"/>
                <w:sz w:val="28"/>
                <w:szCs w:val="28"/>
                <w:lang w:eastAsia="th-TH"/>
              </w:rPr>
              <w:t>-</w:t>
            </w:r>
          </w:p>
        </w:tc>
      </w:tr>
    </w:tbl>
    <w:p w14:paraId="3A258618" w14:textId="77777777" w:rsidR="00EC0A6B" w:rsidRPr="003926DF" w:rsidRDefault="00EC0A6B" w:rsidP="000C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11C8574" w14:textId="77777777"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u w:val="single"/>
        </w:rPr>
      </w:pPr>
      <w:r w:rsidRPr="003926DF">
        <w:rPr>
          <w:rFonts w:ascii="Browallia New" w:hAnsi="Browallia New" w:cs="Browallia New"/>
          <w:color w:val="000000" w:themeColor="text1"/>
          <w:sz w:val="28"/>
          <w:szCs w:val="28"/>
          <w:u w:val="single"/>
          <w:cs/>
        </w:rPr>
        <w:t>บริษัท</w:t>
      </w:r>
    </w:p>
    <w:p w14:paraId="1E38A63C" w14:textId="3BA5CA49"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t xml:space="preserve">ในระหว่างไตรมาสที่ </w:t>
      </w:r>
      <w:r w:rsidRPr="003926DF">
        <w:rPr>
          <w:rFonts w:ascii="Browallia New" w:hAnsi="Browallia New" w:cs="Browallia New"/>
          <w:color w:val="000000" w:themeColor="text1"/>
          <w:sz w:val="28"/>
          <w:szCs w:val="28"/>
        </w:rPr>
        <w:t>1</w:t>
      </w:r>
      <w:r w:rsidRPr="003926DF">
        <w:rPr>
          <w:rFonts w:ascii="Browallia New" w:hAnsi="Browallia New" w:cs="Browallia New"/>
          <w:color w:val="000000" w:themeColor="text1"/>
          <w:sz w:val="28"/>
          <w:szCs w:val="28"/>
          <w:cs/>
        </w:rPr>
        <w:t xml:space="preserve"> ของปี </w:t>
      </w:r>
      <w:r w:rsidRPr="003926DF">
        <w:rPr>
          <w:rFonts w:ascii="Browallia New" w:hAnsi="Browallia New" w:cs="Browallia New"/>
          <w:color w:val="000000" w:themeColor="text1"/>
          <w:sz w:val="28"/>
          <w:szCs w:val="28"/>
        </w:rPr>
        <w:t xml:space="preserve">2568 </w:t>
      </w:r>
      <w:r w:rsidRPr="003926DF">
        <w:rPr>
          <w:rFonts w:ascii="Browallia New" w:hAnsi="Browallia New" w:cs="Browallia New"/>
          <w:color w:val="000000" w:themeColor="text1"/>
          <w:sz w:val="28"/>
          <w:szCs w:val="28"/>
          <w:cs/>
        </w:rPr>
        <w:t>บริษัทได้ทำสัญญา</w:t>
      </w:r>
      <w:r w:rsidR="00FE3979" w:rsidRPr="003926DF">
        <w:rPr>
          <w:rFonts w:ascii="Browallia New" w:hAnsi="Browallia New" w:cs="Browallia New"/>
          <w:color w:val="000000" w:themeColor="text1"/>
          <w:sz w:val="28"/>
          <w:szCs w:val="28"/>
          <w:cs/>
        </w:rPr>
        <w:t>เพื่อเปลี่ยนแปลงเงื่อน</w:t>
      </w:r>
      <w:r w:rsidR="00DA2AD3" w:rsidRPr="003926DF">
        <w:rPr>
          <w:rFonts w:ascii="Browallia New" w:hAnsi="Browallia New" w:cs="Browallia New"/>
          <w:color w:val="000000" w:themeColor="text1"/>
          <w:sz w:val="28"/>
          <w:szCs w:val="28"/>
          <w:cs/>
        </w:rPr>
        <w:t>ไขบางส่วนของสัญญาเงินกู้</w:t>
      </w:r>
      <w:r w:rsidRPr="003926DF">
        <w:rPr>
          <w:rFonts w:ascii="Browallia New" w:hAnsi="Browallia New" w:cs="Browallia New"/>
          <w:color w:val="000000" w:themeColor="text1"/>
          <w:sz w:val="28"/>
          <w:szCs w:val="28"/>
          <w:cs/>
        </w:rPr>
        <w:t xml:space="preserve">กับสถาบันการเงินแห่งหนึ่ง </w:t>
      </w:r>
      <w:r w:rsidR="00246E16" w:rsidRPr="003926DF">
        <w:rPr>
          <w:rFonts w:ascii="Browallia New" w:hAnsi="Browallia New" w:cs="Browallia New"/>
          <w:color w:val="000000" w:themeColor="text1"/>
          <w:sz w:val="28"/>
          <w:szCs w:val="28"/>
          <w:cs/>
        </w:rPr>
        <w:t xml:space="preserve">โดยมีเงื่อนไขพักชำระหนี้เงินต้นและดอกเบี้ยบางส่วนเป็นระยะเวลา </w:t>
      </w:r>
      <w:r w:rsidR="00246E16" w:rsidRPr="003926DF">
        <w:rPr>
          <w:rFonts w:ascii="Browallia New" w:hAnsi="Browallia New" w:cs="Browallia New"/>
          <w:color w:val="000000" w:themeColor="text1"/>
          <w:sz w:val="28"/>
          <w:szCs w:val="28"/>
        </w:rPr>
        <w:t xml:space="preserve">1 </w:t>
      </w:r>
      <w:r w:rsidR="00246E16" w:rsidRPr="003926DF">
        <w:rPr>
          <w:rFonts w:ascii="Browallia New" w:hAnsi="Browallia New" w:cs="Browallia New"/>
          <w:color w:val="000000" w:themeColor="text1"/>
          <w:sz w:val="28"/>
          <w:szCs w:val="28"/>
          <w:cs/>
        </w:rPr>
        <w:t xml:space="preserve">ปี ตั้งแต่เดือนมกราคม </w:t>
      </w:r>
      <w:r w:rsidR="00246E16" w:rsidRPr="003926DF">
        <w:rPr>
          <w:rFonts w:ascii="Browallia New" w:hAnsi="Browallia New" w:cs="Browallia New"/>
          <w:color w:val="000000" w:themeColor="text1"/>
          <w:sz w:val="28"/>
          <w:szCs w:val="28"/>
        </w:rPr>
        <w:t xml:space="preserve">2568 </w:t>
      </w:r>
      <w:r w:rsidR="00246E16" w:rsidRPr="003926DF">
        <w:rPr>
          <w:rFonts w:ascii="Browallia New" w:hAnsi="Browallia New" w:cs="Browallia New"/>
          <w:color w:val="000000" w:themeColor="text1"/>
          <w:sz w:val="28"/>
          <w:szCs w:val="28"/>
          <w:cs/>
        </w:rPr>
        <w:t xml:space="preserve">จนถึงเดือนธันวาคม </w:t>
      </w:r>
      <w:r w:rsidR="00246E16" w:rsidRPr="003926DF">
        <w:rPr>
          <w:rFonts w:ascii="Browallia New" w:hAnsi="Browallia New" w:cs="Browallia New"/>
          <w:color w:val="000000" w:themeColor="text1"/>
          <w:sz w:val="28"/>
          <w:szCs w:val="28"/>
        </w:rPr>
        <w:t>2568</w:t>
      </w:r>
    </w:p>
    <w:p w14:paraId="7E4DFF45" w14:textId="77777777"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48A07F0D" w14:textId="141E4792"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3926DF">
        <w:rPr>
          <w:rFonts w:ascii="Browallia New" w:hAnsi="Browallia New" w:cs="Browallia New"/>
          <w:color w:val="000000" w:themeColor="text1"/>
          <w:sz w:val="28"/>
          <w:szCs w:val="28"/>
          <w:cs/>
        </w:rPr>
        <w:t xml:space="preserve">ณ วันที่ </w:t>
      </w:r>
      <w:r w:rsidRPr="003926DF">
        <w:rPr>
          <w:rFonts w:ascii="Browallia New" w:hAnsi="Browallia New" w:cs="Browallia New"/>
          <w:color w:val="000000" w:themeColor="text1"/>
          <w:sz w:val="28"/>
          <w:szCs w:val="28"/>
        </w:rPr>
        <w:t xml:space="preserve">31 </w:t>
      </w:r>
      <w:r w:rsidRPr="003926DF">
        <w:rPr>
          <w:rFonts w:ascii="Browallia New" w:hAnsi="Browallia New" w:cs="Browallia New"/>
          <w:color w:val="000000" w:themeColor="text1"/>
          <w:sz w:val="28"/>
          <w:szCs w:val="28"/>
          <w:cs/>
        </w:rPr>
        <w:t xml:space="preserve">มีนาคม </w:t>
      </w:r>
      <w:r w:rsidRPr="003926DF">
        <w:rPr>
          <w:rFonts w:ascii="Browallia New" w:hAnsi="Browallia New" w:cs="Browallia New"/>
          <w:color w:val="000000" w:themeColor="text1"/>
          <w:sz w:val="28"/>
          <w:szCs w:val="28"/>
        </w:rPr>
        <w:t xml:space="preserve">2568 </w:t>
      </w:r>
      <w:r w:rsidRPr="003926DF">
        <w:rPr>
          <w:rFonts w:ascii="Browallia New" w:hAnsi="Browallia New" w:cs="Browallia New"/>
          <w:color w:val="000000" w:themeColor="text1"/>
          <w:sz w:val="28"/>
          <w:szCs w:val="28"/>
          <w:cs/>
        </w:rPr>
        <w:t xml:space="preserve">บริษัทไม่สามารถปฏิบัติตามเงื่อนไขในสัญญาเงินกู้ </w:t>
      </w:r>
      <w:r w:rsidR="008A3784" w:rsidRPr="003926DF">
        <w:rPr>
          <w:rFonts w:ascii="Browallia New" w:hAnsi="Browallia New" w:cs="Browallia New"/>
          <w:color w:val="000000" w:themeColor="text1"/>
          <w:sz w:val="28"/>
          <w:szCs w:val="28"/>
          <w:cs/>
        </w:rPr>
        <w:t>เป็นผลให้</w:t>
      </w:r>
      <w:r w:rsidRPr="003926DF">
        <w:rPr>
          <w:rFonts w:ascii="Browallia New" w:hAnsi="Browallia New" w:cs="Browallia New"/>
          <w:color w:val="000000" w:themeColor="text1"/>
          <w:sz w:val="28"/>
          <w:szCs w:val="28"/>
          <w:cs/>
        </w:rPr>
        <w:t xml:space="preserve">สถาบันการเงินดังกล่าวมีสิทธิเรียกชำระคืนเงินกู้ยืมระยะสั้นและระยะยาวจำนวน </w:t>
      </w:r>
      <w:r w:rsidRPr="003926DF">
        <w:rPr>
          <w:rFonts w:ascii="Browallia New" w:hAnsi="Browallia New" w:cs="Browallia New"/>
          <w:color w:val="000000" w:themeColor="text1"/>
          <w:sz w:val="28"/>
          <w:szCs w:val="28"/>
        </w:rPr>
        <w:t xml:space="preserve">940.20 </w:t>
      </w:r>
      <w:r w:rsidRPr="003926DF">
        <w:rPr>
          <w:rFonts w:ascii="Browallia New" w:hAnsi="Browallia New" w:cs="Browallia New"/>
          <w:color w:val="000000" w:themeColor="text1"/>
          <w:sz w:val="28"/>
          <w:szCs w:val="28"/>
          <w:cs/>
        </w:rPr>
        <w:t xml:space="preserve">ล้านบาท และ </w:t>
      </w:r>
      <w:r w:rsidRPr="003926DF">
        <w:rPr>
          <w:rFonts w:ascii="Browallia New" w:hAnsi="Browallia New" w:cs="Browallia New"/>
          <w:color w:val="000000" w:themeColor="text1"/>
          <w:sz w:val="28"/>
          <w:szCs w:val="28"/>
        </w:rPr>
        <w:t xml:space="preserve">831.32 </w:t>
      </w:r>
      <w:r w:rsidRPr="003926DF">
        <w:rPr>
          <w:rFonts w:ascii="Browallia New" w:hAnsi="Browallia New" w:cs="Browallia New"/>
          <w:color w:val="000000" w:themeColor="text1"/>
          <w:sz w:val="28"/>
          <w:szCs w:val="28"/>
          <w:cs/>
        </w:rPr>
        <w:t>ล้านบาท ตามลำดับ และมีสิทธิกำหนดให้หนี้ทั้งหมดต้องชำระในทันทีโดยไม่ต้องทวงถาม รวมทั้งมีสิทธิระงับวงเงินสินเชื่อที่ยังไม่ได้เบิกใช้</w:t>
      </w:r>
    </w:p>
    <w:p w14:paraId="5036E393" w14:textId="77777777"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64C54DAD" w14:textId="777BD5EA"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u w:val="single"/>
          <w:cs/>
        </w:rPr>
        <w:t>บริษัท</w:t>
      </w:r>
      <w:r w:rsidR="009C4EBC" w:rsidRPr="003926DF">
        <w:rPr>
          <w:rFonts w:ascii="Browallia New" w:hAnsi="Browallia New" w:cs="Browallia New"/>
          <w:color w:val="000000" w:themeColor="text1"/>
          <w:sz w:val="28"/>
          <w:szCs w:val="28"/>
          <w:u w:val="single"/>
          <w:cs/>
        </w:rPr>
        <w:t>ย่</w:t>
      </w:r>
      <w:r w:rsidR="00A9009C" w:rsidRPr="003926DF">
        <w:rPr>
          <w:rFonts w:ascii="Browallia New" w:hAnsi="Browallia New" w:cs="Browallia New"/>
          <w:color w:val="000000" w:themeColor="text1"/>
          <w:sz w:val="28"/>
          <w:szCs w:val="28"/>
          <w:u w:val="single"/>
          <w:cs/>
        </w:rPr>
        <w:t>อย</w:t>
      </w:r>
    </w:p>
    <w:p w14:paraId="0041C66F" w14:textId="17757AE5"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t xml:space="preserve">ในระหว่างไตรมาสที่ </w:t>
      </w:r>
      <w:r w:rsidRPr="003926DF">
        <w:rPr>
          <w:rFonts w:ascii="Browallia New" w:hAnsi="Browallia New" w:cs="Browallia New"/>
          <w:color w:val="000000" w:themeColor="text1"/>
          <w:sz w:val="28"/>
          <w:szCs w:val="28"/>
        </w:rPr>
        <w:t>1</w:t>
      </w:r>
      <w:r w:rsidRPr="003926DF">
        <w:rPr>
          <w:rFonts w:ascii="Browallia New" w:hAnsi="Browallia New" w:cs="Browallia New"/>
          <w:color w:val="000000" w:themeColor="text1"/>
          <w:sz w:val="28"/>
          <w:szCs w:val="28"/>
          <w:cs/>
        </w:rPr>
        <w:t xml:space="preserve"> ของปี </w:t>
      </w:r>
      <w:r w:rsidRPr="003926DF">
        <w:rPr>
          <w:rFonts w:ascii="Browallia New" w:hAnsi="Browallia New" w:cs="Browallia New"/>
          <w:color w:val="000000" w:themeColor="text1"/>
          <w:sz w:val="28"/>
          <w:szCs w:val="28"/>
        </w:rPr>
        <w:t xml:space="preserve">2568 </w:t>
      </w:r>
      <w:r w:rsidRPr="003926DF">
        <w:rPr>
          <w:rFonts w:ascii="Browallia New" w:hAnsi="Browallia New" w:cs="Browallia New"/>
          <w:color w:val="000000" w:themeColor="text1"/>
          <w:sz w:val="28"/>
          <w:szCs w:val="28"/>
          <w:cs/>
        </w:rPr>
        <w:t>บริษัทย่อย</w:t>
      </w:r>
      <w:r w:rsidR="00A9009C" w:rsidRPr="003926DF">
        <w:rPr>
          <w:rFonts w:ascii="Browallia New" w:hAnsi="Browallia New" w:cs="Browallia New"/>
          <w:color w:val="000000" w:themeColor="text1"/>
          <w:sz w:val="28"/>
          <w:szCs w:val="28"/>
          <w:cs/>
        </w:rPr>
        <w:t>แห่งหนึ่ง</w:t>
      </w:r>
      <w:r w:rsidRPr="003926DF">
        <w:rPr>
          <w:rFonts w:ascii="Browallia New" w:hAnsi="Browallia New" w:cs="Browallia New"/>
          <w:color w:val="000000" w:themeColor="text1"/>
          <w:sz w:val="28"/>
          <w:szCs w:val="28"/>
          <w:cs/>
        </w:rPr>
        <w:t>ได้ทำสัญญา</w:t>
      </w:r>
      <w:r w:rsidR="004756CA" w:rsidRPr="003926DF">
        <w:rPr>
          <w:rFonts w:ascii="Browallia New" w:hAnsi="Browallia New" w:cs="Browallia New"/>
          <w:color w:val="000000" w:themeColor="text1"/>
          <w:sz w:val="28"/>
          <w:szCs w:val="28"/>
          <w:cs/>
        </w:rPr>
        <w:t>เพื่อเปลี่ยนแปลงเงื่อนไขบางส่วนของสัญญาเงินกู้</w:t>
      </w:r>
      <w:r w:rsidRPr="003926DF">
        <w:rPr>
          <w:rFonts w:ascii="Browallia New" w:hAnsi="Browallia New" w:cs="Browallia New"/>
          <w:color w:val="000000" w:themeColor="text1"/>
          <w:sz w:val="28"/>
          <w:szCs w:val="28"/>
          <w:cs/>
        </w:rPr>
        <w:t xml:space="preserve">กับสถาบันการเงินแห่งหนึ่ง </w:t>
      </w:r>
      <w:r w:rsidR="00246E16" w:rsidRPr="003926DF">
        <w:rPr>
          <w:rFonts w:ascii="Browallia New" w:hAnsi="Browallia New" w:cs="Browallia New"/>
          <w:color w:val="000000" w:themeColor="text1"/>
          <w:sz w:val="28"/>
          <w:szCs w:val="28"/>
          <w:cs/>
        </w:rPr>
        <w:t xml:space="preserve">โดยมีเงื่อนไขพักชำระหนี้เงินต้นและดอกเบี้ยบางส่วนเป็นระยะเวลา </w:t>
      </w:r>
      <w:r w:rsidR="00246E16" w:rsidRPr="003926DF">
        <w:rPr>
          <w:rFonts w:ascii="Browallia New" w:hAnsi="Browallia New" w:cs="Browallia New"/>
          <w:color w:val="000000" w:themeColor="text1"/>
          <w:sz w:val="28"/>
          <w:szCs w:val="28"/>
        </w:rPr>
        <w:t xml:space="preserve">1 </w:t>
      </w:r>
      <w:r w:rsidR="00246E16" w:rsidRPr="003926DF">
        <w:rPr>
          <w:rFonts w:ascii="Browallia New" w:hAnsi="Browallia New" w:cs="Browallia New"/>
          <w:color w:val="000000" w:themeColor="text1"/>
          <w:sz w:val="28"/>
          <w:szCs w:val="28"/>
          <w:cs/>
        </w:rPr>
        <w:t xml:space="preserve">ปี ตั้งแต่เดือนมกราคม </w:t>
      </w:r>
      <w:r w:rsidR="00246E16" w:rsidRPr="003926DF">
        <w:rPr>
          <w:rFonts w:ascii="Browallia New" w:hAnsi="Browallia New" w:cs="Browallia New"/>
          <w:color w:val="000000" w:themeColor="text1"/>
          <w:sz w:val="28"/>
          <w:szCs w:val="28"/>
        </w:rPr>
        <w:t xml:space="preserve">2568 </w:t>
      </w:r>
      <w:r w:rsidR="00246E16" w:rsidRPr="003926DF">
        <w:rPr>
          <w:rFonts w:ascii="Browallia New" w:hAnsi="Browallia New" w:cs="Browallia New"/>
          <w:color w:val="000000" w:themeColor="text1"/>
          <w:sz w:val="28"/>
          <w:szCs w:val="28"/>
          <w:cs/>
        </w:rPr>
        <w:t xml:space="preserve">จนถึงเดือนธันวาคม </w:t>
      </w:r>
      <w:r w:rsidR="00246E16" w:rsidRPr="003926DF">
        <w:rPr>
          <w:rFonts w:ascii="Browallia New" w:hAnsi="Browallia New" w:cs="Browallia New"/>
          <w:color w:val="000000" w:themeColor="text1"/>
          <w:sz w:val="28"/>
          <w:szCs w:val="28"/>
        </w:rPr>
        <w:t>2568</w:t>
      </w:r>
    </w:p>
    <w:p w14:paraId="766648F8" w14:textId="77777777"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7448E3FA" w14:textId="72A41DDF" w:rsidR="007B5ECB" w:rsidRPr="003926DF" w:rsidRDefault="007B5ECB" w:rsidP="007B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cs/>
        </w:rPr>
      </w:pPr>
      <w:r w:rsidRPr="003926DF">
        <w:rPr>
          <w:rFonts w:ascii="Browallia New" w:hAnsi="Browallia New" w:cs="Browallia New"/>
          <w:color w:val="000000" w:themeColor="text1"/>
          <w:sz w:val="28"/>
          <w:szCs w:val="28"/>
          <w:cs/>
        </w:rPr>
        <w:t xml:space="preserve">ณ วันที่ </w:t>
      </w:r>
      <w:r w:rsidRPr="003926DF">
        <w:rPr>
          <w:rFonts w:ascii="Browallia New" w:hAnsi="Browallia New" w:cs="Browallia New"/>
          <w:color w:val="000000" w:themeColor="text1"/>
          <w:sz w:val="28"/>
          <w:szCs w:val="28"/>
        </w:rPr>
        <w:t xml:space="preserve">31 </w:t>
      </w:r>
      <w:r w:rsidRPr="003926DF">
        <w:rPr>
          <w:rFonts w:ascii="Browallia New" w:hAnsi="Browallia New" w:cs="Browallia New"/>
          <w:color w:val="000000" w:themeColor="text1"/>
          <w:sz w:val="28"/>
          <w:szCs w:val="28"/>
          <w:cs/>
        </w:rPr>
        <w:t xml:space="preserve">มีนาคม </w:t>
      </w:r>
      <w:r w:rsidRPr="003926DF">
        <w:rPr>
          <w:rFonts w:ascii="Browallia New" w:hAnsi="Browallia New" w:cs="Browallia New"/>
          <w:color w:val="000000" w:themeColor="text1"/>
          <w:sz w:val="28"/>
          <w:szCs w:val="28"/>
        </w:rPr>
        <w:t xml:space="preserve">2568 </w:t>
      </w:r>
      <w:r w:rsidRPr="003926DF">
        <w:rPr>
          <w:rFonts w:ascii="Browallia New" w:hAnsi="Browallia New" w:cs="Browallia New"/>
          <w:color w:val="000000" w:themeColor="text1"/>
          <w:sz w:val="28"/>
          <w:szCs w:val="28"/>
          <w:cs/>
        </w:rPr>
        <w:t>บริษัทย่อย</w:t>
      </w:r>
      <w:r w:rsidR="00A9009C" w:rsidRPr="003926DF">
        <w:rPr>
          <w:rFonts w:ascii="Browallia New" w:hAnsi="Browallia New" w:cs="Browallia New"/>
          <w:color w:val="000000" w:themeColor="text1"/>
          <w:sz w:val="28"/>
          <w:szCs w:val="28"/>
          <w:cs/>
        </w:rPr>
        <w:t xml:space="preserve">จำนวน </w:t>
      </w:r>
      <w:r w:rsidR="00A9009C" w:rsidRPr="003926DF">
        <w:rPr>
          <w:rFonts w:ascii="Browallia New" w:hAnsi="Browallia New" w:cs="Browallia New"/>
          <w:color w:val="000000" w:themeColor="text1"/>
          <w:sz w:val="28"/>
          <w:szCs w:val="28"/>
        </w:rPr>
        <w:t xml:space="preserve">3 </w:t>
      </w:r>
      <w:r w:rsidR="00A9009C" w:rsidRPr="003926DF">
        <w:rPr>
          <w:rFonts w:ascii="Browallia New" w:hAnsi="Browallia New" w:cs="Browallia New"/>
          <w:color w:val="000000" w:themeColor="text1"/>
          <w:sz w:val="28"/>
          <w:szCs w:val="28"/>
          <w:cs/>
        </w:rPr>
        <w:t xml:space="preserve">แห่ง </w:t>
      </w:r>
      <w:r w:rsidRPr="003926DF">
        <w:rPr>
          <w:rFonts w:ascii="Browallia New" w:hAnsi="Browallia New" w:cs="Browallia New"/>
          <w:color w:val="000000" w:themeColor="text1"/>
          <w:sz w:val="28"/>
          <w:szCs w:val="28"/>
          <w:cs/>
        </w:rPr>
        <w:t xml:space="preserve">ไม่สามารถปฏิบัติตามเงื่อนไขในสัญญาเงินกู้ </w:t>
      </w:r>
      <w:r w:rsidR="000F149F" w:rsidRPr="003926DF">
        <w:rPr>
          <w:rFonts w:ascii="Browallia New" w:hAnsi="Browallia New" w:cs="Browallia New"/>
          <w:color w:val="000000" w:themeColor="text1"/>
          <w:sz w:val="28"/>
          <w:szCs w:val="28"/>
          <w:cs/>
        </w:rPr>
        <w:t>เป็นผลให้</w:t>
      </w:r>
      <w:r w:rsidRPr="003926DF">
        <w:rPr>
          <w:rFonts w:ascii="Browallia New" w:hAnsi="Browallia New" w:cs="Browallia New"/>
          <w:color w:val="000000" w:themeColor="text1"/>
          <w:sz w:val="28"/>
          <w:szCs w:val="28"/>
          <w:cs/>
        </w:rPr>
        <w:t xml:space="preserve">สถาบันการเงินดังกล่าวมีสิทธิเรียกชำระคืนเงินกู้ยืมระยะสั้นและระยะยาวจำนวน </w:t>
      </w:r>
      <w:r w:rsidRPr="003926DF">
        <w:rPr>
          <w:rFonts w:ascii="Browallia New" w:hAnsi="Browallia New" w:cs="Browallia New"/>
          <w:color w:val="000000" w:themeColor="text1"/>
          <w:sz w:val="28"/>
          <w:szCs w:val="28"/>
        </w:rPr>
        <w:t xml:space="preserve">225.23 </w:t>
      </w:r>
      <w:r w:rsidRPr="003926DF">
        <w:rPr>
          <w:rFonts w:ascii="Browallia New" w:hAnsi="Browallia New" w:cs="Browallia New"/>
          <w:color w:val="000000" w:themeColor="text1"/>
          <w:sz w:val="28"/>
          <w:szCs w:val="28"/>
          <w:cs/>
        </w:rPr>
        <w:t xml:space="preserve">ล้านบาท และ </w:t>
      </w:r>
      <w:r w:rsidR="002E251A" w:rsidRPr="003926DF">
        <w:rPr>
          <w:rFonts w:ascii="Browallia New" w:hAnsi="Browallia New" w:cs="Browallia New"/>
          <w:color w:val="000000" w:themeColor="text1"/>
          <w:sz w:val="28"/>
          <w:szCs w:val="28"/>
        </w:rPr>
        <w:t>878</w:t>
      </w:r>
      <w:r w:rsidRPr="003926DF">
        <w:rPr>
          <w:rFonts w:ascii="Browallia New" w:hAnsi="Browallia New" w:cs="Browallia New"/>
          <w:color w:val="000000" w:themeColor="text1"/>
          <w:sz w:val="28"/>
          <w:szCs w:val="28"/>
        </w:rPr>
        <w:t>.</w:t>
      </w:r>
      <w:r w:rsidR="002E251A" w:rsidRPr="003926DF">
        <w:rPr>
          <w:rFonts w:ascii="Browallia New" w:hAnsi="Browallia New" w:cs="Browallia New"/>
          <w:color w:val="000000" w:themeColor="text1"/>
          <w:sz w:val="28"/>
          <w:szCs w:val="28"/>
        </w:rPr>
        <w:t>57</w:t>
      </w:r>
      <w:r w:rsidRPr="003926DF">
        <w:rPr>
          <w:rFonts w:ascii="Browallia New" w:hAnsi="Browallia New" w:cs="Browallia New"/>
          <w:color w:val="000000" w:themeColor="text1"/>
          <w:sz w:val="28"/>
          <w:szCs w:val="28"/>
        </w:rPr>
        <w:t xml:space="preserve"> </w:t>
      </w:r>
      <w:r w:rsidRPr="003926DF">
        <w:rPr>
          <w:rFonts w:ascii="Browallia New" w:hAnsi="Browallia New" w:cs="Browallia New"/>
          <w:color w:val="000000" w:themeColor="text1"/>
          <w:sz w:val="28"/>
          <w:szCs w:val="28"/>
          <w:cs/>
        </w:rPr>
        <w:t>ล้านบาท ตามลำดับ และมีสิทธิกำหนดให้หนี้ทั้งหมดต้องชำระในทันทีโดยไม่ต้องทวงถาม รวมทั้งมีสิทธิระงับวงเงินสินเชื่อที่ยังไม่ได้เบิกใช้</w:t>
      </w:r>
    </w:p>
    <w:p w14:paraId="51F5D731" w14:textId="77777777" w:rsidR="00AF3BA6" w:rsidRPr="003926DF" w:rsidRDefault="00AF3BA6" w:rsidP="00E5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p>
    <w:p w14:paraId="32798D26" w14:textId="3B01DA8D" w:rsidR="00AF3BA6" w:rsidRPr="003926DF" w:rsidRDefault="00F6320F" w:rsidP="00E5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rPr>
      </w:pPr>
      <w:r w:rsidRPr="003926DF">
        <w:rPr>
          <w:rFonts w:ascii="Browallia New" w:hAnsi="Browallia New" w:cs="Browallia New"/>
          <w:color w:val="000000" w:themeColor="text1"/>
          <w:sz w:val="28"/>
          <w:szCs w:val="28"/>
          <w:cs/>
        </w:rPr>
        <w:t>อย่างไรก็ตาม</w:t>
      </w:r>
      <w:r w:rsidR="00AF3BA6" w:rsidRPr="003926DF">
        <w:rPr>
          <w:rFonts w:ascii="Browallia New" w:hAnsi="Browallia New" w:cs="Browallia New"/>
          <w:color w:val="000000" w:themeColor="text1"/>
          <w:sz w:val="28"/>
          <w:szCs w:val="28"/>
          <w:cs/>
        </w:rPr>
        <w:t xml:space="preserve"> ผู้บริหารของกลุ่มบริษัท</w:t>
      </w:r>
      <w:r w:rsidR="009210F2" w:rsidRPr="003926DF">
        <w:rPr>
          <w:rFonts w:ascii="Browallia New" w:hAnsi="Browallia New" w:cs="Browallia New"/>
          <w:color w:val="000000" w:themeColor="text1"/>
          <w:sz w:val="28"/>
          <w:szCs w:val="28"/>
          <w:cs/>
        </w:rPr>
        <w:t>อยู่ระหว่างการต่อรองเงื่อนไข</w:t>
      </w:r>
      <w:r w:rsidR="00343888" w:rsidRPr="003926DF">
        <w:rPr>
          <w:rFonts w:ascii="Browallia New" w:hAnsi="Browallia New" w:cs="Browallia New"/>
          <w:color w:val="000000" w:themeColor="text1"/>
          <w:sz w:val="28"/>
          <w:szCs w:val="28"/>
          <w:cs/>
        </w:rPr>
        <w:t>บางส่วนของสัญญาเงินกู้</w:t>
      </w:r>
      <w:r w:rsidR="00730E22" w:rsidRPr="003926DF">
        <w:rPr>
          <w:rFonts w:ascii="Browallia New" w:hAnsi="Browallia New" w:cs="Browallia New"/>
          <w:color w:val="000000" w:themeColor="text1"/>
          <w:sz w:val="28"/>
          <w:szCs w:val="28"/>
          <w:cs/>
        </w:rPr>
        <w:t>กับสถาบันการเงิน</w:t>
      </w:r>
      <w:r w:rsidR="005B6E52" w:rsidRPr="003926DF">
        <w:rPr>
          <w:rFonts w:ascii="Browallia New" w:hAnsi="Browallia New" w:cs="Browallia New"/>
          <w:color w:val="000000" w:themeColor="text1"/>
          <w:sz w:val="28"/>
          <w:szCs w:val="28"/>
        </w:rPr>
        <w:t xml:space="preserve"> </w:t>
      </w:r>
      <w:r w:rsidR="005B6E52" w:rsidRPr="003926DF">
        <w:rPr>
          <w:rFonts w:ascii="Browallia New" w:hAnsi="Browallia New" w:cs="Browallia New"/>
          <w:color w:val="000000" w:themeColor="text1"/>
          <w:sz w:val="28"/>
          <w:szCs w:val="28"/>
          <w:cs/>
        </w:rPr>
        <w:t>รวมถึงการ</w:t>
      </w:r>
      <w:r w:rsidR="005F2F8B" w:rsidRPr="003926DF">
        <w:rPr>
          <w:rFonts w:ascii="Browallia New" w:hAnsi="Browallia New" w:cs="Browallia New"/>
          <w:color w:val="000000" w:themeColor="text1"/>
          <w:sz w:val="28"/>
          <w:szCs w:val="28"/>
          <w:cs/>
        </w:rPr>
        <w:t>ปรับกลยุทธ์ทางธุรกิจเพื่อ</w:t>
      </w:r>
      <w:r w:rsidR="00E73B97" w:rsidRPr="003926DF">
        <w:rPr>
          <w:rFonts w:ascii="Browallia New" w:hAnsi="Browallia New" w:cs="Browallia New"/>
          <w:color w:val="000000" w:themeColor="text1"/>
          <w:sz w:val="28"/>
          <w:szCs w:val="28"/>
          <w:cs/>
        </w:rPr>
        <w:t>รักษา</w:t>
      </w:r>
      <w:r w:rsidR="00233B44" w:rsidRPr="003926DF">
        <w:rPr>
          <w:rFonts w:ascii="Browallia New" w:hAnsi="Browallia New" w:cs="Browallia New"/>
          <w:color w:val="000000" w:themeColor="text1"/>
          <w:sz w:val="28"/>
          <w:szCs w:val="28"/>
          <w:cs/>
        </w:rPr>
        <w:t>ระดับของกระแสเงินสดและ</w:t>
      </w:r>
      <w:r w:rsidR="00E73B97" w:rsidRPr="003926DF">
        <w:rPr>
          <w:rFonts w:ascii="Browallia New" w:hAnsi="Browallia New" w:cs="Browallia New"/>
          <w:color w:val="000000" w:themeColor="text1"/>
          <w:sz w:val="28"/>
          <w:szCs w:val="28"/>
          <w:cs/>
        </w:rPr>
        <w:t>สภาพคล่อง</w:t>
      </w:r>
      <w:r w:rsidR="00233B44" w:rsidRPr="003926DF">
        <w:rPr>
          <w:rFonts w:ascii="Browallia New" w:hAnsi="Browallia New" w:cs="Browallia New"/>
          <w:color w:val="000000" w:themeColor="text1"/>
          <w:sz w:val="28"/>
          <w:szCs w:val="28"/>
          <w:cs/>
        </w:rPr>
        <w:t>ของกลุ่มบริษัท</w:t>
      </w:r>
    </w:p>
    <w:p w14:paraId="3AA95317" w14:textId="77777777" w:rsidR="00E51FAB" w:rsidRPr="003926DF" w:rsidRDefault="00E51FAB" w:rsidP="000D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CD0358A" w14:textId="77777777" w:rsidR="00A91FDF" w:rsidRPr="003926DF" w:rsidRDefault="00A91FDF" w:rsidP="000D4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BD82957" w14:textId="7341B2E4" w:rsidR="002632AB" w:rsidRPr="003926DF" w:rsidRDefault="00E2587F" w:rsidP="002632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lang w:val="en-GB"/>
        </w:rPr>
        <w:lastRenderedPageBreak/>
        <w:t>ข้อ</w:t>
      </w:r>
      <w:r w:rsidR="002632AB" w:rsidRPr="003926DF">
        <w:rPr>
          <w:rFonts w:ascii="Browallia New" w:hAnsi="Browallia New" w:cs="Browallia New"/>
          <w:b/>
          <w:bCs/>
          <w:color w:val="000000" w:themeColor="text1"/>
          <w:sz w:val="28"/>
          <w:szCs w:val="28"/>
          <w:cs/>
          <w:lang w:val="en-GB"/>
        </w:rPr>
        <w:t>มูลทางการเงินจำแนกตามส่วนงาน</w:t>
      </w:r>
    </w:p>
    <w:p w14:paraId="20AD6B57" w14:textId="77777777" w:rsidR="00B71945" w:rsidRPr="003926DF" w:rsidRDefault="00B71945"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3EAA40" w14:textId="5C3E55E7" w:rsidR="00DC3622" w:rsidRPr="003926DF" w:rsidRDefault="00F7115A"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rPr>
      </w:pPr>
      <w:r w:rsidRPr="003926DF">
        <w:rPr>
          <w:rFonts w:ascii="Browallia New" w:hAnsi="Browallia New" w:cs="Browallia New"/>
          <w:sz w:val="28"/>
          <w:szCs w:val="28"/>
          <w:cs/>
        </w:rPr>
        <w:t>ในการวัดผลการดำเนินงานของกลุ่มบริษัท กลุ่มบริษัทมีการพิจารณาจากกำไรขั้นต้นจากรายได้ต่าง</w:t>
      </w:r>
      <w:r w:rsidR="00393D7C" w:rsidRPr="003926DF">
        <w:rPr>
          <w:rFonts w:ascii="Browallia New" w:hAnsi="Browallia New" w:cs="Browallia New"/>
          <w:sz w:val="28"/>
          <w:szCs w:val="28"/>
          <w:cs/>
        </w:rPr>
        <w:t xml:space="preserve"> </w:t>
      </w:r>
      <w:r w:rsidRPr="003926DF">
        <w:rPr>
          <w:rFonts w:ascii="Browallia New" w:hAnsi="Browallia New" w:cs="Browallia New"/>
          <w:sz w:val="28"/>
          <w:szCs w:val="28"/>
          <w:cs/>
        </w:rPr>
        <w:t>ๆ</w:t>
      </w:r>
      <w:r w:rsidR="006A04EB" w:rsidRPr="003926DF">
        <w:rPr>
          <w:rFonts w:ascii="Browallia New" w:hAnsi="Browallia New" w:cs="Browallia New"/>
          <w:sz w:val="28"/>
          <w:szCs w:val="28"/>
        </w:rPr>
        <w:t xml:space="preserve"> </w:t>
      </w:r>
      <w:r w:rsidRPr="003926DF">
        <w:rPr>
          <w:rFonts w:ascii="Browallia New" w:hAnsi="Browallia New" w:cs="Browallia New"/>
          <w:sz w:val="28"/>
          <w:szCs w:val="28"/>
          <w:cs/>
        </w:rPr>
        <w:t>โดยจัดประเภทของรายได้ออกเป็นรายได้ธุรกิจสื่อ รายได้ธุรกิจเพลง รายได้ธุรกิจรับจ้างและผลิตกิจกรรม รายได้ธุรกิจพาณิชย์</w:t>
      </w:r>
      <w:r w:rsidRPr="003926DF">
        <w:rPr>
          <w:rFonts w:ascii="Browallia New" w:hAnsi="Browallia New" w:cs="Browallia New"/>
          <w:sz w:val="28"/>
          <w:szCs w:val="28"/>
        </w:rPr>
        <w:br/>
      </w:r>
      <w:r w:rsidRPr="003926DF">
        <w:rPr>
          <w:rFonts w:ascii="Browallia New" w:hAnsi="Browallia New" w:cs="Browallia New"/>
          <w:sz w:val="28"/>
          <w:szCs w:val="28"/>
          <w:cs/>
        </w:rPr>
        <w:t>หลายช่องทาง รายได้ธุรกิจสินทรัพย์ดิจิทัลและรายได้ธุรกิจบริการอื่น</w:t>
      </w:r>
      <w:r w:rsidR="00393D7C" w:rsidRPr="003926DF">
        <w:rPr>
          <w:rFonts w:ascii="Browallia New" w:hAnsi="Browallia New" w:cs="Browallia New"/>
          <w:sz w:val="28"/>
          <w:szCs w:val="28"/>
          <w:cs/>
        </w:rPr>
        <w:t xml:space="preserve"> </w:t>
      </w:r>
      <w:r w:rsidRPr="003926DF">
        <w:rPr>
          <w:rFonts w:ascii="Browallia New" w:hAnsi="Browallia New" w:cs="Browallia New"/>
          <w:sz w:val="28"/>
          <w:szCs w:val="28"/>
          <w:cs/>
        </w:rPr>
        <w:t>ๆ ยอดรายได้ได้ตัดรายการระหว่างกันออกแล้ว กำไรขั้นต้นคำนวณจากยอดรายได้หักด้วยต้นทุนขายและต้นทุนการให้บริการ</w:t>
      </w:r>
    </w:p>
    <w:p w14:paraId="5B93A8BE" w14:textId="77777777" w:rsidR="00DC3622" w:rsidRPr="003926DF"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4625E9C" w14:textId="0EB5BFFD" w:rsidR="00897C98" w:rsidRPr="003926DF" w:rsidRDefault="001D2D0E"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r w:rsidRPr="003926DF">
        <w:rPr>
          <w:rFonts w:ascii="Browallia New" w:hAnsi="Browallia New" w:cs="Browallia New"/>
          <w:sz w:val="28"/>
          <w:szCs w:val="28"/>
          <w:u w:val="single"/>
          <w:cs/>
          <w:lang w:val="en-GB"/>
        </w:rPr>
        <w:t>ข้อมูลเกี่ยวกับภูมิศาสตร์</w:t>
      </w:r>
    </w:p>
    <w:p w14:paraId="25C9B83A" w14:textId="77777777" w:rsidR="00DC3622" w:rsidRPr="003926DF" w:rsidRDefault="00DC3622" w:rsidP="00DC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u w:val="single"/>
          <w:lang w:val="en-GB"/>
        </w:rPr>
      </w:pPr>
    </w:p>
    <w:p w14:paraId="09CA3593" w14:textId="1E833C97" w:rsidR="00897C98" w:rsidRPr="003926DF" w:rsidRDefault="00897C98" w:rsidP="00DC362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926DF">
        <w:rPr>
          <w:rFonts w:ascii="Browallia New" w:hAnsi="Browallia New" w:cs="Browallia New"/>
          <w:sz w:val="28"/>
          <w:szCs w:val="28"/>
          <w:cs/>
          <w:lang w:val="en-GB"/>
        </w:rPr>
        <w:t xml:space="preserve">ณ วันที่ </w:t>
      </w:r>
      <w:r w:rsidR="00A37BFD" w:rsidRPr="003926DF">
        <w:rPr>
          <w:rFonts w:ascii="Browallia New" w:hAnsi="Browallia New" w:cs="Browallia New"/>
          <w:sz w:val="28"/>
          <w:szCs w:val="28"/>
          <w:lang w:val="en-GB"/>
        </w:rPr>
        <w:t>31</w:t>
      </w:r>
      <w:r w:rsidR="00A37BFD" w:rsidRPr="003926DF">
        <w:rPr>
          <w:rFonts w:ascii="Browallia New" w:hAnsi="Browallia New" w:cs="Browallia New"/>
          <w:sz w:val="28"/>
          <w:szCs w:val="28"/>
          <w:cs/>
          <w:lang w:val="en-GB"/>
        </w:rPr>
        <w:t xml:space="preserve"> มีนาคม</w:t>
      </w:r>
      <w:r w:rsidR="00A37BFD" w:rsidRPr="003926DF">
        <w:rPr>
          <w:rFonts w:ascii="Browallia New" w:hAnsi="Browallia New" w:cs="Browallia New"/>
          <w:sz w:val="28"/>
          <w:szCs w:val="28"/>
        </w:rPr>
        <w:t xml:space="preserve"> 2568</w:t>
      </w:r>
      <w:r w:rsidR="00FF27B7" w:rsidRPr="003926DF">
        <w:rPr>
          <w:rFonts w:ascii="Browallia New" w:hAnsi="Browallia New" w:cs="Browallia New"/>
          <w:sz w:val="28"/>
          <w:szCs w:val="28"/>
        </w:rPr>
        <w:t xml:space="preserve"> </w:t>
      </w:r>
      <w:r w:rsidRPr="003926DF">
        <w:rPr>
          <w:rFonts w:ascii="Browallia New" w:hAnsi="Browallia New" w:cs="Browallia New"/>
          <w:sz w:val="28"/>
          <w:szCs w:val="28"/>
          <w:cs/>
          <w:lang w:val="en-GB"/>
        </w:rPr>
        <w:t xml:space="preserve">รายการค้ากับลูกค้าภายนอกส่วนใหญ่ประมาณร้อยละ </w:t>
      </w:r>
      <w:r w:rsidR="002A3D0B" w:rsidRPr="003926DF">
        <w:rPr>
          <w:rFonts w:ascii="Browallia New" w:hAnsi="Browallia New" w:cs="Browallia New"/>
          <w:sz w:val="28"/>
          <w:szCs w:val="28"/>
          <w:lang w:val="en-GB"/>
        </w:rPr>
        <w:t>89.34</w:t>
      </w:r>
      <w:r w:rsidRPr="003926DF">
        <w:rPr>
          <w:rFonts w:ascii="Browallia New" w:hAnsi="Browallia New" w:cs="Browallia New"/>
          <w:sz w:val="28"/>
          <w:szCs w:val="28"/>
          <w:lang w:val="en-GB"/>
        </w:rPr>
        <w:t xml:space="preserve"> </w:t>
      </w:r>
      <w:r w:rsidRPr="003926DF">
        <w:rPr>
          <w:rFonts w:ascii="Browallia New" w:hAnsi="Browallia New" w:cs="Browallia New"/>
          <w:sz w:val="28"/>
          <w:szCs w:val="28"/>
          <w:cs/>
          <w:lang w:val="en-GB"/>
        </w:rPr>
        <w:t>ของกลุ่มบริษัทเป็นการค้าภายในประเทศ นอกจากนี้สินทรัพย์ไม่หมุนเวียนของกลุ่มบริษัทอยู่ในประเทศไทย</w:t>
      </w:r>
    </w:p>
    <w:p w14:paraId="6396D947" w14:textId="77777777" w:rsidR="007B5ECB" w:rsidRPr="003926DF" w:rsidRDefault="007B5ECB"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0C146872" w14:textId="6C6F6C96" w:rsidR="00E75EEC" w:rsidRPr="003926DF" w:rsidRDefault="000F7478"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r w:rsidRPr="003926DF">
        <w:rPr>
          <w:rFonts w:ascii="Browallia New" w:hAnsi="Browallia New" w:cs="Browallia New"/>
          <w:sz w:val="28"/>
          <w:szCs w:val="28"/>
          <w:u w:val="single"/>
          <w:cs/>
          <w:lang w:val="en-GB"/>
        </w:rPr>
        <w:t>ลูกค้ารายใหญ่</w:t>
      </w:r>
    </w:p>
    <w:p w14:paraId="2B9BE92A" w14:textId="77777777" w:rsidR="00DC3622" w:rsidRPr="003926DF" w:rsidRDefault="00DC3622" w:rsidP="00DC3622">
      <w:pPr>
        <w:tabs>
          <w:tab w:val="clear" w:pos="227"/>
          <w:tab w:val="clear" w:pos="454"/>
          <w:tab w:val="left" w:pos="3390"/>
        </w:tabs>
        <w:spacing w:line="240" w:lineRule="auto"/>
        <w:ind w:left="426"/>
        <w:jc w:val="thaiDistribute"/>
        <w:rPr>
          <w:rFonts w:ascii="Browallia New" w:hAnsi="Browallia New" w:cs="Browallia New"/>
          <w:sz w:val="28"/>
          <w:szCs w:val="28"/>
          <w:u w:val="single"/>
          <w:lang w:val="en-GB"/>
        </w:rPr>
      </w:pPr>
    </w:p>
    <w:p w14:paraId="5C0F0C95" w14:textId="46973AF1" w:rsidR="00A06C15" w:rsidRPr="003926DF" w:rsidRDefault="00E75EEC" w:rsidP="00CC15D4">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3926DF">
        <w:rPr>
          <w:rFonts w:ascii="Browallia New" w:hAnsi="Browallia New" w:cs="Browallia New"/>
          <w:sz w:val="28"/>
          <w:szCs w:val="28"/>
          <w:cs/>
          <w:lang w:val="en-GB"/>
        </w:rPr>
        <w:t xml:space="preserve">กลุ่มบริษัทไม่มีรายได้จากการขายและให้บริการกับลูกค้าภายนอกรายใดรายหนึ่งที่มากกว่าร้อยละ </w:t>
      </w:r>
      <w:r w:rsidRPr="003926DF">
        <w:rPr>
          <w:rFonts w:ascii="Browallia New" w:hAnsi="Browallia New" w:cs="Browallia New"/>
          <w:sz w:val="28"/>
          <w:szCs w:val="28"/>
          <w:lang w:val="en-GB"/>
        </w:rPr>
        <w:t>10</w:t>
      </w:r>
      <w:r w:rsidRPr="003926DF">
        <w:rPr>
          <w:rFonts w:ascii="Browallia New" w:hAnsi="Browallia New" w:cs="Browallia New"/>
          <w:sz w:val="28"/>
          <w:szCs w:val="28"/>
          <w:cs/>
          <w:lang w:val="en-GB"/>
        </w:rPr>
        <w:t xml:space="preserve"> ของรายได้</w:t>
      </w:r>
      <w:r w:rsidRPr="003926DF">
        <w:rPr>
          <w:rFonts w:ascii="Browallia New" w:hAnsi="Browallia New" w:cs="Browallia New"/>
          <w:sz w:val="28"/>
          <w:szCs w:val="28"/>
          <w:lang w:val="en-GB"/>
        </w:rPr>
        <w:br/>
      </w:r>
      <w:r w:rsidRPr="003926DF">
        <w:rPr>
          <w:rFonts w:ascii="Browallia New" w:hAnsi="Browallia New" w:cs="Browallia New"/>
          <w:sz w:val="28"/>
          <w:szCs w:val="28"/>
          <w:cs/>
          <w:lang w:val="en-GB"/>
        </w:rPr>
        <w:t>ของกลุ่มบริษัท</w:t>
      </w:r>
      <w:r w:rsidR="006C1EE2" w:rsidRPr="003926DF">
        <w:rPr>
          <w:rFonts w:ascii="Browallia New" w:hAnsi="Browallia New" w:cs="Browallia New"/>
          <w:sz w:val="28"/>
          <w:szCs w:val="28"/>
          <w:lang w:val="en-GB"/>
        </w:rPr>
        <w:t xml:space="preserve"> </w:t>
      </w:r>
      <w:r w:rsidRPr="003926DF">
        <w:rPr>
          <w:rFonts w:ascii="Browallia New" w:hAnsi="Browallia New" w:cs="Browallia New"/>
          <w:sz w:val="28"/>
          <w:szCs w:val="28"/>
          <w:cs/>
          <w:lang w:val="en-GB"/>
        </w:rPr>
        <w:t>จึงมิได้มีการเปิดเผยข้อมูลเกี่ยวกับลูกค้ารายใหญ่</w:t>
      </w:r>
    </w:p>
    <w:p w14:paraId="47C8801D" w14:textId="77777777" w:rsidR="002434E9" w:rsidRPr="003926DF" w:rsidRDefault="002434E9" w:rsidP="0031388B">
      <w:pPr>
        <w:tabs>
          <w:tab w:val="clear" w:pos="227"/>
          <w:tab w:val="clear" w:pos="454"/>
          <w:tab w:val="left" w:pos="3390"/>
        </w:tabs>
        <w:spacing w:line="240" w:lineRule="auto"/>
        <w:jc w:val="thaiDistribute"/>
        <w:rPr>
          <w:rFonts w:ascii="Browallia New" w:hAnsi="Browallia New" w:cs="Browallia New"/>
          <w:sz w:val="32"/>
          <w:szCs w:val="32"/>
          <w:lang w:val="en-GB"/>
        </w:rPr>
      </w:pPr>
    </w:p>
    <w:tbl>
      <w:tblPr>
        <w:tblW w:w="10439"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gridCol w:w="884"/>
      </w:tblGrid>
      <w:tr w:rsidR="000D4E80" w:rsidRPr="003926DF" w14:paraId="1B2D3EF0" w14:textId="77777777" w:rsidTr="003C0719">
        <w:trPr>
          <w:gridAfter w:val="1"/>
          <w:wAfter w:w="884" w:type="dxa"/>
          <w:trHeight w:val="64"/>
        </w:trPr>
        <w:tc>
          <w:tcPr>
            <w:tcW w:w="1526" w:type="dxa"/>
            <w:shd w:val="clear" w:color="auto" w:fill="auto"/>
            <w:vAlign w:val="bottom"/>
          </w:tcPr>
          <w:p w14:paraId="58DDF1C0" w14:textId="77777777" w:rsidR="000D4E80" w:rsidRPr="003926DF"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55904829" w14:textId="01838735" w:rsidR="000D4E80" w:rsidRPr="003926DF" w:rsidRDefault="000D4E80" w:rsidP="006E5A3C">
            <w:pPr>
              <w:pStyle w:val="a9"/>
              <w:ind w:right="-72"/>
              <w:jc w:val="right"/>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 xml:space="preserve">(หน่วย : </w:t>
            </w:r>
            <w:r w:rsidR="00E934F5" w:rsidRPr="003926DF">
              <w:rPr>
                <w:rFonts w:ascii="Browallia New" w:hAnsi="Browallia New" w:cs="Browallia New"/>
                <w:b/>
                <w:bCs/>
                <w:color w:val="000000"/>
                <w:sz w:val="20"/>
                <w:szCs w:val="20"/>
                <w:cs/>
              </w:rPr>
              <w:t>พัน</w:t>
            </w:r>
            <w:r w:rsidRPr="003926DF">
              <w:rPr>
                <w:rFonts w:ascii="Browallia New" w:hAnsi="Browallia New" w:cs="Browallia New"/>
                <w:b/>
                <w:bCs/>
                <w:color w:val="000000"/>
                <w:sz w:val="20"/>
                <w:szCs w:val="20"/>
                <w:cs/>
                <w:lang w:val="th-TH"/>
              </w:rPr>
              <w:t>บาท)</w:t>
            </w:r>
          </w:p>
        </w:tc>
      </w:tr>
      <w:tr w:rsidR="000D4E80" w:rsidRPr="003926DF" w14:paraId="0A8F0EC5" w14:textId="77777777" w:rsidTr="003C0719">
        <w:trPr>
          <w:gridAfter w:val="1"/>
          <w:wAfter w:w="884" w:type="dxa"/>
          <w:trHeight w:val="64"/>
        </w:trPr>
        <w:tc>
          <w:tcPr>
            <w:tcW w:w="1526" w:type="dxa"/>
            <w:shd w:val="clear" w:color="auto" w:fill="auto"/>
            <w:vAlign w:val="bottom"/>
          </w:tcPr>
          <w:p w14:paraId="31D44233" w14:textId="77777777" w:rsidR="000D4E80" w:rsidRPr="003926DF" w:rsidRDefault="000D4E80" w:rsidP="006E5A3C">
            <w:pPr>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36FC5D2B" w14:textId="77777777" w:rsidR="000D4E80" w:rsidRPr="003926DF" w:rsidRDefault="000D4E80" w:rsidP="006E5A3C">
            <w:pPr>
              <w:pStyle w:val="a9"/>
              <w:pBdr>
                <w:bottom w:val="single" w:sz="4" w:space="1" w:color="auto"/>
              </w:pBdr>
              <w:ind w:right="-72"/>
              <w:jc w:val="center"/>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ข้อมูลทางการเงินรวม</w:t>
            </w:r>
          </w:p>
        </w:tc>
      </w:tr>
      <w:tr w:rsidR="000D4E80" w:rsidRPr="003926DF" w14:paraId="3D8F027F" w14:textId="77777777" w:rsidTr="003C0719">
        <w:trPr>
          <w:gridAfter w:val="1"/>
          <w:wAfter w:w="884" w:type="dxa"/>
          <w:trHeight w:val="63"/>
        </w:trPr>
        <w:tc>
          <w:tcPr>
            <w:tcW w:w="1526" w:type="dxa"/>
            <w:shd w:val="clear" w:color="auto" w:fill="auto"/>
            <w:vAlign w:val="bottom"/>
          </w:tcPr>
          <w:p w14:paraId="2D364E5F" w14:textId="77777777" w:rsidR="000D4E80" w:rsidRPr="003926DF" w:rsidRDefault="000D4E80" w:rsidP="006E5A3C">
            <w:pPr>
              <w:spacing w:before="16"/>
              <w:ind w:left="-107"/>
              <w:jc w:val="thaiDistribute"/>
              <w:rPr>
                <w:rFonts w:ascii="Browallia New" w:hAnsi="Browallia New" w:cs="Browallia New"/>
                <w:snapToGrid w:val="0"/>
                <w:sz w:val="20"/>
                <w:szCs w:val="20"/>
                <w:cs/>
                <w:lang w:val="en-GB" w:eastAsia="th-TH"/>
              </w:rPr>
            </w:pPr>
          </w:p>
        </w:tc>
        <w:tc>
          <w:tcPr>
            <w:tcW w:w="8029" w:type="dxa"/>
            <w:gridSpan w:val="9"/>
            <w:shd w:val="clear" w:color="auto" w:fill="auto"/>
            <w:vAlign w:val="bottom"/>
          </w:tcPr>
          <w:p w14:paraId="17694BD6" w14:textId="68D08277" w:rsidR="000D4E80" w:rsidRPr="003926DF" w:rsidRDefault="008F1E5A" w:rsidP="006E5A3C">
            <w:pPr>
              <w:pStyle w:val="a9"/>
              <w:pBdr>
                <w:bottom w:val="single" w:sz="4" w:space="1" w:color="auto"/>
              </w:pBdr>
              <w:spacing w:before="16"/>
              <w:ind w:left="11520" w:right="-72" w:hanging="11520"/>
              <w:jc w:val="center"/>
              <w:rPr>
                <w:rFonts w:ascii="Browallia New" w:hAnsi="Browallia New" w:cs="Browallia New"/>
                <w:b/>
                <w:bCs/>
                <w:sz w:val="20"/>
                <w:szCs w:val="20"/>
              </w:rPr>
            </w:pPr>
            <w:r w:rsidRPr="003926DF">
              <w:rPr>
                <w:rFonts w:ascii="Browallia New" w:hAnsi="Browallia New" w:cs="Browallia New"/>
                <w:b/>
                <w:bCs/>
                <w:sz w:val="20"/>
                <w:szCs w:val="20"/>
                <w:cs/>
                <w:lang w:val="th-TH"/>
              </w:rPr>
              <w:t xml:space="preserve">สำหรับงวดสามเดือนสิ้นสุดวันที่ </w:t>
            </w:r>
            <w:r w:rsidRPr="003926DF">
              <w:rPr>
                <w:rFonts w:ascii="Browallia New" w:hAnsi="Browallia New" w:cs="Browallia New"/>
                <w:b/>
                <w:bCs/>
                <w:sz w:val="20"/>
                <w:szCs w:val="20"/>
                <w:lang w:val="en-GB"/>
              </w:rPr>
              <w:t xml:space="preserve">31 </w:t>
            </w:r>
            <w:r w:rsidRPr="003926DF">
              <w:rPr>
                <w:rFonts w:ascii="Browallia New" w:hAnsi="Browallia New" w:cs="Browallia New"/>
                <w:b/>
                <w:bCs/>
                <w:sz w:val="20"/>
                <w:szCs w:val="20"/>
                <w:cs/>
                <w:lang w:val="th-TH"/>
              </w:rPr>
              <w:t xml:space="preserve">มีนาคม </w:t>
            </w:r>
            <w:r w:rsidR="000D4E80" w:rsidRPr="003926DF">
              <w:rPr>
                <w:rFonts w:ascii="Browallia New" w:hAnsi="Browallia New" w:cs="Browallia New"/>
                <w:b/>
                <w:bCs/>
                <w:sz w:val="20"/>
                <w:szCs w:val="20"/>
                <w:lang w:val="en-GB"/>
              </w:rPr>
              <w:t>256</w:t>
            </w:r>
            <w:r w:rsidRPr="003926DF">
              <w:rPr>
                <w:rFonts w:ascii="Browallia New" w:hAnsi="Browallia New" w:cs="Browallia New"/>
                <w:b/>
                <w:bCs/>
                <w:sz w:val="20"/>
                <w:szCs w:val="20"/>
              </w:rPr>
              <w:t>8</w:t>
            </w:r>
          </w:p>
        </w:tc>
      </w:tr>
      <w:tr w:rsidR="00B21E32" w:rsidRPr="003926DF" w14:paraId="067CB7E4" w14:textId="77777777" w:rsidTr="003C0719">
        <w:trPr>
          <w:gridAfter w:val="1"/>
          <w:wAfter w:w="884" w:type="dxa"/>
          <w:trHeight w:val="53"/>
        </w:trPr>
        <w:tc>
          <w:tcPr>
            <w:tcW w:w="1526" w:type="dxa"/>
            <w:shd w:val="clear" w:color="auto" w:fill="auto"/>
            <w:vAlign w:val="bottom"/>
          </w:tcPr>
          <w:p w14:paraId="325F8CFE" w14:textId="77777777" w:rsidR="000D4E80" w:rsidRPr="003926DF" w:rsidRDefault="000D4E80" w:rsidP="006E5A3C">
            <w:pPr>
              <w:ind w:left="-107"/>
              <w:jc w:val="thaiDistribute"/>
              <w:rPr>
                <w:rFonts w:ascii="Browallia New" w:hAnsi="Browallia New" w:cs="Browallia New"/>
                <w:snapToGrid w:val="0"/>
                <w:sz w:val="20"/>
                <w:szCs w:val="20"/>
                <w:cs/>
                <w:lang w:val="en-GB" w:eastAsia="th-TH"/>
              </w:rPr>
            </w:pPr>
          </w:p>
        </w:tc>
        <w:tc>
          <w:tcPr>
            <w:tcW w:w="877" w:type="dxa"/>
            <w:shd w:val="clear" w:color="auto" w:fill="auto"/>
            <w:vAlign w:val="bottom"/>
          </w:tcPr>
          <w:p w14:paraId="16B0B15C" w14:textId="77777777" w:rsidR="000D4E80" w:rsidRPr="003926DF"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390DC09" w14:textId="77777777" w:rsidR="000D4E80" w:rsidRPr="003926DF" w:rsidRDefault="000D4E80"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3755EEEE" w14:textId="77777777" w:rsidR="000D4E80" w:rsidRPr="003926DF" w:rsidRDefault="000D4E80" w:rsidP="006E5A3C">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4" w:type="dxa"/>
            <w:shd w:val="clear" w:color="auto" w:fill="auto"/>
            <w:vAlign w:val="bottom"/>
          </w:tcPr>
          <w:p w14:paraId="76BBF9FF" w14:textId="77777777" w:rsidR="000D4E80" w:rsidRPr="003926DF" w:rsidRDefault="000D4E80" w:rsidP="006E5A3C">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snapToGrid w:val="0"/>
                <w:color w:val="000000"/>
                <w:sz w:val="20"/>
                <w:szCs w:val="20"/>
                <w:cs/>
                <w:lang w:val="en-GB" w:eastAsia="th-TH"/>
              </w:rPr>
              <w:t>ธุรกิจ</w:t>
            </w:r>
          </w:p>
        </w:tc>
        <w:tc>
          <w:tcPr>
            <w:tcW w:w="884" w:type="dxa"/>
            <w:shd w:val="clear" w:color="auto" w:fill="auto"/>
            <w:vAlign w:val="bottom"/>
          </w:tcPr>
          <w:p w14:paraId="2472AE2A" w14:textId="09B2DFE3" w:rsidR="000D4E80" w:rsidRPr="003926DF" w:rsidRDefault="0040725E" w:rsidP="006E5A3C">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color w:val="000000"/>
                <w:sz w:val="20"/>
                <w:szCs w:val="20"/>
                <w:cs/>
              </w:rPr>
              <w:t>ธุรกิจ</w:t>
            </w:r>
          </w:p>
        </w:tc>
        <w:tc>
          <w:tcPr>
            <w:tcW w:w="884" w:type="dxa"/>
            <w:shd w:val="clear" w:color="auto" w:fill="auto"/>
            <w:vAlign w:val="bottom"/>
          </w:tcPr>
          <w:p w14:paraId="5E9044EB" w14:textId="77777777" w:rsidR="000D4E80" w:rsidRPr="003926DF" w:rsidRDefault="000D4E80" w:rsidP="006E5A3C">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84" w:type="dxa"/>
            <w:shd w:val="clear" w:color="auto" w:fill="auto"/>
            <w:vAlign w:val="bottom"/>
          </w:tcPr>
          <w:p w14:paraId="5FB0C608" w14:textId="77777777" w:rsidR="000D4E80" w:rsidRPr="003926DF" w:rsidRDefault="000D4E80" w:rsidP="006E5A3C">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84" w:type="dxa"/>
            <w:shd w:val="clear" w:color="auto" w:fill="auto"/>
            <w:vAlign w:val="bottom"/>
          </w:tcPr>
          <w:p w14:paraId="1BAA18DE" w14:textId="77777777" w:rsidR="000D4E80" w:rsidRPr="003926DF" w:rsidRDefault="000D4E80" w:rsidP="006E5A3C">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4" w:type="dxa"/>
            <w:shd w:val="clear" w:color="auto" w:fill="auto"/>
          </w:tcPr>
          <w:p w14:paraId="6788CF11" w14:textId="77777777" w:rsidR="000D4E80" w:rsidRPr="003926DF" w:rsidRDefault="000D4E80" w:rsidP="006E5A3C">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B21E32" w:rsidRPr="003926DF" w14:paraId="6F02C170" w14:textId="77777777" w:rsidTr="003C0719">
        <w:trPr>
          <w:gridAfter w:val="1"/>
          <w:wAfter w:w="884" w:type="dxa"/>
          <w:trHeight w:val="63"/>
        </w:trPr>
        <w:tc>
          <w:tcPr>
            <w:tcW w:w="1526" w:type="dxa"/>
            <w:shd w:val="clear" w:color="auto" w:fill="auto"/>
            <w:vAlign w:val="bottom"/>
          </w:tcPr>
          <w:p w14:paraId="79A74AD7" w14:textId="77777777" w:rsidR="000D4E80" w:rsidRPr="003926DF"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21EF0FF8" w14:textId="77777777" w:rsidR="000D4E80" w:rsidRPr="003926DF" w:rsidRDefault="000D4E80" w:rsidP="006E5A3C">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926DF">
              <w:rPr>
                <w:rFonts w:ascii="Browallia New" w:hAnsi="Browallia New" w:cs="Browallia New"/>
                <w:b/>
                <w:bCs/>
                <w:snapToGrid w:val="0"/>
                <w:color w:val="000000"/>
                <w:spacing w:val="-4"/>
                <w:sz w:val="20"/>
                <w:szCs w:val="20"/>
                <w:cs/>
                <w:lang w:eastAsia="th-TH"/>
              </w:rPr>
              <w:t>ธุรกิจ</w:t>
            </w:r>
            <w:r w:rsidRPr="003926DF">
              <w:rPr>
                <w:rFonts w:ascii="Browallia New" w:hAnsi="Browallia New" w:cs="Browallia New"/>
                <w:b/>
                <w:bCs/>
                <w:color w:val="000000"/>
                <w:spacing w:val="-4"/>
                <w:sz w:val="20"/>
                <w:szCs w:val="20"/>
                <w:cs/>
              </w:rPr>
              <w:t>พาณิชย์</w:t>
            </w:r>
          </w:p>
        </w:tc>
        <w:tc>
          <w:tcPr>
            <w:tcW w:w="884" w:type="dxa"/>
            <w:shd w:val="clear" w:color="auto" w:fill="auto"/>
            <w:vAlign w:val="bottom"/>
          </w:tcPr>
          <w:p w14:paraId="6B446C4A" w14:textId="77777777" w:rsidR="000D4E80" w:rsidRPr="003926DF" w:rsidRDefault="000D4E80" w:rsidP="006E5A3C">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shd w:val="clear" w:color="auto" w:fill="auto"/>
            <w:vAlign w:val="bottom"/>
          </w:tcPr>
          <w:p w14:paraId="3AFB52DC" w14:textId="77777777" w:rsidR="000D4E80" w:rsidRPr="003926DF" w:rsidRDefault="000D4E80" w:rsidP="006E5A3C">
            <w:pPr>
              <w:pStyle w:val="a9"/>
              <w:tabs>
                <w:tab w:val="right" w:pos="675"/>
                <w:tab w:val="right" w:pos="778"/>
              </w:tabs>
              <w:ind w:right="-72"/>
              <w:jc w:val="center"/>
              <w:rPr>
                <w:rFonts w:ascii="Browallia New" w:hAnsi="Browallia New" w:cs="Browallia New"/>
                <w:b/>
                <w:bCs/>
                <w:color w:val="000000"/>
                <w:sz w:val="20"/>
                <w:szCs w:val="20"/>
                <w:cs/>
              </w:rPr>
            </w:pPr>
          </w:p>
        </w:tc>
        <w:tc>
          <w:tcPr>
            <w:tcW w:w="964" w:type="dxa"/>
            <w:shd w:val="clear" w:color="auto" w:fill="auto"/>
            <w:vAlign w:val="bottom"/>
          </w:tcPr>
          <w:p w14:paraId="56A6A50D" w14:textId="77777777" w:rsidR="000D4E80" w:rsidRPr="003926DF" w:rsidRDefault="000D4E80" w:rsidP="006E5A3C">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รับจ้างและ</w:t>
            </w:r>
          </w:p>
        </w:tc>
        <w:tc>
          <w:tcPr>
            <w:tcW w:w="884" w:type="dxa"/>
            <w:shd w:val="clear" w:color="auto" w:fill="auto"/>
            <w:vAlign w:val="bottom"/>
          </w:tcPr>
          <w:p w14:paraId="5216C979" w14:textId="3074BE3C" w:rsidR="000D4E80" w:rsidRPr="003926DF" w:rsidRDefault="000D4E80" w:rsidP="006E5A3C">
            <w:pPr>
              <w:pStyle w:val="a9"/>
              <w:tabs>
                <w:tab w:val="right" w:pos="806"/>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สินทรัพย์</w:t>
            </w:r>
          </w:p>
        </w:tc>
        <w:tc>
          <w:tcPr>
            <w:tcW w:w="884" w:type="dxa"/>
            <w:shd w:val="clear" w:color="auto" w:fill="auto"/>
            <w:vAlign w:val="bottom"/>
          </w:tcPr>
          <w:p w14:paraId="4F3C1A6C" w14:textId="77777777" w:rsidR="000D4E80" w:rsidRPr="003926DF" w:rsidRDefault="000D4E80" w:rsidP="006E5A3C">
            <w:pPr>
              <w:pStyle w:val="a9"/>
              <w:tabs>
                <w:tab w:val="right" w:pos="651"/>
              </w:tabs>
              <w:ind w:left="-43" w:right="-72"/>
              <w:jc w:val="center"/>
              <w:rPr>
                <w:rFonts w:ascii="Browallia New" w:hAnsi="Browallia New" w:cs="Browallia New"/>
                <w:b/>
                <w:bCs/>
                <w:color w:val="000000"/>
                <w:sz w:val="20"/>
                <w:szCs w:val="20"/>
                <w:cs/>
              </w:rPr>
            </w:pPr>
            <w:r w:rsidRPr="003926DF">
              <w:rPr>
                <w:rFonts w:ascii="Browallia New" w:hAnsi="Browallia New" w:cs="Browallia New"/>
                <w:b/>
                <w:bCs/>
                <w:snapToGrid w:val="0"/>
                <w:color w:val="000000"/>
                <w:sz w:val="20"/>
                <w:szCs w:val="20"/>
                <w:cs/>
                <w:lang w:eastAsia="th-TH"/>
              </w:rPr>
              <w:t>ธุรกิจบริการ</w:t>
            </w:r>
          </w:p>
        </w:tc>
        <w:tc>
          <w:tcPr>
            <w:tcW w:w="884" w:type="dxa"/>
            <w:shd w:val="clear" w:color="auto" w:fill="auto"/>
            <w:vAlign w:val="bottom"/>
          </w:tcPr>
          <w:p w14:paraId="4FCE778D" w14:textId="77777777" w:rsidR="000D4E80" w:rsidRPr="003926DF" w:rsidRDefault="000D4E80" w:rsidP="006E5A3C">
            <w:pPr>
              <w:pStyle w:val="a9"/>
              <w:tabs>
                <w:tab w:val="right" w:pos="778"/>
              </w:tabs>
              <w:ind w:right="-72"/>
              <w:jc w:val="center"/>
              <w:rPr>
                <w:rFonts w:ascii="Browallia New" w:hAnsi="Browallia New" w:cs="Browallia New"/>
                <w:b/>
                <w:bCs/>
                <w:color w:val="000000"/>
                <w:sz w:val="20"/>
                <w:szCs w:val="20"/>
                <w:cs/>
              </w:rPr>
            </w:pPr>
          </w:p>
        </w:tc>
        <w:tc>
          <w:tcPr>
            <w:tcW w:w="884" w:type="dxa"/>
            <w:shd w:val="clear" w:color="auto" w:fill="auto"/>
            <w:vAlign w:val="bottom"/>
          </w:tcPr>
          <w:p w14:paraId="3ECD3FA7" w14:textId="77777777" w:rsidR="000D4E80" w:rsidRPr="003926DF" w:rsidRDefault="000D4E80" w:rsidP="006E5A3C">
            <w:pPr>
              <w:pStyle w:val="a9"/>
              <w:tabs>
                <w:tab w:val="right" w:pos="778"/>
              </w:tabs>
              <w:ind w:left="-72" w:right="-72"/>
              <w:jc w:val="center"/>
              <w:rPr>
                <w:rFonts w:ascii="Browallia New" w:hAnsi="Browallia New" w:cs="Browallia New"/>
                <w:b/>
                <w:bCs/>
                <w:color w:val="000000"/>
                <w:sz w:val="20"/>
                <w:szCs w:val="20"/>
                <w:cs/>
              </w:rPr>
            </w:pPr>
            <w:r w:rsidRPr="003926DF">
              <w:rPr>
                <w:rFonts w:ascii="Browallia New" w:hAnsi="Browallia New" w:cs="Browallia New"/>
                <w:b/>
                <w:bCs/>
                <w:color w:val="000000"/>
                <w:spacing w:val="-6"/>
                <w:sz w:val="20"/>
                <w:szCs w:val="20"/>
                <w:cs/>
              </w:rPr>
              <w:t>รายการ</w:t>
            </w:r>
          </w:p>
        </w:tc>
        <w:tc>
          <w:tcPr>
            <w:tcW w:w="884" w:type="dxa"/>
            <w:shd w:val="clear" w:color="auto" w:fill="auto"/>
          </w:tcPr>
          <w:p w14:paraId="630FC4EE" w14:textId="77777777" w:rsidR="000D4E80" w:rsidRPr="003926DF" w:rsidRDefault="000D4E80" w:rsidP="006E5A3C">
            <w:pPr>
              <w:pStyle w:val="a9"/>
              <w:tabs>
                <w:tab w:val="right" w:pos="778"/>
              </w:tabs>
              <w:ind w:right="-72"/>
              <w:jc w:val="center"/>
              <w:rPr>
                <w:rFonts w:ascii="Browallia New" w:hAnsi="Browallia New" w:cs="Browallia New"/>
                <w:b/>
                <w:bCs/>
                <w:color w:val="000000"/>
                <w:sz w:val="20"/>
                <w:szCs w:val="20"/>
                <w:cs/>
              </w:rPr>
            </w:pPr>
          </w:p>
        </w:tc>
      </w:tr>
      <w:tr w:rsidR="00B21E32" w:rsidRPr="003926DF" w14:paraId="3216C5C2" w14:textId="77777777" w:rsidTr="003C0719">
        <w:trPr>
          <w:gridAfter w:val="1"/>
          <w:wAfter w:w="884" w:type="dxa"/>
          <w:trHeight w:val="63"/>
        </w:trPr>
        <w:tc>
          <w:tcPr>
            <w:tcW w:w="1526" w:type="dxa"/>
            <w:shd w:val="clear" w:color="auto" w:fill="auto"/>
            <w:vAlign w:val="bottom"/>
          </w:tcPr>
          <w:p w14:paraId="57C3E3DE" w14:textId="77777777" w:rsidR="000D4E80" w:rsidRPr="003926DF" w:rsidRDefault="000D4E80" w:rsidP="006E5A3C">
            <w:pPr>
              <w:ind w:left="-107"/>
              <w:jc w:val="thaiDistribute"/>
              <w:rPr>
                <w:rFonts w:ascii="Browallia New" w:hAnsi="Browallia New" w:cs="Browallia New"/>
                <w:snapToGrid w:val="0"/>
                <w:sz w:val="20"/>
                <w:szCs w:val="20"/>
                <w:lang w:val="en-GB" w:eastAsia="th-TH"/>
              </w:rPr>
            </w:pPr>
          </w:p>
        </w:tc>
        <w:tc>
          <w:tcPr>
            <w:tcW w:w="877" w:type="dxa"/>
            <w:shd w:val="clear" w:color="auto" w:fill="auto"/>
            <w:vAlign w:val="bottom"/>
          </w:tcPr>
          <w:p w14:paraId="110990FF" w14:textId="77777777" w:rsidR="000D4E80" w:rsidRPr="003926DF" w:rsidRDefault="000D4E80" w:rsidP="006E5A3C">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370C35D8" w14:textId="77777777" w:rsidR="000D4E80" w:rsidRPr="003926DF"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ธุรกิจสื่อ</w:t>
            </w:r>
          </w:p>
        </w:tc>
        <w:tc>
          <w:tcPr>
            <w:tcW w:w="884" w:type="dxa"/>
            <w:shd w:val="clear" w:color="auto" w:fill="auto"/>
            <w:vAlign w:val="bottom"/>
          </w:tcPr>
          <w:p w14:paraId="6A7A6394" w14:textId="77777777" w:rsidR="000D4E80" w:rsidRPr="003926DF" w:rsidRDefault="000D4E80" w:rsidP="005008B9">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ธุรกิจเพลง</w:t>
            </w:r>
          </w:p>
        </w:tc>
        <w:tc>
          <w:tcPr>
            <w:tcW w:w="964" w:type="dxa"/>
            <w:shd w:val="clear" w:color="auto" w:fill="auto"/>
            <w:vAlign w:val="bottom"/>
          </w:tcPr>
          <w:p w14:paraId="744B02DF" w14:textId="77777777" w:rsidR="000D4E80" w:rsidRPr="003926DF"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ผลิตกิจกรรม</w:t>
            </w:r>
          </w:p>
        </w:tc>
        <w:tc>
          <w:tcPr>
            <w:tcW w:w="884" w:type="dxa"/>
            <w:shd w:val="clear" w:color="auto" w:fill="auto"/>
            <w:vAlign w:val="bottom"/>
          </w:tcPr>
          <w:p w14:paraId="7CBA2A9B" w14:textId="77777777" w:rsidR="000D4E80" w:rsidRPr="003926DF" w:rsidRDefault="000D4E80" w:rsidP="00B34300">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ดิจิทัล</w:t>
            </w:r>
          </w:p>
        </w:tc>
        <w:tc>
          <w:tcPr>
            <w:tcW w:w="884" w:type="dxa"/>
            <w:shd w:val="clear" w:color="auto" w:fill="auto"/>
            <w:vAlign w:val="bottom"/>
          </w:tcPr>
          <w:p w14:paraId="0D01776B" w14:textId="77777777" w:rsidR="000D4E80" w:rsidRPr="003926DF" w:rsidRDefault="000D4E80" w:rsidP="005008B9">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และอื่นๆ</w:t>
            </w:r>
          </w:p>
        </w:tc>
        <w:tc>
          <w:tcPr>
            <w:tcW w:w="884" w:type="dxa"/>
            <w:shd w:val="clear" w:color="auto" w:fill="auto"/>
            <w:vAlign w:val="bottom"/>
          </w:tcPr>
          <w:p w14:paraId="0C4F0822" w14:textId="77777777" w:rsidR="000D4E80" w:rsidRPr="003926DF" w:rsidRDefault="000D4E80" w:rsidP="005008B9">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รวม</w:t>
            </w:r>
          </w:p>
        </w:tc>
        <w:tc>
          <w:tcPr>
            <w:tcW w:w="884" w:type="dxa"/>
            <w:shd w:val="clear" w:color="auto" w:fill="auto"/>
            <w:vAlign w:val="bottom"/>
          </w:tcPr>
          <w:p w14:paraId="4EF7C609" w14:textId="77777777" w:rsidR="000D4E80" w:rsidRPr="003926DF" w:rsidRDefault="000D4E80" w:rsidP="005008B9">
            <w:pPr>
              <w:pStyle w:val="a9"/>
              <w:pBdr>
                <w:bottom w:val="single" w:sz="4" w:space="1" w:color="auto"/>
              </w:pBdr>
              <w:ind w:left="-72"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ตัดบัญชี</w:t>
            </w:r>
          </w:p>
        </w:tc>
        <w:tc>
          <w:tcPr>
            <w:tcW w:w="884" w:type="dxa"/>
            <w:shd w:val="clear" w:color="auto" w:fill="auto"/>
            <w:vAlign w:val="bottom"/>
          </w:tcPr>
          <w:p w14:paraId="12751E44" w14:textId="77777777" w:rsidR="000D4E80" w:rsidRPr="003926DF" w:rsidRDefault="000D4E80" w:rsidP="005008B9">
            <w:pPr>
              <w:pStyle w:val="a9"/>
              <w:pBdr>
                <w:bottom w:val="single" w:sz="4" w:space="1" w:color="auto"/>
              </w:pBdr>
              <w:tabs>
                <w:tab w:val="right" w:pos="749"/>
              </w:tabs>
              <w:ind w:left="-72"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รวม</w:t>
            </w:r>
          </w:p>
        </w:tc>
      </w:tr>
      <w:tr w:rsidR="00B21E32" w:rsidRPr="003926DF" w14:paraId="0210186F" w14:textId="77777777" w:rsidTr="003C0719">
        <w:trPr>
          <w:gridAfter w:val="1"/>
          <w:wAfter w:w="884" w:type="dxa"/>
          <w:trHeight w:val="53"/>
        </w:trPr>
        <w:tc>
          <w:tcPr>
            <w:tcW w:w="1526" w:type="dxa"/>
            <w:shd w:val="clear" w:color="auto" w:fill="auto"/>
            <w:vAlign w:val="bottom"/>
          </w:tcPr>
          <w:p w14:paraId="2EAD8004" w14:textId="77777777" w:rsidR="000D4E80" w:rsidRPr="003926DF" w:rsidRDefault="000D4E80" w:rsidP="006E5A3C">
            <w:pPr>
              <w:ind w:left="-107"/>
              <w:rPr>
                <w:rFonts w:ascii="Browallia New" w:hAnsi="Browallia New" w:cs="Browallia New"/>
                <w:sz w:val="20"/>
                <w:szCs w:val="20"/>
                <w:cs/>
              </w:rPr>
            </w:pPr>
          </w:p>
        </w:tc>
        <w:tc>
          <w:tcPr>
            <w:tcW w:w="877" w:type="dxa"/>
            <w:shd w:val="clear" w:color="auto" w:fill="auto"/>
            <w:vAlign w:val="bottom"/>
          </w:tcPr>
          <w:p w14:paraId="5114D971" w14:textId="77777777" w:rsidR="000D4E80" w:rsidRPr="003926DF" w:rsidRDefault="000D4E80" w:rsidP="006E5A3C">
            <w:pPr>
              <w:tabs>
                <w:tab w:val="decimal" w:pos="628"/>
              </w:tabs>
              <w:ind w:left="-43" w:right="-72"/>
              <w:jc w:val="both"/>
              <w:rPr>
                <w:rFonts w:ascii="Browallia New" w:hAnsi="Browallia New" w:cs="Browallia New"/>
                <w:snapToGrid w:val="0"/>
                <w:sz w:val="20"/>
                <w:szCs w:val="20"/>
                <w:cs/>
                <w:lang w:eastAsia="th-TH"/>
              </w:rPr>
            </w:pPr>
          </w:p>
        </w:tc>
        <w:tc>
          <w:tcPr>
            <w:tcW w:w="884" w:type="dxa"/>
            <w:shd w:val="clear" w:color="auto" w:fill="auto"/>
            <w:vAlign w:val="bottom"/>
          </w:tcPr>
          <w:p w14:paraId="27E6A28A" w14:textId="77777777" w:rsidR="000D4E80" w:rsidRPr="003926DF"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55F63D7B" w14:textId="77777777" w:rsidR="000D4E80" w:rsidRPr="003926DF"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shd w:val="clear" w:color="auto" w:fill="auto"/>
            <w:vAlign w:val="bottom"/>
          </w:tcPr>
          <w:p w14:paraId="62A17E1C" w14:textId="77777777" w:rsidR="000D4E80" w:rsidRPr="003926DF"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686FDD9F" w14:textId="77777777" w:rsidR="000D4E80" w:rsidRPr="003926DF" w:rsidRDefault="000D4E80" w:rsidP="006E5A3C">
            <w:pPr>
              <w:tabs>
                <w:tab w:val="decimal" w:pos="778"/>
              </w:tabs>
              <w:ind w:left="-43" w:right="-72"/>
              <w:jc w:val="center"/>
              <w:rPr>
                <w:rFonts w:ascii="Browallia New" w:hAnsi="Browallia New" w:cs="Browallia New"/>
                <w:snapToGrid w:val="0"/>
                <w:sz w:val="20"/>
                <w:szCs w:val="20"/>
                <w:cs/>
                <w:lang w:eastAsia="th-TH"/>
              </w:rPr>
            </w:pPr>
          </w:p>
        </w:tc>
        <w:tc>
          <w:tcPr>
            <w:tcW w:w="884" w:type="dxa"/>
            <w:shd w:val="clear" w:color="auto" w:fill="auto"/>
            <w:vAlign w:val="bottom"/>
          </w:tcPr>
          <w:p w14:paraId="26961AB8" w14:textId="77777777" w:rsidR="000D4E80" w:rsidRPr="003926DF"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678BC548" w14:textId="77777777" w:rsidR="000D4E80" w:rsidRPr="003926DF"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shd w:val="clear" w:color="auto" w:fill="auto"/>
            <w:vAlign w:val="bottom"/>
          </w:tcPr>
          <w:p w14:paraId="781C3D16" w14:textId="77777777" w:rsidR="000D4E80" w:rsidRPr="003926DF"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tcPr>
          <w:p w14:paraId="6E605E57" w14:textId="77777777" w:rsidR="000D4E80" w:rsidRPr="003926DF" w:rsidRDefault="000D4E80" w:rsidP="006E5A3C">
            <w:pPr>
              <w:tabs>
                <w:tab w:val="decimal" w:pos="749"/>
              </w:tabs>
              <w:ind w:right="-72"/>
              <w:jc w:val="both"/>
              <w:rPr>
                <w:rFonts w:ascii="Browallia New" w:hAnsi="Browallia New" w:cs="Browallia New"/>
                <w:snapToGrid w:val="0"/>
                <w:sz w:val="20"/>
                <w:szCs w:val="20"/>
                <w:lang w:eastAsia="th-TH"/>
              </w:rPr>
            </w:pPr>
          </w:p>
        </w:tc>
      </w:tr>
      <w:tr w:rsidR="00B21E32" w:rsidRPr="003926DF" w14:paraId="64E6BAF6" w14:textId="77777777" w:rsidTr="003C0719">
        <w:trPr>
          <w:gridAfter w:val="1"/>
          <w:wAfter w:w="884" w:type="dxa"/>
          <w:trHeight w:val="63"/>
        </w:trPr>
        <w:tc>
          <w:tcPr>
            <w:tcW w:w="1526" w:type="dxa"/>
            <w:shd w:val="clear" w:color="auto" w:fill="auto"/>
            <w:vAlign w:val="bottom"/>
          </w:tcPr>
          <w:p w14:paraId="3E86124C" w14:textId="0CF0BC34" w:rsidR="000D4E80" w:rsidRPr="003926DF" w:rsidRDefault="000D4E80" w:rsidP="009C3EC7">
            <w:pPr>
              <w:ind w:left="17" w:hanging="124"/>
              <w:rPr>
                <w:rFonts w:ascii="Browallia New" w:hAnsi="Browallia New" w:cs="Browallia New"/>
                <w:sz w:val="20"/>
                <w:szCs w:val="20"/>
              </w:rPr>
            </w:pPr>
            <w:r w:rsidRPr="003926DF">
              <w:rPr>
                <w:rFonts w:ascii="Browallia New" w:hAnsi="Browallia New" w:cs="Browallia New"/>
                <w:sz w:val="20"/>
                <w:szCs w:val="20"/>
                <w:cs/>
              </w:rPr>
              <w:t>รายได้</w:t>
            </w:r>
            <w:r w:rsidR="009C3EC7" w:rsidRPr="003926DF">
              <w:rPr>
                <w:rFonts w:ascii="Browallia New" w:hAnsi="Browallia New" w:cs="Browallia New"/>
                <w:sz w:val="20"/>
                <w:szCs w:val="20"/>
                <w:cs/>
              </w:rPr>
              <w:t>จากการขายและให้บริการ</w:t>
            </w:r>
          </w:p>
        </w:tc>
        <w:tc>
          <w:tcPr>
            <w:tcW w:w="877" w:type="dxa"/>
            <w:shd w:val="clear" w:color="auto" w:fill="auto"/>
            <w:vAlign w:val="bottom"/>
          </w:tcPr>
          <w:p w14:paraId="3878BB63" w14:textId="77777777" w:rsidR="000D4E80" w:rsidRPr="003926DF" w:rsidRDefault="000D4E80" w:rsidP="006E5A3C">
            <w:pPr>
              <w:tabs>
                <w:tab w:val="decimal" w:pos="648"/>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AB9A447" w14:textId="77777777" w:rsidR="000D4E80" w:rsidRPr="003926DF"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EDFED12" w14:textId="77777777" w:rsidR="000D4E80" w:rsidRPr="003926DF" w:rsidRDefault="000D4E80" w:rsidP="006E5A3C">
            <w:pPr>
              <w:tabs>
                <w:tab w:val="decimal" w:pos="628"/>
              </w:tabs>
              <w:ind w:right="-72"/>
              <w:jc w:val="center"/>
              <w:rPr>
                <w:rFonts w:ascii="Browallia New" w:hAnsi="Browallia New" w:cs="Browallia New"/>
                <w:snapToGrid w:val="0"/>
                <w:sz w:val="20"/>
                <w:szCs w:val="20"/>
                <w:lang w:eastAsia="th-TH"/>
              </w:rPr>
            </w:pPr>
          </w:p>
        </w:tc>
        <w:tc>
          <w:tcPr>
            <w:tcW w:w="964" w:type="dxa"/>
            <w:shd w:val="clear" w:color="auto" w:fill="auto"/>
            <w:vAlign w:val="bottom"/>
          </w:tcPr>
          <w:p w14:paraId="3F9684A3" w14:textId="77777777" w:rsidR="000D4E80" w:rsidRPr="003926DF" w:rsidRDefault="000D4E80" w:rsidP="006E5A3C">
            <w:pPr>
              <w:tabs>
                <w:tab w:val="decimal" w:pos="77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0C6B246E" w14:textId="77777777" w:rsidR="000D4E80" w:rsidRPr="003926DF" w:rsidRDefault="000D4E80" w:rsidP="006E5A3C">
            <w:pPr>
              <w:tabs>
                <w:tab w:val="decimal" w:pos="806"/>
              </w:tabs>
              <w:ind w:left="-43" w:right="-72"/>
              <w:jc w:val="both"/>
              <w:rPr>
                <w:rFonts w:ascii="Browallia New" w:hAnsi="Browallia New" w:cs="Browallia New"/>
                <w:snapToGrid w:val="0"/>
                <w:sz w:val="20"/>
                <w:szCs w:val="20"/>
                <w:lang w:eastAsia="th-TH"/>
              </w:rPr>
            </w:pPr>
          </w:p>
        </w:tc>
        <w:tc>
          <w:tcPr>
            <w:tcW w:w="884" w:type="dxa"/>
            <w:shd w:val="clear" w:color="auto" w:fill="auto"/>
            <w:vAlign w:val="bottom"/>
          </w:tcPr>
          <w:p w14:paraId="056140D1" w14:textId="77777777" w:rsidR="000D4E80" w:rsidRPr="003926DF" w:rsidRDefault="000D4E80" w:rsidP="006E5A3C">
            <w:pPr>
              <w:tabs>
                <w:tab w:val="decimal" w:pos="628"/>
              </w:tabs>
              <w:ind w:left="-43" w:right="-72"/>
              <w:jc w:val="center"/>
              <w:rPr>
                <w:rFonts w:ascii="Browallia New" w:hAnsi="Browallia New" w:cs="Browallia New"/>
                <w:snapToGrid w:val="0"/>
                <w:sz w:val="20"/>
                <w:szCs w:val="20"/>
                <w:lang w:eastAsia="th-TH"/>
              </w:rPr>
            </w:pPr>
          </w:p>
        </w:tc>
        <w:tc>
          <w:tcPr>
            <w:tcW w:w="884" w:type="dxa"/>
            <w:shd w:val="clear" w:color="auto" w:fill="auto"/>
            <w:vAlign w:val="bottom"/>
          </w:tcPr>
          <w:p w14:paraId="7F0055E2" w14:textId="77777777" w:rsidR="000D4E80" w:rsidRPr="003926DF" w:rsidRDefault="000D4E80" w:rsidP="006E5A3C">
            <w:pPr>
              <w:tabs>
                <w:tab w:val="clear" w:pos="680"/>
                <w:tab w:val="decimal" w:pos="662"/>
              </w:tabs>
              <w:ind w:right="-72"/>
              <w:jc w:val="both"/>
              <w:rPr>
                <w:rFonts w:ascii="Browallia New" w:hAnsi="Browallia New" w:cs="Browallia New"/>
                <w:snapToGrid w:val="0"/>
                <w:sz w:val="20"/>
                <w:szCs w:val="20"/>
                <w:lang w:eastAsia="th-TH"/>
              </w:rPr>
            </w:pPr>
          </w:p>
        </w:tc>
        <w:tc>
          <w:tcPr>
            <w:tcW w:w="884" w:type="dxa"/>
            <w:shd w:val="clear" w:color="auto" w:fill="auto"/>
            <w:vAlign w:val="bottom"/>
          </w:tcPr>
          <w:p w14:paraId="4AEBB5A3" w14:textId="77777777" w:rsidR="000D4E80" w:rsidRPr="003926DF" w:rsidRDefault="000D4E80" w:rsidP="006E5A3C">
            <w:pPr>
              <w:ind w:left="-43" w:right="-72"/>
              <w:jc w:val="both"/>
              <w:rPr>
                <w:rFonts w:ascii="Browallia New" w:hAnsi="Browallia New" w:cs="Browallia New"/>
                <w:snapToGrid w:val="0"/>
                <w:sz w:val="20"/>
                <w:szCs w:val="20"/>
                <w:lang w:eastAsia="th-TH"/>
              </w:rPr>
            </w:pPr>
          </w:p>
        </w:tc>
        <w:tc>
          <w:tcPr>
            <w:tcW w:w="884" w:type="dxa"/>
            <w:shd w:val="clear" w:color="auto" w:fill="auto"/>
          </w:tcPr>
          <w:p w14:paraId="4FA415D7" w14:textId="77777777" w:rsidR="000D4E80" w:rsidRPr="003926DF" w:rsidRDefault="000D4E80" w:rsidP="006E5A3C">
            <w:pPr>
              <w:tabs>
                <w:tab w:val="decimal" w:pos="749"/>
              </w:tabs>
              <w:ind w:right="-72"/>
              <w:jc w:val="both"/>
              <w:rPr>
                <w:rFonts w:ascii="Browallia New" w:hAnsi="Browallia New" w:cs="Browallia New"/>
                <w:snapToGrid w:val="0"/>
                <w:sz w:val="20"/>
                <w:szCs w:val="20"/>
                <w:lang w:eastAsia="th-TH"/>
              </w:rPr>
            </w:pPr>
          </w:p>
        </w:tc>
      </w:tr>
      <w:tr w:rsidR="0043302F" w:rsidRPr="003926DF" w14:paraId="7C304312" w14:textId="77777777">
        <w:trPr>
          <w:gridAfter w:val="1"/>
          <w:wAfter w:w="884" w:type="dxa"/>
          <w:trHeight w:val="63"/>
        </w:trPr>
        <w:tc>
          <w:tcPr>
            <w:tcW w:w="1526" w:type="dxa"/>
            <w:shd w:val="clear" w:color="auto" w:fill="auto"/>
            <w:vAlign w:val="bottom"/>
          </w:tcPr>
          <w:p w14:paraId="029F51C1" w14:textId="77777777" w:rsidR="0043302F" w:rsidRPr="003926DF" w:rsidRDefault="0043302F" w:rsidP="0043302F">
            <w:pPr>
              <w:ind w:left="-107"/>
              <w:rPr>
                <w:rFonts w:ascii="Browallia New" w:hAnsi="Browallia New" w:cs="Browallia New"/>
                <w:sz w:val="20"/>
                <w:szCs w:val="20"/>
              </w:rPr>
            </w:pPr>
            <w:r w:rsidRPr="003926DF">
              <w:rPr>
                <w:rFonts w:ascii="Browallia New" w:hAnsi="Browallia New" w:cs="Browallia New"/>
                <w:sz w:val="20"/>
                <w:szCs w:val="20"/>
                <w:cs/>
              </w:rPr>
              <w:t xml:space="preserve">   รายได้ภายนอก</w:t>
            </w:r>
          </w:p>
        </w:tc>
        <w:tc>
          <w:tcPr>
            <w:tcW w:w="877" w:type="dxa"/>
            <w:shd w:val="clear" w:color="auto" w:fill="auto"/>
          </w:tcPr>
          <w:p w14:paraId="350FF92F" w14:textId="78A41F99" w:rsidR="0043302F" w:rsidRPr="003926DF" w:rsidRDefault="0043302F" w:rsidP="0043302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255,628 </w:t>
            </w:r>
          </w:p>
        </w:tc>
        <w:tc>
          <w:tcPr>
            <w:tcW w:w="884" w:type="dxa"/>
            <w:shd w:val="clear" w:color="auto" w:fill="auto"/>
          </w:tcPr>
          <w:p w14:paraId="40D75006" w14:textId="71E68AB6" w:rsidR="0043302F" w:rsidRPr="003926DF" w:rsidRDefault="0043302F" w:rsidP="0043302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162,</w:t>
            </w:r>
            <w:r w:rsidR="00934D9D" w:rsidRPr="003926DF">
              <w:rPr>
                <w:rFonts w:ascii="Browallia New" w:hAnsi="Browallia New" w:cs="Browallia New"/>
                <w:snapToGrid w:val="0"/>
                <w:sz w:val="20"/>
                <w:szCs w:val="20"/>
                <w:lang w:eastAsia="th-TH"/>
              </w:rPr>
              <w:t>798</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1F25DFC2" w14:textId="4551BD4B" w:rsidR="0043302F" w:rsidRPr="003926DF" w:rsidRDefault="0043302F" w:rsidP="0043302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16,</w:t>
            </w:r>
            <w:r w:rsidR="00965A23" w:rsidRPr="003926DF">
              <w:rPr>
                <w:rFonts w:ascii="Browallia New" w:hAnsi="Browallia New" w:cs="Browallia New"/>
                <w:snapToGrid w:val="0"/>
                <w:sz w:val="20"/>
                <w:szCs w:val="20"/>
                <w:lang w:eastAsia="th-TH"/>
              </w:rPr>
              <w:t>08</w:t>
            </w:r>
            <w:r w:rsidR="001957AB" w:rsidRPr="003926DF">
              <w:rPr>
                <w:rFonts w:ascii="Browallia New" w:hAnsi="Browallia New" w:cs="Browallia New"/>
                <w:snapToGrid w:val="0"/>
                <w:sz w:val="20"/>
                <w:szCs w:val="20"/>
                <w:lang w:eastAsia="th-TH"/>
              </w:rPr>
              <w:t>6</w:t>
            </w:r>
            <w:r w:rsidRPr="003926DF">
              <w:rPr>
                <w:rFonts w:ascii="Browallia New" w:hAnsi="Browallia New" w:cs="Browallia New"/>
                <w:snapToGrid w:val="0"/>
                <w:sz w:val="20"/>
                <w:szCs w:val="20"/>
                <w:lang w:eastAsia="th-TH"/>
              </w:rPr>
              <w:t xml:space="preserve"> </w:t>
            </w:r>
          </w:p>
        </w:tc>
        <w:tc>
          <w:tcPr>
            <w:tcW w:w="964" w:type="dxa"/>
            <w:shd w:val="clear" w:color="auto" w:fill="auto"/>
          </w:tcPr>
          <w:p w14:paraId="0B05C655" w14:textId="13F3347A" w:rsidR="0043302F" w:rsidRPr="003926DF" w:rsidRDefault="0043302F" w:rsidP="0043302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18,962 </w:t>
            </w:r>
          </w:p>
        </w:tc>
        <w:tc>
          <w:tcPr>
            <w:tcW w:w="884" w:type="dxa"/>
            <w:shd w:val="clear" w:color="auto" w:fill="auto"/>
          </w:tcPr>
          <w:p w14:paraId="77966ED6" w14:textId="325C6BAE" w:rsidR="0043302F" w:rsidRPr="003926DF" w:rsidRDefault="0043302F" w:rsidP="0043302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1,200 </w:t>
            </w:r>
          </w:p>
        </w:tc>
        <w:tc>
          <w:tcPr>
            <w:tcW w:w="884" w:type="dxa"/>
            <w:shd w:val="clear" w:color="auto" w:fill="auto"/>
          </w:tcPr>
          <w:p w14:paraId="6126FE47" w14:textId="20E637BE" w:rsidR="0043302F" w:rsidRPr="003926DF" w:rsidRDefault="0043302F" w:rsidP="0043302F">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   </w:t>
            </w:r>
          </w:p>
        </w:tc>
        <w:tc>
          <w:tcPr>
            <w:tcW w:w="884" w:type="dxa"/>
            <w:shd w:val="clear" w:color="auto" w:fill="auto"/>
          </w:tcPr>
          <w:p w14:paraId="2FF5D16C" w14:textId="52166003" w:rsidR="0043302F" w:rsidRPr="003926DF" w:rsidRDefault="0043302F" w:rsidP="0043302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454,674 </w:t>
            </w:r>
          </w:p>
        </w:tc>
        <w:tc>
          <w:tcPr>
            <w:tcW w:w="884" w:type="dxa"/>
            <w:shd w:val="clear" w:color="auto" w:fill="auto"/>
          </w:tcPr>
          <w:p w14:paraId="046FD7BB" w14:textId="6D4C04E4" w:rsidR="0043302F" w:rsidRPr="003926DF" w:rsidRDefault="0043302F" w:rsidP="0043302F">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   </w:t>
            </w:r>
          </w:p>
        </w:tc>
        <w:tc>
          <w:tcPr>
            <w:tcW w:w="884" w:type="dxa"/>
            <w:shd w:val="clear" w:color="auto" w:fill="auto"/>
          </w:tcPr>
          <w:p w14:paraId="51B3DCF3" w14:textId="35823659" w:rsidR="0043302F" w:rsidRPr="003926DF" w:rsidRDefault="0043302F" w:rsidP="0043302F">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454,674 </w:t>
            </w:r>
          </w:p>
        </w:tc>
      </w:tr>
      <w:tr w:rsidR="0043302F" w:rsidRPr="003926DF" w14:paraId="56B28B81" w14:textId="77777777">
        <w:trPr>
          <w:gridAfter w:val="1"/>
          <w:wAfter w:w="884" w:type="dxa"/>
          <w:trHeight w:val="63"/>
        </w:trPr>
        <w:tc>
          <w:tcPr>
            <w:tcW w:w="1526" w:type="dxa"/>
            <w:shd w:val="clear" w:color="auto" w:fill="auto"/>
            <w:vAlign w:val="bottom"/>
          </w:tcPr>
          <w:p w14:paraId="6289FFD9" w14:textId="77777777" w:rsidR="0043302F" w:rsidRPr="003926DF" w:rsidRDefault="0043302F" w:rsidP="0043302F">
            <w:pPr>
              <w:ind w:left="-107"/>
              <w:rPr>
                <w:rFonts w:ascii="Browallia New" w:hAnsi="Browallia New" w:cs="Browallia New"/>
                <w:sz w:val="20"/>
                <w:szCs w:val="20"/>
              </w:rPr>
            </w:pPr>
            <w:r w:rsidRPr="003926DF">
              <w:rPr>
                <w:rFonts w:ascii="Browallia New" w:hAnsi="Browallia New" w:cs="Browallia New"/>
                <w:sz w:val="20"/>
                <w:szCs w:val="20"/>
                <w:cs/>
              </w:rPr>
              <w:t xml:space="preserve">   รายได้ภายใน</w:t>
            </w:r>
          </w:p>
        </w:tc>
        <w:tc>
          <w:tcPr>
            <w:tcW w:w="877" w:type="dxa"/>
            <w:shd w:val="clear" w:color="auto" w:fill="auto"/>
          </w:tcPr>
          <w:p w14:paraId="632920D7" w14:textId="7430DD65" w:rsidR="0043302F" w:rsidRPr="003926DF" w:rsidRDefault="0043302F" w:rsidP="0043302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17,153 </w:t>
            </w:r>
          </w:p>
        </w:tc>
        <w:tc>
          <w:tcPr>
            <w:tcW w:w="884" w:type="dxa"/>
            <w:shd w:val="clear" w:color="auto" w:fill="auto"/>
          </w:tcPr>
          <w:p w14:paraId="3BDDBF5B" w14:textId="4ED586A6" w:rsidR="0043302F" w:rsidRPr="003926DF" w:rsidRDefault="00934D9D" w:rsidP="0043302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19,</w:t>
            </w:r>
            <w:r w:rsidR="0002565E" w:rsidRPr="003926DF">
              <w:rPr>
                <w:rFonts w:ascii="Browallia New" w:hAnsi="Browallia New" w:cs="Browallia New"/>
                <w:snapToGrid w:val="0"/>
                <w:sz w:val="20"/>
                <w:szCs w:val="20"/>
                <w:lang w:eastAsia="th-TH"/>
              </w:rPr>
              <w:t>599</w:t>
            </w:r>
            <w:r w:rsidR="0043302F" w:rsidRPr="003926DF">
              <w:rPr>
                <w:rFonts w:ascii="Browallia New" w:hAnsi="Browallia New" w:cs="Browallia New"/>
                <w:snapToGrid w:val="0"/>
                <w:sz w:val="20"/>
                <w:szCs w:val="20"/>
                <w:lang w:eastAsia="th-TH"/>
              </w:rPr>
              <w:t xml:space="preserve"> </w:t>
            </w:r>
          </w:p>
        </w:tc>
        <w:tc>
          <w:tcPr>
            <w:tcW w:w="884" w:type="dxa"/>
            <w:shd w:val="clear" w:color="auto" w:fill="auto"/>
          </w:tcPr>
          <w:p w14:paraId="4502EB70" w14:textId="286F1D33" w:rsidR="0043302F" w:rsidRPr="003926DF" w:rsidRDefault="00965A23" w:rsidP="0043302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1,079</w:t>
            </w:r>
            <w:r w:rsidR="0043302F" w:rsidRPr="003926DF">
              <w:rPr>
                <w:rFonts w:ascii="Browallia New" w:hAnsi="Browallia New" w:cs="Browallia New"/>
                <w:snapToGrid w:val="0"/>
                <w:sz w:val="20"/>
                <w:szCs w:val="20"/>
                <w:lang w:eastAsia="th-TH"/>
              </w:rPr>
              <w:t xml:space="preserve"> </w:t>
            </w:r>
          </w:p>
        </w:tc>
        <w:tc>
          <w:tcPr>
            <w:tcW w:w="964" w:type="dxa"/>
            <w:shd w:val="clear" w:color="auto" w:fill="auto"/>
          </w:tcPr>
          <w:p w14:paraId="1C0EF850" w14:textId="0D8A2281" w:rsidR="0043302F" w:rsidRPr="003926DF" w:rsidRDefault="0043302F" w:rsidP="0043302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B36255" w:rsidRPr="003926DF">
              <w:rPr>
                <w:rFonts w:ascii="Browallia New" w:hAnsi="Browallia New" w:cs="Browallia New"/>
                <w:sz w:val="20"/>
                <w:szCs w:val="20"/>
                <w:lang w:val="en-GB"/>
              </w:rPr>
              <w:t xml:space="preserve">     </w:t>
            </w:r>
            <w:r w:rsidRPr="003926DF">
              <w:rPr>
                <w:rFonts w:ascii="Browallia New" w:hAnsi="Browallia New" w:cs="Browallia New"/>
                <w:sz w:val="20"/>
                <w:szCs w:val="20"/>
                <w:lang w:val="en-GB"/>
              </w:rPr>
              <w:t xml:space="preserve">  -   </w:t>
            </w:r>
          </w:p>
        </w:tc>
        <w:tc>
          <w:tcPr>
            <w:tcW w:w="884" w:type="dxa"/>
            <w:shd w:val="clear" w:color="auto" w:fill="auto"/>
          </w:tcPr>
          <w:p w14:paraId="0558D9A0" w14:textId="39322EDD" w:rsidR="0043302F" w:rsidRPr="003926DF" w:rsidRDefault="0043302F" w:rsidP="0043302F">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B36255" w:rsidRPr="003926DF">
              <w:rPr>
                <w:rFonts w:ascii="Browallia New" w:hAnsi="Browallia New" w:cs="Browallia New"/>
                <w:sz w:val="20"/>
                <w:szCs w:val="20"/>
                <w:lang w:val="en-GB"/>
              </w:rPr>
              <w:t xml:space="preserve">   </w:t>
            </w:r>
            <w:r w:rsidRPr="003926DF">
              <w:rPr>
                <w:rFonts w:ascii="Browallia New" w:hAnsi="Browallia New" w:cs="Browallia New"/>
                <w:sz w:val="20"/>
                <w:szCs w:val="20"/>
                <w:lang w:val="en-GB"/>
              </w:rPr>
              <w:t xml:space="preserve"> -   </w:t>
            </w:r>
          </w:p>
        </w:tc>
        <w:tc>
          <w:tcPr>
            <w:tcW w:w="884" w:type="dxa"/>
            <w:shd w:val="clear" w:color="auto" w:fill="auto"/>
          </w:tcPr>
          <w:p w14:paraId="3CA18A52" w14:textId="2B7693B1" w:rsidR="0043302F" w:rsidRPr="003926DF" w:rsidRDefault="0043302F" w:rsidP="0043302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150,709 </w:t>
            </w:r>
          </w:p>
        </w:tc>
        <w:tc>
          <w:tcPr>
            <w:tcW w:w="884" w:type="dxa"/>
            <w:shd w:val="clear" w:color="auto" w:fill="auto"/>
          </w:tcPr>
          <w:p w14:paraId="1C44324D" w14:textId="7F5FC7E8" w:rsidR="0043302F" w:rsidRPr="003926DF" w:rsidRDefault="0043302F" w:rsidP="0043302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188,540 </w:t>
            </w:r>
          </w:p>
        </w:tc>
        <w:tc>
          <w:tcPr>
            <w:tcW w:w="884" w:type="dxa"/>
            <w:shd w:val="clear" w:color="auto" w:fill="auto"/>
          </w:tcPr>
          <w:p w14:paraId="7F4A6486" w14:textId="55740417" w:rsidR="0043302F" w:rsidRPr="003926DF" w:rsidRDefault="00145031" w:rsidP="0043302F">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w:t>
            </w:r>
            <w:r w:rsidR="0043302F" w:rsidRPr="003926DF">
              <w:rPr>
                <w:rFonts w:ascii="Browallia New" w:hAnsi="Browallia New" w:cs="Browallia New"/>
                <w:snapToGrid w:val="0"/>
                <w:sz w:val="20"/>
                <w:szCs w:val="20"/>
                <w:lang w:eastAsia="th-TH"/>
              </w:rPr>
              <w:t>188,54</w:t>
            </w:r>
            <w:r w:rsidRPr="003926DF">
              <w:rPr>
                <w:rFonts w:ascii="Browallia New" w:hAnsi="Browallia New" w:cs="Browallia New"/>
                <w:snapToGrid w:val="0"/>
                <w:sz w:val="20"/>
                <w:szCs w:val="20"/>
                <w:lang w:eastAsia="th-TH"/>
              </w:rPr>
              <w:t>0)</w:t>
            </w:r>
            <w:r w:rsidR="0043302F" w:rsidRPr="003926DF">
              <w:rPr>
                <w:rFonts w:ascii="Browallia New" w:hAnsi="Browallia New" w:cs="Browallia New"/>
                <w:snapToGrid w:val="0"/>
                <w:sz w:val="20"/>
                <w:szCs w:val="20"/>
                <w:lang w:eastAsia="th-TH"/>
              </w:rPr>
              <w:t xml:space="preserve"> </w:t>
            </w:r>
          </w:p>
        </w:tc>
        <w:tc>
          <w:tcPr>
            <w:tcW w:w="884" w:type="dxa"/>
            <w:shd w:val="clear" w:color="auto" w:fill="auto"/>
          </w:tcPr>
          <w:p w14:paraId="63FF5D7E" w14:textId="628FBD31" w:rsidR="0043302F" w:rsidRPr="003926DF" w:rsidRDefault="0043302F" w:rsidP="0043302F">
            <w:pPr>
              <w:pBdr>
                <w:bottom w:val="single" w:sz="4" w:space="1" w:color="auto"/>
              </w:pBd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   </w:t>
            </w:r>
          </w:p>
        </w:tc>
      </w:tr>
      <w:tr w:rsidR="00145031" w:rsidRPr="003926DF" w14:paraId="2FE957FF" w14:textId="77777777">
        <w:trPr>
          <w:gridAfter w:val="1"/>
          <w:wAfter w:w="884" w:type="dxa"/>
          <w:trHeight w:val="53"/>
        </w:trPr>
        <w:tc>
          <w:tcPr>
            <w:tcW w:w="1526" w:type="dxa"/>
            <w:shd w:val="clear" w:color="auto" w:fill="auto"/>
            <w:vAlign w:val="bottom"/>
          </w:tcPr>
          <w:p w14:paraId="1A9EC0D0" w14:textId="6CF17100" w:rsidR="00145031" w:rsidRPr="003926DF" w:rsidRDefault="00145031" w:rsidP="00145031">
            <w:pPr>
              <w:ind w:left="17" w:hanging="124"/>
              <w:rPr>
                <w:rFonts w:ascii="Browallia New" w:hAnsi="Browallia New" w:cs="Browallia New"/>
                <w:sz w:val="20"/>
                <w:szCs w:val="20"/>
                <w:cs/>
              </w:rPr>
            </w:pPr>
            <w:r w:rsidRPr="003926DF">
              <w:rPr>
                <w:rFonts w:ascii="Browallia New" w:hAnsi="Browallia New" w:cs="Browallia New"/>
                <w:sz w:val="20"/>
                <w:szCs w:val="20"/>
                <w:cs/>
              </w:rPr>
              <w:t>รวมรายได้จากการขายและให้บริการ</w:t>
            </w:r>
          </w:p>
        </w:tc>
        <w:tc>
          <w:tcPr>
            <w:tcW w:w="877" w:type="dxa"/>
            <w:shd w:val="clear" w:color="auto" w:fill="auto"/>
          </w:tcPr>
          <w:p w14:paraId="2DDE3058"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p>
          <w:p w14:paraId="5757A315" w14:textId="0AA3180C"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272,781 </w:t>
            </w:r>
          </w:p>
        </w:tc>
        <w:tc>
          <w:tcPr>
            <w:tcW w:w="884" w:type="dxa"/>
            <w:shd w:val="clear" w:color="auto" w:fill="auto"/>
          </w:tcPr>
          <w:p w14:paraId="2BB004D5"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58184D52" w14:textId="7BEE0346" w:rsidR="00145031" w:rsidRPr="003926DF" w:rsidRDefault="0002565E"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182,397</w:t>
            </w:r>
            <w:r w:rsidR="00145031" w:rsidRPr="003926DF">
              <w:rPr>
                <w:rFonts w:ascii="Browallia New" w:hAnsi="Browallia New" w:cs="Browallia New"/>
                <w:snapToGrid w:val="0"/>
                <w:sz w:val="20"/>
                <w:szCs w:val="20"/>
                <w:lang w:eastAsia="th-TH"/>
              </w:rPr>
              <w:t xml:space="preserve"> </w:t>
            </w:r>
          </w:p>
        </w:tc>
        <w:tc>
          <w:tcPr>
            <w:tcW w:w="884" w:type="dxa"/>
            <w:shd w:val="clear" w:color="auto" w:fill="auto"/>
          </w:tcPr>
          <w:p w14:paraId="5A22DD82"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p>
          <w:p w14:paraId="375B23D2" w14:textId="4DCE8ABA" w:rsidR="00145031" w:rsidRPr="003926DF" w:rsidRDefault="00965A23"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17,16</w:t>
            </w:r>
            <w:r w:rsidR="001957AB" w:rsidRPr="003926DF">
              <w:rPr>
                <w:rFonts w:ascii="Browallia New" w:hAnsi="Browallia New" w:cs="Browallia New"/>
                <w:snapToGrid w:val="0"/>
                <w:sz w:val="20"/>
                <w:szCs w:val="20"/>
                <w:lang w:eastAsia="th-TH"/>
              </w:rPr>
              <w:t>5</w:t>
            </w:r>
            <w:r w:rsidR="00145031" w:rsidRPr="003926DF">
              <w:rPr>
                <w:rFonts w:ascii="Browallia New" w:hAnsi="Browallia New" w:cs="Browallia New"/>
                <w:snapToGrid w:val="0"/>
                <w:sz w:val="20"/>
                <w:szCs w:val="20"/>
                <w:lang w:eastAsia="th-TH"/>
              </w:rPr>
              <w:t xml:space="preserve"> </w:t>
            </w:r>
          </w:p>
        </w:tc>
        <w:tc>
          <w:tcPr>
            <w:tcW w:w="964" w:type="dxa"/>
            <w:shd w:val="clear" w:color="auto" w:fill="auto"/>
          </w:tcPr>
          <w:p w14:paraId="29F74CB3"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p>
          <w:p w14:paraId="3E7A11BF" w14:textId="0698AB7B"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18,962 </w:t>
            </w:r>
          </w:p>
        </w:tc>
        <w:tc>
          <w:tcPr>
            <w:tcW w:w="884" w:type="dxa"/>
            <w:shd w:val="clear" w:color="auto" w:fill="auto"/>
          </w:tcPr>
          <w:p w14:paraId="1504AE3B"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p>
          <w:p w14:paraId="6C0799C9" w14:textId="0F463FA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1,200 </w:t>
            </w:r>
          </w:p>
        </w:tc>
        <w:tc>
          <w:tcPr>
            <w:tcW w:w="884" w:type="dxa"/>
            <w:shd w:val="clear" w:color="auto" w:fill="auto"/>
          </w:tcPr>
          <w:p w14:paraId="6CC98EFE"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7AA3A635" w14:textId="6F9CC8A0"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150,709 </w:t>
            </w:r>
          </w:p>
        </w:tc>
        <w:tc>
          <w:tcPr>
            <w:tcW w:w="884" w:type="dxa"/>
            <w:shd w:val="clear" w:color="auto" w:fill="auto"/>
          </w:tcPr>
          <w:p w14:paraId="3AB52CFB"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p>
          <w:p w14:paraId="732C388F" w14:textId="0B7FA3A2"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643,214 </w:t>
            </w:r>
          </w:p>
        </w:tc>
        <w:tc>
          <w:tcPr>
            <w:tcW w:w="884" w:type="dxa"/>
            <w:shd w:val="clear" w:color="auto" w:fill="auto"/>
          </w:tcPr>
          <w:p w14:paraId="293B4E2C"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0282C927" w14:textId="03B993AB"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(188,540) </w:t>
            </w:r>
          </w:p>
        </w:tc>
        <w:tc>
          <w:tcPr>
            <w:tcW w:w="884" w:type="dxa"/>
            <w:shd w:val="clear" w:color="auto" w:fill="auto"/>
          </w:tcPr>
          <w:p w14:paraId="292994E0" w14:textId="77777777"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p w14:paraId="6E6B92BD" w14:textId="6332A67A" w:rsidR="00145031" w:rsidRPr="003926DF" w:rsidRDefault="00145031" w:rsidP="00145031">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454,674 </w:t>
            </w:r>
          </w:p>
        </w:tc>
      </w:tr>
      <w:tr w:rsidR="003E0FBC" w:rsidRPr="003926DF" w14:paraId="5D7B068F" w14:textId="77777777">
        <w:trPr>
          <w:gridAfter w:val="1"/>
          <w:wAfter w:w="884" w:type="dxa"/>
          <w:trHeight w:val="63"/>
        </w:trPr>
        <w:tc>
          <w:tcPr>
            <w:tcW w:w="1526" w:type="dxa"/>
            <w:shd w:val="clear" w:color="auto" w:fill="auto"/>
            <w:vAlign w:val="bottom"/>
          </w:tcPr>
          <w:p w14:paraId="25E19B71" w14:textId="36B5F702" w:rsidR="003E0FBC" w:rsidRPr="003926DF" w:rsidRDefault="003E0FBC" w:rsidP="003E0FBC">
            <w:pPr>
              <w:ind w:left="-107"/>
              <w:rPr>
                <w:rFonts w:ascii="Browallia New" w:hAnsi="Browallia New" w:cs="Browallia New"/>
                <w:sz w:val="20"/>
                <w:szCs w:val="20"/>
              </w:rPr>
            </w:pPr>
            <w:r w:rsidRPr="003926DF">
              <w:rPr>
                <w:rFonts w:ascii="Browallia New" w:hAnsi="Browallia New" w:cs="Browallia New"/>
                <w:sz w:val="20"/>
                <w:szCs w:val="20"/>
                <w:cs/>
              </w:rPr>
              <w:t>ต้นทุนขายและให้บริการ</w:t>
            </w:r>
          </w:p>
        </w:tc>
        <w:tc>
          <w:tcPr>
            <w:tcW w:w="877" w:type="dxa"/>
            <w:shd w:val="clear" w:color="auto" w:fill="auto"/>
          </w:tcPr>
          <w:p w14:paraId="5B1514AB" w14:textId="7898BF37"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111,009</w:t>
            </w:r>
            <w:r w:rsidR="00F45B8E" w:rsidRPr="003926DF">
              <w:rPr>
                <w:rFonts w:ascii="Browallia New" w:hAnsi="Browallia New" w:cs="Browallia New"/>
                <w:snapToGrid w:val="0"/>
                <w:sz w:val="20"/>
                <w:szCs w:val="20"/>
                <w:lang w:eastAsia="th-TH"/>
              </w:rPr>
              <w:t>)</w:t>
            </w:r>
          </w:p>
        </w:tc>
        <w:tc>
          <w:tcPr>
            <w:tcW w:w="884" w:type="dxa"/>
            <w:shd w:val="clear" w:color="auto" w:fill="auto"/>
          </w:tcPr>
          <w:p w14:paraId="52C6BD0F" w14:textId="204A6C85"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254,276</w:t>
            </w:r>
            <w:r w:rsidR="00F45B8E" w:rsidRPr="003926DF">
              <w:rPr>
                <w:rFonts w:ascii="Browallia New" w:hAnsi="Browallia New" w:cs="Browallia New"/>
                <w:snapToGrid w:val="0"/>
                <w:sz w:val="20"/>
                <w:szCs w:val="20"/>
                <w:lang w:eastAsia="th-TH"/>
              </w:rPr>
              <w:t>)</w:t>
            </w:r>
          </w:p>
        </w:tc>
        <w:tc>
          <w:tcPr>
            <w:tcW w:w="884" w:type="dxa"/>
            <w:shd w:val="clear" w:color="auto" w:fill="auto"/>
          </w:tcPr>
          <w:p w14:paraId="2D4FD998" w14:textId="2F97B517"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14,040</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964" w:type="dxa"/>
            <w:shd w:val="clear" w:color="auto" w:fill="auto"/>
          </w:tcPr>
          <w:p w14:paraId="6B5B5A55" w14:textId="42B023BC"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16,079</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2AA55EF9" w14:textId="14E86367" w:rsidR="003E0FBC" w:rsidRPr="003926DF" w:rsidRDefault="003E0FBC" w:rsidP="002D1C1D">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3,662</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2539461C" w14:textId="7E2D87C0"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65,071</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214356DF" w14:textId="142E3094"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464,137</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2F68736B" w14:textId="69AFBD18"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85,361 </w:t>
            </w:r>
          </w:p>
        </w:tc>
        <w:tc>
          <w:tcPr>
            <w:tcW w:w="884" w:type="dxa"/>
            <w:shd w:val="clear" w:color="auto" w:fill="auto"/>
          </w:tcPr>
          <w:p w14:paraId="55209182" w14:textId="756F7524" w:rsidR="003E0FBC" w:rsidRPr="003926DF" w:rsidRDefault="003E0FBC" w:rsidP="003E0FBC">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F45B8E"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378,776</w:t>
            </w:r>
            <w:r w:rsidR="00F45B8E" w:rsidRPr="003926DF">
              <w:rPr>
                <w:rFonts w:ascii="Browallia New" w:hAnsi="Browallia New" w:cs="Browallia New"/>
                <w:snapToGrid w:val="0"/>
                <w:sz w:val="20"/>
                <w:szCs w:val="20"/>
                <w:lang w:eastAsia="th-TH"/>
              </w:rPr>
              <w:t>)</w:t>
            </w:r>
          </w:p>
        </w:tc>
      </w:tr>
      <w:tr w:rsidR="003E0FBC" w:rsidRPr="003926DF" w14:paraId="73AC1915" w14:textId="77777777">
        <w:trPr>
          <w:gridAfter w:val="1"/>
          <w:wAfter w:w="884" w:type="dxa"/>
          <w:trHeight w:val="53"/>
        </w:trPr>
        <w:tc>
          <w:tcPr>
            <w:tcW w:w="1526" w:type="dxa"/>
            <w:shd w:val="clear" w:color="auto" w:fill="auto"/>
            <w:vAlign w:val="bottom"/>
          </w:tcPr>
          <w:p w14:paraId="53B79016" w14:textId="053B2FE5" w:rsidR="003E0FBC" w:rsidRPr="003926DF" w:rsidRDefault="003E0FBC" w:rsidP="003E0FBC">
            <w:pPr>
              <w:ind w:left="-107"/>
              <w:rPr>
                <w:rFonts w:ascii="Browallia New" w:hAnsi="Browallia New" w:cs="Browallia New"/>
                <w:sz w:val="20"/>
                <w:szCs w:val="20"/>
              </w:rPr>
            </w:pPr>
            <w:r w:rsidRPr="003926DF">
              <w:rPr>
                <w:rFonts w:ascii="Browallia New" w:hAnsi="Browallia New" w:cs="Browallia New"/>
                <w:sz w:val="20"/>
                <w:szCs w:val="20"/>
                <w:cs/>
              </w:rPr>
              <w:t>กำไร</w:t>
            </w:r>
            <w:r w:rsidRPr="003926DF">
              <w:rPr>
                <w:rFonts w:ascii="Browallia New" w:hAnsi="Browallia New" w:cs="Browallia New"/>
                <w:sz w:val="20"/>
                <w:szCs w:val="20"/>
              </w:rPr>
              <w:t xml:space="preserve"> (</w:t>
            </w:r>
            <w:r w:rsidRPr="003926DF">
              <w:rPr>
                <w:rFonts w:ascii="Browallia New" w:hAnsi="Browallia New" w:cs="Browallia New"/>
                <w:sz w:val="20"/>
                <w:szCs w:val="20"/>
                <w:cs/>
              </w:rPr>
              <w:t>ขาดทุน</w:t>
            </w:r>
            <w:r w:rsidRPr="003926DF">
              <w:rPr>
                <w:rFonts w:ascii="Browallia New" w:hAnsi="Browallia New" w:cs="Browallia New"/>
                <w:sz w:val="20"/>
                <w:szCs w:val="20"/>
              </w:rPr>
              <w:t xml:space="preserve">) </w:t>
            </w:r>
            <w:r w:rsidRPr="003926DF">
              <w:rPr>
                <w:rFonts w:ascii="Browallia New" w:hAnsi="Browallia New" w:cs="Browallia New"/>
                <w:sz w:val="20"/>
                <w:szCs w:val="20"/>
                <w:cs/>
              </w:rPr>
              <w:t>ขั้นต้น</w:t>
            </w:r>
          </w:p>
        </w:tc>
        <w:tc>
          <w:tcPr>
            <w:tcW w:w="877" w:type="dxa"/>
            <w:shd w:val="clear" w:color="auto" w:fill="auto"/>
          </w:tcPr>
          <w:p w14:paraId="441F8AA9" w14:textId="4CCA84CD" w:rsidR="003E0FBC" w:rsidRPr="003926DF" w:rsidRDefault="003E0FBC"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161,772 </w:t>
            </w:r>
          </w:p>
        </w:tc>
        <w:tc>
          <w:tcPr>
            <w:tcW w:w="884" w:type="dxa"/>
            <w:shd w:val="clear" w:color="auto" w:fill="auto"/>
          </w:tcPr>
          <w:p w14:paraId="09175A1A" w14:textId="2DB9A117" w:rsidR="003E0FBC" w:rsidRPr="003926DF" w:rsidRDefault="003E0FBC"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w:t>
            </w:r>
            <w:r w:rsidR="0002565E" w:rsidRPr="003926DF">
              <w:rPr>
                <w:rFonts w:ascii="Browallia New" w:hAnsi="Browallia New" w:cs="Browallia New"/>
                <w:snapToGrid w:val="0"/>
                <w:sz w:val="20"/>
                <w:szCs w:val="20"/>
                <w:lang w:eastAsia="th-TH"/>
              </w:rPr>
              <w:t>71,8</w:t>
            </w:r>
            <w:r w:rsidR="00967564" w:rsidRPr="003926DF">
              <w:rPr>
                <w:rFonts w:ascii="Browallia New" w:hAnsi="Browallia New" w:cs="Browallia New"/>
                <w:snapToGrid w:val="0"/>
                <w:sz w:val="20"/>
                <w:szCs w:val="20"/>
                <w:lang w:eastAsia="th-TH"/>
              </w:rPr>
              <w:t>79</w:t>
            </w:r>
            <w:r w:rsidR="002D1C1D"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5FE84FB7" w14:textId="0C7E676D" w:rsidR="003E0FBC" w:rsidRPr="003926DF" w:rsidRDefault="00324A07"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3,12</w:t>
            </w:r>
            <w:r w:rsidR="001957AB" w:rsidRPr="003926DF">
              <w:rPr>
                <w:rFonts w:ascii="Browallia New" w:hAnsi="Browallia New" w:cs="Browallia New"/>
                <w:snapToGrid w:val="0"/>
                <w:sz w:val="20"/>
                <w:szCs w:val="20"/>
                <w:lang w:eastAsia="th-TH"/>
              </w:rPr>
              <w:t>5</w:t>
            </w:r>
            <w:r w:rsidR="003E0FBC" w:rsidRPr="003926DF">
              <w:rPr>
                <w:rFonts w:ascii="Browallia New" w:hAnsi="Browallia New" w:cs="Browallia New"/>
                <w:snapToGrid w:val="0"/>
                <w:sz w:val="20"/>
                <w:szCs w:val="20"/>
                <w:lang w:eastAsia="th-TH"/>
              </w:rPr>
              <w:t xml:space="preserve"> </w:t>
            </w:r>
          </w:p>
        </w:tc>
        <w:tc>
          <w:tcPr>
            <w:tcW w:w="964" w:type="dxa"/>
            <w:shd w:val="clear" w:color="auto" w:fill="auto"/>
          </w:tcPr>
          <w:p w14:paraId="6E470920" w14:textId="20BFDFAC" w:rsidR="003E0FBC" w:rsidRPr="003926DF" w:rsidRDefault="003E0FBC"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2,883 </w:t>
            </w:r>
          </w:p>
        </w:tc>
        <w:tc>
          <w:tcPr>
            <w:tcW w:w="884" w:type="dxa"/>
            <w:shd w:val="clear" w:color="auto" w:fill="auto"/>
          </w:tcPr>
          <w:p w14:paraId="3636152D" w14:textId="7500F911" w:rsidR="003E0FBC" w:rsidRPr="003926DF" w:rsidRDefault="002D1C1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w:t>
            </w:r>
            <w:r w:rsidR="003E0FBC" w:rsidRPr="003926DF">
              <w:rPr>
                <w:rFonts w:ascii="Browallia New" w:hAnsi="Browallia New" w:cs="Browallia New"/>
                <w:snapToGrid w:val="0"/>
                <w:sz w:val="20"/>
                <w:szCs w:val="20"/>
                <w:lang w:eastAsia="th-TH"/>
              </w:rPr>
              <w:t>2,462</w:t>
            </w:r>
            <w:r w:rsidRPr="003926DF">
              <w:rPr>
                <w:rFonts w:ascii="Browallia New" w:hAnsi="Browallia New" w:cs="Browallia New"/>
                <w:snapToGrid w:val="0"/>
                <w:sz w:val="20"/>
                <w:szCs w:val="20"/>
                <w:lang w:eastAsia="th-TH"/>
              </w:rPr>
              <w:t>)</w:t>
            </w:r>
            <w:r w:rsidR="003E0FBC" w:rsidRPr="003926DF">
              <w:rPr>
                <w:rFonts w:ascii="Browallia New" w:hAnsi="Browallia New" w:cs="Browallia New"/>
                <w:snapToGrid w:val="0"/>
                <w:sz w:val="20"/>
                <w:szCs w:val="20"/>
                <w:lang w:eastAsia="th-TH"/>
              </w:rPr>
              <w:t xml:space="preserve"> </w:t>
            </w:r>
          </w:p>
        </w:tc>
        <w:tc>
          <w:tcPr>
            <w:tcW w:w="884" w:type="dxa"/>
            <w:shd w:val="clear" w:color="auto" w:fill="auto"/>
          </w:tcPr>
          <w:p w14:paraId="53D71F43" w14:textId="6D53BC12" w:rsidR="003E0FBC" w:rsidRPr="003926DF" w:rsidRDefault="003E0FBC"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cs/>
                <w:lang w:eastAsia="th-TH"/>
              </w:rPr>
            </w:pPr>
            <w:r w:rsidRPr="003926DF">
              <w:rPr>
                <w:rFonts w:ascii="Browallia New" w:hAnsi="Browallia New" w:cs="Browallia New"/>
                <w:snapToGrid w:val="0"/>
                <w:sz w:val="20"/>
                <w:szCs w:val="20"/>
                <w:lang w:eastAsia="th-TH"/>
              </w:rPr>
              <w:t xml:space="preserve"> 85,638 </w:t>
            </w:r>
          </w:p>
        </w:tc>
        <w:tc>
          <w:tcPr>
            <w:tcW w:w="884" w:type="dxa"/>
            <w:shd w:val="clear" w:color="auto" w:fill="auto"/>
          </w:tcPr>
          <w:p w14:paraId="7ED724DA" w14:textId="4062F90C" w:rsidR="003E0FBC" w:rsidRPr="003926DF" w:rsidRDefault="003E0FBC"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179,077 </w:t>
            </w:r>
          </w:p>
        </w:tc>
        <w:tc>
          <w:tcPr>
            <w:tcW w:w="884" w:type="dxa"/>
            <w:shd w:val="clear" w:color="auto" w:fill="auto"/>
          </w:tcPr>
          <w:p w14:paraId="1EADC565" w14:textId="008F5A92" w:rsidR="003E0FBC" w:rsidRPr="003926DF" w:rsidRDefault="002D1C1D"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w:t>
            </w:r>
            <w:r w:rsidR="003E0FBC" w:rsidRPr="003926DF">
              <w:rPr>
                <w:rFonts w:ascii="Browallia New" w:hAnsi="Browallia New" w:cs="Browallia New"/>
                <w:snapToGrid w:val="0"/>
                <w:sz w:val="20"/>
                <w:szCs w:val="20"/>
                <w:lang w:eastAsia="th-TH"/>
              </w:rPr>
              <w:t>103,179</w:t>
            </w:r>
            <w:r w:rsidRPr="003926DF">
              <w:rPr>
                <w:rFonts w:ascii="Browallia New" w:hAnsi="Browallia New" w:cs="Browallia New"/>
                <w:snapToGrid w:val="0"/>
                <w:sz w:val="20"/>
                <w:szCs w:val="20"/>
                <w:lang w:eastAsia="th-TH"/>
              </w:rPr>
              <w:t>)</w:t>
            </w:r>
            <w:r w:rsidR="003E0FBC" w:rsidRPr="003926DF">
              <w:rPr>
                <w:rFonts w:ascii="Browallia New" w:hAnsi="Browallia New" w:cs="Browallia New"/>
                <w:snapToGrid w:val="0"/>
                <w:sz w:val="20"/>
                <w:szCs w:val="20"/>
                <w:lang w:eastAsia="th-TH"/>
              </w:rPr>
              <w:t xml:space="preserve"> </w:t>
            </w:r>
          </w:p>
        </w:tc>
        <w:tc>
          <w:tcPr>
            <w:tcW w:w="884" w:type="dxa"/>
            <w:shd w:val="clear" w:color="auto" w:fill="auto"/>
          </w:tcPr>
          <w:p w14:paraId="0B7A7375" w14:textId="027E463D" w:rsidR="003E0FBC" w:rsidRPr="003926DF" w:rsidRDefault="003E0FBC" w:rsidP="003E0FB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75,898 </w:t>
            </w:r>
          </w:p>
        </w:tc>
      </w:tr>
      <w:tr w:rsidR="003C0719" w:rsidRPr="003926DF" w14:paraId="49741F1F" w14:textId="77777777" w:rsidTr="003C0719">
        <w:trPr>
          <w:gridAfter w:val="1"/>
          <w:wAfter w:w="884" w:type="dxa"/>
          <w:trHeight w:val="53"/>
        </w:trPr>
        <w:tc>
          <w:tcPr>
            <w:tcW w:w="1526" w:type="dxa"/>
            <w:shd w:val="clear" w:color="auto" w:fill="auto"/>
            <w:vAlign w:val="bottom"/>
          </w:tcPr>
          <w:p w14:paraId="2C4B22B5" w14:textId="77777777" w:rsidR="003C0719" w:rsidRPr="003926DF" w:rsidRDefault="003C0719" w:rsidP="003C0719">
            <w:pPr>
              <w:ind w:left="-107"/>
              <w:rPr>
                <w:rFonts w:ascii="Browallia New" w:hAnsi="Browallia New" w:cs="Browallia New"/>
                <w:sz w:val="20"/>
                <w:szCs w:val="20"/>
                <w:cs/>
              </w:rPr>
            </w:pPr>
          </w:p>
        </w:tc>
        <w:tc>
          <w:tcPr>
            <w:tcW w:w="877" w:type="dxa"/>
            <w:shd w:val="clear" w:color="auto" w:fill="auto"/>
            <w:vAlign w:val="center"/>
          </w:tcPr>
          <w:p w14:paraId="597F38C4"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0B1AE32"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B74525C"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788874FA" w14:textId="77777777" w:rsidR="003C0719" w:rsidRPr="003926DF" w:rsidRDefault="003C0719" w:rsidP="003C0719">
            <w:pPr>
              <w:tabs>
                <w:tab w:val="clear" w:pos="680"/>
                <w:tab w:val="decimal" w:pos="354"/>
                <w:tab w:val="left" w:pos="534"/>
                <w:tab w:val="decimal" w:pos="778"/>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5FC9328" w14:textId="77777777" w:rsidR="003C0719" w:rsidRPr="003926DF"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5A63494"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43C03CF"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D6AE134" w14:textId="77777777" w:rsidR="003C0719" w:rsidRPr="003926DF"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84E9343" w14:textId="77777777" w:rsidR="003C0719" w:rsidRPr="003926DF"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3926DF" w14:paraId="3242977B" w14:textId="0BC49AC3" w:rsidTr="003C0719">
        <w:trPr>
          <w:trHeight w:val="63"/>
        </w:trPr>
        <w:tc>
          <w:tcPr>
            <w:tcW w:w="2403" w:type="dxa"/>
            <w:gridSpan w:val="2"/>
            <w:shd w:val="clear" w:color="auto" w:fill="auto"/>
            <w:vAlign w:val="bottom"/>
          </w:tcPr>
          <w:p w14:paraId="01CF5EB1" w14:textId="62368D7D" w:rsidR="003C0719" w:rsidRPr="003926DF" w:rsidRDefault="006B3184" w:rsidP="003C0719">
            <w:pPr>
              <w:tabs>
                <w:tab w:val="clear" w:pos="680"/>
                <w:tab w:val="decimal" w:pos="354"/>
                <w:tab w:val="left" w:pos="534"/>
              </w:tabs>
              <w:ind w:left="-33" w:right="-72" w:hanging="69"/>
              <w:rPr>
                <w:rFonts w:ascii="Browallia New" w:hAnsi="Browallia New" w:cs="Browallia New"/>
                <w:b/>
                <w:bCs/>
                <w:snapToGrid w:val="0"/>
                <w:sz w:val="20"/>
                <w:szCs w:val="20"/>
                <w:lang w:eastAsia="th-TH"/>
              </w:rPr>
            </w:pPr>
            <w:r w:rsidRPr="003926DF">
              <w:rPr>
                <w:rFonts w:ascii="Browallia New" w:hAnsi="Browallia New" w:cs="Browallia New"/>
                <w:b/>
                <w:bCs/>
                <w:snapToGrid w:val="0"/>
                <w:sz w:val="20"/>
                <w:szCs w:val="20"/>
                <w:cs/>
                <w:lang w:eastAsia="th-TH"/>
              </w:rPr>
              <w:t>จังหวะเวลาการรับรู้รายได้</w:t>
            </w:r>
          </w:p>
        </w:tc>
        <w:tc>
          <w:tcPr>
            <w:tcW w:w="884" w:type="dxa"/>
            <w:shd w:val="clear" w:color="auto" w:fill="auto"/>
            <w:vAlign w:val="bottom"/>
          </w:tcPr>
          <w:p w14:paraId="0B705883"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0005382"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5790A2B8" w14:textId="77777777" w:rsidR="003C0719" w:rsidRPr="003926DF"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2BF4B2D" w14:textId="77777777" w:rsidR="003C0719" w:rsidRPr="003926DF"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FB3F17C"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154410B8"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6F42212E" w14:textId="77777777" w:rsidR="003C0719" w:rsidRPr="003926DF"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6FFE6B5" w14:textId="77777777" w:rsidR="003C0719" w:rsidRPr="003926DF"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c>
          <w:tcPr>
            <w:tcW w:w="884" w:type="dxa"/>
            <w:vAlign w:val="center"/>
          </w:tcPr>
          <w:p w14:paraId="1071F21A" w14:textId="77777777" w:rsidR="003C0719" w:rsidRPr="003926DF" w:rsidRDefault="003C0719" w:rsidP="003C0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tc>
      </w:tr>
      <w:tr w:rsidR="003C0719" w:rsidRPr="003926DF" w14:paraId="6A41FF63" w14:textId="77777777" w:rsidTr="003C0719">
        <w:trPr>
          <w:gridAfter w:val="1"/>
          <w:wAfter w:w="884" w:type="dxa"/>
          <w:trHeight w:val="63"/>
        </w:trPr>
        <w:tc>
          <w:tcPr>
            <w:tcW w:w="1526" w:type="dxa"/>
            <w:shd w:val="clear" w:color="auto" w:fill="auto"/>
            <w:vAlign w:val="bottom"/>
          </w:tcPr>
          <w:p w14:paraId="5809FA42" w14:textId="77777777" w:rsidR="003C0719" w:rsidRPr="003926DF" w:rsidRDefault="003C0719" w:rsidP="003C0719">
            <w:pPr>
              <w:ind w:left="-107"/>
              <w:rPr>
                <w:rFonts w:ascii="Browallia New" w:hAnsi="Browallia New" w:cs="Browallia New"/>
                <w:sz w:val="20"/>
                <w:szCs w:val="20"/>
                <w:cs/>
              </w:rPr>
            </w:pPr>
            <w:r w:rsidRPr="003926DF">
              <w:rPr>
                <w:rFonts w:ascii="Browallia New" w:hAnsi="Browallia New" w:cs="Browallia New"/>
                <w:sz w:val="20"/>
                <w:szCs w:val="20"/>
                <w:cs/>
              </w:rPr>
              <w:t>เมื่อปฏิบัติตามภาระ</w:t>
            </w:r>
          </w:p>
        </w:tc>
        <w:tc>
          <w:tcPr>
            <w:tcW w:w="877" w:type="dxa"/>
            <w:shd w:val="clear" w:color="auto" w:fill="auto"/>
            <w:vAlign w:val="center"/>
          </w:tcPr>
          <w:p w14:paraId="11D29391"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673D021"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4047381"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29CFFCD2" w14:textId="77777777" w:rsidR="003C0719" w:rsidRPr="003926DF"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B22DFC7" w14:textId="77777777" w:rsidR="003C0719" w:rsidRPr="003926DF"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3EFA6D0"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4BDF6B61" w14:textId="7777777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5273EC8" w14:textId="77777777" w:rsidR="003C0719" w:rsidRPr="003926DF"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5DA050A0" w14:textId="77777777" w:rsidR="003C0719" w:rsidRPr="003926DF"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3C0719" w:rsidRPr="003926DF" w14:paraId="096AF925" w14:textId="77777777" w:rsidTr="003C0719">
        <w:trPr>
          <w:gridAfter w:val="1"/>
          <w:wAfter w:w="884" w:type="dxa"/>
          <w:trHeight w:val="63"/>
        </w:trPr>
        <w:tc>
          <w:tcPr>
            <w:tcW w:w="1526" w:type="dxa"/>
            <w:shd w:val="clear" w:color="auto" w:fill="auto"/>
            <w:vAlign w:val="bottom"/>
          </w:tcPr>
          <w:p w14:paraId="00EF5D13" w14:textId="77777777" w:rsidR="003C0719" w:rsidRPr="003926DF" w:rsidRDefault="003C0719" w:rsidP="003C0719">
            <w:pPr>
              <w:ind w:left="-107"/>
              <w:rPr>
                <w:rFonts w:ascii="Browallia New" w:hAnsi="Browallia New" w:cs="Browallia New"/>
                <w:sz w:val="20"/>
                <w:szCs w:val="20"/>
                <w:cs/>
              </w:rPr>
            </w:pPr>
            <w:r w:rsidRPr="003926DF">
              <w:rPr>
                <w:rFonts w:ascii="Browallia New" w:hAnsi="Browallia New" w:cs="Browallia New"/>
                <w:sz w:val="20"/>
                <w:szCs w:val="20"/>
                <w:cs/>
              </w:rPr>
              <w:t xml:space="preserve">   ที่ต้องปฏิบัติเสร็จสิ้น</w:t>
            </w:r>
          </w:p>
        </w:tc>
        <w:tc>
          <w:tcPr>
            <w:tcW w:w="877" w:type="dxa"/>
            <w:shd w:val="clear" w:color="auto" w:fill="auto"/>
            <w:vAlign w:val="center"/>
          </w:tcPr>
          <w:p w14:paraId="79D248C9" w14:textId="63A4E78A"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133F51A4" w14:textId="0476FBC2"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7F2BC0F0" w14:textId="110B959A"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964" w:type="dxa"/>
            <w:shd w:val="clear" w:color="auto" w:fill="auto"/>
            <w:vAlign w:val="center"/>
          </w:tcPr>
          <w:p w14:paraId="4C95B883" w14:textId="29829144" w:rsidR="003C0719" w:rsidRPr="003926DF" w:rsidRDefault="003C0719" w:rsidP="003C0719">
            <w:pPr>
              <w:tabs>
                <w:tab w:val="clear" w:pos="680"/>
                <w:tab w:val="decimal" w:pos="354"/>
                <w:tab w:val="left" w:pos="534"/>
                <w:tab w:val="decimal" w:pos="806"/>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26D46736" w14:textId="4372E330" w:rsidR="003C0719" w:rsidRPr="003926DF" w:rsidRDefault="003C0719" w:rsidP="003C0719">
            <w:pPr>
              <w:tabs>
                <w:tab w:val="clear" w:pos="680"/>
                <w:tab w:val="decimal" w:pos="354"/>
                <w:tab w:val="left" w:pos="534"/>
                <w:tab w:val="decimal" w:pos="806"/>
              </w:tabs>
              <w:ind w:left="-33" w:right="-72"/>
              <w:jc w:val="center"/>
              <w:rPr>
                <w:rFonts w:ascii="Browallia New" w:hAnsi="Browallia New" w:cs="Browallia New"/>
                <w:snapToGrid w:val="0"/>
                <w:sz w:val="20"/>
                <w:szCs w:val="20"/>
                <w:lang w:eastAsia="th-TH"/>
              </w:rPr>
            </w:pPr>
          </w:p>
        </w:tc>
        <w:tc>
          <w:tcPr>
            <w:tcW w:w="884" w:type="dxa"/>
            <w:shd w:val="clear" w:color="auto" w:fill="auto"/>
            <w:vAlign w:val="center"/>
          </w:tcPr>
          <w:p w14:paraId="3D88527E" w14:textId="439197A1"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31D17761" w14:textId="0D95B6C7" w:rsidR="003C0719" w:rsidRPr="003926DF" w:rsidRDefault="003C0719" w:rsidP="003C0719">
            <w:pPr>
              <w:tabs>
                <w:tab w:val="clear" w:pos="680"/>
                <w:tab w:val="decimal" w:pos="354"/>
                <w:tab w:val="left" w:pos="534"/>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4BDD8247" w14:textId="2715E242" w:rsidR="003C0719" w:rsidRPr="003926DF" w:rsidRDefault="003C0719" w:rsidP="003C0719">
            <w:pPr>
              <w:tabs>
                <w:tab w:val="clear" w:pos="680"/>
                <w:tab w:val="decimal" w:pos="354"/>
                <w:tab w:val="left" w:pos="534"/>
                <w:tab w:val="decimal" w:pos="821"/>
              </w:tabs>
              <w:ind w:left="-33" w:right="-72"/>
              <w:jc w:val="right"/>
              <w:rPr>
                <w:rFonts w:ascii="Browallia New" w:hAnsi="Browallia New" w:cs="Browallia New"/>
                <w:snapToGrid w:val="0"/>
                <w:sz w:val="20"/>
                <w:szCs w:val="20"/>
                <w:lang w:eastAsia="th-TH"/>
              </w:rPr>
            </w:pPr>
          </w:p>
        </w:tc>
        <w:tc>
          <w:tcPr>
            <w:tcW w:w="884" w:type="dxa"/>
            <w:shd w:val="clear" w:color="auto" w:fill="auto"/>
            <w:vAlign w:val="center"/>
          </w:tcPr>
          <w:p w14:paraId="0BDBC6EC" w14:textId="4D8FF77A" w:rsidR="003C0719" w:rsidRPr="003926DF" w:rsidRDefault="003C0719" w:rsidP="003C0719">
            <w:pPr>
              <w:tabs>
                <w:tab w:val="clear" w:pos="680"/>
                <w:tab w:val="decimal" w:pos="354"/>
                <w:tab w:val="left" w:pos="534"/>
                <w:tab w:val="decimal" w:pos="749"/>
              </w:tabs>
              <w:ind w:left="-33" w:right="-72"/>
              <w:jc w:val="right"/>
              <w:rPr>
                <w:rFonts w:ascii="Browallia New" w:hAnsi="Browallia New" w:cs="Browallia New"/>
                <w:snapToGrid w:val="0"/>
                <w:sz w:val="20"/>
                <w:szCs w:val="20"/>
                <w:lang w:eastAsia="th-TH"/>
              </w:rPr>
            </w:pPr>
          </w:p>
        </w:tc>
      </w:tr>
      <w:tr w:rsidR="006D591B" w:rsidRPr="003926DF" w14:paraId="393E04CD" w14:textId="77777777">
        <w:trPr>
          <w:gridAfter w:val="1"/>
          <w:wAfter w:w="884" w:type="dxa"/>
          <w:trHeight w:val="63"/>
        </w:trPr>
        <w:tc>
          <w:tcPr>
            <w:tcW w:w="1526" w:type="dxa"/>
            <w:shd w:val="clear" w:color="auto" w:fill="auto"/>
            <w:vAlign w:val="bottom"/>
          </w:tcPr>
          <w:p w14:paraId="67E4B6C3" w14:textId="77777777" w:rsidR="006D591B" w:rsidRPr="003926DF" w:rsidRDefault="006D591B" w:rsidP="006D591B">
            <w:pPr>
              <w:ind w:left="-107"/>
              <w:rPr>
                <w:rFonts w:ascii="Browallia New" w:hAnsi="Browallia New" w:cs="Browallia New"/>
                <w:sz w:val="20"/>
                <w:szCs w:val="20"/>
              </w:rPr>
            </w:pPr>
            <w:r w:rsidRPr="003926DF">
              <w:rPr>
                <w:rFonts w:ascii="Browallia New" w:hAnsi="Browallia New" w:cs="Browallia New"/>
                <w:sz w:val="20"/>
                <w:szCs w:val="20"/>
              </w:rPr>
              <w:t xml:space="preserve">   (point in time)</w:t>
            </w:r>
          </w:p>
        </w:tc>
        <w:tc>
          <w:tcPr>
            <w:tcW w:w="877" w:type="dxa"/>
            <w:shd w:val="clear" w:color="auto" w:fill="auto"/>
          </w:tcPr>
          <w:p w14:paraId="4C444B21" w14:textId="35BA8F34" w:rsidR="006D591B" w:rsidRPr="003926DF"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272,781 </w:t>
            </w:r>
          </w:p>
        </w:tc>
        <w:tc>
          <w:tcPr>
            <w:tcW w:w="884" w:type="dxa"/>
            <w:shd w:val="clear" w:color="auto" w:fill="auto"/>
          </w:tcPr>
          <w:p w14:paraId="7303073A" w14:textId="1CFF7EC4" w:rsidR="006D591B" w:rsidRPr="003926DF"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81,863 </w:t>
            </w:r>
          </w:p>
        </w:tc>
        <w:tc>
          <w:tcPr>
            <w:tcW w:w="884" w:type="dxa"/>
            <w:shd w:val="clear" w:color="auto" w:fill="auto"/>
          </w:tcPr>
          <w:p w14:paraId="56393EE5" w14:textId="18AF4D4E" w:rsidR="006D591B" w:rsidRPr="003926DF" w:rsidRDefault="00FA2BAE"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17,165</w:t>
            </w:r>
            <w:r w:rsidR="006D591B" w:rsidRPr="003926DF">
              <w:rPr>
                <w:rFonts w:ascii="Browallia New" w:hAnsi="Browallia New" w:cs="Browallia New"/>
                <w:snapToGrid w:val="0"/>
                <w:sz w:val="20"/>
                <w:szCs w:val="20"/>
                <w:lang w:eastAsia="th-TH"/>
              </w:rPr>
              <w:t xml:space="preserve"> </w:t>
            </w:r>
          </w:p>
        </w:tc>
        <w:tc>
          <w:tcPr>
            <w:tcW w:w="964" w:type="dxa"/>
            <w:shd w:val="clear" w:color="auto" w:fill="auto"/>
          </w:tcPr>
          <w:p w14:paraId="6D2EB6B9" w14:textId="13672FEC" w:rsidR="006D591B" w:rsidRPr="003926DF" w:rsidRDefault="006D591B"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18,962 </w:t>
            </w:r>
          </w:p>
        </w:tc>
        <w:tc>
          <w:tcPr>
            <w:tcW w:w="884" w:type="dxa"/>
            <w:shd w:val="clear" w:color="auto" w:fill="auto"/>
          </w:tcPr>
          <w:p w14:paraId="3424C7C0" w14:textId="1C31D5FA" w:rsidR="006D591B" w:rsidRPr="003926DF" w:rsidRDefault="006D591B"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1,200 </w:t>
            </w:r>
          </w:p>
        </w:tc>
        <w:tc>
          <w:tcPr>
            <w:tcW w:w="884" w:type="dxa"/>
            <w:shd w:val="clear" w:color="auto" w:fill="auto"/>
          </w:tcPr>
          <w:p w14:paraId="020FE400" w14:textId="48DD1E09" w:rsidR="006D591B" w:rsidRPr="003926DF"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74,217 </w:t>
            </w:r>
          </w:p>
        </w:tc>
        <w:tc>
          <w:tcPr>
            <w:tcW w:w="884" w:type="dxa"/>
            <w:shd w:val="clear" w:color="auto" w:fill="auto"/>
          </w:tcPr>
          <w:p w14:paraId="36AA7FE9" w14:textId="224C29D7" w:rsidR="006D591B" w:rsidRPr="003926DF" w:rsidRDefault="006D591B"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4</w:t>
            </w:r>
            <w:r w:rsidR="00E71FAA" w:rsidRPr="003926DF">
              <w:rPr>
                <w:rFonts w:ascii="Browallia New" w:hAnsi="Browallia New" w:cs="Browallia New"/>
                <w:snapToGrid w:val="0"/>
                <w:sz w:val="20"/>
                <w:szCs w:val="20"/>
                <w:lang w:eastAsia="th-TH"/>
              </w:rPr>
              <w:t>66</w:t>
            </w:r>
            <w:r w:rsidRPr="003926DF">
              <w:rPr>
                <w:rFonts w:ascii="Browallia New" w:hAnsi="Browallia New" w:cs="Browallia New"/>
                <w:snapToGrid w:val="0"/>
                <w:sz w:val="20"/>
                <w:szCs w:val="20"/>
                <w:lang w:eastAsia="th-TH"/>
              </w:rPr>
              <w:t>,</w:t>
            </w:r>
            <w:r w:rsidR="00E71FAA" w:rsidRPr="003926DF">
              <w:rPr>
                <w:rFonts w:ascii="Browallia New" w:hAnsi="Browallia New" w:cs="Browallia New"/>
                <w:snapToGrid w:val="0"/>
                <w:sz w:val="20"/>
                <w:szCs w:val="20"/>
                <w:lang w:eastAsia="th-TH"/>
              </w:rPr>
              <w:t>188</w:t>
            </w:r>
          </w:p>
        </w:tc>
        <w:tc>
          <w:tcPr>
            <w:tcW w:w="884" w:type="dxa"/>
            <w:shd w:val="clear" w:color="auto" w:fill="auto"/>
          </w:tcPr>
          <w:p w14:paraId="45F9D20E" w14:textId="31801584" w:rsidR="006D591B" w:rsidRPr="003926DF" w:rsidRDefault="006D591B" w:rsidP="0082670C">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747273" w:rsidRPr="003926DF">
              <w:rPr>
                <w:rFonts w:ascii="Browallia New" w:hAnsi="Browallia New" w:cs="Browallia New"/>
                <w:snapToGrid w:val="0"/>
                <w:sz w:val="20"/>
                <w:szCs w:val="20"/>
                <w:lang w:eastAsia="th-TH"/>
              </w:rPr>
              <w:t>(</w:t>
            </w:r>
            <w:r w:rsidR="00E71FAA" w:rsidRPr="003926DF">
              <w:rPr>
                <w:rFonts w:ascii="Browallia New" w:hAnsi="Browallia New" w:cs="Browallia New"/>
                <w:snapToGrid w:val="0"/>
                <w:sz w:val="20"/>
                <w:szCs w:val="20"/>
                <w:lang w:eastAsia="th-TH"/>
              </w:rPr>
              <w:t>74</w:t>
            </w:r>
            <w:r w:rsidRPr="003926DF">
              <w:rPr>
                <w:rFonts w:ascii="Browallia New" w:hAnsi="Browallia New" w:cs="Browallia New"/>
                <w:snapToGrid w:val="0"/>
                <w:sz w:val="20"/>
                <w:szCs w:val="20"/>
                <w:lang w:eastAsia="th-TH"/>
              </w:rPr>
              <w:t>,</w:t>
            </w:r>
            <w:r w:rsidR="00E71FAA" w:rsidRPr="003926DF">
              <w:rPr>
                <w:rFonts w:ascii="Browallia New" w:hAnsi="Browallia New" w:cs="Browallia New"/>
                <w:snapToGrid w:val="0"/>
                <w:sz w:val="20"/>
                <w:szCs w:val="20"/>
                <w:lang w:eastAsia="th-TH"/>
              </w:rPr>
              <w:t>053</w:t>
            </w:r>
            <w:r w:rsidR="00747273"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1BFC4DB6" w14:textId="4E20CFBA" w:rsidR="006D591B" w:rsidRPr="003926DF" w:rsidRDefault="006D591B" w:rsidP="0082670C">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392,</w:t>
            </w:r>
            <w:r w:rsidR="00E71FAA" w:rsidRPr="003926DF">
              <w:rPr>
                <w:rFonts w:ascii="Browallia New" w:hAnsi="Browallia New" w:cs="Browallia New"/>
                <w:snapToGrid w:val="0"/>
                <w:sz w:val="20"/>
                <w:szCs w:val="20"/>
                <w:lang w:eastAsia="th-TH"/>
              </w:rPr>
              <w:t>135</w:t>
            </w:r>
          </w:p>
        </w:tc>
      </w:tr>
      <w:tr w:rsidR="003C0719" w:rsidRPr="003926DF" w14:paraId="2BB39E11" w14:textId="77777777" w:rsidTr="003C0719">
        <w:trPr>
          <w:gridAfter w:val="1"/>
          <w:wAfter w:w="884" w:type="dxa"/>
          <w:trHeight w:val="63"/>
        </w:trPr>
        <w:tc>
          <w:tcPr>
            <w:tcW w:w="1526" w:type="dxa"/>
            <w:shd w:val="clear" w:color="auto" w:fill="auto"/>
            <w:vAlign w:val="bottom"/>
          </w:tcPr>
          <w:p w14:paraId="1B4B0378" w14:textId="77777777" w:rsidR="003C0719" w:rsidRPr="003926DF" w:rsidRDefault="003C0719" w:rsidP="003C0719">
            <w:pPr>
              <w:ind w:left="-107"/>
              <w:rPr>
                <w:rFonts w:ascii="Browallia New" w:hAnsi="Browallia New" w:cs="Browallia New"/>
                <w:sz w:val="20"/>
                <w:szCs w:val="20"/>
                <w:cs/>
              </w:rPr>
            </w:pPr>
            <w:r w:rsidRPr="003926DF">
              <w:rPr>
                <w:rFonts w:ascii="Browallia New" w:hAnsi="Browallia New" w:cs="Browallia New"/>
                <w:sz w:val="20"/>
                <w:szCs w:val="20"/>
                <w:cs/>
              </w:rPr>
              <w:t>ตลอดช่วงเวลาที่ปฏิบัติ</w:t>
            </w:r>
          </w:p>
        </w:tc>
        <w:tc>
          <w:tcPr>
            <w:tcW w:w="877" w:type="dxa"/>
            <w:shd w:val="clear" w:color="auto" w:fill="auto"/>
            <w:vAlign w:val="bottom"/>
          </w:tcPr>
          <w:p w14:paraId="27D0C1A7" w14:textId="77777777"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tcPr>
          <w:p w14:paraId="0EA1D9D8" w14:textId="77777777"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vAlign w:val="bottom"/>
          </w:tcPr>
          <w:p w14:paraId="722EF374" w14:textId="77777777"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shd w:val="clear" w:color="auto" w:fill="auto"/>
            <w:vAlign w:val="bottom"/>
          </w:tcPr>
          <w:p w14:paraId="0E3EADFE" w14:textId="77777777" w:rsidR="003C0719" w:rsidRPr="003926DF" w:rsidRDefault="003C0719"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shd w:val="clear" w:color="auto" w:fill="auto"/>
            <w:vAlign w:val="bottom"/>
          </w:tcPr>
          <w:p w14:paraId="15A59EB3" w14:textId="77777777" w:rsidR="003C0719" w:rsidRPr="003926DF" w:rsidRDefault="003C0719"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shd w:val="clear" w:color="auto" w:fill="auto"/>
          </w:tcPr>
          <w:p w14:paraId="0DC60010" w14:textId="77777777"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tcPr>
          <w:p w14:paraId="7FFD20C7" w14:textId="77777777"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tcPr>
          <w:p w14:paraId="2CDF70A0" w14:textId="77777777" w:rsidR="003C0719" w:rsidRPr="003926DF" w:rsidRDefault="003C0719" w:rsidP="0082670C">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shd w:val="clear" w:color="auto" w:fill="auto"/>
          </w:tcPr>
          <w:p w14:paraId="12F06732" w14:textId="77777777" w:rsidR="003C0719" w:rsidRPr="003926DF" w:rsidRDefault="003C0719" w:rsidP="0082670C">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3C0719" w:rsidRPr="003926DF" w14:paraId="6119AA64" w14:textId="77777777" w:rsidTr="003C0719">
        <w:trPr>
          <w:gridAfter w:val="1"/>
          <w:wAfter w:w="884" w:type="dxa"/>
          <w:trHeight w:val="126"/>
        </w:trPr>
        <w:tc>
          <w:tcPr>
            <w:tcW w:w="1526" w:type="dxa"/>
            <w:shd w:val="clear" w:color="auto" w:fill="auto"/>
            <w:vAlign w:val="bottom"/>
          </w:tcPr>
          <w:p w14:paraId="24C3AECB" w14:textId="77777777" w:rsidR="003C0719" w:rsidRPr="003926DF" w:rsidRDefault="003C0719" w:rsidP="003C0719">
            <w:pPr>
              <w:ind w:left="-107" w:right="-87"/>
              <w:rPr>
                <w:rFonts w:ascii="Browallia New" w:hAnsi="Browallia New" w:cs="Browallia New"/>
                <w:sz w:val="20"/>
                <w:szCs w:val="20"/>
                <w:cs/>
              </w:rPr>
            </w:pPr>
            <w:r w:rsidRPr="003926DF">
              <w:rPr>
                <w:rFonts w:ascii="Browallia New" w:hAnsi="Browallia New" w:cs="Browallia New"/>
                <w:sz w:val="20"/>
                <w:szCs w:val="20"/>
                <w:cs/>
              </w:rPr>
              <w:t xml:space="preserve">   ตามภาระที่ต้องปฏิบัติ</w:t>
            </w:r>
          </w:p>
        </w:tc>
        <w:tc>
          <w:tcPr>
            <w:tcW w:w="877" w:type="dxa"/>
            <w:shd w:val="clear" w:color="auto" w:fill="auto"/>
            <w:vAlign w:val="bottom"/>
          </w:tcPr>
          <w:p w14:paraId="02157991" w14:textId="63E9CB17"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tcPr>
          <w:p w14:paraId="0CE55EA9" w14:textId="22DBC38D"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vAlign w:val="bottom"/>
          </w:tcPr>
          <w:p w14:paraId="566D289A" w14:textId="2EB0CF81"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964" w:type="dxa"/>
            <w:shd w:val="clear" w:color="auto" w:fill="auto"/>
            <w:vAlign w:val="bottom"/>
          </w:tcPr>
          <w:p w14:paraId="34BB770D" w14:textId="621DDCE9" w:rsidR="003C0719" w:rsidRPr="003926DF" w:rsidRDefault="003C0719"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shd w:val="clear" w:color="auto" w:fill="auto"/>
            <w:vAlign w:val="bottom"/>
          </w:tcPr>
          <w:p w14:paraId="16D2F37C" w14:textId="1BEA1D9B" w:rsidR="003C0719" w:rsidRPr="003926DF" w:rsidRDefault="003C0719" w:rsidP="0082670C">
            <w:pP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p>
        </w:tc>
        <w:tc>
          <w:tcPr>
            <w:tcW w:w="884" w:type="dxa"/>
            <w:shd w:val="clear" w:color="auto" w:fill="auto"/>
          </w:tcPr>
          <w:p w14:paraId="35D393A5" w14:textId="0EA2F051"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tcPr>
          <w:p w14:paraId="10D3F23E" w14:textId="42E2B768" w:rsidR="003C0719" w:rsidRPr="003926DF" w:rsidRDefault="003C0719" w:rsidP="0082670C">
            <w:pPr>
              <w:tabs>
                <w:tab w:val="clear" w:pos="454"/>
                <w:tab w:val="clear" w:pos="680"/>
                <w:tab w:val="left" w:pos="354"/>
                <w:tab w:val="decimal" w:pos="444"/>
              </w:tabs>
              <w:ind w:right="-72"/>
              <w:jc w:val="right"/>
              <w:rPr>
                <w:rFonts w:ascii="Browallia New" w:hAnsi="Browallia New" w:cs="Browallia New"/>
                <w:snapToGrid w:val="0"/>
                <w:sz w:val="20"/>
                <w:szCs w:val="20"/>
                <w:lang w:eastAsia="th-TH"/>
              </w:rPr>
            </w:pPr>
          </w:p>
        </w:tc>
        <w:tc>
          <w:tcPr>
            <w:tcW w:w="884" w:type="dxa"/>
            <w:shd w:val="clear" w:color="auto" w:fill="auto"/>
          </w:tcPr>
          <w:p w14:paraId="2E00EB13" w14:textId="68B35577" w:rsidR="003C0719" w:rsidRPr="003926DF" w:rsidRDefault="003C0719" w:rsidP="0082670C">
            <w:pP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p>
        </w:tc>
        <w:tc>
          <w:tcPr>
            <w:tcW w:w="884" w:type="dxa"/>
            <w:shd w:val="clear" w:color="auto" w:fill="auto"/>
          </w:tcPr>
          <w:p w14:paraId="7446F45E" w14:textId="268C1FF9" w:rsidR="003C0719" w:rsidRPr="003926DF" w:rsidRDefault="003C0719" w:rsidP="0082670C">
            <w:pP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p>
        </w:tc>
      </w:tr>
      <w:tr w:rsidR="0082670C" w:rsidRPr="003926DF" w14:paraId="5B444887" w14:textId="77777777">
        <w:trPr>
          <w:gridAfter w:val="1"/>
          <w:wAfter w:w="884" w:type="dxa"/>
          <w:trHeight w:val="63"/>
        </w:trPr>
        <w:tc>
          <w:tcPr>
            <w:tcW w:w="1526" w:type="dxa"/>
            <w:shd w:val="clear" w:color="auto" w:fill="auto"/>
            <w:vAlign w:val="bottom"/>
          </w:tcPr>
          <w:p w14:paraId="30AA9C11" w14:textId="77777777" w:rsidR="0082670C" w:rsidRPr="003926DF" w:rsidRDefault="0082670C" w:rsidP="0082670C">
            <w:pPr>
              <w:ind w:left="-107" w:right="-87"/>
              <w:rPr>
                <w:rFonts w:ascii="Browallia New" w:hAnsi="Browallia New" w:cs="Browallia New"/>
                <w:sz w:val="20"/>
                <w:szCs w:val="20"/>
                <w:lang w:val="en-GB"/>
              </w:rPr>
            </w:pPr>
            <w:r w:rsidRPr="003926DF">
              <w:rPr>
                <w:rFonts w:ascii="Browallia New" w:hAnsi="Browallia New" w:cs="Browallia New"/>
                <w:sz w:val="20"/>
                <w:szCs w:val="20"/>
                <w:cs/>
              </w:rPr>
              <w:t xml:space="preserve">   </w:t>
            </w:r>
            <w:r w:rsidRPr="003926DF">
              <w:rPr>
                <w:rFonts w:ascii="Browallia New" w:hAnsi="Browallia New" w:cs="Browallia New"/>
                <w:sz w:val="20"/>
                <w:szCs w:val="20"/>
                <w:lang w:val="en-GB"/>
              </w:rPr>
              <w:t>(over time)</w:t>
            </w:r>
          </w:p>
        </w:tc>
        <w:tc>
          <w:tcPr>
            <w:tcW w:w="877" w:type="dxa"/>
            <w:shd w:val="clear" w:color="auto" w:fill="auto"/>
          </w:tcPr>
          <w:p w14:paraId="1C31F492" w14:textId="7181B250" w:rsidR="0082670C" w:rsidRPr="003926DF" w:rsidRDefault="0082670C" w:rsidP="00E81B56">
            <w:pPr>
              <w:pBdr>
                <w:bottom w:val="single" w:sz="4" w:space="1" w:color="auto"/>
              </w:pBdr>
              <w:tabs>
                <w:tab w:val="clear" w:pos="454"/>
                <w:tab w:val="clear" w:pos="680"/>
                <w:tab w:val="left" w:pos="354"/>
                <w:tab w:val="decimal" w:pos="444"/>
              </w:tabs>
              <w:ind w:left="-43" w:right="-72"/>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E81B56" w:rsidRPr="003926DF">
              <w:rPr>
                <w:rFonts w:ascii="Browallia New" w:hAnsi="Browallia New" w:cs="Browallia New"/>
                <w:sz w:val="20"/>
                <w:szCs w:val="20"/>
                <w:lang w:val="en-GB"/>
              </w:rPr>
              <w:t xml:space="preserve">       </w:t>
            </w:r>
            <w:r w:rsidRPr="003926DF">
              <w:rPr>
                <w:rFonts w:ascii="Browallia New" w:hAnsi="Browallia New" w:cs="Browallia New"/>
                <w:sz w:val="20"/>
                <w:szCs w:val="20"/>
                <w:lang w:val="en-GB"/>
              </w:rPr>
              <w:t xml:space="preserve"> -   </w:t>
            </w:r>
          </w:p>
        </w:tc>
        <w:tc>
          <w:tcPr>
            <w:tcW w:w="884" w:type="dxa"/>
            <w:shd w:val="clear" w:color="auto" w:fill="auto"/>
          </w:tcPr>
          <w:p w14:paraId="438047F3" w14:textId="46AF026C" w:rsidR="0082670C" w:rsidRPr="003926DF" w:rsidRDefault="00FA2BAE" w:rsidP="0082670C">
            <w:pPr>
              <w:pBdr>
                <w:bottom w:val="single" w:sz="4" w:space="1" w:color="auto"/>
              </w:pBdr>
              <w:ind w:right="-87"/>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100,534</w:t>
            </w:r>
            <w:r w:rsidR="0082670C" w:rsidRPr="003926DF">
              <w:rPr>
                <w:rFonts w:ascii="Browallia New" w:hAnsi="Browallia New" w:cs="Browallia New"/>
                <w:snapToGrid w:val="0"/>
                <w:sz w:val="20"/>
                <w:szCs w:val="20"/>
                <w:lang w:eastAsia="th-TH"/>
              </w:rPr>
              <w:t xml:space="preserve"> </w:t>
            </w:r>
          </w:p>
        </w:tc>
        <w:tc>
          <w:tcPr>
            <w:tcW w:w="884" w:type="dxa"/>
            <w:shd w:val="clear" w:color="auto" w:fill="auto"/>
          </w:tcPr>
          <w:p w14:paraId="2B5516FC" w14:textId="7A02CEF6" w:rsidR="0082670C" w:rsidRPr="003926DF" w:rsidRDefault="00E81B56" w:rsidP="0082670C">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82670C" w:rsidRPr="003926DF">
              <w:rPr>
                <w:rFonts w:ascii="Browallia New" w:hAnsi="Browallia New" w:cs="Browallia New"/>
                <w:sz w:val="20"/>
                <w:szCs w:val="20"/>
                <w:lang w:val="en-GB"/>
              </w:rPr>
              <w:t xml:space="preserve"> -   </w:t>
            </w:r>
          </w:p>
        </w:tc>
        <w:tc>
          <w:tcPr>
            <w:tcW w:w="964" w:type="dxa"/>
            <w:shd w:val="clear" w:color="auto" w:fill="auto"/>
          </w:tcPr>
          <w:p w14:paraId="7A5F95FD" w14:textId="16A04023" w:rsidR="0082670C" w:rsidRPr="003926DF" w:rsidRDefault="00E81B56" w:rsidP="0082670C">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82670C" w:rsidRPr="003926DF">
              <w:rPr>
                <w:rFonts w:ascii="Browallia New" w:hAnsi="Browallia New" w:cs="Browallia New"/>
                <w:sz w:val="20"/>
                <w:szCs w:val="20"/>
                <w:lang w:val="en-GB"/>
              </w:rPr>
              <w:t xml:space="preserve"> -   </w:t>
            </w:r>
          </w:p>
        </w:tc>
        <w:tc>
          <w:tcPr>
            <w:tcW w:w="884" w:type="dxa"/>
            <w:shd w:val="clear" w:color="auto" w:fill="auto"/>
          </w:tcPr>
          <w:p w14:paraId="4009FFF3" w14:textId="5CD73136" w:rsidR="0082670C" w:rsidRPr="003926DF" w:rsidRDefault="0082670C" w:rsidP="0082670C">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E81B56" w:rsidRPr="003926DF">
              <w:rPr>
                <w:rFonts w:ascii="Browallia New" w:hAnsi="Browallia New" w:cs="Browallia New"/>
                <w:sz w:val="20"/>
                <w:szCs w:val="20"/>
                <w:lang w:val="en-GB"/>
              </w:rPr>
              <w:t xml:space="preserve">      </w:t>
            </w:r>
            <w:r w:rsidRPr="003926DF">
              <w:rPr>
                <w:rFonts w:ascii="Browallia New" w:hAnsi="Browallia New" w:cs="Browallia New"/>
                <w:sz w:val="20"/>
                <w:szCs w:val="20"/>
                <w:lang w:val="en-GB"/>
              </w:rPr>
              <w:t xml:space="preserve"> -   </w:t>
            </w:r>
          </w:p>
        </w:tc>
        <w:tc>
          <w:tcPr>
            <w:tcW w:w="884" w:type="dxa"/>
            <w:shd w:val="clear" w:color="auto" w:fill="auto"/>
          </w:tcPr>
          <w:p w14:paraId="5AACDCA0" w14:textId="724B3CE9" w:rsidR="0082670C" w:rsidRPr="003926DF" w:rsidRDefault="0082670C" w:rsidP="0082670C">
            <w:pPr>
              <w:pBdr>
                <w:bottom w:val="single" w:sz="4" w:space="1" w:color="auto"/>
              </w:pBdr>
              <w:ind w:right="-87"/>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76,492 </w:t>
            </w:r>
          </w:p>
        </w:tc>
        <w:tc>
          <w:tcPr>
            <w:tcW w:w="884" w:type="dxa"/>
            <w:shd w:val="clear" w:color="auto" w:fill="auto"/>
          </w:tcPr>
          <w:p w14:paraId="3498CDAD" w14:textId="75FDF53F" w:rsidR="0082670C" w:rsidRPr="003926DF" w:rsidRDefault="0082670C" w:rsidP="0082670C">
            <w:pPr>
              <w:pBdr>
                <w:bottom w:val="single" w:sz="4" w:space="1" w:color="auto"/>
              </w:pBdr>
              <w:ind w:right="-87"/>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w:t>
            </w:r>
            <w:r w:rsidR="00E71FAA" w:rsidRPr="003926DF">
              <w:rPr>
                <w:rFonts w:ascii="Browallia New" w:hAnsi="Browallia New" w:cs="Browallia New"/>
                <w:snapToGrid w:val="0"/>
                <w:sz w:val="20"/>
                <w:szCs w:val="20"/>
                <w:lang w:eastAsia="th-TH"/>
              </w:rPr>
              <w:t>77</w:t>
            </w:r>
            <w:r w:rsidRPr="003926DF">
              <w:rPr>
                <w:rFonts w:ascii="Browallia New" w:hAnsi="Browallia New" w:cs="Browallia New"/>
                <w:snapToGrid w:val="0"/>
                <w:sz w:val="20"/>
                <w:szCs w:val="20"/>
                <w:lang w:eastAsia="th-TH"/>
              </w:rPr>
              <w:t>,</w:t>
            </w:r>
            <w:r w:rsidR="00E71FAA" w:rsidRPr="003926DF">
              <w:rPr>
                <w:rFonts w:ascii="Browallia New" w:hAnsi="Browallia New" w:cs="Browallia New"/>
                <w:snapToGrid w:val="0"/>
                <w:sz w:val="20"/>
                <w:szCs w:val="20"/>
                <w:lang w:eastAsia="th-TH"/>
              </w:rPr>
              <w:t>026</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651740BC" w14:textId="64D88416" w:rsidR="0082670C" w:rsidRPr="003926DF" w:rsidRDefault="0082670C" w:rsidP="0082670C">
            <w:pPr>
              <w:pBdr>
                <w:bottom w:val="single" w:sz="4" w:space="1" w:color="auto"/>
              </w:pBdr>
              <w:ind w:right="-87"/>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747273" w:rsidRPr="003926DF">
              <w:rPr>
                <w:rFonts w:ascii="Browallia New" w:hAnsi="Browallia New" w:cs="Browallia New"/>
                <w:snapToGrid w:val="0"/>
                <w:sz w:val="20"/>
                <w:szCs w:val="20"/>
                <w:lang w:eastAsia="th-TH"/>
              </w:rPr>
              <w:t>(</w:t>
            </w:r>
            <w:r w:rsidR="00E71FAA" w:rsidRPr="003926DF">
              <w:rPr>
                <w:rFonts w:ascii="Browallia New" w:hAnsi="Browallia New" w:cs="Browallia New"/>
                <w:snapToGrid w:val="0"/>
                <w:sz w:val="20"/>
                <w:szCs w:val="20"/>
                <w:lang w:eastAsia="th-TH"/>
              </w:rPr>
              <w:t>114</w:t>
            </w:r>
            <w:r w:rsidRPr="003926DF">
              <w:rPr>
                <w:rFonts w:ascii="Browallia New" w:hAnsi="Browallia New" w:cs="Browallia New"/>
                <w:snapToGrid w:val="0"/>
                <w:sz w:val="20"/>
                <w:szCs w:val="20"/>
                <w:lang w:eastAsia="th-TH"/>
              </w:rPr>
              <w:t>,</w:t>
            </w:r>
            <w:r w:rsidR="00E71FAA" w:rsidRPr="003926DF">
              <w:rPr>
                <w:rFonts w:ascii="Browallia New" w:hAnsi="Browallia New" w:cs="Browallia New"/>
                <w:snapToGrid w:val="0"/>
                <w:sz w:val="20"/>
                <w:szCs w:val="20"/>
                <w:lang w:eastAsia="th-TH"/>
              </w:rPr>
              <w:t>487</w:t>
            </w:r>
            <w:r w:rsidR="00747273"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481B52CC" w14:textId="4BA9A4E9" w:rsidR="0082670C" w:rsidRPr="003926DF" w:rsidRDefault="0082670C" w:rsidP="0082670C">
            <w:pPr>
              <w:pBdr>
                <w:bottom w:val="single" w:sz="4" w:space="1" w:color="auto"/>
              </w:pBdr>
              <w:tabs>
                <w:tab w:val="decimal" w:pos="749"/>
              </w:tabs>
              <w:ind w:right="-87"/>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6</w:t>
            </w:r>
            <w:r w:rsidR="00E71FAA" w:rsidRPr="003926DF">
              <w:rPr>
                <w:rFonts w:ascii="Browallia New" w:hAnsi="Browallia New" w:cs="Browallia New"/>
                <w:snapToGrid w:val="0"/>
                <w:sz w:val="20"/>
                <w:szCs w:val="20"/>
                <w:lang w:eastAsia="th-TH"/>
              </w:rPr>
              <w:t>2</w:t>
            </w:r>
            <w:r w:rsidRPr="003926DF">
              <w:rPr>
                <w:rFonts w:ascii="Browallia New" w:hAnsi="Browallia New" w:cs="Browallia New"/>
                <w:snapToGrid w:val="0"/>
                <w:sz w:val="20"/>
                <w:szCs w:val="20"/>
                <w:lang w:eastAsia="th-TH"/>
              </w:rPr>
              <w:t>,</w:t>
            </w:r>
            <w:r w:rsidR="00E71FAA" w:rsidRPr="003926DF">
              <w:rPr>
                <w:rFonts w:ascii="Browallia New" w:hAnsi="Browallia New" w:cs="Browallia New"/>
                <w:snapToGrid w:val="0"/>
                <w:sz w:val="20"/>
                <w:szCs w:val="20"/>
                <w:lang w:eastAsia="th-TH"/>
              </w:rPr>
              <w:t>539</w:t>
            </w:r>
            <w:r w:rsidRPr="003926DF">
              <w:rPr>
                <w:rFonts w:ascii="Browallia New" w:hAnsi="Browallia New" w:cs="Browallia New"/>
                <w:snapToGrid w:val="0"/>
                <w:sz w:val="20"/>
                <w:szCs w:val="20"/>
                <w:lang w:eastAsia="th-TH"/>
              </w:rPr>
              <w:t xml:space="preserve"> </w:t>
            </w:r>
          </w:p>
        </w:tc>
      </w:tr>
      <w:tr w:rsidR="0082670C" w:rsidRPr="003926DF" w14:paraId="3C498628" w14:textId="77777777" w:rsidTr="003C0719">
        <w:trPr>
          <w:gridAfter w:val="1"/>
          <w:wAfter w:w="884" w:type="dxa"/>
          <w:trHeight w:val="53"/>
        </w:trPr>
        <w:tc>
          <w:tcPr>
            <w:tcW w:w="1526" w:type="dxa"/>
            <w:shd w:val="clear" w:color="auto" w:fill="auto"/>
            <w:vAlign w:val="bottom"/>
          </w:tcPr>
          <w:p w14:paraId="659F5CE0" w14:textId="77777777" w:rsidR="0082670C" w:rsidRPr="003926DF" w:rsidRDefault="0082670C" w:rsidP="0082670C">
            <w:pPr>
              <w:ind w:left="-107" w:right="-87"/>
              <w:rPr>
                <w:rFonts w:ascii="Browallia New" w:hAnsi="Browallia New" w:cs="Browallia New"/>
                <w:sz w:val="20"/>
                <w:szCs w:val="20"/>
                <w:cs/>
              </w:rPr>
            </w:pPr>
            <w:r w:rsidRPr="003926DF">
              <w:rPr>
                <w:rFonts w:ascii="Browallia New" w:hAnsi="Browallia New" w:cs="Browallia New"/>
                <w:sz w:val="20"/>
                <w:szCs w:val="20"/>
                <w:cs/>
              </w:rPr>
              <w:t>รวมรายได้</w:t>
            </w:r>
          </w:p>
        </w:tc>
        <w:tc>
          <w:tcPr>
            <w:tcW w:w="877" w:type="dxa"/>
            <w:shd w:val="clear" w:color="auto" w:fill="auto"/>
          </w:tcPr>
          <w:p w14:paraId="2DBAE48D" w14:textId="309C54CD" w:rsidR="0082670C" w:rsidRPr="003926DF" w:rsidRDefault="0082670C"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272,781 </w:t>
            </w:r>
          </w:p>
        </w:tc>
        <w:tc>
          <w:tcPr>
            <w:tcW w:w="884" w:type="dxa"/>
            <w:shd w:val="clear" w:color="auto" w:fill="auto"/>
          </w:tcPr>
          <w:p w14:paraId="75DED3A1" w14:textId="5C535AF2" w:rsidR="0082670C" w:rsidRPr="003926DF" w:rsidRDefault="00FA2BAE"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182,397</w:t>
            </w:r>
            <w:r w:rsidR="0082670C" w:rsidRPr="003926DF">
              <w:rPr>
                <w:rFonts w:ascii="Browallia New" w:hAnsi="Browallia New" w:cs="Browallia New"/>
                <w:snapToGrid w:val="0"/>
                <w:sz w:val="20"/>
                <w:szCs w:val="20"/>
                <w:lang w:eastAsia="th-TH"/>
              </w:rPr>
              <w:t xml:space="preserve"> </w:t>
            </w:r>
          </w:p>
        </w:tc>
        <w:tc>
          <w:tcPr>
            <w:tcW w:w="884" w:type="dxa"/>
            <w:shd w:val="clear" w:color="auto" w:fill="auto"/>
          </w:tcPr>
          <w:p w14:paraId="0069C29A" w14:textId="1F74E4D4" w:rsidR="0082670C" w:rsidRPr="003926DF" w:rsidRDefault="00FA2BAE"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17,165</w:t>
            </w:r>
            <w:r w:rsidR="0082670C" w:rsidRPr="003926DF">
              <w:rPr>
                <w:rFonts w:ascii="Browallia New" w:hAnsi="Browallia New" w:cs="Browallia New"/>
                <w:snapToGrid w:val="0"/>
                <w:sz w:val="20"/>
                <w:szCs w:val="20"/>
                <w:lang w:eastAsia="th-TH"/>
              </w:rPr>
              <w:t xml:space="preserve"> </w:t>
            </w:r>
          </w:p>
        </w:tc>
        <w:tc>
          <w:tcPr>
            <w:tcW w:w="964" w:type="dxa"/>
            <w:shd w:val="clear" w:color="auto" w:fill="auto"/>
          </w:tcPr>
          <w:p w14:paraId="745B2BD7" w14:textId="0B065FFA" w:rsidR="0082670C" w:rsidRPr="003926DF" w:rsidRDefault="0082670C" w:rsidP="0082670C">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18,962 </w:t>
            </w:r>
          </w:p>
        </w:tc>
        <w:tc>
          <w:tcPr>
            <w:tcW w:w="884" w:type="dxa"/>
            <w:shd w:val="clear" w:color="auto" w:fill="auto"/>
          </w:tcPr>
          <w:p w14:paraId="68ADC327" w14:textId="2EB36BA0" w:rsidR="0082670C" w:rsidRPr="003926DF" w:rsidRDefault="0082670C" w:rsidP="0082670C">
            <w:pPr>
              <w:pBdr>
                <w:bottom w:val="single" w:sz="12" w:space="1" w:color="auto"/>
              </w:pBdr>
              <w:tabs>
                <w:tab w:val="clear" w:pos="454"/>
                <w:tab w:val="clear" w:pos="680"/>
                <w:tab w:val="left" w:pos="354"/>
                <w:tab w:val="decimal" w:pos="444"/>
                <w:tab w:val="decimal" w:pos="806"/>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1,200 </w:t>
            </w:r>
          </w:p>
        </w:tc>
        <w:tc>
          <w:tcPr>
            <w:tcW w:w="884" w:type="dxa"/>
            <w:shd w:val="clear" w:color="auto" w:fill="auto"/>
          </w:tcPr>
          <w:p w14:paraId="6D24948B" w14:textId="6027F46D" w:rsidR="0082670C" w:rsidRPr="003926DF" w:rsidRDefault="0082670C"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150,709 </w:t>
            </w:r>
          </w:p>
        </w:tc>
        <w:tc>
          <w:tcPr>
            <w:tcW w:w="884" w:type="dxa"/>
            <w:shd w:val="clear" w:color="auto" w:fill="auto"/>
          </w:tcPr>
          <w:p w14:paraId="2F638F7C" w14:textId="54623F4A" w:rsidR="0082670C" w:rsidRPr="003926DF" w:rsidRDefault="0082670C" w:rsidP="0082670C">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643,214 </w:t>
            </w:r>
          </w:p>
        </w:tc>
        <w:tc>
          <w:tcPr>
            <w:tcW w:w="884" w:type="dxa"/>
            <w:shd w:val="clear" w:color="auto" w:fill="auto"/>
          </w:tcPr>
          <w:p w14:paraId="19844C9C" w14:textId="3BA8D242" w:rsidR="0082670C" w:rsidRPr="003926DF" w:rsidRDefault="0082670C" w:rsidP="0082670C">
            <w:pPr>
              <w:pBdr>
                <w:bottom w:val="single" w:sz="12" w:space="1" w:color="auto"/>
              </w:pBdr>
              <w:tabs>
                <w:tab w:val="clear" w:pos="454"/>
                <w:tab w:val="clear" w:pos="680"/>
                <w:tab w:val="left" w:pos="354"/>
                <w:tab w:val="decimal" w:pos="444"/>
                <w:tab w:val="decimal" w:pos="821"/>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747273"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188,54</w:t>
            </w:r>
            <w:r w:rsidR="00B871D4" w:rsidRPr="003926DF">
              <w:rPr>
                <w:rFonts w:ascii="Browallia New" w:hAnsi="Browallia New" w:cs="Browallia New"/>
                <w:snapToGrid w:val="0"/>
                <w:sz w:val="20"/>
                <w:szCs w:val="20"/>
                <w:lang w:eastAsia="th-TH"/>
              </w:rPr>
              <w:t>0</w:t>
            </w:r>
            <w:r w:rsidR="00747273" w:rsidRPr="003926DF">
              <w:rPr>
                <w:rFonts w:ascii="Browallia New" w:hAnsi="Browallia New" w:cs="Browallia New"/>
                <w:snapToGrid w:val="0"/>
                <w:sz w:val="20"/>
                <w:szCs w:val="20"/>
                <w:lang w:eastAsia="th-TH"/>
              </w:rPr>
              <w:t>)</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037BB7DF" w14:textId="7CE559A5" w:rsidR="0082670C" w:rsidRPr="003926DF" w:rsidRDefault="0082670C" w:rsidP="0082670C">
            <w:pPr>
              <w:pBdr>
                <w:bottom w:val="single" w:sz="12" w:space="1" w:color="auto"/>
              </w:pBdr>
              <w:tabs>
                <w:tab w:val="clear" w:pos="454"/>
                <w:tab w:val="clear" w:pos="680"/>
                <w:tab w:val="left" w:pos="354"/>
                <w:tab w:val="decimal" w:pos="444"/>
                <w:tab w:val="decimal" w:pos="749"/>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454,67</w:t>
            </w:r>
            <w:r w:rsidR="00B871D4" w:rsidRPr="003926DF">
              <w:rPr>
                <w:rFonts w:ascii="Browallia New" w:hAnsi="Browallia New" w:cs="Browallia New"/>
                <w:snapToGrid w:val="0"/>
                <w:sz w:val="20"/>
                <w:szCs w:val="20"/>
                <w:lang w:eastAsia="th-TH"/>
              </w:rPr>
              <w:t>4</w:t>
            </w:r>
            <w:r w:rsidRPr="003926DF">
              <w:rPr>
                <w:rFonts w:ascii="Browallia New" w:hAnsi="Browallia New" w:cs="Browallia New"/>
                <w:snapToGrid w:val="0"/>
                <w:sz w:val="20"/>
                <w:szCs w:val="20"/>
                <w:lang w:eastAsia="th-TH"/>
              </w:rPr>
              <w:t xml:space="preserve"> </w:t>
            </w:r>
          </w:p>
        </w:tc>
      </w:tr>
    </w:tbl>
    <w:p w14:paraId="58B4A3B1" w14:textId="022C5F56" w:rsidR="00246FF8" w:rsidRPr="003926DF" w:rsidRDefault="00F546B8"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240" w:lineRule="auto"/>
        <w:rPr>
          <w:rFonts w:ascii="Browallia New" w:hAnsi="Browallia New" w:cs="Browallia New"/>
          <w:sz w:val="26"/>
          <w:szCs w:val="26"/>
          <w:lang w:val="en-GB"/>
        </w:rPr>
      </w:pPr>
      <w:r w:rsidRPr="003926DF">
        <w:rPr>
          <w:rFonts w:ascii="Browallia New" w:hAnsi="Browallia New" w:cs="Browallia New"/>
          <w:sz w:val="26"/>
          <w:szCs w:val="26"/>
          <w:lang w:val="en-GB"/>
        </w:rPr>
        <w:tab/>
      </w:r>
    </w:p>
    <w:p w14:paraId="1577EB63" w14:textId="77777777" w:rsidR="00DD16CE" w:rsidRPr="003926DF" w:rsidRDefault="00DD16CE" w:rsidP="00F54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240" w:lineRule="auto"/>
        <w:rPr>
          <w:rFonts w:ascii="Browallia New" w:hAnsi="Browallia New" w:cs="Browallia New"/>
          <w:sz w:val="26"/>
          <w:szCs w:val="26"/>
          <w:lang w:val="en-GB"/>
        </w:rPr>
      </w:pPr>
    </w:p>
    <w:tbl>
      <w:tblPr>
        <w:tblW w:w="9555" w:type="dxa"/>
        <w:tblInd w:w="441" w:type="dxa"/>
        <w:tblLayout w:type="fixed"/>
        <w:tblLook w:val="0000" w:firstRow="0" w:lastRow="0" w:firstColumn="0" w:lastColumn="0" w:noHBand="0" w:noVBand="0"/>
      </w:tblPr>
      <w:tblGrid>
        <w:gridCol w:w="1526"/>
        <w:gridCol w:w="877"/>
        <w:gridCol w:w="884"/>
        <w:gridCol w:w="884"/>
        <w:gridCol w:w="964"/>
        <w:gridCol w:w="884"/>
        <w:gridCol w:w="884"/>
        <w:gridCol w:w="884"/>
        <w:gridCol w:w="884"/>
        <w:gridCol w:w="884"/>
      </w:tblGrid>
      <w:tr w:rsidR="00C37A50" w:rsidRPr="003926DF" w14:paraId="70895CC5" w14:textId="77777777">
        <w:trPr>
          <w:trHeight w:val="64"/>
        </w:trPr>
        <w:tc>
          <w:tcPr>
            <w:tcW w:w="1526" w:type="dxa"/>
            <w:shd w:val="clear" w:color="auto" w:fill="auto"/>
            <w:vAlign w:val="bottom"/>
          </w:tcPr>
          <w:p w14:paraId="546C45C4" w14:textId="77777777" w:rsidR="00C37A50" w:rsidRPr="003926DF"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58BD483E" w14:textId="77777777" w:rsidR="00C37A50" w:rsidRPr="003926DF" w:rsidRDefault="00C37A50">
            <w:pPr>
              <w:pStyle w:val="a9"/>
              <w:ind w:right="-72"/>
              <w:jc w:val="right"/>
              <w:rPr>
                <w:rFonts w:ascii="Browallia New" w:hAnsi="Browallia New" w:cs="Browallia New"/>
                <w:b/>
                <w:bCs/>
                <w:color w:val="000000"/>
                <w:spacing w:val="-4"/>
                <w:sz w:val="20"/>
                <w:szCs w:val="20"/>
                <w:cs/>
                <w:lang w:val="th-TH"/>
              </w:rPr>
            </w:pPr>
            <w:r w:rsidRPr="003926DF">
              <w:rPr>
                <w:rFonts w:ascii="Browallia New" w:hAnsi="Browallia New" w:cs="Browallia New"/>
                <w:b/>
                <w:bCs/>
                <w:color w:val="000000"/>
                <w:spacing w:val="-4"/>
                <w:sz w:val="20"/>
                <w:szCs w:val="20"/>
                <w:cs/>
                <w:lang w:val="th-TH"/>
              </w:rPr>
              <w:t>(หน่วย : พันบาท)</w:t>
            </w:r>
          </w:p>
        </w:tc>
      </w:tr>
      <w:tr w:rsidR="00C37A50" w:rsidRPr="003926DF" w14:paraId="6B76DDB1" w14:textId="77777777">
        <w:trPr>
          <w:trHeight w:val="64"/>
        </w:trPr>
        <w:tc>
          <w:tcPr>
            <w:tcW w:w="1526" w:type="dxa"/>
            <w:shd w:val="clear" w:color="auto" w:fill="auto"/>
            <w:vAlign w:val="bottom"/>
          </w:tcPr>
          <w:p w14:paraId="60B8E122" w14:textId="77777777" w:rsidR="00C37A50" w:rsidRPr="003926DF" w:rsidRDefault="00C37A50">
            <w:pPr>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2FA1C106" w14:textId="77777777" w:rsidR="00C37A50" w:rsidRPr="003926DF" w:rsidRDefault="00C37A50">
            <w:pPr>
              <w:pStyle w:val="a9"/>
              <w:pBdr>
                <w:bottom w:val="single" w:sz="4" w:space="1" w:color="auto"/>
              </w:pBdr>
              <w:ind w:right="-72"/>
              <w:jc w:val="center"/>
              <w:rPr>
                <w:rFonts w:ascii="Browallia New" w:hAnsi="Browallia New" w:cs="Browallia New"/>
                <w:b/>
                <w:bCs/>
                <w:color w:val="000000"/>
                <w:spacing w:val="-4"/>
                <w:sz w:val="20"/>
                <w:szCs w:val="20"/>
                <w:cs/>
                <w:lang w:val="th-TH"/>
              </w:rPr>
            </w:pPr>
            <w:r w:rsidRPr="003926DF">
              <w:rPr>
                <w:rFonts w:ascii="Browallia New" w:hAnsi="Browallia New" w:cs="Browallia New"/>
                <w:b/>
                <w:bCs/>
                <w:color w:val="000000"/>
                <w:spacing w:val="-4"/>
                <w:sz w:val="20"/>
                <w:szCs w:val="20"/>
                <w:cs/>
                <w:lang w:val="th-TH"/>
              </w:rPr>
              <w:t>ข้อมูลทางการเงินรวม</w:t>
            </w:r>
          </w:p>
        </w:tc>
      </w:tr>
      <w:tr w:rsidR="00C37A50" w:rsidRPr="003926DF" w14:paraId="50FC2665" w14:textId="77777777">
        <w:trPr>
          <w:trHeight w:val="63"/>
        </w:trPr>
        <w:tc>
          <w:tcPr>
            <w:tcW w:w="1526" w:type="dxa"/>
            <w:shd w:val="clear" w:color="auto" w:fill="auto"/>
            <w:vAlign w:val="bottom"/>
          </w:tcPr>
          <w:p w14:paraId="4A23B953" w14:textId="77777777" w:rsidR="00C37A50" w:rsidRPr="003926DF" w:rsidRDefault="00C37A50">
            <w:pPr>
              <w:spacing w:before="16"/>
              <w:ind w:left="-104"/>
              <w:jc w:val="thaiDistribute"/>
              <w:rPr>
                <w:rFonts w:ascii="Browallia New" w:hAnsi="Browallia New" w:cs="Browallia New"/>
                <w:snapToGrid w:val="0"/>
                <w:spacing w:val="-4"/>
                <w:sz w:val="20"/>
                <w:szCs w:val="20"/>
                <w:cs/>
                <w:lang w:val="en-GB" w:eastAsia="th-TH"/>
              </w:rPr>
            </w:pPr>
          </w:p>
        </w:tc>
        <w:tc>
          <w:tcPr>
            <w:tcW w:w="8029" w:type="dxa"/>
            <w:gridSpan w:val="9"/>
            <w:shd w:val="clear" w:color="auto" w:fill="auto"/>
            <w:vAlign w:val="bottom"/>
          </w:tcPr>
          <w:p w14:paraId="57897FE4" w14:textId="0FA17818" w:rsidR="00C37A50" w:rsidRPr="003926DF" w:rsidRDefault="00DD49BD">
            <w:pPr>
              <w:pStyle w:val="a9"/>
              <w:pBdr>
                <w:bottom w:val="single" w:sz="4" w:space="1" w:color="auto"/>
              </w:pBdr>
              <w:spacing w:before="16"/>
              <w:ind w:left="11520" w:right="-72" w:hanging="11520"/>
              <w:jc w:val="center"/>
              <w:rPr>
                <w:rFonts w:ascii="Browallia New" w:hAnsi="Browallia New" w:cs="Browallia New"/>
                <w:b/>
                <w:bCs/>
                <w:spacing w:val="-4"/>
                <w:sz w:val="20"/>
                <w:szCs w:val="20"/>
                <w:cs/>
                <w:lang w:val="th-TH"/>
              </w:rPr>
            </w:pPr>
            <w:r w:rsidRPr="003926DF">
              <w:rPr>
                <w:rFonts w:ascii="Browallia New" w:hAnsi="Browallia New" w:cs="Browallia New"/>
                <w:b/>
                <w:bCs/>
                <w:sz w:val="20"/>
                <w:szCs w:val="20"/>
                <w:cs/>
                <w:lang w:val="th-TH"/>
              </w:rPr>
              <w:t xml:space="preserve">สำหรับงวดสามเดือนสิ้นสุดวันที่ </w:t>
            </w:r>
            <w:r w:rsidRPr="003926DF">
              <w:rPr>
                <w:rFonts w:ascii="Browallia New" w:hAnsi="Browallia New" w:cs="Browallia New"/>
                <w:b/>
                <w:bCs/>
                <w:sz w:val="20"/>
                <w:szCs w:val="20"/>
                <w:lang w:val="en-GB"/>
              </w:rPr>
              <w:t xml:space="preserve">31 </w:t>
            </w:r>
            <w:r w:rsidRPr="003926DF">
              <w:rPr>
                <w:rFonts w:ascii="Browallia New" w:hAnsi="Browallia New" w:cs="Browallia New"/>
                <w:b/>
                <w:bCs/>
                <w:sz w:val="20"/>
                <w:szCs w:val="20"/>
                <w:cs/>
                <w:lang w:val="th-TH"/>
              </w:rPr>
              <w:t xml:space="preserve">มีนาคม </w:t>
            </w:r>
            <w:r w:rsidRPr="003926DF">
              <w:rPr>
                <w:rFonts w:ascii="Browallia New" w:hAnsi="Browallia New" w:cs="Browallia New"/>
                <w:b/>
                <w:bCs/>
                <w:sz w:val="20"/>
                <w:szCs w:val="20"/>
                <w:lang w:val="en-GB"/>
              </w:rPr>
              <w:t>256</w:t>
            </w:r>
            <w:r w:rsidRPr="003926DF">
              <w:rPr>
                <w:rFonts w:ascii="Browallia New" w:hAnsi="Browallia New" w:cs="Browallia New"/>
                <w:b/>
                <w:bCs/>
                <w:sz w:val="20"/>
                <w:szCs w:val="20"/>
              </w:rPr>
              <w:t>8</w:t>
            </w:r>
          </w:p>
        </w:tc>
      </w:tr>
      <w:tr w:rsidR="00C37A50" w:rsidRPr="003926DF" w14:paraId="3495C98B" w14:textId="77777777">
        <w:trPr>
          <w:trHeight w:val="63"/>
        </w:trPr>
        <w:tc>
          <w:tcPr>
            <w:tcW w:w="1526" w:type="dxa"/>
            <w:shd w:val="clear" w:color="auto" w:fill="auto"/>
            <w:vAlign w:val="bottom"/>
          </w:tcPr>
          <w:p w14:paraId="7459BEFD" w14:textId="77777777" w:rsidR="00C37A50" w:rsidRPr="003926DF" w:rsidRDefault="00C37A50">
            <w:pPr>
              <w:ind w:left="-104"/>
              <w:jc w:val="thaiDistribute"/>
              <w:rPr>
                <w:rFonts w:ascii="Browallia New" w:hAnsi="Browallia New" w:cs="Browallia New"/>
                <w:snapToGrid w:val="0"/>
                <w:spacing w:val="-4"/>
                <w:sz w:val="20"/>
                <w:szCs w:val="20"/>
                <w:lang w:val="en-GB" w:eastAsia="th-TH"/>
              </w:rPr>
            </w:pPr>
          </w:p>
        </w:tc>
        <w:tc>
          <w:tcPr>
            <w:tcW w:w="877" w:type="dxa"/>
            <w:shd w:val="clear" w:color="auto" w:fill="auto"/>
            <w:vAlign w:val="bottom"/>
          </w:tcPr>
          <w:p w14:paraId="3200E8FF" w14:textId="77777777" w:rsidR="00C37A50" w:rsidRPr="003926DF" w:rsidRDefault="00C37A50">
            <w:pPr>
              <w:pStyle w:val="a9"/>
              <w:tabs>
                <w:tab w:val="right" w:pos="624"/>
              </w:tabs>
              <w:ind w:left="-105" w:right="-72"/>
              <w:jc w:val="center"/>
              <w:rPr>
                <w:rFonts w:ascii="Browallia New" w:hAnsi="Browallia New" w:cs="Browallia New"/>
                <w:b/>
                <w:bCs/>
                <w:snapToGrid w:val="0"/>
                <w:color w:val="000000"/>
                <w:spacing w:val="-4"/>
                <w:sz w:val="20"/>
                <w:szCs w:val="20"/>
                <w:lang w:val="en-GB" w:eastAsia="th-TH"/>
              </w:rPr>
            </w:pPr>
            <w:r w:rsidRPr="003926DF">
              <w:rPr>
                <w:rFonts w:ascii="Browallia New" w:hAnsi="Browallia New" w:cs="Browallia New"/>
                <w:b/>
                <w:bCs/>
                <w:snapToGrid w:val="0"/>
                <w:color w:val="000000"/>
                <w:spacing w:val="-4"/>
                <w:sz w:val="20"/>
                <w:szCs w:val="20"/>
                <w:cs/>
                <w:lang w:eastAsia="th-TH"/>
              </w:rPr>
              <w:t>ธุรกิจ</w:t>
            </w:r>
            <w:r w:rsidRPr="003926DF">
              <w:rPr>
                <w:rFonts w:ascii="Browallia New" w:hAnsi="Browallia New" w:cs="Browallia New"/>
                <w:b/>
                <w:bCs/>
                <w:color w:val="000000"/>
                <w:spacing w:val="-4"/>
                <w:sz w:val="20"/>
                <w:szCs w:val="20"/>
                <w:cs/>
              </w:rPr>
              <w:t>พาณิชย์</w:t>
            </w:r>
          </w:p>
        </w:tc>
        <w:tc>
          <w:tcPr>
            <w:tcW w:w="884" w:type="dxa"/>
            <w:shd w:val="clear" w:color="auto" w:fill="auto"/>
            <w:vAlign w:val="bottom"/>
          </w:tcPr>
          <w:p w14:paraId="67F7467E" w14:textId="77777777" w:rsidR="00C37A50" w:rsidRPr="003926DF" w:rsidRDefault="00C37A50">
            <w:pPr>
              <w:pStyle w:val="a9"/>
              <w:tabs>
                <w:tab w:val="right" w:pos="778"/>
              </w:tabs>
              <w:ind w:left="-43" w:right="-72"/>
              <w:jc w:val="center"/>
              <w:rPr>
                <w:rFonts w:ascii="Browallia New" w:hAnsi="Browallia New" w:cs="Browallia New"/>
                <w:b/>
                <w:bCs/>
                <w:snapToGrid w:val="0"/>
                <w:color w:val="000000"/>
                <w:spacing w:val="-4"/>
                <w:sz w:val="20"/>
                <w:szCs w:val="20"/>
                <w:cs/>
                <w:lang w:eastAsia="th-TH"/>
              </w:rPr>
            </w:pPr>
          </w:p>
        </w:tc>
        <w:tc>
          <w:tcPr>
            <w:tcW w:w="884" w:type="dxa"/>
            <w:shd w:val="clear" w:color="auto" w:fill="auto"/>
            <w:vAlign w:val="bottom"/>
          </w:tcPr>
          <w:p w14:paraId="14583109" w14:textId="77777777" w:rsidR="00C37A50" w:rsidRPr="003926DF" w:rsidRDefault="00C37A50">
            <w:pPr>
              <w:pStyle w:val="a9"/>
              <w:tabs>
                <w:tab w:val="right" w:pos="675"/>
                <w:tab w:val="right" w:pos="778"/>
              </w:tabs>
              <w:ind w:left="-43" w:right="-72"/>
              <w:jc w:val="center"/>
              <w:rPr>
                <w:rFonts w:ascii="Browallia New" w:hAnsi="Browallia New" w:cs="Browallia New"/>
                <w:b/>
                <w:bCs/>
                <w:color w:val="000000"/>
                <w:spacing w:val="-4"/>
                <w:sz w:val="20"/>
                <w:szCs w:val="20"/>
                <w:cs/>
              </w:rPr>
            </w:pPr>
          </w:p>
        </w:tc>
        <w:tc>
          <w:tcPr>
            <w:tcW w:w="964" w:type="dxa"/>
            <w:shd w:val="clear" w:color="auto" w:fill="auto"/>
            <w:vAlign w:val="bottom"/>
          </w:tcPr>
          <w:p w14:paraId="165DD0E8" w14:textId="77777777" w:rsidR="00C37A50" w:rsidRPr="003926DF" w:rsidRDefault="00C37A50">
            <w:pPr>
              <w:pStyle w:val="a9"/>
              <w:tabs>
                <w:tab w:val="right" w:pos="778"/>
              </w:tabs>
              <w:ind w:right="-72"/>
              <w:jc w:val="center"/>
              <w:rPr>
                <w:rFonts w:ascii="Browallia New" w:hAnsi="Browallia New" w:cs="Browallia New"/>
                <w:b/>
                <w:bCs/>
                <w:snapToGrid w:val="0"/>
                <w:color w:val="000000"/>
                <w:spacing w:val="-4"/>
                <w:sz w:val="20"/>
                <w:szCs w:val="20"/>
                <w:cs/>
                <w:lang w:val="en-GB" w:eastAsia="th-TH"/>
              </w:rPr>
            </w:pPr>
            <w:r w:rsidRPr="003926DF">
              <w:rPr>
                <w:rFonts w:ascii="Browallia New" w:hAnsi="Browallia New" w:cs="Browallia New"/>
                <w:b/>
                <w:bCs/>
                <w:snapToGrid w:val="0"/>
                <w:color w:val="000000"/>
                <w:spacing w:val="-4"/>
                <w:sz w:val="20"/>
                <w:szCs w:val="20"/>
                <w:cs/>
                <w:lang w:val="en-GB" w:eastAsia="th-TH"/>
              </w:rPr>
              <w:t>ธุรกิจ</w:t>
            </w:r>
            <w:r w:rsidRPr="003926DF">
              <w:rPr>
                <w:rFonts w:ascii="Browallia New" w:hAnsi="Browallia New" w:cs="Browallia New"/>
                <w:b/>
                <w:bCs/>
                <w:snapToGrid w:val="0"/>
                <w:color w:val="000000"/>
                <w:spacing w:val="-4"/>
                <w:sz w:val="20"/>
                <w:szCs w:val="20"/>
                <w:cs/>
                <w:lang w:val="en-GB" w:eastAsia="th-TH"/>
              </w:rPr>
              <w:br/>
              <w:t>รับจ้างและ</w:t>
            </w:r>
          </w:p>
        </w:tc>
        <w:tc>
          <w:tcPr>
            <w:tcW w:w="884" w:type="dxa"/>
            <w:shd w:val="clear" w:color="auto" w:fill="auto"/>
            <w:vAlign w:val="bottom"/>
          </w:tcPr>
          <w:p w14:paraId="28241552" w14:textId="77777777" w:rsidR="00C37A50" w:rsidRPr="003926DF" w:rsidRDefault="00C37A50">
            <w:pPr>
              <w:pStyle w:val="a9"/>
              <w:tabs>
                <w:tab w:val="right" w:pos="778"/>
              </w:tabs>
              <w:ind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ธุรกิจสินทรัพย์</w:t>
            </w:r>
          </w:p>
        </w:tc>
        <w:tc>
          <w:tcPr>
            <w:tcW w:w="884" w:type="dxa"/>
            <w:shd w:val="clear" w:color="auto" w:fill="auto"/>
            <w:vAlign w:val="bottom"/>
          </w:tcPr>
          <w:p w14:paraId="0B52B7BE" w14:textId="77777777" w:rsidR="00C37A50" w:rsidRPr="003926DF" w:rsidRDefault="00C37A50">
            <w:pPr>
              <w:pStyle w:val="a9"/>
              <w:tabs>
                <w:tab w:val="right" w:pos="651"/>
              </w:tabs>
              <w:ind w:left="-43" w:right="-72"/>
              <w:jc w:val="center"/>
              <w:rPr>
                <w:rFonts w:ascii="Browallia New" w:hAnsi="Browallia New" w:cs="Browallia New"/>
                <w:b/>
                <w:bCs/>
                <w:color w:val="000000"/>
                <w:spacing w:val="-4"/>
                <w:sz w:val="20"/>
                <w:szCs w:val="20"/>
                <w:cs/>
              </w:rPr>
            </w:pPr>
            <w:r w:rsidRPr="003926DF">
              <w:rPr>
                <w:rFonts w:ascii="Browallia New" w:hAnsi="Browallia New" w:cs="Browallia New"/>
                <w:b/>
                <w:bCs/>
                <w:snapToGrid w:val="0"/>
                <w:color w:val="000000"/>
                <w:spacing w:val="-4"/>
                <w:sz w:val="20"/>
                <w:szCs w:val="20"/>
                <w:cs/>
                <w:lang w:eastAsia="th-TH"/>
              </w:rPr>
              <w:t>ธุรกิจบริการ</w:t>
            </w:r>
          </w:p>
        </w:tc>
        <w:tc>
          <w:tcPr>
            <w:tcW w:w="884" w:type="dxa"/>
            <w:shd w:val="clear" w:color="auto" w:fill="auto"/>
            <w:vAlign w:val="bottom"/>
          </w:tcPr>
          <w:p w14:paraId="7F5FBC67" w14:textId="77777777" w:rsidR="00C37A50" w:rsidRPr="003926DF" w:rsidRDefault="00C37A50">
            <w:pPr>
              <w:pStyle w:val="a9"/>
              <w:tabs>
                <w:tab w:val="right" w:pos="778"/>
              </w:tabs>
              <w:ind w:left="-43" w:right="-72"/>
              <w:jc w:val="center"/>
              <w:rPr>
                <w:rFonts w:ascii="Browallia New" w:hAnsi="Browallia New" w:cs="Browallia New"/>
                <w:b/>
                <w:bCs/>
                <w:color w:val="000000"/>
                <w:spacing w:val="-4"/>
                <w:sz w:val="20"/>
                <w:szCs w:val="20"/>
                <w:cs/>
              </w:rPr>
            </w:pPr>
          </w:p>
        </w:tc>
        <w:tc>
          <w:tcPr>
            <w:tcW w:w="884" w:type="dxa"/>
            <w:shd w:val="clear" w:color="auto" w:fill="auto"/>
            <w:vAlign w:val="bottom"/>
          </w:tcPr>
          <w:p w14:paraId="16CBA718" w14:textId="77777777" w:rsidR="00C37A50" w:rsidRPr="003926DF" w:rsidRDefault="00C37A50">
            <w:pPr>
              <w:pStyle w:val="a9"/>
              <w:tabs>
                <w:tab w:val="right" w:pos="778"/>
              </w:tabs>
              <w:ind w:left="-43"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6"/>
                <w:sz w:val="20"/>
                <w:szCs w:val="20"/>
                <w:cs/>
              </w:rPr>
              <w:t>รายการ</w:t>
            </w:r>
          </w:p>
        </w:tc>
        <w:tc>
          <w:tcPr>
            <w:tcW w:w="884" w:type="dxa"/>
            <w:shd w:val="clear" w:color="auto" w:fill="auto"/>
          </w:tcPr>
          <w:p w14:paraId="1DD5F7F2" w14:textId="77777777" w:rsidR="00C37A50" w:rsidRPr="003926DF" w:rsidRDefault="00C37A50">
            <w:pPr>
              <w:pStyle w:val="a9"/>
              <w:tabs>
                <w:tab w:val="right" w:pos="778"/>
              </w:tabs>
              <w:ind w:left="-43" w:right="-72"/>
              <w:jc w:val="center"/>
              <w:rPr>
                <w:rFonts w:ascii="Browallia New" w:hAnsi="Browallia New" w:cs="Browallia New"/>
                <w:b/>
                <w:bCs/>
                <w:color w:val="000000"/>
                <w:spacing w:val="-4"/>
                <w:sz w:val="20"/>
                <w:szCs w:val="20"/>
                <w:cs/>
              </w:rPr>
            </w:pPr>
          </w:p>
        </w:tc>
      </w:tr>
      <w:tr w:rsidR="00C37A50" w:rsidRPr="003926DF" w14:paraId="03E6FA70" w14:textId="77777777">
        <w:trPr>
          <w:trHeight w:val="63"/>
        </w:trPr>
        <w:tc>
          <w:tcPr>
            <w:tcW w:w="1526" w:type="dxa"/>
            <w:shd w:val="clear" w:color="auto" w:fill="auto"/>
            <w:vAlign w:val="bottom"/>
          </w:tcPr>
          <w:p w14:paraId="7161B009" w14:textId="77777777" w:rsidR="00C37A50" w:rsidRPr="003926DF" w:rsidRDefault="00C37A50">
            <w:pPr>
              <w:ind w:left="-104"/>
              <w:jc w:val="thaiDistribute"/>
              <w:rPr>
                <w:rFonts w:ascii="Browallia New" w:hAnsi="Browallia New" w:cs="Browallia New"/>
                <w:snapToGrid w:val="0"/>
                <w:spacing w:val="-4"/>
                <w:sz w:val="20"/>
                <w:szCs w:val="20"/>
                <w:lang w:val="en-GB" w:eastAsia="th-TH"/>
              </w:rPr>
            </w:pPr>
          </w:p>
        </w:tc>
        <w:tc>
          <w:tcPr>
            <w:tcW w:w="877" w:type="dxa"/>
            <w:shd w:val="clear" w:color="auto" w:fill="auto"/>
            <w:vAlign w:val="bottom"/>
          </w:tcPr>
          <w:p w14:paraId="4BAB419B" w14:textId="77777777" w:rsidR="00C37A50" w:rsidRPr="003926DF" w:rsidRDefault="00C37A50">
            <w:pPr>
              <w:pStyle w:val="a9"/>
              <w:pBdr>
                <w:bottom w:val="single" w:sz="4" w:space="1" w:color="auto"/>
              </w:pBdr>
              <w:tabs>
                <w:tab w:val="right" w:pos="624"/>
              </w:tabs>
              <w:ind w:left="-105"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หลายช่องทาง</w:t>
            </w:r>
          </w:p>
        </w:tc>
        <w:tc>
          <w:tcPr>
            <w:tcW w:w="884" w:type="dxa"/>
            <w:shd w:val="clear" w:color="auto" w:fill="auto"/>
            <w:vAlign w:val="bottom"/>
          </w:tcPr>
          <w:p w14:paraId="0400A65D" w14:textId="77777777" w:rsidR="00C37A50" w:rsidRPr="003926DF" w:rsidRDefault="00C37A50">
            <w:pPr>
              <w:pStyle w:val="a9"/>
              <w:pBdr>
                <w:bottom w:val="single" w:sz="4" w:space="1" w:color="auto"/>
              </w:pBdr>
              <w:tabs>
                <w:tab w:val="right" w:pos="656"/>
              </w:tabs>
              <w:ind w:left="-43" w:right="-72"/>
              <w:jc w:val="center"/>
              <w:rPr>
                <w:rFonts w:ascii="Browallia New" w:hAnsi="Browallia New" w:cs="Browallia New"/>
                <w:b/>
                <w:bCs/>
                <w:snapToGrid w:val="0"/>
                <w:color w:val="000000"/>
                <w:spacing w:val="-4"/>
                <w:sz w:val="20"/>
                <w:szCs w:val="20"/>
                <w:cs/>
                <w:lang w:eastAsia="th-TH"/>
              </w:rPr>
            </w:pPr>
            <w:r w:rsidRPr="003926DF">
              <w:rPr>
                <w:rFonts w:ascii="Browallia New" w:hAnsi="Browallia New" w:cs="Browallia New"/>
                <w:b/>
                <w:bCs/>
                <w:snapToGrid w:val="0"/>
                <w:color w:val="000000"/>
                <w:spacing w:val="-4"/>
                <w:sz w:val="20"/>
                <w:szCs w:val="20"/>
                <w:cs/>
                <w:lang w:eastAsia="th-TH"/>
              </w:rPr>
              <w:t>ธุรกิจสื่อ</w:t>
            </w:r>
          </w:p>
        </w:tc>
        <w:tc>
          <w:tcPr>
            <w:tcW w:w="884" w:type="dxa"/>
            <w:shd w:val="clear" w:color="auto" w:fill="auto"/>
            <w:vAlign w:val="bottom"/>
          </w:tcPr>
          <w:p w14:paraId="27FAE31A" w14:textId="77777777" w:rsidR="00C37A50" w:rsidRPr="003926DF" w:rsidRDefault="00C37A50">
            <w:pPr>
              <w:pStyle w:val="a9"/>
              <w:pBdr>
                <w:bottom w:val="single" w:sz="4" w:space="1" w:color="auto"/>
              </w:pBdr>
              <w:tabs>
                <w:tab w:val="right" w:pos="554"/>
              </w:tabs>
              <w:ind w:left="-43" w:right="-72"/>
              <w:jc w:val="center"/>
              <w:rPr>
                <w:rFonts w:ascii="Browallia New" w:hAnsi="Browallia New" w:cs="Browallia New"/>
                <w:b/>
                <w:bCs/>
                <w:color w:val="000000"/>
                <w:spacing w:val="-4"/>
                <w:sz w:val="20"/>
                <w:szCs w:val="20"/>
                <w:cs/>
              </w:rPr>
            </w:pPr>
            <w:r w:rsidRPr="003926DF">
              <w:rPr>
                <w:rFonts w:ascii="Browallia New" w:hAnsi="Browallia New" w:cs="Browallia New"/>
                <w:b/>
                <w:bCs/>
                <w:snapToGrid w:val="0"/>
                <w:color w:val="000000"/>
                <w:spacing w:val="-4"/>
                <w:sz w:val="20"/>
                <w:szCs w:val="20"/>
                <w:cs/>
                <w:lang w:eastAsia="th-TH"/>
              </w:rPr>
              <w:t>ธุรกิจเพลง</w:t>
            </w:r>
          </w:p>
        </w:tc>
        <w:tc>
          <w:tcPr>
            <w:tcW w:w="964" w:type="dxa"/>
            <w:shd w:val="clear" w:color="auto" w:fill="auto"/>
            <w:vAlign w:val="bottom"/>
          </w:tcPr>
          <w:p w14:paraId="5EE72174" w14:textId="77777777" w:rsidR="00C37A50" w:rsidRPr="003926DF" w:rsidRDefault="00C37A50">
            <w:pPr>
              <w:pStyle w:val="a9"/>
              <w:pBdr>
                <w:bottom w:val="single" w:sz="4" w:space="1" w:color="auto"/>
              </w:pBdr>
              <w:tabs>
                <w:tab w:val="right" w:pos="778"/>
              </w:tabs>
              <w:ind w:right="-72"/>
              <w:jc w:val="center"/>
              <w:rPr>
                <w:rFonts w:ascii="Browallia New" w:hAnsi="Browallia New" w:cs="Browallia New"/>
                <w:b/>
                <w:bCs/>
                <w:snapToGrid w:val="0"/>
                <w:color w:val="000000"/>
                <w:spacing w:val="-4"/>
                <w:sz w:val="20"/>
                <w:szCs w:val="20"/>
                <w:cs/>
                <w:lang w:val="en-GB" w:eastAsia="th-TH"/>
              </w:rPr>
            </w:pPr>
            <w:r w:rsidRPr="003926DF">
              <w:rPr>
                <w:rFonts w:ascii="Browallia New" w:hAnsi="Browallia New" w:cs="Browallia New"/>
                <w:b/>
                <w:bCs/>
                <w:snapToGrid w:val="0"/>
                <w:color w:val="000000"/>
                <w:spacing w:val="-4"/>
                <w:sz w:val="20"/>
                <w:szCs w:val="20"/>
                <w:cs/>
                <w:lang w:val="en-GB" w:eastAsia="th-TH"/>
              </w:rPr>
              <w:t>ผลิตกิจกรรม</w:t>
            </w:r>
          </w:p>
        </w:tc>
        <w:tc>
          <w:tcPr>
            <w:tcW w:w="884" w:type="dxa"/>
            <w:shd w:val="clear" w:color="auto" w:fill="auto"/>
            <w:vAlign w:val="bottom"/>
          </w:tcPr>
          <w:p w14:paraId="63FB4424" w14:textId="77777777" w:rsidR="00C37A50" w:rsidRPr="003926DF" w:rsidRDefault="00C37A50">
            <w:pPr>
              <w:pStyle w:val="a9"/>
              <w:pBdr>
                <w:bottom w:val="single" w:sz="4" w:space="1" w:color="auto"/>
              </w:pBdr>
              <w:tabs>
                <w:tab w:val="right" w:pos="778"/>
              </w:tabs>
              <w:ind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ดิจิทัล</w:t>
            </w:r>
          </w:p>
        </w:tc>
        <w:tc>
          <w:tcPr>
            <w:tcW w:w="884" w:type="dxa"/>
            <w:shd w:val="clear" w:color="auto" w:fill="auto"/>
            <w:vAlign w:val="bottom"/>
          </w:tcPr>
          <w:p w14:paraId="39721396" w14:textId="77777777" w:rsidR="00C37A50" w:rsidRPr="003926DF" w:rsidRDefault="00C37A50">
            <w:pPr>
              <w:pStyle w:val="a9"/>
              <w:pBdr>
                <w:bottom w:val="single" w:sz="4" w:space="1" w:color="auto"/>
              </w:pBdr>
              <w:tabs>
                <w:tab w:val="right" w:pos="651"/>
              </w:tabs>
              <w:ind w:left="-43"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และอื่นๆ</w:t>
            </w:r>
          </w:p>
        </w:tc>
        <w:tc>
          <w:tcPr>
            <w:tcW w:w="884" w:type="dxa"/>
            <w:shd w:val="clear" w:color="auto" w:fill="auto"/>
            <w:vAlign w:val="bottom"/>
          </w:tcPr>
          <w:p w14:paraId="68663AA8" w14:textId="77777777" w:rsidR="00C37A50" w:rsidRPr="003926DF" w:rsidRDefault="00C37A50">
            <w:pPr>
              <w:pStyle w:val="a9"/>
              <w:pBdr>
                <w:bottom w:val="single" w:sz="4" w:space="1" w:color="auto"/>
              </w:pBdr>
              <w:tabs>
                <w:tab w:val="right" w:pos="662"/>
              </w:tabs>
              <w:ind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รวม</w:t>
            </w:r>
          </w:p>
        </w:tc>
        <w:tc>
          <w:tcPr>
            <w:tcW w:w="884" w:type="dxa"/>
            <w:shd w:val="clear" w:color="auto" w:fill="auto"/>
            <w:vAlign w:val="bottom"/>
          </w:tcPr>
          <w:p w14:paraId="34E51EB7" w14:textId="77777777" w:rsidR="00C37A50" w:rsidRPr="003926DF" w:rsidRDefault="00C37A50">
            <w:pPr>
              <w:pStyle w:val="a9"/>
              <w:pBdr>
                <w:bottom w:val="single" w:sz="4" w:space="1" w:color="auto"/>
              </w:pBdr>
              <w:tabs>
                <w:tab w:val="right" w:pos="792"/>
              </w:tabs>
              <w:ind w:left="-43" w:right="-72"/>
              <w:jc w:val="center"/>
              <w:rPr>
                <w:rFonts w:ascii="Browallia New" w:hAnsi="Browallia New" w:cs="Browallia New"/>
                <w:b/>
                <w:bCs/>
                <w:color w:val="000000"/>
                <w:spacing w:val="-6"/>
                <w:sz w:val="20"/>
                <w:szCs w:val="20"/>
                <w:cs/>
              </w:rPr>
            </w:pPr>
            <w:r w:rsidRPr="003926DF">
              <w:rPr>
                <w:rFonts w:ascii="Browallia New" w:hAnsi="Browallia New" w:cs="Browallia New"/>
                <w:b/>
                <w:bCs/>
                <w:color w:val="000000"/>
                <w:spacing w:val="-6"/>
                <w:sz w:val="20"/>
                <w:szCs w:val="20"/>
                <w:cs/>
              </w:rPr>
              <w:t>ตัดบัญชี</w:t>
            </w:r>
          </w:p>
        </w:tc>
        <w:tc>
          <w:tcPr>
            <w:tcW w:w="884" w:type="dxa"/>
            <w:shd w:val="clear" w:color="auto" w:fill="auto"/>
            <w:vAlign w:val="bottom"/>
          </w:tcPr>
          <w:p w14:paraId="54D82A98" w14:textId="77777777" w:rsidR="00C37A50" w:rsidRPr="003926DF" w:rsidRDefault="00C37A50">
            <w:pPr>
              <w:pStyle w:val="a9"/>
              <w:pBdr>
                <w:bottom w:val="single" w:sz="4" w:space="1" w:color="auto"/>
              </w:pBdr>
              <w:tabs>
                <w:tab w:val="right" w:pos="754"/>
              </w:tabs>
              <w:ind w:left="-43"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รวม</w:t>
            </w:r>
          </w:p>
        </w:tc>
      </w:tr>
      <w:tr w:rsidR="00C37A50" w:rsidRPr="003926DF" w14:paraId="4CF9EC82" w14:textId="77777777">
        <w:trPr>
          <w:trHeight w:val="53"/>
        </w:trPr>
        <w:tc>
          <w:tcPr>
            <w:tcW w:w="1526" w:type="dxa"/>
            <w:shd w:val="clear" w:color="auto" w:fill="auto"/>
            <w:vAlign w:val="bottom"/>
          </w:tcPr>
          <w:p w14:paraId="4F225FC5" w14:textId="77777777" w:rsidR="00C37A50" w:rsidRPr="003926DF" w:rsidRDefault="00C37A50">
            <w:pPr>
              <w:ind w:left="-104"/>
              <w:rPr>
                <w:rFonts w:ascii="Browallia New" w:hAnsi="Browallia New" w:cs="Browallia New"/>
                <w:sz w:val="20"/>
                <w:szCs w:val="20"/>
                <w:cs/>
              </w:rPr>
            </w:pPr>
          </w:p>
        </w:tc>
        <w:tc>
          <w:tcPr>
            <w:tcW w:w="877" w:type="dxa"/>
            <w:shd w:val="clear" w:color="auto" w:fill="auto"/>
            <w:vAlign w:val="bottom"/>
          </w:tcPr>
          <w:p w14:paraId="74C0F489" w14:textId="77777777" w:rsidR="00C37A50" w:rsidRPr="003926DF" w:rsidRDefault="00C37A50">
            <w:pPr>
              <w:ind w:left="-107" w:right="-72"/>
              <w:jc w:val="both"/>
              <w:rPr>
                <w:rFonts w:ascii="Browallia New" w:hAnsi="Browallia New" w:cs="Browallia New"/>
                <w:sz w:val="20"/>
                <w:szCs w:val="20"/>
                <w:cs/>
              </w:rPr>
            </w:pPr>
          </w:p>
        </w:tc>
        <w:tc>
          <w:tcPr>
            <w:tcW w:w="884" w:type="dxa"/>
            <w:shd w:val="clear" w:color="auto" w:fill="auto"/>
            <w:vAlign w:val="bottom"/>
          </w:tcPr>
          <w:p w14:paraId="29722228" w14:textId="77777777" w:rsidR="00C37A50" w:rsidRPr="003926DF" w:rsidRDefault="00C37A50">
            <w:pPr>
              <w:ind w:left="-107" w:right="-72"/>
              <w:jc w:val="both"/>
              <w:rPr>
                <w:rFonts w:ascii="Browallia New" w:hAnsi="Browallia New" w:cs="Browallia New"/>
                <w:sz w:val="20"/>
                <w:szCs w:val="20"/>
              </w:rPr>
            </w:pPr>
          </w:p>
        </w:tc>
        <w:tc>
          <w:tcPr>
            <w:tcW w:w="884" w:type="dxa"/>
            <w:shd w:val="clear" w:color="auto" w:fill="auto"/>
            <w:vAlign w:val="bottom"/>
          </w:tcPr>
          <w:p w14:paraId="1A953213" w14:textId="77777777" w:rsidR="00C37A50" w:rsidRPr="003926DF" w:rsidRDefault="00C37A50">
            <w:pPr>
              <w:ind w:left="-107" w:right="-72"/>
              <w:jc w:val="both"/>
              <w:rPr>
                <w:rFonts w:ascii="Browallia New" w:hAnsi="Browallia New" w:cs="Browallia New"/>
                <w:sz w:val="20"/>
                <w:szCs w:val="20"/>
              </w:rPr>
            </w:pPr>
          </w:p>
        </w:tc>
        <w:tc>
          <w:tcPr>
            <w:tcW w:w="964" w:type="dxa"/>
            <w:shd w:val="clear" w:color="auto" w:fill="auto"/>
            <w:vAlign w:val="bottom"/>
          </w:tcPr>
          <w:p w14:paraId="68AEB8B3" w14:textId="77777777" w:rsidR="00C37A50" w:rsidRPr="003926DF" w:rsidRDefault="00C37A50">
            <w:pPr>
              <w:ind w:right="-72"/>
              <w:jc w:val="both"/>
              <w:rPr>
                <w:rFonts w:ascii="Browallia New" w:hAnsi="Browallia New" w:cs="Browallia New"/>
                <w:sz w:val="20"/>
                <w:szCs w:val="20"/>
              </w:rPr>
            </w:pPr>
          </w:p>
        </w:tc>
        <w:tc>
          <w:tcPr>
            <w:tcW w:w="884" w:type="dxa"/>
            <w:shd w:val="clear" w:color="auto" w:fill="auto"/>
            <w:vAlign w:val="bottom"/>
          </w:tcPr>
          <w:p w14:paraId="11F094E7" w14:textId="77777777" w:rsidR="00C37A50" w:rsidRPr="003926DF" w:rsidRDefault="00C37A50">
            <w:pPr>
              <w:ind w:right="-72"/>
              <w:jc w:val="both"/>
              <w:rPr>
                <w:rFonts w:ascii="Browallia New" w:hAnsi="Browallia New" w:cs="Browallia New"/>
                <w:sz w:val="20"/>
                <w:szCs w:val="20"/>
                <w:cs/>
              </w:rPr>
            </w:pPr>
          </w:p>
        </w:tc>
        <w:tc>
          <w:tcPr>
            <w:tcW w:w="884" w:type="dxa"/>
            <w:shd w:val="clear" w:color="auto" w:fill="auto"/>
            <w:vAlign w:val="bottom"/>
          </w:tcPr>
          <w:p w14:paraId="558D2EA5" w14:textId="77777777" w:rsidR="00C37A50" w:rsidRPr="003926DF" w:rsidRDefault="00C37A50">
            <w:pPr>
              <w:ind w:left="-107" w:right="-72"/>
              <w:jc w:val="both"/>
              <w:rPr>
                <w:rFonts w:ascii="Browallia New" w:hAnsi="Browallia New" w:cs="Browallia New"/>
                <w:sz w:val="20"/>
                <w:szCs w:val="20"/>
              </w:rPr>
            </w:pPr>
          </w:p>
        </w:tc>
        <w:tc>
          <w:tcPr>
            <w:tcW w:w="884" w:type="dxa"/>
            <w:shd w:val="clear" w:color="auto" w:fill="auto"/>
            <w:vAlign w:val="bottom"/>
          </w:tcPr>
          <w:p w14:paraId="244349C8" w14:textId="77777777" w:rsidR="00C37A50" w:rsidRPr="003926DF" w:rsidRDefault="00C37A50">
            <w:pPr>
              <w:ind w:right="-72"/>
              <w:jc w:val="both"/>
              <w:rPr>
                <w:rFonts w:ascii="Browallia New" w:hAnsi="Browallia New" w:cs="Browallia New"/>
                <w:sz w:val="20"/>
                <w:szCs w:val="20"/>
              </w:rPr>
            </w:pPr>
          </w:p>
        </w:tc>
        <w:tc>
          <w:tcPr>
            <w:tcW w:w="884" w:type="dxa"/>
            <w:shd w:val="clear" w:color="auto" w:fill="auto"/>
            <w:vAlign w:val="bottom"/>
          </w:tcPr>
          <w:p w14:paraId="44724F54" w14:textId="77777777" w:rsidR="00C37A50" w:rsidRPr="003926DF" w:rsidRDefault="00C37A50">
            <w:pPr>
              <w:tabs>
                <w:tab w:val="decimal" w:pos="792"/>
              </w:tabs>
              <w:ind w:left="-107" w:right="-72"/>
              <w:jc w:val="both"/>
              <w:rPr>
                <w:rFonts w:ascii="Browallia New" w:hAnsi="Browallia New" w:cs="Browallia New"/>
                <w:sz w:val="20"/>
                <w:szCs w:val="20"/>
              </w:rPr>
            </w:pPr>
          </w:p>
        </w:tc>
        <w:tc>
          <w:tcPr>
            <w:tcW w:w="884" w:type="dxa"/>
            <w:shd w:val="clear" w:color="auto" w:fill="auto"/>
          </w:tcPr>
          <w:p w14:paraId="705A22E7" w14:textId="77777777" w:rsidR="00C37A50" w:rsidRPr="003926DF" w:rsidRDefault="00C37A50">
            <w:pPr>
              <w:ind w:left="-107" w:right="-72"/>
              <w:jc w:val="both"/>
              <w:rPr>
                <w:rFonts w:ascii="Browallia New" w:hAnsi="Browallia New" w:cs="Browallia New"/>
                <w:sz w:val="20"/>
                <w:szCs w:val="20"/>
              </w:rPr>
            </w:pPr>
          </w:p>
        </w:tc>
      </w:tr>
      <w:tr w:rsidR="00DC5FE1" w:rsidRPr="003926DF" w14:paraId="25CD56F0" w14:textId="77777777">
        <w:trPr>
          <w:trHeight w:val="63"/>
        </w:trPr>
        <w:tc>
          <w:tcPr>
            <w:tcW w:w="1526" w:type="dxa"/>
            <w:shd w:val="clear" w:color="auto" w:fill="auto"/>
            <w:vAlign w:val="bottom"/>
          </w:tcPr>
          <w:p w14:paraId="2AF302FB" w14:textId="77777777" w:rsidR="00DC5FE1" w:rsidRPr="003926DF" w:rsidRDefault="00DC5FE1" w:rsidP="00DC5FE1">
            <w:pPr>
              <w:ind w:left="-104"/>
              <w:rPr>
                <w:rFonts w:ascii="Browallia New" w:hAnsi="Browallia New" w:cs="Browallia New"/>
                <w:spacing w:val="-4"/>
                <w:sz w:val="20"/>
                <w:szCs w:val="20"/>
              </w:rPr>
            </w:pPr>
            <w:r w:rsidRPr="003926DF">
              <w:rPr>
                <w:rFonts w:ascii="Browallia New" w:hAnsi="Browallia New" w:cs="Browallia New"/>
                <w:spacing w:val="-4"/>
                <w:sz w:val="20"/>
                <w:szCs w:val="20"/>
                <w:cs/>
                <w:lang w:val="en-GB"/>
              </w:rPr>
              <w:t>อุปกรณ์</w:t>
            </w:r>
            <w:r w:rsidRPr="003926DF">
              <w:rPr>
                <w:rFonts w:ascii="Browallia New" w:hAnsi="Browallia New" w:cs="Browallia New"/>
                <w:spacing w:val="-4"/>
                <w:sz w:val="20"/>
                <w:szCs w:val="20"/>
              </w:rPr>
              <w:t xml:space="preserve"> - </w:t>
            </w:r>
            <w:r w:rsidRPr="003926DF">
              <w:rPr>
                <w:rFonts w:ascii="Browallia New" w:hAnsi="Browallia New" w:cs="Browallia New"/>
                <w:spacing w:val="-4"/>
                <w:sz w:val="20"/>
                <w:szCs w:val="20"/>
                <w:cs/>
              </w:rPr>
              <w:t>สุทธิ</w:t>
            </w:r>
          </w:p>
        </w:tc>
        <w:tc>
          <w:tcPr>
            <w:tcW w:w="877" w:type="dxa"/>
            <w:shd w:val="clear" w:color="auto" w:fill="auto"/>
          </w:tcPr>
          <w:p w14:paraId="47C62329" w14:textId="568111DF"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62,314 </w:t>
            </w:r>
          </w:p>
        </w:tc>
        <w:tc>
          <w:tcPr>
            <w:tcW w:w="884" w:type="dxa"/>
            <w:shd w:val="clear" w:color="auto" w:fill="auto"/>
          </w:tcPr>
          <w:p w14:paraId="173FBCC8" w14:textId="309771DA"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91,086 </w:t>
            </w:r>
          </w:p>
        </w:tc>
        <w:tc>
          <w:tcPr>
            <w:tcW w:w="884" w:type="dxa"/>
            <w:shd w:val="clear" w:color="auto" w:fill="auto"/>
          </w:tcPr>
          <w:p w14:paraId="0339F2D1" w14:textId="74DDC49A" w:rsidR="00DC5FE1" w:rsidRPr="003926DF" w:rsidRDefault="002A3750" w:rsidP="00DC5FE1">
            <w:pP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DC5FE1" w:rsidRPr="003926DF">
              <w:rPr>
                <w:rFonts w:ascii="Browallia New" w:hAnsi="Browallia New" w:cs="Browallia New"/>
                <w:sz w:val="20"/>
                <w:szCs w:val="20"/>
                <w:lang w:val="en-GB"/>
              </w:rPr>
              <w:t xml:space="preserve"> -   </w:t>
            </w:r>
          </w:p>
        </w:tc>
        <w:tc>
          <w:tcPr>
            <w:tcW w:w="964" w:type="dxa"/>
            <w:shd w:val="clear" w:color="auto" w:fill="auto"/>
          </w:tcPr>
          <w:p w14:paraId="6124EB34" w14:textId="7F70E309" w:rsidR="00DC5FE1" w:rsidRPr="003926DF" w:rsidRDefault="00DC5FE1" w:rsidP="00DC5FE1">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18 </w:t>
            </w:r>
          </w:p>
        </w:tc>
        <w:tc>
          <w:tcPr>
            <w:tcW w:w="884" w:type="dxa"/>
            <w:shd w:val="clear" w:color="auto" w:fill="auto"/>
          </w:tcPr>
          <w:p w14:paraId="60601B55" w14:textId="12C61D01" w:rsidR="00DC5FE1" w:rsidRPr="003926DF" w:rsidRDefault="002A3750" w:rsidP="00DC5FE1">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DC5FE1" w:rsidRPr="003926DF">
              <w:rPr>
                <w:rFonts w:ascii="Browallia New" w:hAnsi="Browallia New" w:cs="Browallia New"/>
                <w:snapToGrid w:val="0"/>
                <w:sz w:val="20"/>
                <w:szCs w:val="20"/>
                <w:lang w:eastAsia="th-TH"/>
              </w:rPr>
              <w:t xml:space="preserve"> -   </w:t>
            </w:r>
          </w:p>
        </w:tc>
        <w:tc>
          <w:tcPr>
            <w:tcW w:w="884" w:type="dxa"/>
            <w:shd w:val="clear" w:color="auto" w:fill="auto"/>
          </w:tcPr>
          <w:p w14:paraId="62057CDE" w14:textId="52478EDB"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210,71</w:t>
            </w:r>
            <w:r w:rsidR="00F57500" w:rsidRPr="003926DF">
              <w:rPr>
                <w:rFonts w:ascii="Browallia New" w:hAnsi="Browallia New" w:cs="Browallia New"/>
                <w:snapToGrid w:val="0"/>
                <w:sz w:val="20"/>
                <w:szCs w:val="20"/>
                <w:lang w:eastAsia="th-TH"/>
              </w:rPr>
              <w:t>4</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07944D8F" w14:textId="24DFB7C9"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364,13</w:t>
            </w:r>
            <w:r w:rsidR="00F57500" w:rsidRPr="003926DF">
              <w:rPr>
                <w:rFonts w:ascii="Browallia New" w:hAnsi="Browallia New" w:cs="Browallia New"/>
                <w:snapToGrid w:val="0"/>
                <w:sz w:val="20"/>
                <w:szCs w:val="20"/>
                <w:lang w:eastAsia="th-TH"/>
              </w:rPr>
              <w:t>2</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5F70128E" w14:textId="3D7BDE03" w:rsidR="00DC5FE1" w:rsidRPr="003926DF" w:rsidRDefault="002A3750" w:rsidP="00DC5FE1">
            <w:pPr>
              <w:tabs>
                <w:tab w:val="decimal" w:pos="792"/>
              </w:tabs>
              <w:ind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DC5FE1" w:rsidRPr="003926DF">
              <w:rPr>
                <w:rFonts w:ascii="Browallia New" w:hAnsi="Browallia New" w:cs="Browallia New"/>
                <w:snapToGrid w:val="0"/>
                <w:sz w:val="20"/>
                <w:szCs w:val="20"/>
                <w:lang w:eastAsia="th-TH"/>
              </w:rPr>
              <w:t xml:space="preserve">-   </w:t>
            </w:r>
          </w:p>
        </w:tc>
        <w:tc>
          <w:tcPr>
            <w:tcW w:w="884" w:type="dxa"/>
            <w:shd w:val="clear" w:color="auto" w:fill="auto"/>
          </w:tcPr>
          <w:p w14:paraId="6984C6D9" w14:textId="7E3994AC" w:rsidR="00DC5FE1" w:rsidRPr="003926DF" w:rsidRDefault="00DC5FE1" w:rsidP="00DC5FE1">
            <w:pPr>
              <w:tabs>
                <w:tab w:val="decimal" w:pos="619"/>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364,13</w:t>
            </w:r>
            <w:r w:rsidR="00F57500" w:rsidRPr="003926DF">
              <w:rPr>
                <w:rFonts w:ascii="Browallia New" w:hAnsi="Browallia New" w:cs="Browallia New"/>
                <w:snapToGrid w:val="0"/>
                <w:sz w:val="20"/>
                <w:szCs w:val="20"/>
                <w:lang w:eastAsia="th-TH"/>
              </w:rPr>
              <w:t>2</w:t>
            </w:r>
            <w:r w:rsidRPr="003926DF">
              <w:rPr>
                <w:rFonts w:ascii="Browallia New" w:hAnsi="Browallia New" w:cs="Browallia New"/>
                <w:snapToGrid w:val="0"/>
                <w:sz w:val="20"/>
                <w:szCs w:val="20"/>
                <w:lang w:eastAsia="th-TH"/>
              </w:rPr>
              <w:t xml:space="preserve"> </w:t>
            </w:r>
          </w:p>
        </w:tc>
      </w:tr>
      <w:tr w:rsidR="00DC5FE1" w:rsidRPr="003926DF" w14:paraId="6B8400E0" w14:textId="77777777">
        <w:trPr>
          <w:trHeight w:val="63"/>
        </w:trPr>
        <w:tc>
          <w:tcPr>
            <w:tcW w:w="1526" w:type="dxa"/>
            <w:shd w:val="clear" w:color="auto" w:fill="auto"/>
            <w:vAlign w:val="bottom"/>
          </w:tcPr>
          <w:p w14:paraId="518D0270" w14:textId="77777777" w:rsidR="00DC5FE1" w:rsidRPr="003926DF" w:rsidRDefault="00DC5FE1" w:rsidP="00DC5FE1">
            <w:pPr>
              <w:ind w:left="-104" w:right="-71"/>
              <w:rPr>
                <w:rFonts w:ascii="Browallia New" w:hAnsi="Browallia New" w:cs="Browallia New"/>
                <w:spacing w:val="-4"/>
                <w:sz w:val="20"/>
                <w:szCs w:val="20"/>
                <w:cs/>
                <w:lang w:val="en-GB"/>
              </w:rPr>
            </w:pPr>
            <w:r w:rsidRPr="003926DF">
              <w:rPr>
                <w:rFonts w:ascii="Browallia New" w:hAnsi="Browallia New" w:cs="Browallia New"/>
                <w:spacing w:val="-4"/>
                <w:sz w:val="20"/>
                <w:szCs w:val="20"/>
                <w:cs/>
              </w:rPr>
              <w:t xml:space="preserve">สินทรัพย์สิทธิการใช้ </w:t>
            </w:r>
            <w:r w:rsidRPr="003926DF">
              <w:rPr>
                <w:rFonts w:ascii="Browallia New" w:hAnsi="Browallia New" w:cs="Browallia New"/>
                <w:spacing w:val="-4"/>
                <w:sz w:val="20"/>
                <w:szCs w:val="20"/>
              </w:rPr>
              <w:t xml:space="preserve">- </w:t>
            </w:r>
            <w:r w:rsidRPr="003926DF">
              <w:rPr>
                <w:rFonts w:ascii="Browallia New" w:hAnsi="Browallia New" w:cs="Browallia New"/>
                <w:spacing w:val="-4"/>
                <w:sz w:val="20"/>
                <w:szCs w:val="20"/>
                <w:cs/>
              </w:rPr>
              <w:t>สุทธิ</w:t>
            </w:r>
          </w:p>
        </w:tc>
        <w:tc>
          <w:tcPr>
            <w:tcW w:w="877" w:type="dxa"/>
            <w:shd w:val="clear" w:color="auto" w:fill="auto"/>
          </w:tcPr>
          <w:p w14:paraId="29A366F1" w14:textId="55604689"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72,314 </w:t>
            </w:r>
          </w:p>
        </w:tc>
        <w:tc>
          <w:tcPr>
            <w:tcW w:w="884" w:type="dxa"/>
            <w:shd w:val="clear" w:color="auto" w:fill="auto"/>
          </w:tcPr>
          <w:p w14:paraId="7CB106BC" w14:textId="697ECA49"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94,053 </w:t>
            </w:r>
          </w:p>
        </w:tc>
        <w:tc>
          <w:tcPr>
            <w:tcW w:w="884" w:type="dxa"/>
            <w:shd w:val="clear" w:color="auto" w:fill="auto"/>
          </w:tcPr>
          <w:p w14:paraId="2E5C5CAC" w14:textId="40234E87" w:rsidR="00DC5FE1" w:rsidRPr="003926DF" w:rsidRDefault="00DC5FE1" w:rsidP="00DC5FE1">
            <w:pPr>
              <w:tabs>
                <w:tab w:val="clear" w:pos="454"/>
                <w:tab w:val="clear" w:pos="680"/>
                <w:tab w:val="left" w:pos="354"/>
                <w:tab w:val="decimal" w:pos="444"/>
                <w:tab w:val="decimal" w:pos="547"/>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236 </w:t>
            </w:r>
          </w:p>
        </w:tc>
        <w:tc>
          <w:tcPr>
            <w:tcW w:w="964" w:type="dxa"/>
            <w:shd w:val="clear" w:color="auto" w:fill="auto"/>
          </w:tcPr>
          <w:p w14:paraId="285C0E6C" w14:textId="36E31A8E" w:rsidR="00DC5FE1" w:rsidRPr="003926DF" w:rsidRDefault="00DC5FE1" w:rsidP="00DC5FE1">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2A3750" w:rsidRPr="003926DF">
              <w:rPr>
                <w:rFonts w:ascii="Browallia New" w:hAnsi="Browallia New" w:cs="Browallia New"/>
                <w:snapToGrid w:val="0"/>
                <w:sz w:val="20"/>
                <w:szCs w:val="20"/>
                <w:lang w:eastAsia="th-TH"/>
              </w:rPr>
              <w:t xml:space="preserve">          </w:t>
            </w:r>
            <w:r w:rsidRPr="003926DF">
              <w:rPr>
                <w:rFonts w:ascii="Browallia New" w:hAnsi="Browallia New" w:cs="Browallia New"/>
                <w:snapToGrid w:val="0"/>
                <w:sz w:val="20"/>
                <w:szCs w:val="20"/>
                <w:lang w:eastAsia="th-TH"/>
              </w:rPr>
              <w:t xml:space="preserve">-   </w:t>
            </w:r>
          </w:p>
        </w:tc>
        <w:tc>
          <w:tcPr>
            <w:tcW w:w="884" w:type="dxa"/>
            <w:shd w:val="clear" w:color="auto" w:fill="auto"/>
          </w:tcPr>
          <w:p w14:paraId="6EA21A33" w14:textId="53E3DCD7" w:rsidR="00DC5FE1" w:rsidRPr="003926DF" w:rsidRDefault="002A3750" w:rsidP="00DC5FE1">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DC5FE1" w:rsidRPr="003926DF">
              <w:rPr>
                <w:rFonts w:ascii="Browallia New" w:hAnsi="Browallia New" w:cs="Browallia New"/>
                <w:snapToGrid w:val="0"/>
                <w:sz w:val="20"/>
                <w:szCs w:val="20"/>
                <w:lang w:eastAsia="th-TH"/>
              </w:rPr>
              <w:t xml:space="preserve"> -   </w:t>
            </w:r>
          </w:p>
        </w:tc>
        <w:tc>
          <w:tcPr>
            <w:tcW w:w="884" w:type="dxa"/>
            <w:shd w:val="clear" w:color="auto" w:fill="auto"/>
          </w:tcPr>
          <w:p w14:paraId="5BD415FB" w14:textId="5147D5DC"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124,309 </w:t>
            </w:r>
          </w:p>
        </w:tc>
        <w:tc>
          <w:tcPr>
            <w:tcW w:w="884" w:type="dxa"/>
            <w:shd w:val="clear" w:color="auto" w:fill="auto"/>
          </w:tcPr>
          <w:p w14:paraId="725C16F9" w14:textId="4BE42A12"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290,912 </w:t>
            </w:r>
          </w:p>
        </w:tc>
        <w:tc>
          <w:tcPr>
            <w:tcW w:w="884" w:type="dxa"/>
            <w:shd w:val="clear" w:color="auto" w:fill="auto"/>
          </w:tcPr>
          <w:p w14:paraId="51EA31A9" w14:textId="2FCE84E3" w:rsidR="00DC5FE1" w:rsidRPr="003926DF" w:rsidRDefault="002A3750" w:rsidP="00DC5FE1">
            <w:pPr>
              <w:tabs>
                <w:tab w:val="decimal" w:pos="792"/>
              </w:tabs>
              <w:ind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DC5FE1" w:rsidRPr="003926DF">
              <w:rPr>
                <w:rFonts w:ascii="Browallia New" w:hAnsi="Browallia New" w:cs="Browallia New"/>
                <w:snapToGrid w:val="0"/>
                <w:sz w:val="20"/>
                <w:szCs w:val="20"/>
                <w:lang w:eastAsia="th-TH"/>
              </w:rPr>
              <w:t xml:space="preserve">-   </w:t>
            </w:r>
          </w:p>
        </w:tc>
        <w:tc>
          <w:tcPr>
            <w:tcW w:w="884" w:type="dxa"/>
            <w:shd w:val="clear" w:color="auto" w:fill="auto"/>
          </w:tcPr>
          <w:p w14:paraId="20800D1E" w14:textId="60E74C61" w:rsidR="00DC5FE1" w:rsidRPr="003926DF" w:rsidRDefault="00DC5FE1" w:rsidP="00DC5FE1">
            <w:pPr>
              <w:tabs>
                <w:tab w:val="decimal" w:pos="619"/>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290,912 </w:t>
            </w:r>
          </w:p>
        </w:tc>
      </w:tr>
      <w:tr w:rsidR="00DC5FE1" w:rsidRPr="003926DF" w14:paraId="4F1C3492" w14:textId="77777777">
        <w:trPr>
          <w:trHeight w:val="63"/>
        </w:trPr>
        <w:tc>
          <w:tcPr>
            <w:tcW w:w="1526" w:type="dxa"/>
            <w:shd w:val="clear" w:color="auto" w:fill="auto"/>
            <w:vAlign w:val="bottom"/>
          </w:tcPr>
          <w:p w14:paraId="42228E6E" w14:textId="77777777" w:rsidR="00DC5FE1" w:rsidRPr="003926DF" w:rsidRDefault="00DC5FE1" w:rsidP="00DC5FE1">
            <w:pPr>
              <w:ind w:left="-104"/>
              <w:rPr>
                <w:rFonts w:ascii="Browallia New" w:hAnsi="Browallia New" w:cs="Browallia New"/>
                <w:spacing w:val="-4"/>
                <w:sz w:val="20"/>
                <w:szCs w:val="20"/>
                <w:cs/>
              </w:rPr>
            </w:pPr>
            <w:r w:rsidRPr="003926DF">
              <w:rPr>
                <w:rFonts w:ascii="Browallia New" w:hAnsi="Browallia New" w:cs="Browallia New"/>
                <w:spacing w:val="-4"/>
                <w:sz w:val="20"/>
                <w:szCs w:val="20"/>
                <w:cs/>
              </w:rPr>
              <w:t>สินทรัพย์ไม่มีตัวตน</w:t>
            </w:r>
            <w:r w:rsidRPr="003926DF">
              <w:rPr>
                <w:rFonts w:ascii="Browallia New" w:hAnsi="Browallia New" w:cs="Browallia New"/>
                <w:spacing w:val="-4"/>
                <w:sz w:val="20"/>
                <w:szCs w:val="20"/>
              </w:rPr>
              <w:t xml:space="preserve"> - </w:t>
            </w:r>
            <w:r w:rsidRPr="003926DF">
              <w:rPr>
                <w:rFonts w:ascii="Browallia New" w:hAnsi="Browallia New" w:cs="Browallia New"/>
                <w:spacing w:val="-4"/>
                <w:sz w:val="20"/>
                <w:szCs w:val="20"/>
                <w:cs/>
              </w:rPr>
              <w:t>สุทธิ</w:t>
            </w:r>
          </w:p>
        </w:tc>
        <w:tc>
          <w:tcPr>
            <w:tcW w:w="877" w:type="dxa"/>
            <w:shd w:val="clear" w:color="auto" w:fill="auto"/>
          </w:tcPr>
          <w:p w14:paraId="42BEF1F2" w14:textId="0B2EC384"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287,185 </w:t>
            </w:r>
          </w:p>
        </w:tc>
        <w:tc>
          <w:tcPr>
            <w:tcW w:w="884" w:type="dxa"/>
            <w:shd w:val="clear" w:color="auto" w:fill="auto"/>
          </w:tcPr>
          <w:p w14:paraId="32549E8A" w14:textId="1C0F63AA"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3,775,474 </w:t>
            </w:r>
          </w:p>
        </w:tc>
        <w:tc>
          <w:tcPr>
            <w:tcW w:w="884" w:type="dxa"/>
            <w:shd w:val="clear" w:color="auto" w:fill="auto"/>
          </w:tcPr>
          <w:p w14:paraId="7352F4DD" w14:textId="07D9131F" w:rsidR="00DC5FE1" w:rsidRPr="003926DF" w:rsidRDefault="002A3750" w:rsidP="00DC5FE1">
            <w:pPr>
              <w:tabs>
                <w:tab w:val="clear" w:pos="454"/>
                <w:tab w:val="clear" w:pos="680"/>
                <w:tab w:val="left" w:pos="354"/>
                <w:tab w:val="decimal" w:pos="444"/>
                <w:tab w:val="decimal" w:pos="547"/>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DC5FE1" w:rsidRPr="003926DF">
              <w:rPr>
                <w:rFonts w:ascii="Browallia New" w:hAnsi="Browallia New" w:cs="Browallia New"/>
                <w:snapToGrid w:val="0"/>
                <w:sz w:val="20"/>
                <w:szCs w:val="20"/>
                <w:lang w:eastAsia="th-TH"/>
              </w:rPr>
              <w:t xml:space="preserve"> -   </w:t>
            </w:r>
          </w:p>
        </w:tc>
        <w:tc>
          <w:tcPr>
            <w:tcW w:w="964" w:type="dxa"/>
            <w:shd w:val="clear" w:color="auto" w:fill="auto"/>
          </w:tcPr>
          <w:p w14:paraId="5088AF3B" w14:textId="252A2D69" w:rsidR="00DC5FE1" w:rsidRPr="003926DF" w:rsidRDefault="002A3750" w:rsidP="00DC5FE1">
            <w:pPr>
              <w:tabs>
                <w:tab w:val="clear" w:pos="454"/>
                <w:tab w:val="clear" w:pos="680"/>
                <w:tab w:val="left" w:pos="354"/>
                <w:tab w:val="decimal" w:pos="444"/>
                <w:tab w:val="decimal" w:pos="778"/>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DC5FE1" w:rsidRPr="003926DF">
              <w:rPr>
                <w:rFonts w:ascii="Browallia New" w:hAnsi="Browallia New" w:cs="Browallia New"/>
                <w:snapToGrid w:val="0"/>
                <w:sz w:val="20"/>
                <w:szCs w:val="20"/>
                <w:lang w:eastAsia="th-TH"/>
              </w:rPr>
              <w:t xml:space="preserve"> -   </w:t>
            </w:r>
          </w:p>
        </w:tc>
        <w:tc>
          <w:tcPr>
            <w:tcW w:w="884" w:type="dxa"/>
            <w:shd w:val="clear" w:color="auto" w:fill="auto"/>
          </w:tcPr>
          <w:p w14:paraId="26B74878" w14:textId="6A19D662" w:rsidR="00DC5FE1" w:rsidRPr="003926DF" w:rsidRDefault="00DC5FE1" w:rsidP="00DC5FE1">
            <w:pPr>
              <w:tabs>
                <w:tab w:val="clear" w:pos="454"/>
                <w:tab w:val="clear" w:pos="680"/>
                <w:tab w:val="left" w:pos="354"/>
                <w:tab w:val="decimal" w:pos="444"/>
                <w:tab w:val="decimal" w:pos="778"/>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11,785 </w:t>
            </w:r>
          </w:p>
        </w:tc>
        <w:tc>
          <w:tcPr>
            <w:tcW w:w="884" w:type="dxa"/>
            <w:shd w:val="clear" w:color="auto" w:fill="auto"/>
          </w:tcPr>
          <w:p w14:paraId="6063FBDC" w14:textId="7C425B5E"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31,973 </w:t>
            </w:r>
          </w:p>
        </w:tc>
        <w:tc>
          <w:tcPr>
            <w:tcW w:w="884" w:type="dxa"/>
            <w:shd w:val="clear" w:color="auto" w:fill="auto"/>
          </w:tcPr>
          <w:p w14:paraId="76C1FFB5" w14:textId="18B82953" w:rsidR="00DC5FE1" w:rsidRPr="003926DF" w:rsidRDefault="00DC5FE1" w:rsidP="00DC5FE1">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4,106,417 </w:t>
            </w:r>
          </w:p>
        </w:tc>
        <w:tc>
          <w:tcPr>
            <w:tcW w:w="884" w:type="dxa"/>
            <w:shd w:val="clear" w:color="auto" w:fill="auto"/>
          </w:tcPr>
          <w:p w14:paraId="0B7BCC53" w14:textId="1F0A3036" w:rsidR="00DC5FE1" w:rsidRPr="003926DF" w:rsidRDefault="002A3750" w:rsidP="00DC5FE1">
            <w:pPr>
              <w:tabs>
                <w:tab w:val="decimal" w:pos="792"/>
              </w:tabs>
              <w:ind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DC5FE1" w:rsidRPr="003926DF">
              <w:rPr>
                <w:rFonts w:ascii="Browallia New" w:hAnsi="Browallia New" w:cs="Browallia New"/>
                <w:snapToGrid w:val="0"/>
                <w:sz w:val="20"/>
                <w:szCs w:val="20"/>
                <w:lang w:eastAsia="th-TH"/>
              </w:rPr>
              <w:t xml:space="preserve">-   </w:t>
            </w:r>
          </w:p>
        </w:tc>
        <w:tc>
          <w:tcPr>
            <w:tcW w:w="884" w:type="dxa"/>
            <w:shd w:val="clear" w:color="auto" w:fill="auto"/>
          </w:tcPr>
          <w:p w14:paraId="275A5283" w14:textId="246A0D8A" w:rsidR="00DC5FE1" w:rsidRPr="003926DF" w:rsidRDefault="00DC5FE1" w:rsidP="00DC5FE1">
            <w:pPr>
              <w:tabs>
                <w:tab w:val="decimal" w:pos="619"/>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4,106,417 </w:t>
            </w:r>
          </w:p>
        </w:tc>
      </w:tr>
    </w:tbl>
    <w:p w14:paraId="4D027B2F" w14:textId="77777777" w:rsidR="00E51FAB" w:rsidRPr="003926DF" w:rsidRDefault="00E51FAB" w:rsidP="00C7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9531" w:type="dxa"/>
        <w:tblInd w:w="441" w:type="dxa"/>
        <w:tblLayout w:type="fixed"/>
        <w:tblLook w:val="0000" w:firstRow="0" w:lastRow="0" w:firstColumn="0" w:lastColumn="0" w:noHBand="0" w:noVBand="0"/>
      </w:tblPr>
      <w:tblGrid>
        <w:gridCol w:w="1525"/>
        <w:gridCol w:w="879"/>
        <w:gridCol w:w="14"/>
        <w:gridCol w:w="870"/>
        <w:gridCol w:w="8"/>
        <w:gridCol w:w="876"/>
        <w:gridCol w:w="965"/>
        <w:gridCol w:w="878"/>
        <w:gridCol w:w="878"/>
        <w:gridCol w:w="878"/>
        <w:gridCol w:w="878"/>
        <w:gridCol w:w="882"/>
      </w:tblGrid>
      <w:tr w:rsidR="00684D7B" w:rsidRPr="003926DF" w14:paraId="089F1148" w14:textId="77777777" w:rsidTr="00E2767E">
        <w:trPr>
          <w:trHeight w:val="64"/>
        </w:trPr>
        <w:tc>
          <w:tcPr>
            <w:tcW w:w="1525" w:type="dxa"/>
            <w:shd w:val="clear" w:color="auto" w:fill="auto"/>
            <w:vAlign w:val="bottom"/>
          </w:tcPr>
          <w:p w14:paraId="3CF68FFA" w14:textId="77777777" w:rsidR="00684D7B" w:rsidRPr="003926DF"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11"/>
            <w:shd w:val="clear" w:color="auto" w:fill="auto"/>
            <w:vAlign w:val="bottom"/>
          </w:tcPr>
          <w:p w14:paraId="59FE375F" w14:textId="59EBABDC" w:rsidR="00684D7B" w:rsidRPr="003926DF" w:rsidRDefault="00684D7B" w:rsidP="00684D7B">
            <w:pPr>
              <w:pStyle w:val="a9"/>
              <w:ind w:right="-72"/>
              <w:jc w:val="right"/>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(หน่วย : พันบาท)</w:t>
            </w:r>
          </w:p>
        </w:tc>
      </w:tr>
      <w:tr w:rsidR="00684D7B" w:rsidRPr="003926DF" w14:paraId="06D0A01E" w14:textId="77777777" w:rsidTr="00E2767E">
        <w:trPr>
          <w:trHeight w:val="64"/>
        </w:trPr>
        <w:tc>
          <w:tcPr>
            <w:tcW w:w="1525" w:type="dxa"/>
            <w:shd w:val="clear" w:color="auto" w:fill="auto"/>
            <w:vAlign w:val="bottom"/>
          </w:tcPr>
          <w:p w14:paraId="5B770A5A" w14:textId="77777777" w:rsidR="00684D7B" w:rsidRPr="003926DF" w:rsidRDefault="00684D7B" w:rsidP="006E5A3C">
            <w:pPr>
              <w:ind w:left="-107"/>
              <w:jc w:val="thaiDistribute"/>
              <w:rPr>
                <w:rFonts w:ascii="Browallia New" w:hAnsi="Browallia New" w:cs="Browallia New"/>
                <w:snapToGrid w:val="0"/>
                <w:sz w:val="20"/>
                <w:szCs w:val="20"/>
                <w:cs/>
                <w:lang w:val="en-GB" w:eastAsia="th-TH"/>
              </w:rPr>
            </w:pPr>
          </w:p>
        </w:tc>
        <w:tc>
          <w:tcPr>
            <w:tcW w:w="8006" w:type="dxa"/>
            <w:gridSpan w:val="11"/>
            <w:shd w:val="clear" w:color="auto" w:fill="auto"/>
            <w:vAlign w:val="bottom"/>
          </w:tcPr>
          <w:p w14:paraId="00D50294" w14:textId="4FE315DA" w:rsidR="00684D7B" w:rsidRPr="003926DF" w:rsidRDefault="00684D7B" w:rsidP="004479D6">
            <w:pPr>
              <w:pStyle w:val="a9"/>
              <w:pBdr>
                <w:bottom w:val="single" w:sz="4" w:space="1" w:color="auto"/>
              </w:pBdr>
              <w:ind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lang w:val="th-TH"/>
              </w:rPr>
              <w:t>ข้อมูลทางการเงิน</w:t>
            </w:r>
            <w:r w:rsidR="007B03FC" w:rsidRPr="003926DF">
              <w:rPr>
                <w:rFonts w:ascii="Browallia New" w:hAnsi="Browallia New" w:cs="Browallia New"/>
                <w:b/>
                <w:bCs/>
                <w:color w:val="000000"/>
                <w:sz w:val="20"/>
                <w:szCs w:val="20"/>
                <w:cs/>
              </w:rPr>
              <w:t>รวม</w:t>
            </w:r>
          </w:p>
        </w:tc>
      </w:tr>
      <w:tr w:rsidR="00684D7B" w:rsidRPr="003926DF" w14:paraId="022219F6" w14:textId="77777777" w:rsidTr="00E2767E">
        <w:trPr>
          <w:trHeight w:val="63"/>
        </w:trPr>
        <w:tc>
          <w:tcPr>
            <w:tcW w:w="1525" w:type="dxa"/>
            <w:shd w:val="clear" w:color="auto" w:fill="auto"/>
            <w:vAlign w:val="bottom"/>
          </w:tcPr>
          <w:p w14:paraId="6BCBD7CE" w14:textId="77777777" w:rsidR="00684D7B" w:rsidRPr="003926DF" w:rsidRDefault="00684D7B" w:rsidP="006E5A3C">
            <w:pPr>
              <w:spacing w:before="16"/>
              <w:ind w:left="-107"/>
              <w:jc w:val="thaiDistribute"/>
              <w:rPr>
                <w:rFonts w:ascii="Browallia New" w:hAnsi="Browallia New" w:cs="Browallia New"/>
                <w:snapToGrid w:val="0"/>
                <w:sz w:val="20"/>
                <w:szCs w:val="20"/>
                <w:cs/>
                <w:lang w:val="en-GB" w:eastAsia="th-TH"/>
              </w:rPr>
            </w:pPr>
          </w:p>
        </w:tc>
        <w:tc>
          <w:tcPr>
            <w:tcW w:w="8006" w:type="dxa"/>
            <w:gridSpan w:val="11"/>
            <w:shd w:val="clear" w:color="auto" w:fill="auto"/>
            <w:vAlign w:val="bottom"/>
          </w:tcPr>
          <w:p w14:paraId="0622DA6C" w14:textId="3B7579D3" w:rsidR="00684D7B" w:rsidRPr="003926DF" w:rsidRDefault="004A4C66" w:rsidP="004479D6">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3926DF">
              <w:rPr>
                <w:rFonts w:ascii="Browallia New" w:hAnsi="Browallia New" w:cs="Browallia New"/>
                <w:b/>
                <w:bCs/>
                <w:sz w:val="20"/>
                <w:szCs w:val="20"/>
                <w:cs/>
                <w:lang w:val="th-TH"/>
              </w:rPr>
              <w:t xml:space="preserve">สำหรับงวดสามเดือนสิ้นสุดวันที่ </w:t>
            </w:r>
            <w:r w:rsidRPr="003926DF">
              <w:rPr>
                <w:rFonts w:ascii="Browallia New" w:hAnsi="Browallia New" w:cs="Browallia New"/>
                <w:b/>
                <w:bCs/>
                <w:sz w:val="20"/>
                <w:szCs w:val="20"/>
                <w:lang w:val="en-GB"/>
              </w:rPr>
              <w:t xml:space="preserve">31 </w:t>
            </w:r>
            <w:r w:rsidRPr="003926DF">
              <w:rPr>
                <w:rFonts w:ascii="Browallia New" w:hAnsi="Browallia New" w:cs="Browallia New"/>
                <w:b/>
                <w:bCs/>
                <w:sz w:val="20"/>
                <w:szCs w:val="20"/>
                <w:cs/>
                <w:lang w:val="th-TH"/>
              </w:rPr>
              <w:t xml:space="preserve">มีนาคม </w:t>
            </w:r>
            <w:r w:rsidRPr="003926DF">
              <w:rPr>
                <w:rFonts w:ascii="Browallia New" w:hAnsi="Browallia New" w:cs="Browallia New"/>
                <w:b/>
                <w:bCs/>
                <w:sz w:val="20"/>
                <w:szCs w:val="20"/>
                <w:lang w:val="en-GB"/>
              </w:rPr>
              <w:t>256</w:t>
            </w:r>
            <w:r w:rsidR="00E2767E" w:rsidRPr="003926DF">
              <w:rPr>
                <w:rFonts w:ascii="Browallia New" w:hAnsi="Browallia New" w:cs="Browallia New"/>
                <w:b/>
                <w:bCs/>
                <w:sz w:val="20"/>
                <w:szCs w:val="20"/>
              </w:rPr>
              <w:t>7</w:t>
            </w:r>
          </w:p>
        </w:tc>
      </w:tr>
      <w:tr w:rsidR="00684D7B" w:rsidRPr="003926DF" w14:paraId="0DD73FD2" w14:textId="77777777" w:rsidTr="00E2767E">
        <w:trPr>
          <w:trHeight w:val="53"/>
        </w:trPr>
        <w:tc>
          <w:tcPr>
            <w:tcW w:w="1525" w:type="dxa"/>
            <w:shd w:val="clear" w:color="auto" w:fill="auto"/>
            <w:vAlign w:val="bottom"/>
          </w:tcPr>
          <w:p w14:paraId="714A92BC" w14:textId="77777777" w:rsidR="00684D7B" w:rsidRPr="003926DF" w:rsidRDefault="00684D7B" w:rsidP="006E5A3C">
            <w:pPr>
              <w:ind w:left="-107"/>
              <w:jc w:val="thaiDistribute"/>
              <w:rPr>
                <w:rFonts w:ascii="Browallia New" w:hAnsi="Browallia New" w:cs="Browallia New"/>
                <w:snapToGrid w:val="0"/>
                <w:sz w:val="20"/>
                <w:szCs w:val="20"/>
                <w:cs/>
                <w:lang w:val="en-GB" w:eastAsia="th-TH"/>
              </w:rPr>
            </w:pPr>
          </w:p>
        </w:tc>
        <w:tc>
          <w:tcPr>
            <w:tcW w:w="879" w:type="dxa"/>
            <w:shd w:val="clear" w:color="auto" w:fill="auto"/>
            <w:vAlign w:val="bottom"/>
          </w:tcPr>
          <w:p w14:paraId="54EC221F" w14:textId="77777777" w:rsidR="00684D7B" w:rsidRPr="003926DF"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shd w:val="clear" w:color="auto" w:fill="auto"/>
            <w:vAlign w:val="bottom"/>
          </w:tcPr>
          <w:p w14:paraId="01E5D85B" w14:textId="77777777" w:rsidR="00684D7B" w:rsidRPr="003926DF" w:rsidRDefault="00684D7B"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shd w:val="clear" w:color="auto" w:fill="auto"/>
            <w:vAlign w:val="bottom"/>
          </w:tcPr>
          <w:p w14:paraId="69A9CD68" w14:textId="77777777" w:rsidR="00684D7B" w:rsidRPr="003926DF" w:rsidRDefault="00684D7B" w:rsidP="00684D7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shd w:val="clear" w:color="auto" w:fill="auto"/>
            <w:vAlign w:val="bottom"/>
          </w:tcPr>
          <w:p w14:paraId="323A1163" w14:textId="383A1501" w:rsidR="00684D7B" w:rsidRPr="003926DF" w:rsidRDefault="00684D7B" w:rsidP="00684D7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snapToGrid w:val="0"/>
                <w:color w:val="000000"/>
                <w:sz w:val="20"/>
                <w:szCs w:val="20"/>
                <w:cs/>
                <w:lang w:val="en-GB" w:eastAsia="th-TH"/>
              </w:rPr>
              <w:t>ธุรกิจ</w:t>
            </w:r>
          </w:p>
        </w:tc>
        <w:tc>
          <w:tcPr>
            <w:tcW w:w="878" w:type="dxa"/>
            <w:shd w:val="clear" w:color="auto" w:fill="auto"/>
            <w:vAlign w:val="bottom"/>
          </w:tcPr>
          <w:p w14:paraId="78B9BE15" w14:textId="4ACD3B1F" w:rsidR="00684D7B" w:rsidRPr="003926DF" w:rsidRDefault="00553795" w:rsidP="00684D7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color w:val="000000"/>
                <w:sz w:val="20"/>
                <w:szCs w:val="20"/>
                <w:cs/>
              </w:rPr>
              <w:t>ธุรกิจ</w:t>
            </w:r>
          </w:p>
        </w:tc>
        <w:tc>
          <w:tcPr>
            <w:tcW w:w="878" w:type="dxa"/>
            <w:shd w:val="clear" w:color="auto" w:fill="auto"/>
            <w:vAlign w:val="bottom"/>
          </w:tcPr>
          <w:p w14:paraId="08BE1189" w14:textId="77777777" w:rsidR="00684D7B" w:rsidRPr="003926DF" w:rsidRDefault="00684D7B" w:rsidP="00684D7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shd w:val="clear" w:color="auto" w:fill="auto"/>
            <w:vAlign w:val="bottom"/>
          </w:tcPr>
          <w:p w14:paraId="7EB36971" w14:textId="77777777" w:rsidR="00684D7B" w:rsidRPr="003926DF" w:rsidRDefault="00684D7B" w:rsidP="00684D7B">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shd w:val="clear" w:color="auto" w:fill="auto"/>
            <w:vAlign w:val="bottom"/>
          </w:tcPr>
          <w:p w14:paraId="43E1087D" w14:textId="77777777" w:rsidR="00684D7B" w:rsidRPr="003926DF" w:rsidRDefault="00684D7B" w:rsidP="00684D7B">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shd w:val="clear" w:color="auto" w:fill="auto"/>
          </w:tcPr>
          <w:p w14:paraId="2B0F87BE" w14:textId="77777777" w:rsidR="00684D7B" w:rsidRPr="003926DF" w:rsidRDefault="00684D7B" w:rsidP="00684D7B">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684D7B" w:rsidRPr="003926DF" w14:paraId="5677DB60" w14:textId="77777777" w:rsidTr="00E2767E">
        <w:trPr>
          <w:trHeight w:val="63"/>
        </w:trPr>
        <w:tc>
          <w:tcPr>
            <w:tcW w:w="1525" w:type="dxa"/>
            <w:shd w:val="clear" w:color="auto" w:fill="auto"/>
            <w:vAlign w:val="bottom"/>
          </w:tcPr>
          <w:p w14:paraId="15B80CD2" w14:textId="77777777" w:rsidR="00684D7B" w:rsidRPr="003926DF"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50D08A3D" w14:textId="27448CC0" w:rsidR="00684D7B" w:rsidRPr="003926DF" w:rsidRDefault="00684D7B" w:rsidP="00684D7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926DF">
              <w:rPr>
                <w:rFonts w:ascii="Browallia New" w:hAnsi="Browallia New" w:cs="Browallia New"/>
                <w:b/>
                <w:bCs/>
                <w:snapToGrid w:val="0"/>
                <w:color w:val="000000"/>
                <w:spacing w:val="-4"/>
                <w:sz w:val="20"/>
                <w:szCs w:val="20"/>
                <w:cs/>
                <w:lang w:eastAsia="th-TH"/>
              </w:rPr>
              <w:t>ธุรกิจ</w:t>
            </w:r>
            <w:r w:rsidRPr="003926DF">
              <w:rPr>
                <w:rFonts w:ascii="Browallia New" w:hAnsi="Browallia New" w:cs="Browallia New"/>
                <w:b/>
                <w:bCs/>
                <w:color w:val="000000"/>
                <w:spacing w:val="-4"/>
                <w:sz w:val="20"/>
                <w:szCs w:val="20"/>
                <w:cs/>
              </w:rPr>
              <w:t>พาณิชย์</w:t>
            </w:r>
          </w:p>
        </w:tc>
        <w:tc>
          <w:tcPr>
            <w:tcW w:w="884" w:type="dxa"/>
            <w:gridSpan w:val="2"/>
            <w:shd w:val="clear" w:color="auto" w:fill="auto"/>
            <w:vAlign w:val="bottom"/>
          </w:tcPr>
          <w:p w14:paraId="6B54179B" w14:textId="77777777" w:rsidR="00684D7B" w:rsidRPr="003926DF" w:rsidRDefault="00684D7B" w:rsidP="00684D7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gridSpan w:val="2"/>
            <w:shd w:val="clear" w:color="auto" w:fill="auto"/>
            <w:vAlign w:val="bottom"/>
          </w:tcPr>
          <w:p w14:paraId="141A8029" w14:textId="77777777" w:rsidR="00684D7B" w:rsidRPr="003926DF" w:rsidRDefault="00684D7B" w:rsidP="00684D7B">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shd w:val="clear" w:color="auto" w:fill="auto"/>
            <w:vAlign w:val="bottom"/>
          </w:tcPr>
          <w:p w14:paraId="57B35945" w14:textId="0BD85CDF" w:rsidR="00684D7B" w:rsidRPr="003926DF" w:rsidRDefault="00684D7B" w:rsidP="00684D7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รับจ้างและ</w:t>
            </w:r>
          </w:p>
        </w:tc>
        <w:tc>
          <w:tcPr>
            <w:tcW w:w="878" w:type="dxa"/>
            <w:shd w:val="clear" w:color="auto" w:fill="auto"/>
            <w:vAlign w:val="bottom"/>
          </w:tcPr>
          <w:p w14:paraId="167484A2" w14:textId="00474FCE" w:rsidR="00684D7B" w:rsidRPr="003926DF" w:rsidRDefault="00684D7B" w:rsidP="00684D7B">
            <w:pPr>
              <w:pStyle w:val="a9"/>
              <w:tabs>
                <w:tab w:val="right" w:pos="806"/>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สินทรัพย์</w:t>
            </w:r>
          </w:p>
        </w:tc>
        <w:tc>
          <w:tcPr>
            <w:tcW w:w="878" w:type="dxa"/>
            <w:shd w:val="clear" w:color="auto" w:fill="auto"/>
            <w:vAlign w:val="bottom"/>
          </w:tcPr>
          <w:p w14:paraId="0F110928" w14:textId="01EF7A44" w:rsidR="00684D7B" w:rsidRPr="003926DF" w:rsidRDefault="00684D7B" w:rsidP="00684D7B">
            <w:pPr>
              <w:pStyle w:val="a9"/>
              <w:tabs>
                <w:tab w:val="right" w:pos="651"/>
              </w:tabs>
              <w:ind w:left="-43" w:right="-72"/>
              <w:jc w:val="center"/>
              <w:rPr>
                <w:rFonts w:ascii="Browallia New" w:hAnsi="Browallia New" w:cs="Browallia New"/>
                <w:b/>
                <w:bCs/>
                <w:color w:val="000000"/>
                <w:sz w:val="20"/>
                <w:szCs w:val="20"/>
                <w:cs/>
              </w:rPr>
            </w:pPr>
            <w:r w:rsidRPr="003926DF">
              <w:rPr>
                <w:rFonts w:ascii="Browallia New" w:hAnsi="Browallia New" w:cs="Browallia New"/>
                <w:b/>
                <w:bCs/>
                <w:snapToGrid w:val="0"/>
                <w:color w:val="000000"/>
                <w:sz w:val="20"/>
                <w:szCs w:val="20"/>
                <w:cs/>
                <w:lang w:eastAsia="th-TH"/>
              </w:rPr>
              <w:t>ธุรกิจบริการ</w:t>
            </w:r>
          </w:p>
        </w:tc>
        <w:tc>
          <w:tcPr>
            <w:tcW w:w="878" w:type="dxa"/>
            <w:shd w:val="clear" w:color="auto" w:fill="auto"/>
            <w:vAlign w:val="bottom"/>
          </w:tcPr>
          <w:p w14:paraId="1B98EFE4" w14:textId="77777777" w:rsidR="00684D7B" w:rsidRPr="003926DF" w:rsidRDefault="00684D7B" w:rsidP="00684D7B">
            <w:pPr>
              <w:pStyle w:val="a9"/>
              <w:tabs>
                <w:tab w:val="right" w:pos="778"/>
              </w:tabs>
              <w:ind w:right="-72"/>
              <w:jc w:val="center"/>
              <w:rPr>
                <w:rFonts w:ascii="Browallia New" w:hAnsi="Browallia New" w:cs="Browallia New"/>
                <w:b/>
                <w:bCs/>
                <w:color w:val="000000"/>
                <w:sz w:val="20"/>
                <w:szCs w:val="20"/>
                <w:cs/>
              </w:rPr>
            </w:pPr>
          </w:p>
        </w:tc>
        <w:tc>
          <w:tcPr>
            <w:tcW w:w="878" w:type="dxa"/>
            <w:shd w:val="clear" w:color="auto" w:fill="auto"/>
            <w:vAlign w:val="bottom"/>
          </w:tcPr>
          <w:p w14:paraId="5537C5AF" w14:textId="66FC6FCA" w:rsidR="00684D7B" w:rsidRPr="003926DF" w:rsidRDefault="00684D7B" w:rsidP="009C6389">
            <w:pPr>
              <w:pStyle w:val="a9"/>
              <w:tabs>
                <w:tab w:val="right" w:pos="778"/>
              </w:tabs>
              <w:ind w:left="-72" w:right="-72"/>
              <w:jc w:val="center"/>
              <w:rPr>
                <w:rFonts w:ascii="Browallia New" w:hAnsi="Browallia New" w:cs="Browallia New"/>
                <w:b/>
                <w:bCs/>
                <w:color w:val="000000"/>
                <w:sz w:val="20"/>
                <w:szCs w:val="20"/>
                <w:cs/>
              </w:rPr>
            </w:pPr>
            <w:r w:rsidRPr="003926DF">
              <w:rPr>
                <w:rFonts w:ascii="Browallia New" w:hAnsi="Browallia New" w:cs="Browallia New"/>
                <w:b/>
                <w:bCs/>
                <w:color w:val="000000"/>
                <w:spacing w:val="-6"/>
                <w:sz w:val="20"/>
                <w:szCs w:val="20"/>
                <w:cs/>
              </w:rPr>
              <w:t>รายการ</w:t>
            </w:r>
          </w:p>
        </w:tc>
        <w:tc>
          <w:tcPr>
            <w:tcW w:w="882" w:type="dxa"/>
            <w:shd w:val="clear" w:color="auto" w:fill="auto"/>
          </w:tcPr>
          <w:p w14:paraId="57A7ABD4" w14:textId="77777777" w:rsidR="00684D7B" w:rsidRPr="003926DF" w:rsidRDefault="00684D7B" w:rsidP="00684D7B">
            <w:pPr>
              <w:pStyle w:val="a9"/>
              <w:tabs>
                <w:tab w:val="right" w:pos="778"/>
              </w:tabs>
              <w:ind w:right="-72"/>
              <w:jc w:val="center"/>
              <w:rPr>
                <w:rFonts w:ascii="Browallia New" w:hAnsi="Browallia New" w:cs="Browallia New"/>
                <w:b/>
                <w:bCs/>
                <w:color w:val="000000"/>
                <w:sz w:val="20"/>
                <w:szCs w:val="20"/>
                <w:cs/>
              </w:rPr>
            </w:pPr>
          </w:p>
        </w:tc>
      </w:tr>
      <w:tr w:rsidR="00684D7B" w:rsidRPr="003926DF" w14:paraId="0F7E0D9F" w14:textId="77777777" w:rsidTr="00E2767E">
        <w:trPr>
          <w:trHeight w:val="63"/>
        </w:trPr>
        <w:tc>
          <w:tcPr>
            <w:tcW w:w="1525" w:type="dxa"/>
            <w:shd w:val="clear" w:color="auto" w:fill="auto"/>
            <w:vAlign w:val="bottom"/>
          </w:tcPr>
          <w:p w14:paraId="4F27D947" w14:textId="77777777" w:rsidR="00684D7B" w:rsidRPr="003926DF" w:rsidRDefault="00684D7B" w:rsidP="006E5A3C">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46C745BF" w14:textId="5B322A6A" w:rsidR="00684D7B" w:rsidRPr="003926DF" w:rsidRDefault="00684D7B" w:rsidP="004479D6">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หลายช่องทาง</w:t>
            </w:r>
          </w:p>
        </w:tc>
        <w:tc>
          <w:tcPr>
            <w:tcW w:w="884" w:type="dxa"/>
            <w:gridSpan w:val="2"/>
            <w:shd w:val="clear" w:color="auto" w:fill="auto"/>
            <w:vAlign w:val="bottom"/>
          </w:tcPr>
          <w:p w14:paraId="65CB78C4" w14:textId="2E9208B1" w:rsidR="00684D7B" w:rsidRPr="003926DF" w:rsidRDefault="00684D7B" w:rsidP="004479D6">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3926DF">
              <w:rPr>
                <w:rFonts w:ascii="Browallia New" w:hAnsi="Browallia New" w:cs="Browallia New"/>
                <w:b/>
                <w:bCs/>
                <w:snapToGrid w:val="0"/>
                <w:color w:val="000000"/>
                <w:sz w:val="20"/>
                <w:szCs w:val="20"/>
                <w:cs/>
                <w:lang w:eastAsia="th-TH"/>
              </w:rPr>
              <w:t>ธุรกิจสื่อ</w:t>
            </w:r>
          </w:p>
        </w:tc>
        <w:tc>
          <w:tcPr>
            <w:tcW w:w="884" w:type="dxa"/>
            <w:gridSpan w:val="2"/>
            <w:shd w:val="clear" w:color="auto" w:fill="auto"/>
            <w:vAlign w:val="bottom"/>
          </w:tcPr>
          <w:p w14:paraId="49E4E2E0" w14:textId="33643329" w:rsidR="00684D7B" w:rsidRPr="003926DF" w:rsidRDefault="00684D7B" w:rsidP="004479D6">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3926DF">
              <w:rPr>
                <w:rFonts w:ascii="Browallia New" w:hAnsi="Browallia New" w:cs="Browallia New"/>
                <w:b/>
                <w:bCs/>
                <w:snapToGrid w:val="0"/>
                <w:color w:val="000000"/>
                <w:sz w:val="20"/>
                <w:szCs w:val="20"/>
                <w:cs/>
                <w:lang w:eastAsia="th-TH"/>
              </w:rPr>
              <w:t>ธุรกิจเพลง</w:t>
            </w:r>
          </w:p>
        </w:tc>
        <w:tc>
          <w:tcPr>
            <w:tcW w:w="965" w:type="dxa"/>
            <w:shd w:val="clear" w:color="auto" w:fill="auto"/>
            <w:vAlign w:val="bottom"/>
          </w:tcPr>
          <w:p w14:paraId="6CE085E3" w14:textId="260B82F7" w:rsidR="00684D7B" w:rsidRPr="003926DF" w:rsidRDefault="00684D7B" w:rsidP="004479D6">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ผลิตกิจกรรม</w:t>
            </w:r>
          </w:p>
        </w:tc>
        <w:tc>
          <w:tcPr>
            <w:tcW w:w="878" w:type="dxa"/>
            <w:shd w:val="clear" w:color="auto" w:fill="auto"/>
            <w:vAlign w:val="bottom"/>
          </w:tcPr>
          <w:p w14:paraId="7C7D3F7C" w14:textId="22ABF3C2" w:rsidR="00684D7B" w:rsidRPr="003926DF" w:rsidRDefault="00684D7B" w:rsidP="004479D6">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ดิจิทัล</w:t>
            </w:r>
          </w:p>
        </w:tc>
        <w:tc>
          <w:tcPr>
            <w:tcW w:w="878" w:type="dxa"/>
            <w:shd w:val="clear" w:color="auto" w:fill="auto"/>
            <w:vAlign w:val="bottom"/>
          </w:tcPr>
          <w:p w14:paraId="6BF97925" w14:textId="39B30B88" w:rsidR="00684D7B" w:rsidRPr="003926DF" w:rsidRDefault="00684D7B" w:rsidP="004479D6">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และอื่นๆ</w:t>
            </w:r>
          </w:p>
        </w:tc>
        <w:tc>
          <w:tcPr>
            <w:tcW w:w="878" w:type="dxa"/>
            <w:shd w:val="clear" w:color="auto" w:fill="auto"/>
            <w:vAlign w:val="bottom"/>
          </w:tcPr>
          <w:p w14:paraId="5CA97F72" w14:textId="24CE20C6" w:rsidR="00684D7B" w:rsidRPr="003926DF" w:rsidRDefault="00684D7B" w:rsidP="004479D6">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รวม</w:t>
            </w:r>
          </w:p>
        </w:tc>
        <w:tc>
          <w:tcPr>
            <w:tcW w:w="878" w:type="dxa"/>
            <w:shd w:val="clear" w:color="auto" w:fill="auto"/>
            <w:vAlign w:val="bottom"/>
          </w:tcPr>
          <w:p w14:paraId="6D8B0DC1" w14:textId="74C28F32" w:rsidR="00684D7B" w:rsidRPr="003926DF" w:rsidRDefault="00684D7B" w:rsidP="004479D6">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3926DF">
              <w:rPr>
                <w:rFonts w:ascii="Browallia New" w:hAnsi="Browallia New" w:cs="Browallia New"/>
                <w:b/>
                <w:bCs/>
                <w:color w:val="000000"/>
                <w:spacing w:val="-6"/>
                <w:sz w:val="20"/>
                <w:szCs w:val="20"/>
                <w:cs/>
              </w:rPr>
              <w:t>ตัดบัญชี</w:t>
            </w:r>
          </w:p>
        </w:tc>
        <w:tc>
          <w:tcPr>
            <w:tcW w:w="882" w:type="dxa"/>
            <w:shd w:val="clear" w:color="auto" w:fill="auto"/>
            <w:vAlign w:val="bottom"/>
          </w:tcPr>
          <w:p w14:paraId="0A9BA10C" w14:textId="373D2884" w:rsidR="00684D7B" w:rsidRPr="003926DF" w:rsidRDefault="00684D7B" w:rsidP="004479D6">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รวม</w:t>
            </w:r>
          </w:p>
        </w:tc>
      </w:tr>
      <w:tr w:rsidR="00684D7B" w:rsidRPr="003926DF" w14:paraId="13CA05FE" w14:textId="77777777" w:rsidTr="00E2767E">
        <w:trPr>
          <w:trHeight w:val="53"/>
        </w:trPr>
        <w:tc>
          <w:tcPr>
            <w:tcW w:w="1525" w:type="dxa"/>
            <w:shd w:val="clear" w:color="auto" w:fill="auto"/>
            <w:vAlign w:val="bottom"/>
          </w:tcPr>
          <w:p w14:paraId="4ECC8FD0" w14:textId="77777777" w:rsidR="00684D7B" w:rsidRPr="003926DF" w:rsidRDefault="00684D7B" w:rsidP="006E5A3C">
            <w:pPr>
              <w:ind w:left="-107"/>
              <w:rPr>
                <w:rFonts w:ascii="Browallia New" w:hAnsi="Browallia New" w:cs="Browallia New"/>
                <w:sz w:val="20"/>
                <w:szCs w:val="20"/>
                <w:cs/>
              </w:rPr>
            </w:pPr>
          </w:p>
        </w:tc>
        <w:tc>
          <w:tcPr>
            <w:tcW w:w="879" w:type="dxa"/>
            <w:shd w:val="clear" w:color="auto" w:fill="auto"/>
            <w:vAlign w:val="bottom"/>
          </w:tcPr>
          <w:p w14:paraId="18B60392" w14:textId="77777777" w:rsidR="00684D7B" w:rsidRPr="003926DF" w:rsidRDefault="00684D7B" w:rsidP="006E5A3C">
            <w:pPr>
              <w:tabs>
                <w:tab w:val="decimal" w:pos="628"/>
              </w:tabs>
              <w:ind w:left="-43" w:right="-72"/>
              <w:jc w:val="both"/>
              <w:rPr>
                <w:rFonts w:ascii="Browallia New" w:hAnsi="Browallia New" w:cs="Browallia New"/>
                <w:snapToGrid w:val="0"/>
                <w:sz w:val="20"/>
                <w:szCs w:val="20"/>
                <w:cs/>
                <w:lang w:eastAsia="th-TH"/>
              </w:rPr>
            </w:pPr>
          </w:p>
        </w:tc>
        <w:tc>
          <w:tcPr>
            <w:tcW w:w="884" w:type="dxa"/>
            <w:gridSpan w:val="2"/>
            <w:shd w:val="clear" w:color="auto" w:fill="auto"/>
            <w:vAlign w:val="bottom"/>
          </w:tcPr>
          <w:p w14:paraId="19B3A5D3" w14:textId="77777777" w:rsidR="00684D7B" w:rsidRPr="003926DF"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gridSpan w:val="2"/>
            <w:shd w:val="clear" w:color="auto" w:fill="auto"/>
            <w:vAlign w:val="bottom"/>
          </w:tcPr>
          <w:p w14:paraId="1BED4275" w14:textId="77777777" w:rsidR="00684D7B" w:rsidRPr="003926DF"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81B3BD2" w14:textId="77777777" w:rsidR="00684D7B" w:rsidRPr="003926DF"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47D2E5C5" w14:textId="77777777" w:rsidR="00684D7B" w:rsidRPr="003926DF" w:rsidRDefault="00684D7B" w:rsidP="006E5A3C">
            <w:pPr>
              <w:tabs>
                <w:tab w:val="decimal" w:pos="778"/>
              </w:tabs>
              <w:ind w:left="-43" w:right="-72"/>
              <w:jc w:val="center"/>
              <w:rPr>
                <w:rFonts w:ascii="Browallia New" w:hAnsi="Browallia New" w:cs="Browallia New"/>
                <w:snapToGrid w:val="0"/>
                <w:sz w:val="20"/>
                <w:szCs w:val="20"/>
                <w:cs/>
                <w:lang w:eastAsia="th-TH"/>
              </w:rPr>
            </w:pPr>
          </w:p>
        </w:tc>
        <w:tc>
          <w:tcPr>
            <w:tcW w:w="878" w:type="dxa"/>
            <w:shd w:val="clear" w:color="auto" w:fill="auto"/>
            <w:vAlign w:val="bottom"/>
          </w:tcPr>
          <w:p w14:paraId="00C5816D" w14:textId="77777777" w:rsidR="00684D7B" w:rsidRPr="003926DF"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3402D152" w14:textId="77777777" w:rsidR="00684D7B" w:rsidRPr="003926DF"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6B24FC65" w14:textId="77777777" w:rsidR="00684D7B" w:rsidRPr="003926DF"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82" w:type="dxa"/>
            <w:shd w:val="clear" w:color="auto" w:fill="auto"/>
          </w:tcPr>
          <w:p w14:paraId="04F3B095" w14:textId="77777777" w:rsidR="00684D7B" w:rsidRPr="003926DF" w:rsidRDefault="00684D7B" w:rsidP="006E5A3C">
            <w:pPr>
              <w:tabs>
                <w:tab w:val="decimal" w:pos="749"/>
              </w:tabs>
              <w:ind w:right="-72"/>
              <w:jc w:val="both"/>
              <w:rPr>
                <w:rFonts w:ascii="Browallia New" w:hAnsi="Browallia New" w:cs="Browallia New"/>
                <w:snapToGrid w:val="0"/>
                <w:sz w:val="20"/>
                <w:szCs w:val="20"/>
                <w:lang w:eastAsia="th-TH"/>
              </w:rPr>
            </w:pPr>
          </w:p>
        </w:tc>
      </w:tr>
      <w:tr w:rsidR="00684D7B" w:rsidRPr="003926DF" w14:paraId="52264230" w14:textId="77777777" w:rsidTr="00E2767E">
        <w:trPr>
          <w:trHeight w:val="63"/>
        </w:trPr>
        <w:tc>
          <w:tcPr>
            <w:tcW w:w="1525" w:type="dxa"/>
            <w:shd w:val="clear" w:color="auto" w:fill="auto"/>
            <w:vAlign w:val="bottom"/>
          </w:tcPr>
          <w:p w14:paraId="4854AE26" w14:textId="78D22E0F" w:rsidR="00684D7B" w:rsidRPr="003926DF" w:rsidRDefault="00684D7B" w:rsidP="000D4746">
            <w:pPr>
              <w:ind w:left="15" w:hanging="122"/>
              <w:rPr>
                <w:rFonts w:ascii="Browallia New" w:hAnsi="Browallia New" w:cs="Browallia New"/>
                <w:sz w:val="20"/>
                <w:szCs w:val="20"/>
              </w:rPr>
            </w:pPr>
            <w:r w:rsidRPr="003926DF">
              <w:rPr>
                <w:rFonts w:ascii="Browallia New" w:hAnsi="Browallia New" w:cs="Browallia New"/>
                <w:sz w:val="20"/>
                <w:szCs w:val="20"/>
                <w:cs/>
              </w:rPr>
              <w:t>รายได้</w:t>
            </w:r>
            <w:r w:rsidR="000D4746" w:rsidRPr="003926DF">
              <w:rPr>
                <w:rFonts w:ascii="Browallia New" w:hAnsi="Browallia New" w:cs="Browallia New"/>
                <w:sz w:val="20"/>
                <w:szCs w:val="20"/>
                <w:cs/>
              </w:rPr>
              <w:t>จากการขายและให้บริการ</w:t>
            </w:r>
          </w:p>
        </w:tc>
        <w:tc>
          <w:tcPr>
            <w:tcW w:w="879" w:type="dxa"/>
            <w:shd w:val="clear" w:color="auto" w:fill="auto"/>
            <w:vAlign w:val="bottom"/>
          </w:tcPr>
          <w:p w14:paraId="73A9CF94" w14:textId="77777777" w:rsidR="00684D7B" w:rsidRPr="003926DF" w:rsidRDefault="00684D7B" w:rsidP="006E5A3C">
            <w:pPr>
              <w:tabs>
                <w:tab w:val="decimal" w:pos="648"/>
              </w:tabs>
              <w:ind w:left="-43" w:right="-72"/>
              <w:jc w:val="both"/>
              <w:rPr>
                <w:rFonts w:ascii="Browallia New" w:hAnsi="Browallia New" w:cs="Browallia New"/>
                <w:snapToGrid w:val="0"/>
                <w:sz w:val="20"/>
                <w:szCs w:val="20"/>
                <w:lang w:eastAsia="th-TH"/>
              </w:rPr>
            </w:pPr>
          </w:p>
        </w:tc>
        <w:tc>
          <w:tcPr>
            <w:tcW w:w="884" w:type="dxa"/>
            <w:gridSpan w:val="2"/>
            <w:shd w:val="clear" w:color="auto" w:fill="auto"/>
            <w:vAlign w:val="bottom"/>
          </w:tcPr>
          <w:p w14:paraId="548D508F" w14:textId="77777777" w:rsidR="00684D7B" w:rsidRPr="003926DF"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84" w:type="dxa"/>
            <w:gridSpan w:val="2"/>
            <w:shd w:val="clear" w:color="auto" w:fill="auto"/>
            <w:vAlign w:val="bottom"/>
          </w:tcPr>
          <w:p w14:paraId="4C585816" w14:textId="77777777" w:rsidR="00684D7B" w:rsidRPr="003926DF" w:rsidRDefault="00684D7B" w:rsidP="006E5A3C">
            <w:pPr>
              <w:tabs>
                <w:tab w:val="decimal" w:pos="628"/>
              </w:tabs>
              <w:ind w:right="-72"/>
              <w:jc w:val="center"/>
              <w:rPr>
                <w:rFonts w:ascii="Browallia New" w:hAnsi="Browallia New" w:cs="Browallia New"/>
                <w:snapToGrid w:val="0"/>
                <w:sz w:val="20"/>
                <w:szCs w:val="20"/>
                <w:lang w:eastAsia="th-TH"/>
              </w:rPr>
            </w:pPr>
          </w:p>
        </w:tc>
        <w:tc>
          <w:tcPr>
            <w:tcW w:w="965" w:type="dxa"/>
            <w:shd w:val="clear" w:color="auto" w:fill="auto"/>
            <w:vAlign w:val="bottom"/>
          </w:tcPr>
          <w:p w14:paraId="74383189" w14:textId="77777777" w:rsidR="00684D7B" w:rsidRPr="003926DF" w:rsidRDefault="00684D7B" w:rsidP="006E5A3C">
            <w:pPr>
              <w:tabs>
                <w:tab w:val="decimal" w:pos="77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2AD1440A" w14:textId="77777777" w:rsidR="00684D7B" w:rsidRPr="003926DF" w:rsidRDefault="00684D7B" w:rsidP="006E5A3C">
            <w:pPr>
              <w:tabs>
                <w:tab w:val="decimal" w:pos="806"/>
              </w:tabs>
              <w:ind w:left="-43" w:right="-72"/>
              <w:jc w:val="both"/>
              <w:rPr>
                <w:rFonts w:ascii="Browallia New" w:hAnsi="Browallia New" w:cs="Browallia New"/>
                <w:snapToGrid w:val="0"/>
                <w:sz w:val="20"/>
                <w:szCs w:val="20"/>
                <w:lang w:eastAsia="th-TH"/>
              </w:rPr>
            </w:pPr>
          </w:p>
        </w:tc>
        <w:tc>
          <w:tcPr>
            <w:tcW w:w="878" w:type="dxa"/>
            <w:shd w:val="clear" w:color="auto" w:fill="auto"/>
            <w:vAlign w:val="bottom"/>
          </w:tcPr>
          <w:p w14:paraId="392C036F" w14:textId="77777777" w:rsidR="00684D7B" w:rsidRPr="003926DF" w:rsidRDefault="00684D7B" w:rsidP="006E5A3C">
            <w:pPr>
              <w:tabs>
                <w:tab w:val="decimal" w:pos="628"/>
              </w:tabs>
              <w:ind w:left="-43" w:right="-72"/>
              <w:jc w:val="center"/>
              <w:rPr>
                <w:rFonts w:ascii="Browallia New" w:hAnsi="Browallia New" w:cs="Browallia New"/>
                <w:snapToGrid w:val="0"/>
                <w:sz w:val="20"/>
                <w:szCs w:val="20"/>
                <w:lang w:eastAsia="th-TH"/>
              </w:rPr>
            </w:pPr>
          </w:p>
        </w:tc>
        <w:tc>
          <w:tcPr>
            <w:tcW w:w="878" w:type="dxa"/>
            <w:shd w:val="clear" w:color="auto" w:fill="auto"/>
            <w:vAlign w:val="bottom"/>
          </w:tcPr>
          <w:p w14:paraId="688C7DF5" w14:textId="77777777" w:rsidR="00684D7B" w:rsidRPr="003926DF" w:rsidRDefault="00684D7B" w:rsidP="006E5A3C">
            <w:pPr>
              <w:tabs>
                <w:tab w:val="clear" w:pos="680"/>
                <w:tab w:val="decimal" w:pos="662"/>
              </w:tabs>
              <w:ind w:right="-72"/>
              <w:jc w:val="both"/>
              <w:rPr>
                <w:rFonts w:ascii="Browallia New" w:hAnsi="Browallia New" w:cs="Browallia New"/>
                <w:snapToGrid w:val="0"/>
                <w:sz w:val="20"/>
                <w:szCs w:val="20"/>
                <w:lang w:eastAsia="th-TH"/>
              </w:rPr>
            </w:pPr>
          </w:p>
        </w:tc>
        <w:tc>
          <w:tcPr>
            <w:tcW w:w="878" w:type="dxa"/>
            <w:shd w:val="clear" w:color="auto" w:fill="auto"/>
            <w:vAlign w:val="bottom"/>
          </w:tcPr>
          <w:p w14:paraId="70C90887" w14:textId="77777777" w:rsidR="00684D7B" w:rsidRPr="003926DF" w:rsidRDefault="00684D7B" w:rsidP="006E5A3C">
            <w:pPr>
              <w:ind w:left="-43" w:right="-72"/>
              <w:jc w:val="both"/>
              <w:rPr>
                <w:rFonts w:ascii="Browallia New" w:hAnsi="Browallia New" w:cs="Browallia New"/>
                <w:snapToGrid w:val="0"/>
                <w:sz w:val="20"/>
                <w:szCs w:val="20"/>
                <w:lang w:eastAsia="th-TH"/>
              </w:rPr>
            </w:pPr>
          </w:p>
        </w:tc>
        <w:tc>
          <w:tcPr>
            <w:tcW w:w="882" w:type="dxa"/>
            <w:shd w:val="clear" w:color="auto" w:fill="auto"/>
          </w:tcPr>
          <w:p w14:paraId="6B590BCA" w14:textId="77777777" w:rsidR="00684D7B" w:rsidRPr="003926DF" w:rsidRDefault="00684D7B" w:rsidP="006E5A3C">
            <w:pPr>
              <w:tabs>
                <w:tab w:val="decimal" w:pos="749"/>
              </w:tabs>
              <w:ind w:right="-72"/>
              <w:jc w:val="both"/>
              <w:rPr>
                <w:rFonts w:ascii="Browallia New" w:hAnsi="Browallia New" w:cs="Browallia New"/>
                <w:snapToGrid w:val="0"/>
                <w:sz w:val="20"/>
                <w:szCs w:val="20"/>
                <w:lang w:eastAsia="th-TH"/>
              </w:rPr>
            </w:pPr>
          </w:p>
        </w:tc>
      </w:tr>
      <w:tr w:rsidR="00A141AA" w:rsidRPr="003926DF" w14:paraId="519DADE2" w14:textId="77777777" w:rsidTr="00F427A0">
        <w:trPr>
          <w:trHeight w:val="63"/>
        </w:trPr>
        <w:tc>
          <w:tcPr>
            <w:tcW w:w="1525" w:type="dxa"/>
            <w:shd w:val="clear" w:color="auto" w:fill="auto"/>
            <w:vAlign w:val="bottom"/>
          </w:tcPr>
          <w:p w14:paraId="20C60461" w14:textId="77777777" w:rsidR="00A141AA" w:rsidRPr="003926DF" w:rsidRDefault="00A141AA" w:rsidP="00A141AA">
            <w:pPr>
              <w:ind w:left="-107"/>
              <w:rPr>
                <w:rFonts w:ascii="Browallia New" w:hAnsi="Browallia New" w:cs="Browallia New"/>
                <w:sz w:val="20"/>
                <w:szCs w:val="20"/>
              </w:rPr>
            </w:pPr>
            <w:r w:rsidRPr="003926DF">
              <w:rPr>
                <w:rFonts w:ascii="Browallia New" w:hAnsi="Browallia New" w:cs="Browallia New"/>
                <w:sz w:val="20"/>
                <w:szCs w:val="20"/>
                <w:cs/>
              </w:rPr>
              <w:t xml:space="preserve">   รายได้ภายนอก</w:t>
            </w:r>
          </w:p>
        </w:tc>
        <w:tc>
          <w:tcPr>
            <w:tcW w:w="879" w:type="dxa"/>
            <w:shd w:val="clear" w:color="auto" w:fill="auto"/>
          </w:tcPr>
          <w:p w14:paraId="67A2C804" w14:textId="1821DE83" w:rsidR="00A141AA" w:rsidRPr="003926DF" w:rsidRDefault="00A141AA" w:rsidP="00A141AA">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329,403</w:t>
            </w:r>
          </w:p>
        </w:tc>
        <w:tc>
          <w:tcPr>
            <w:tcW w:w="884" w:type="dxa"/>
            <w:gridSpan w:val="2"/>
            <w:shd w:val="clear" w:color="auto" w:fill="auto"/>
          </w:tcPr>
          <w:p w14:paraId="6AE025EE" w14:textId="66620E65" w:rsidR="00A141AA" w:rsidRPr="003926DF" w:rsidRDefault="00A141AA" w:rsidP="00A141AA">
            <w:pP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284,640</w:t>
            </w:r>
          </w:p>
        </w:tc>
        <w:tc>
          <w:tcPr>
            <w:tcW w:w="884" w:type="dxa"/>
            <w:gridSpan w:val="2"/>
            <w:shd w:val="clear" w:color="auto" w:fill="auto"/>
          </w:tcPr>
          <w:p w14:paraId="341C0B8E" w14:textId="4D04849A" w:rsidR="00A141AA" w:rsidRPr="003926DF" w:rsidRDefault="00413921" w:rsidP="00A141AA">
            <w:pP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15,741</w:t>
            </w:r>
          </w:p>
        </w:tc>
        <w:tc>
          <w:tcPr>
            <w:tcW w:w="965" w:type="dxa"/>
            <w:shd w:val="clear" w:color="auto" w:fill="auto"/>
          </w:tcPr>
          <w:p w14:paraId="32F4163C" w14:textId="58C3F203" w:rsidR="00A141AA" w:rsidRPr="003926DF" w:rsidRDefault="00A141AA" w:rsidP="00A141AA">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45,997</w:t>
            </w:r>
          </w:p>
        </w:tc>
        <w:tc>
          <w:tcPr>
            <w:tcW w:w="878" w:type="dxa"/>
            <w:shd w:val="clear" w:color="auto" w:fill="auto"/>
          </w:tcPr>
          <w:p w14:paraId="5905D8DB" w14:textId="14BC25F2" w:rsidR="00A141AA" w:rsidRPr="003926DF" w:rsidRDefault="00A141AA" w:rsidP="00A141AA">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505D3A53" w14:textId="7317E1F8" w:rsidR="00A141AA" w:rsidRPr="003926DF" w:rsidRDefault="00A141AA" w:rsidP="00A141AA">
            <w:pPr>
              <w:tabs>
                <w:tab w:val="clear" w:pos="454"/>
                <w:tab w:val="clear" w:pos="680"/>
                <w:tab w:val="left" w:pos="354"/>
                <w:tab w:val="decimal" w:pos="444"/>
              </w:tabs>
              <w:ind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23936A28" w14:textId="55217FA9" w:rsidR="00A141AA" w:rsidRPr="003926DF" w:rsidRDefault="00413921" w:rsidP="00A141AA">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675,781</w:t>
            </w:r>
          </w:p>
        </w:tc>
        <w:tc>
          <w:tcPr>
            <w:tcW w:w="878" w:type="dxa"/>
            <w:shd w:val="clear" w:color="auto" w:fill="auto"/>
          </w:tcPr>
          <w:p w14:paraId="695C3880" w14:textId="4E23E4A0" w:rsidR="00A141AA" w:rsidRPr="003926DF" w:rsidRDefault="00A141AA" w:rsidP="00A141AA">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val="en-GB" w:eastAsia="th-TH"/>
              </w:rPr>
            </w:pPr>
            <w:r w:rsidRPr="003926DF">
              <w:rPr>
                <w:rFonts w:ascii="Browallia New" w:hAnsi="Browallia New" w:cs="Browallia New"/>
                <w:sz w:val="20"/>
                <w:szCs w:val="20"/>
                <w:lang w:val="en-GB"/>
              </w:rPr>
              <w:t xml:space="preserve">       -</w:t>
            </w:r>
          </w:p>
        </w:tc>
        <w:tc>
          <w:tcPr>
            <w:tcW w:w="882" w:type="dxa"/>
            <w:shd w:val="clear" w:color="auto" w:fill="auto"/>
          </w:tcPr>
          <w:p w14:paraId="11F07AA4" w14:textId="0ACF992A" w:rsidR="00A141AA" w:rsidRPr="003926DF" w:rsidRDefault="00413921" w:rsidP="00A141AA">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675,781</w:t>
            </w:r>
          </w:p>
        </w:tc>
      </w:tr>
      <w:tr w:rsidR="00A141AA" w:rsidRPr="003926DF" w14:paraId="0D990494" w14:textId="77777777" w:rsidTr="00F427A0">
        <w:trPr>
          <w:trHeight w:val="63"/>
        </w:trPr>
        <w:tc>
          <w:tcPr>
            <w:tcW w:w="1525" w:type="dxa"/>
            <w:shd w:val="clear" w:color="auto" w:fill="auto"/>
            <w:vAlign w:val="bottom"/>
          </w:tcPr>
          <w:p w14:paraId="29249BCF" w14:textId="77777777" w:rsidR="00A141AA" w:rsidRPr="003926DF" w:rsidRDefault="00A141AA" w:rsidP="00A141AA">
            <w:pPr>
              <w:ind w:left="-107"/>
              <w:rPr>
                <w:rFonts w:ascii="Browallia New" w:hAnsi="Browallia New" w:cs="Browallia New"/>
                <w:sz w:val="20"/>
                <w:szCs w:val="20"/>
              </w:rPr>
            </w:pPr>
            <w:r w:rsidRPr="003926DF">
              <w:rPr>
                <w:rFonts w:ascii="Browallia New" w:hAnsi="Browallia New" w:cs="Browallia New"/>
                <w:sz w:val="20"/>
                <w:szCs w:val="20"/>
                <w:cs/>
              </w:rPr>
              <w:t xml:space="preserve">   รายได้ภายใน</w:t>
            </w:r>
          </w:p>
        </w:tc>
        <w:tc>
          <w:tcPr>
            <w:tcW w:w="879" w:type="dxa"/>
            <w:shd w:val="clear" w:color="auto" w:fill="auto"/>
          </w:tcPr>
          <w:p w14:paraId="7C7A0C78" w14:textId="6654EA28" w:rsidR="00A141AA" w:rsidRPr="003926DF" w:rsidRDefault="00A141AA" w:rsidP="00A141AA">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36,651</w:t>
            </w:r>
          </w:p>
        </w:tc>
        <w:tc>
          <w:tcPr>
            <w:tcW w:w="884" w:type="dxa"/>
            <w:gridSpan w:val="2"/>
            <w:shd w:val="clear" w:color="auto" w:fill="auto"/>
          </w:tcPr>
          <w:p w14:paraId="713D413D" w14:textId="62A7EE00" w:rsidR="00A141AA" w:rsidRPr="003926DF" w:rsidRDefault="00A141AA" w:rsidP="00A141A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55,587</w:t>
            </w:r>
          </w:p>
        </w:tc>
        <w:tc>
          <w:tcPr>
            <w:tcW w:w="884" w:type="dxa"/>
            <w:gridSpan w:val="2"/>
            <w:shd w:val="clear" w:color="auto" w:fill="auto"/>
          </w:tcPr>
          <w:p w14:paraId="55FCC5DB" w14:textId="5F625E4C" w:rsidR="00A141AA" w:rsidRPr="003926DF" w:rsidRDefault="00A141AA" w:rsidP="00A141AA">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2,788</w:t>
            </w:r>
          </w:p>
        </w:tc>
        <w:tc>
          <w:tcPr>
            <w:tcW w:w="965" w:type="dxa"/>
            <w:shd w:val="clear" w:color="auto" w:fill="auto"/>
          </w:tcPr>
          <w:p w14:paraId="5D3F56C5" w14:textId="5BC883D1" w:rsidR="00A141AA" w:rsidRPr="003926DF" w:rsidRDefault="00A141AA" w:rsidP="00A141A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22,282</w:t>
            </w:r>
          </w:p>
        </w:tc>
        <w:tc>
          <w:tcPr>
            <w:tcW w:w="878" w:type="dxa"/>
            <w:shd w:val="clear" w:color="auto" w:fill="auto"/>
          </w:tcPr>
          <w:p w14:paraId="61F0B934" w14:textId="094F04E0" w:rsidR="00A141AA" w:rsidRPr="003926DF" w:rsidRDefault="00A141AA" w:rsidP="00A141AA">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6AFDE079" w14:textId="603639EE" w:rsidR="00A141AA" w:rsidRPr="003926DF" w:rsidRDefault="00A141AA" w:rsidP="00A141AA">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128,948</w:t>
            </w:r>
          </w:p>
        </w:tc>
        <w:tc>
          <w:tcPr>
            <w:tcW w:w="878" w:type="dxa"/>
            <w:shd w:val="clear" w:color="auto" w:fill="auto"/>
          </w:tcPr>
          <w:p w14:paraId="289960F8" w14:textId="1B595C72" w:rsidR="00A141AA" w:rsidRPr="003926DF" w:rsidRDefault="00A141AA" w:rsidP="00A141AA">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246,256</w:t>
            </w:r>
          </w:p>
        </w:tc>
        <w:tc>
          <w:tcPr>
            <w:tcW w:w="878" w:type="dxa"/>
            <w:shd w:val="clear" w:color="auto" w:fill="auto"/>
          </w:tcPr>
          <w:p w14:paraId="1F29C9DC" w14:textId="4E3C33FD" w:rsidR="00A141AA" w:rsidRPr="003926DF" w:rsidRDefault="00A141AA" w:rsidP="00A141A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(246,256)</w:t>
            </w:r>
          </w:p>
        </w:tc>
        <w:tc>
          <w:tcPr>
            <w:tcW w:w="882" w:type="dxa"/>
            <w:shd w:val="clear" w:color="auto" w:fill="auto"/>
          </w:tcPr>
          <w:p w14:paraId="2131C681" w14:textId="76A3620D" w:rsidR="00A141AA" w:rsidRPr="003926DF" w:rsidRDefault="00A141AA" w:rsidP="00A141AA">
            <w:pPr>
              <w:pBdr>
                <w:bottom w:val="single" w:sz="4" w:space="1" w:color="auto"/>
              </w:pBdr>
              <w:tabs>
                <w:tab w:val="clear" w:pos="454"/>
                <w:tab w:val="clear" w:pos="680"/>
                <w:tab w:val="left" w:pos="354"/>
                <w:tab w:val="decimal" w:pos="444"/>
                <w:tab w:val="decimal" w:pos="804"/>
              </w:tabs>
              <w:ind w:left="-43" w:right="-72"/>
              <w:jc w:val="center"/>
              <w:rPr>
                <w:rFonts w:ascii="Browallia New" w:hAnsi="Browallia New" w:cs="Browallia New"/>
                <w:snapToGrid w:val="0"/>
                <w:sz w:val="20"/>
                <w:szCs w:val="20"/>
                <w:lang w:val="en-GB" w:eastAsia="th-TH"/>
              </w:rPr>
            </w:pPr>
            <w:r w:rsidRPr="003926DF">
              <w:rPr>
                <w:rFonts w:ascii="Browallia New" w:hAnsi="Browallia New" w:cs="Browallia New"/>
                <w:sz w:val="20"/>
                <w:szCs w:val="20"/>
                <w:lang w:val="en-GB"/>
              </w:rPr>
              <w:t xml:space="preserve">        -</w:t>
            </w:r>
          </w:p>
        </w:tc>
      </w:tr>
      <w:tr w:rsidR="00A141AA" w:rsidRPr="003926DF" w14:paraId="154857A8" w14:textId="77777777" w:rsidTr="00F427A0">
        <w:trPr>
          <w:trHeight w:val="53"/>
        </w:trPr>
        <w:tc>
          <w:tcPr>
            <w:tcW w:w="1525" w:type="dxa"/>
            <w:shd w:val="clear" w:color="auto" w:fill="auto"/>
            <w:vAlign w:val="bottom"/>
          </w:tcPr>
          <w:p w14:paraId="425160B5" w14:textId="323DEF22" w:rsidR="00A141AA" w:rsidRPr="003926DF" w:rsidRDefault="00A141AA" w:rsidP="00A141AA">
            <w:pPr>
              <w:ind w:left="15" w:hanging="122"/>
              <w:rPr>
                <w:rFonts w:ascii="Browallia New" w:hAnsi="Browallia New" w:cs="Browallia New"/>
                <w:sz w:val="20"/>
                <w:szCs w:val="20"/>
                <w:cs/>
              </w:rPr>
            </w:pPr>
            <w:r w:rsidRPr="003926DF">
              <w:rPr>
                <w:rFonts w:ascii="Browallia New" w:hAnsi="Browallia New" w:cs="Browallia New"/>
                <w:sz w:val="20"/>
                <w:szCs w:val="20"/>
                <w:cs/>
              </w:rPr>
              <w:t>รวมรายได้จากการขายและให้บริการ</w:t>
            </w:r>
          </w:p>
        </w:tc>
        <w:tc>
          <w:tcPr>
            <w:tcW w:w="879" w:type="dxa"/>
            <w:shd w:val="clear" w:color="auto" w:fill="auto"/>
            <w:vAlign w:val="bottom"/>
          </w:tcPr>
          <w:p w14:paraId="46F7C969" w14:textId="74F57133" w:rsidR="00A141AA" w:rsidRPr="003926DF" w:rsidRDefault="00A141AA" w:rsidP="00A141AA">
            <w:pPr>
              <w:tabs>
                <w:tab w:val="clear" w:pos="454"/>
                <w:tab w:val="clear" w:pos="680"/>
                <w:tab w:val="left" w:pos="354"/>
                <w:tab w:val="decimal" w:pos="444"/>
                <w:tab w:val="decimal" w:pos="806"/>
              </w:tabs>
              <w:ind w:left="-43" w:right="-72"/>
              <w:jc w:val="right"/>
              <w:rPr>
                <w:rFonts w:ascii="Browallia New" w:hAnsi="Browallia New" w:cs="Browallia New"/>
                <w:lang w:val="en-GB"/>
              </w:rPr>
            </w:pPr>
            <w:r w:rsidRPr="003926DF">
              <w:rPr>
                <w:rFonts w:ascii="Browallia New" w:hAnsi="Browallia New" w:cs="Browallia New"/>
                <w:snapToGrid w:val="0"/>
                <w:sz w:val="20"/>
                <w:szCs w:val="20"/>
                <w:lang w:eastAsia="th-TH"/>
              </w:rPr>
              <w:t>366,054</w:t>
            </w:r>
          </w:p>
        </w:tc>
        <w:tc>
          <w:tcPr>
            <w:tcW w:w="884" w:type="dxa"/>
            <w:gridSpan w:val="2"/>
            <w:shd w:val="clear" w:color="auto" w:fill="auto"/>
            <w:vAlign w:val="bottom"/>
          </w:tcPr>
          <w:p w14:paraId="2AF689D4" w14:textId="0704A1B3" w:rsidR="00A141AA" w:rsidRPr="003926DF" w:rsidRDefault="00A141AA" w:rsidP="00A141AA">
            <w:pPr>
              <w:tabs>
                <w:tab w:val="clear" w:pos="454"/>
                <w:tab w:val="clear" w:pos="680"/>
                <w:tab w:val="left" w:pos="354"/>
                <w:tab w:val="decimal" w:pos="444"/>
                <w:tab w:val="decimal" w:pos="806"/>
              </w:tabs>
              <w:ind w:right="-72"/>
              <w:jc w:val="right"/>
              <w:rPr>
                <w:rFonts w:ascii="Browallia New" w:hAnsi="Browallia New" w:cs="Browallia New"/>
                <w:lang w:val="en-GB"/>
              </w:rPr>
            </w:pPr>
            <w:r w:rsidRPr="003926DF">
              <w:rPr>
                <w:rFonts w:ascii="Browallia New" w:hAnsi="Browallia New" w:cs="Browallia New"/>
                <w:snapToGrid w:val="0"/>
                <w:sz w:val="20"/>
                <w:szCs w:val="20"/>
                <w:lang w:eastAsia="th-TH"/>
              </w:rPr>
              <w:t>340,227</w:t>
            </w:r>
          </w:p>
        </w:tc>
        <w:tc>
          <w:tcPr>
            <w:tcW w:w="884" w:type="dxa"/>
            <w:gridSpan w:val="2"/>
            <w:shd w:val="clear" w:color="auto" w:fill="auto"/>
            <w:vAlign w:val="bottom"/>
          </w:tcPr>
          <w:p w14:paraId="4F1244D5" w14:textId="203B8661" w:rsidR="00A141AA" w:rsidRPr="003926DF" w:rsidRDefault="00413921" w:rsidP="00A141AA">
            <w:pPr>
              <w:tabs>
                <w:tab w:val="clear" w:pos="227"/>
                <w:tab w:val="clear" w:pos="454"/>
                <w:tab w:val="clear" w:pos="680"/>
                <w:tab w:val="left" w:pos="354"/>
                <w:tab w:val="decimal" w:pos="444"/>
                <w:tab w:val="decimal" w:pos="806"/>
              </w:tabs>
              <w:ind w:right="-72"/>
              <w:jc w:val="right"/>
              <w:rPr>
                <w:rFonts w:ascii="Browallia New" w:hAnsi="Browallia New" w:cs="Browallia New"/>
                <w:lang w:val="en-GB"/>
              </w:rPr>
            </w:pPr>
            <w:r w:rsidRPr="003926DF">
              <w:rPr>
                <w:rFonts w:ascii="Browallia New" w:hAnsi="Browallia New" w:cs="Browallia New"/>
                <w:snapToGrid w:val="0"/>
                <w:sz w:val="20"/>
                <w:szCs w:val="20"/>
                <w:lang w:eastAsia="th-TH"/>
              </w:rPr>
              <w:t>18,529</w:t>
            </w:r>
          </w:p>
        </w:tc>
        <w:tc>
          <w:tcPr>
            <w:tcW w:w="965" w:type="dxa"/>
            <w:shd w:val="clear" w:color="auto" w:fill="auto"/>
            <w:vAlign w:val="bottom"/>
          </w:tcPr>
          <w:p w14:paraId="0AE78FC6" w14:textId="626682F7" w:rsidR="00A141AA" w:rsidRPr="003926DF" w:rsidRDefault="00A141AA" w:rsidP="00A141AA">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68,279</w:t>
            </w:r>
          </w:p>
        </w:tc>
        <w:tc>
          <w:tcPr>
            <w:tcW w:w="878" w:type="dxa"/>
            <w:shd w:val="clear" w:color="auto" w:fill="auto"/>
          </w:tcPr>
          <w:p w14:paraId="6516AEBE" w14:textId="77777777" w:rsidR="00A141AA" w:rsidRPr="003926DF" w:rsidRDefault="00A141AA" w:rsidP="00A141AA">
            <w:pPr>
              <w:tabs>
                <w:tab w:val="clear" w:pos="454"/>
                <w:tab w:val="clear" w:pos="680"/>
                <w:tab w:val="left" w:pos="354"/>
                <w:tab w:val="decimal" w:pos="444"/>
                <w:tab w:val="decimal" w:pos="806"/>
              </w:tabs>
              <w:ind w:left="-43" w:right="-72"/>
              <w:jc w:val="center"/>
              <w:rPr>
                <w:rFonts w:ascii="Browallia New" w:hAnsi="Browallia New" w:cs="Browallia New"/>
                <w:sz w:val="20"/>
                <w:szCs w:val="20"/>
                <w:lang w:val="en-GB"/>
              </w:rPr>
            </w:pPr>
          </w:p>
          <w:p w14:paraId="70836416" w14:textId="1B24928B" w:rsidR="00A141AA" w:rsidRPr="003926DF" w:rsidRDefault="00A141AA" w:rsidP="00A141AA">
            <w:pP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vAlign w:val="bottom"/>
          </w:tcPr>
          <w:p w14:paraId="7BA392EE" w14:textId="5463EC9A" w:rsidR="00A141AA" w:rsidRPr="003926DF" w:rsidRDefault="00A141AA" w:rsidP="00A141AA">
            <w:pP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128,948</w:t>
            </w:r>
          </w:p>
        </w:tc>
        <w:tc>
          <w:tcPr>
            <w:tcW w:w="878" w:type="dxa"/>
            <w:shd w:val="clear" w:color="auto" w:fill="auto"/>
            <w:vAlign w:val="bottom"/>
          </w:tcPr>
          <w:p w14:paraId="4D48A6E0" w14:textId="7C3F6DC0" w:rsidR="00A141AA" w:rsidRPr="003926DF" w:rsidRDefault="00413921" w:rsidP="00A141AA">
            <w:pP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922,037</w:t>
            </w:r>
          </w:p>
        </w:tc>
        <w:tc>
          <w:tcPr>
            <w:tcW w:w="878" w:type="dxa"/>
            <w:shd w:val="clear" w:color="auto" w:fill="auto"/>
            <w:vAlign w:val="bottom"/>
          </w:tcPr>
          <w:p w14:paraId="7736C74C" w14:textId="6AE4F55C" w:rsidR="00A141AA" w:rsidRPr="003926DF" w:rsidRDefault="00A141AA" w:rsidP="00A141AA">
            <w:pP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(246,256)</w:t>
            </w:r>
          </w:p>
        </w:tc>
        <w:tc>
          <w:tcPr>
            <w:tcW w:w="882" w:type="dxa"/>
            <w:shd w:val="clear" w:color="auto" w:fill="auto"/>
            <w:vAlign w:val="bottom"/>
          </w:tcPr>
          <w:p w14:paraId="0B88AC58" w14:textId="3A73D5FB" w:rsidR="00A141AA" w:rsidRPr="003926DF" w:rsidRDefault="00413921" w:rsidP="00A141AA">
            <w:pP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675,781</w:t>
            </w:r>
          </w:p>
        </w:tc>
      </w:tr>
      <w:tr w:rsidR="00A141AA" w:rsidRPr="003926DF" w14:paraId="79B0FC2F" w14:textId="77777777" w:rsidTr="00F427A0">
        <w:trPr>
          <w:trHeight w:val="63"/>
        </w:trPr>
        <w:tc>
          <w:tcPr>
            <w:tcW w:w="1525" w:type="dxa"/>
            <w:shd w:val="clear" w:color="auto" w:fill="auto"/>
            <w:vAlign w:val="bottom"/>
          </w:tcPr>
          <w:p w14:paraId="1357778A" w14:textId="77777777" w:rsidR="00A141AA" w:rsidRPr="003926DF" w:rsidRDefault="00A141AA" w:rsidP="00A141AA">
            <w:pPr>
              <w:ind w:left="-107"/>
              <w:rPr>
                <w:rFonts w:ascii="Browallia New" w:hAnsi="Browallia New" w:cs="Browallia New"/>
                <w:sz w:val="20"/>
                <w:szCs w:val="20"/>
              </w:rPr>
            </w:pPr>
            <w:r w:rsidRPr="003926DF">
              <w:rPr>
                <w:rFonts w:ascii="Browallia New" w:hAnsi="Browallia New" w:cs="Browallia New"/>
                <w:sz w:val="20"/>
                <w:szCs w:val="20"/>
                <w:cs/>
              </w:rPr>
              <w:t>ต้นทุนขายและบริการ</w:t>
            </w:r>
          </w:p>
        </w:tc>
        <w:tc>
          <w:tcPr>
            <w:tcW w:w="879" w:type="dxa"/>
            <w:shd w:val="clear" w:color="auto" w:fill="auto"/>
          </w:tcPr>
          <w:p w14:paraId="1D91A2C1" w14:textId="2A5EE74B" w:rsidR="00A141AA" w:rsidRPr="003926DF" w:rsidRDefault="00A141AA" w:rsidP="00A141AA">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(131,272)</w:t>
            </w:r>
          </w:p>
        </w:tc>
        <w:tc>
          <w:tcPr>
            <w:tcW w:w="884" w:type="dxa"/>
            <w:gridSpan w:val="2"/>
            <w:shd w:val="clear" w:color="auto" w:fill="auto"/>
          </w:tcPr>
          <w:p w14:paraId="771D93BC" w14:textId="15DBFCFE" w:rsidR="00A141AA" w:rsidRPr="003926DF" w:rsidRDefault="00A141AA" w:rsidP="00A141AA">
            <w:pPr>
              <w:pBdr>
                <w:bottom w:val="single" w:sz="4"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(260,280)</w:t>
            </w:r>
          </w:p>
        </w:tc>
        <w:tc>
          <w:tcPr>
            <w:tcW w:w="884" w:type="dxa"/>
            <w:gridSpan w:val="2"/>
            <w:shd w:val="clear" w:color="auto" w:fill="auto"/>
          </w:tcPr>
          <w:p w14:paraId="44B99A65" w14:textId="148E670F" w:rsidR="00A141AA" w:rsidRPr="003926DF" w:rsidRDefault="00413921" w:rsidP="00A141AA">
            <w:pPr>
              <w:pBdr>
                <w:bottom w:val="single" w:sz="4"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(14,507)</w:t>
            </w:r>
          </w:p>
        </w:tc>
        <w:tc>
          <w:tcPr>
            <w:tcW w:w="965" w:type="dxa"/>
            <w:shd w:val="clear" w:color="auto" w:fill="auto"/>
          </w:tcPr>
          <w:p w14:paraId="1F64DB5A" w14:textId="1ED24D96" w:rsidR="00A141AA" w:rsidRPr="003926DF" w:rsidRDefault="00A141AA" w:rsidP="00A141A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(36,868)</w:t>
            </w:r>
          </w:p>
        </w:tc>
        <w:tc>
          <w:tcPr>
            <w:tcW w:w="878" w:type="dxa"/>
            <w:shd w:val="clear" w:color="auto" w:fill="auto"/>
          </w:tcPr>
          <w:p w14:paraId="7B3FCA2F" w14:textId="20D5FB58" w:rsidR="00A141AA" w:rsidRPr="003926DF" w:rsidRDefault="00A141AA" w:rsidP="00A141AA">
            <w:pPr>
              <w:pBdr>
                <w:bottom w:val="single" w:sz="4"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593C59A5" w14:textId="18CFA792" w:rsidR="00A141AA" w:rsidRPr="003926DF" w:rsidRDefault="00A141AA" w:rsidP="00A141AA">
            <w:pPr>
              <w:pBdr>
                <w:bottom w:val="single" w:sz="4"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(26,174)</w:t>
            </w:r>
          </w:p>
        </w:tc>
        <w:tc>
          <w:tcPr>
            <w:tcW w:w="878" w:type="dxa"/>
            <w:shd w:val="clear" w:color="auto" w:fill="auto"/>
          </w:tcPr>
          <w:p w14:paraId="7B47F06B" w14:textId="74CE5BEB" w:rsidR="00A141AA" w:rsidRPr="003926DF" w:rsidRDefault="00A141AA" w:rsidP="00A141AA">
            <w:pPr>
              <w:pBdr>
                <w:bottom w:val="single" w:sz="4"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(4</w:t>
            </w:r>
            <w:r w:rsidR="00413921" w:rsidRPr="003926DF">
              <w:rPr>
                <w:rFonts w:ascii="Browallia New" w:hAnsi="Browallia New" w:cs="Browallia New"/>
                <w:snapToGrid w:val="0"/>
                <w:sz w:val="20"/>
                <w:szCs w:val="20"/>
                <w:lang w:eastAsia="th-TH"/>
              </w:rPr>
              <w:t>69</w:t>
            </w:r>
            <w:r w:rsidRPr="003926DF">
              <w:rPr>
                <w:rFonts w:ascii="Browallia New" w:hAnsi="Browallia New" w:cs="Browallia New"/>
                <w:snapToGrid w:val="0"/>
                <w:sz w:val="20"/>
                <w:szCs w:val="20"/>
                <w:lang w:eastAsia="th-TH"/>
              </w:rPr>
              <w:t>,</w:t>
            </w:r>
            <w:r w:rsidR="00413921" w:rsidRPr="003926DF">
              <w:rPr>
                <w:rFonts w:ascii="Browallia New" w:hAnsi="Browallia New" w:cs="Browallia New"/>
                <w:snapToGrid w:val="0"/>
                <w:sz w:val="20"/>
                <w:szCs w:val="20"/>
                <w:lang w:eastAsia="th-TH"/>
              </w:rPr>
              <w:t>10</w:t>
            </w:r>
            <w:r w:rsidR="005F6A1A" w:rsidRPr="003926DF">
              <w:rPr>
                <w:rFonts w:ascii="Browallia New" w:hAnsi="Browallia New" w:cs="Browallia New"/>
                <w:snapToGrid w:val="0"/>
                <w:sz w:val="20"/>
                <w:szCs w:val="20"/>
                <w:lang w:eastAsia="th-TH"/>
              </w:rPr>
              <w:t>1</w:t>
            </w:r>
            <w:r w:rsidRPr="003926DF">
              <w:rPr>
                <w:rFonts w:ascii="Browallia New" w:hAnsi="Browallia New" w:cs="Browallia New"/>
                <w:snapToGrid w:val="0"/>
                <w:sz w:val="20"/>
                <w:szCs w:val="20"/>
                <w:lang w:eastAsia="th-TH"/>
              </w:rPr>
              <w:t>)</w:t>
            </w:r>
          </w:p>
        </w:tc>
        <w:tc>
          <w:tcPr>
            <w:tcW w:w="878" w:type="dxa"/>
            <w:shd w:val="clear" w:color="auto" w:fill="auto"/>
          </w:tcPr>
          <w:p w14:paraId="11DF4524" w14:textId="7BEC11E3" w:rsidR="00A141AA" w:rsidRPr="003926DF" w:rsidRDefault="00A141AA" w:rsidP="00A141AA">
            <w:pPr>
              <w:pBdr>
                <w:bottom w:val="single" w:sz="4"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86,812</w:t>
            </w:r>
          </w:p>
        </w:tc>
        <w:tc>
          <w:tcPr>
            <w:tcW w:w="882" w:type="dxa"/>
            <w:shd w:val="clear" w:color="auto" w:fill="auto"/>
          </w:tcPr>
          <w:p w14:paraId="3D6C2AC1" w14:textId="2F8EAD83" w:rsidR="00A141AA" w:rsidRPr="003926DF" w:rsidRDefault="00A141AA" w:rsidP="00A141AA">
            <w:pPr>
              <w:pBdr>
                <w:bottom w:val="single" w:sz="4"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w:t>
            </w:r>
            <w:r w:rsidR="00413921" w:rsidRPr="003926DF">
              <w:rPr>
                <w:rFonts w:ascii="Browallia New" w:hAnsi="Browallia New" w:cs="Browallia New"/>
                <w:snapToGrid w:val="0"/>
                <w:sz w:val="20"/>
                <w:szCs w:val="20"/>
                <w:lang w:eastAsia="th-TH"/>
              </w:rPr>
              <w:t>382</w:t>
            </w:r>
            <w:r w:rsidRPr="003926DF">
              <w:rPr>
                <w:rFonts w:ascii="Browallia New" w:hAnsi="Browallia New" w:cs="Browallia New"/>
                <w:snapToGrid w:val="0"/>
                <w:sz w:val="20"/>
                <w:szCs w:val="20"/>
                <w:lang w:eastAsia="th-TH"/>
              </w:rPr>
              <w:t>,</w:t>
            </w:r>
            <w:r w:rsidR="00413921" w:rsidRPr="003926DF">
              <w:rPr>
                <w:rFonts w:ascii="Browallia New" w:hAnsi="Browallia New" w:cs="Browallia New"/>
                <w:snapToGrid w:val="0"/>
                <w:sz w:val="20"/>
                <w:szCs w:val="20"/>
                <w:lang w:eastAsia="th-TH"/>
              </w:rPr>
              <w:t>289</w:t>
            </w:r>
            <w:r w:rsidRPr="003926DF">
              <w:rPr>
                <w:rFonts w:ascii="Browallia New" w:hAnsi="Browallia New" w:cs="Browallia New"/>
                <w:snapToGrid w:val="0"/>
                <w:sz w:val="20"/>
                <w:szCs w:val="20"/>
                <w:lang w:eastAsia="th-TH"/>
              </w:rPr>
              <w:t>)</w:t>
            </w:r>
          </w:p>
        </w:tc>
      </w:tr>
      <w:tr w:rsidR="00A141AA" w:rsidRPr="003926DF" w14:paraId="0FB05E21" w14:textId="77777777" w:rsidTr="00F427A0">
        <w:trPr>
          <w:trHeight w:val="53"/>
        </w:trPr>
        <w:tc>
          <w:tcPr>
            <w:tcW w:w="1525" w:type="dxa"/>
            <w:shd w:val="clear" w:color="auto" w:fill="auto"/>
            <w:vAlign w:val="bottom"/>
          </w:tcPr>
          <w:p w14:paraId="15C7A19F" w14:textId="745D889D" w:rsidR="00A141AA" w:rsidRPr="003926DF" w:rsidRDefault="00A141AA" w:rsidP="00A141AA">
            <w:pPr>
              <w:ind w:left="-107"/>
              <w:rPr>
                <w:rFonts w:ascii="Browallia New" w:hAnsi="Browallia New" w:cs="Browallia New"/>
                <w:sz w:val="20"/>
                <w:szCs w:val="20"/>
              </w:rPr>
            </w:pPr>
            <w:r w:rsidRPr="003926DF">
              <w:rPr>
                <w:rFonts w:ascii="Browallia New" w:hAnsi="Browallia New" w:cs="Browallia New"/>
                <w:sz w:val="20"/>
                <w:szCs w:val="20"/>
                <w:cs/>
              </w:rPr>
              <w:t>กำไร</w:t>
            </w:r>
            <w:r w:rsidRPr="003926DF">
              <w:rPr>
                <w:rFonts w:ascii="Browallia New" w:hAnsi="Browallia New" w:cs="Browallia New"/>
                <w:sz w:val="20"/>
                <w:szCs w:val="20"/>
              </w:rPr>
              <w:t xml:space="preserve"> (</w:t>
            </w:r>
            <w:r w:rsidRPr="003926DF">
              <w:rPr>
                <w:rFonts w:ascii="Browallia New" w:hAnsi="Browallia New" w:cs="Browallia New"/>
                <w:sz w:val="20"/>
                <w:szCs w:val="20"/>
                <w:cs/>
              </w:rPr>
              <w:t>ขาดทุน</w:t>
            </w:r>
            <w:r w:rsidRPr="003926DF">
              <w:rPr>
                <w:rFonts w:ascii="Browallia New" w:hAnsi="Browallia New" w:cs="Browallia New"/>
                <w:sz w:val="20"/>
                <w:szCs w:val="20"/>
              </w:rPr>
              <w:t xml:space="preserve">) </w:t>
            </w:r>
            <w:r w:rsidRPr="003926DF">
              <w:rPr>
                <w:rFonts w:ascii="Browallia New" w:hAnsi="Browallia New" w:cs="Browallia New"/>
                <w:sz w:val="20"/>
                <w:szCs w:val="20"/>
                <w:cs/>
              </w:rPr>
              <w:t>ขั้นต้น</w:t>
            </w:r>
          </w:p>
        </w:tc>
        <w:tc>
          <w:tcPr>
            <w:tcW w:w="879" w:type="dxa"/>
            <w:shd w:val="clear" w:color="auto" w:fill="auto"/>
          </w:tcPr>
          <w:p w14:paraId="268FFEB2" w14:textId="3A2679F4" w:rsidR="00A141AA" w:rsidRPr="003926DF" w:rsidRDefault="00A141AA" w:rsidP="00A141AA">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234,782</w:t>
            </w:r>
          </w:p>
        </w:tc>
        <w:tc>
          <w:tcPr>
            <w:tcW w:w="884" w:type="dxa"/>
            <w:gridSpan w:val="2"/>
            <w:shd w:val="clear" w:color="auto" w:fill="auto"/>
          </w:tcPr>
          <w:p w14:paraId="7D2AB366" w14:textId="712162D9" w:rsidR="00A141AA" w:rsidRPr="003926DF" w:rsidRDefault="00A141AA" w:rsidP="00A141AA">
            <w:pPr>
              <w:pBdr>
                <w:bottom w:val="single" w:sz="12" w:space="1" w:color="auto"/>
              </w:pBdr>
              <w:tabs>
                <w:tab w:val="clear" w:pos="454"/>
                <w:tab w:val="clear" w:pos="680"/>
                <w:tab w:val="left" w:pos="354"/>
                <w:tab w:val="decimal" w:pos="444"/>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79,947</w:t>
            </w:r>
          </w:p>
        </w:tc>
        <w:tc>
          <w:tcPr>
            <w:tcW w:w="884" w:type="dxa"/>
            <w:gridSpan w:val="2"/>
            <w:shd w:val="clear" w:color="auto" w:fill="auto"/>
          </w:tcPr>
          <w:p w14:paraId="6A314DDB" w14:textId="28DA1D8A" w:rsidR="00A141AA" w:rsidRPr="003926DF" w:rsidRDefault="00A141AA" w:rsidP="00A141AA">
            <w:pPr>
              <w:pBdr>
                <w:bottom w:val="single" w:sz="12" w:space="1" w:color="auto"/>
              </w:pBdr>
              <w:tabs>
                <w:tab w:val="clear" w:pos="227"/>
                <w:tab w:val="clear" w:pos="454"/>
                <w:tab w:val="clear" w:pos="680"/>
                <w:tab w:val="left" w:pos="354"/>
                <w:tab w:val="decimal" w:pos="444"/>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4,022</w:t>
            </w:r>
          </w:p>
        </w:tc>
        <w:tc>
          <w:tcPr>
            <w:tcW w:w="965" w:type="dxa"/>
            <w:shd w:val="clear" w:color="auto" w:fill="auto"/>
          </w:tcPr>
          <w:p w14:paraId="0084C9DE" w14:textId="52ABF09A" w:rsidR="00A141AA" w:rsidRPr="003926DF" w:rsidRDefault="00A141AA" w:rsidP="00A141AA">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31,411</w:t>
            </w:r>
          </w:p>
        </w:tc>
        <w:tc>
          <w:tcPr>
            <w:tcW w:w="878" w:type="dxa"/>
            <w:shd w:val="clear" w:color="auto" w:fill="auto"/>
          </w:tcPr>
          <w:p w14:paraId="0140EE11" w14:textId="55CCEB73" w:rsidR="00A141AA" w:rsidRPr="003926DF" w:rsidRDefault="00A141AA" w:rsidP="00A141AA">
            <w:pPr>
              <w:pBdr>
                <w:bottom w:val="single" w:sz="12" w:space="1" w:color="auto"/>
              </w:pBdr>
              <w:tabs>
                <w:tab w:val="clear" w:pos="454"/>
                <w:tab w:val="clear" w:pos="680"/>
                <w:tab w:val="left" w:pos="354"/>
                <w:tab w:val="decimal" w:pos="444"/>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32F9C04B" w14:textId="376A049D" w:rsidR="00A141AA" w:rsidRPr="003926DF" w:rsidRDefault="00A141AA" w:rsidP="00A141AA">
            <w:pPr>
              <w:pBdr>
                <w:bottom w:val="single" w:sz="12" w:space="1" w:color="auto"/>
              </w:pBdr>
              <w:tabs>
                <w:tab w:val="clear" w:pos="454"/>
                <w:tab w:val="clear" w:pos="680"/>
                <w:tab w:val="left" w:pos="354"/>
                <w:tab w:val="decimal" w:pos="444"/>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102,774</w:t>
            </w:r>
          </w:p>
        </w:tc>
        <w:tc>
          <w:tcPr>
            <w:tcW w:w="878" w:type="dxa"/>
            <w:shd w:val="clear" w:color="auto" w:fill="auto"/>
          </w:tcPr>
          <w:p w14:paraId="3252D27A" w14:textId="793FC0DD" w:rsidR="00A141AA" w:rsidRPr="003926DF" w:rsidRDefault="00A141AA" w:rsidP="00A141AA">
            <w:pPr>
              <w:pBdr>
                <w:bottom w:val="single" w:sz="12" w:space="1" w:color="auto"/>
              </w:pBdr>
              <w:tabs>
                <w:tab w:val="clear" w:pos="454"/>
                <w:tab w:val="clear" w:pos="680"/>
                <w:tab w:val="left" w:pos="354"/>
                <w:tab w:val="decimal" w:pos="444"/>
                <w:tab w:val="decimal" w:pos="720"/>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452,936</w:t>
            </w:r>
          </w:p>
        </w:tc>
        <w:tc>
          <w:tcPr>
            <w:tcW w:w="878" w:type="dxa"/>
            <w:shd w:val="clear" w:color="auto" w:fill="auto"/>
          </w:tcPr>
          <w:p w14:paraId="2E61599E" w14:textId="1DD6E994" w:rsidR="00A141AA" w:rsidRPr="003926DF" w:rsidRDefault="00A141AA" w:rsidP="00A141AA">
            <w:pPr>
              <w:pBdr>
                <w:bottom w:val="single" w:sz="12" w:space="1" w:color="auto"/>
              </w:pBdr>
              <w:tabs>
                <w:tab w:val="clear" w:pos="454"/>
                <w:tab w:val="clear" w:pos="680"/>
                <w:tab w:val="left" w:pos="354"/>
                <w:tab w:val="decimal" w:pos="444"/>
                <w:tab w:val="decimal" w:pos="806"/>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(159,444)</w:t>
            </w:r>
          </w:p>
        </w:tc>
        <w:tc>
          <w:tcPr>
            <w:tcW w:w="882" w:type="dxa"/>
            <w:shd w:val="clear" w:color="auto" w:fill="auto"/>
          </w:tcPr>
          <w:p w14:paraId="67B7C293" w14:textId="58CBA004" w:rsidR="00A141AA" w:rsidRPr="003926DF" w:rsidRDefault="00A141AA" w:rsidP="00A141AA">
            <w:pPr>
              <w:pBdr>
                <w:bottom w:val="single" w:sz="12" w:space="1" w:color="auto"/>
              </w:pBdr>
              <w:tabs>
                <w:tab w:val="clear" w:pos="454"/>
                <w:tab w:val="clear" w:pos="680"/>
                <w:tab w:val="left" w:pos="354"/>
                <w:tab w:val="decimal" w:pos="444"/>
                <w:tab w:val="decimal" w:pos="804"/>
              </w:tabs>
              <w:ind w:left="-43"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293,492</w:t>
            </w:r>
          </w:p>
        </w:tc>
      </w:tr>
      <w:tr w:rsidR="00F53E92" w:rsidRPr="003926DF" w14:paraId="61CF3F60" w14:textId="77777777" w:rsidTr="00E2767E">
        <w:trPr>
          <w:trHeight w:val="53"/>
        </w:trPr>
        <w:tc>
          <w:tcPr>
            <w:tcW w:w="1525" w:type="dxa"/>
            <w:shd w:val="clear" w:color="auto" w:fill="auto"/>
            <w:vAlign w:val="bottom"/>
          </w:tcPr>
          <w:p w14:paraId="7C17D62D" w14:textId="77777777" w:rsidR="00F53E92" w:rsidRPr="003926DF" w:rsidRDefault="00F53E92" w:rsidP="00F53E92">
            <w:pPr>
              <w:ind w:left="-107"/>
              <w:rPr>
                <w:rFonts w:ascii="Browallia New" w:hAnsi="Browallia New" w:cs="Browallia New"/>
                <w:sz w:val="20"/>
                <w:szCs w:val="20"/>
                <w:cs/>
              </w:rPr>
            </w:pPr>
          </w:p>
        </w:tc>
        <w:tc>
          <w:tcPr>
            <w:tcW w:w="879" w:type="dxa"/>
            <w:shd w:val="clear" w:color="auto" w:fill="auto"/>
            <w:vAlign w:val="center"/>
          </w:tcPr>
          <w:p w14:paraId="39807369" w14:textId="77777777" w:rsidR="00F53E92" w:rsidRPr="003926DF" w:rsidRDefault="00F53E92" w:rsidP="00F53E92">
            <w:pPr>
              <w:tabs>
                <w:tab w:val="decimal" w:pos="64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center"/>
          </w:tcPr>
          <w:p w14:paraId="0FD84EC0" w14:textId="77777777" w:rsidR="00F53E92" w:rsidRPr="003926DF" w:rsidRDefault="00F53E92" w:rsidP="00F53E92">
            <w:pPr>
              <w:tabs>
                <w:tab w:val="decimal" w:pos="62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center"/>
          </w:tcPr>
          <w:p w14:paraId="7851D9CA" w14:textId="77777777" w:rsidR="00F53E92" w:rsidRPr="003926DF" w:rsidRDefault="00F53E92" w:rsidP="00F53E92">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71D0381" w14:textId="77777777" w:rsidR="00F53E92" w:rsidRPr="003926DF" w:rsidRDefault="00F53E92" w:rsidP="00F53E92">
            <w:pPr>
              <w:tabs>
                <w:tab w:val="decimal" w:pos="77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C6613" w14:textId="77777777" w:rsidR="00F53E92" w:rsidRPr="003926DF" w:rsidRDefault="00F53E92" w:rsidP="00F53E92">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F84A444" w14:textId="77777777" w:rsidR="00F53E92" w:rsidRPr="003926DF" w:rsidRDefault="00F53E92" w:rsidP="00F53E92">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4E9EBBD7" w14:textId="77777777" w:rsidR="00F53E92" w:rsidRPr="003926DF" w:rsidRDefault="00F53E92" w:rsidP="00F53E92">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A98F9C1" w14:textId="77777777" w:rsidR="00F53E92" w:rsidRPr="003926DF" w:rsidRDefault="00F53E92" w:rsidP="00F53E92">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19B22201" w14:textId="77777777" w:rsidR="00F53E92" w:rsidRPr="003926DF" w:rsidRDefault="00F53E92" w:rsidP="00F53E92">
            <w:pPr>
              <w:tabs>
                <w:tab w:val="decimal" w:pos="749"/>
              </w:tabs>
              <w:ind w:right="-72"/>
              <w:jc w:val="right"/>
              <w:rPr>
                <w:rFonts w:ascii="Browallia New" w:hAnsi="Browallia New" w:cs="Browallia New"/>
                <w:snapToGrid w:val="0"/>
                <w:sz w:val="20"/>
                <w:szCs w:val="20"/>
                <w:lang w:eastAsia="th-TH"/>
              </w:rPr>
            </w:pPr>
          </w:p>
        </w:tc>
      </w:tr>
      <w:tr w:rsidR="00F53E92" w:rsidRPr="003926DF" w14:paraId="0251DBA3" w14:textId="77777777" w:rsidTr="00E2767E">
        <w:trPr>
          <w:trHeight w:val="63"/>
        </w:trPr>
        <w:tc>
          <w:tcPr>
            <w:tcW w:w="2404" w:type="dxa"/>
            <w:gridSpan w:val="2"/>
            <w:shd w:val="clear" w:color="auto" w:fill="auto"/>
            <w:vAlign w:val="bottom"/>
          </w:tcPr>
          <w:p w14:paraId="2740A6FE" w14:textId="48D891D3" w:rsidR="00F53E92" w:rsidRPr="003926DF" w:rsidRDefault="00F53E92" w:rsidP="00F53E92">
            <w:pPr>
              <w:tabs>
                <w:tab w:val="decimal" w:pos="648"/>
              </w:tabs>
              <w:ind w:left="-126" w:right="-72"/>
              <w:rPr>
                <w:rFonts w:ascii="Browallia New" w:hAnsi="Browallia New" w:cs="Browallia New"/>
                <w:b/>
                <w:bCs/>
                <w:snapToGrid w:val="0"/>
                <w:sz w:val="20"/>
                <w:szCs w:val="20"/>
                <w:lang w:eastAsia="th-TH"/>
              </w:rPr>
            </w:pPr>
            <w:r w:rsidRPr="003926DF">
              <w:rPr>
                <w:rFonts w:ascii="Browallia New" w:hAnsi="Browallia New" w:cs="Browallia New"/>
                <w:b/>
                <w:bCs/>
                <w:snapToGrid w:val="0"/>
                <w:sz w:val="20"/>
                <w:szCs w:val="20"/>
                <w:cs/>
                <w:lang w:eastAsia="th-TH"/>
              </w:rPr>
              <w:t>จังหวะเวลาการรับรู้รายได้</w:t>
            </w:r>
          </w:p>
        </w:tc>
        <w:tc>
          <w:tcPr>
            <w:tcW w:w="884" w:type="dxa"/>
            <w:gridSpan w:val="2"/>
            <w:shd w:val="clear" w:color="auto" w:fill="auto"/>
            <w:vAlign w:val="center"/>
          </w:tcPr>
          <w:p w14:paraId="765335DD" w14:textId="77777777" w:rsidR="00F53E92" w:rsidRPr="003926DF" w:rsidRDefault="00F53E92" w:rsidP="00F53E92">
            <w:pPr>
              <w:tabs>
                <w:tab w:val="decimal" w:pos="62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center"/>
          </w:tcPr>
          <w:p w14:paraId="71464616" w14:textId="77777777" w:rsidR="00F53E92" w:rsidRPr="003926DF" w:rsidRDefault="00F53E92" w:rsidP="00F53E92">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2FFB9BED" w14:textId="77777777" w:rsidR="00F53E92" w:rsidRPr="003926DF" w:rsidRDefault="00F53E92" w:rsidP="00F53E92">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2999628" w14:textId="77777777" w:rsidR="00F53E92" w:rsidRPr="003926DF" w:rsidRDefault="00F53E92" w:rsidP="00F53E92">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39226C2D" w14:textId="77777777" w:rsidR="00F53E92" w:rsidRPr="003926DF" w:rsidRDefault="00F53E92" w:rsidP="00F53E92">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89CC68C" w14:textId="77777777" w:rsidR="00F53E92" w:rsidRPr="003926DF" w:rsidRDefault="00F53E92" w:rsidP="00F53E92">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3179DEA6" w14:textId="77777777" w:rsidR="00F53E92" w:rsidRPr="003926DF" w:rsidRDefault="00F53E92" w:rsidP="00F53E92">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2B5F4E76" w14:textId="77777777" w:rsidR="00F53E92" w:rsidRPr="003926DF" w:rsidRDefault="00F53E92" w:rsidP="00F53E92">
            <w:pPr>
              <w:tabs>
                <w:tab w:val="decimal" w:pos="749"/>
              </w:tabs>
              <w:ind w:right="-72"/>
              <w:jc w:val="right"/>
              <w:rPr>
                <w:rFonts w:ascii="Browallia New" w:hAnsi="Browallia New" w:cs="Browallia New"/>
                <w:snapToGrid w:val="0"/>
                <w:sz w:val="20"/>
                <w:szCs w:val="20"/>
                <w:lang w:eastAsia="th-TH"/>
              </w:rPr>
            </w:pPr>
          </w:p>
        </w:tc>
      </w:tr>
      <w:tr w:rsidR="00F53E92" w:rsidRPr="003926DF" w14:paraId="51E1049E" w14:textId="77777777" w:rsidTr="00E2767E">
        <w:trPr>
          <w:trHeight w:val="63"/>
        </w:trPr>
        <w:tc>
          <w:tcPr>
            <w:tcW w:w="1525" w:type="dxa"/>
            <w:shd w:val="clear" w:color="auto" w:fill="auto"/>
            <w:vAlign w:val="bottom"/>
          </w:tcPr>
          <w:p w14:paraId="7A83D01E" w14:textId="77777777" w:rsidR="00F53E92" w:rsidRPr="003926DF" w:rsidRDefault="00F53E92" w:rsidP="00F53E92">
            <w:pPr>
              <w:ind w:left="-107"/>
              <w:rPr>
                <w:rFonts w:ascii="Browallia New" w:hAnsi="Browallia New" w:cs="Browallia New"/>
                <w:sz w:val="20"/>
                <w:szCs w:val="20"/>
                <w:cs/>
              </w:rPr>
            </w:pPr>
            <w:r w:rsidRPr="003926DF">
              <w:rPr>
                <w:rFonts w:ascii="Browallia New" w:hAnsi="Browallia New" w:cs="Browallia New"/>
                <w:sz w:val="20"/>
                <w:szCs w:val="20"/>
                <w:cs/>
              </w:rPr>
              <w:t>เมื่อปฏิบัติตามภาระ</w:t>
            </w:r>
          </w:p>
        </w:tc>
        <w:tc>
          <w:tcPr>
            <w:tcW w:w="879" w:type="dxa"/>
            <w:shd w:val="clear" w:color="auto" w:fill="auto"/>
            <w:vAlign w:val="center"/>
          </w:tcPr>
          <w:p w14:paraId="2DD3FDF2" w14:textId="77777777" w:rsidR="00F53E92" w:rsidRPr="003926DF" w:rsidRDefault="00F53E92" w:rsidP="00F53E92">
            <w:pPr>
              <w:tabs>
                <w:tab w:val="decimal" w:pos="64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center"/>
          </w:tcPr>
          <w:p w14:paraId="38C1E7E2" w14:textId="77777777" w:rsidR="00F53E92" w:rsidRPr="003926DF" w:rsidRDefault="00F53E92" w:rsidP="00F53E92">
            <w:pPr>
              <w:tabs>
                <w:tab w:val="decimal" w:pos="62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center"/>
          </w:tcPr>
          <w:p w14:paraId="01E9A112" w14:textId="77777777" w:rsidR="00F53E92" w:rsidRPr="003926DF" w:rsidRDefault="00F53E92" w:rsidP="00F53E92">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7AD4EC74" w14:textId="77777777" w:rsidR="00F53E92" w:rsidRPr="003926DF" w:rsidRDefault="00F53E92" w:rsidP="00F53E92">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58011D5" w14:textId="77777777" w:rsidR="00F53E92" w:rsidRPr="003926DF" w:rsidRDefault="00F53E92" w:rsidP="00F53E92">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D38F451" w14:textId="77777777" w:rsidR="00F53E92" w:rsidRPr="003926DF" w:rsidRDefault="00F53E92" w:rsidP="00F53E92">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7D019C64" w14:textId="77777777" w:rsidR="00F53E92" w:rsidRPr="003926DF" w:rsidRDefault="00F53E92" w:rsidP="00F53E92">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41D9A7C8" w14:textId="77777777" w:rsidR="00F53E92" w:rsidRPr="003926DF" w:rsidRDefault="00F53E92" w:rsidP="00F53E92">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56067C72" w14:textId="77777777" w:rsidR="00F53E92" w:rsidRPr="003926DF" w:rsidRDefault="00F53E92" w:rsidP="00F53E92">
            <w:pPr>
              <w:tabs>
                <w:tab w:val="decimal" w:pos="749"/>
              </w:tabs>
              <w:ind w:right="-72"/>
              <w:jc w:val="right"/>
              <w:rPr>
                <w:rFonts w:ascii="Browallia New" w:hAnsi="Browallia New" w:cs="Browallia New"/>
                <w:snapToGrid w:val="0"/>
                <w:sz w:val="20"/>
                <w:szCs w:val="20"/>
                <w:lang w:eastAsia="th-TH"/>
              </w:rPr>
            </w:pPr>
          </w:p>
        </w:tc>
      </w:tr>
      <w:tr w:rsidR="00F53E92" w:rsidRPr="003926DF" w14:paraId="6952DB8D" w14:textId="77777777" w:rsidTr="00E2767E">
        <w:trPr>
          <w:trHeight w:val="63"/>
        </w:trPr>
        <w:tc>
          <w:tcPr>
            <w:tcW w:w="1525" w:type="dxa"/>
            <w:shd w:val="clear" w:color="auto" w:fill="auto"/>
            <w:vAlign w:val="bottom"/>
          </w:tcPr>
          <w:p w14:paraId="407B0E1F" w14:textId="77777777" w:rsidR="00F53E92" w:rsidRPr="003926DF" w:rsidRDefault="00F53E92" w:rsidP="00F53E92">
            <w:pPr>
              <w:ind w:left="-107"/>
              <w:rPr>
                <w:rFonts w:ascii="Browallia New" w:hAnsi="Browallia New" w:cs="Browallia New"/>
                <w:sz w:val="20"/>
                <w:szCs w:val="20"/>
                <w:cs/>
              </w:rPr>
            </w:pPr>
            <w:r w:rsidRPr="003926DF">
              <w:rPr>
                <w:rFonts w:ascii="Browallia New" w:hAnsi="Browallia New" w:cs="Browallia New"/>
                <w:sz w:val="20"/>
                <w:szCs w:val="20"/>
                <w:cs/>
              </w:rPr>
              <w:t xml:space="preserve">   ที่ต้องปฏิบัติเสร็จสิ้น</w:t>
            </w:r>
          </w:p>
        </w:tc>
        <w:tc>
          <w:tcPr>
            <w:tcW w:w="879" w:type="dxa"/>
            <w:shd w:val="clear" w:color="auto" w:fill="auto"/>
            <w:vAlign w:val="center"/>
          </w:tcPr>
          <w:p w14:paraId="4BD9843E" w14:textId="77777777" w:rsidR="00F53E92" w:rsidRPr="003926DF" w:rsidRDefault="00F53E92" w:rsidP="00F53E92">
            <w:pPr>
              <w:tabs>
                <w:tab w:val="decimal" w:pos="64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center"/>
          </w:tcPr>
          <w:p w14:paraId="72B31536" w14:textId="77777777" w:rsidR="00F53E92" w:rsidRPr="003926DF" w:rsidRDefault="00F53E92" w:rsidP="00F53E92">
            <w:pPr>
              <w:tabs>
                <w:tab w:val="decimal" w:pos="62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center"/>
          </w:tcPr>
          <w:p w14:paraId="5B41BEE3" w14:textId="77777777" w:rsidR="00F53E92" w:rsidRPr="003926DF" w:rsidRDefault="00F53E92" w:rsidP="00F53E92">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center"/>
          </w:tcPr>
          <w:p w14:paraId="0444F77D" w14:textId="77777777" w:rsidR="00F53E92" w:rsidRPr="003926DF" w:rsidRDefault="00F53E92" w:rsidP="00F53E92">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64D734E6" w14:textId="77777777" w:rsidR="00F53E92" w:rsidRPr="003926DF" w:rsidRDefault="00F53E92" w:rsidP="00F53E92">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2F154821" w14:textId="77777777" w:rsidR="00F53E92" w:rsidRPr="003926DF" w:rsidRDefault="00F53E92" w:rsidP="00F53E92">
            <w:pPr>
              <w:tabs>
                <w:tab w:val="decimal" w:pos="648"/>
              </w:tabs>
              <w:ind w:left="-43" w:right="-72"/>
              <w:jc w:val="right"/>
              <w:rPr>
                <w:rFonts w:ascii="Browallia New" w:hAnsi="Browallia New" w:cs="Browallia New"/>
                <w:snapToGrid w:val="0"/>
                <w:sz w:val="20"/>
                <w:szCs w:val="20"/>
                <w:lang w:eastAsia="th-TH"/>
              </w:rPr>
            </w:pPr>
          </w:p>
        </w:tc>
        <w:tc>
          <w:tcPr>
            <w:tcW w:w="878" w:type="dxa"/>
            <w:shd w:val="clear" w:color="auto" w:fill="auto"/>
            <w:vAlign w:val="center"/>
          </w:tcPr>
          <w:p w14:paraId="5E7CD508" w14:textId="77777777" w:rsidR="00F53E92" w:rsidRPr="003926DF" w:rsidRDefault="00F53E92" w:rsidP="00F53E92">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center"/>
          </w:tcPr>
          <w:p w14:paraId="760572D6" w14:textId="77777777" w:rsidR="00F53E92" w:rsidRPr="003926DF" w:rsidRDefault="00F53E92" w:rsidP="00F53E92">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center"/>
          </w:tcPr>
          <w:p w14:paraId="4A138144" w14:textId="77777777" w:rsidR="00F53E92" w:rsidRPr="003926DF" w:rsidRDefault="00F53E92" w:rsidP="00F53E92">
            <w:pPr>
              <w:tabs>
                <w:tab w:val="decimal" w:pos="749"/>
              </w:tabs>
              <w:ind w:right="-72"/>
              <w:jc w:val="right"/>
              <w:rPr>
                <w:rFonts w:ascii="Browallia New" w:hAnsi="Browallia New" w:cs="Browallia New"/>
                <w:snapToGrid w:val="0"/>
                <w:sz w:val="20"/>
                <w:szCs w:val="20"/>
                <w:lang w:eastAsia="th-TH"/>
              </w:rPr>
            </w:pPr>
          </w:p>
        </w:tc>
      </w:tr>
      <w:tr w:rsidR="007250C1" w:rsidRPr="003926DF" w14:paraId="05B9290A" w14:textId="77777777" w:rsidTr="00F427A0">
        <w:trPr>
          <w:trHeight w:val="63"/>
        </w:trPr>
        <w:tc>
          <w:tcPr>
            <w:tcW w:w="1525" w:type="dxa"/>
            <w:shd w:val="clear" w:color="auto" w:fill="auto"/>
            <w:vAlign w:val="bottom"/>
          </w:tcPr>
          <w:p w14:paraId="2ABDA5DD" w14:textId="77777777" w:rsidR="007250C1" w:rsidRPr="003926DF" w:rsidRDefault="007250C1" w:rsidP="007250C1">
            <w:pPr>
              <w:ind w:left="-107"/>
              <w:rPr>
                <w:rFonts w:ascii="Browallia New" w:hAnsi="Browallia New" w:cs="Browallia New"/>
                <w:sz w:val="20"/>
                <w:szCs w:val="20"/>
              </w:rPr>
            </w:pPr>
            <w:r w:rsidRPr="003926DF">
              <w:rPr>
                <w:rFonts w:ascii="Browallia New" w:hAnsi="Browallia New" w:cs="Browallia New"/>
                <w:sz w:val="20"/>
                <w:szCs w:val="20"/>
              </w:rPr>
              <w:t xml:space="preserve">   (point in time)</w:t>
            </w:r>
          </w:p>
        </w:tc>
        <w:tc>
          <w:tcPr>
            <w:tcW w:w="879" w:type="dxa"/>
            <w:shd w:val="clear" w:color="auto" w:fill="auto"/>
          </w:tcPr>
          <w:p w14:paraId="4890C981" w14:textId="6E3582C1" w:rsidR="007250C1" w:rsidRPr="003926DF" w:rsidRDefault="007250C1" w:rsidP="007250C1">
            <w:pPr>
              <w:tabs>
                <w:tab w:val="decimal" w:pos="648"/>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366,054 </w:t>
            </w:r>
          </w:p>
        </w:tc>
        <w:tc>
          <w:tcPr>
            <w:tcW w:w="884" w:type="dxa"/>
            <w:gridSpan w:val="2"/>
            <w:shd w:val="clear" w:color="auto" w:fill="auto"/>
          </w:tcPr>
          <w:p w14:paraId="758F38DF" w14:textId="15E6160F" w:rsidR="007250C1" w:rsidRPr="003926DF" w:rsidRDefault="007250C1" w:rsidP="007250C1">
            <w:pPr>
              <w:tabs>
                <w:tab w:val="decimal" w:pos="628"/>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152,117 </w:t>
            </w:r>
          </w:p>
        </w:tc>
        <w:tc>
          <w:tcPr>
            <w:tcW w:w="884" w:type="dxa"/>
            <w:gridSpan w:val="2"/>
            <w:shd w:val="clear" w:color="auto" w:fill="auto"/>
          </w:tcPr>
          <w:p w14:paraId="1285A924" w14:textId="53545600" w:rsidR="007250C1" w:rsidRPr="003926DF" w:rsidRDefault="003A59DC" w:rsidP="007250C1">
            <w:pPr>
              <w:tabs>
                <w:tab w:val="clear" w:pos="227"/>
                <w:tab w:val="clear" w:pos="454"/>
                <w:tab w:val="clear" w:pos="680"/>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18,529</w:t>
            </w:r>
          </w:p>
        </w:tc>
        <w:tc>
          <w:tcPr>
            <w:tcW w:w="965" w:type="dxa"/>
            <w:shd w:val="clear" w:color="auto" w:fill="auto"/>
          </w:tcPr>
          <w:p w14:paraId="2CB693BC" w14:textId="254C5949" w:rsidR="007250C1" w:rsidRPr="003926DF" w:rsidRDefault="007250C1" w:rsidP="007250C1">
            <w:pPr>
              <w:tabs>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68,279 </w:t>
            </w:r>
          </w:p>
        </w:tc>
        <w:tc>
          <w:tcPr>
            <w:tcW w:w="878" w:type="dxa"/>
            <w:shd w:val="clear" w:color="auto" w:fill="auto"/>
          </w:tcPr>
          <w:p w14:paraId="734E5BF9" w14:textId="72C60427" w:rsidR="007250C1" w:rsidRPr="003926DF" w:rsidRDefault="007250C1" w:rsidP="007250C1">
            <w:pPr>
              <w:tabs>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202B6701" w14:textId="02D5DDFC" w:rsidR="007250C1" w:rsidRPr="003926DF" w:rsidRDefault="007250C1" w:rsidP="007250C1">
            <w:pPr>
              <w:tabs>
                <w:tab w:val="decimal" w:pos="648"/>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29,779 </w:t>
            </w:r>
          </w:p>
        </w:tc>
        <w:tc>
          <w:tcPr>
            <w:tcW w:w="878" w:type="dxa"/>
            <w:shd w:val="clear" w:color="auto" w:fill="auto"/>
          </w:tcPr>
          <w:p w14:paraId="3C1B5B78" w14:textId="4F0B240D" w:rsidR="007250C1" w:rsidRPr="003926DF" w:rsidRDefault="007250C1" w:rsidP="007250C1">
            <w:pPr>
              <w:tabs>
                <w:tab w:val="clear" w:pos="680"/>
                <w:tab w:val="decimal" w:pos="662"/>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6</w:t>
            </w:r>
            <w:r w:rsidR="00071ABF" w:rsidRPr="003926DF">
              <w:rPr>
                <w:rFonts w:ascii="Browallia New" w:hAnsi="Browallia New" w:cs="Browallia New"/>
                <w:snapToGrid w:val="0"/>
                <w:sz w:val="20"/>
                <w:szCs w:val="20"/>
                <w:lang w:eastAsia="th-TH"/>
              </w:rPr>
              <w:t>34</w:t>
            </w:r>
            <w:r w:rsidRPr="003926DF">
              <w:rPr>
                <w:rFonts w:ascii="Browallia New" w:hAnsi="Browallia New" w:cs="Browallia New"/>
                <w:snapToGrid w:val="0"/>
                <w:sz w:val="20"/>
                <w:szCs w:val="20"/>
                <w:lang w:eastAsia="th-TH"/>
              </w:rPr>
              <w:t>,</w:t>
            </w:r>
            <w:r w:rsidR="00071ABF" w:rsidRPr="003926DF">
              <w:rPr>
                <w:rFonts w:ascii="Browallia New" w:hAnsi="Browallia New" w:cs="Browallia New"/>
                <w:snapToGrid w:val="0"/>
                <w:sz w:val="20"/>
                <w:szCs w:val="20"/>
                <w:lang w:eastAsia="th-TH"/>
              </w:rPr>
              <w:t>75</w:t>
            </w:r>
            <w:r w:rsidR="00C745C9" w:rsidRPr="003926DF">
              <w:rPr>
                <w:rFonts w:ascii="Browallia New" w:hAnsi="Browallia New" w:cs="Browallia New"/>
                <w:snapToGrid w:val="0"/>
                <w:sz w:val="20"/>
                <w:szCs w:val="20"/>
                <w:lang w:eastAsia="th-TH"/>
              </w:rPr>
              <w:t>8</w:t>
            </w:r>
            <w:r w:rsidRPr="003926DF">
              <w:rPr>
                <w:rFonts w:ascii="Browallia New" w:hAnsi="Browallia New" w:cs="Browallia New"/>
                <w:snapToGrid w:val="0"/>
                <w:sz w:val="20"/>
                <w:szCs w:val="20"/>
                <w:lang w:eastAsia="th-TH"/>
              </w:rPr>
              <w:t xml:space="preserve"> </w:t>
            </w:r>
          </w:p>
        </w:tc>
        <w:tc>
          <w:tcPr>
            <w:tcW w:w="878" w:type="dxa"/>
            <w:shd w:val="clear" w:color="auto" w:fill="auto"/>
          </w:tcPr>
          <w:p w14:paraId="0090D6BA" w14:textId="7B70F43B" w:rsidR="007250C1" w:rsidRPr="003926DF" w:rsidRDefault="007250C1" w:rsidP="007250C1">
            <w:pPr>
              <w:tabs>
                <w:tab w:val="decimal" w:pos="821"/>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(93,964) </w:t>
            </w:r>
          </w:p>
        </w:tc>
        <w:tc>
          <w:tcPr>
            <w:tcW w:w="882" w:type="dxa"/>
            <w:shd w:val="clear" w:color="auto" w:fill="auto"/>
          </w:tcPr>
          <w:p w14:paraId="4F8A3FA9" w14:textId="495CAC1E" w:rsidR="007250C1" w:rsidRPr="003926DF" w:rsidRDefault="00DB379C" w:rsidP="007250C1">
            <w:pPr>
              <w:tabs>
                <w:tab w:val="decimal" w:pos="749"/>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540,79</w:t>
            </w:r>
            <w:r w:rsidR="00C745C9" w:rsidRPr="003926DF">
              <w:rPr>
                <w:rFonts w:ascii="Browallia New" w:hAnsi="Browallia New" w:cs="Browallia New"/>
                <w:snapToGrid w:val="0"/>
                <w:sz w:val="20"/>
                <w:szCs w:val="20"/>
                <w:lang w:eastAsia="th-TH"/>
              </w:rPr>
              <w:t>4</w:t>
            </w:r>
            <w:r w:rsidR="007250C1" w:rsidRPr="003926DF">
              <w:rPr>
                <w:rFonts w:ascii="Browallia New" w:hAnsi="Browallia New" w:cs="Browallia New"/>
                <w:snapToGrid w:val="0"/>
                <w:sz w:val="20"/>
                <w:szCs w:val="20"/>
                <w:lang w:eastAsia="th-TH"/>
              </w:rPr>
              <w:t xml:space="preserve"> </w:t>
            </w:r>
          </w:p>
        </w:tc>
      </w:tr>
      <w:tr w:rsidR="007250C1" w:rsidRPr="003926DF" w14:paraId="3053B5B8" w14:textId="77777777" w:rsidTr="00E2767E">
        <w:trPr>
          <w:trHeight w:val="63"/>
        </w:trPr>
        <w:tc>
          <w:tcPr>
            <w:tcW w:w="1525" w:type="dxa"/>
            <w:shd w:val="clear" w:color="auto" w:fill="auto"/>
            <w:vAlign w:val="bottom"/>
          </w:tcPr>
          <w:p w14:paraId="2B682021" w14:textId="77777777" w:rsidR="007250C1" w:rsidRPr="003926DF" w:rsidRDefault="007250C1" w:rsidP="007250C1">
            <w:pPr>
              <w:ind w:left="-107"/>
              <w:rPr>
                <w:rFonts w:ascii="Browallia New" w:hAnsi="Browallia New" w:cs="Browallia New"/>
                <w:sz w:val="20"/>
                <w:szCs w:val="20"/>
                <w:cs/>
              </w:rPr>
            </w:pPr>
            <w:r w:rsidRPr="003926DF">
              <w:rPr>
                <w:rFonts w:ascii="Browallia New" w:hAnsi="Browallia New" w:cs="Browallia New"/>
                <w:sz w:val="20"/>
                <w:szCs w:val="20"/>
                <w:cs/>
              </w:rPr>
              <w:t>ตลอดช่วงเวลาที่ปฏิบัติ</w:t>
            </w:r>
          </w:p>
        </w:tc>
        <w:tc>
          <w:tcPr>
            <w:tcW w:w="879" w:type="dxa"/>
            <w:shd w:val="clear" w:color="auto" w:fill="auto"/>
            <w:vAlign w:val="bottom"/>
          </w:tcPr>
          <w:p w14:paraId="54A54E01" w14:textId="77777777" w:rsidR="007250C1" w:rsidRPr="003926DF" w:rsidRDefault="007250C1" w:rsidP="007250C1">
            <w:pPr>
              <w:tabs>
                <w:tab w:val="decimal" w:pos="64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bottom"/>
          </w:tcPr>
          <w:p w14:paraId="64AE6928" w14:textId="77777777" w:rsidR="007250C1" w:rsidRPr="003926DF" w:rsidRDefault="007250C1" w:rsidP="007250C1">
            <w:pPr>
              <w:tabs>
                <w:tab w:val="decimal" w:pos="62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bottom"/>
          </w:tcPr>
          <w:p w14:paraId="120519D9" w14:textId="77777777" w:rsidR="007250C1" w:rsidRPr="003926DF" w:rsidRDefault="007250C1" w:rsidP="007250C1">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68BD460A" w14:textId="77777777" w:rsidR="007250C1" w:rsidRPr="003926DF" w:rsidRDefault="007250C1" w:rsidP="007250C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034CDEA" w14:textId="77777777" w:rsidR="007250C1" w:rsidRPr="003926DF" w:rsidRDefault="007250C1" w:rsidP="007250C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44CC7382" w14:textId="77777777" w:rsidR="007250C1" w:rsidRPr="003926DF" w:rsidRDefault="007250C1" w:rsidP="007250C1">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72781279" w14:textId="77777777" w:rsidR="007250C1" w:rsidRPr="003926DF" w:rsidRDefault="007250C1" w:rsidP="007250C1">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03699A68" w14:textId="77777777" w:rsidR="007250C1" w:rsidRPr="003926DF" w:rsidRDefault="007250C1" w:rsidP="007250C1">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0555315F" w14:textId="77777777" w:rsidR="007250C1" w:rsidRPr="003926DF" w:rsidRDefault="007250C1" w:rsidP="007250C1">
            <w:pPr>
              <w:tabs>
                <w:tab w:val="decimal" w:pos="749"/>
              </w:tabs>
              <w:ind w:right="-72"/>
              <w:jc w:val="right"/>
              <w:rPr>
                <w:rFonts w:ascii="Browallia New" w:hAnsi="Browallia New" w:cs="Browallia New"/>
                <w:snapToGrid w:val="0"/>
                <w:sz w:val="20"/>
                <w:szCs w:val="20"/>
                <w:lang w:eastAsia="th-TH"/>
              </w:rPr>
            </w:pPr>
          </w:p>
        </w:tc>
      </w:tr>
      <w:tr w:rsidR="007250C1" w:rsidRPr="003926DF" w14:paraId="7CC20B24" w14:textId="77777777" w:rsidTr="00E2767E">
        <w:trPr>
          <w:trHeight w:val="126"/>
        </w:trPr>
        <w:tc>
          <w:tcPr>
            <w:tcW w:w="1525" w:type="dxa"/>
            <w:shd w:val="clear" w:color="auto" w:fill="auto"/>
            <w:vAlign w:val="bottom"/>
          </w:tcPr>
          <w:p w14:paraId="166F3421" w14:textId="77777777" w:rsidR="007250C1" w:rsidRPr="003926DF" w:rsidRDefault="007250C1" w:rsidP="007250C1">
            <w:pPr>
              <w:ind w:left="-107" w:right="-87"/>
              <w:rPr>
                <w:rFonts w:ascii="Browallia New" w:hAnsi="Browallia New" w:cs="Browallia New"/>
                <w:sz w:val="20"/>
                <w:szCs w:val="20"/>
                <w:cs/>
              </w:rPr>
            </w:pPr>
            <w:r w:rsidRPr="003926DF">
              <w:rPr>
                <w:rFonts w:ascii="Browallia New" w:hAnsi="Browallia New" w:cs="Browallia New"/>
                <w:sz w:val="20"/>
                <w:szCs w:val="20"/>
                <w:cs/>
              </w:rPr>
              <w:t xml:space="preserve">   ตามภาระที่ต้องปฏิบัติ</w:t>
            </w:r>
          </w:p>
        </w:tc>
        <w:tc>
          <w:tcPr>
            <w:tcW w:w="879" w:type="dxa"/>
            <w:shd w:val="clear" w:color="auto" w:fill="auto"/>
            <w:vAlign w:val="bottom"/>
          </w:tcPr>
          <w:p w14:paraId="432F9920" w14:textId="77777777" w:rsidR="007250C1" w:rsidRPr="003926DF" w:rsidRDefault="007250C1" w:rsidP="007250C1">
            <w:pPr>
              <w:tabs>
                <w:tab w:val="decimal" w:pos="64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bottom"/>
          </w:tcPr>
          <w:p w14:paraId="141230E0" w14:textId="77777777" w:rsidR="007250C1" w:rsidRPr="003926DF" w:rsidRDefault="007250C1" w:rsidP="007250C1">
            <w:pPr>
              <w:tabs>
                <w:tab w:val="decimal" w:pos="628"/>
              </w:tabs>
              <w:ind w:left="-43" w:right="-72"/>
              <w:jc w:val="right"/>
              <w:rPr>
                <w:rFonts w:ascii="Browallia New" w:hAnsi="Browallia New" w:cs="Browallia New"/>
                <w:snapToGrid w:val="0"/>
                <w:sz w:val="20"/>
                <w:szCs w:val="20"/>
                <w:lang w:eastAsia="th-TH"/>
              </w:rPr>
            </w:pPr>
          </w:p>
        </w:tc>
        <w:tc>
          <w:tcPr>
            <w:tcW w:w="884" w:type="dxa"/>
            <w:gridSpan w:val="2"/>
            <w:shd w:val="clear" w:color="auto" w:fill="auto"/>
            <w:vAlign w:val="bottom"/>
          </w:tcPr>
          <w:p w14:paraId="18E9C975" w14:textId="77777777" w:rsidR="007250C1" w:rsidRPr="003926DF" w:rsidRDefault="007250C1" w:rsidP="007250C1">
            <w:pPr>
              <w:tabs>
                <w:tab w:val="clear" w:pos="227"/>
                <w:tab w:val="clear" w:pos="454"/>
                <w:tab w:val="clear" w:pos="680"/>
              </w:tabs>
              <w:ind w:right="-72"/>
              <w:jc w:val="right"/>
              <w:rPr>
                <w:rFonts w:ascii="Browallia New" w:hAnsi="Browallia New" w:cs="Browallia New"/>
                <w:snapToGrid w:val="0"/>
                <w:sz w:val="20"/>
                <w:szCs w:val="20"/>
                <w:lang w:eastAsia="th-TH"/>
              </w:rPr>
            </w:pPr>
          </w:p>
        </w:tc>
        <w:tc>
          <w:tcPr>
            <w:tcW w:w="965" w:type="dxa"/>
            <w:shd w:val="clear" w:color="auto" w:fill="auto"/>
            <w:vAlign w:val="bottom"/>
          </w:tcPr>
          <w:p w14:paraId="5BE25D4D" w14:textId="77777777" w:rsidR="007250C1" w:rsidRPr="003926DF" w:rsidRDefault="007250C1" w:rsidP="007250C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16223DF9" w14:textId="77777777" w:rsidR="007250C1" w:rsidRPr="003926DF" w:rsidRDefault="007250C1" w:rsidP="007250C1">
            <w:pPr>
              <w:tabs>
                <w:tab w:val="decimal" w:pos="806"/>
              </w:tabs>
              <w:ind w:left="-43" w:right="-72"/>
              <w:jc w:val="right"/>
              <w:rPr>
                <w:rFonts w:ascii="Browallia New" w:hAnsi="Browallia New" w:cs="Browallia New"/>
                <w:snapToGrid w:val="0"/>
                <w:sz w:val="20"/>
                <w:szCs w:val="20"/>
                <w:lang w:eastAsia="th-TH"/>
              </w:rPr>
            </w:pPr>
          </w:p>
        </w:tc>
        <w:tc>
          <w:tcPr>
            <w:tcW w:w="878" w:type="dxa"/>
            <w:shd w:val="clear" w:color="auto" w:fill="auto"/>
            <w:vAlign w:val="bottom"/>
          </w:tcPr>
          <w:p w14:paraId="3AB03B9F" w14:textId="77777777" w:rsidR="007250C1" w:rsidRPr="003926DF" w:rsidRDefault="007250C1" w:rsidP="007250C1">
            <w:pPr>
              <w:tabs>
                <w:tab w:val="decimal" w:pos="648"/>
              </w:tabs>
              <w:ind w:left="-43" w:right="-72"/>
              <w:jc w:val="right"/>
              <w:rPr>
                <w:rFonts w:ascii="Browallia New" w:hAnsi="Browallia New" w:cs="Browallia New"/>
                <w:snapToGrid w:val="0"/>
                <w:sz w:val="20"/>
                <w:szCs w:val="20"/>
                <w:lang w:val="en-GB" w:eastAsia="th-TH"/>
              </w:rPr>
            </w:pPr>
          </w:p>
        </w:tc>
        <w:tc>
          <w:tcPr>
            <w:tcW w:w="878" w:type="dxa"/>
            <w:shd w:val="clear" w:color="auto" w:fill="auto"/>
            <w:vAlign w:val="bottom"/>
          </w:tcPr>
          <w:p w14:paraId="15EC0527" w14:textId="77777777" w:rsidR="007250C1" w:rsidRPr="003926DF" w:rsidRDefault="007250C1" w:rsidP="007250C1">
            <w:pPr>
              <w:tabs>
                <w:tab w:val="clear" w:pos="680"/>
                <w:tab w:val="decimal" w:pos="662"/>
              </w:tabs>
              <w:ind w:right="-72"/>
              <w:jc w:val="right"/>
              <w:rPr>
                <w:rFonts w:ascii="Browallia New" w:hAnsi="Browallia New" w:cs="Browallia New"/>
                <w:snapToGrid w:val="0"/>
                <w:sz w:val="20"/>
                <w:szCs w:val="20"/>
                <w:lang w:eastAsia="th-TH"/>
              </w:rPr>
            </w:pPr>
          </w:p>
        </w:tc>
        <w:tc>
          <w:tcPr>
            <w:tcW w:w="878" w:type="dxa"/>
            <w:shd w:val="clear" w:color="auto" w:fill="auto"/>
            <w:vAlign w:val="bottom"/>
          </w:tcPr>
          <w:p w14:paraId="1A8E5A19" w14:textId="77777777" w:rsidR="007250C1" w:rsidRPr="003926DF" w:rsidRDefault="007250C1" w:rsidP="007250C1">
            <w:pPr>
              <w:tabs>
                <w:tab w:val="decimal" w:pos="821"/>
              </w:tabs>
              <w:ind w:left="-43" w:right="-72"/>
              <w:jc w:val="right"/>
              <w:rPr>
                <w:rFonts w:ascii="Browallia New" w:hAnsi="Browallia New" w:cs="Browallia New"/>
                <w:snapToGrid w:val="0"/>
                <w:sz w:val="20"/>
                <w:szCs w:val="20"/>
                <w:lang w:eastAsia="th-TH"/>
              </w:rPr>
            </w:pPr>
          </w:p>
        </w:tc>
        <w:tc>
          <w:tcPr>
            <w:tcW w:w="882" w:type="dxa"/>
            <w:shd w:val="clear" w:color="auto" w:fill="auto"/>
            <w:vAlign w:val="bottom"/>
          </w:tcPr>
          <w:p w14:paraId="62233C02" w14:textId="77777777" w:rsidR="007250C1" w:rsidRPr="003926DF" w:rsidRDefault="007250C1" w:rsidP="007250C1">
            <w:pPr>
              <w:tabs>
                <w:tab w:val="decimal" w:pos="749"/>
              </w:tabs>
              <w:ind w:right="-72"/>
              <w:jc w:val="right"/>
              <w:rPr>
                <w:rFonts w:ascii="Browallia New" w:hAnsi="Browallia New" w:cs="Browallia New"/>
                <w:snapToGrid w:val="0"/>
                <w:sz w:val="20"/>
                <w:szCs w:val="20"/>
                <w:lang w:eastAsia="th-TH"/>
              </w:rPr>
            </w:pPr>
          </w:p>
        </w:tc>
      </w:tr>
      <w:tr w:rsidR="00A141AA" w:rsidRPr="003926DF" w14:paraId="7FC65E52" w14:textId="77777777" w:rsidTr="00F427A0">
        <w:trPr>
          <w:trHeight w:val="63"/>
        </w:trPr>
        <w:tc>
          <w:tcPr>
            <w:tcW w:w="1525" w:type="dxa"/>
            <w:shd w:val="clear" w:color="auto" w:fill="auto"/>
            <w:vAlign w:val="bottom"/>
          </w:tcPr>
          <w:p w14:paraId="3B324BEE" w14:textId="77777777" w:rsidR="00A141AA" w:rsidRPr="003926DF" w:rsidRDefault="00A141AA" w:rsidP="00A141AA">
            <w:pPr>
              <w:ind w:left="-107" w:right="-87"/>
              <w:rPr>
                <w:rFonts w:ascii="Browallia New" w:hAnsi="Browallia New" w:cs="Browallia New"/>
                <w:sz w:val="20"/>
                <w:szCs w:val="20"/>
                <w:lang w:val="en-GB"/>
              </w:rPr>
            </w:pPr>
            <w:r w:rsidRPr="003926DF">
              <w:rPr>
                <w:rFonts w:ascii="Browallia New" w:hAnsi="Browallia New" w:cs="Browallia New"/>
                <w:sz w:val="20"/>
                <w:szCs w:val="20"/>
                <w:cs/>
              </w:rPr>
              <w:t xml:space="preserve">   </w:t>
            </w:r>
            <w:r w:rsidRPr="003926DF">
              <w:rPr>
                <w:rFonts w:ascii="Browallia New" w:hAnsi="Browallia New" w:cs="Browallia New"/>
                <w:sz w:val="20"/>
                <w:szCs w:val="20"/>
                <w:lang w:val="en-GB"/>
              </w:rPr>
              <w:t>(over time)</w:t>
            </w:r>
          </w:p>
        </w:tc>
        <w:tc>
          <w:tcPr>
            <w:tcW w:w="879" w:type="dxa"/>
            <w:shd w:val="clear" w:color="auto" w:fill="auto"/>
          </w:tcPr>
          <w:p w14:paraId="1397BA03" w14:textId="61982CA6" w:rsidR="00A141AA" w:rsidRPr="003926DF" w:rsidRDefault="00A141AA" w:rsidP="00A141AA">
            <w:pPr>
              <w:pBdr>
                <w:bottom w:val="single" w:sz="4" w:space="1" w:color="auto"/>
              </w:pBdr>
              <w:tabs>
                <w:tab w:val="decimal" w:pos="648"/>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r w:rsidR="00B30CD1" w:rsidRPr="003926DF">
              <w:rPr>
                <w:rFonts w:ascii="Browallia New" w:hAnsi="Browallia New" w:cs="Browallia New"/>
                <w:sz w:val="20"/>
                <w:szCs w:val="20"/>
                <w:lang w:val="en-GB"/>
              </w:rPr>
              <w:t xml:space="preserve"> </w:t>
            </w:r>
            <w:r w:rsidRPr="003926DF">
              <w:rPr>
                <w:rFonts w:ascii="Browallia New" w:hAnsi="Browallia New" w:cs="Browallia New"/>
                <w:sz w:val="20"/>
                <w:szCs w:val="20"/>
                <w:lang w:val="en-GB"/>
              </w:rPr>
              <w:t xml:space="preserve">  -</w:t>
            </w:r>
          </w:p>
        </w:tc>
        <w:tc>
          <w:tcPr>
            <w:tcW w:w="884" w:type="dxa"/>
            <w:gridSpan w:val="2"/>
            <w:shd w:val="clear" w:color="auto" w:fill="auto"/>
          </w:tcPr>
          <w:p w14:paraId="3EC7C2AE" w14:textId="727D085C" w:rsidR="00A141AA" w:rsidRPr="003926DF" w:rsidRDefault="00A141AA" w:rsidP="00A141AA">
            <w:pPr>
              <w:pBdr>
                <w:bottom w:val="single" w:sz="4" w:space="1" w:color="auto"/>
              </w:pBdr>
              <w:tabs>
                <w:tab w:val="decimal" w:pos="628"/>
              </w:tabs>
              <w:ind w:left="-43" w:right="-72"/>
              <w:jc w:val="right"/>
              <w:rPr>
                <w:rFonts w:ascii="Browallia New" w:hAnsi="Browallia New" w:cs="Browallia New"/>
                <w:snapToGrid w:val="0"/>
                <w:sz w:val="20"/>
                <w:szCs w:val="20"/>
                <w:lang w:eastAsia="th-TH"/>
              </w:rPr>
            </w:pPr>
            <w:r w:rsidRPr="003926DF">
              <w:rPr>
                <w:rFonts w:ascii="Browallia New" w:hAnsi="Browallia New" w:cs="Browallia New"/>
                <w:sz w:val="20"/>
                <w:szCs w:val="20"/>
              </w:rPr>
              <w:t xml:space="preserve"> 188,110 </w:t>
            </w:r>
          </w:p>
        </w:tc>
        <w:tc>
          <w:tcPr>
            <w:tcW w:w="884" w:type="dxa"/>
            <w:gridSpan w:val="2"/>
            <w:shd w:val="clear" w:color="auto" w:fill="auto"/>
          </w:tcPr>
          <w:p w14:paraId="108472E4" w14:textId="0EF52E7B" w:rsidR="00A141AA" w:rsidRPr="003926DF" w:rsidRDefault="00A141AA" w:rsidP="00A141AA">
            <w:pPr>
              <w:pBdr>
                <w:bottom w:val="single" w:sz="4" w:space="1" w:color="auto"/>
              </w:pBdr>
              <w:tabs>
                <w:tab w:val="clear" w:pos="227"/>
                <w:tab w:val="clear" w:pos="454"/>
                <w:tab w:val="clear" w:pos="680"/>
              </w:tabs>
              <w:ind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w:t>
            </w:r>
          </w:p>
        </w:tc>
        <w:tc>
          <w:tcPr>
            <w:tcW w:w="965" w:type="dxa"/>
            <w:shd w:val="clear" w:color="auto" w:fill="auto"/>
          </w:tcPr>
          <w:p w14:paraId="44385AF6" w14:textId="54CDFBD9" w:rsidR="00A141AA" w:rsidRPr="003926DF" w:rsidRDefault="00A141AA" w:rsidP="00A141AA">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w:t>
            </w:r>
          </w:p>
        </w:tc>
        <w:tc>
          <w:tcPr>
            <w:tcW w:w="878" w:type="dxa"/>
            <w:shd w:val="clear" w:color="auto" w:fill="auto"/>
          </w:tcPr>
          <w:p w14:paraId="410669CE" w14:textId="06151436" w:rsidR="00A141AA" w:rsidRPr="003926DF" w:rsidRDefault="00A141AA" w:rsidP="00A141AA">
            <w:pPr>
              <w:pBdr>
                <w:bottom w:val="single" w:sz="4" w:space="1" w:color="auto"/>
              </w:pBdr>
              <w:tabs>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2E15E6E4" w14:textId="074193DA" w:rsidR="00A141AA" w:rsidRPr="003926DF" w:rsidRDefault="00A141AA" w:rsidP="00A141AA">
            <w:pPr>
              <w:pBdr>
                <w:bottom w:val="single" w:sz="4" w:space="1" w:color="auto"/>
              </w:pBdr>
              <w:tabs>
                <w:tab w:val="decimal" w:pos="648"/>
              </w:tabs>
              <w:ind w:right="-72"/>
              <w:jc w:val="right"/>
              <w:rPr>
                <w:rFonts w:ascii="Browallia New" w:hAnsi="Browallia New" w:cs="Browallia New"/>
                <w:snapToGrid w:val="0"/>
                <w:sz w:val="20"/>
                <w:szCs w:val="20"/>
                <w:lang w:eastAsia="th-TH"/>
              </w:rPr>
            </w:pPr>
            <w:r w:rsidRPr="003926DF">
              <w:rPr>
                <w:rFonts w:ascii="Browallia New" w:hAnsi="Browallia New" w:cs="Browallia New"/>
                <w:sz w:val="20"/>
                <w:szCs w:val="20"/>
              </w:rPr>
              <w:t xml:space="preserve"> 99,169 </w:t>
            </w:r>
          </w:p>
        </w:tc>
        <w:tc>
          <w:tcPr>
            <w:tcW w:w="878" w:type="dxa"/>
            <w:shd w:val="clear" w:color="auto" w:fill="auto"/>
          </w:tcPr>
          <w:p w14:paraId="1947979D" w14:textId="79D1B482" w:rsidR="00A141AA" w:rsidRPr="003926DF" w:rsidRDefault="00A141AA" w:rsidP="00A141AA">
            <w:pPr>
              <w:pBdr>
                <w:bottom w:val="single" w:sz="4" w:space="1" w:color="auto"/>
              </w:pBdr>
              <w:tabs>
                <w:tab w:val="clear" w:pos="680"/>
                <w:tab w:val="decimal" w:pos="662"/>
              </w:tabs>
              <w:ind w:right="-72"/>
              <w:jc w:val="right"/>
              <w:rPr>
                <w:rFonts w:ascii="Browallia New" w:hAnsi="Browallia New" w:cs="Browallia New"/>
                <w:snapToGrid w:val="0"/>
                <w:sz w:val="20"/>
                <w:szCs w:val="20"/>
                <w:lang w:eastAsia="th-TH"/>
              </w:rPr>
            </w:pPr>
            <w:r w:rsidRPr="003926DF">
              <w:rPr>
                <w:rFonts w:ascii="Browallia New" w:hAnsi="Browallia New" w:cs="Browallia New"/>
                <w:sz w:val="20"/>
                <w:szCs w:val="20"/>
              </w:rPr>
              <w:t xml:space="preserve"> 287,279 </w:t>
            </w:r>
          </w:p>
        </w:tc>
        <w:tc>
          <w:tcPr>
            <w:tcW w:w="878" w:type="dxa"/>
            <w:shd w:val="clear" w:color="auto" w:fill="auto"/>
          </w:tcPr>
          <w:p w14:paraId="6A903341" w14:textId="7D06E6C5" w:rsidR="00A141AA" w:rsidRPr="003926DF" w:rsidRDefault="00A141AA" w:rsidP="00A141AA">
            <w:pPr>
              <w:pBdr>
                <w:bottom w:val="single" w:sz="4" w:space="1" w:color="auto"/>
              </w:pBdr>
              <w:tabs>
                <w:tab w:val="decimal" w:pos="821"/>
              </w:tabs>
              <w:ind w:left="-43" w:right="-72"/>
              <w:jc w:val="right"/>
              <w:rPr>
                <w:rFonts w:ascii="Browallia New" w:hAnsi="Browallia New" w:cs="Browallia New"/>
                <w:snapToGrid w:val="0"/>
                <w:sz w:val="20"/>
                <w:szCs w:val="20"/>
                <w:lang w:eastAsia="th-TH"/>
              </w:rPr>
            </w:pPr>
            <w:r w:rsidRPr="003926DF">
              <w:rPr>
                <w:rFonts w:ascii="Browallia New" w:hAnsi="Browallia New" w:cs="Browallia New"/>
                <w:sz w:val="20"/>
                <w:szCs w:val="20"/>
              </w:rPr>
              <w:t xml:space="preserve"> (152,292) </w:t>
            </w:r>
          </w:p>
        </w:tc>
        <w:tc>
          <w:tcPr>
            <w:tcW w:w="882" w:type="dxa"/>
            <w:shd w:val="clear" w:color="auto" w:fill="auto"/>
          </w:tcPr>
          <w:p w14:paraId="390B40EC" w14:textId="0CD0040A" w:rsidR="00A141AA" w:rsidRPr="003926DF" w:rsidRDefault="00A141AA" w:rsidP="00A141AA">
            <w:pPr>
              <w:pBdr>
                <w:bottom w:val="single" w:sz="4" w:space="1" w:color="auto"/>
              </w:pBdr>
              <w:tabs>
                <w:tab w:val="decimal" w:pos="749"/>
              </w:tabs>
              <w:ind w:right="-72"/>
              <w:jc w:val="right"/>
              <w:rPr>
                <w:rFonts w:ascii="Browallia New" w:hAnsi="Browallia New" w:cs="Browallia New"/>
                <w:snapToGrid w:val="0"/>
                <w:sz w:val="20"/>
                <w:szCs w:val="20"/>
                <w:lang w:eastAsia="th-TH"/>
              </w:rPr>
            </w:pPr>
            <w:r w:rsidRPr="003926DF">
              <w:rPr>
                <w:rFonts w:ascii="Browallia New" w:hAnsi="Browallia New" w:cs="Browallia New"/>
                <w:sz w:val="20"/>
                <w:szCs w:val="20"/>
              </w:rPr>
              <w:t xml:space="preserve"> 134,987 </w:t>
            </w:r>
          </w:p>
        </w:tc>
      </w:tr>
      <w:tr w:rsidR="00A141AA" w:rsidRPr="003926DF" w14:paraId="7D533AF2" w14:textId="77777777" w:rsidTr="00F427A0">
        <w:trPr>
          <w:trHeight w:val="53"/>
        </w:trPr>
        <w:tc>
          <w:tcPr>
            <w:tcW w:w="1525" w:type="dxa"/>
            <w:shd w:val="clear" w:color="auto" w:fill="auto"/>
            <w:vAlign w:val="bottom"/>
          </w:tcPr>
          <w:p w14:paraId="781D5FA7" w14:textId="77777777" w:rsidR="00A141AA" w:rsidRPr="003926DF" w:rsidRDefault="00A141AA" w:rsidP="00A141AA">
            <w:pPr>
              <w:ind w:left="-107" w:right="-87"/>
              <w:rPr>
                <w:rFonts w:ascii="Browallia New" w:hAnsi="Browallia New" w:cs="Browallia New"/>
                <w:sz w:val="20"/>
                <w:szCs w:val="20"/>
                <w:cs/>
              </w:rPr>
            </w:pPr>
            <w:r w:rsidRPr="003926DF">
              <w:rPr>
                <w:rFonts w:ascii="Browallia New" w:hAnsi="Browallia New" w:cs="Browallia New"/>
                <w:sz w:val="20"/>
                <w:szCs w:val="20"/>
                <w:cs/>
              </w:rPr>
              <w:t>รวมรายได้</w:t>
            </w:r>
          </w:p>
        </w:tc>
        <w:tc>
          <w:tcPr>
            <w:tcW w:w="879" w:type="dxa"/>
            <w:shd w:val="clear" w:color="auto" w:fill="auto"/>
          </w:tcPr>
          <w:p w14:paraId="19EB9137" w14:textId="23379979" w:rsidR="00A141AA" w:rsidRPr="003926DF" w:rsidRDefault="00A141AA" w:rsidP="00A141AA">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366,054 </w:t>
            </w:r>
          </w:p>
        </w:tc>
        <w:tc>
          <w:tcPr>
            <w:tcW w:w="884" w:type="dxa"/>
            <w:gridSpan w:val="2"/>
            <w:shd w:val="clear" w:color="auto" w:fill="auto"/>
          </w:tcPr>
          <w:p w14:paraId="7D2EB515" w14:textId="27078662" w:rsidR="00A141AA" w:rsidRPr="003926DF" w:rsidRDefault="00A141AA" w:rsidP="00A141AA">
            <w:pPr>
              <w:pBdr>
                <w:bottom w:val="single" w:sz="12" w:space="1" w:color="auto"/>
              </w:pBdr>
              <w:tabs>
                <w:tab w:val="decimal" w:pos="628"/>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340,227 </w:t>
            </w:r>
          </w:p>
        </w:tc>
        <w:tc>
          <w:tcPr>
            <w:tcW w:w="884" w:type="dxa"/>
            <w:gridSpan w:val="2"/>
            <w:shd w:val="clear" w:color="auto" w:fill="auto"/>
          </w:tcPr>
          <w:p w14:paraId="03E5D920" w14:textId="1418C134" w:rsidR="00A141AA" w:rsidRPr="003926DF" w:rsidRDefault="003A59DC" w:rsidP="00A141AA">
            <w:pPr>
              <w:pBdr>
                <w:bottom w:val="single" w:sz="12" w:space="1" w:color="auto"/>
              </w:pBdr>
              <w:tabs>
                <w:tab w:val="clear" w:pos="227"/>
                <w:tab w:val="clear" w:pos="454"/>
                <w:tab w:val="clear" w:pos="680"/>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18,529</w:t>
            </w:r>
          </w:p>
        </w:tc>
        <w:tc>
          <w:tcPr>
            <w:tcW w:w="965" w:type="dxa"/>
            <w:shd w:val="clear" w:color="auto" w:fill="auto"/>
          </w:tcPr>
          <w:p w14:paraId="23C742B8" w14:textId="34A45A3F" w:rsidR="00A141AA" w:rsidRPr="003926DF" w:rsidRDefault="00A141AA" w:rsidP="00A141AA">
            <w:pPr>
              <w:pBdr>
                <w:bottom w:val="single" w:sz="12" w:space="1" w:color="auto"/>
              </w:pBdr>
              <w:tabs>
                <w:tab w:val="decimal" w:pos="806"/>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68,279 </w:t>
            </w:r>
          </w:p>
        </w:tc>
        <w:tc>
          <w:tcPr>
            <w:tcW w:w="878" w:type="dxa"/>
            <w:shd w:val="clear" w:color="auto" w:fill="auto"/>
          </w:tcPr>
          <w:p w14:paraId="2E57591F" w14:textId="4C91E08D" w:rsidR="00A141AA" w:rsidRPr="003926DF" w:rsidRDefault="00A141AA" w:rsidP="00A141AA">
            <w:pPr>
              <w:pBdr>
                <w:bottom w:val="single" w:sz="12" w:space="1" w:color="auto"/>
              </w:pBdr>
              <w:tabs>
                <w:tab w:val="decimal" w:pos="806"/>
              </w:tabs>
              <w:ind w:left="-43" w:right="-72"/>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878" w:type="dxa"/>
            <w:shd w:val="clear" w:color="auto" w:fill="auto"/>
          </w:tcPr>
          <w:p w14:paraId="6802D0A7" w14:textId="0EEEA8F5" w:rsidR="00A141AA" w:rsidRPr="003926DF" w:rsidRDefault="00A141AA" w:rsidP="00A141AA">
            <w:pPr>
              <w:pBdr>
                <w:bottom w:val="single" w:sz="12" w:space="1" w:color="auto"/>
              </w:pBdr>
              <w:tabs>
                <w:tab w:val="decimal" w:pos="648"/>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128,948 </w:t>
            </w:r>
          </w:p>
        </w:tc>
        <w:tc>
          <w:tcPr>
            <w:tcW w:w="878" w:type="dxa"/>
            <w:shd w:val="clear" w:color="auto" w:fill="auto"/>
          </w:tcPr>
          <w:p w14:paraId="4F0B8111" w14:textId="76BA3069" w:rsidR="00A141AA" w:rsidRPr="003926DF" w:rsidRDefault="00E5439E" w:rsidP="00A141AA">
            <w:pPr>
              <w:pBdr>
                <w:bottom w:val="single" w:sz="12" w:space="1" w:color="auto"/>
              </w:pBdr>
              <w:tabs>
                <w:tab w:val="clear" w:pos="680"/>
                <w:tab w:val="decimal" w:pos="662"/>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9</w:t>
            </w:r>
            <w:r w:rsidR="005259E2" w:rsidRPr="003926DF">
              <w:rPr>
                <w:rFonts w:ascii="Browallia New" w:hAnsi="Browallia New" w:cs="Browallia New"/>
                <w:snapToGrid w:val="0"/>
                <w:sz w:val="20"/>
                <w:szCs w:val="20"/>
                <w:lang w:eastAsia="th-TH"/>
              </w:rPr>
              <w:t>2</w:t>
            </w:r>
            <w:r w:rsidRPr="003926DF">
              <w:rPr>
                <w:rFonts w:ascii="Browallia New" w:hAnsi="Browallia New" w:cs="Browallia New"/>
                <w:snapToGrid w:val="0"/>
                <w:sz w:val="20"/>
                <w:szCs w:val="20"/>
                <w:lang w:eastAsia="th-TH"/>
              </w:rPr>
              <w:t>2,037</w:t>
            </w:r>
          </w:p>
        </w:tc>
        <w:tc>
          <w:tcPr>
            <w:tcW w:w="878" w:type="dxa"/>
            <w:shd w:val="clear" w:color="auto" w:fill="auto"/>
          </w:tcPr>
          <w:p w14:paraId="07634052" w14:textId="16ED96B3" w:rsidR="00A141AA" w:rsidRPr="003926DF" w:rsidRDefault="00A141AA" w:rsidP="00A141AA">
            <w:pPr>
              <w:pBdr>
                <w:bottom w:val="single" w:sz="12" w:space="1" w:color="auto"/>
              </w:pBdr>
              <w:tabs>
                <w:tab w:val="decimal" w:pos="821"/>
              </w:tabs>
              <w:ind w:left="-43"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(246,256) </w:t>
            </w:r>
          </w:p>
        </w:tc>
        <w:tc>
          <w:tcPr>
            <w:tcW w:w="882" w:type="dxa"/>
            <w:shd w:val="clear" w:color="auto" w:fill="auto"/>
          </w:tcPr>
          <w:p w14:paraId="05A746C9" w14:textId="74616E3B" w:rsidR="00A141AA" w:rsidRPr="003926DF" w:rsidRDefault="00C765E9" w:rsidP="00A141AA">
            <w:pPr>
              <w:pBdr>
                <w:bottom w:val="single" w:sz="12" w:space="1" w:color="auto"/>
              </w:pBdr>
              <w:tabs>
                <w:tab w:val="decimal" w:pos="749"/>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675,781</w:t>
            </w:r>
            <w:r w:rsidR="00A141AA" w:rsidRPr="003926DF">
              <w:rPr>
                <w:rFonts w:ascii="Browallia New" w:hAnsi="Browallia New" w:cs="Browallia New"/>
                <w:snapToGrid w:val="0"/>
                <w:sz w:val="20"/>
                <w:szCs w:val="20"/>
                <w:lang w:eastAsia="th-TH"/>
              </w:rPr>
              <w:t xml:space="preserve"> </w:t>
            </w:r>
          </w:p>
        </w:tc>
      </w:tr>
      <w:tr w:rsidR="007250C1" w:rsidRPr="003926DF" w14:paraId="58041836" w14:textId="77777777" w:rsidTr="00E2767E">
        <w:trPr>
          <w:trHeight w:val="53"/>
        </w:trPr>
        <w:tc>
          <w:tcPr>
            <w:tcW w:w="1525" w:type="dxa"/>
            <w:shd w:val="clear" w:color="auto" w:fill="auto"/>
            <w:vAlign w:val="bottom"/>
          </w:tcPr>
          <w:p w14:paraId="763C095C" w14:textId="77777777" w:rsidR="007250C1" w:rsidRPr="003926DF" w:rsidRDefault="007250C1" w:rsidP="007250C1">
            <w:pPr>
              <w:ind w:left="-104"/>
              <w:rPr>
                <w:rFonts w:ascii="Browallia New" w:hAnsi="Browallia New" w:cs="Browallia New"/>
                <w:sz w:val="20"/>
                <w:szCs w:val="20"/>
                <w:cs/>
              </w:rPr>
            </w:pPr>
          </w:p>
        </w:tc>
        <w:tc>
          <w:tcPr>
            <w:tcW w:w="893" w:type="dxa"/>
            <w:gridSpan w:val="2"/>
            <w:shd w:val="clear" w:color="auto" w:fill="auto"/>
            <w:vAlign w:val="bottom"/>
          </w:tcPr>
          <w:p w14:paraId="783FFC43" w14:textId="77777777" w:rsidR="007250C1" w:rsidRPr="003926DF" w:rsidRDefault="007250C1" w:rsidP="007250C1">
            <w:pPr>
              <w:ind w:left="-107" w:right="-72"/>
              <w:jc w:val="both"/>
              <w:rPr>
                <w:rFonts w:ascii="Browallia New" w:hAnsi="Browallia New" w:cs="Browallia New"/>
                <w:sz w:val="20"/>
                <w:szCs w:val="20"/>
                <w:cs/>
              </w:rPr>
            </w:pPr>
          </w:p>
        </w:tc>
        <w:tc>
          <w:tcPr>
            <w:tcW w:w="878" w:type="dxa"/>
            <w:gridSpan w:val="2"/>
            <w:shd w:val="clear" w:color="auto" w:fill="auto"/>
            <w:vAlign w:val="bottom"/>
          </w:tcPr>
          <w:p w14:paraId="49BDA1A2" w14:textId="77777777" w:rsidR="007250C1" w:rsidRPr="003926DF" w:rsidRDefault="007250C1" w:rsidP="007250C1">
            <w:pPr>
              <w:ind w:left="-107" w:right="-72"/>
              <w:jc w:val="both"/>
              <w:rPr>
                <w:rFonts w:ascii="Browallia New" w:hAnsi="Browallia New" w:cs="Browallia New"/>
                <w:sz w:val="20"/>
                <w:szCs w:val="20"/>
              </w:rPr>
            </w:pPr>
          </w:p>
        </w:tc>
        <w:tc>
          <w:tcPr>
            <w:tcW w:w="876" w:type="dxa"/>
            <w:shd w:val="clear" w:color="auto" w:fill="auto"/>
            <w:vAlign w:val="bottom"/>
          </w:tcPr>
          <w:p w14:paraId="0AEE911B" w14:textId="77777777" w:rsidR="007250C1" w:rsidRPr="003926DF" w:rsidRDefault="007250C1" w:rsidP="007250C1">
            <w:pPr>
              <w:ind w:left="-107" w:right="-72"/>
              <w:jc w:val="both"/>
              <w:rPr>
                <w:rFonts w:ascii="Browallia New" w:hAnsi="Browallia New" w:cs="Browallia New"/>
                <w:sz w:val="20"/>
                <w:szCs w:val="20"/>
              </w:rPr>
            </w:pPr>
          </w:p>
        </w:tc>
        <w:tc>
          <w:tcPr>
            <w:tcW w:w="965" w:type="dxa"/>
            <w:shd w:val="clear" w:color="auto" w:fill="auto"/>
            <w:vAlign w:val="bottom"/>
          </w:tcPr>
          <w:p w14:paraId="7D4176B2" w14:textId="77777777" w:rsidR="007250C1" w:rsidRPr="003926DF" w:rsidRDefault="007250C1" w:rsidP="007250C1">
            <w:pPr>
              <w:ind w:right="-72"/>
              <w:jc w:val="both"/>
              <w:rPr>
                <w:rFonts w:ascii="Browallia New" w:hAnsi="Browallia New" w:cs="Browallia New"/>
                <w:sz w:val="20"/>
                <w:szCs w:val="20"/>
              </w:rPr>
            </w:pPr>
          </w:p>
        </w:tc>
        <w:tc>
          <w:tcPr>
            <w:tcW w:w="878" w:type="dxa"/>
            <w:shd w:val="clear" w:color="auto" w:fill="auto"/>
            <w:vAlign w:val="bottom"/>
          </w:tcPr>
          <w:p w14:paraId="53738C37" w14:textId="77777777" w:rsidR="007250C1" w:rsidRPr="003926DF" w:rsidRDefault="007250C1" w:rsidP="007250C1">
            <w:pPr>
              <w:ind w:right="-72"/>
              <w:jc w:val="both"/>
              <w:rPr>
                <w:rFonts w:ascii="Browallia New" w:hAnsi="Browallia New" w:cs="Browallia New"/>
                <w:sz w:val="20"/>
                <w:szCs w:val="20"/>
                <w:cs/>
              </w:rPr>
            </w:pPr>
          </w:p>
        </w:tc>
        <w:tc>
          <w:tcPr>
            <w:tcW w:w="878" w:type="dxa"/>
            <w:shd w:val="clear" w:color="auto" w:fill="auto"/>
            <w:vAlign w:val="bottom"/>
          </w:tcPr>
          <w:p w14:paraId="12D6F612" w14:textId="77777777" w:rsidR="007250C1" w:rsidRPr="003926DF" w:rsidRDefault="007250C1" w:rsidP="007250C1">
            <w:pPr>
              <w:ind w:left="-107" w:right="-72"/>
              <w:jc w:val="both"/>
              <w:rPr>
                <w:rFonts w:ascii="Browallia New" w:hAnsi="Browallia New" w:cs="Browallia New"/>
                <w:sz w:val="20"/>
                <w:szCs w:val="20"/>
              </w:rPr>
            </w:pPr>
          </w:p>
        </w:tc>
        <w:tc>
          <w:tcPr>
            <w:tcW w:w="878" w:type="dxa"/>
            <w:shd w:val="clear" w:color="auto" w:fill="auto"/>
            <w:vAlign w:val="bottom"/>
          </w:tcPr>
          <w:p w14:paraId="5BAACD14" w14:textId="77777777" w:rsidR="007250C1" w:rsidRPr="003926DF" w:rsidRDefault="007250C1" w:rsidP="007250C1">
            <w:pPr>
              <w:ind w:right="-72"/>
              <w:jc w:val="both"/>
              <w:rPr>
                <w:rFonts w:ascii="Browallia New" w:hAnsi="Browallia New" w:cs="Browallia New"/>
                <w:sz w:val="20"/>
                <w:szCs w:val="20"/>
              </w:rPr>
            </w:pPr>
          </w:p>
        </w:tc>
        <w:tc>
          <w:tcPr>
            <w:tcW w:w="878" w:type="dxa"/>
            <w:shd w:val="clear" w:color="auto" w:fill="auto"/>
            <w:vAlign w:val="bottom"/>
          </w:tcPr>
          <w:p w14:paraId="428A6F7A" w14:textId="77777777" w:rsidR="007250C1" w:rsidRPr="003926DF" w:rsidRDefault="007250C1" w:rsidP="007250C1">
            <w:pPr>
              <w:tabs>
                <w:tab w:val="decimal" w:pos="792"/>
              </w:tabs>
              <w:ind w:left="-107" w:right="-72"/>
              <w:jc w:val="both"/>
              <w:rPr>
                <w:rFonts w:ascii="Browallia New" w:hAnsi="Browallia New" w:cs="Browallia New"/>
                <w:sz w:val="20"/>
                <w:szCs w:val="20"/>
              </w:rPr>
            </w:pPr>
          </w:p>
        </w:tc>
        <w:tc>
          <w:tcPr>
            <w:tcW w:w="882" w:type="dxa"/>
            <w:shd w:val="clear" w:color="auto" w:fill="auto"/>
          </w:tcPr>
          <w:p w14:paraId="53E374C9" w14:textId="77777777" w:rsidR="007250C1" w:rsidRPr="003926DF" w:rsidRDefault="007250C1" w:rsidP="007250C1">
            <w:pPr>
              <w:ind w:left="-107" w:right="-72"/>
              <w:jc w:val="both"/>
              <w:rPr>
                <w:rFonts w:ascii="Browallia New" w:hAnsi="Browallia New" w:cs="Browallia New"/>
                <w:sz w:val="20"/>
                <w:szCs w:val="20"/>
              </w:rPr>
            </w:pPr>
          </w:p>
        </w:tc>
      </w:tr>
    </w:tbl>
    <w:p w14:paraId="5E55A40B" w14:textId="77777777" w:rsidR="0087456A" w:rsidRPr="003926DF" w:rsidRDefault="0087456A">
      <w:pPr>
        <w:rPr>
          <w:rFonts w:ascii="Browallia New" w:hAnsi="Browallia New" w:cs="Browallia New"/>
        </w:rPr>
      </w:pPr>
    </w:p>
    <w:tbl>
      <w:tblPr>
        <w:tblW w:w="9531" w:type="dxa"/>
        <w:tblInd w:w="441" w:type="dxa"/>
        <w:tblLayout w:type="fixed"/>
        <w:tblLook w:val="0000" w:firstRow="0" w:lastRow="0" w:firstColumn="0" w:lastColumn="0" w:noHBand="0" w:noVBand="0"/>
      </w:tblPr>
      <w:tblGrid>
        <w:gridCol w:w="1525"/>
        <w:gridCol w:w="879"/>
        <w:gridCol w:w="14"/>
        <w:gridCol w:w="870"/>
        <w:gridCol w:w="8"/>
        <w:gridCol w:w="876"/>
        <w:gridCol w:w="965"/>
        <w:gridCol w:w="878"/>
        <w:gridCol w:w="878"/>
        <w:gridCol w:w="878"/>
        <w:gridCol w:w="878"/>
        <w:gridCol w:w="882"/>
      </w:tblGrid>
      <w:tr w:rsidR="0087456A" w:rsidRPr="003926DF" w14:paraId="6726513A" w14:textId="77777777">
        <w:trPr>
          <w:trHeight w:val="64"/>
        </w:trPr>
        <w:tc>
          <w:tcPr>
            <w:tcW w:w="1525" w:type="dxa"/>
            <w:shd w:val="clear" w:color="auto" w:fill="auto"/>
            <w:vAlign w:val="bottom"/>
          </w:tcPr>
          <w:p w14:paraId="7DA12D52" w14:textId="77777777" w:rsidR="0087456A" w:rsidRPr="003926DF" w:rsidRDefault="0087456A">
            <w:pPr>
              <w:ind w:left="-107"/>
              <w:jc w:val="thaiDistribute"/>
              <w:rPr>
                <w:rFonts w:ascii="Browallia New" w:hAnsi="Browallia New" w:cs="Browallia New"/>
                <w:snapToGrid w:val="0"/>
                <w:sz w:val="20"/>
                <w:szCs w:val="20"/>
                <w:cs/>
                <w:lang w:val="en-GB" w:eastAsia="th-TH"/>
              </w:rPr>
            </w:pPr>
          </w:p>
        </w:tc>
        <w:tc>
          <w:tcPr>
            <w:tcW w:w="8006" w:type="dxa"/>
            <w:gridSpan w:val="11"/>
            <w:shd w:val="clear" w:color="auto" w:fill="auto"/>
            <w:vAlign w:val="bottom"/>
          </w:tcPr>
          <w:p w14:paraId="2B5496B4" w14:textId="77777777" w:rsidR="0087456A" w:rsidRPr="003926DF" w:rsidRDefault="0087456A">
            <w:pPr>
              <w:pStyle w:val="a9"/>
              <w:ind w:right="-72"/>
              <w:jc w:val="right"/>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(หน่วย : พันบาท)</w:t>
            </w:r>
          </w:p>
        </w:tc>
      </w:tr>
      <w:tr w:rsidR="0087456A" w:rsidRPr="003926DF" w14:paraId="0103E9C2" w14:textId="77777777">
        <w:trPr>
          <w:trHeight w:val="64"/>
        </w:trPr>
        <w:tc>
          <w:tcPr>
            <w:tcW w:w="1525" w:type="dxa"/>
            <w:shd w:val="clear" w:color="auto" w:fill="auto"/>
            <w:vAlign w:val="bottom"/>
          </w:tcPr>
          <w:p w14:paraId="4407161B" w14:textId="77777777" w:rsidR="0087456A" w:rsidRPr="003926DF" w:rsidRDefault="0087456A">
            <w:pPr>
              <w:ind w:left="-107"/>
              <w:jc w:val="thaiDistribute"/>
              <w:rPr>
                <w:rFonts w:ascii="Browallia New" w:hAnsi="Browallia New" w:cs="Browallia New"/>
                <w:snapToGrid w:val="0"/>
                <w:sz w:val="20"/>
                <w:szCs w:val="20"/>
                <w:cs/>
                <w:lang w:val="en-GB" w:eastAsia="th-TH"/>
              </w:rPr>
            </w:pPr>
          </w:p>
        </w:tc>
        <w:tc>
          <w:tcPr>
            <w:tcW w:w="8006" w:type="dxa"/>
            <w:gridSpan w:val="11"/>
            <w:shd w:val="clear" w:color="auto" w:fill="auto"/>
            <w:vAlign w:val="bottom"/>
          </w:tcPr>
          <w:p w14:paraId="5EE7E332" w14:textId="77777777" w:rsidR="0087456A" w:rsidRPr="003926DF" w:rsidRDefault="0087456A">
            <w:pPr>
              <w:pStyle w:val="a9"/>
              <w:pBdr>
                <w:bottom w:val="single" w:sz="4" w:space="1" w:color="auto"/>
              </w:pBdr>
              <w:ind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lang w:val="th-TH"/>
              </w:rPr>
              <w:t>ข้อมูลทางการเงิน</w:t>
            </w:r>
            <w:r w:rsidRPr="003926DF">
              <w:rPr>
                <w:rFonts w:ascii="Browallia New" w:hAnsi="Browallia New" w:cs="Browallia New"/>
                <w:b/>
                <w:bCs/>
                <w:color w:val="000000"/>
                <w:sz w:val="20"/>
                <w:szCs w:val="20"/>
                <w:cs/>
              </w:rPr>
              <w:t>รวม</w:t>
            </w:r>
          </w:p>
        </w:tc>
      </w:tr>
      <w:tr w:rsidR="0087456A" w:rsidRPr="003926DF" w14:paraId="1837F283" w14:textId="77777777">
        <w:trPr>
          <w:trHeight w:val="63"/>
        </w:trPr>
        <w:tc>
          <w:tcPr>
            <w:tcW w:w="1525" w:type="dxa"/>
            <w:shd w:val="clear" w:color="auto" w:fill="auto"/>
            <w:vAlign w:val="bottom"/>
          </w:tcPr>
          <w:p w14:paraId="0E2B5CDF" w14:textId="77777777" w:rsidR="0087456A" w:rsidRPr="003926DF" w:rsidRDefault="0087456A">
            <w:pPr>
              <w:spacing w:before="16"/>
              <w:ind w:left="-107"/>
              <w:jc w:val="thaiDistribute"/>
              <w:rPr>
                <w:rFonts w:ascii="Browallia New" w:hAnsi="Browallia New" w:cs="Browallia New"/>
                <w:snapToGrid w:val="0"/>
                <w:sz w:val="20"/>
                <w:szCs w:val="20"/>
                <w:cs/>
                <w:lang w:val="en-GB" w:eastAsia="th-TH"/>
              </w:rPr>
            </w:pPr>
          </w:p>
        </w:tc>
        <w:tc>
          <w:tcPr>
            <w:tcW w:w="8006" w:type="dxa"/>
            <w:gridSpan w:val="11"/>
            <w:shd w:val="clear" w:color="auto" w:fill="auto"/>
            <w:vAlign w:val="bottom"/>
          </w:tcPr>
          <w:p w14:paraId="30967CA1" w14:textId="6B9E45D4" w:rsidR="0087456A" w:rsidRPr="003926DF" w:rsidRDefault="0087456A">
            <w:pPr>
              <w:pStyle w:val="a9"/>
              <w:pBdr>
                <w:bottom w:val="single" w:sz="4" w:space="1" w:color="auto"/>
              </w:pBdr>
              <w:spacing w:before="16"/>
              <w:ind w:left="11520" w:right="-72" w:hanging="11520"/>
              <w:jc w:val="center"/>
              <w:rPr>
                <w:rFonts w:ascii="Browallia New" w:hAnsi="Browallia New" w:cs="Browallia New"/>
                <w:b/>
                <w:bCs/>
                <w:sz w:val="20"/>
                <w:szCs w:val="20"/>
                <w:cs/>
                <w:lang w:val="th-TH"/>
              </w:rPr>
            </w:pPr>
            <w:r w:rsidRPr="003926DF">
              <w:rPr>
                <w:rFonts w:ascii="Browallia New" w:hAnsi="Browallia New" w:cs="Browallia New"/>
                <w:b/>
                <w:bCs/>
                <w:sz w:val="20"/>
                <w:szCs w:val="20"/>
                <w:cs/>
                <w:lang w:val="th-TH"/>
              </w:rPr>
              <w:t xml:space="preserve">ณ วันที่ </w:t>
            </w:r>
            <w:r w:rsidRPr="003926DF">
              <w:rPr>
                <w:rFonts w:ascii="Browallia New" w:hAnsi="Browallia New" w:cs="Browallia New"/>
                <w:b/>
                <w:bCs/>
                <w:sz w:val="20"/>
                <w:szCs w:val="20"/>
                <w:lang w:val="en-GB"/>
              </w:rPr>
              <w:t xml:space="preserve">31 </w:t>
            </w:r>
            <w:r w:rsidRPr="003926DF">
              <w:rPr>
                <w:rFonts w:ascii="Browallia New" w:hAnsi="Browallia New" w:cs="Browallia New"/>
                <w:b/>
                <w:bCs/>
                <w:sz w:val="20"/>
                <w:szCs w:val="20"/>
                <w:cs/>
                <w:lang w:val="th-TH"/>
              </w:rPr>
              <w:t xml:space="preserve">ธันวาคม </w:t>
            </w:r>
            <w:r w:rsidRPr="003926DF">
              <w:rPr>
                <w:rFonts w:ascii="Browallia New" w:hAnsi="Browallia New" w:cs="Browallia New"/>
                <w:b/>
                <w:bCs/>
                <w:sz w:val="20"/>
                <w:szCs w:val="20"/>
                <w:lang w:val="en-GB"/>
              </w:rPr>
              <w:t>256</w:t>
            </w:r>
            <w:r w:rsidRPr="003926DF">
              <w:rPr>
                <w:rFonts w:ascii="Browallia New" w:hAnsi="Browallia New" w:cs="Browallia New"/>
                <w:b/>
                <w:bCs/>
                <w:sz w:val="20"/>
                <w:szCs w:val="20"/>
              </w:rPr>
              <w:t>7</w:t>
            </w:r>
          </w:p>
        </w:tc>
      </w:tr>
      <w:tr w:rsidR="0087456A" w:rsidRPr="003926DF" w14:paraId="659BA091" w14:textId="77777777">
        <w:trPr>
          <w:trHeight w:val="53"/>
        </w:trPr>
        <w:tc>
          <w:tcPr>
            <w:tcW w:w="1525" w:type="dxa"/>
            <w:shd w:val="clear" w:color="auto" w:fill="auto"/>
            <w:vAlign w:val="bottom"/>
          </w:tcPr>
          <w:p w14:paraId="355F4865" w14:textId="77777777" w:rsidR="0087456A" w:rsidRPr="003926DF" w:rsidRDefault="0087456A">
            <w:pPr>
              <w:ind w:left="-107"/>
              <w:jc w:val="thaiDistribute"/>
              <w:rPr>
                <w:rFonts w:ascii="Browallia New" w:hAnsi="Browallia New" w:cs="Browallia New"/>
                <w:snapToGrid w:val="0"/>
                <w:sz w:val="20"/>
                <w:szCs w:val="20"/>
                <w:cs/>
                <w:lang w:val="en-GB" w:eastAsia="th-TH"/>
              </w:rPr>
            </w:pPr>
          </w:p>
        </w:tc>
        <w:tc>
          <w:tcPr>
            <w:tcW w:w="879" w:type="dxa"/>
            <w:shd w:val="clear" w:color="auto" w:fill="auto"/>
            <w:vAlign w:val="bottom"/>
          </w:tcPr>
          <w:p w14:paraId="236920C0" w14:textId="77777777" w:rsidR="0087456A" w:rsidRPr="003926DF"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shd w:val="clear" w:color="auto" w:fill="auto"/>
            <w:vAlign w:val="bottom"/>
          </w:tcPr>
          <w:p w14:paraId="131A1D9D" w14:textId="77777777" w:rsidR="0087456A" w:rsidRPr="003926DF"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884" w:type="dxa"/>
            <w:gridSpan w:val="2"/>
            <w:shd w:val="clear" w:color="auto" w:fill="auto"/>
            <w:vAlign w:val="bottom"/>
          </w:tcPr>
          <w:p w14:paraId="6BEEC02D" w14:textId="77777777" w:rsidR="0087456A" w:rsidRPr="003926DF" w:rsidRDefault="0087456A">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965" w:type="dxa"/>
            <w:shd w:val="clear" w:color="auto" w:fill="auto"/>
            <w:vAlign w:val="bottom"/>
          </w:tcPr>
          <w:p w14:paraId="414F6004" w14:textId="77777777" w:rsidR="0087456A" w:rsidRPr="003926DF" w:rsidRDefault="0087456A">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snapToGrid w:val="0"/>
                <w:color w:val="000000"/>
                <w:sz w:val="20"/>
                <w:szCs w:val="20"/>
                <w:cs/>
                <w:lang w:val="en-GB" w:eastAsia="th-TH"/>
              </w:rPr>
              <w:t>ธุรกิจ</w:t>
            </w:r>
          </w:p>
        </w:tc>
        <w:tc>
          <w:tcPr>
            <w:tcW w:w="878" w:type="dxa"/>
            <w:shd w:val="clear" w:color="auto" w:fill="auto"/>
            <w:vAlign w:val="bottom"/>
          </w:tcPr>
          <w:p w14:paraId="1D235DA2" w14:textId="77777777" w:rsidR="0087456A" w:rsidRPr="003926DF" w:rsidRDefault="0087456A">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color w:val="000000"/>
                <w:sz w:val="20"/>
                <w:szCs w:val="20"/>
                <w:cs/>
              </w:rPr>
              <w:t>ธุรกิจ</w:t>
            </w:r>
          </w:p>
        </w:tc>
        <w:tc>
          <w:tcPr>
            <w:tcW w:w="878" w:type="dxa"/>
            <w:shd w:val="clear" w:color="auto" w:fill="auto"/>
            <w:vAlign w:val="bottom"/>
          </w:tcPr>
          <w:p w14:paraId="70CBE411" w14:textId="77777777" w:rsidR="0087456A" w:rsidRPr="003926DF" w:rsidRDefault="0087456A">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878" w:type="dxa"/>
            <w:shd w:val="clear" w:color="auto" w:fill="auto"/>
            <w:vAlign w:val="bottom"/>
          </w:tcPr>
          <w:p w14:paraId="58F966AC" w14:textId="77777777" w:rsidR="0087456A" w:rsidRPr="003926DF" w:rsidRDefault="0087456A">
            <w:pPr>
              <w:pStyle w:val="a9"/>
              <w:tabs>
                <w:tab w:val="right" w:pos="778"/>
              </w:tabs>
              <w:ind w:right="-72"/>
              <w:jc w:val="center"/>
              <w:rPr>
                <w:rFonts w:ascii="Browallia New" w:hAnsi="Browallia New" w:cs="Browallia New"/>
                <w:b/>
                <w:bCs/>
                <w:snapToGrid w:val="0"/>
                <w:color w:val="000000"/>
                <w:sz w:val="20"/>
                <w:szCs w:val="20"/>
                <w:lang w:val="en-GB" w:eastAsia="th-TH"/>
              </w:rPr>
            </w:pPr>
          </w:p>
        </w:tc>
        <w:tc>
          <w:tcPr>
            <w:tcW w:w="878" w:type="dxa"/>
            <w:shd w:val="clear" w:color="auto" w:fill="auto"/>
            <w:vAlign w:val="bottom"/>
          </w:tcPr>
          <w:p w14:paraId="72E4B01E" w14:textId="77777777" w:rsidR="0087456A" w:rsidRPr="003926DF" w:rsidRDefault="0087456A">
            <w:pPr>
              <w:pStyle w:val="a9"/>
              <w:tabs>
                <w:tab w:val="right" w:pos="778"/>
              </w:tabs>
              <w:ind w:left="-43" w:right="-72"/>
              <w:jc w:val="center"/>
              <w:rPr>
                <w:rFonts w:ascii="Browallia New" w:hAnsi="Browallia New" w:cs="Browallia New"/>
                <w:b/>
                <w:bCs/>
                <w:snapToGrid w:val="0"/>
                <w:color w:val="000000"/>
                <w:sz w:val="20"/>
                <w:szCs w:val="20"/>
                <w:cs/>
                <w:lang w:val="en-GB" w:eastAsia="th-TH"/>
              </w:rPr>
            </w:pPr>
          </w:p>
        </w:tc>
        <w:tc>
          <w:tcPr>
            <w:tcW w:w="882" w:type="dxa"/>
            <w:shd w:val="clear" w:color="auto" w:fill="auto"/>
          </w:tcPr>
          <w:p w14:paraId="4A4574B8" w14:textId="77777777" w:rsidR="0087456A" w:rsidRPr="003926DF" w:rsidRDefault="0087456A">
            <w:pPr>
              <w:pStyle w:val="a9"/>
              <w:tabs>
                <w:tab w:val="right" w:pos="778"/>
              </w:tabs>
              <w:ind w:right="-72"/>
              <w:jc w:val="center"/>
              <w:rPr>
                <w:rFonts w:ascii="Browallia New" w:hAnsi="Browallia New" w:cs="Browallia New"/>
                <w:b/>
                <w:bCs/>
                <w:snapToGrid w:val="0"/>
                <w:color w:val="000000"/>
                <w:sz w:val="20"/>
                <w:szCs w:val="20"/>
                <w:cs/>
                <w:lang w:val="en-GB" w:eastAsia="th-TH"/>
              </w:rPr>
            </w:pPr>
          </w:p>
        </w:tc>
      </w:tr>
      <w:tr w:rsidR="0087456A" w:rsidRPr="003926DF" w14:paraId="4D9FA6B8" w14:textId="77777777">
        <w:trPr>
          <w:trHeight w:val="63"/>
        </w:trPr>
        <w:tc>
          <w:tcPr>
            <w:tcW w:w="1525" w:type="dxa"/>
            <w:shd w:val="clear" w:color="auto" w:fill="auto"/>
            <w:vAlign w:val="bottom"/>
          </w:tcPr>
          <w:p w14:paraId="1E6BBFD5" w14:textId="77777777" w:rsidR="0087456A" w:rsidRPr="003926DF" w:rsidRDefault="0087456A">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26AB0A19" w14:textId="77777777" w:rsidR="0087456A" w:rsidRPr="003926DF" w:rsidRDefault="0087456A">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926DF">
              <w:rPr>
                <w:rFonts w:ascii="Browallia New" w:hAnsi="Browallia New" w:cs="Browallia New"/>
                <w:b/>
                <w:bCs/>
                <w:snapToGrid w:val="0"/>
                <w:color w:val="000000"/>
                <w:spacing w:val="-4"/>
                <w:sz w:val="20"/>
                <w:szCs w:val="20"/>
                <w:cs/>
                <w:lang w:eastAsia="th-TH"/>
              </w:rPr>
              <w:t>ธุรกิจ</w:t>
            </w:r>
            <w:r w:rsidRPr="003926DF">
              <w:rPr>
                <w:rFonts w:ascii="Browallia New" w:hAnsi="Browallia New" w:cs="Browallia New"/>
                <w:b/>
                <w:bCs/>
                <w:color w:val="000000"/>
                <w:spacing w:val="-4"/>
                <w:sz w:val="20"/>
                <w:szCs w:val="20"/>
                <w:cs/>
              </w:rPr>
              <w:t>พาณิชย์</w:t>
            </w:r>
          </w:p>
        </w:tc>
        <w:tc>
          <w:tcPr>
            <w:tcW w:w="884" w:type="dxa"/>
            <w:gridSpan w:val="2"/>
            <w:shd w:val="clear" w:color="auto" w:fill="auto"/>
            <w:vAlign w:val="bottom"/>
          </w:tcPr>
          <w:p w14:paraId="0AAF3202" w14:textId="77777777" w:rsidR="0087456A" w:rsidRPr="003926DF" w:rsidRDefault="0087456A">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884" w:type="dxa"/>
            <w:gridSpan w:val="2"/>
            <w:shd w:val="clear" w:color="auto" w:fill="auto"/>
            <w:vAlign w:val="bottom"/>
          </w:tcPr>
          <w:p w14:paraId="7E1E30CB" w14:textId="77777777" w:rsidR="0087456A" w:rsidRPr="003926DF" w:rsidRDefault="0087456A">
            <w:pPr>
              <w:pStyle w:val="a9"/>
              <w:tabs>
                <w:tab w:val="right" w:pos="675"/>
                <w:tab w:val="right" w:pos="778"/>
              </w:tabs>
              <w:ind w:right="-72"/>
              <w:jc w:val="center"/>
              <w:rPr>
                <w:rFonts w:ascii="Browallia New" w:hAnsi="Browallia New" w:cs="Browallia New"/>
                <w:b/>
                <w:bCs/>
                <w:color w:val="000000"/>
                <w:sz w:val="20"/>
                <w:szCs w:val="20"/>
                <w:cs/>
              </w:rPr>
            </w:pPr>
          </w:p>
        </w:tc>
        <w:tc>
          <w:tcPr>
            <w:tcW w:w="965" w:type="dxa"/>
            <w:shd w:val="clear" w:color="auto" w:fill="auto"/>
            <w:vAlign w:val="bottom"/>
          </w:tcPr>
          <w:p w14:paraId="6742D32E" w14:textId="77777777" w:rsidR="0087456A" w:rsidRPr="003926DF" w:rsidRDefault="0087456A">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รับจ้างและ</w:t>
            </w:r>
          </w:p>
        </w:tc>
        <w:tc>
          <w:tcPr>
            <w:tcW w:w="878" w:type="dxa"/>
            <w:shd w:val="clear" w:color="auto" w:fill="auto"/>
            <w:vAlign w:val="bottom"/>
          </w:tcPr>
          <w:p w14:paraId="09AC7A3C" w14:textId="77777777" w:rsidR="0087456A" w:rsidRPr="003926DF" w:rsidRDefault="0087456A">
            <w:pPr>
              <w:pStyle w:val="a9"/>
              <w:tabs>
                <w:tab w:val="right" w:pos="806"/>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สินทรัพย์</w:t>
            </w:r>
          </w:p>
        </w:tc>
        <w:tc>
          <w:tcPr>
            <w:tcW w:w="878" w:type="dxa"/>
            <w:shd w:val="clear" w:color="auto" w:fill="auto"/>
            <w:vAlign w:val="bottom"/>
          </w:tcPr>
          <w:p w14:paraId="38DA0034" w14:textId="77777777" w:rsidR="0087456A" w:rsidRPr="003926DF" w:rsidRDefault="0087456A">
            <w:pPr>
              <w:pStyle w:val="a9"/>
              <w:tabs>
                <w:tab w:val="right" w:pos="651"/>
              </w:tabs>
              <w:ind w:left="-43" w:right="-72"/>
              <w:jc w:val="center"/>
              <w:rPr>
                <w:rFonts w:ascii="Browallia New" w:hAnsi="Browallia New" w:cs="Browallia New"/>
                <w:b/>
                <w:bCs/>
                <w:color w:val="000000"/>
                <w:sz w:val="20"/>
                <w:szCs w:val="20"/>
                <w:cs/>
              </w:rPr>
            </w:pPr>
            <w:r w:rsidRPr="003926DF">
              <w:rPr>
                <w:rFonts w:ascii="Browallia New" w:hAnsi="Browallia New" w:cs="Browallia New"/>
                <w:b/>
                <w:bCs/>
                <w:snapToGrid w:val="0"/>
                <w:color w:val="000000"/>
                <w:sz w:val="20"/>
                <w:szCs w:val="20"/>
                <w:cs/>
                <w:lang w:eastAsia="th-TH"/>
              </w:rPr>
              <w:t>ธุรกิจบริการ</w:t>
            </w:r>
          </w:p>
        </w:tc>
        <w:tc>
          <w:tcPr>
            <w:tcW w:w="878" w:type="dxa"/>
            <w:shd w:val="clear" w:color="auto" w:fill="auto"/>
            <w:vAlign w:val="bottom"/>
          </w:tcPr>
          <w:p w14:paraId="1E468B68" w14:textId="77777777" w:rsidR="0087456A" w:rsidRPr="003926DF" w:rsidRDefault="0087456A">
            <w:pPr>
              <w:pStyle w:val="a9"/>
              <w:tabs>
                <w:tab w:val="right" w:pos="778"/>
              </w:tabs>
              <w:ind w:right="-72"/>
              <w:jc w:val="center"/>
              <w:rPr>
                <w:rFonts w:ascii="Browallia New" w:hAnsi="Browallia New" w:cs="Browallia New"/>
                <w:b/>
                <w:bCs/>
                <w:color w:val="000000"/>
                <w:sz w:val="20"/>
                <w:szCs w:val="20"/>
                <w:cs/>
              </w:rPr>
            </w:pPr>
          </w:p>
        </w:tc>
        <w:tc>
          <w:tcPr>
            <w:tcW w:w="878" w:type="dxa"/>
            <w:shd w:val="clear" w:color="auto" w:fill="auto"/>
            <w:vAlign w:val="bottom"/>
          </w:tcPr>
          <w:p w14:paraId="135ED752" w14:textId="77777777" w:rsidR="0087456A" w:rsidRPr="003926DF" w:rsidRDefault="0087456A">
            <w:pPr>
              <w:pStyle w:val="a9"/>
              <w:tabs>
                <w:tab w:val="right" w:pos="778"/>
              </w:tabs>
              <w:ind w:left="-72" w:right="-72"/>
              <w:jc w:val="center"/>
              <w:rPr>
                <w:rFonts w:ascii="Browallia New" w:hAnsi="Browallia New" w:cs="Browallia New"/>
                <w:b/>
                <w:bCs/>
                <w:color w:val="000000"/>
                <w:sz w:val="20"/>
                <w:szCs w:val="20"/>
                <w:cs/>
              </w:rPr>
            </w:pPr>
            <w:r w:rsidRPr="003926DF">
              <w:rPr>
                <w:rFonts w:ascii="Browallia New" w:hAnsi="Browallia New" w:cs="Browallia New"/>
                <w:b/>
                <w:bCs/>
                <w:color w:val="000000"/>
                <w:spacing w:val="-6"/>
                <w:sz w:val="20"/>
                <w:szCs w:val="20"/>
                <w:cs/>
              </w:rPr>
              <w:t>รายการ</w:t>
            </w:r>
          </w:p>
        </w:tc>
        <w:tc>
          <w:tcPr>
            <w:tcW w:w="882" w:type="dxa"/>
            <w:shd w:val="clear" w:color="auto" w:fill="auto"/>
          </w:tcPr>
          <w:p w14:paraId="387723A8" w14:textId="77777777" w:rsidR="0087456A" w:rsidRPr="003926DF" w:rsidRDefault="0087456A">
            <w:pPr>
              <w:pStyle w:val="a9"/>
              <w:tabs>
                <w:tab w:val="right" w:pos="778"/>
              </w:tabs>
              <w:ind w:right="-72"/>
              <w:jc w:val="center"/>
              <w:rPr>
                <w:rFonts w:ascii="Browallia New" w:hAnsi="Browallia New" w:cs="Browallia New"/>
                <w:b/>
                <w:bCs/>
                <w:color w:val="000000"/>
                <w:sz w:val="20"/>
                <w:szCs w:val="20"/>
                <w:cs/>
              </w:rPr>
            </w:pPr>
          </w:p>
        </w:tc>
      </w:tr>
      <w:tr w:rsidR="0087456A" w:rsidRPr="003926DF" w14:paraId="47CE1BE6" w14:textId="77777777">
        <w:trPr>
          <w:trHeight w:val="63"/>
        </w:trPr>
        <w:tc>
          <w:tcPr>
            <w:tcW w:w="1525" w:type="dxa"/>
            <w:shd w:val="clear" w:color="auto" w:fill="auto"/>
            <w:vAlign w:val="bottom"/>
          </w:tcPr>
          <w:p w14:paraId="00CBADA6" w14:textId="77777777" w:rsidR="0087456A" w:rsidRPr="003926DF" w:rsidRDefault="0087456A">
            <w:pPr>
              <w:ind w:left="-107"/>
              <w:jc w:val="thaiDistribute"/>
              <w:rPr>
                <w:rFonts w:ascii="Browallia New" w:hAnsi="Browallia New" w:cs="Browallia New"/>
                <w:snapToGrid w:val="0"/>
                <w:sz w:val="20"/>
                <w:szCs w:val="20"/>
                <w:lang w:val="en-GB" w:eastAsia="th-TH"/>
              </w:rPr>
            </w:pPr>
          </w:p>
        </w:tc>
        <w:tc>
          <w:tcPr>
            <w:tcW w:w="879" w:type="dxa"/>
            <w:shd w:val="clear" w:color="auto" w:fill="auto"/>
            <w:vAlign w:val="bottom"/>
          </w:tcPr>
          <w:p w14:paraId="20D173C0" w14:textId="77777777" w:rsidR="0087456A" w:rsidRPr="003926DF" w:rsidRDefault="0087456A">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หลายช่องทาง</w:t>
            </w:r>
          </w:p>
        </w:tc>
        <w:tc>
          <w:tcPr>
            <w:tcW w:w="884" w:type="dxa"/>
            <w:gridSpan w:val="2"/>
            <w:shd w:val="clear" w:color="auto" w:fill="auto"/>
            <w:vAlign w:val="bottom"/>
          </w:tcPr>
          <w:p w14:paraId="1E525A4E" w14:textId="77777777" w:rsidR="0087456A" w:rsidRPr="003926DF" w:rsidRDefault="0087456A">
            <w:pPr>
              <w:pStyle w:val="a9"/>
              <w:pBdr>
                <w:bottom w:val="single" w:sz="4" w:space="1" w:color="auto"/>
              </w:pBdr>
              <w:tabs>
                <w:tab w:val="right" w:pos="634"/>
              </w:tabs>
              <w:ind w:left="-43" w:right="-72"/>
              <w:jc w:val="center"/>
              <w:rPr>
                <w:rFonts w:ascii="Browallia New" w:hAnsi="Browallia New" w:cs="Browallia New"/>
                <w:b/>
                <w:bCs/>
                <w:snapToGrid w:val="0"/>
                <w:color w:val="000000"/>
                <w:sz w:val="20"/>
                <w:szCs w:val="20"/>
                <w:cs/>
                <w:lang w:eastAsia="th-TH"/>
              </w:rPr>
            </w:pPr>
            <w:r w:rsidRPr="003926DF">
              <w:rPr>
                <w:rFonts w:ascii="Browallia New" w:hAnsi="Browallia New" w:cs="Browallia New"/>
                <w:b/>
                <w:bCs/>
                <w:snapToGrid w:val="0"/>
                <w:color w:val="000000"/>
                <w:sz w:val="20"/>
                <w:szCs w:val="20"/>
                <w:cs/>
                <w:lang w:eastAsia="th-TH"/>
              </w:rPr>
              <w:t>ธุรกิจสื่อ</w:t>
            </w:r>
          </w:p>
        </w:tc>
        <w:tc>
          <w:tcPr>
            <w:tcW w:w="884" w:type="dxa"/>
            <w:gridSpan w:val="2"/>
            <w:shd w:val="clear" w:color="auto" w:fill="auto"/>
            <w:vAlign w:val="bottom"/>
          </w:tcPr>
          <w:p w14:paraId="585F213D" w14:textId="77777777" w:rsidR="0087456A" w:rsidRPr="003926DF" w:rsidRDefault="0087456A">
            <w:pPr>
              <w:pStyle w:val="a9"/>
              <w:pBdr>
                <w:bottom w:val="single" w:sz="4" w:space="1" w:color="auto"/>
              </w:pBdr>
              <w:tabs>
                <w:tab w:val="right" w:pos="706"/>
              </w:tabs>
              <w:ind w:left="-60" w:right="-72"/>
              <w:jc w:val="center"/>
              <w:rPr>
                <w:rFonts w:ascii="Browallia New" w:hAnsi="Browallia New" w:cs="Browallia New"/>
                <w:b/>
                <w:bCs/>
                <w:color w:val="000000"/>
                <w:sz w:val="20"/>
                <w:szCs w:val="20"/>
                <w:cs/>
              </w:rPr>
            </w:pPr>
            <w:r w:rsidRPr="003926DF">
              <w:rPr>
                <w:rFonts w:ascii="Browallia New" w:hAnsi="Browallia New" w:cs="Browallia New"/>
                <w:b/>
                <w:bCs/>
                <w:snapToGrid w:val="0"/>
                <w:color w:val="000000"/>
                <w:sz w:val="20"/>
                <w:szCs w:val="20"/>
                <w:cs/>
                <w:lang w:eastAsia="th-TH"/>
              </w:rPr>
              <w:t>ธุรกิจเพลง</w:t>
            </w:r>
          </w:p>
        </w:tc>
        <w:tc>
          <w:tcPr>
            <w:tcW w:w="965" w:type="dxa"/>
            <w:shd w:val="clear" w:color="auto" w:fill="auto"/>
            <w:vAlign w:val="bottom"/>
          </w:tcPr>
          <w:p w14:paraId="548AFA83" w14:textId="77777777" w:rsidR="0087456A" w:rsidRPr="003926DF" w:rsidRDefault="0087456A">
            <w:pPr>
              <w:pStyle w:val="a9"/>
              <w:pBdr>
                <w:bottom w:val="single" w:sz="4" w:space="1" w:color="auto"/>
              </w:pBdr>
              <w:tabs>
                <w:tab w:val="right" w:pos="806"/>
              </w:tabs>
              <w:ind w:left="-43" w:right="-72"/>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ผลิตกิจกรรม</w:t>
            </w:r>
          </w:p>
        </w:tc>
        <w:tc>
          <w:tcPr>
            <w:tcW w:w="878" w:type="dxa"/>
            <w:shd w:val="clear" w:color="auto" w:fill="auto"/>
            <w:vAlign w:val="bottom"/>
          </w:tcPr>
          <w:p w14:paraId="72B9518C" w14:textId="77777777" w:rsidR="0087456A" w:rsidRPr="003926DF" w:rsidRDefault="0087456A">
            <w:pPr>
              <w:pStyle w:val="a9"/>
              <w:pBdr>
                <w:bottom w:val="single" w:sz="4" w:space="1" w:color="auto"/>
              </w:pBdr>
              <w:tabs>
                <w:tab w:val="right" w:pos="806"/>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ดิจิทัล</w:t>
            </w:r>
          </w:p>
        </w:tc>
        <w:tc>
          <w:tcPr>
            <w:tcW w:w="878" w:type="dxa"/>
            <w:shd w:val="clear" w:color="auto" w:fill="auto"/>
            <w:vAlign w:val="bottom"/>
          </w:tcPr>
          <w:p w14:paraId="4A7A5F85" w14:textId="77777777" w:rsidR="0087456A" w:rsidRPr="003926DF" w:rsidRDefault="0087456A">
            <w:pPr>
              <w:pStyle w:val="a9"/>
              <w:pBdr>
                <w:bottom w:val="single" w:sz="4" w:space="1" w:color="auto"/>
              </w:pBdr>
              <w:tabs>
                <w:tab w:val="right" w:pos="651"/>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และอื่นๆ</w:t>
            </w:r>
          </w:p>
        </w:tc>
        <w:tc>
          <w:tcPr>
            <w:tcW w:w="878" w:type="dxa"/>
            <w:shd w:val="clear" w:color="auto" w:fill="auto"/>
            <w:vAlign w:val="bottom"/>
          </w:tcPr>
          <w:p w14:paraId="53AF4E4D" w14:textId="77777777" w:rsidR="0087456A" w:rsidRPr="003926DF" w:rsidRDefault="0087456A">
            <w:pPr>
              <w:pStyle w:val="a9"/>
              <w:pBdr>
                <w:bottom w:val="single" w:sz="4" w:space="1" w:color="auto"/>
              </w:pBdr>
              <w:tabs>
                <w:tab w:val="right" w:pos="662"/>
              </w:tabs>
              <w:ind w:left="-63" w:right="-72" w:hanging="9"/>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รวม</w:t>
            </w:r>
          </w:p>
        </w:tc>
        <w:tc>
          <w:tcPr>
            <w:tcW w:w="878" w:type="dxa"/>
            <w:shd w:val="clear" w:color="auto" w:fill="auto"/>
            <w:vAlign w:val="bottom"/>
          </w:tcPr>
          <w:p w14:paraId="075BC9C6" w14:textId="77777777" w:rsidR="0087456A" w:rsidRPr="003926DF" w:rsidRDefault="0087456A">
            <w:pPr>
              <w:pStyle w:val="a9"/>
              <w:pBdr>
                <w:bottom w:val="single" w:sz="4" w:space="1" w:color="auto"/>
              </w:pBdr>
              <w:tabs>
                <w:tab w:val="right" w:pos="821"/>
              </w:tabs>
              <w:ind w:left="-72" w:right="-72"/>
              <w:jc w:val="center"/>
              <w:rPr>
                <w:rFonts w:ascii="Browallia New" w:hAnsi="Browallia New" w:cs="Browallia New"/>
                <w:b/>
                <w:bCs/>
                <w:color w:val="000000"/>
                <w:spacing w:val="-6"/>
                <w:sz w:val="20"/>
                <w:szCs w:val="20"/>
                <w:cs/>
              </w:rPr>
            </w:pPr>
            <w:r w:rsidRPr="003926DF">
              <w:rPr>
                <w:rFonts w:ascii="Browallia New" w:hAnsi="Browallia New" w:cs="Browallia New"/>
                <w:b/>
                <w:bCs/>
                <w:color w:val="000000"/>
                <w:spacing w:val="-6"/>
                <w:sz w:val="20"/>
                <w:szCs w:val="20"/>
                <w:cs/>
              </w:rPr>
              <w:t>ตัดบัญชี</w:t>
            </w:r>
          </w:p>
        </w:tc>
        <w:tc>
          <w:tcPr>
            <w:tcW w:w="882" w:type="dxa"/>
            <w:shd w:val="clear" w:color="auto" w:fill="auto"/>
            <w:vAlign w:val="bottom"/>
          </w:tcPr>
          <w:p w14:paraId="675876B0" w14:textId="77777777" w:rsidR="0087456A" w:rsidRPr="003926DF" w:rsidRDefault="0087456A">
            <w:pPr>
              <w:pStyle w:val="a9"/>
              <w:pBdr>
                <w:bottom w:val="single" w:sz="4" w:space="1" w:color="auto"/>
              </w:pBdr>
              <w:tabs>
                <w:tab w:val="right" w:pos="749"/>
              </w:tabs>
              <w:ind w:left="-72"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รวม</w:t>
            </w:r>
          </w:p>
        </w:tc>
      </w:tr>
      <w:tr w:rsidR="008C1BCD" w:rsidRPr="003926DF" w14:paraId="50E2BD35" w14:textId="77777777" w:rsidTr="00E2767E">
        <w:trPr>
          <w:trHeight w:val="53"/>
        </w:trPr>
        <w:tc>
          <w:tcPr>
            <w:tcW w:w="1525" w:type="dxa"/>
            <w:shd w:val="clear" w:color="auto" w:fill="auto"/>
            <w:vAlign w:val="bottom"/>
          </w:tcPr>
          <w:p w14:paraId="67EB4456" w14:textId="77777777" w:rsidR="008C1BCD" w:rsidRPr="003926DF" w:rsidRDefault="008C1BCD" w:rsidP="007250C1">
            <w:pPr>
              <w:ind w:left="-104"/>
              <w:rPr>
                <w:rFonts w:ascii="Browallia New" w:hAnsi="Browallia New" w:cs="Browallia New"/>
                <w:sz w:val="20"/>
                <w:szCs w:val="20"/>
                <w:cs/>
              </w:rPr>
            </w:pPr>
          </w:p>
        </w:tc>
        <w:tc>
          <w:tcPr>
            <w:tcW w:w="893" w:type="dxa"/>
            <w:gridSpan w:val="2"/>
            <w:shd w:val="clear" w:color="auto" w:fill="auto"/>
            <w:vAlign w:val="bottom"/>
          </w:tcPr>
          <w:p w14:paraId="47A98649" w14:textId="77777777" w:rsidR="008C1BCD" w:rsidRPr="003926DF" w:rsidRDefault="008C1BCD" w:rsidP="007250C1">
            <w:pPr>
              <w:ind w:left="-107" w:right="-72"/>
              <w:jc w:val="both"/>
              <w:rPr>
                <w:rFonts w:ascii="Browallia New" w:hAnsi="Browallia New" w:cs="Browallia New"/>
                <w:sz w:val="20"/>
                <w:szCs w:val="20"/>
                <w:cs/>
              </w:rPr>
            </w:pPr>
          </w:p>
        </w:tc>
        <w:tc>
          <w:tcPr>
            <w:tcW w:w="878" w:type="dxa"/>
            <w:gridSpan w:val="2"/>
            <w:shd w:val="clear" w:color="auto" w:fill="auto"/>
            <w:vAlign w:val="bottom"/>
          </w:tcPr>
          <w:p w14:paraId="4D917FB3" w14:textId="77777777" w:rsidR="008C1BCD" w:rsidRPr="003926DF" w:rsidRDefault="008C1BCD" w:rsidP="007250C1">
            <w:pPr>
              <w:ind w:left="-107" w:right="-72"/>
              <w:jc w:val="both"/>
              <w:rPr>
                <w:rFonts w:ascii="Browallia New" w:hAnsi="Browallia New" w:cs="Browallia New"/>
                <w:sz w:val="20"/>
                <w:szCs w:val="20"/>
              </w:rPr>
            </w:pPr>
          </w:p>
        </w:tc>
        <w:tc>
          <w:tcPr>
            <w:tcW w:w="876" w:type="dxa"/>
            <w:shd w:val="clear" w:color="auto" w:fill="auto"/>
            <w:vAlign w:val="bottom"/>
          </w:tcPr>
          <w:p w14:paraId="61DCE66B" w14:textId="77777777" w:rsidR="008C1BCD" w:rsidRPr="003926DF" w:rsidRDefault="008C1BCD" w:rsidP="007250C1">
            <w:pPr>
              <w:ind w:left="-107" w:right="-72"/>
              <w:jc w:val="both"/>
              <w:rPr>
                <w:rFonts w:ascii="Browallia New" w:hAnsi="Browallia New" w:cs="Browallia New"/>
                <w:sz w:val="20"/>
                <w:szCs w:val="20"/>
              </w:rPr>
            </w:pPr>
          </w:p>
        </w:tc>
        <w:tc>
          <w:tcPr>
            <w:tcW w:w="965" w:type="dxa"/>
            <w:shd w:val="clear" w:color="auto" w:fill="auto"/>
            <w:vAlign w:val="bottom"/>
          </w:tcPr>
          <w:p w14:paraId="72808264" w14:textId="77777777" w:rsidR="008C1BCD" w:rsidRPr="003926DF" w:rsidRDefault="008C1BCD" w:rsidP="007250C1">
            <w:pPr>
              <w:ind w:right="-72"/>
              <w:jc w:val="both"/>
              <w:rPr>
                <w:rFonts w:ascii="Browallia New" w:hAnsi="Browallia New" w:cs="Browallia New"/>
                <w:sz w:val="20"/>
                <w:szCs w:val="20"/>
              </w:rPr>
            </w:pPr>
          </w:p>
        </w:tc>
        <w:tc>
          <w:tcPr>
            <w:tcW w:w="878" w:type="dxa"/>
            <w:shd w:val="clear" w:color="auto" w:fill="auto"/>
            <w:vAlign w:val="bottom"/>
          </w:tcPr>
          <w:p w14:paraId="47172945" w14:textId="77777777" w:rsidR="008C1BCD" w:rsidRPr="003926DF" w:rsidRDefault="008C1BCD" w:rsidP="007250C1">
            <w:pPr>
              <w:ind w:right="-72"/>
              <w:jc w:val="both"/>
              <w:rPr>
                <w:rFonts w:ascii="Browallia New" w:hAnsi="Browallia New" w:cs="Browallia New"/>
                <w:sz w:val="20"/>
                <w:szCs w:val="20"/>
                <w:cs/>
              </w:rPr>
            </w:pPr>
          </w:p>
        </w:tc>
        <w:tc>
          <w:tcPr>
            <w:tcW w:w="878" w:type="dxa"/>
            <w:shd w:val="clear" w:color="auto" w:fill="auto"/>
            <w:vAlign w:val="bottom"/>
          </w:tcPr>
          <w:p w14:paraId="5E97081E" w14:textId="77777777" w:rsidR="008C1BCD" w:rsidRPr="003926DF" w:rsidRDefault="008C1BCD" w:rsidP="007250C1">
            <w:pPr>
              <w:ind w:left="-107" w:right="-72"/>
              <w:jc w:val="both"/>
              <w:rPr>
                <w:rFonts w:ascii="Browallia New" w:hAnsi="Browallia New" w:cs="Browallia New"/>
                <w:sz w:val="20"/>
                <w:szCs w:val="20"/>
              </w:rPr>
            </w:pPr>
          </w:p>
        </w:tc>
        <w:tc>
          <w:tcPr>
            <w:tcW w:w="878" w:type="dxa"/>
            <w:shd w:val="clear" w:color="auto" w:fill="auto"/>
            <w:vAlign w:val="bottom"/>
          </w:tcPr>
          <w:p w14:paraId="631F4EBF" w14:textId="77777777" w:rsidR="008C1BCD" w:rsidRPr="003926DF" w:rsidRDefault="008C1BCD" w:rsidP="007250C1">
            <w:pPr>
              <w:ind w:right="-72"/>
              <w:jc w:val="both"/>
              <w:rPr>
                <w:rFonts w:ascii="Browallia New" w:hAnsi="Browallia New" w:cs="Browallia New"/>
                <w:sz w:val="20"/>
                <w:szCs w:val="20"/>
              </w:rPr>
            </w:pPr>
          </w:p>
        </w:tc>
        <w:tc>
          <w:tcPr>
            <w:tcW w:w="878" w:type="dxa"/>
            <w:shd w:val="clear" w:color="auto" w:fill="auto"/>
            <w:vAlign w:val="bottom"/>
          </w:tcPr>
          <w:p w14:paraId="431CEC26" w14:textId="77777777" w:rsidR="008C1BCD" w:rsidRPr="003926DF" w:rsidRDefault="008C1BCD" w:rsidP="007250C1">
            <w:pPr>
              <w:tabs>
                <w:tab w:val="decimal" w:pos="792"/>
              </w:tabs>
              <w:ind w:left="-107" w:right="-72"/>
              <w:jc w:val="both"/>
              <w:rPr>
                <w:rFonts w:ascii="Browallia New" w:hAnsi="Browallia New" w:cs="Browallia New"/>
                <w:sz w:val="20"/>
                <w:szCs w:val="20"/>
              </w:rPr>
            </w:pPr>
          </w:p>
        </w:tc>
        <w:tc>
          <w:tcPr>
            <w:tcW w:w="882" w:type="dxa"/>
            <w:shd w:val="clear" w:color="auto" w:fill="auto"/>
          </w:tcPr>
          <w:p w14:paraId="479C43D2" w14:textId="77777777" w:rsidR="008C1BCD" w:rsidRPr="003926DF" w:rsidRDefault="008C1BCD" w:rsidP="007250C1">
            <w:pPr>
              <w:ind w:left="-107" w:right="-72"/>
              <w:jc w:val="both"/>
              <w:rPr>
                <w:rFonts w:ascii="Browallia New" w:hAnsi="Browallia New" w:cs="Browallia New"/>
                <w:sz w:val="20"/>
                <w:szCs w:val="20"/>
              </w:rPr>
            </w:pPr>
          </w:p>
        </w:tc>
      </w:tr>
      <w:tr w:rsidR="004D2740" w:rsidRPr="003926DF" w14:paraId="7FB86179" w14:textId="77777777" w:rsidTr="00E2767E">
        <w:trPr>
          <w:trHeight w:val="63"/>
        </w:trPr>
        <w:tc>
          <w:tcPr>
            <w:tcW w:w="1525" w:type="dxa"/>
            <w:shd w:val="clear" w:color="auto" w:fill="auto"/>
            <w:vAlign w:val="bottom"/>
          </w:tcPr>
          <w:p w14:paraId="3021BD9D" w14:textId="61679640" w:rsidR="004D2740" w:rsidRPr="003926DF" w:rsidRDefault="004D2740" w:rsidP="004D2740">
            <w:pPr>
              <w:ind w:left="-104"/>
              <w:rPr>
                <w:rFonts w:ascii="Browallia New" w:hAnsi="Browallia New" w:cs="Browallia New"/>
                <w:spacing w:val="-4"/>
                <w:sz w:val="20"/>
                <w:szCs w:val="20"/>
              </w:rPr>
            </w:pPr>
            <w:r w:rsidRPr="003926DF">
              <w:rPr>
                <w:rFonts w:ascii="Browallia New" w:hAnsi="Browallia New" w:cs="Browallia New"/>
                <w:spacing w:val="-4"/>
                <w:sz w:val="20"/>
                <w:szCs w:val="20"/>
                <w:cs/>
                <w:lang w:val="en-GB"/>
              </w:rPr>
              <w:t>อุปกรณ์</w:t>
            </w:r>
            <w:r w:rsidRPr="003926DF">
              <w:rPr>
                <w:rFonts w:ascii="Browallia New" w:hAnsi="Browallia New" w:cs="Browallia New"/>
                <w:spacing w:val="-4"/>
                <w:sz w:val="20"/>
                <w:szCs w:val="20"/>
              </w:rPr>
              <w:t xml:space="preserve"> - </w:t>
            </w:r>
            <w:r w:rsidRPr="003926DF">
              <w:rPr>
                <w:rFonts w:ascii="Browallia New" w:hAnsi="Browallia New" w:cs="Browallia New"/>
                <w:spacing w:val="-4"/>
                <w:sz w:val="20"/>
                <w:szCs w:val="20"/>
                <w:cs/>
              </w:rPr>
              <w:t>สุทธิ</w:t>
            </w:r>
          </w:p>
        </w:tc>
        <w:tc>
          <w:tcPr>
            <w:tcW w:w="893" w:type="dxa"/>
            <w:gridSpan w:val="2"/>
            <w:shd w:val="clear" w:color="auto" w:fill="auto"/>
          </w:tcPr>
          <w:p w14:paraId="1973FC64" w14:textId="45EC872F" w:rsidR="004D2740" w:rsidRPr="003926DF" w:rsidRDefault="004D2740" w:rsidP="004D2740">
            <w:pPr>
              <w:tabs>
                <w:tab w:val="decimal" w:pos="547"/>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55,231</w:t>
            </w:r>
          </w:p>
        </w:tc>
        <w:tc>
          <w:tcPr>
            <w:tcW w:w="878" w:type="dxa"/>
            <w:gridSpan w:val="2"/>
            <w:shd w:val="clear" w:color="auto" w:fill="auto"/>
          </w:tcPr>
          <w:p w14:paraId="11A63F54" w14:textId="1FF9077B" w:rsidR="004D2740" w:rsidRPr="003926DF" w:rsidRDefault="004D2740" w:rsidP="004D2740">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val="en-GB" w:eastAsia="th-TH"/>
              </w:rPr>
              <w:t>98,563</w:t>
            </w:r>
          </w:p>
        </w:tc>
        <w:tc>
          <w:tcPr>
            <w:tcW w:w="876" w:type="dxa"/>
            <w:shd w:val="clear" w:color="auto" w:fill="auto"/>
          </w:tcPr>
          <w:p w14:paraId="31D8396E" w14:textId="07C98616" w:rsidR="004D2740" w:rsidRPr="003926DF" w:rsidRDefault="004D2740" w:rsidP="004D2740">
            <w:pPr>
              <w:tabs>
                <w:tab w:val="clear" w:pos="680"/>
                <w:tab w:val="decimal" w:pos="547"/>
                <w:tab w:val="decimal" w:pos="656"/>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w:t>
            </w:r>
          </w:p>
        </w:tc>
        <w:tc>
          <w:tcPr>
            <w:tcW w:w="965" w:type="dxa"/>
            <w:shd w:val="clear" w:color="auto" w:fill="auto"/>
          </w:tcPr>
          <w:p w14:paraId="4F20087A" w14:textId="36189B9F" w:rsidR="004D2740" w:rsidRPr="003926DF" w:rsidRDefault="004D2740" w:rsidP="004D2740">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37</w:t>
            </w:r>
          </w:p>
        </w:tc>
        <w:tc>
          <w:tcPr>
            <w:tcW w:w="878" w:type="dxa"/>
            <w:shd w:val="clear" w:color="auto" w:fill="auto"/>
          </w:tcPr>
          <w:p w14:paraId="1AF21028" w14:textId="1FE333C3" w:rsidR="004D2740" w:rsidRPr="003926DF" w:rsidRDefault="004D2740" w:rsidP="004D2740">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 xml:space="preserve">      -</w:t>
            </w:r>
          </w:p>
        </w:tc>
        <w:tc>
          <w:tcPr>
            <w:tcW w:w="878" w:type="dxa"/>
            <w:shd w:val="clear" w:color="auto" w:fill="auto"/>
          </w:tcPr>
          <w:p w14:paraId="53628E38" w14:textId="4ED0131D" w:rsidR="004D2740" w:rsidRPr="003926DF" w:rsidRDefault="004D2740" w:rsidP="004D2740">
            <w:pPr>
              <w:tabs>
                <w:tab w:val="clear" w:pos="680"/>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val="en-GB" w:eastAsia="th-TH"/>
              </w:rPr>
              <w:t>219,957</w:t>
            </w:r>
          </w:p>
        </w:tc>
        <w:tc>
          <w:tcPr>
            <w:tcW w:w="878" w:type="dxa"/>
            <w:shd w:val="clear" w:color="auto" w:fill="auto"/>
          </w:tcPr>
          <w:p w14:paraId="06F6E352" w14:textId="5DA21413" w:rsidR="004D2740" w:rsidRPr="003926DF" w:rsidRDefault="004D2740" w:rsidP="004D2740">
            <w:pPr>
              <w:tabs>
                <w:tab w:val="clear" w:pos="680"/>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373,788</w:t>
            </w:r>
          </w:p>
        </w:tc>
        <w:tc>
          <w:tcPr>
            <w:tcW w:w="878" w:type="dxa"/>
            <w:shd w:val="clear" w:color="auto" w:fill="auto"/>
          </w:tcPr>
          <w:p w14:paraId="487B869F" w14:textId="72268D52" w:rsidR="004D2740" w:rsidRPr="003926DF" w:rsidRDefault="004D2740" w:rsidP="004D2740">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 xml:space="preserve">    -</w:t>
            </w:r>
          </w:p>
        </w:tc>
        <w:tc>
          <w:tcPr>
            <w:tcW w:w="882" w:type="dxa"/>
            <w:shd w:val="clear" w:color="auto" w:fill="auto"/>
          </w:tcPr>
          <w:p w14:paraId="45E866B1" w14:textId="20F2559B" w:rsidR="004D2740" w:rsidRPr="003926DF" w:rsidRDefault="004D2740" w:rsidP="004D2740">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373,788</w:t>
            </w:r>
          </w:p>
        </w:tc>
      </w:tr>
      <w:tr w:rsidR="004D2740" w:rsidRPr="003926DF" w14:paraId="610C0869" w14:textId="77777777" w:rsidTr="00E2767E">
        <w:trPr>
          <w:trHeight w:val="63"/>
        </w:trPr>
        <w:tc>
          <w:tcPr>
            <w:tcW w:w="1525" w:type="dxa"/>
            <w:shd w:val="clear" w:color="auto" w:fill="auto"/>
            <w:vAlign w:val="bottom"/>
          </w:tcPr>
          <w:p w14:paraId="5F80629B" w14:textId="1AD8D3B3" w:rsidR="004D2740" w:rsidRPr="003926DF" w:rsidRDefault="004D2740" w:rsidP="004D2740">
            <w:pPr>
              <w:ind w:left="-104" w:right="-71"/>
              <w:rPr>
                <w:rFonts w:ascii="Browallia New" w:hAnsi="Browallia New" w:cs="Browallia New"/>
                <w:spacing w:val="-4"/>
                <w:sz w:val="20"/>
                <w:szCs w:val="20"/>
                <w:cs/>
                <w:lang w:val="en-GB"/>
              </w:rPr>
            </w:pPr>
            <w:r w:rsidRPr="003926DF">
              <w:rPr>
                <w:rFonts w:ascii="Browallia New" w:hAnsi="Browallia New" w:cs="Browallia New"/>
                <w:spacing w:val="-4"/>
                <w:sz w:val="20"/>
                <w:szCs w:val="20"/>
                <w:cs/>
              </w:rPr>
              <w:t xml:space="preserve">สินทรัพย์สิทธิการใช้ </w:t>
            </w:r>
            <w:r w:rsidRPr="003926DF">
              <w:rPr>
                <w:rFonts w:ascii="Browallia New" w:hAnsi="Browallia New" w:cs="Browallia New"/>
                <w:spacing w:val="-4"/>
                <w:sz w:val="20"/>
                <w:szCs w:val="20"/>
              </w:rPr>
              <w:t xml:space="preserve">- </w:t>
            </w:r>
            <w:r w:rsidRPr="003926DF">
              <w:rPr>
                <w:rFonts w:ascii="Browallia New" w:hAnsi="Browallia New" w:cs="Browallia New"/>
                <w:spacing w:val="-4"/>
                <w:sz w:val="20"/>
                <w:szCs w:val="20"/>
                <w:cs/>
              </w:rPr>
              <w:t>สุทธิ</w:t>
            </w:r>
          </w:p>
        </w:tc>
        <w:tc>
          <w:tcPr>
            <w:tcW w:w="893" w:type="dxa"/>
            <w:gridSpan w:val="2"/>
            <w:shd w:val="clear" w:color="auto" w:fill="auto"/>
          </w:tcPr>
          <w:p w14:paraId="5B53B3B1" w14:textId="22BA87AC" w:rsidR="004D2740" w:rsidRPr="003926DF" w:rsidRDefault="004D2740" w:rsidP="004D2740">
            <w:pPr>
              <w:tabs>
                <w:tab w:val="decimal" w:pos="547"/>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131,831</w:t>
            </w:r>
          </w:p>
        </w:tc>
        <w:tc>
          <w:tcPr>
            <w:tcW w:w="878" w:type="dxa"/>
            <w:gridSpan w:val="2"/>
            <w:shd w:val="clear" w:color="auto" w:fill="auto"/>
          </w:tcPr>
          <w:p w14:paraId="35216FE8" w14:textId="0C34E112" w:rsidR="004D2740" w:rsidRPr="003926DF" w:rsidRDefault="004D2740" w:rsidP="004D2740">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val="en-GB" w:eastAsia="th-TH"/>
              </w:rPr>
              <w:t>142,529</w:t>
            </w:r>
          </w:p>
        </w:tc>
        <w:tc>
          <w:tcPr>
            <w:tcW w:w="876" w:type="dxa"/>
            <w:shd w:val="clear" w:color="auto" w:fill="auto"/>
          </w:tcPr>
          <w:p w14:paraId="5ECEF29E" w14:textId="2132B92E" w:rsidR="004D2740" w:rsidRPr="003926DF" w:rsidRDefault="004D2740" w:rsidP="004D2740">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3,480</w:t>
            </w:r>
          </w:p>
        </w:tc>
        <w:tc>
          <w:tcPr>
            <w:tcW w:w="965" w:type="dxa"/>
            <w:shd w:val="clear" w:color="auto" w:fill="auto"/>
          </w:tcPr>
          <w:p w14:paraId="443E8159" w14:textId="14FD39DB" w:rsidR="004D2740" w:rsidRPr="003926DF" w:rsidRDefault="004D2740" w:rsidP="004D2740">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 xml:space="preserve">       -</w:t>
            </w:r>
          </w:p>
        </w:tc>
        <w:tc>
          <w:tcPr>
            <w:tcW w:w="878" w:type="dxa"/>
            <w:shd w:val="clear" w:color="auto" w:fill="auto"/>
          </w:tcPr>
          <w:p w14:paraId="2CF50707" w14:textId="37B89495" w:rsidR="004D2740" w:rsidRPr="003926DF" w:rsidRDefault="004D2740" w:rsidP="004D2740">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 xml:space="preserve">      -</w:t>
            </w:r>
          </w:p>
        </w:tc>
        <w:tc>
          <w:tcPr>
            <w:tcW w:w="878" w:type="dxa"/>
            <w:shd w:val="clear" w:color="auto" w:fill="auto"/>
          </w:tcPr>
          <w:p w14:paraId="4F1B6D43" w14:textId="0DEB6B25" w:rsidR="004D2740" w:rsidRPr="003926DF" w:rsidRDefault="004D2740" w:rsidP="004D2740">
            <w:pPr>
              <w:tabs>
                <w:tab w:val="clear" w:pos="680"/>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val="en-GB" w:eastAsia="th-TH"/>
              </w:rPr>
              <w:t>198,324</w:t>
            </w:r>
          </w:p>
        </w:tc>
        <w:tc>
          <w:tcPr>
            <w:tcW w:w="878" w:type="dxa"/>
            <w:shd w:val="clear" w:color="auto" w:fill="auto"/>
          </w:tcPr>
          <w:p w14:paraId="6A3B7562" w14:textId="04FE6B75" w:rsidR="004D2740" w:rsidRPr="003926DF" w:rsidRDefault="004D2740" w:rsidP="004D2740">
            <w:pPr>
              <w:tabs>
                <w:tab w:val="clear" w:pos="680"/>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476,164</w:t>
            </w:r>
          </w:p>
        </w:tc>
        <w:tc>
          <w:tcPr>
            <w:tcW w:w="878" w:type="dxa"/>
            <w:shd w:val="clear" w:color="auto" w:fill="auto"/>
          </w:tcPr>
          <w:p w14:paraId="06132CD6" w14:textId="3DC78A63" w:rsidR="004D2740" w:rsidRPr="003926DF" w:rsidRDefault="004D2740" w:rsidP="004D2740">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 xml:space="preserve">    -</w:t>
            </w:r>
          </w:p>
        </w:tc>
        <w:tc>
          <w:tcPr>
            <w:tcW w:w="882" w:type="dxa"/>
            <w:shd w:val="clear" w:color="auto" w:fill="auto"/>
          </w:tcPr>
          <w:p w14:paraId="28ABC75D" w14:textId="7F2F3DE5" w:rsidR="004D2740" w:rsidRPr="003926DF" w:rsidRDefault="004D2740" w:rsidP="004D2740">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476,164</w:t>
            </w:r>
          </w:p>
        </w:tc>
      </w:tr>
      <w:tr w:rsidR="004D2740" w:rsidRPr="003926DF" w14:paraId="20A427C3" w14:textId="77777777" w:rsidTr="00E2767E">
        <w:trPr>
          <w:trHeight w:val="63"/>
        </w:trPr>
        <w:tc>
          <w:tcPr>
            <w:tcW w:w="1525" w:type="dxa"/>
            <w:shd w:val="clear" w:color="auto" w:fill="auto"/>
            <w:vAlign w:val="bottom"/>
          </w:tcPr>
          <w:p w14:paraId="25AB84E1" w14:textId="72CCF1DF" w:rsidR="004D2740" w:rsidRPr="003926DF" w:rsidRDefault="004D2740" w:rsidP="004D2740">
            <w:pPr>
              <w:ind w:left="-104"/>
              <w:rPr>
                <w:rFonts w:ascii="Browallia New" w:hAnsi="Browallia New" w:cs="Browallia New"/>
                <w:spacing w:val="-4"/>
                <w:sz w:val="20"/>
                <w:szCs w:val="20"/>
                <w:cs/>
              </w:rPr>
            </w:pPr>
            <w:r w:rsidRPr="003926DF">
              <w:rPr>
                <w:rFonts w:ascii="Browallia New" w:hAnsi="Browallia New" w:cs="Browallia New"/>
                <w:spacing w:val="-4"/>
                <w:sz w:val="20"/>
                <w:szCs w:val="20"/>
                <w:cs/>
              </w:rPr>
              <w:t>สินทรัพย์ไม่มีตัวตน</w:t>
            </w:r>
            <w:r w:rsidRPr="003926DF">
              <w:rPr>
                <w:rFonts w:ascii="Browallia New" w:hAnsi="Browallia New" w:cs="Browallia New"/>
                <w:spacing w:val="-4"/>
                <w:sz w:val="20"/>
                <w:szCs w:val="20"/>
              </w:rPr>
              <w:t xml:space="preserve"> - </w:t>
            </w:r>
            <w:r w:rsidRPr="003926DF">
              <w:rPr>
                <w:rFonts w:ascii="Browallia New" w:hAnsi="Browallia New" w:cs="Browallia New"/>
                <w:spacing w:val="-4"/>
                <w:sz w:val="20"/>
                <w:szCs w:val="20"/>
                <w:cs/>
              </w:rPr>
              <w:t>สุทธิ</w:t>
            </w:r>
          </w:p>
        </w:tc>
        <w:tc>
          <w:tcPr>
            <w:tcW w:w="893" w:type="dxa"/>
            <w:gridSpan w:val="2"/>
            <w:shd w:val="clear" w:color="auto" w:fill="auto"/>
          </w:tcPr>
          <w:p w14:paraId="40157252" w14:textId="7AF9E83F" w:rsidR="004D2740" w:rsidRPr="003926DF" w:rsidRDefault="004D2740" w:rsidP="004D2740">
            <w:pPr>
              <w:tabs>
                <w:tab w:val="decimal" w:pos="547"/>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293,785</w:t>
            </w:r>
          </w:p>
        </w:tc>
        <w:tc>
          <w:tcPr>
            <w:tcW w:w="878" w:type="dxa"/>
            <w:gridSpan w:val="2"/>
            <w:shd w:val="clear" w:color="auto" w:fill="auto"/>
          </w:tcPr>
          <w:p w14:paraId="11CF91AD" w14:textId="4C4DE3CB" w:rsidR="004D2740" w:rsidRPr="003926DF" w:rsidRDefault="004D2740" w:rsidP="004D2740">
            <w:pPr>
              <w:tabs>
                <w:tab w:val="clear" w:pos="680"/>
                <w:tab w:val="decimal" w:pos="547"/>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val="en-GB" w:eastAsia="th-TH"/>
              </w:rPr>
              <w:t>3,851,735</w:t>
            </w:r>
          </w:p>
        </w:tc>
        <w:tc>
          <w:tcPr>
            <w:tcW w:w="876" w:type="dxa"/>
            <w:shd w:val="clear" w:color="auto" w:fill="auto"/>
          </w:tcPr>
          <w:p w14:paraId="6314642D" w14:textId="7AA25589" w:rsidR="004D2740" w:rsidRPr="003926DF" w:rsidRDefault="004D2740" w:rsidP="004D2740">
            <w:pPr>
              <w:tabs>
                <w:tab w:val="clear" w:pos="680"/>
                <w:tab w:val="decimal" w:pos="547"/>
                <w:tab w:val="decimal" w:pos="656"/>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w:t>
            </w:r>
          </w:p>
        </w:tc>
        <w:tc>
          <w:tcPr>
            <w:tcW w:w="965" w:type="dxa"/>
            <w:shd w:val="clear" w:color="auto" w:fill="auto"/>
          </w:tcPr>
          <w:p w14:paraId="2053F362" w14:textId="51A1407A" w:rsidR="004D2740" w:rsidRPr="003926DF" w:rsidRDefault="004D2740" w:rsidP="004D2740">
            <w:pPr>
              <w:tabs>
                <w:tab w:val="clear" w:pos="680"/>
                <w:tab w:val="decimal" w:pos="656"/>
                <w:tab w:val="decimal" w:pos="778"/>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 xml:space="preserve">       -</w:t>
            </w:r>
          </w:p>
        </w:tc>
        <w:tc>
          <w:tcPr>
            <w:tcW w:w="878" w:type="dxa"/>
            <w:shd w:val="clear" w:color="auto" w:fill="auto"/>
          </w:tcPr>
          <w:p w14:paraId="4FACB2B2" w14:textId="58B3DCC3" w:rsidR="004D2740" w:rsidRPr="003926DF" w:rsidRDefault="004D2740" w:rsidP="004D2740">
            <w:pPr>
              <w:tabs>
                <w:tab w:val="clear" w:pos="680"/>
                <w:tab w:val="decimal" w:pos="656"/>
                <w:tab w:val="decimal" w:pos="778"/>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12,832</w:t>
            </w:r>
          </w:p>
        </w:tc>
        <w:tc>
          <w:tcPr>
            <w:tcW w:w="878" w:type="dxa"/>
            <w:shd w:val="clear" w:color="auto" w:fill="auto"/>
          </w:tcPr>
          <w:p w14:paraId="2F502411" w14:textId="44562088" w:rsidR="004D2740" w:rsidRPr="003926DF" w:rsidRDefault="004D2740" w:rsidP="004D2740">
            <w:pPr>
              <w:tabs>
                <w:tab w:val="clear" w:pos="680"/>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val="en-GB" w:eastAsia="th-TH"/>
              </w:rPr>
              <w:t>34,148</w:t>
            </w:r>
          </w:p>
        </w:tc>
        <w:tc>
          <w:tcPr>
            <w:tcW w:w="878" w:type="dxa"/>
            <w:shd w:val="clear" w:color="auto" w:fill="auto"/>
          </w:tcPr>
          <w:p w14:paraId="30846C01" w14:textId="66C4292D" w:rsidR="004D2740" w:rsidRPr="003926DF" w:rsidRDefault="004D2740" w:rsidP="004D2740">
            <w:pPr>
              <w:tabs>
                <w:tab w:val="clear" w:pos="680"/>
                <w:tab w:val="decimal" w:pos="656"/>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4,192,500</w:t>
            </w:r>
          </w:p>
        </w:tc>
        <w:tc>
          <w:tcPr>
            <w:tcW w:w="878" w:type="dxa"/>
            <w:shd w:val="clear" w:color="auto" w:fill="auto"/>
          </w:tcPr>
          <w:p w14:paraId="6330354F" w14:textId="5F059CA0" w:rsidR="004D2740" w:rsidRPr="003926DF" w:rsidRDefault="004D2740" w:rsidP="004D2740">
            <w:pPr>
              <w:tabs>
                <w:tab w:val="clear" w:pos="680"/>
                <w:tab w:val="decimal" w:pos="656"/>
                <w:tab w:val="decimal" w:pos="792"/>
              </w:tabs>
              <w:ind w:right="-72"/>
              <w:jc w:val="center"/>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 xml:space="preserve">    -</w:t>
            </w:r>
          </w:p>
        </w:tc>
        <w:tc>
          <w:tcPr>
            <w:tcW w:w="882" w:type="dxa"/>
            <w:shd w:val="clear" w:color="auto" w:fill="auto"/>
          </w:tcPr>
          <w:p w14:paraId="4B79F476" w14:textId="3EA09B64" w:rsidR="004D2740" w:rsidRPr="003926DF" w:rsidRDefault="004D2740" w:rsidP="004D2740">
            <w:pPr>
              <w:tabs>
                <w:tab w:val="clear" w:pos="680"/>
                <w:tab w:val="decimal" w:pos="656"/>
                <w:tab w:val="decimal" w:pos="754"/>
              </w:tabs>
              <w:ind w:right="-72"/>
              <w:jc w:val="right"/>
              <w:rPr>
                <w:rFonts w:ascii="Browallia New" w:hAnsi="Browallia New" w:cs="Browallia New"/>
                <w:snapToGrid w:val="0"/>
                <w:sz w:val="20"/>
                <w:szCs w:val="20"/>
                <w:lang w:val="en-GB" w:eastAsia="th-TH"/>
              </w:rPr>
            </w:pPr>
            <w:r w:rsidRPr="003926DF">
              <w:rPr>
                <w:rFonts w:ascii="Browallia New" w:hAnsi="Browallia New" w:cs="Browallia New"/>
                <w:snapToGrid w:val="0"/>
                <w:sz w:val="20"/>
                <w:szCs w:val="20"/>
                <w:lang w:eastAsia="th-TH"/>
              </w:rPr>
              <w:t>4,192,500</w:t>
            </w:r>
          </w:p>
        </w:tc>
      </w:tr>
    </w:tbl>
    <w:p w14:paraId="67D6887F" w14:textId="73D4ED1B" w:rsidR="00B75D28" w:rsidRPr="003926DF" w:rsidRDefault="00A6139F"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3926DF">
        <w:rPr>
          <w:rFonts w:ascii="Browallia New" w:hAnsi="Browallia New" w:cs="Browallia New"/>
          <w:b/>
          <w:bCs/>
          <w:sz w:val="28"/>
          <w:szCs w:val="28"/>
        </w:rPr>
        <w:t xml:space="preserve">      </w:t>
      </w:r>
    </w:p>
    <w:p w14:paraId="343BABEF" w14:textId="77777777" w:rsidR="0087456A" w:rsidRPr="003926DF" w:rsidRDefault="0087456A"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tbl>
      <w:tblPr>
        <w:tblW w:w="9288" w:type="dxa"/>
        <w:tblInd w:w="441" w:type="dxa"/>
        <w:tblLayout w:type="fixed"/>
        <w:tblLook w:val="0000" w:firstRow="0" w:lastRow="0" w:firstColumn="0" w:lastColumn="0" w:noHBand="0" w:noVBand="0"/>
      </w:tblPr>
      <w:tblGrid>
        <w:gridCol w:w="1838"/>
        <w:gridCol w:w="998"/>
        <w:gridCol w:w="1043"/>
        <w:gridCol w:w="990"/>
        <w:gridCol w:w="1140"/>
        <w:gridCol w:w="997"/>
        <w:gridCol w:w="1140"/>
        <w:gridCol w:w="1142"/>
      </w:tblGrid>
      <w:tr w:rsidR="000641FB" w:rsidRPr="003926DF" w14:paraId="0048059C" w14:textId="77777777" w:rsidTr="007F4F71">
        <w:trPr>
          <w:trHeight w:val="64"/>
        </w:trPr>
        <w:tc>
          <w:tcPr>
            <w:tcW w:w="1838" w:type="dxa"/>
            <w:shd w:val="clear" w:color="auto" w:fill="auto"/>
            <w:vAlign w:val="bottom"/>
          </w:tcPr>
          <w:p w14:paraId="71DF23AD" w14:textId="464C2CF0" w:rsidR="000641FB" w:rsidRPr="003926DF" w:rsidRDefault="000641FB" w:rsidP="007F4F71">
            <w:pPr>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18689C7C" w14:textId="77777777" w:rsidR="000641FB" w:rsidRPr="003926DF" w:rsidRDefault="000641FB">
            <w:pPr>
              <w:pStyle w:val="a9"/>
              <w:ind w:right="-72"/>
              <w:jc w:val="right"/>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 xml:space="preserve">(หน่วย : </w:t>
            </w:r>
            <w:r w:rsidRPr="003926DF">
              <w:rPr>
                <w:rFonts w:ascii="Browallia New" w:hAnsi="Browallia New" w:cs="Browallia New"/>
                <w:b/>
                <w:bCs/>
                <w:color w:val="000000"/>
                <w:sz w:val="20"/>
                <w:szCs w:val="20"/>
                <w:cs/>
              </w:rPr>
              <w:t>พัน</w:t>
            </w:r>
            <w:r w:rsidRPr="003926DF">
              <w:rPr>
                <w:rFonts w:ascii="Browallia New" w:hAnsi="Browallia New" w:cs="Browallia New"/>
                <w:b/>
                <w:bCs/>
                <w:color w:val="000000"/>
                <w:sz w:val="20"/>
                <w:szCs w:val="20"/>
                <w:cs/>
                <w:lang w:val="th-TH"/>
              </w:rPr>
              <w:t>บาท)</w:t>
            </w:r>
          </w:p>
        </w:tc>
      </w:tr>
      <w:tr w:rsidR="000641FB" w:rsidRPr="003926DF" w14:paraId="51072ED5" w14:textId="77777777" w:rsidTr="007F4F71">
        <w:trPr>
          <w:trHeight w:val="64"/>
        </w:trPr>
        <w:tc>
          <w:tcPr>
            <w:tcW w:w="1838" w:type="dxa"/>
            <w:shd w:val="clear" w:color="auto" w:fill="auto"/>
            <w:vAlign w:val="bottom"/>
          </w:tcPr>
          <w:p w14:paraId="660BECDD" w14:textId="77777777" w:rsidR="000641FB" w:rsidRPr="003926DF" w:rsidRDefault="000641FB">
            <w:pPr>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728AC728" w14:textId="33772A15" w:rsidR="000641FB" w:rsidRPr="003926DF" w:rsidRDefault="000641FB">
            <w:pPr>
              <w:pStyle w:val="a9"/>
              <w:pBdr>
                <w:bottom w:val="single" w:sz="4" w:space="1" w:color="auto"/>
              </w:pBdr>
              <w:ind w:right="-72"/>
              <w:jc w:val="center"/>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ข้อมูลทางการเงิน</w:t>
            </w:r>
            <w:r w:rsidR="00AE72DC" w:rsidRPr="003926DF">
              <w:rPr>
                <w:rFonts w:ascii="Browallia New" w:hAnsi="Browallia New" w:cs="Browallia New"/>
                <w:b/>
                <w:bCs/>
                <w:color w:val="000000"/>
                <w:sz w:val="20"/>
                <w:szCs w:val="20"/>
                <w:cs/>
                <w:lang w:val="th-TH"/>
              </w:rPr>
              <w:t>เฉพาะบริษัท</w:t>
            </w:r>
          </w:p>
        </w:tc>
      </w:tr>
      <w:tr w:rsidR="000641FB" w:rsidRPr="003926DF" w14:paraId="12DC137B" w14:textId="77777777" w:rsidTr="007F4F71">
        <w:trPr>
          <w:trHeight w:val="63"/>
        </w:trPr>
        <w:tc>
          <w:tcPr>
            <w:tcW w:w="1838" w:type="dxa"/>
            <w:shd w:val="clear" w:color="auto" w:fill="auto"/>
            <w:vAlign w:val="bottom"/>
          </w:tcPr>
          <w:p w14:paraId="1B9C9166" w14:textId="77777777" w:rsidR="000641FB" w:rsidRPr="003926DF" w:rsidRDefault="000641FB">
            <w:pPr>
              <w:spacing w:before="16"/>
              <w:ind w:left="-107"/>
              <w:jc w:val="thaiDistribute"/>
              <w:rPr>
                <w:rFonts w:ascii="Browallia New" w:hAnsi="Browallia New" w:cs="Browallia New"/>
                <w:snapToGrid w:val="0"/>
                <w:sz w:val="20"/>
                <w:szCs w:val="20"/>
                <w:cs/>
                <w:lang w:val="en-GB" w:eastAsia="th-TH"/>
              </w:rPr>
            </w:pPr>
          </w:p>
        </w:tc>
        <w:tc>
          <w:tcPr>
            <w:tcW w:w="7450" w:type="dxa"/>
            <w:gridSpan w:val="7"/>
            <w:shd w:val="clear" w:color="auto" w:fill="auto"/>
            <w:vAlign w:val="bottom"/>
          </w:tcPr>
          <w:p w14:paraId="6082BEBC" w14:textId="5C4B2112" w:rsidR="000641FB" w:rsidRPr="003926DF" w:rsidRDefault="00E2767E">
            <w:pPr>
              <w:pStyle w:val="a9"/>
              <w:pBdr>
                <w:bottom w:val="single" w:sz="4" w:space="1" w:color="auto"/>
              </w:pBdr>
              <w:spacing w:before="16"/>
              <w:ind w:left="11520" w:right="-72" w:hanging="11520"/>
              <w:jc w:val="center"/>
              <w:rPr>
                <w:rFonts w:ascii="Browallia New" w:hAnsi="Browallia New" w:cs="Browallia New"/>
                <w:b/>
                <w:bCs/>
                <w:sz w:val="20"/>
                <w:szCs w:val="20"/>
                <w:cs/>
              </w:rPr>
            </w:pPr>
            <w:r w:rsidRPr="003926DF">
              <w:rPr>
                <w:rFonts w:ascii="Browallia New" w:hAnsi="Browallia New" w:cs="Browallia New"/>
                <w:b/>
                <w:bCs/>
                <w:sz w:val="20"/>
                <w:szCs w:val="20"/>
                <w:cs/>
                <w:lang w:val="th-TH"/>
              </w:rPr>
              <w:t xml:space="preserve">สำหรับงวดสามเดือนสิ้นสุดวันที่ </w:t>
            </w:r>
            <w:r w:rsidRPr="003926DF">
              <w:rPr>
                <w:rFonts w:ascii="Browallia New" w:hAnsi="Browallia New" w:cs="Browallia New"/>
                <w:b/>
                <w:bCs/>
                <w:sz w:val="20"/>
                <w:szCs w:val="20"/>
                <w:lang w:val="en-GB"/>
              </w:rPr>
              <w:t xml:space="preserve">31 </w:t>
            </w:r>
            <w:r w:rsidRPr="003926DF">
              <w:rPr>
                <w:rFonts w:ascii="Browallia New" w:hAnsi="Browallia New" w:cs="Browallia New"/>
                <w:b/>
                <w:bCs/>
                <w:sz w:val="20"/>
                <w:szCs w:val="20"/>
                <w:cs/>
                <w:lang w:val="th-TH"/>
              </w:rPr>
              <w:t xml:space="preserve">มีนาคม </w:t>
            </w:r>
            <w:r w:rsidRPr="003926DF">
              <w:rPr>
                <w:rFonts w:ascii="Browallia New" w:hAnsi="Browallia New" w:cs="Browallia New"/>
                <w:b/>
                <w:bCs/>
                <w:sz w:val="20"/>
                <w:szCs w:val="20"/>
                <w:lang w:val="en-GB"/>
              </w:rPr>
              <w:t>256</w:t>
            </w:r>
            <w:r w:rsidRPr="003926DF">
              <w:rPr>
                <w:rFonts w:ascii="Browallia New" w:hAnsi="Browallia New" w:cs="Browallia New"/>
                <w:b/>
                <w:bCs/>
                <w:sz w:val="20"/>
                <w:szCs w:val="20"/>
              </w:rPr>
              <w:t>8</w:t>
            </w:r>
          </w:p>
        </w:tc>
      </w:tr>
      <w:tr w:rsidR="000641FB" w:rsidRPr="003926DF" w14:paraId="3C949E81" w14:textId="77777777" w:rsidTr="007F4F71">
        <w:trPr>
          <w:trHeight w:val="53"/>
        </w:trPr>
        <w:tc>
          <w:tcPr>
            <w:tcW w:w="1838" w:type="dxa"/>
            <w:shd w:val="clear" w:color="auto" w:fill="auto"/>
            <w:vAlign w:val="bottom"/>
          </w:tcPr>
          <w:p w14:paraId="1FE41FB7" w14:textId="77777777" w:rsidR="000641FB" w:rsidRPr="003926DF" w:rsidRDefault="000641FB">
            <w:pPr>
              <w:ind w:left="-107"/>
              <w:jc w:val="thaiDistribute"/>
              <w:rPr>
                <w:rFonts w:ascii="Browallia New" w:hAnsi="Browallia New" w:cs="Browallia New"/>
                <w:snapToGrid w:val="0"/>
                <w:sz w:val="20"/>
                <w:szCs w:val="20"/>
                <w:cs/>
                <w:lang w:val="en-GB" w:eastAsia="th-TH"/>
              </w:rPr>
            </w:pPr>
          </w:p>
        </w:tc>
        <w:tc>
          <w:tcPr>
            <w:tcW w:w="998" w:type="dxa"/>
            <w:shd w:val="clear" w:color="auto" w:fill="auto"/>
            <w:vAlign w:val="bottom"/>
          </w:tcPr>
          <w:p w14:paraId="0DA174A5" w14:textId="77777777" w:rsidR="000641FB" w:rsidRPr="003926DF"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43" w:type="dxa"/>
            <w:shd w:val="clear" w:color="auto" w:fill="auto"/>
            <w:vAlign w:val="bottom"/>
          </w:tcPr>
          <w:p w14:paraId="06048429" w14:textId="77777777" w:rsidR="000641FB" w:rsidRPr="003926DF"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90" w:type="dxa"/>
            <w:shd w:val="clear" w:color="auto" w:fill="auto"/>
            <w:vAlign w:val="bottom"/>
          </w:tcPr>
          <w:p w14:paraId="764EBE6E" w14:textId="77777777" w:rsidR="000641FB" w:rsidRPr="003926DF" w:rsidRDefault="000641FB">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40" w:type="dxa"/>
            <w:shd w:val="clear" w:color="auto" w:fill="auto"/>
            <w:vAlign w:val="bottom"/>
          </w:tcPr>
          <w:p w14:paraId="45EC823D" w14:textId="77777777" w:rsidR="000641FB" w:rsidRPr="003926DF" w:rsidRDefault="000641FB">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snapToGrid w:val="0"/>
                <w:color w:val="000000"/>
                <w:sz w:val="20"/>
                <w:szCs w:val="20"/>
                <w:cs/>
                <w:lang w:val="en-GB" w:eastAsia="th-TH"/>
              </w:rPr>
              <w:t>ธุรกิจ</w:t>
            </w:r>
          </w:p>
        </w:tc>
        <w:tc>
          <w:tcPr>
            <w:tcW w:w="997" w:type="dxa"/>
            <w:shd w:val="clear" w:color="auto" w:fill="auto"/>
            <w:vAlign w:val="bottom"/>
          </w:tcPr>
          <w:p w14:paraId="1D4D36CE" w14:textId="77777777" w:rsidR="000641FB" w:rsidRPr="003926DF" w:rsidRDefault="000641FB">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color w:val="000000"/>
                <w:sz w:val="20"/>
                <w:szCs w:val="20"/>
                <w:cs/>
              </w:rPr>
              <w:t>ธุรกิจ</w:t>
            </w:r>
          </w:p>
        </w:tc>
        <w:tc>
          <w:tcPr>
            <w:tcW w:w="1140" w:type="dxa"/>
            <w:shd w:val="clear" w:color="auto" w:fill="auto"/>
            <w:vAlign w:val="bottom"/>
          </w:tcPr>
          <w:p w14:paraId="363C2BBE" w14:textId="77777777" w:rsidR="000641FB" w:rsidRPr="003926DF" w:rsidRDefault="000641FB">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42" w:type="dxa"/>
            <w:shd w:val="clear" w:color="auto" w:fill="auto"/>
            <w:vAlign w:val="bottom"/>
          </w:tcPr>
          <w:p w14:paraId="3D66E6A0" w14:textId="77777777" w:rsidR="000641FB" w:rsidRPr="003926DF" w:rsidRDefault="000641FB">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0641FB" w:rsidRPr="003926DF" w14:paraId="5ECDA7E3" w14:textId="77777777" w:rsidTr="007F4F71">
        <w:trPr>
          <w:trHeight w:val="63"/>
        </w:trPr>
        <w:tc>
          <w:tcPr>
            <w:tcW w:w="1838" w:type="dxa"/>
            <w:shd w:val="clear" w:color="auto" w:fill="auto"/>
            <w:vAlign w:val="bottom"/>
          </w:tcPr>
          <w:p w14:paraId="2C917DC7" w14:textId="77777777" w:rsidR="000641FB" w:rsidRPr="003926DF"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6492F6A2" w14:textId="77777777" w:rsidR="000641FB" w:rsidRPr="003926DF" w:rsidRDefault="000641FB">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926DF">
              <w:rPr>
                <w:rFonts w:ascii="Browallia New" w:hAnsi="Browallia New" w:cs="Browallia New"/>
                <w:b/>
                <w:bCs/>
                <w:snapToGrid w:val="0"/>
                <w:color w:val="000000"/>
                <w:spacing w:val="-4"/>
                <w:sz w:val="20"/>
                <w:szCs w:val="20"/>
                <w:cs/>
                <w:lang w:eastAsia="th-TH"/>
              </w:rPr>
              <w:t>ธุรกิจ</w:t>
            </w:r>
            <w:r w:rsidRPr="003926DF">
              <w:rPr>
                <w:rFonts w:ascii="Browallia New" w:hAnsi="Browallia New" w:cs="Browallia New"/>
                <w:b/>
                <w:bCs/>
                <w:color w:val="000000"/>
                <w:spacing w:val="-4"/>
                <w:sz w:val="20"/>
                <w:szCs w:val="20"/>
                <w:cs/>
              </w:rPr>
              <w:t>พาณิชย์</w:t>
            </w:r>
          </w:p>
        </w:tc>
        <w:tc>
          <w:tcPr>
            <w:tcW w:w="1043" w:type="dxa"/>
            <w:shd w:val="clear" w:color="auto" w:fill="auto"/>
            <w:vAlign w:val="bottom"/>
          </w:tcPr>
          <w:p w14:paraId="750C9FA8" w14:textId="77777777" w:rsidR="000641FB" w:rsidRPr="003926DF" w:rsidRDefault="000641FB">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90" w:type="dxa"/>
            <w:shd w:val="clear" w:color="auto" w:fill="auto"/>
            <w:vAlign w:val="bottom"/>
          </w:tcPr>
          <w:p w14:paraId="0055E513" w14:textId="77777777" w:rsidR="000641FB" w:rsidRPr="003926DF" w:rsidRDefault="000641FB">
            <w:pPr>
              <w:pStyle w:val="a9"/>
              <w:tabs>
                <w:tab w:val="right" w:pos="675"/>
                <w:tab w:val="right" w:pos="778"/>
              </w:tabs>
              <w:ind w:right="-72"/>
              <w:jc w:val="center"/>
              <w:rPr>
                <w:rFonts w:ascii="Browallia New" w:hAnsi="Browallia New" w:cs="Browallia New"/>
                <w:b/>
                <w:bCs/>
                <w:color w:val="000000"/>
                <w:sz w:val="20"/>
                <w:szCs w:val="20"/>
                <w:cs/>
              </w:rPr>
            </w:pPr>
          </w:p>
        </w:tc>
        <w:tc>
          <w:tcPr>
            <w:tcW w:w="1140" w:type="dxa"/>
            <w:shd w:val="clear" w:color="auto" w:fill="auto"/>
            <w:vAlign w:val="bottom"/>
          </w:tcPr>
          <w:p w14:paraId="7A41B2E3" w14:textId="77777777" w:rsidR="000641FB" w:rsidRPr="003926DF" w:rsidRDefault="000641FB">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รับจ้างและ</w:t>
            </w:r>
          </w:p>
        </w:tc>
        <w:tc>
          <w:tcPr>
            <w:tcW w:w="997" w:type="dxa"/>
            <w:shd w:val="clear" w:color="auto" w:fill="auto"/>
            <w:vAlign w:val="bottom"/>
          </w:tcPr>
          <w:p w14:paraId="45789604" w14:textId="77777777" w:rsidR="000641FB" w:rsidRPr="003926DF" w:rsidRDefault="000641FB">
            <w:pPr>
              <w:pStyle w:val="a9"/>
              <w:tabs>
                <w:tab w:val="right" w:pos="806"/>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สินทรัพย์</w:t>
            </w:r>
          </w:p>
        </w:tc>
        <w:tc>
          <w:tcPr>
            <w:tcW w:w="1140" w:type="dxa"/>
            <w:shd w:val="clear" w:color="auto" w:fill="auto"/>
            <w:vAlign w:val="bottom"/>
          </w:tcPr>
          <w:p w14:paraId="3E2000BA" w14:textId="77777777" w:rsidR="000641FB" w:rsidRPr="003926DF" w:rsidRDefault="000641FB">
            <w:pPr>
              <w:pStyle w:val="a9"/>
              <w:tabs>
                <w:tab w:val="right" w:pos="651"/>
              </w:tabs>
              <w:ind w:left="-43" w:right="-72"/>
              <w:jc w:val="center"/>
              <w:rPr>
                <w:rFonts w:ascii="Browallia New" w:hAnsi="Browallia New" w:cs="Browallia New"/>
                <w:b/>
                <w:bCs/>
                <w:color w:val="000000"/>
                <w:sz w:val="20"/>
                <w:szCs w:val="20"/>
                <w:cs/>
              </w:rPr>
            </w:pPr>
            <w:r w:rsidRPr="003926DF">
              <w:rPr>
                <w:rFonts w:ascii="Browallia New" w:hAnsi="Browallia New" w:cs="Browallia New"/>
                <w:b/>
                <w:bCs/>
                <w:snapToGrid w:val="0"/>
                <w:color w:val="000000"/>
                <w:sz w:val="20"/>
                <w:szCs w:val="20"/>
                <w:cs/>
                <w:lang w:eastAsia="th-TH"/>
              </w:rPr>
              <w:t>ธุรกิจบริการ</w:t>
            </w:r>
          </w:p>
        </w:tc>
        <w:tc>
          <w:tcPr>
            <w:tcW w:w="1142" w:type="dxa"/>
            <w:shd w:val="clear" w:color="auto" w:fill="auto"/>
            <w:vAlign w:val="bottom"/>
          </w:tcPr>
          <w:p w14:paraId="6CC8C146" w14:textId="77777777" w:rsidR="000641FB" w:rsidRPr="003926DF" w:rsidRDefault="000641FB">
            <w:pPr>
              <w:pStyle w:val="a9"/>
              <w:tabs>
                <w:tab w:val="right" w:pos="778"/>
              </w:tabs>
              <w:ind w:right="-72"/>
              <w:jc w:val="center"/>
              <w:rPr>
                <w:rFonts w:ascii="Browallia New" w:hAnsi="Browallia New" w:cs="Browallia New"/>
                <w:b/>
                <w:bCs/>
                <w:color w:val="000000"/>
                <w:sz w:val="20"/>
                <w:szCs w:val="20"/>
                <w:cs/>
              </w:rPr>
            </w:pPr>
          </w:p>
        </w:tc>
      </w:tr>
      <w:tr w:rsidR="000641FB" w:rsidRPr="003926DF" w14:paraId="56E3D11E" w14:textId="77777777" w:rsidTr="007F4F71">
        <w:trPr>
          <w:trHeight w:val="63"/>
        </w:trPr>
        <w:tc>
          <w:tcPr>
            <w:tcW w:w="1838" w:type="dxa"/>
            <w:shd w:val="clear" w:color="auto" w:fill="auto"/>
            <w:vAlign w:val="bottom"/>
          </w:tcPr>
          <w:p w14:paraId="12AE8BEE" w14:textId="77777777" w:rsidR="000641FB" w:rsidRPr="003926DF" w:rsidRDefault="000641FB">
            <w:pPr>
              <w:ind w:left="-107"/>
              <w:jc w:val="thaiDistribute"/>
              <w:rPr>
                <w:rFonts w:ascii="Browallia New" w:hAnsi="Browallia New" w:cs="Browallia New"/>
                <w:snapToGrid w:val="0"/>
                <w:sz w:val="20"/>
                <w:szCs w:val="20"/>
                <w:lang w:val="en-GB" w:eastAsia="th-TH"/>
              </w:rPr>
            </w:pPr>
          </w:p>
        </w:tc>
        <w:tc>
          <w:tcPr>
            <w:tcW w:w="998" w:type="dxa"/>
            <w:shd w:val="clear" w:color="auto" w:fill="auto"/>
            <w:vAlign w:val="bottom"/>
          </w:tcPr>
          <w:p w14:paraId="4D3AE27B" w14:textId="77777777" w:rsidR="000641FB" w:rsidRPr="003926DF" w:rsidRDefault="000641FB">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หลายช่องทาง</w:t>
            </w:r>
          </w:p>
        </w:tc>
        <w:tc>
          <w:tcPr>
            <w:tcW w:w="1043" w:type="dxa"/>
            <w:shd w:val="clear" w:color="auto" w:fill="auto"/>
            <w:vAlign w:val="bottom"/>
          </w:tcPr>
          <w:p w14:paraId="670F6B4A" w14:textId="77777777" w:rsidR="000641FB" w:rsidRPr="003926DF"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ธุรกิจสื่อ</w:t>
            </w:r>
          </w:p>
        </w:tc>
        <w:tc>
          <w:tcPr>
            <w:tcW w:w="990" w:type="dxa"/>
            <w:shd w:val="clear" w:color="auto" w:fill="auto"/>
            <w:vAlign w:val="bottom"/>
          </w:tcPr>
          <w:p w14:paraId="5593D138" w14:textId="77777777" w:rsidR="000641FB" w:rsidRPr="003926DF" w:rsidRDefault="000641FB">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ธุรกิจเพลง</w:t>
            </w:r>
          </w:p>
        </w:tc>
        <w:tc>
          <w:tcPr>
            <w:tcW w:w="1140" w:type="dxa"/>
            <w:shd w:val="clear" w:color="auto" w:fill="auto"/>
            <w:vAlign w:val="bottom"/>
          </w:tcPr>
          <w:p w14:paraId="22CE3B4B" w14:textId="77777777" w:rsidR="000641FB" w:rsidRPr="003926DF"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ผลิตกิจกรรม</w:t>
            </w:r>
          </w:p>
        </w:tc>
        <w:tc>
          <w:tcPr>
            <w:tcW w:w="997" w:type="dxa"/>
            <w:shd w:val="clear" w:color="auto" w:fill="auto"/>
            <w:vAlign w:val="bottom"/>
          </w:tcPr>
          <w:p w14:paraId="5CC57FF1" w14:textId="77777777" w:rsidR="000641FB" w:rsidRPr="003926DF"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ดิจิทัล</w:t>
            </w:r>
          </w:p>
        </w:tc>
        <w:tc>
          <w:tcPr>
            <w:tcW w:w="1140" w:type="dxa"/>
            <w:shd w:val="clear" w:color="auto" w:fill="auto"/>
            <w:vAlign w:val="bottom"/>
          </w:tcPr>
          <w:p w14:paraId="1FCA1645" w14:textId="77777777" w:rsidR="000641FB" w:rsidRPr="003926DF" w:rsidRDefault="000641FB">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และอื่นๆ</w:t>
            </w:r>
          </w:p>
        </w:tc>
        <w:tc>
          <w:tcPr>
            <w:tcW w:w="1142" w:type="dxa"/>
            <w:shd w:val="clear" w:color="auto" w:fill="auto"/>
            <w:vAlign w:val="bottom"/>
          </w:tcPr>
          <w:p w14:paraId="26C5271D" w14:textId="77777777" w:rsidR="000641FB" w:rsidRPr="003926DF" w:rsidRDefault="000641FB">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รวม</w:t>
            </w:r>
          </w:p>
        </w:tc>
      </w:tr>
      <w:tr w:rsidR="000641FB" w:rsidRPr="003926DF" w14:paraId="2B8254CE" w14:textId="77777777" w:rsidTr="007F4F71">
        <w:trPr>
          <w:trHeight w:val="53"/>
        </w:trPr>
        <w:tc>
          <w:tcPr>
            <w:tcW w:w="1838" w:type="dxa"/>
            <w:shd w:val="clear" w:color="auto" w:fill="auto"/>
            <w:vAlign w:val="bottom"/>
          </w:tcPr>
          <w:p w14:paraId="7CDA5399" w14:textId="77777777" w:rsidR="000641FB" w:rsidRPr="003926DF" w:rsidRDefault="000641FB">
            <w:pPr>
              <w:ind w:left="-107"/>
              <w:rPr>
                <w:rFonts w:ascii="Browallia New" w:hAnsi="Browallia New" w:cs="Browallia New"/>
                <w:sz w:val="20"/>
                <w:szCs w:val="20"/>
                <w:cs/>
              </w:rPr>
            </w:pPr>
          </w:p>
        </w:tc>
        <w:tc>
          <w:tcPr>
            <w:tcW w:w="998" w:type="dxa"/>
            <w:shd w:val="clear" w:color="auto" w:fill="auto"/>
            <w:vAlign w:val="bottom"/>
          </w:tcPr>
          <w:p w14:paraId="5EC5FD68" w14:textId="77777777" w:rsidR="000641FB" w:rsidRPr="003926DF" w:rsidRDefault="000641FB">
            <w:pPr>
              <w:tabs>
                <w:tab w:val="decimal" w:pos="628"/>
              </w:tabs>
              <w:ind w:left="-43" w:right="-72"/>
              <w:jc w:val="both"/>
              <w:rPr>
                <w:rFonts w:ascii="Browallia New" w:hAnsi="Browallia New" w:cs="Browallia New"/>
                <w:snapToGrid w:val="0"/>
                <w:sz w:val="20"/>
                <w:szCs w:val="20"/>
                <w:cs/>
                <w:lang w:eastAsia="th-TH"/>
              </w:rPr>
            </w:pPr>
          </w:p>
        </w:tc>
        <w:tc>
          <w:tcPr>
            <w:tcW w:w="1043" w:type="dxa"/>
            <w:shd w:val="clear" w:color="auto" w:fill="auto"/>
            <w:vAlign w:val="bottom"/>
          </w:tcPr>
          <w:p w14:paraId="6C975D1D" w14:textId="77777777" w:rsidR="000641FB" w:rsidRPr="003926DF" w:rsidRDefault="000641FB">
            <w:pPr>
              <w:tabs>
                <w:tab w:val="decimal" w:pos="628"/>
              </w:tabs>
              <w:ind w:left="-43" w:right="-72"/>
              <w:jc w:val="center"/>
              <w:rPr>
                <w:rFonts w:ascii="Browallia New" w:hAnsi="Browallia New" w:cs="Browallia New"/>
                <w:snapToGrid w:val="0"/>
                <w:sz w:val="20"/>
                <w:szCs w:val="20"/>
                <w:lang w:eastAsia="th-TH"/>
              </w:rPr>
            </w:pPr>
          </w:p>
        </w:tc>
        <w:tc>
          <w:tcPr>
            <w:tcW w:w="990" w:type="dxa"/>
            <w:shd w:val="clear" w:color="auto" w:fill="auto"/>
            <w:vAlign w:val="bottom"/>
          </w:tcPr>
          <w:p w14:paraId="05DC15AE" w14:textId="77777777" w:rsidR="000641FB" w:rsidRPr="003926DF" w:rsidRDefault="000641FB">
            <w:pPr>
              <w:tabs>
                <w:tab w:val="decimal" w:pos="628"/>
              </w:tabs>
              <w:ind w:right="-72"/>
              <w:jc w:val="center"/>
              <w:rPr>
                <w:rFonts w:ascii="Browallia New" w:hAnsi="Browallia New" w:cs="Browallia New"/>
                <w:snapToGrid w:val="0"/>
                <w:sz w:val="20"/>
                <w:szCs w:val="20"/>
                <w:lang w:eastAsia="th-TH"/>
              </w:rPr>
            </w:pPr>
          </w:p>
        </w:tc>
        <w:tc>
          <w:tcPr>
            <w:tcW w:w="1140" w:type="dxa"/>
            <w:shd w:val="clear" w:color="auto" w:fill="auto"/>
            <w:vAlign w:val="bottom"/>
          </w:tcPr>
          <w:p w14:paraId="6738564D" w14:textId="77777777" w:rsidR="000641FB" w:rsidRPr="003926DF" w:rsidRDefault="000641FB">
            <w:pPr>
              <w:tabs>
                <w:tab w:val="decimal" w:pos="778"/>
              </w:tabs>
              <w:ind w:left="-43" w:right="-72"/>
              <w:jc w:val="center"/>
              <w:rPr>
                <w:rFonts w:ascii="Browallia New" w:hAnsi="Browallia New" w:cs="Browallia New"/>
                <w:snapToGrid w:val="0"/>
                <w:sz w:val="20"/>
                <w:szCs w:val="20"/>
                <w:lang w:eastAsia="th-TH"/>
              </w:rPr>
            </w:pPr>
          </w:p>
        </w:tc>
        <w:tc>
          <w:tcPr>
            <w:tcW w:w="997" w:type="dxa"/>
            <w:shd w:val="clear" w:color="auto" w:fill="auto"/>
            <w:vAlign w:val="bottom"/>
          </w:tcPr>
          <w:p w14:paraId="7753BA9C" w14:textId="77777777" w:rsidR="000641FB" w:rsidRPr="003926DF" w:rsidRDefault="000641FB">
            <w:pPr>
              <w:tabs>
                <w:tab w:val="decimal" w:pos="778"/>
              </w:tabs>
              <w:ind w:left="-43" w:right="-72"/>
              <w:jc w:val="center"/>
              <w:rPr>
                <w:rFonts w:ascii="Browallia New" w:hAnsi="Browallia New" w:cs="Browallia New"/>
                <w:snapToGrid w:val="0"/>
                <w:sz w:val="20"/>
                <w:szCs w:val="20"/>
                <w:cs/>
                <w:lang w:eastAsia="th-TH"/>
              </w:rPr>
            </w:pPr>
          </w:p>
        </w:tc>
        <w:tc>
          <w:tcPr>
            <w:tcW w:w="1140" w:type="dxa"/>
            <w:shd w:val="clear" w:color="auto" w:fill="auto"/>
            <w:vAlign w:val="bottom"/>
          </w:tcPr>
          <w:p w14:paraId="622AEF6D" w14:textId="77777777" w:rsidR="000641FB" w:rsidRPr="003926DF" w:rsidRDefault="000641FB">
            <w:pPr>
              <w:tabs>
                <w:tab w:val="decimal" w:pos="628"/>
              </w:tabs>
              <w:ind w:left="-43" w:right="-72"/>
              <w:jc w:val="center"/>
              <w:rPr>
                <w:rFonts w:ascii="Browallia New" w:hAnsi="Browallia New" w:cs="Browallia New"/>
                <w:snapToGrid w:val="0"/>
                <w:sz w:val="20"/>
                <w:szCs w:val="20"/>
                <w:lang w:eastAsia="th-TH"/>
              </w:rPr>
            </w:pPr>
          </w:p>
        </w:tc>
        <w:tc>
          <w:tcPr>
            <w:tcW w:w="1142" w:type="dxa"/>
            <w:shd w:val="clear" w:color="auto" w:fill="auto"/>
            <w:vAlign w:val="bottom"/>
          </w:tcPr>
          <w:p w14:paraId="24301313" w14:textId="77777777" w:rsidR="000641FB" w:rsidRPr="003926DF" w:rsidRDefault="000641FB">
            <w:pPr>
              <w:tabs>
                <w:tab w:val="clear" w:pos="680"/>
                <w:tab w:val="decimal" w:pos="662"/>
              </w:tabs>
              <w:ind w:right="-72"/>
              <w:jc w:val="both"/>
              <w:rPr>
                <w:rFonts w:ascii="Browallia New" w:hAnsi="Browallia New" w:cs="Browallia New"/>
                <w:snapToGrid w:val="0"/>
                <w:sz w:val="20"/>
                <w:szCs w:val="20"/>
                <w:lang w:eastAsia="th-TH"/>
              </w:rPr>
            </w:pPr>
          </w:p>
        </w:tc>
      </w:tr>
      <w:tr w:rsidR="000641FB" w:rsidRPr="003926DF" w14:paraId="4A5DECE5" w14:textId="77777777" w:rsidTr="007F4F71">
        <w:trPr>
          <w:trHeight w:val="63"/>
        </w:trPr>
        <w:tc>
          <w:tcPr>
            <w:tcW w:w="2836" w:type="dxa"/>
            <w:gridSpan w:val="2"/>
            <w:shd w:val="clear" w:color="auto" w:fill="auto"/>
            <w:vAlign w:val="bottom"/>
          </w:tcPr>
          <w:p w14:paraId="158FAD06" w14:textId="77777777" w:rsidR="000641FB" w:rsidRPr="003926DF" w:rsidRDefault="000641FB" w:rsidP="004933FE">
            <w:pPr>
              <w:tabs>
                <w:tab w:val="decimal" w:pos="648"/>
              </w:tabs>
              <w:ind w:left="-126" w:right="-72"/>
              <w:rPr>
                <w:rFonts w:ascii="Browallia New" w:hAnsi="Browallia New" w:cs="Browallia New"/>
                <w:snapToGrid w:val="0"/>
                <w:sz w:val="20"/>
                <w:szCs w:val="20"/>
                <w:lang w:eastAsia="th-TH"/>
              </w:rPr>
            </w:pPr>
            <w:r w:rsidRPr="003926DF">
              <w:rPr>
                <w:rFonts w:ascii="Browallia New" w:hAnsi="Browallia New" w:cs="Browallia New"/>
                <w:b/>
                <w:bCs/>
                <w:sz w:val="20"/>
                <w:szCs w:val="20"/>
                <w:cs/>
              </w:rPr>
              <w:t>จังหวะเวลาการรับรู้รายได้</w:t>
            </w:r>
          </w:p>
        </w:tc>
        <w:tc>
          <w:tcPr>
            <w:tcW w:w="1043" w:type="dxa"/>
            <w:shd w:val="clear" w:color="auto" w:fill="auto"/>
            <w:vAlign w:val="center"/>
          </w:tcPr>
          <w:p w14:paraId="43ED7906" w14:textId="77777777" w:rsidR="000641FB" w:rsidRPr="003926DF"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0848BDB7" w14:textId="77777777" w:rsidR="000641FB" w:rsidRPr="003926DF" w:rsidRDefault="000641FB">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center"/>
          </w:tcPr>
          <w:p w14:paraId="69A2C37C" w14:textId="77777777" w:rsidR="000641FB" w:rsidRPr="003926DF"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24325A1E" w14:textId="77777777" w:rsidR="000641FB" w:rsidRPr="003926DF"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3AB80438" w14:textId="77777777" w:rsidR="000641FB" w:rsidRPr="003926DF"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4086B195" w14:textId="77777777" w:rsidR="000641FB" w:rsidRPr="003926DF"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3926DF" w14:paraId="1107452F" w14:textId="77777777" w:rsidTr="007F4F71">
        <w:trPr>
          <w:trHeight w:val="63"/>
        </w:trPr>
        <w:tc>
          <w:tcPr>
            <w:tcW w:w="1838" w:type="dxa"/>
            <w:shd w:val="clear" w:color="auto" w:fill="auto"/>
            <w:vAlign w:val="bottom"/>
          </w:tcPr>
          <w:p w14:paraId="1055F51F" w14:textId="77777777" w:rsidR="000641FB" w:rsidRPr="003926DF" w:rsidRDefault="000641FB">
            <w:pPr>
              <w:ind w:left="-107"/>
              <w:rPr>
                <w:rFonts w:ascii="Browallia New" w:hAnsi="Browallia New" w:cs="Browallia New"/>
                <w:sz w:val="20"/>
                <w:szCs w:val="20"/>
                <w:cs/>
              </w:rPr>
            </w:pPr>
            <w:r w:rsidRPr="003926DF">
              <w:rPr>
                <w:rFonts w:ascii="Browallia New" w:hAnsi="Browallia New" w:cs="Browallia New"/>
                <w:sz w:val="20"/>
                <w:szCs w:val="20"/>
                <w:cs/>
              </w:rPr>
              <w:t>เมื่อปฏิบัติตามภาระ</w:t>
            </w:r>
          </w:p>
        </w:tc>
        <w:tc>
          <w:tcPr>
            <w:tcW w:w="998" w:type="dxa"/>
            <w:shd w:val="clear" w:color="auto" w:fill="auto"/>
            <w:vAlign w:val="center"/>
          </w:tcPr>
          <w:p w14:paraId="4CA95744" w14:textId="77777777" w:rsidR="000641FB" w:rsidRPr="003926DF"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vAlign w:val="center"/>
          </w:tcPr>
          <w:p w14:paraId="17859D9A" w14:textId="77777777" w:rsidR="000641FB" w:rsidRPr="003926DF"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7BFBE4E0" w14:textId="35E28980" w:rsidR="000641FB" w:rsidRPr="003926DF" w:rsidRDefault="00706036">
            <w:pPr>
              <w:tabs>
                <w:tab w:val="decimal" w:pos="706"/>
              </w:tabs>
              <w:ind w:right="-72"/>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cs/>
                <w:lang w:eastAsia="th-TH"/>
              </w:rPr>
              <w:t xml:space="preserve"> </w:t>
            </w:r>
          </w:p>
        </w:tc>
        <w:tc>
          <w:tcPr>
            <w:tcW w:w="1140" w:type="dxa"/>
            <w:shd w:val="clear" w:color="auto" w:fill="auto"/>
            <w:vAlign w:val="center"/>
          </w:tcPr>
          <w:p w14:paraId="09884D9B" w14:textId="77777777" w:rsidR="000641FB" w:rsidRPr="003926DF"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4D15D9E5" w14:textId="77777777" w:rsidR="000641FB" w:rsidRPr="003926DF"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5A5514EF" w14:textId="77777777" w:rsidR="000641FB" w:rsidRPr="003926DF"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0D110080" w14:textId="77777777" w:rsidR="000641FB" w:rsidRPr="003926DF"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0641FB" w:rsidRPr="003926DF" w14:paraId="063CAC13" w14:textId="77777777" w:rsidTr="007F4F71">
        <w:trPr>
          <w:trHeight w:val="63"/>
        </w:trPr>
        <w:tc>
          <w:tcPr>
            <w:tcW w:w="1838" w:type="dxa"/>
            <w:shd w:val="clear" w:color="auto" w:fill="auto"/>
            <w:vAlign w:val="bottom"/>
          </w:tcPr>
          <w:p w14:paraId="5EF5C74F" w14:textId="77777777" w:rsidR="000641FB" w:rsidRPr="003926DF" w:rsidRDefault="000641FB">
            <w:pPr>
              <w:ind w:left="-107"/>
              <w:rPr>
                <w:rFonts w:ascii="Browallia New" w:hAnsi="Browallia New" w:cs="Browallia New"/>
                <w:sz w:val="20"/>
                <w:szCs w:val="20"/>
                <w:cs/>
              </w:rPr>
            </w:pPr>
            <w:r w:rsidRPr="003926DF">
              <w:rPr>
                <w:rFonts w:ascii="Browallia New" w:hAnsi="Browallia New" w:cs="Browallia New"/>
                <w:sz w:val="20"/>
                <w:szCs w:val="20"/>
                <w:cs/>
              </w:rPr>
              <w:t xml:space="preserve">   ที่ต้องปฏิบัติเสร็จสิ้น</w:t>
            </w:r>
          </w:p>
        </w:tc>
        <w:tc>
          <w:tcPr>
            <w:tcW w:w="998" w:type="dxa"/>
            <w:shd w:val="clear" w:color="auto" w:fill="auto"/>
            <w:vAlign w:val="center"/>
          </w:tcPr>
          <w:p w14:paraId="15EBFFA0" w14:textId="77777777" w:rsidR="000641FB" w:rsidRPr="003926DF" w:rsidRDefault="000641FB">
            <w:pPr>
              <w:tabs>
                <w:tab w:val="decimal" w:pos="648"/>
              </w:tabs>
              <w:ind w:left="-43" w:right="-72"/>
              <w:jc w:val="right"/>
              <w:rPr>
                <w:rFonts w:ascii="Browallia New" w:hAnsi="Browallia New" w:cs="Browallia New"/>
                <w:snapToGrid w:val="0"/>
                <w:sz w:val="20"/>
                <w:szCs w:val="20"/>
                <w:lang w:eastAsia="th-TH"/>
              </w:rPr>
            </w:pPr>
          </w:p>
        </w:tc>
        <w:tc>
          <w:tcPr>
            <w:tcW w:w="1043" w:type="dxa"/>
            <w:shd w:val="clear" w:color="auto" w:fill="auto"/>
            <w:vAlign w:val="center"/>
          </w:tcPr>
          <w:p w14:paraId="19BA57B9" w14:textId="77777777" w:rsidR="000641FB" w:rsidRPr="003926DF" w:rsidRDefault="000641FB">
            <w:pPr>
              <w:tabs>
                <w:tab w:val="decimal" w:pos="628"/>
              </w:tabs>
              <w:ind w:left="-43" w:right="-72"/>
              <w:jc w:val="right"/>
              <w:rPr>
                <w:rFonts w:ascii="Browallia New" w:hAnsi="Browallia New" w:cs="Browallia New"/>
                <w:snapToGrid w:val="0"/>
                <w:sz w:val="20"/>
                <w:szCs w:val="20"/>
                <w:lang w:eastAsia="th-TH"/>
              </w:rPr>
            </w:pPr>
          </w:p>
        </w:tc>
        <w:tc>
          <w:tcPr>
            <w:tcW w:w="990" w:type="dxa"/>
            <w:shd w:val="clear" w:color="auto" w:fill="auto"/>
            <w:vAlign w:val="center"/>
          </w:tcPr>
          <w:p w14:paraId="1CC40955" w14:textId="77777777" w:rsidR="000641FB" w:rsidRPr="003926DF" w:rsidRDefault="000641FB">
            <w:pPr>
              <w:tabs>
                <w:tab w:val="decimal" w:pos="706"/>
              </w:tabs>
              <w:ind w:right="-72"/>
              <w:jc w:val="right"/>
              <w:rPr>
                <w:rFonts w:ascii="Browallia New" w:hAnsi="Browallia New" w:cs="Browallia New"/>
                <w:snapToGrid w:val="0"/>
                <w:sz w:val="20"/>
                <w:szCs w:val="20"/>
                <w:lang w:eastAsia="th-TH"/>
              </w:rPr>
            </w:pPr>
          </w:p>
        </w:tc>
        <w:tc>
          <w:tcPr>
            <w:tcW w:w="1140" w:type="dxa"/>
            <w:shd w:val="clear" w:color="auto" w:fill="auto"/>
            <w:vAlign w:val="center"/>
          </w:tcPr>
          <w:p w14:paraId="27A6D367" w14:textId="77777777" w:rsidR="000641FB" w:rsidRPr="003926DF" w:rsidRDefault="000641FB">
            <w:pPr>
              <w:tabs>
                <w:tab w:val="decimal" w:pos="806"/>
              </w:tabs>
              <w:ind w:left="-43" w:right="-72"/>
              <w:jc w:val="right"/>
              <w:rPr>
                <w:rFonts w:ascii="Browallia New" w:hAnsi="Browallia New" w:cs="Browallia New"/>
                <w:snapToGrid w:val="0"/>
                <w:sz w:val="20"/>
                <w:szCs w:val="20"/>
                <w:lang w:eastAsia="th-TH"/>
              </w:rPr>
            </w:pPr>
          </w:p>
        </w:tc>
        <w:tc>
          <w:tcPr>
            <w:tcW w:w="997" w:type="dxa"/>
            <w:shd w:val="clear" w:color="auto" w:fill="auto"/>
            <w:vAlign w:val="center"/>
          </w:tcPr>
          <w:p w14:paraId="4608E1DF" w14:textId="77777777" w:rsidR="000641FB" w:rsidRPr="003926DF" w:rsidRDefault="000641FB">
            <w:pPr>
              <w:tabs>
                <w:tab w:val="decimal" w:pos="806"/>
              </w:tabs>
              <w:ind w:left="-43" w:right="-72"/>
              <w:jc w:val="center"/>
              <w:rPr>
                <w:rFonts w:ascii="Browallia New" w:hAnsi="Browallia New" w:cs="Browallia New"/>
                <w:snapToGrid w:val="0"/>
                <w:sz w:val="20"/>
                <w:szCs w:val="20"/>
                <w:lang w:eastAsia="th-TH"/>
              </w:rPr>
            </w:pPr>
          </w:p>
        </w:tc>
        <w:tc>
          <w:tcPr>
            <w:tcW w:w="1140" w:type="dxa"/>
            <w:shd w:val="clear" w:color="auto" w:fill="auto"/>
            <w:vAlign w:val="center"/>
          </w:tcPr>
          <w:p w14:paraId="5DCDFE7A" w14:textId="77777777" w:rsidR="000641FB" w:rsidRPr="003926DF" w:rsidRDefault="000641FB">
            <w:pPr>
              <w:tabs>
                <w:tab w:val="decimal" w:pos="648"/>
              </w:tabs>
              <w:ind w:left="-43" w:right="-72"/>
              <w:jc w:val="right"/>
              <w:rPr>
                <w:rFonts w:ascii="Browallia New" w:hAnsi="Browallia New" w:cs="Browallia New"/>
                <w:snapToGrid w:val="0"/>
                <w:sz w:val="20"/>
                <w:szCs w:val="20"/>
                <w:lang w:eastAsia="th-TH"/>
              </w:rPr>
            </w:pPr>
          </w:p>
        </w:tc>
        <w:tc>
          <w:tcPr>
            <w:tcW w:w="1142" w:type="dxa"/>
            <w:shd w:val="clear" w:color="auto" w:fill="auto"/>
            <w:vAlign w:val="center"/>
          </w:tcPr>
          <w:p w14:paraId="42A87FB0" w14:textId="77777777" w:rsidR="000641FB" w:rsidRPr="003926DF" w:rsidRDefault="000641FB">
            <w:pPr>
              <w:tabs>
                <w:tab w:val="clear" w:pos="680"/>
                <w:tab w:val="decimal" w:pos="662"/>
              </w:tabs>
              <w:ind w:right="-72"/>
              <w:jc w:val="right"/>
              <w:rPr>
                <w:rFonts w:ascii="Browallia New" w:hAnsi="Browallia New" w:cs="Browallia New"/>
                <w:snapToGrid w:val="0"/>
                <w:sz w:val="20"/>
                <w:szCs w:val="20"/>
                <w:lang w:eastAsia="th-TH"/>
              </w:rPr>
            </w:pPr>
          </w:p>
        </w:tc>
      </w:tr>
      <w:tr w:rsidR="00805C9C" w:rsidRPr="003926DF" w14:paraId="628FD803" w14:textId="77777777" w:rsidTr="007F4F71">
        <w:trPr>
          <w:trHeight w:val="63"/>
        </w:trPr>
        <w:tc>
          <w:tcPr>
            <w:tcW w:w="1838" w:type="dxa"/>
            <w:shd w:val="clear" w:color="auto" w:fill="auto"/>
            <w:vAlign w:val="bottom"/>
          </w:tcPr>
          <w:p w14:paraId="60A20109" w14:textId="77777777" w:rsidR="00805C9C" w:rsidRPr="003926DF" w:rsidRDefault="00805C9C" w:rsidP="00805C9C">
            <w:pPr>
              <w:ind w:left="-107"/>
              <w:rPr>
                <w:rFonts w:ascii="Browallia New" w:hAnsi="Browallia New" w:cs="Browallia New"/>
                <w:sz w:val="20"/>
                <w:szCs w:val="20"/>
              </w:rPr>
            </w:pPr>
            <w:r w:rsidRPr="003926DF">
              <w:rPr>
                <w:rFonts w:ascii="Browallia New" w:hAnsi="Browallia New" w:cs="Browallia New"/>
                <w:sz w:val="20"/>
                <w:szCs w:val="20"/>
              </w:rPr>
              <w:t xml:space="preserve">   (point in time)</w:t>
            </w:r>
          </w:p>
        </w:tc>
        <w:tc>
          <w:tcPr>
            <w:tcW w:w="998" w:type="dxa"/>
            <w:shd w:val="clear" w:color="auto" w:fill="auto"/>
          </w:tcPr>
          <w:p w14:paraId="420E8F96" w14:textId="06EA9AF5" w:rsidR="00805C9C" w:rsidRPr="003926DF" w:rsidRDefault="00805C9C" w:rsidP="00D830DA">
            <w:pP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1043" w:type="dxa"/>
            <w:shd w:val="clear" w:color="auto" w:fill="auto"/>
          </w:tcPr>
          <w:p w14:paraId="43A734C0" w14:textId="253A6FDD" w:rsidR="00805C9C" w:rsidRPr="003926DF" w:rsidRDefault="00D830DA" w:rsidP="00EF035A">
            <w:pPr>
              <w:tabs>
                <w:tab w:val="clear" w:pos="227"/>
                <w:tab w:val="clear" w:pos="454"/>
                <w:tab w:val="clear" w:pos="680"/>
                <w:tab w:val="clear" w:pos="907"/>
                <w:tab w:val="left" w:pos="533"/>
                <w:tab w:val="left" w:pos="582"/>
              </w:tabs>
              <w:ind w:left="-45" w:right="-3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990" w:type="dxa"/>
            <w:shd w:val="clear" w:color="auto" w:fill="auto"/>
          </w:tcPr>
          <w:p w14:paraId="009F79A1" w14:textId="275A3820" w:rsidR="00805C9C" w:rsidRPr="003926DF" w:rsidRDefault="00805C9C" w:rsidP="00D830DA">
            <w:pP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1140" w:type="dxa"/>
            <w:shd w:val="clear" w:color="auto" w:fill="auto"/>
          </w:tcPr>
          <w:p w14:paraId="0109BABB" w14:textId="2B6E6F3B" w:rsidR="00805C9C" w:rsidRPr="003926DF" w:rsidRDefault="00805C9C" w:rsidP="00D830DA">
            <w:pP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997" w:type="dxa"/>
            <w:shd w:val="clear" w:color="auto" w:fill="auto"/>
          </w:tcPr>
          <w:p w14:paraId="6D4D55F9" w14:textId="1844E01C" w:rsidR="00805C9C" w:rsidRPr="003926DF" w:rsidRDefault="00D830DA" w:rsidP="00EF035A">
            <w:pPr>
              <w:tabs>
                <w:tab w:val="clear" w:pos="227"/>
                <w:tab w:val="clear" w:pos="454"/>
                <w:tab w:val="clear" w:pos="680"/>
                <w:tab w:val="left" w:pos="533"/>
                <w:tab w:val="decimal" w:pos="806"/>
              </w:tabs>
              <w:ind w:left="-45" w:right="-3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805C9C" w:rsidRPr="003926DF">
              <w:rPr>
                <w:rFonts w:ascii="Browallia New" w:hAnsi="Browallia New" w:cs="Browallia New"/>
                <w:sz w:val="20"/>
                <w:szCs w:val="20"/>
                <w:lang w:val="en-GB"/>
              </w:rPr>
              <w:t xml:space="preserve"> -   </w:t>
            </w:r>
          </w:p>
        </w:tc>
        <w:tc>
          <w:tcPr>
            <w:tcW w:w="1140" w:type="dxa"/>
            <w:shd w:val="clear" w:color="auto" w:fill="auto"/>
          </w:tcPr>
          <w:p w14:paraId="4AE82615" w14:textId="7EA26C89" w:rsidR="00805C9C" w:rsidRPr="003926DF" w:rsidRDefault="00805C9C" w:rsidP="00EF035A">
            <w:pPr>
              <w:tabs>
                <w:tab w:val="clear" w:pos="907"/>
                <w:tab w:val="left" w:pos="582"/>
                <w:tab w:val="decimal" w:pos="648"/>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 xml:space="preserve"> 5,3</w:t>
            </w:r>
            <w:r w:rsidR="00175DA3" w:rsidRPr="003926DF">
              <w:rPr>
                <w:rFonts w:ascii="Browallia New" w:hAnsi="Browallia New" w:cs="Browallia New"/>
                <w:sz w:val="20"/>
                <w:szCs w:val="20"/>
              </w:rPr>
              <w:t>90</w:t>
            </w:r>
            <w:r w:rsidRPr="003926DF">
              <w:rPr>
                <w:rFonts w:ascii="Browallia New" w:hAnsi="Browallia New" w:cs="Browallia New"/>
                <w:sz w:val="20"/>
                <w:szCs w:val="20"/>
              </w:rPr>
              <w:t xml:space="preserve"> </w:t>
            </w:r>
          </w:p>
        </w:tc>
        <w:tc>
          <w:tcPr>
            <w:tcW w:w="1142" w:type="dxa"/>
            <w:shd w:val="clear" w:color="auto" w:fill="auto"/>
          </w:tcPr>
          <w:p w14:paraId="4709BF15" w14:textId="53E6FA99" w:rsidR="00805C9C" w:rsidRPr="003926DF" w:rsidRDefault="00805C9C" w:rsidP="00EF035A">
            <w:pPr>
              <w:tabs>
                <w:tab w:val="clear" w:pos="907"/>
                <w:tab w:val="left" w:pos="582"/>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5,3</w:t>
            </w:r>
            <w:r w:rsidR="00175DA3" w:rsidRPr="003926DF">
              <w:rPr>
                <w:rFonts w:ascii="Browallia New" w:hAnsi="Browallia New" w:cs="Browallia New"/>
                <w:sz w:val="20"/>
                <w:szCs w:val="20"/>
              </w:rPr>
              <w:t>90</w:t>
            </w:r>
            <w:r w:rsidRPr="003926DF">
              <w:rPr>
                <w:rFonts w:ascii="Browallia New" w:hAnsi="Browallia New" w:cs="Browallia New"/>
                <w:sz w:val="20"/>
                <w:szCs w:val="20"/>
              </w:rPr>
              <w:t xml:space="preserve">    </w:t>
            </w:r>
          </w:p>
        </w:tc>
      </w:tr>
      <w:tr w:rsidR="00706036" w:rsidRPr="003926DF" w14:paraId="3C862F78" w14:textId="77777777">
        <w:trPr>
          <w:trHeight w:val="63"/>
        </w:trPr>
        <w:tc>
          <w:tcPr>
            <w:tcW w:w="1838" w:type="dxa"/>
            <w:shd w:val="clear" w:color="auto" w:fill="auto"/>
            <w:vAlign w:val="bottom"/>
          </w:tcPr>
          <w:p w14:paraId="435ECED2" w14:textId="77777777" w:rsidR="00706036" w:rsidRPr="003926DF" w:rsidRDefault="00706036" w:rsidP="00706036">
            <w:pPr>
              <w:ind w:left="-107"/>
              <w:rPr>
                <w:rFonts w:ascii="Browallia New" w:hAnsi="Browallia New" w:cs="Browallia New"/>
                <w:sz w:val="20"/>
                <w:szCs w:val="20"/>
                <w:cs/>
              </w:rPr>
            </w:pPr>
            <w:r w:rsidRPr="003926DF">
              <w:rPr>
                <w:rFonts w:ascii="Browallia New" w:hAnsi="Browallia New" w:cs="Browallia New"/>
                <w:sz w:val="20"/>
                <w:szCs w:val="20"/>
                <w:cs/>
              </w:rPr>
              <w:t>ตลอดช่วงเวลาที่ปฏิบัติ</w:t>
            </w:r>
          </w:p>
        </w:tc>
        <w:tc>
          <w:tcPr>
            <w:tcW w:w="998" w:type="dxa"/>
            <w:shd w:val="clear" w:color="auto" w:fill="auto"/>
            <w:vAlign w:val="bottom"/>
          </w:tcPr>
          <w:p w14:paraId="27311F10" w14:textId="77777777" w:rsidR="00706036" w:rsidRPr="003926DF" w:rsidRDefault="00706036" w:rsidP="00D830DA">
            <w:pPr>
              <w:tabs>
                <w:tab w:val="clear" w:pos="907"/>
                <w:tab w:val="left" w:pos="594"/>
                <w:tab w:val="decimal" w:pos="706"/>
              </w:tabs>
              <w:ind w:left="-45" w:right="-374"/>
              <w:jc w:val="right"/>
              <w:rPr>
                <w:rFonts w:ascii="Browallia New" w:hAnsi="Browallia New" w:cs="Browallia New"/>
                <w:sz w:val="20"/>
                <w:szCs w:val="20"/>
              </w:rPr>
            </w:pPr>
          </w:p>
        </w:tc>
        <w:tc>
          <w:tcPr>
            <w:tcW w:w="1043" w:type="dxa"/>
            <w:shd w:val="clear" w:color="auto" w:fill="auto"/>
          </w:tcPr>
          <w:p w14:paraId="22817B50" w14:textId="77777777" w:rsidR="00706036" w:rsidRPr="003926DF" w:rsidRDefault="00706036" w:rsidP="00EF035A">
            <w:pPr>
              <w:tabs>
                <w:tab w:val="clear" w:pos="907"/>
                <w:tab w:val="left" w:pos="594"/>
                <w:tab w:val="decimal" w:pos="706"/>
              </w:tabs>
              <w:ind w:left="-45" w:right="-39"/>
              <w:jc w:val="right"/>
              <w:rPr>
                <w:rFonts w:ascii="Browallia New" w:hAnsi="Browallia New" w:cs="Browallia New"/>
                <w:sz w:val="20"/>
                <w:szCs w:val="20"/>
              </w:rPr>
            </w:pPr>
          </w:p>
        </w:tc>
        <w:tc>
          <w:tcPr>
            <w:tcW w:w="990" w:type="dxa"/>
            <w:shd w:val="clear" w:color="auto" w:fill="auto"/>
            <w:vAlign w:val="bottom"/>
          </w:tcPr>
          <w:p w14:paraId="5C645F03" w14:textId="77777777" w:rsidR="00706036" w:rsidRPr="003926DF" w:rsidRDefault="00706036" w:rsidP="00D830DA">
            <w:pPr>
              <w:tabs>
                <w:tab w:val="clear" w:pos="907"/>
                <w:tab w:val="left" w:pos="594"/>
                <w:tab w:val="decimal" w:pos="706"/>
              </w:tabs>
              <w:ind w:left="-45" w:right="-329"/>
              <w:jc w:val="right"/>
              <w:rPr>
                <w:rFonts w:ascii="Browallia New" w:hAnsi="Browallia New" w:cs="Browallia New"/>
                <w:sz w:val="20"/>
                <w:szCs w:val="20"/>
              </w:rPr>
            </w:pPr>
          </w:p>
        </w:tc>
        <w:tc>
          <w:tcPr>
            <w:tcW w:w="1140" w:type="dxa"/>
            <w:shd w:val="clear" w:color="auto" w:fill="auto"/>
            <w:vAlign w:val="bottom"/>
          </w:tcPr>
          <w:p w14:paraId="119DE3B7" w14:textId="77777777" w:rsidR="00706036" w:rsidRPr="003926DF" w:rsidRDefault="00706036" w:rsidP="00D830DA">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shd w:val="clear" w:color="auto" w:fill="auto"/>
            <w:vAlign w:val="bottom"/>
          </w:tcPr>
          <w:p w14:paraId="71358CFD" w14:textId="77777777" w:rsidR="00706036" w:rsidRPr="003926DF" w:rsidRDefault="00706036" w:rsidP="00EF035A">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shd w:val="clear" w:color="auto" w:fill="auto"/>
          </w:tcPr>
          <w:p w14:paraId="2E6EB7E1" w14:textId="77777777" w:rsidR="00706036" w:rsidRPr="003926DF" w:rsidRDefault="00706036" w:rsidP="00EF035A">
            <w:pPr>
              <w:tabs>
                <w:tab w:val="clear" w:pos="907"/>
                <w:tab w:val="left" w:pos="594"/>
                <w:tab w:val="decimal" w:pos="706"/>
              </w:tabs>
              <w:ind w:left="-45" w:right="-39"/>
              <w:jc w:val="right"/>
              <w:rPr>
                <w:rFonts w:ascii="Browallia New" w:hAnsi="Browallia New" w:cs="Browallia New"/>
                <w:sz w:val="20"/>
                <w:szCs w:val="20"/>
              </w:rPr>
            </w:pPr>
          </w:p>
        </w:tc>
        <w:tc>
          <w:tcPr>
            <w:tcW w:w="1142" w:type="dxa"/>
            <w:shd w:val="clear" w:color="auto" w:fill="auto"/>
          </w:tcPr>
          <w:p w14:paraId="6890F0DA" w14:textId="77777777" w:rsidR="00706036" w:rsidRPr="003926DF" w:rsidRDefault="00706036" w:rsidP="00EF035A">
            <w:pPr>
              <w:tabs>
                <w:tab w:val="clear" w:pos="680"/>
                <w:tab w:val="clear" w:pos="907"/>
                <w:tab w:val="left" w:pos="594"/>
                <w:tab w:val="decimal" w:pos="706"/>
              </w:tabs>
              <w:ind w:left="-45" w:right="-39"/>
              <w:jc w:val="right"/>
              <w:rPr>
                <w:rFonts w:ascii="Browallia New" w:hAnsi="Browallia New" w:cs="Browallia New"/>
                <w:sz w:val="20"/>
                <w:szCs w:val="20"/>
              </w:rPr>
            </w:pPr>
          </w:p>
        </w:tc>
      </w:tr>
      <w:tr w:rsidR="00706036" w:rsidRPr="003926DF" w14:paraId="3A7C2762" w14:textId="77777777">
        <w:trPr>
          <w:trHeight w:val="126"/>
        </w:trPr>
        <w:tc>
          <w:tcPr>
            <w:tcW w:w="1838" w:type="dxa"/>
            <w:shd w:val="clear" w:color="auto" w:fill="auto"/>
            <w:vAlign w:val="bottom"/>
          </w:tcPr>
          <w:p w14:paraId="02D7D900" w14:textId="77777777" w:rsidR="00706036" w:rsidRPr="003926DF" w:rsidRDefault="00706036" w:rsidP="00706036">
            <w:pPr>
              <w:ind w:left="-107" w:right="-87"/>
              <w:rPr>
                <w:rFonts w:ascii="Browallia New" w:hAnsi="Browallia New" w:cs="Browallia New"/>
                <w:sz w:val="20"/>
                <w:szCs w:val="20"/>
                <w:cs/>
              </w:rPr>
            </w:pPr>
            <w:r w:rsidRPr="003926DF">
              <w:rPr>
                <w:rFonts w:ascii="Browallia New" w:hAnsi="Browallia New" w:cs="Browallia New"/>
                <w:sz w:val="20"/>
                <w:szCs w:val="20"/>
                <w:cs/>
              </w:rPr>
              <w:t xml:space="preserve">   ตามภาระที่ต้องปฏิบัติ</w:t>
            </w:r>
          </w:p>
        </w:tc>
        <w:tc>
          <w:tcPr>
            <w:tcW w:w="998" w:type="dxa"/>
            <w:shd w:val="clear" w:color="auto" w:fill="auto"/>
            <w:vAlign w:val="bottom"/>
          </w:tcPr>
          <w:p w14:paraId="2DAC96A3" w14:textId="77777777" w:rsidR="00706036" w:rsidRPr="003926DF" w:rsidRDefault="00706036" w:rsidP="00D830DA">
            <w:pPr>
              <w:tabs>
                <w:tab w:val="clear" w:pos="907"/>
                <w:tab w:val="left" w:pos="594"/>
                <w:tab w:val="decimal" w:pos="706"/>
              </w:tabs>
              <w:ind w:left="-45" w:right="-374"/>
              <w:jc w:val="right"/>
              <w:rPr>
                <w:rFonts w:ascii="Browallia New" w:hAnsi="Browallia New" w:cs="Browallia New"/>
                <w:sz w:val="20"/>
                <w:szCs w:val="20"/>
              </w:rPr>
            </w:pPr>
          </w:p>
        </w:tc>
        <w:tc>
          <w:tcPr>
            <w:tcW w:w="1043" w:type="dxa"/>
            <w:shd w:val="clear" w:color="auto" w:fill="auto"/>
          </w:tcPr>
          <w:p w14:paraId="511BC98D" w14:textId="77777777" w:rsidR="00706036" w:rsidRPr="003926DF" w:rsidRDefault="00706036" w:rsidP="00EF035A">
            <w:pPr>
              <w:tabs>
                <w:tab w:val="clear" w:pos="907"/>
                <w:tab w:val="left" w:pos="594"/>
                <w:tab w:val="decimal" w:pos="706"/>
              </w:tabs>
              <w:ind w:left="-45" w:right="-39"/>
              <w:jc w:val="right"/>
              <w:rPr>
                <w:rFonts w:ascii="Browallia New" w:hAnsi="Browallia New" w:cs="Browallia New"/>
                <w:sz w:val="20"/>
                <w:szCs w:val="20"/>
              </w:rPr>
            </w:pPr>
          </w:p>
        </w:tc>
        <w:tc>
          <w:tcPr>
            <w:tcW w:w="990" w:type="dxa"/>
            <w:shd w:val="clear" w:color="auto" w:fill="auto"/>
            <w:vAlign w:val="bottom"/>
          </w:tcPr>
          <w:p w14:paraId="32100B01" w14:textId="77777777" w:rsidR="00706036" w:rsidRPr="003926DF" w:rsidRDefault="00706036" w:rsidP="00D830DA">
            <w:pPr>
              <w:tabs>
                <w:tab w:val="clear" w:pos="907"/>
                <w:tab w:val="left" w:pos="594"/>
                <w:tab w:val="decimal" w:pos="706"/>
              </w:tabs>
              <w:ind w:left="-45" w:right="-329"/>
              <w:jc w:val="right"/>
              <w:rPr>
                <w:rFonts w:ascii="Browallia New" w:hAnsi="Browallia New" w:cs="Browallia New"/>
                <w:sz w:val="20"/>
                <w:szCs w:val="20"/>
              </w:rPr>
            </w:pPr>
          </w:p>
        </w:tc>
        <w:tc>
          <w:tcPr>
            <w:tcW w:w="1140" w:type="dxa"/>
            <w:shd w:val="clear" w:color="auto" w:fill="auto"/>
            <w:vAlign w:val="bottom"/>
          </w:tcPr>
          <w:p w14:paraId="2C82E49B" w14:textId="77777777" w:rsidR="00706036" w:rsidRPr="003926DF" w:rsidRDefault="00706036" w:rsidP="00D830DA">
            <w:pPr>
              <w:tabs>
                <w:tab w:val="clear" w:pos="907"/>
                <w:tab w:val="left" w:pos="594"/>
                <w:tab w:val="decimal" w:pos="706"/>
                <w:tab w:val="decimal" w:pos="806"/>
              </w:tabs>
              <w:ind w:left="-45" w:right="-464"/>
              <w:jc w:val="right"/>
              <w:rPr>
                <w:rFonts w:ascii="Browallia New" w:hAnsi="Browallia New" w:cs="Browallia New"/>
                <w:sz w:val="20"/>
                <w:szCs w:val="20"/>
              </w:rPr>
            </w:pPr>
          </w:p>
        </w:tc>
        <w:tc>
          <w:tcPr>
            <w:tcW w:w="997" w:type="dxa"/>
            <w:shd w:val="clear" w:color="auto" w:fill="auto"/>
            <w:vAlign w:val="bottom"/>
          </w:tcPr>
          <w:p w14:paraId="3488CD79" w14:textId="77777777" w:rsidR="00706036" w:rsidRPr="003926DF" w:rsidRDefault="00706036" w:rsidP="00EF035A">
            <w:pPr>
              <w:tabs>
                <w:tab w:val="clear" w:pos="907"/>
                <w:tab w:val="left" w:pos="594"/>
                <w:tab w:val="decimal" w:pos="706"/>
                <w:tab w:val="decimal" w:pos="806"/>
              </w:tabs>
              <w:ind w:left="-45" w:right="-39"/>
              <w:jc w:val="center"/>
              <w:rPr>
                <w:rFonts w:ascii="Browallia New" w:hAnsi="Browallia New" w:cs="Browallia New"/>
                <w:sz w:val="20"/>
                <w:szCs w:val="20"/>
              </w:rPr>
            </w:pPr>
          </w:p>
        </w:tc>
        <w:tc>
          <w:tcPr>
            <w:tcW w:w="1140" w:type="dxa"/>
            <w:shd w:val="clear" w:color="auto" w:fill="auto"/>
          </w:tcPr>
          <w:p w14:paraId="7F3F7983" w14:textId="77777777" w:rsidR="00706036" w:rsidRPr="003926DF" w:rsidRDefault="00706036" w:rsidP="00EF035A">
            <w:pPr>
              <w:tabs>
                <w:tab w:val="clear" w:pos="907"/>
                <w:tab w:val="left" w:pos="594"/>
                <w:tab w:val="decimal" w:pos="706"/>
              </w:tabs>
              <w:ind w:left="-45" w:right="-39"/>
              <w:jc w:val="right"/>
              <w:rPr>
                <w:rFonts w:ascii="Browallia New" w:hAnsi="Browallia New" w:cs="Browallia New"/>
                <w:sz w:val="20"/>
                <w:szCs w:val="20"/>
              </w:rPr>
            </w:pPr>
          </w:p>
        </w:tc>
        <w:tc>
          <w:tcPr>
            <w:tcW w:w="1142" w:type="dxa"/>
            <w:shd w:val="clear" w:color="auto" w:fill="auto"/>
          </w:tcPr>
          <w:p w14:paraId="41259FA2" w14:textId="77777777" w:rsidR="00706036" w:rsidRPr="003926DF" w:rsidRDefault="00706036" w:rsidP="00EF035A">
            <w:pPr>
              <w:tabs>
                <w:tab w:val="clear" w:pos="680"/>
                <w:tab w:val="clear" w:pos="907"/>
                <w:tab w:val="left" w:pos="594"/>
                <w:tab w:val="decimal" w:pos="706"/>
              </w:tabs>
              <w:ind w:left="-45" w:right="-39"/>
              <w:jc w:val="right"/>
              <w:rPr>
                <w:rFonts w:ascii="Browallia New" w:hAnsi="Browallia New" w:cs="Browallia New"/>
                <w:sz w:val="20"/>
                <w:szCs w:val="20"/>
              </w:rPr>
            </w:pPr>
          </w:p>
        </w:tc>
      </w:tr>
      <w:tr w:rsidR="00EF035A" w:rsidRPr="003926DF" w14:paraId="2C6ED697" w14:textId="77777777" w:rsidTr="007F4F71">
        <w:trPr>
          <w:trHeight w:val="63"/>
        </w:trPr>
        <w:tc>
          <w:tcPr>
            <w:tcW w:w="1838" w:type="dxa"/>
            <w:shd w:val="clear" w:color="auto" w:fill="auto"/>
            <w:vAlign w:val="bottom"/>
          </w:tcPr>
          <w:p w14:paraId="47FFAD2C" w14:textId="77777777" w:rsidR="00EF035A" w:rsidRPr="003926DF" w:rsidRDefault="00EF035A" w:rsidP="00EF035A">
            <w:pPr>
              <w:ind w:left="-107" w:right="-87"/>
              <w:rPr>
                <w:rFonts w:ascii="Browallia New" w:hAnsi="Browallia New" w:cs="Browallia New"/>
                <w:sz w:val="20"/>
                <w:szCs w:val="20"/>
                <w:lang w:val="en-GB"/>
              </w:rPr>
            </w:pPr>
            <w:r w:rsidRPr="003926DF">
              <w:rPr>
                <w:rFonts w:ascii="Browallia New" w:hAnsi="Browallia New" w:cs="Browallia New"/>
                <w:sz w:val="20"/>
                <w:szCs w:val="20"/>
                <w:cs/>
              </w:rPr>
              <w:t xml:space="preserve">   </w:t>
            </w:r>
            <w:r w:rsidRPr="003926DF">
              <w:rPr>
                <w:rFonts w:ascii="Browallia New" w:hAnsi="Browallia New" w:cs="Browallia New"/>
                <w:sz w:val="20"/>
                <w:szCs w:val="20"/>
                <w:lang w:val="en-GB"/>
              </w:rPr>
              <w:t>(over time)</w:t>
            </w:r>
          </w:p>
        </w:tc>
        <w:tc>
          <w:tcPr>
            <w:tcW w:w="998" w:type="dxa"/>
            <w:shd w:val="clear" w:color="auto" w:fill="auto"/>
          </w:tcPr>
          <w:p w14:paraId="36A35145" w14:textId="711810F1" w:rsidR="00EF035A" w:rsidRPr="003926DF" w:rsidRDefault="00EF035A" w:rsidP="00D830DA">
            <w:pPr>
              <w:pBdr>
                <w:bottom w:val="single" w:sz="4"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1043" w:type="dxa"/>
            <w:shd w:val="clear" w:color="auto" w:fill="auto"/>
          </w:tcPr>
          <w:p w14:paraId="32718734" w14:textId="44B665DD" w:rsidR="00EF035A" w:rsidRPr="003926DF" w:rsidRDefault="00EF035A" w:rsidP="00EF035A">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 xml:space="preserve"> 4,569 </w:t>
            </w:r>
          </w:p>
        </w:tc>
        <w:tc>
          <w:tcPr>
            <w:tcW w:w="990" w:type="dxa"/>
            <w:shd w:val="clear" w:color="auto" w:fill="auto"/>
          </w:tcPr>
          <w:p w14:paraId="485CA623" w14:textId="423BBABD" w:rsidR="00EF035A" w:rsidRPr="003926DF" w:rsidRDefault="00EF035A" w:rsidP="00D830DA">
            <w:pPr>
              <w:pBdr>
                <w:bottom w:val="single" w:sz="4"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1140" w:type="dxa"/>
            <w:shd w:val="clear" w:color="auto" w:fill="auto"/>
          </w:tcPr>
          <w:p w14:paraId="255E7B29" w14:textId="1A3D81C1" w:rsidR="00EF035A" w:rsidRPr="003926DF" w:rsidRDefault="00EF035A" w:rsidP="00D830DA">
            <w:pPr>
              <w:pBdr>
                <w:bottom w:val="single" w:sz="4" w:space="1" w:color="auto"/>
              </w:pBdr>
              <w:tabs>
                <w:tab w:val="clear" w:pos="227"/>
                <w:tab w:val="clear" w:pos="454"/>
                <w:tab w:val="clear" w:pos="680"/>
                <w:tab w:val="clear" w:pos="907"/>
                <w:tab w:val="left" w:pos="533"/>
                <w:tab w:val="left" w:pos="582"/>
                <w:tab w:val="decimal" w:pos="806"/>
              </w:tabs>
              <w:ind w:left="-45" w:right="-464"/>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997" w:type="dxa"/>
            <w:shd w:val="clear" w:color="auto" w:fill="auto"/>
          </w:tcPr>
          <w:p w14:paraId="34A7A3B2" w14:textId="18759EF3" w:rsidR="00EF035A" w:rsidRPr="003926DF" w:rsidRDefault="00D830DA" w:rsidP="00EF035A">
            <w:pPr>
              <w:pBdr>
                <w:bottom w:val="single" w:sz="4"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EF035A" w:rsidRPr="003926DF">
              <w:rPr>
                <w:rFonts w:ascii="Browallia New" w:hAnsi="Browallia New" w:cs="Browallia New"/>
                <w:sz w:val="20"/>
                <w:szCs w:val="20"/>
                <w:lang w:val="en-GB"/>
              </w:rPr>
              <w:t xml:space="preserve"> -   </w:t>
            </w:r>
          </w:p>
        </w:tc>
        <w:tc>
          <w:tcPr>
            <w:tcW w:w="1140" w:type="dxa"/>
            <w:shd w:val="clear" w:color="auto" w:fill="auto"/>
          </w:tcPr>
          <w:p w14:paraId="1E3FA84D" w14:textId="1F2F167F" w:rsidR="00EF035A" w:rsidRPr="003926DF" w:rsidRDefault="00EF035A" w:rsidP="00EF035A">
            <w:pPr>
              <w:pBdr>
                <w:bottom w:val="single" w:sz="4"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 xml:space="preserve"> 76,492 </w:t>
            </w:r>
          </w:p>
        </w:tc>
        <w:tc>
          <w:tcPr>
            <w:tcW w:w="1142" w:type="dxa"/>
            <w:shd w:val="clear" w:color="auto" w:fill="auto"/>
          </w:tcPr>
          <w:p w14:paraId="0B285423" w14:textId="597A75F7" w:rsidR="00EF035A" w:rsidRPr="003926DF" w:rsidRDefault="00EF035A" w:rsidP="00EF035A">
            <w:pPr>
              <w:pBdr>
                <w:bottom w:val="single" w:sz="4" w:space="1" w:color="auto"/>
              </w:pBdr>
              <w:tabs>
                <w:tab w:val="clear" w:pos="907"/>
                <w:tab w:val="left" w:pos="582"/>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 xml:space="preserve"> 81,061 </w:t>
            </w:r>
          </w:p>
        </w:tc>
      </w:tr>
      <w:tr w:rsidR="00EF035A" w:rsidRPr="003926DF" w14:paraId="1AF688B8" w14:textId="77777777" w:rsidTr="007F4F71">
        <w:trPr>
          <w:trHeight w:val="53"/>
        </w:trPr>
        <w:tc>
          <w:tcPr>
            <w:tcW w:w="1838" w:type="dxa"/>
            <w:shd w:val="clear" w:color="auto" w:fill="auto"/>
            <w:vAlign w:val="bottom"/>
          </w:tcPr>
          <w:p w14:paraId="332B2AE9" w14:textId="77777777" w:rsidR="00EF035A" w:rsidRPr="003926DF" w:rsidRDefault="00EF035A" w:rsidP="00EF035A">
            <w:pPr>
              <w:ind w:left="-107" w:right="-87"/>
              <w:rPr>
                <w:rFonts w:ascii="Browallia New" w:hAnsi="Browallia New" w:cs="Browallia New"/>
                <w:sz w:val="20"/>
                <w:szCs w:val="20"/>
                <w:cs/>
              </w:rPr>
            </w:pPr>
            <w:r w:rsidRPr="003926DF">
              <w:rPr>
                <w:rFonts w:ascii="Browallia New" w:hAnsi="Browallia New" w:cs="Browallia New"/>
                <w:sz w:val="20"/>
                <w:szCs w:val="20"/>
                <w:cs/>
              </w:rPr>
              <w:t>รวมรายได้</w:t>
            </w:r>
          </w:p>
        </w:tc>
        <w:tc>
          <w:tcPr>
            <w:tcW w:w="998" w:type="dxa"/>
            <w:shd w:val="clear" w:color="auto" w:fill="auto"/>
          </w:tcPr>
          <w:p w14:paraId="1A19EE22" w14:textId="14E8E2E9" w:rsidR="00EF035A" w:rsidRPr="003926DF" w:rsidRDefault="00EF035A" w:rsidP="00D830DA">
            <w:pPr>
              <w:pBdr>
                <w:bottom w:val="single" w:sz="12" w:space="1" w:color="auto"/>
              </w:pBdr>
              <w:tabs>
                <w:tab w:val="clear" w:pos="227"/>
                <w:tab w:val="clear" w:pos="454"/>
                <w:tab w:val="clear" w:pos="680"/>
                <w:tab w:val="clear" w:pos="907"/>
                <w:tab w:val="left" w:pos="533"/>
                <w:tab w:val="left" w:pos="582"/>
              </w:tabs>
              <w:ind w:left="-45" w:right="-374"/>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1043" w:type="dxa"/>
            <w:shd w:val="clear" w:color="auto" w:fill="auto"/>
          </w:tcPr>
          <w:p w14:paraId="6FD15EBF" w14:textId="4555D0B2" w:rsidR="00EF035A" w:rsidRPr="003926DF" w:rsidRDefault="00EF035A" w:rsidP="00EF035A">
            <w:pPr>
              <w:pBdr>
                <w:bottom w:val="single" w:sz="12" w:space="1" w:color="auto"/>
              </w:pBdr>
              <w:tabs>
                <w:tab w:val="clear" w:pos="907"/>
                <w:tab w:val="left" w:pos="582"/>
                <w:tab w:val="decimal" w:pos="628"/>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 xml:space="preserve"> 4,569 </w:t>
            </w:r>
          </w:p>
        </w:tc>
        <w:tc>
          <w:tcPr>
            <w:tcW w:w="990" w:type="dxa"/>
            <w:shd w:val="clear" w:color="auto" w:fill="auto"/>
          </w:tcPr>
          <w:p w14:paraId="4E2CC1C4" w14:textId="08342485" w:rsidR="00EF035A" w:rsidRPr="003926DF" w:rsidRDefault="00EF035A" w:rsidP="00D830DA">
            <w:pPr>
              <w:pBdr>
                <w:bottom w:val="single" w:sz="12" w:space="1" w:color="auto"/>
              </w:pBdr>
              <w:tabs>
                <w:tab w:val="clear" w:pos="227"/>
                <w:tab w:val="clear" w:pos="454"/>
                <w:tab w:val="clear" w:pos="680"/>
                <w:tab w:val="clear" w:pos="907"/>
                <w:tab w:val="left" w:pos="533"/>
                <w:tab w:val="left" w:pos="582"/>
              </w:tabs>
              <w:ind w:left="-45" w:right="-32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1140" w:type="dxa"/>
            <w:shd w:val="clear" w:color="auto" w:fill="auto"/>
          </w:tcPr>
          <w:p w14:paraId="26126A20" w14:textId="6AF5C0E9" w:rsidR="00EF035A" w:rsidRPr="003926DF" w:rsidRDefault="00EF035A" w:rsidP="00D830DA">
            <w:pPr>
              <w:pBdr>
                <w:bottom w:val="single" w:sz="12" w:space="1" w:color="auto"/>
              </w:pBdr>
              <w:tabs>
                <w:tab w:val="clear" w:pos="227"/>
                <w:tab w:val="clear" w:pos="454"/>
                <w:tab w:val="clear" w:pos="680"/>
                <w:tab w:val="clear" w:pos="907"/>
                <w:tab w:val="left" w:pos="533"/>
                <w:tab w:val="left" w:pos="582"/>
              </w:tabs>
              <w:ind w:left="-45" w:right="-464"/>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   </w:t>
            </w:r>
          </w:p>
        </w:tc>
        <w:tc>
          <w:tcPr>
            <w:tcW w:w="997" w:type="dxa"/>
            <w:shd w:val="clear" w:color="auto" w:fill="auto"/>
          </w:tcPr>
          <w:p w14:paraId="2B7E1303" w14:textId="735F8699" w:rsidR="00EF035A" w:rsidRPr="003926DF" w:rsidRDefault="00D830DA" w:rsidP="00EF035A">
            <w:pPr>
              <w:pBdr>
                <w:bottom w:val="single" w:sz="12" w:space="1" w:color="auto"/>
              </w:pBdr>
              <w:tabs>
                <w:tab w:val="clear" w:pos="227"/>
                <w:tab w:val="clear" w:pos="454"/>
                <w:tab w:val="clear" w:pos="680"/>
                <w:tab w:val="clear" w:pos="907"/>
                <w:tab w:val="left" w:pos="533"/>
                <w:tab w:val="left" w:pos="582"/>
                <w:tab w:val="decimal" w:pos="806"/>
              </w:tabs>
              <w:ind w:left="-45" w:right="-3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EF035A" w:rsidRPr="003926DF">
              <w:rPr>
                <w:rFonts w:ascii="Browallia New" w:hAnsi="Browallia New" w:cs="Browallia New"/>
                <w:sz w:val="20"/>
                <w:szCs w:val="20"/>
                <w:lang w:val="en-GB"/>
              </w:rPr>
              <w:t xml:space="preserve"> -   </w:t>
            </w:r>
          </w:p>
        </w:tc>
        <w:tc>
          <w:tcPr>
            <w:tcW w:w="1140" w:type="dxa"/>
            <w:shd w:val="clear" w:color="auto" w:fill="auto"/>
          </w:tcPr>
          <w:p w14:paraId="1EAC1536" w14:textId="085649B4" w:rsidR="00EF035A" w:rsidRPr="003926DF" w:rsidRDefault="00EF035A" w:rsidP="00EF035A">
            <w:pPr>
              <w:pBdr>
                <w:bottom w:val="single" w:sz="12" w:space="1" w:color="auto"/>
              </w:pBdr>
              <w:tabs>
                <w:tab w:val="clear" w:pos="907"/>
                <w:tab w:val="left" w:pos="582"/>
                <w:tab w:val="decimal" w:pos="648"/>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 xml:space="preserve"> 81,88</w:t>
            </w:r>
            <w:r w:rsidR="0051459F" w:rsidRPr="003926DF">
              <w:rPr>
                <w:rFonts w:ascii="Browallia New" w:hAnsi="Browallia New" w:cs="Browallia New"/>
                <w:sz w:val="20"/>
                <w:szCs w:val="20"/>
              </w:rPr>
              <w:t>2</w:t>
            </w:r>
            <w:r w:rsidRPr="003926DF">
              <w:rPr>
                <w:rFonts w:ascii="Browallia New" w:hAnsi="Browallia New" w:cs="Browallia New"/>
                <w:sz w:val="20"/>
                <w:szCs w:val="20"/>
              </w:rPr>
              <w:t xml:space="preserve"> </w:t>
            </w:r>
          </w:p>
        </w:tc>
        <w:tc>
          <w:tcPr>
            <w:tcW w:w="1142" w:type="dxa"/>
            <w:shd w:val="clear" w:color="auto" w:fill="auto"/>
          </w:tcPr>
          <w:p w14:paraId="4AB67828" w14:textId="360DD953" w:rsidR="00EF035A" w:rsidRPr="003926DF" w:rsidRDefault="00EF035A" w:rsidP="00EF035A">
            <w:pPr>
              <w:pBdr>
                <w:bottom w:val="single" w:sz="12" w:space="1" w:color="auto"/>
              </w:pBdr>
              <w:tabs>
                <w:tab w:val="clear" w:pos="907"/>
                <w:tab w:val="left" w:pos="582"/>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 xml:space="preserve"> 86,45</w:t>
            </w:r>
            <w:r w:rsidR="00175DA3" w:rsidRPr="003926DF">
              <w:rPr>
                <w:rFonts w:ascii="Browallia New" w:hAnsi="Browallia New" w:cs="Browallia New"/>
                <w:sz w:val="20"/>
                <w:szCs w:val="20"/>
              </w:rPr>
              <w:t>1</w:t>
            </w:r>
            <w:r w:rsidRPr="003926DF">
              <w:rPr>
                <w:rFonts w:ascii="Browallia New" w:hAnsi="Browallia New" w:cs="Browallia New"/>
                <w:sz w:val="20"/>
                <w:szCs w:val="20"/>
              </w:rPr>
              <w:t xml:space="preserve"> </w:t>
            </w:r>
          </w:p>
        </w:tc>
      </w:tr>
    </w:tbl>
    <w:p w14:paraId="17DC6213" w14:textId="77777777" w:rsidR="00DC4441" w:rsidRPr="003926DF" w:rsidRDefault="00DC4441" w:rsidP="00C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288" w:type="dxa"/>
        <w:tblInd w:w="441" w:type="dxa"/>
        <w:tblLayout w:type="fixed"/>
        <w:tblLook w:val="0000" w:firstRow="0" w:lastRow="0" w:firstColumn="0" w:lastColumn="0" w:noHBand="0" w:noVBand="0"/>
      </w:tblPr>
      <w:tblGrid>
        <w:gridCol w:w="1827"/>
        <w:gridCol w:w="993"/>
        <w:gridCol w:w="1059"/>
        <w:gridCol w:w="981"/>
        <w:gridCol w:w="1134"/>
        <w:gridCol w:w="992"/>
        <w:gridCol w:w="1134"/>
        <w:gridCol w:w="1168"/>
      </w:tblGrid>
      <w:tr w:rsidR="00E44D26" w:rsidRPr="003926DF" w14:paraId="34741816" w14:textId="77777777" w:rsidTr="007F4F71">
        <w:trPr>
          <w:trHeight w:val="64"/>
        </w:trPr>
        <w:tc>
          <w:tcPr>
            <w:tcW w:w="1827" w:type="dxa"/>
            <w:shd w:val="clear" w:color="auto" w:fill="auto"/>
            <w:vAlign w:val="bottom"/>
          </w:tcPr>
          <w:p w14:paraId="3F577B65" w14:textId="77777777" w:rsidR="00E44D26" w:rsidRPr="003926DF"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A25BA98" w14:textId="77777777" w:rsidR="00E44D26" w:rsidRPr="003926DF" w:rsidRDefault="00E44D26" w:rsidP="00484FAD">
            <w:pPr>
              <w:pStyle w:val="a9"/>
              <w:ind w:right="-72"/>
              <w:jc w:val="right"/>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 xml:space="preserve">(หน่วย : </w:t>
            </w:r>
            <w:r w:rsidRPr="003926DF">
              <w:rPr>
                <w:rFonts w:ascii="Browallia New" w:hAnsi="Browallia New" w:cs="Browallia New"/>
                <w:b/>
                <w:bCs/>
                <w:color w:val="000000"/>
                <w:sz w:val="20"/>
                <w:szCs w:val="20"/>
                <w:cs/>
              </w:rPr>
              <w:t>พัน</w:t>
            </w:r>
            <w:r w:rsidRPr="003926DF">
              <w:rPr>
                <w:rFonts w:ascii="Browallia New" w:hAnsi="Browallia New" w:cs="Browallia New"/>
                <w:b/>
                <w:bCs/>
                <w:color w:val="000000"/>
                <w:sz w:val="20"/>
                <w:szCs w:val="20"/>
                <w:cs/>
                <w:lang w:val="th-TH"/>
              </w:rPr>
              <w:t>บาท)</w:t>
            </w:r>
          </w:p>
        </w:tc>
      </w:tr>
      <w:tr w:rsidR="00E44D26" w:rsidRPr="003926DF" w14:paraId="4A6229E6" w14:textId="77777777" w:rsidTr="007F4F71">
        <w:trPr>
          <w:trHeight w:val="64"/>
        </w:trPr>
        <w:tc>
          <w:tcPr>
            <w:tcW w:w="1827" w:type="dxa"/>
            <w:shd w:val="clear" w:color="auto" w:fill="auto"/>
            <w:vAlign w:val="bottom"/>
          </w:tcPr>
          <w:p w14:paraId="64CCC6AD" w14:textId="77777777" w:rsidR="00E44D26" w:rsidRPr="003926DF" w:rsidRDefault="00E44D26" w:rsidP="00484FAD">
            <w:pPr>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1EEECE04" w14:textId="77777777" w:rsidR="00E44D26" w:rsidRPr="003926DF" w:rsidRDefault="00E44D26" w:rsidP="00484FAD">
            <w:pPr>
              <w:pStyle w:val="a9"/>
              <w:pBdr>
                <w:bottom w:val="single" w:sz="4" w:space="1" w:color="auto"/>
              </w:pBdr>
              <w:ind w:right="-72"/>
              <w:jc w:val="center"/>
              <w:rPr>
                <w:rFonts w:ascii="Browallia New" w:hAnsi="Browallia New" w:cs="Browallia New"/>
                <w:b/>
                <w:bCs/>
                <w:color w:val="000000"/>
                <w:sz w:val="20"/>
                <w:szCs w:val="20"/>
                <w:cs/>
                <w:lang w:val="th-TH"/>
              </w:rPr>
            </w:pPr>
            <w:r w:rsidRPr="003926DF">
              <w:rPr>
                <w:rFonts w:ascii="Browallia New" w:hAnsi="Browallia New" w:cs="Browallia New"/>
                <w:b/>
                <w:bCs/>
                <w:color w:val="000000"/>
                <w:sz w:val="20"/>
                <w:szCs w:val="20"/>
                <w:cs/>
                <w:lang w:val="th-TH"/>
              </w:rPr>
              <w:t>ข้อมูลทางการเงินเฉพาะบริษัท</w:t>
            </w:r>
          </w:p>
        </w:tc>
      </w:tr>
      <w:tr w:rsidR="00E44D26" w:rsidRPr="003926DF" w14:paraId="1A44FD1C" w14:textId="77777777" w:rsidTr="007F4F71">
        <w:trPr>
          <w:trHeight w:val="63"/>
        </w:trPr>
        <w:tc>
          <w:tcPr>
            <w:tcW w:w="1827" w:type="dxa"/>
            <w:shd w:val="clear" w:color="auto" w:fill="auto"/>
            <w:vAlign w:val="bottom"/>
          </w:tcPr>
          <w:p w14:paraId="32EE2A1B" w14:textId="77777777" w:rsidR="00E44D26" w:rsidRPr="003926DF" w:rsidRDefault="00E44D26" w:rsidP="00484FAD">
            <w:pPr>
              <w:spacing w:before="16"/>
              <w:ind w:left="-107"/>
              <w:jc w:val="thaiDistribute"/>
              <w:rPr>
                <w:rFonts w:ascii="Browallia New" w:hAnsi="Browallia New" w:cs="Browallia New"/>
                <w:snapToGrid w:val="0"/>
                <w:sz w:val="20"/>
                <w:szCs w:val="20"/>
                <w:cs/>
                <w:lang w:val="en-GB" w:eastAsia="th-TH"/>
              </w:rPr>
            </w:pPr>
          </w:p>
        </w:tc>
        <w:tc>
          <w:tcPr>
            <w:tcW w:w="7461" w:type="dxa"/>
            <w:gridSpan w:val="7"/>
            <w:shd w:val="clear" w:color="auto" w:fill="auto"/>
            <w:vAlign w:val="bottom"/>
          </w:tcPr>
          <w:p w14:paraId="75D22792" w14:textId="7F2FFA9F" w:rsidR="00E44D26" w:rsidRPr="003926DF" w:rsidRDefault="00E2767E" w:rsidP="00484FAD">
            <w:pPr>
              <w:pStyle w:val="a9"/>
              <w:pBdr>
                <w:bottom w:val="single" w:sz="4" w:space="1" w:color="auto"/>
              </w:pBdr>
              <w:spacing w:before="16"/>
              <w:ind w:left="11520" w:right="-72" w:hanging="11520"/>
              <w:jc w:val="center"/>
              <w:rPr>
                <w:rFonts w:ascii="Browallia New" w:hAnsi="Browallia New" w:cs="Browallia New"/>
                <w:b/>
                <w:bCs/>
                <w:sz w:val="20"/>
                <w:szCs w:val="20"/>
                <w:cs/>
              </w:rPr>
            </w:pPr>
            <w:r w:rsidRPr="003926DF">
              <w:rPr>
                <w:rFonts w:ascii="Browallia New" w:hAnsi="Browallia New" w:cs="Browallia New"/>
                <w:b/>
                <w:bCs/>
                <w:sz w:val="20"/>
                <w:szCs w:val="20"/>
                <w:cs/>
                <w:lang w:val="th-TH"/>
              </w:rPr>
              <w:t xml:space="preserve">สำหรับงวดสามเดือนสิ้นสุดวันที่ </w:t>
            </w:r>
            <w:r w:rsidRPr="003926DF">
              <w:rPr>
                <w:rFonts w:ascii="Browallia New" w:hAnsi="Browallia New" w:cs="Browallia New"/>
                <w:b/>
                <w:bCs/>
                <w:sz w:val="20"/>
                <w:szCs w:val="20"/>
                <w:lang w:val="en-GB"/>
              </w:rPr>
              <w:t xml:space="preserve">31 </w:t>
            </w:r>
            <w:r w:rsidRPr="003926DF">
              <w:rPr>
                <w:rFonts w:ascii="Browallia New" w:hAnsi="Browallia New" w:cs="Browallia New"/>
                <w:b/>
                <w:bCs/>
                <w:sz w:val="20"/>
                <w:szCs w:val="20"/>
                <w:cs/>
                <w:lang w:val="th-TH"/>
              </w:rPr>
              <w:t xml:space="preserve">มีนาคม </w:t>
            </w:r>
            <w:r w:rsidRPr="003926DF">
              <w:rPr>
                <w:rFonts w:ascii="Browallia New" w:hAnsi="Browallia New" w:cs="Browallia New"/>
                <w:b/>
                <w:bCs/>
                <w:sz w:val="20"/>
                <w:szCs w:val="20"/>
                <w:lang w:val="en-GB"/>
              </w:rPr>
              <w:t>256</w:t>
            </w:r>
            <w:r w:rsidRPr="003926DF">
              <w:rPr>
                <w:rFonts w:ascii="Browallia New" w:hAnsi="Browallia New" w:cs="Browallia New"/>
                <w:b/>
                <w:bCs/>
                <w:sz w:val="20"/>
                <w:szCs w:val="20"/>
              </w:rPr>
              <w:t>7</w:t>
            </w:r>
          </w:p>
        </w:tc>
      </w:tr>
      <w:tr w:rsidR="00E44D26" w:rsidRPr="003926DF" w14:paraId="5131ACB7" w14:textId="77777777" w:rsidTr="007F4F71">
        <w:trPr>
          <w:trHeight w:val="53"/>
        </w:trPr>
        <w:tc>
          <w:tcPr>
            <w:tcW w:w="1827" w:type="dxa"/>
            <w:shd w:val="clear" w:color="auto" w:fill="auto"/>
            <w:vAlign w:val="bottom"/>
          </w:tcPr>
          <w:p w14:paraId="63AED264" w14:textId="77777777" w:rsidR="00E44D26" w:rsidRPr="003926DF" w:rsidRDefault="00E44D26" w:rsidP="00484FAD">
            <w:pPr>
              <w:ind w:left="-107"/>
              <w:jc w:val="thaiDistribute"/>
              <w:rPr>
                <w:rFonts w:ascii="Browallia New" w:hAnsi="Browallia New" w:cs="Browallia New"/>
                <w:snapToGrid w:val="0"/>
                <w:sz w:val="20"/>
                <w:szCs w:val="20"/>
                <w:cs/>
                <w:lang w:val="en-GB" w:eastAsia="th-TH"/>
              </w:rPr>
            </w:pPr>
          </w:p>
        </w:tc>
        <w:tc>
          <w:tcPr>
            <w:tcW w:w="993" w:type="dxa"/>
            <w:shd w:val="clear" w:color="auto" w:fill="auto"/>
            <w:vAlign w:val="bottom"/>
          </w:tcPr>
          <w:p w14:paraId="44CA4183" w14:textId="77777777" w:rsidR="00E44D26" w:rsidRPr="003926DF"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1059" w:type="dxa"/>
            <w:shd w:val="clear" w:color="auto" w:fill="auto"/>
            <w:vAlign w:val="bottom"/>
          </w:tcPr>
          <w:p w14:paraId="1E4009BF" w14:textId="77777777" w:rsidR="00E44D26" w:rsidRPr="003926DF"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p>
        </w:tc>
        <w:tc>
          <w:tcPr>
            <w:tcW w:w="981" w:type="dxa"/>
            <w:shd w:val="clear" w:color="auto" w:fill="auto"/>
            <w:vAlign w:val="bottom"/>
          </w:tcPr>
          <w:p w14:paraId="19C29EFC" w14:textId="77777777" w:rsidR="00E44D26" w:rsidRPr="003926DF" w:rsidRDefault="00E44D26" w:rsidP="00484FAD">
            <w:pPr>
              <w:pStyle w:val="a9"/>
              <w:tabs>
                <w:tab w:val="right" w:pos="675"/>
              </w:tabs>
              <w:ind w:right="-72"/>
              <w:jc w:val="center"/>
              <w:rPr>
                <w:rFonts w:ascii="Browallia New" w:hAnsi="Browallia New" w:cs="Browallia New"/>
                <w:b/>
                <w:bCs/>
                <w:snapToGrid w:val="0"/>
                <w:color w:val="000000"/>
                <w:sz w:val="20"/>
                <w:szCs w:val="20"/>
                <w:cs/>
                <w:lang w:val="en-GB" w:eastAsia="th-TH"/>
              </w:rPr>
            </w:pPr>
          </w:p>
        </w:tc>
        <w:tc>
          <w:tcPr>
            <w:tcW w:w="1134" w:type="dxa"/>
            <w:shd w:val="clear" w:color="auto" w:fill="auto"/>
            <w:vAlign w:val="bottom"/>
          </w:tcPr>
          <w:p w14:paraId="5A59DEAB" w14:textId="77777777" w:rsidR="00E44D26" w:rsidRPr="003926DF" w:rsidRDefault="00E44D26" w:rsidP="00484FAD">
            <w:pPr>
              <w:pStyle w:val="a9"/>
              <w:tabs>
                <w:tab w:val="right" w:pos="806"/>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snapToGrid w:val="0"/>
                <w:color w:val="000000"/>
                <w:sz w:val="20"/>
                <w:szCs w:val="20"/>
                <w:cs/>
                <w:lang w:val="en-GB" w:eastAsia="th-TH"/>
              </w:rPr>
              <w:t>ธุรกิจ</w:t>
            </w:r>
          </w:p>
        </w:tc>
        <w:tc>
          <w:tcPr>
            <w:tcW w:w="992" w:type="dxa"/>
            <w:shd w:val="clear" w:color="auto" w:fill="auto"/>
            <w:vAlign w:val="bottom"/>
          </w:tcPr>
          <w:p w14:paraId="44C03E02" w14:textId="77777777" w:rsidR="00E44D26" w:rsidRPr="003926DF" w:rsidRDefault="00E44D26" w:rsidP="00484FAD">
            <w:pPr>
              <w:pStyle w:val="a9"/>
              <w:tabs>
                <w:tab w:val="right" w:pos="778"/>
              </w:tabs>
              <w:ind w:left="-43" w:right="-72"/>
              <w:jc w:val="center"/>
              <w:rPr>
                <w:rFonts w:ascii="Browallia New" w:hAnsi="Browallia New" w:cs="Browallia New"/>
                <w:b/>
                <w:bCs/>
                <w:snapToGrid w:val="0"/>
                <w:color w:val="000000"/>
                <w:sz w:val="20"/>
                <w:szCs w:val="20"/>
                <w:lang w:val="en-GB" w:eastAsia="th-TH"/>
              </w:rPr>
            </w:pPr>
            <w:r w:rsidRPr="003926DF">
              <w:rPr>
                <w:rFonts w:ascii="Browallia New" w:hAnsi="Browallia New" w:cs="Browallia New"/>
                <w:b/>
                <w:bCs/>
                <w:color w:val="000000"/>
                <w:sz w:val="20"/>
                <w:szCs w:val="20"/>
                <w:cs/>
              </w:rPr>
              <w:t>ธุรกิจ</w:t>
            </w:r>
          </w:p>
        </w:tc>
        <w:tc>
          <w:tcPr>
            <w:tcW w:w="1134" w:type="dxa"/>
            <w:shd w:val="clear" w:color="auto" w:fill="auto"/>
            <w:vAlign w:val="bottom"/>
          </w:tcPr>
          <w:p w14:paraId="1E179E2F" w14:textId="77777777" w:rsidR="00E44D26" w:rsidRPr="003926DF" w:rsidRDefault="00E44D26" w:rsidP="00484FAD">
            <w:pPr>
              <w:pStyle w:val="a9"/>
              <w:tabs>
                <w:tab w:val="right" w:pos="778"/>
              </w:tabs>
              <w:ind w:left="-43" w:right="-72"/>
              <w:jc w:val="center"/>
              <w:rPr>
                <w:rFonts w:ascii="Browallia New" w:hAnsi="Browallia New" w:cs="Browallia New"/>
                <w:b/>
                <w:bCs/>
                <w:snapToGrid w:val="0"/>
                <w:sz w:val="20"/>
                <w:szCs w:val="20"/>
                <w:cs/>
                <w:lang w:val="en-GB" w:eastAsia="th-TH"/>
              </w:rPr>
            </w:pPr>
          </w:p>
        </w:tc>
        <w:tc>
          <w:tcPr>
            <w:tcW w:w="1168" w:type="dxa"/>
            <w:shd w:val="clear" w:color="auto" w:fill="auto"/>
            <w:vAlign w:val="bottom"/>
          </w:tcPr>
          <w:p w14:paraId="0B1C212F" w14:textId="77777777" w:rsidR="00E44D26" w:rsidRPr="003926DF" w:rsidRDefault="00E44D26" w:rsidP="00484FAD">
            <w:pPr>
              <w:pStyle w:val="a9"/>
              <w:tabs>
                <w:tab w:val="right" w:pos="778"/>
              </w:tabs>
              <w:ind w:right="-72"/>
              <w:jc w:val="center"/>
              <w:rPr>
                <w:rFonts w:ascii="Browallia New" w:hAnsi="Browallia New" w:cs="Browallia New"/>
                <w:b/>
                <w:bCs/>
                <w:snapToGrid w:val="0"/>
                <w:color w:val="000000"/>
                <w:sz w:val="20"/>
                <w:szCs w:val="20"/>
                <w:lang w:val="en-GB" w:eastAsia="th-TH"/>
              </w:rPr>
            </w:pPr>
          </w:p>
        </w:tc>
      </w:tr>
      <w:tr w:rsidR="00E44D26" w:rsidRPr="003926DF" w14:paraId="44E7E949" w14:textId="77777777" w:rsidTr="007F4F71">
        <w:trPr>
          <w:trHeight w:val="63"/>
        </w:trPr>
        <w:tc>
          <w:tcPr>
            <w:tcW w:w="1827" w:type="dxa"/>
            <w:shd w:val="clear" w:color="auto" w:fill="auto"/>
            <w:vAlign w:val="bottom"/>
          </w:tcPr>
          <w:p w14:paraId="79BBBB7F" w14:textId="77777777" w:rsidR="00E44D26" w:rsidRPr="003926DF" w:rsidRDefault="00E44D26" w:rsidP="00484FAD">
            <w:pPr>
              <w:ind w:left="-107"/>
              <w:jc w:val="thaiDistribute"/>
              <w:rPr>
                <w:rFonts w:ascii="Browallia New" w:hAnsi="Browallia New" w:cs="Browallia New"/>
                <w:snapToGrid w:val="0"/>
                <w:sz w:val="20"/>
                <w:szCs w:val="20"/>
                <w:cs/>
                <w:lang w:val="en-GB" w:eastAsia="th-TH"/>
              </w:rPr>
            </w:pPr>
          </w:p>
        </w:tc>
        <w:tc>
          <w:tcPr>
            <w:tcW w:w="993" w:type="dxa"/>
            <w:shd w:val="clear" w:color="auto" w:fill="auto"/>
            <w:vAlign w:val="bottom"/>
          </w:tcPr>
          <w:p w14:paraId="3215013B" w14:textId="77777777" w:rsidR="00E44D26" w:rsidRPr="003926DF" w:rsidRDefault="00E44D26" w:rsidP="00484FAD">
            <w:pPr>
              <w:pStyle w:val="a9"/>
              <w:tabs>
                <w:tab w:val="right" w:pos="648"/>
              </w:tabs>
              <w:ind w:left="-105" w:right="-72"/>
              <w:jc w:val="center"/>
              <w:rPr>
                <w:rFonts w:ascii="Browallia New" w:hAnsi="Browallia New" w:cs="Browallia New"/>
                <w:b/>
                <w:bCs/>
                <w:snapToGrid w:val="0"/>
                <w:color w:val="000000"/>
                <w:spacing w:val="-4"/>
                <w:sz w:val="20"/>
                <w:szCs w:val="20"/>
                <w:lang w:val="en-GB" w:eastAsia="th-TH"/>
              </w:rPr>
            </w:pPr>
            <w:r w:rsidRPr="003926DF">
              <w:rPr>
                <w:rFonts w:ascii="Browallia New" w:hAnsi="Browallia New" w:cs="Browallia New"/>
                <w:b/>
                <w:bCs/>
                <w:snapToGrid w:val="0"/>
                <w:color w:val="000000"/>
                <w:spacing w:val="-4"/>
                <w:sz w:val="20"/>
                <w:szCs w:val="20"/>
                <w:cs/>
                <w:lang w:eastAsia="th-TH"/>
              </w:rPr>
              <w:t>ธุรกิจ</w:t>
            </w:r>
            <w:r w:rsidRPr="003926DF">
              <w:rPr>
                <w:rFonts w:ascii="Browallia New" w:hAnsi="Browallia New" w:cs="Browallia New"/>
                <w:b/>
                <w:bCs/>
                <w:color w:val="000000"/>
                <w:spacing w:val="-4"/>
                <w:sz w:val="20"/>
                <w:szCs w:val="20"/>
                <w:cs/>
              </w:rPr>
              <w:t>พาณิชย์</w:t>
            </w:r>
          </w:p>
        </w:tc>
        <w:tc>
          <w:tcPr>
            <w:tcW w:w="1059" w:type="dxa"/>
            <w:shd w:val="clear" w:color="auto" w:fill="auto"/>
            <w:vAlign w:val="bottom"/>
          </w:tcPr>
          <w:p w14:paraId="6ADD0547" w14:textId="77777777" w:rsidR="00E44D26" w:rsidRPr="003926DF" w:rsidRDefault="00E44D26" w:rsidP="00484FAD">
            <w:pPr>
              <w:pStyle w:val="a9"/>
              <w:tabs>
                <w:tab w:val="right" w:pos="778"/>
              </w:tabs>
              <w:ind w:left="-43" w:right="-72"/>
              <w:jc w:val="center"/>
              <w:rPr>
                <w:rFonts w:ascii="Browallia New" w:hAnsi="Browallia New" w:cs="Browallia New"/>
                <w:b/>
                <w:bCs/>
                <w:snapToGrid w:val="0"/>
                <w:color w:val="000000"/>
                <w:sz w:val="20"/>
                <w:szCs w:val="20"/>
                <w:cs/>
                <w:lang w:eastAsia="th-TH"/>
              </w:rPr>
            </w:pPr>
          </w:p>
        </w:tc>
        <w:tc>
          <w:tcPr>
            <w:tcW w:w="981" w:type="dxa"/>
            <w:shd w:val="clear" w:color="auto" w:fill="auto"/>
            <w:vAlign w:val="bottom"/>
          </w:tcPr>
          <w:p w14:paraId="3C20749F" w14:textId="77777777" w:rsidR="00E44D26" w:rsidRPr="003926DF" w:rsidRDefault="00E44D26" w:rsidP="00484FAD">
            <w:pPr>
              <w:pStyle w:val="a9"/>
              <w:tabs>
                <w:tab w:val="right" w:pos="675"/>
                <w:tab w:val="right" w:pos="778"/>
              </w:tabs>
              <w:ind w:right="-72"/>
              <w:jc w:val="center"/>
              <w:rPr>
                <w:rFonts w:ascii="Browallia New" w:hAnsi="Browallia New" w:cs="Browallia New"/>
                <w:b/>
                <w:bCs/>
                <w:color w:val="000000"/>
                <w:sz w:val="20"/>
                <w:szCs w:val="20"/>
                <w:cs/>
              </w:rPr>
            </w:pPr>
          </w:p>
        </w:tc>
        <w:tc>
          <w:tcPr>
            <w:tcW w:w="1134" w:type="dxa"/>
            <w:shd w:val="clear" w:color="auto" w:fill="auto"/>
            <w:vAlign w:val="bottom"/>
          </w:tcPr>
          <w:p w14:paraId="4426CD1B" w14:textId="77777777" w:rsidR="00E44D26" w:rsidRPr="003926DF" w:rsidRDefault="00E44D26" w:rsidP="00484FAD">
            <w:pPr>
              <w:pStyle w:val="a9"/>
              <w:tabs>
                <w:tab w:val="right" w:pos="806"/>
              </w:tabs>
              <w:ind w:left="-43" w:right="-72"/>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รับจ้างและ</w:t>
            </w:r>
          </w:p>
        </w:tc>
        <w:tc>
          <w:tcPr>
            <w:tcW w:w="992" w:type="dxa"/>
            <w:shd w:val="clear" w:color="auto" w:fill="auto"/>
            <w:vAlign w:val="bottom"/>
          </w:tcPr>
          <w:p w14:paraId="1F975A61" w14:textId="77777777" w:rsidR="00E44D26" w:rsidRPr="003926DF" w:rsidRDefault="00E44D26" w:rsidP="00484FAD">
            <w:pPr>
              <w:pStyle w:val="a9"/>
              <w:tabs>
                <w:tab w:val="right" w:pos="806"/>
              </w:tabs>
              <w:ind w:left="-43" w:right="-72"/>
              <w:jc w:val="center"/>
              <w:rPr>
                <w:rFonts w:ascii="Browallia New" w:hAnsi="Browallia New" w:cs="Browallia New"/>
                <w:b/>
                <w:bCs/>
                <w:color w:val="000000"/>
                <w:sz w:val="20"/>
                <w:szCs w:val="20"/>
                <w:cs/>
              </w:rPr>
            </w:pPr>
            <w:r w:rsidRPr="003926DF">
              <w:rPr>
                <w:rFonts w:ascii="Browallia New" w:hAnsi="Browallia New" w:cs="Browallia New"/>
                <w:b/>
                <w:bCs/>
                <w:color w:val="000000"/>
                <w:sz w:val="20"/>
                <w:szCs w:val="20"/>
                <w:cs/>
              </w:rPr>
              <w:t>สินทรัพย์</w:t>
            </w:r>
          </w:p>
        </w:tc>
        <w:tc>
          <w:tcPr>
            <w:tcW w:w="1134" w:type="dxa"/>
            <w:shd w:val="clear" w:color="auto" w:fill="auto"/>
            <w:vAlign w:val="bottom"/>
          </w:tcPr>
          <w:p w14:paraId="0C72FF5A" w14:textId="77777777" w:rsidR="00E44D26" w:rsidRPr="003926DF" w:rsidRDefault="00E44D26" w:rsidP="00484FAD">
            <w:pPr>
              <w:pStyle w:val="a9"/>
              <w:tabs>
                <w:tab w:val="right" w:pos="651"/>
              </w:tabs>
              <w:ind w:left="-43" w:right="-72"/>
              <w:jc w:val="center"/>
              <w:rPr>
                <w:rFonts w:ascii="Browallia New" w:hAnsi="Browallia New" w:cs="Browallia New"/>
                <w:b/>
                <w:bCs/>
                <w:color w:val="000000"/>
                <w:sz w:val="20"/>
                <w:szCs w:val="20"/>
                <w:cs/>
              </w:rPr>
            </w:pPr>
            <w:r w:rsidRPr="003926DF">
              <w:rPr>
                <w:rFonts w:ascii="Browallia New" w:hAnsi="Browallia New" w:cs="Browallia New"/>
                <w:b/>
                <w:bCs/>
                <w:snapToGrid w:val="0"/>
                <w:color w:val="000000"/>
                <w:sz w:val="20"/>
                <w:szCs w:val="20"/>
                <w:cs/>
                <w:lang w:eastAsia="th-TH"/>
              </w:rPr>
              <w:t>ธุรกิจบริการ</w:t>
            </w:r>
          </w:p>
        </w:tc>
        <w:tc>
          <w:tcPr>
            <w:tcW w:w="1168" w:type="dxa"/>
            <w:shd w:val="clear" w:color="auto" w:fill="auto"/>
            <w:vAlign w:val="bottom"/>
          </w:tcPr>
          <w:p w14:paraId="32BAD771" w14:textId="77777777" w:rsidR="00E44D26" w:rsidRPr="003926DF" w:rsidRDefault="00E44D26" w:rsidP="00484FAD">
            <w:pPr>
              <w:pStyle w:val="a9"/>
              <w:tabs>
                <w:tab w:val="right" w:pos="778"/>
              </w:tabs>
              <w:ind w:right="-72"/>
              <w:jc w:val="center"/>
              <w:rPr>
                <w:rFonts w:ascii="Browallia New" w:hAnsi="Browallia New" w:cs="Browallia New"/>
                <w:b/>
                <w:bCs/>
                <w:color w:val="000000"/>
                <w:sz w:val="20"/>
                <w:szCs w:val="20"/>
                <w:cs/>
              </w:rPr>
            </w:pPr>
          </w:p>
        </w:tc>
      </w:tr>
      <w:tr w:rsidR="00E44D26" w:rsidRPr="003926DF" w14:paraId="1245943D" w14:textId="77777777" w:rsidTr="007F4F71">
        <w:trPr>
          <w:trHeight w:val="63"/>
        </w:trPr>
        <w:tc>
          <w:tcPr>
            <w:tcW w:w="1827" w:type="dxa"/>
            <w:shd w:val="clear" w:color="auto" w:fill="auto"/>
            <w:vAlign w:val="bottom"/>
          </w:tcPr>
          <w:p w14:paraId="0FED6A31" w14:textId="77777777" w:rsidR="00E44D26" w:rsidRPr="003926DF" w:rsidRDefault="00E44D26" w:rsidP="00484FAD">
            <w:pPr>
              <w:ind w:left="-107"/>
              <w:jc w:val="thaiDistribute"/>
              <w:rPr>
                <w:rFonts w:ascii="Browallia New" w:hAnsi="Browallia New" w:cs="Browallia New"/>
                <w:snapToGrid w:val="0"/>
                <w:sz w:val="20"/>
                <w:szCs w:val="20"/>
                <w:lang w:val="en-GB" w:eastAsia="th-TH"/>
              </w:rPr>
            </w:pPr>
          </w:p>
        </w:tc>
        <w:tc>
          <w:tcPr>
            <w:tcW w:w="993" w:type="dxa"/>
            <w:shd w:val="clear" w:color="auto" w:fill="auto"/>
            <w:vAlign w:val="bottom"/>
          </w:tcPr>
          <w:p w14:paraId="220F9705" w14:textId="77777777" w:rsidR="00E44D26" w:rsidRPr="003926DF" w:rsidRDefault="00E44D26" w:rsidP="00484FAD">
            <w:pPr>
              <w:pStyle w:val="a9"/>
              <w:pBdr>
                <w:bottom w:val="single" w:sz="4" w:space="1" w:color="auto"/>
              </w:pBdr>
              <w:tabs>
                <w:tab w:val="right" w:pos="648"/>
              </w:tabs>
              <w:ind w:left="-105" w:right="-72"/>
              <w:jc w:val="center"/>
              <w:rPr>
                <w:rFonts w:ascii="Browallia New" w:hAnsi="Browallia New" w:cs="Browallia New"/>
                <w:b/>
                <w:bCs/>
                <w:color w:val="000000"/>
                <w:spacing w:val="-4"/>
                <w:sz w:val="20"/>
                <w:szCs w:val="20"/>
                <w:cs/>
              </w:rPr>
            </w:pPr>
            <w:r w:rsidRPr="003926DF">
              <w:rPr>
                <w:rFonts w:ascii="Browallia New" w:hAnsi="Browallia New" w:cs="Browallia New"/>
                <w:b/>
                <w:bCs/>
                <w:color w:val="000000"/>
                <w:spacing w:val="-4"/>
                <w:sz w:val="20"/>
                <w:szCs w:val="20"/>
                <w:cs/>
              </w:rPr>
              <w:t>หลายช่องทาง</w:t>
            </w:r>
          </w:p>
        </w:tc>
        <w:tc>
          <w:tcPr>
            <w:tcW w:w="1059" w:type="dxa"/>
            <w:shd w:val="clear" w:color="auto" w:fill="auto"/>
            <w:vAlign w:val="bottom"/>
          </w:tcPr>
          <w:p w14:paraId="4B215DA7" w14:textId="77777777" w:rsidR="00E44D26" w:rsidRPr="003926DF"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ธุรกิจสื่อ</w:t>
            </w:r>
          </w:p>
        </w:tc>
        <w:tc>
          <w:tcPr>
            <w:tcW w:w="981" w:type="dxa"/>
            <w:shd w:val="clear" w:color="auto" w:fill="auto"/>
            <w:vAlign w:val="bottom"/>
          </w:tcPr>
          <w:p w14:paraId="5A12AA68" w14:textId="77777777" w:rsidR="00E44D26" w:rsidRPr="003926DF" w:rsidRDefault="00E44D26" w:rsidP="00484FAD">
            <w:pPr>
              <w:pStyle w:val="a9"/>
              <w:pBdr>
                <w:bottom w:val="single" w:sz="4" w:space="1" w:color="auto"/>
              </w:pBdr>
              <w:ind w:left="-60"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ธุรกิจเพลง</w:t>
            </w:r>
          </w:p>
        </w:tc>
        <w:tc>
          <w:tcPr>
            <w:tcW w:w="1134" w:type="dxa"/>
            <w:shd w:val="clear" w:color="auto" w:fill="auto"/>
            <w:vAlign w:val="bottom"/>
          </w:tcPr>
          <w:p w14:paraId="19203059" w14:textId="77777777" w:rsidR="00E44D26" w:rsidRPr="003926DF"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ผลิตกิจกรรม</w:t>
            </w:r>
          </w:p>
        </w:tc>
        <w:tc>
          <w:tcPr>
            <w:tcW w:w="992" w:type="dxa"/>
            <w:shd w:val="clear" w:color="auto" w:fill="auto"/>
            <w:vAlign w:val="bottom"/>
          </w:tcPr>
          <w:p w14:paraId="02EB94A3" w14:textId="77777777" w:rsidR="00E44D26" w:rsidRPr="003926DF"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ดิจิทัล</w:t>
            </w:r>
          </w:p>
        </w:tc>
        <w:tc>
          <w:tcPr>
            <w:tcW w:w="1134" w:type="dxa"/>
            <w:shd w:val="clear" w:color="auto" w:fill="auto"/>
            <w:vAlign w:val="bottom"/>
          </w:tcPr>
          <w:p w14:paraId="22B1DD93" w14:textId="77777777" w:rsidR="00E44D26" w:rsidRPr="003926DF" w:rsidRDefault="00E44D26" w:rsidP="00484FAD">
            <w:pPr>
              <w:pStyle w:val="a9"/>
              <w:pBdr>
                <w:bottom w:val="single" w:sz="4" w:space="1" w:color="auto"/>
              </w:pBdr>
              <w:ind w:left="-43" w:right="0"/>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และอื่นๆ</w:t>
            </w:r>
          </w:p>
        </w:tc>
        <w:tc>
          <w:tcPr>
            <w:tcW w:w="1168" w:type="dxa"/>
            <w:shd w:val="clear" w:color="auto" w:fill="auto"/>
            <w:vAlign w:val="bottom"/>
          </w:tcPr>
          <w:p w14:paraId="1C8E1843" w14:textId="77777777" w:rsidR="00E44D26" w:rsidRPr="003926DF" w:rsidRDefault="00E44D26" w:rsidP="00484FAD">
            <w:pPr>
              <w:pStyle w:val="a9"/>
              <w:pBdr>
                <w:bottom w:val="single" w:sz="4" w:space="1" w:color="auto"/>
              </w:pBdr>
              <w:ind w:left="-63" w:right="0" w:hanging="9"/>
              <w:jc w:val="center"/>
              <w:rPr>
                <w:rFonts w:ascii="Browallia New" w:hAnsi="Browallia New" w:cs="Browallia New"/>
                <w:b/>
                <w:bCs/>
                <w:snapToGrid w:val="0"/>
                <w:color w:val="000000"/>
                <w:sz w:val="20"/>
                <w:szCs w:val="20"/>
                <w:cs/>
                <w:lang w:val="en-GB" w:eastAsia="th-TH"/>
              </w:rPr>
            </w:pPr>
            <w:r w:rsidRPr="003926DF">
              <w:rPr>
                <w:rFonts w:ascii="Browallia New" w:hAnsi="Browallia New" w:cs="Browallia New"/>
                <w:b/>
                <w:bCs/>
                <w:snapToGrid w:val="0"/>
                <w:color w:val="000000"/>
                <w:sz w:val="20"/>
                <w:szCs w:val="20"/>
                <w:cs/>
                <w:lang w:val="en-GB" w:eastAsia="th-TH"/>
              </w:rPr>
              <w:t>รวม</w:t>
            </w:r>
          </w:p>
        </w:tc>
      </w:tr>
      <w:tr w:rsidR="00E44D26" w:rsidRPr="003926DF" w14:paraId="2C4E3CBF" w14:textId="77777777" w:rsidTr="007F4F71">
        <w:trPr>
          <w:trHeight w:val="53"/>
        </w:trPr>
        <w:tc>
          <w:tcPr>
            <w:tcW w:w="1827" w:type="dxa"/>
            <w:shd w:val="clear" w:color="auto" w:fill="auto"/>
            <w:vAlign w:val="bottom"/>
          </w:tcPr>
          <w:p w14:paraId="1254B018" w14:textId="77777777" w:rsidR="00E44D26" w:rsidRPr="003926DF" w:rsidRDefault="00E44D26" w:rsidP="00484FAD">
            <w:pPr>
              <w:ind w:left="-107"/>
              <w:rPr>
                <w:rFonts w:ascii="Browallia New" w:hAnsi="Browallia New" w:cs="Browallia New"/>
                <w:sz w:val="14"/>
                <w:szCs w:val="14"/>
                <w:cs/>
              </w:rPr>
            </w:pPr>
          </w:p>
        </w:tc>
        <w:tc>
          <w:tcPr>
            <w:tcW w:w="993" w:type="dxa"/>
            <w:shd w:val="clear" w:color="auto" w:fill="auto"/>
            <w:vAlign w:val="bottom"/>
          </w:tcPr>
          <w:p w14:paraId="55F44A94" w14:textId="77777777" w:rsidR="00E44D26" w:rsidRPr="003926DF" w:rsidRDefault="00E44D26" w:rsidP="00484FAD">
            <w:pPr>
              <w:tabs>
                <w:tab w:val="decimal" w:pos="628"/>
              </w:tabs>
              <w:ind w:left="-43" w:right="-72"/>
              <w:jc w:val="both"/>
              <w:rPr>
                <w:rFonts w:ascii="Browallia New" w:hAnsi="Browallia New" w:cs="Browallia New"/>
                <w:snapToGrid w:val="0"/>
                <w:sz w:val="14"/>
                <w:szCs w:val="14"/>
                <w:cs/>
                <w:lang w:eastAsia="th-TH"/>
              </w:rPr>
            </w:pPr>
          </w:p>
        </w:tc>
        <w:tc>
          <w:tcPr>
            <w:tcW w:w="1059" w:type="dxa"/>
            <w:shd w:val="clear" w:color="auto" w:fill="auto"/>
            <w:vAlign w:val="bottom"/>
          </w:tcPr>
          <w:p w14:paraId="17DE0302" w14:textId="77777777" w:rsidR="00E44D26" w:rsidRPr="003926DF"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981" w:type="dxa"/>
            <w:shd w:val="clear" w:color="auto" w:fill="auto"/>
            <w:vAlign w:val="bottom"/>
          </w:tcPr>
          <w:p w14:paraId="3B262524" w14:textId="77777777" w:rsidR="00E44D26" w:rsidRPr="003926DF" w:rsidRDefault="00E44D26" w:rsidP="00484FAD">
            <w:pPr>
              <w:tabs>
                <w:tab w:val="decimal" w:pos="628"/>
              </w:tabs>
              <w:ind w:right="-72"/>
              <w:jc w:val="center"/>
              <w:rPr>
                <w:rFonts w:ascii="Browallia New" w:hAnsi="Browallia New" w:cs="Browallia New"/>
                <w:snapToGrid w:val="0"/>
                <w:sz w:val="14"/>
                <w:szCs w:val="14"/>
                <w:lang w:eastAsia="th-TH"/>
              </w:rPr>
            </w:pPr>
          </w:p>
        </w:tc>
        <w:tc>
          <w:tcPr>
            <w:tcW w:w="1134" w:type="dxa"/>
            <w:shd w:val="clear" w:color="auto" w:fill="auto"/>
            <w:vAlign w:val="bottom"/>
          </w:tcPr>
          <w:p w14:paraId="416B9F82" w14:textId="77777777" w:rsidR="00E44D26" w:rsidRPr="003926DF" w:rsidRDefault="00E44D26" w:rsidP="00484FAD">
            <w:pPr>
              <w:tabs>
                <w:tab w:val="decimal" w:pos="778"/>
              </w:tabs>
              <w:ind w:left="-43" w:right="-72"/>
              <w:jc w:val="center"/>
              <w:rPr>
                <w:rFonts w:ascii="Browallia New" w:hAnsi="Browallia New" w:cs="Browallia New"/>
                <w:snapToGrid w:val="0"/>
                <w:sz w:val="14"/>
                <w:szCs w:val="14"/>
                <w:lang w:eastAsia="th-TH"/>
              </w:rPr>
            </w:pPr>
          </w:p>
        </w:tc>
        <w:tc>
          <w:tcPr>
            <w:tcW w:w="992" w:type="dxa"/>
            <w:shd w:val="clear" w:color="auto" w:fill="auto"/>
            <w:vAlign w:val="bottom"/>
          </w:tcPr>
          <w:p w14:paraId="58D3185D" w14:textId="77777777" w:rsidR="00E44D26" w:rsidRPr="003926DF" w:rsidRDefault="00E44D26" w:rsidP="00484FAD">
            <w:pPr>
              <w:tabs>
                <w:tab w:val="decimal" w:pos="778"/>
              </w:tabs>
              <w:ind w:left="-43" w:right="-72"/>
              <w:jc w:val="center"/>
              <w:rPr>
                <w:rFonts w:ascii="Browallia New" w:hAnsi="Browallia New" w:cs="Browallia New"/>
                <w:snapToGrid w:val="0"/>
                <w:sz w:val="14"/>
                <w:szCs w:val="14"/>
                <w:cs/>
                <w:lang w:eastAsia="th-TH"/>
              </w:rPr>
            </w:pPr>
          </w:p>
        </w:tc>
        <w:tc>
          <w:tcPr>
            <w:tcW w:w="1134" w:type="dxa"/>
            <w:shd w:val="clear" w:color="auto" w:fill="auto"/>
            <w:vAlign w:val="bottom"/>
          </w:tcPr>
          <w:p w14:paraId="355A9555" w14:textId="77777777" w:rsidR="00E44D26" w:rsidRPr="003926DF" w:rsidRDefault="00E44D26" w:rsidP="00484FAD">
            <w:pPr>
              <w:tabs>
                <w:tab w:val="decimal" w:pos="628"/>
              </w:tabs>
              <w:ind w:left="-43" w:right="-72"/>
              <w:jc w:val="center"/>
              <w:rPr>
                <w:rFonts w:ascii="Browallia New" w:hAnsi="Browallia New" w:cs="Browallia New"/>
                <w:snapToGrid w:val="0"/>
                <w:sz w:val="14"/>
                <w:szCs w:val="14"/>
                <w:lang w:eastAsia="th-TH"/>
              </w:rPr>
            </w:pPr>
          </w:p>
        </w:tc>
        <w:tc>
          <w:tcPr>
            <w:tcW w:w="1168" w:type="dxa"/>
            <w:shd w:val="clear" w:color="auto" w:fill="auto"/>
            <w:vAlign w:val="bottom"/>
          </w:tcPr>
          <w:p w14:paraId="6F1FA6C8" w14:textId="77777777" w:rsidR="00E44D26" w:rsidRPr="003926DF" w:rsidRDefault="00E44D26" w:rsidP="00484FAD">
            <w:pPr>
              <w:tabs>
                <w:tab w:val="clear" w:pos="680"/>
                <w:tab w:val="decimal" w:pos="662"/>
              </w:tabs>
              <w:ind w:right="-72"/>
              <w:jc w:val="both"/>
              <w:rPr>
                <w:rFonts w:ascii="Browallia New" w:hAnsi="Browallia New" w:cs="Browallia New"/>
                <w:snapToGrid w:val="0"/>
                <w:sz w:val="14"/>
                <w:szCs w:val="14"/>
                <w:lang w:eastAsia="th-TH"/>
              </w:rPr>
            </w:pPr>
          </w:p>
        </w:tc>
      </w:tr>
      <w:tr w:rsidR="00E44D26" w:rsidRPr="003926DF" w14:paraId="0B4004CA" w14:textId="77777777" w:rsidTr="007F4F71">
        <w:trPr>
          <w:trHeight w:val="63"/>
        </w:trPr>
        <w:tc>
          <w:tcPr>
            <w:tcW w:w="2820" w:type="dxa"/>
            <w:gridSpan w:val="2"/>
            <w:shd w:val="clear" w:color="auto" w:fill="auto"/>
            <w:vAlign w:val="bottom"/>
          </w:tcPr>
          <w:p w14:paraId="7BA1FF65" w14:textId="77777777" w:rsidR="00E44D26" w:rsidRPr="003926DF" w:rsidRDefault="00E44D26" w:rsidP="006C778E">
            <w:pPr>
              <w:tabs>
                <w:tab w:val="decimal" w:pos="648"/>
              </w:tabs>
              <w:ind w:left="-126" w:right="-72"/>
              <w:rPr>
                <w:rFonts w:ascii="Browallia New" w:hAnsi="Browallia New" w:cs="Browallia New"/>
                <w:snapToGrid w:val="0"/>
                <w:sz w:val="20"/>
                <w:szCs w:val="20"/>
                <w:lang w:eastAsia="th-TH"/>
              </w:rPr>
            </w:pPr>
            <w:r w:rsidRPr="003926DF">
              <w:rPr>
                <w:rFonts w:ascii="Browallia New" w:hAnsi="Browallia New" w:cs="Browallia New"/>
                <w:b/>
                <w:bCs/>
                <w:sz w:val="20"/>
                <w:szCs w:val="20"/>
                <w:cs/>
              </w:rPr>
              <w:t>จังหวะเวลาการรับรู้รายได้</w:t>
            </w:r>
          </w:p>
        </w:tc>
        <w:tc>
          <w:tcPr>
            <w:tcW w:w="1059" w:type="dxa"/>
            <w:shd w:val="clear" w:color="auto" w:fill="auto"/>
            <w:vAlign w:val="center"/>
          </w:tcPr>
          <w:p w14:paraId="10CFB03E" w14:textId="77777777" w:rsidR="00E44D26" w:rsidRPr="003926DF" w:rsidRDefault="00E44D26" w:rsidP="00484FAD">
            <w:pPr>
              <w:tabs>
                <w:tab w:val="decimal" w:pos="628"/>
              </w:tabs>
              <w:ind w:left="-43" w:right="-72"/>
              <w:jc w:val="right"/>
              <w:rPr>
                <w:rFonts w:ascii="Browallia New" w:hAnsi="Browallia New" w:cs="Browallia New"/>
                <w:snapToGrid w:val="0"/>
                <w:sz w:val="20"/>
                <w:szCs w:val="20"/>
                <w:lang w:eastAsia="th-TH"/>
              </w:rPr>
            </w:pPr>
          </w:p>
        </w:tc>
        <w:tc>
          <w:tcPr>
            <w:tcW w:w="981" w:type="dxa"/>
            <w:shd w:val="clear" w:color="auto" w:fill="auto"/>
            <w:vAlign w:val="center"/>
          </w:tcPr>
          <w:p w14:paraId="0AA8F964" w14:textId="77777777" w:rsidR="00E44D26" w:rsidRPr="003926DF" w:rsidRDefault="00E44D26" w:rsidP="00484FAD">
            <w:pPr>
              <w:tabs>
                <w:tab w:val="decimal" w:pos="706"/>
              </w:tabs>
              <w:ind w:right="-72"/>
              <w:jc w:val="right"/>
              <w:rPr>
                <w:rFonts w:ascii="Browallia New" w:hAnsi="Browallia New" w:cs="Browallia New"/>
                <w:snapToGrid w:val="0"/>
                <w:sz w:val="20"/>
                <w:szCs w:val="20"/>
                <w:lang w:eastAsia="th-TH"/>
              </w:rPr>
            </w:pPr>
          </w:p>
        </w:tc>
        <w:tc>
          <w:tcPr>
            <w:tcW w:w="1134" w:type="dxa"/>
            <w:shd w:val="clear" w:color="auto" w:fill="auto"/>
            <w:vAlign w:val="center"/>
          </w:tcPr>
          <w:p w14:paraId="0F743405" w14:textId="77777777" w:rsidR="00E44D26" w:rsidRPr="003926DF" w:rsidRDefault="00E44D26" w:rsidP="00484FAD">
            <w:pPr>
              <w:tabs>
                <w:tab w:val="decimal" w:pos="806"/>
              </w:tabs>
              <w:ind w:left="-43" w:right="-72"/>
              <w:jc w:val="right"/>
              <w:rPr>
                <w:rFonts w:ascii="Browallia New" w:hAnsi="Browallia New" w:cs="Browallia New"/>
                <w:snapToGrid w:val="0"/>
                <w:sz w:val="20"/>
                <w:szCs w:val="20"/>
                <w:lang w:eastAsia="th-TH"/>
              </w:rPr>
            </w:pPr>
          </w:p>
        </w:tc>
        <w:tc>
          <w:tcPr>
            <w:tcW w:w="992" w:type="dxa"/>
            <w:shd w:val="clear" w:color="auto" w:fill="auto"/>
            <w:vAlign w:val="center"/>
          </w:tcPr>
          <w:p w14:paraId="77FC4A40" w14:textId="77777777" w:rsidR="00E44D26" w:rsidRPr="003926DF" w:rsidRDefault="00E44D26" w:rsidP="00484FAD">
            <w:pPr>
              <w:tabs>
                <w:tab w:val="decimal" w:pos="806"/>
              </w:tabs>
              <w:ind w:left="-43" w:right="-72"/>
              <w:jc w:val="center"/>
              <w:rPr>
                <w:rFonts w:ascii="Browallia New" w:hAnsi="Browallia New" w:cs="Browallia New"/>
                <w:snapToGrid w:val="0"/>
                <w:sz w:val="20"/>
                <w:szCs w:val="20"/>
                <w:lang w:eastAsia="th-TH"/>
              </w:rPr>
            </w:pPr>
          </w:p>
        </w:tc>
        <w:tc>
          <w:tcPr>
            <w:tcW w:w="1134" w:type="dxa"/>
            <w:shd w:val="clear" w:color="auto" w:fill="auto"/>
            <w:vAlign w:val="center"/>
          </w:tcPr>
          <w:p w14:paraId="24B9806C" w14:textId="77777777" w:rsidR="00E44D26" w:rsidRPr="003926DF" w:rsidRDefault="00E44D26" w:rsidP="00484FAD">
            <w:pPr>
              <w:tabs>
                <w:tab w:val="decimal" w:pos="648"/>
              </w:tabs>
              <w:ind w:left="-43" w:right="-72"/>
              <w:jc w:val="right"/>
              <w:rPr>
                <w:rFonts w:ascii="Browallia New" w:hAnsi="Browallia New" w:cs="Browallia New"/>
                <w:snapToGrid w:val="0"/>
                <w:sz w:val="20"/>
                <w:szCs w:val="20"/>
                <w:lang w:eastAsia="th-TH"/>
              </w:rPr>
            </w:pPr>
          </w:p>
        </w:tc>
        <w:tc>
          <w:tcPr>
            <w:tcW w:w="1168" w:type="dxa"/>
            <w:shd w:val="clear" w:color="auto" w:fill="auto"/>
            <w:vAlign w:val="center"/>
          </w:tcPr>
          <w:p w14:paraId="7B807CC8" w14:textId="77777777" w:rsidR="00E44D26" w:rsidRPr="003926DF" w:rsidRDefault="00E44D26" w:rsidP="00484FAD">
            <w:pPr>
              <w:tabs>
                <w:tab w:val="clear" w:pos="680"/>
                <w:tab w:val="decimal" w:pos="662"/>
              </w:tabs>
              <w:ind w:right="-72"/>
              <w:jc w:val="right"/>
              <w:rPr>
                <w:rFonts w:ascii="Browallia New" w:hAnsi="Browallia New" w:cs="Browallia New"/>
                <w:snapToGrid w:val="0"/>
                <w:sz w:val="20"/>
                <w:szCs w:val="20"/>
                <w:lang w:eastAsia="th-TH"/>
              </w:rPr>
            </w:pPr>
          </w:p>
        </w:tc>
      </w:tr>
      <w:tr w:rsidR="00E44D26" w:rsidRPr="003926DF" w14:paraId="5AFB9620" w14:textId="77777777" w:rsidTr="007F4F71">
        <w:trPr>
          <w:trHeight w:val="63"/>
        </w:trPr>
        <w:tc>
          <w:tcPr>
            <w:tcW w:w="1827" w:type="dxa"/>
            <w:shd w:val="clear" w:color="auto" w:fill="auto"/>
            <w:vAlign w:val="bottom"/>
          </w:tcPr>
          <w:p w14:paraId="32045DE0" w14:textId="77777777" w:rsidR="00E44D26" w:rsidRPr="003926DF" w:rsidRDefault="00E44D26" w:rsidP="00484FAD">
            <w:pPr>
              <w:ind w:left="-107"/>
              <w:rPr>
                <w:rFonts w:ascii="Browallia New" w:hAnsi="Browallia New" w:cs="Browallia New"/>
                <w:sz w:val="20"/>
                <w:szCs w:val="20"/>
                <w:cs/>
              </w:rPr>
            </w:pPr>
            <w:r w:rsidRPr="003926DF">
              <w:rPr>
                <w:rFonts w:ascii="Browallia New" w:hAnsi="Browallia New" w:cs="Browallia New"/>
                <w:sz w:val="20"/>
                <w:szCs w:val="20"/>
                <w:cs/>
              </w:rPr>
              <w:t>เมื่อปฏิบัติตามภาระ</w:t>
            </w:r>
          </w:p>
        </w:tc>
        <w:tc>
          <w:tcPr>
            <w:tcW w:w="993" w:type="dxa"/>
            <w:shd w:val="clear" w:color="auto" w:fill="auto"/>
            <w:vAlign w:val="center"/>
          </w:tcPr>
          <w:p w14:paraId="6C921F75" w14:textId="77777777" w:rsidR="00E44D26" w:rsidRPr="003926DF"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center"/>
          </w:tcPr>
          <w:p w14:paraId="3CCDB77A" w14:textId="77777777" w:rsidR="00E44D26" w:rsidRPr="003926DF"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center"/>
          </w:tcPr>
          <w:p w14:paraId="3B04936B" w14:textId="77777777" w:rsidR="00E44D26" w:rsidRPr="003926DF"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center"/>
          </w:tcPr>
          <w:p w14:paraId="39985061" w14:textId="77777777" w:rsidR="00E44D26" w:rsidRPr="003926DF"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center"/>
          </w:tcPr>
          <w:p w14:paraId="23507148" w14:textId="77777777" w:rsidR="00E44D26" w:rsidRPr="003926DF"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center"/>
          </w:tcPr>
          <w:p w14:paraId="60169B0A" w14:textId="77777777" w:rsidR="00E44D26" w:rsidRPr="003926DF"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shd w:val="clear" w:color="auto" w:fill="auto"/>
            <w:vAlign w:val="center"/>
          </w:tcPr>
          <w:p w14:paraId="5E46BE33" w14:textId="77777777" w:rsidR="00E44D26" w:rsidRPr="003926DF"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44D26" w:rsidRPr="003926DF" w14:paraId="3383597D" w14:textId="77777777" w:rsidTr="007F4F71">
        <w:trPr>
          <w:trHeight w:val="63"/>
        </w:trPr>
        <w:tc>
          <w:tcPr>
            <w:tcW w:w="1827" w:type="dxa"/>
            <w:shd w:val="clear" w:color="auto" w:fill="auto"/>
            <w:vAlign w:val="bottom"/>
          </w:tcPr>
          <w:p w14:paraId="00BB1D2D" w14:textId="77777777" w:rsidR="00E44D26" w:rsidRPr="003926DF" w:rsidRDefault="00E44D26" w:rsidP="00484FAD">
            <w:pPr>
              <w:ind w:left="-107"/>
              <w:rPr>
                <w:rFonts w:ascii="Browallia New" w:hAnsi="Browallia New" w:cs="Browallia New"/>
                <w:sz w:val="20"/>
                <w:szCs w:val="20"/>
                <w:cs/>
              </w:rPr>
            </w:pPr>
            <w:r w:rsidRPr="003926DF">
              <w:rPr>
                <w:rFonts w:ascii="Browallia New" w:hAnsi="Browallia New" w:cs="Browallia New"/>
                <w:sz w:val="20"/>
                <w:szCs w:val="20"/>
                <w:cs/>
              </w:rPr>
              <w:t xml:space="preserve">   ที่ต้องปฏิบัติเสร็จสิ้น</w:t>
            </w:r>
          </w:p>
        </w:tc>
        <w:tc>
          <w:tcPr>
            <w:tcW w:w="993" w:type="dxa"/>
            <w:shd w:val="clear" w:color="auto" w:fill="auto"/>
            <w:vAlign w:val="center"/>
          </w:tcPr>
          <w:p w14:paraId="255AE8C5" w14:textId="77777777" w:rsidR="00E44D26" w:rsidRPr="003926DF"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center"/>
          </w:tcPr>
          <w:p w14:paraId="2BA0817F" w14:textId="77777777" w:rsidR="00E44D26" w:rsidRPr="003926DF" w:rsidRDefault="00E44D26" w:rsidP="00417C37">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center"/>
          </w:tcPr>
          <w:p w14:paraId="47949F65" w14:textId="77777777" w:rsidR="00E44D26" w:rsidRPr="003926DF" w:rsidRDefault="00E44D26" w:rsidP="00417C37">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center"/>
          </w:tcPr>
          <w:p w14:paraId="2BB3B501" w14:textId="77777777" w:rsidR="00E44D26" w:rsidRPr="003926DF" w:rsidRDefault="00E44D26" w:rsidP="00417C37">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center"/>
          </w:tcPr>
          <w:p w14:paraId="2833B84A" w14:textId="77777777" w:rsidR="00E44D26" w:rsidRPr="003926DF" w:rsidRDefault="00E44D26" w:rsidP="00417C37">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center"/>
          </w:tcPr>
          <w:p w14:paraId="6331A8F3" w14:textId="77777777" w:rsidR="00E44D26" w:rsidRPr="003926DF" w:rsidRDefault="00E44D26" w:rsidP="00417C37">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168" w:type="dxa"/>
            <w:shd w:val="clear" w:color="auto" w:fill="auto"/>
            <w:vAlign w:val="center"/>
          </w:tcPr>
          <w:p w14:paraId="032B69B8" w14:textId="77777777" w:rsidR="00E44D26" w:rsidRPr="003926DF" w:rsidRDefault="00E44D26" w:rsidP="00417C37">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60C8A" w:rsidRPr="003926DF" w14:paraId="1D295EE9" w14:textId="77777777" w:rsidTr="007F4F71">
        <w:trPr>
          <w:trHeight w:val="63"/>
        </w:trPr>
        <w:tc>
          <w:tcPr>
            <w:tcW w:w="1827" w:type="dxa"/>
            <w:shd w:val="clear" w:color="auto" w:fill="auto"/>
            <w:vAlign w:val="bottom"/>
          </w:tcPr>
          <w:p w14:paraId="510CD93E" w14:textId="77777777" w:rsidR="00E60C8A" w:rsidRPr="003926DF" w:rsidRDefault="00E60C8A" w:rsidP="00E60C8A">
            <w:pPr>
              <w:ind w:left="-107"/>
              <w:rPr>
                <w:rFonts w:ascii="Browallia New" w:hAnsi="Browallia New" w:cs="Browallia New"/>
                <w:sz w:val="20"/>
                <w:szCs w:val="20"/>
              </w:rPr>
            </w:pPr>
            <w:r w:rsidRPr="003926DF">
              <w:rPr>
                <w:rFonts w:ascii="Browallia New" w:hAnsi="Browallia New" w:cs="Browallia New"/>
                <w:sz w:val="20"/>
                <w:szCs w:val="20"/>
              </w:rPr>
              <w:t xml:space="preserve">   (point in time)</w:t>
            </w:r>
          </w:p>
        </w:tc>
        <w:tc>
          <w:tcPr>
            <w:tcW w:w="993" w:type="dxa"/>
            <w:shd w:val="clear" w:color="auto" w:fill="auto"/>
          </w:tcPr>
          <w:p w14:paraId="74F6FF47" w14:textId="32BB8FDF" w:rsidR="00E60C8A" w:rsidRPr="003926DF" w:rsidRDefault="00E60C8A" w:rsidP="00E60C8A">
            <w:pP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r w:rsidR="00D830DA" w:rsidRPr="003926DF">
              <w:rPr>
                <w:rFonts w:ascii="Browallia New" w:hAnsi="Browallia New" w:cs="Browallia New"/>
                <w:sz w:val="20"/>
                <w:szCs w:val="20"/>
                <w:lang w:val="en-GB"/>
              </w:rPr>
              <w:t xml:space="preserve"> </w:t>
            </w:r>
            <w:r w:rsidRPr="003926DF">
              <w:rPr>
                <w:rFonts w:ascii="Browallia New" w:hAnsi="Browallia New" w:cs="Browallia New"/>
                <w:sz w:val="20"/>
                <w:szCs w:val="20"/>
                <w:lang w:val="en-GB"/>
              </w:rPr>
              <w:t>-</w:t>
            </w:r>
          </w:p>
        </w:tc>
        <w:tc>
          <w:tcPr>
            <w:tcW w:w="1059" w:type="dxa"/>
            <w:shd w:val="clear" w:color="auto" w:fill="auto"/>
          </w:tcPr>
          <w:p w14:paraId="42AC4C3E" w14:textId="6202EE10" w:rsidR="00E60C8A" w:rsidRPr="003926DF" w:rsidRDefault="00E60C8A" w:rsidP="00E60C8A">
            <w:pPr>
              <w:tabs>
                <w:tab w:val="clear" w:pos="907"/>
                <w:tab w:val="left" w:pos="594"/>
                <w:tab w:val="decimal" w:pos="628"/>
              </w:tabs>
              <w:ind w:left="-45" w:right="-39"/>
              <w:jc w:val="right"/>
              <w:rPr>
                <w:rFonts w:ascii="Browallia New" w:hAnsi="Browallia New" w:cs="Browallia New"/>
                <w:sz w:val="20"/>
                <w:szCs w:val="20"/>
              </w:rPr>
            </w:pPr>
            <w:r w:rsidRPr="003926DF">
              <w:rPr>
                <w:rFonts w:ascii="Browallia New" w:hAnsi="Browallia New" w:cs="Browallia New"/>
                <w:sz w:val="20"/>
                <w:szCs w:val="20"/>
              </w:rPr>
              <w:t>1,127</w:t>
            </w:r>
          </w:p>
        </w:tc>
        <w:tc>
          <w:tcPr>
            <w:tcW w:w="981" w:type="dxa"/>
            <w:shd w:val="clear" w:color="auto" w:fill="auto"/>
          </w:tcPr>
          <w:p w14:paraId="66F5AD54" w14:textId="57ACD6E1" w:rsidR="00E60C8A" w:rsidRPr="003926DF" w:rsidRDefault="00855294" w:rsidP="00E60C8A">
            <w:pPr>
              <w:tabs>
                <w:tab w:val="clear" w:pos="907"/>
                <w:tab w:val="left" w:pos="594"/>
                <w:tab w:val="decimal" w:pos="706"/>
              </w:tabs>
              <w:ind w:left="-45" w:right="-39"/>
              <w:jc w:val="right"/>
              <w:rPr>
                <w:rFonts w:ascii="Browallia New" w:hAnsi="Browallia New" w:cs="Browallia New"/>
                <w:sz w:val="20"/>
                <w:szCs w:val="20"/>
              </w:rPr>
            </w:pPr>
            <w:r w:rsidRPr="003926DF">
              <w:rPr>
                <w:rFonts w:ascii="Browallia New" w:hAnsi="Browallia New" w:cs="Browallia New"/>
                <w:sz w:val="20"/>
                <w:szCs w:val="20"/>
              </w:rPr>
              <w:t>1,844</w:t>
            </w:r>
          </w:p>
        </w:tc>
        <w:tc>
          <w:tcPr>
            <w:tcW w:w="1134" w:type="dxa"/>
            <w:shd w:val="clear" w:color="auto" w:fill="auto"/>
          </w:tcPr>
          <w:p w14:paraId="7A07624D" w14:textId="66C6EE67" w:rsidR="00E60C8A" w:rsidRPr="003926DF" w:rsidRDefault="00E60C8A" w:rsidP="00E60C8A">
            <w:pPr>
              <w:tabs>
                <w:tab w:val="clear" w:pos="907"/>
                <w:tab w:val="left" w:pos="594"/>
                <w:tab w:val="decimal" w:pos="706"/>
              </w:tabs>
              <w:ind w:left="-45" w:right="-39"/>
              <w:jc w:val="right"/>
              <w:rPr>
                <w:rFonts w:ascii="Browallia New" w:hAnsi="Browallia New" w:cs="Browallia New"/>
                <w:sz w:val="20"/>
                <w:szCs w:val="20"/>
                <w:lang w:val="en-GB"/>
              </w:rPr>
            </w:pPr>
            <w:r w:rsidRPr="003926DF">
              <w:rPr>
                <w:rFonts w:ascii="Browallia New" w:hAnsi="Browallia New" w:cs="Browallia New"/>
                <w:sz w:val="20"/>
                <w:szCs w:val="20"/>
                <w:lang w:val="en-GB"/>
              </w:rPr>
              <w:t xml:space="preserve">      20,632</w:t>
            </w:r>
          </w:p>
        </w:tc>
        <w:tc>
          <w:tcPr>
            <w:tcW w:w="992" w:type="dxa"/>
            <w:shd w:val="clear" w:color="auto" w:fill="auto"/>
          </w:tcPr>
          <w:p w14:paraId="08532EAB" w14:textId="78B4CBB1" w:rsidR="00E60C8A" w:rsidRPr="003926DF" w:rsidRDefault="00E60C8A" w:rsidP="00E60C8A">
            <w:pPr>
              <w:tabs>
                <w:tab w:val="clear" w:pos="454"/>
                <w:tab w:val="clear" w:pos="907"/>
                <w:tab w:val="left" w:pos="471"/>
                <w:tab w:val="left" w:pos="594"/>
                <w:tab w:val="decimal" w:pos="806"/>
              </w:tabs>
              <w:ind w:left="-45" w:right="-39"/>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1134" w:type="dxa"/>
            <w:shd w:val="clear" w:color="auto" w:fill="auto"/>
          </w:tcPr>
          <w:p w14:paraId="7A3211FC" w14:textId="53D272BB" w:rsidR="00E60C8A" w:rsidRPr="003926DF" w:rsidRDefault="00E60C8A" w:rsidP="00E60C8A">
            <w:pPr>
              <w:tabs>
                <w:tab w:val="clear" w:pos="907"/>
                <w:tab w:val="left" w:pos="594"/>
                <w:tab w:val="decimal" w:pos="648"/>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13,98</w:t>
            </w:r>
            <w:r w:rsidR="001433A8" w:rsidRPr="003926DF">
              <w:rPr>
                <w:rFonts w:ascii="Browallia New" w:hAnsi="Browallia New" w:cs="Browallia New"/>
                <w:snapToGrid w:val="0"/>
                <w:sz w:val="20"/>
                <w:szCs w:val="20"/>
                <w:lang w:eastAsia="th-TH"/>
              </w:rPr>
              <w:t>7</w:t>
            </w:r>
          </w:p>
        </w:tc>
        <w:tc>
          <w:tcPr>
            <w:tcW w:w="1168" w:type="dxa"/>
            <w:shd w:val="clear" w:color="auto" w:fill="auto"/>
          </w:tcPr>
          <w:p w14:paraId="6DE8F5C4" w14:textId="6BE37356" w:rsidR="00E60C8A" w:rsidRPr="003926DF" w:rsidRDefault="00DF2F29" w:rsidP="00E60C8A">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37,590</w:t>
            </w:r>
          </w:p>
        </w:tc>
      </w:tr>
      <w:tr w:rsidR="00E60C8A" w:rsidRPr="003926DF" w14:paraId="623913BF" w14:textId="77777777" w:rsidTr="00F427A0">
        <w:trPr>
          <w:trHeight w:val="63"/>
        </w:trPr>
        <w:tc>
          <w:tcPr>
            <w:tcW w:w="1827" w:type="dxa"/>
            <w:shd w:val="clear" w:color="auto" w:fill="auto"/>
            <w:vAlign w:val="bottom"/>
          </w:tcPr>
          <w:p w14:paraId="572ACA1D" w14:textId="77777777" w:rsidR="00E60C8A" w:rsidRPr="003926DF" w:rsidRDefault="00E60C8A" w:rsidP="00E60C8A">
            <w:pPr>
              <w:ind w:left="-107"/>
              <w:rPr>
                <w:rFonts w:ascii="Browallia New" w:hAnsi="Browallia New" w:cs="Browallia New"/>
                <w:sz w:val="20"/>
                <w:szCs w:val="20"/>
                <w:cs/>
              </w:rPr>
            </w:pPr>
            <w:r w:rsidRPr="003926DF">
              <w:rPr>
                <w:rFonts w:ascii="Browallia New" w:hAnsi="Browallia New" w:cs="Browallia New"/>
                <w:sz w:val="20"/>
                <w:szCs w:val="20"/>
                <w:cs/>
              </w:rPr>
              <w:t>ตลอดช่วงเวลาที่ปฏิบัติ</w:t>
            </w:r>
          </w:p>
        </w:tc>
        <w:tc>
          <w:tcPr>
            <w:tcW w:w="993" w:type="dxa"/>
            <w:shd w:val="clear" w:color="auto" w:fill="auto"/>
            <w:vAlign w:val="bottom"/>
          </w:tcPr>
          <w:p w14:paraId="1F98A097" w14:textId="77777777" w:rsidR="00E60C8A" w:rsidRPr="003926DF" w:rsidRDefault="00E60C8A" w:rsidP="00E60C8A">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bottom"/>
          </w:tcPr>
          <w:p w14:paraId="3D558378" w14:textId="77777777" w:rsidR="00E60C8A" w:rsidRPr="003926DF" w:rsidRDefault="00E60C8A" w:rsidP="00E60C8A">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bottom"/>
          </w:tcPr>
          <w:p w14:paraId="14A1586E" w14:textId="77777777" w:rsidR="00E60C8A" w:rsidRPr="003926DF" w:rsidRDefault="00E60C8A" w:rsidP="00E60C8A">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bottom"/>
          </w:tcPr>
          <w:p w14:paraId="0CCA3288" w14:textId="77777777" w:rsidR="00E60C8A" w:rsidRPr="003926DF" w:rsidRDefault="00E60C8A" w:rsidP="00E60C8A">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bottom"/>
          </w:tcPr>
          <w:p w14:paraId="44013238" w14:textId="77777777" w:rsidR="00E60C8A" w:rsidRPr="003926DF" w:rsidRDefault="00E60C8A" w:rsidP="00E60C8A">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bottom"/>
          </w:tcPr>
          <w:p w14:paraId="7CF06BA0" w14:textId="77777777" w:rsidR="00E60C8A" w:rsidRPr="003926DF" w:rsidRDefault="00E60C8A" w:rsidP="00E60C8A">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shd w:val="clear" w:color="auto" w:fill="auto"/>
            <w:vAlign w:val="bottom"/>
          </w:tcPr>
          <w:p w14:paraId="2E5DDECC" w14:textId="77777777" w:rsidR="00E60C8A" w:rsidRPr="003926DF" w:rsidRDefault="00E60C8A" w:rsidP="00E60C8A">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60C8A" w:rsidRPr="003926DF" w14:paraId="39F08BD0" w14:textId="77777777" w:rsidTr="00F427A0">
        <w:trPr>
          <w:trHeight w:val="126"/>
        </w:trPr>
        <w:tc>
          <w:tcPr>
            <w:tcW w:w="1827" w:type="dxa"/>
            <w:shd w:val="clear" w:color="auto" w:fill="auto"/>
            <w:vAlign w:val="bottom"/>
          </w:tcPr>
          <w:p w14:paraId="42B765D8" w14:textId="77777777" w:rsidR="00E60C8A" w:rsidRPr="003926DF" w:rsidRDefault="00E60C8A" w:rsidP="00E60C8A">
            <w:pPr>
              <w:ind w:left="-107" w:right="-87"/>
              <w:rPr>
                <w:rFonts w:ascii="Browallia New" w:hAnsi="Browallia New" w:cs="Browallia New"/>
                <w:sz w:val="20"/>
                <w:szCs w:val="20"/>
                <w:cs/>
              </w:rPr>
            </w:pPr>
            <w:r w:rsidRPr="003926DF">
              <w:rPr>
                <w:rFonts w:ascii="Browallia New" w:hAnsi="Browallia New" w:cs="Browallia New"/>
                <w:sz w:val="20"/>
                <w:szCs w:val="20"/>
                <w:cs/>
              </w:rPr>
              <w:t xml:space="preserve">   ตามภาระที่ต้องปฏิบัติ</w:t>
            </w:r>
          </w:p>
        </w:tc>
        <w:tc>
          <w:tcPr>
            <w:tcW w:w="993" w:type="dxa"/>
            <w:shd w:val="clear" w:color="auto" w:fill="auto"/>
            <w:vAlign w:val="bottom"/>
          </w:tcPr>
          <w:p w14:paraId="10CAF90C" w14:textId="77777777" w:rsidR="00E60C8A" w:rsidRPr="003926DF" w:rsidRDefault="00E60C8A" w:rsidP="00E60C8A">
            <w:pPr>
              <w:tabs>
                <w:tab w:val="clear" w:pos="907"/>
                <w:tab w:val="left" w:pos="594"/>
                <w:tab w:val="decimal" w:pos="648"/>
              </w:tabs>
              <w:ind w:left="-45" w:right="-39"/>
              <w:jc w:val="right"/>
              <w:rPr>
                <w:rFonts w:ascii="Browallia New" w:hAnsi="Browallia New" w:cs="Browallia New"/>
                <w:snapToGrid w:val="0"/>
                <w:sz w:val="20"/>
                <w:szCs w:val="20"/>
                <w:lang w:eastAsia="th-TH"/>
              </w:rPr>
            </w:pPr>
          </w:p>
        </w:tc>
        <w:tc>
          <w:tcPr>
            <w:tcW w:w="1059" w:type="dxa"/>
            <w:shd w:val="clear" w:color="auto" w:fill="auto"/>
            <w:vAlign w:val="bottom"/>
          </w:tcPr>
          <w:p w14:paraId="55C0F236" w14:textId="77777777" w:rsidR="00E60C8A" w:rsidRPr="003926DF" w:rsidRDefault="00E60C8A" w:rsidP="00E60C8A">
            <w:pPr>
              <w:tabs>
                <w:tab w:val="clear" w:pos="907"/>
                <w:tab w:val="left" w:pos="594"/>
                <w:tab w:val="decimal" w:pos="628"/>
              </w:tabs>
              <w:ind w:left="-45" w:right="-39"/>
              <w:jc w:val="right"/>
              <w:rPr>
                <w:rFonts w:ascii="Browallia New" w:hAnsi="Browallia New" w:cs="Browallia New"/>
                <w:snapToGrid w:val="0"/>
                <w:sz w:val="20"/>
                <w:szCs w:val="20"/>
                <w:lang w:eastAsia="th-TH"/>
              </w:rPr>
            </w:pPr>
          </w:p>
        </w:tc>
        <w:tc>
          <w:tcPr>
            <w:tcW w:w="981" w:type="dxa"/>
            <w:shd w:val="clear" w:color="auto" w:fill="auto"/>
            <w:vAlign w:val="bottom"/>
          </w:tcPr>
          <w:p w14:paraId="6618EBF0" w14:textId="77777777" w:rsidR="00E60C8A" w:rsidRPr="003926DF" w:rsidRDefault="00E60C8A" w:rsidP="00E60C8A">
            <w:pPr>
              <w:tabs>
                <w:tab w:val="clear" w:pos="907"/>
                <w:tab w:val="left" w:pos="594"/>
                <w:tab w:val="decimal" w:pos="706"/>
              </w:tabs>
              <w:ind w:left="-45" w:right="-39"/>
              <w:jc w:val="right"/>
              <w:rPr>
                <w:rFonts w:ascii="Browallia New" w:hAnsi="Browallia New" w:cs="Browallia New"/>
                <w:snapToGrid w:val="0"/>
                <w:sz w:val="20"/>
                <w:szCs w:val="20"/>
                <w:lang w:eastAsia="th-TH"/>
              </w:rPr>
            </w:pPr>
          </w:p>
        </w:tc>
        <w:tc>
          <w:tcPr>
            <w:tcW w:w="1134" w:type="dxa"/>
            <w:shd w:val="clear" w:color="auto" w:fill="auto"/>
            <w:vAlign w:val="bottom"/>
          </w:tcPr>
          <w:p w14:paraId="65204CB9" w14:textId="77777777" w:rsidR="00E60C8A" w:rsidRPr="003926DF" w:rsidRDefault="00E60C8A" w:rsidP="00E60C8A">
            <w:pPr>
              <w:tabs>
                <w:tab w:val="clear" w:pos="907"/>
                <w:tab w:val="left" w:pos="594"/>
                <w:tab w:val="decimal" w:pos="806"/>
              </w:tabs>
              <w:ind w:left="-45" w:right="-39"/>
              <w:jc w:val="right"/>
              <w:rPr>
                <w:rFonts w:ascii="Browallia New" w:hAnsi="Browallia New" w:cs="Browallia New"/>
                <w:snapToGrid w:val="0"/>
                <w:sz w:val="20"/>
                <w:szCs w:val="20"/>
                <w:lang w:eastAsia="th-TH"/>
              </w:rPr>
            </w:pPr>
          </w:p>
        </w:tc>
        <w:tc>
          <w:tcPr>
            <w:tcW w:w="992" w:type="dxa"/>
            <w:shd w:val="clear" w:color="auto" w:fill="auto"/>
            <w:vAlign w:val="bottom"/>
          </w:tcPr>
          <w:p w14:paraId="232C3CAF" w14:textId="77777777" w:rsidR="00E60C8A" w:rsidRPr="003926DF" w:rsidRDefault="00E60C8A" w:rsidP="00E60C8A">
            <w:pPr>
              <w:tabs>
                <w:tab w:val="clear" w:pos="907"/>
                <w:tab w:val="left" w:pos="594"/>
                <w:tab w:val="decimal" w:pos="806"/>
              </w:tabs>
              <w:ind w:left="-45" w:right="-39"/>
              <w:jc w:val="center"/>
              <w:rPr>
                <w:rFonts w:ascii="Browallia New" w:hAnsi="Browallia New" w:cs="Browallia New"/>
                <w:snapToGrid w:val="0"/>
                <w:sz w:val="20"/>
                <w:szCs w:val="20"/>
                <w:lang w:eastAsia="th-TH"/>
              </w:rPr>
            </w:pPr>
          </w:p>
        </w:tc>
        <w:tc>
          <w:tcPr>
            <w:tcW w:w="1134" w:type="dxa"/>
            <w:shd w:val="clear" w:color="auto" w:fill="auto"/>
            <w:vAlign w:val="bottom"/>
          </w:tcPr>
          <w:p w14:paraId="7320D97E" w14:textId="77777777" w:rsidR="00E60C8A" w:rsidRPr="003926DF" w:rsidRDefault="00E60C8A" w:rsidP="00E60C8A">
            <w:pPr>
              <w:tabs>
                <w:tab w:val="clear" w:pos="907"/>
                <w:tab w:val="left" w:pos="594"/>
                <w:tab w:val="decimal" w:pos="648"/>
              </w:tabs>
              <w:ind w:left="-45" w:right="-39"/>
              <w:jc w:val="right"/>
              <w:rPr>
                <w:rFonts w:ascii="Browallia New" w:hAnsi="Browallia New" w:cs="Browallia New"/>
                <w:snapToGrid w:val="0"/>
                <w:sz w:val="20"/>
                <w:szCs w:val="20"/>
                <w:lang w:val="en-GB" w:eastAsia="th-TH"/>
              </w:rPr>
            </w:pPr>
          </w:p>
        </w:tc>
        <w:tc>
          <w:tcPr>
            <w:tcW w:w="1168" w:type="dxa"/>
            <w:shd w:val="clear" w:color="auto" w:fill="auto"/>
            <w:vAlign w:val="bottom"/>
          </w:tcPr>
          <w:p w14:paraId="4E44A165" w14:textId="77777777" w:rsidR="00E60C8A" w:rsidRPr="003926DF" w:rsidRDefault="00E60C8A" w:rsidP="00E60C8A">
            <w:pP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p>
        </w:tc>
      </w:tr>
      <w:tr w:rsidR="00E60C8A" w:rsidRPr="003926DF" w14:paraId="15095016" w14:textId="77777777" w:rsidTr="007F4F71">
        <w:trPr>
          <w:trHeight w:val="63"/>
        </w:trPr>
        <w:tc>
          <w:tcPr>
            <w:tcW w:w="1827" w:type="dxa"/>
            <w:shd w:val="clear" w:color="auto" w:fill="auto"/>
            <w:vAlign w:val="bottom"/>
          </w:tcPr>
          <w:p w14:paraId="5C308885" w14:textId="77777777" w:rsidR="00E60C8A" w:rsidRPr="003926DF" w:rsidRDefault="00E60C8A" w:rsidP="00E60C8A">
            <w:pPr>
              <w:ind w:left="-107" w:right="-87"/>
              <w:rPr>
                <w:rFonts w:ascii="Browallia New" w:hAnsi="Browallia New" w:cs="Browallia New"/>
                <w:sz w:val="20"/>
                <w:szCs w:val="20"/>
                <w:lang w:val="en-GB"/>
              </w:rPr>
            </w:pPr>
            <w:r w:rsidRPr="003926DF">
              <w:rPr>
                <w:rFonts w:ascii="Browallia New" w:hAnsi="Browallia New" w:cs="Browallia New"/>
                <w:sz w:val="20"/>
                <w:szCs w:val="20"/>
                <w:cs/>
              </w:rPr>
              <w:t xml:space="preserve">   </w:t>
            </w:r>
            <w:r w:rsidRPr="003926DF">
              <w:rPr>
                <w:rFonts w:ascii="Browallia New" w:hAnsi="Browallia New" w:cs="Browallia New"/>
                <w:sz w:val="20"/>
                <w:szCs w:val="20"/>
                <w:lang w:val="en-GB"/>
              </w:rPr>
              <w:t>(over time)</w:t>
            </w:r>
          </w:p>
        </w:tc>
        <w:tc>
          <w:tcPr>
            <w:tcW w:w="993" w:type="dxa"/>
            <w:shd w:val="clear" w:color="auto" w:fill="auto"/>
          </w:tcPr>
          <w:p w14:paraId="4CF24DFA" w14:textId="608B3441" w:rsidR="00E60C8A" w:rsidRPr="003926DF" w:rsidRDefault="00E60C8A" w:rsidP="00E60C8A">
            <w:pPr>
              <w:pBdr>
                <w:bottom w:val="single" w:sz="4"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1059" w:type="dxa"/>
            <w:shd w:val="clear" w:color="auto" w:fill="auto"/>
          </w:tcPr>
          <w:p w14:paraId="06A64CBC" w14:textId="6A63A8D5" w:rsidR="00E60C8A" w:rsidRPr="003926DF" w:rsidRDefault="00E60C8A" w:rsidP="00E60C8A">
            <w:pPr>
              <w:pBdr>
                <w:bottom w:val="single" w:sz="4"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3926DF">
              <w:rPr>
                <w:rFonts w:ascii="Browallia New" w:hAnsi="Browallia New" w:cs="Browallia New"/>
                <w:sz w:val="20"/>
                <w:szCs w:val="20"/>
              </w:rPr>
              <w:t xml:space="preserve"> 4,569 </w:t>
            </w:r>
          </w:p>
        </w:tc>
        <w:tc>
          <w:tcPr>
            <w:tcW w:w="981" w:type="dxa"/>
            <w:shd w:val="clear" w:color="auto" w:fill="auto"/>
          </w:tcPr>
          <w:p w14:paraId="34DA84C4" w14:textId="419350D4" w:rsidR="00E60C8A" w:rsidRPr="003926DF" w:rsidRDefault="00D830DA" w:rsidP="00E60C8A">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00E60C8A" w:rsidRPr="003926DF">
              <w:rPr>
                <w:rFonts w:ascii="Browallia New" w:hAnsi="Browallia New" w:cs="Browallia New"/>
                <w:snapToGrid w:val="0"/>
                <w:sz w:val="20"/>
                <w:szCs w:val="20"/>
                <w:lang w:eastAsia="th-TH"/>
              </w:rPr>
              <w:t xml:space="preserve">     </w:t>
            </w:r>
            <w:r w:rsidR="00E60C8A" w:rsidRPr="003926DF">
              <w:rPr>
                <w:rFonts w:ascii="Browallia New" w:hAnsi="Browallia New" w:cs="Browallia New"/>
                <w:sz w:val="20"/>
                <w:szCs w:val="20"/>
                <w:lang w:val="en-GB"/>
              </w:rPr>
              <w:t>-</w:t>
            </w:r>
          </w:p>
        </w:tc>
        <w:tc>
          <w:tcPr>
            <w:tcW w:w="1134" w:type="dxa"/>
            <w:shd w:val="clear" w:color="auto" w:fill="auto"/>
          </w:tcPr>
          <w:p w14:paraId="3E241D15" w14:textId="1EE69921" w:rsidR="00E60C8A" w:rsidRPr="003926DF" w:rsidRDefault="00E60C8A" w:rsidP="00E60C8A">
            <w:pPr>
              <w:pBdr>
                <w:bottom w:val="single" w:sz="4" w:space="1" w:color="auto"/>
              </w:pBdr>
              <w:tabs>
                <w:tab w:val="clear" w:pos="907"/>
                <w:tab w:val="left" w:pos="594"/>
                <w:tab w:val="decimal" w:pos="706"/>
              </w:tabs>
              <w:ind w:left="-45" w:right="-39"/>
              <w:jc w:val="center"/>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w:t>
            </w:r>
            <w:r w:rsidRPr="003926DF">
              <w:rPr>
                <w:rFonts w:ascii="Browallia New" w:hAnsi="Browallia New" w:cs="Browallia New"/>
                <w:sz w:val="20"/>
                <w:szCs w:val="20"/>
                <w:lang w:val="en-GB"/>
              </w:rPr>
              <w:t>-</w:t>
            </w:r>
          </w:p>
        </w:tc>
        <w:tc>
          <w:tcPr>
            <w:tcW w:w="992" w:type="dxa"/>
            <w:shd w:val="clear" w:color="auto" w:fill="auto"/>
          </w:tcPr>
          <w:p w14:paraId="0A7C8C38" w14:textId="04DCB363" w:rsidR="00E60C8A" w:rsidRPr="003926DF" w:rsidRDefault="00E60C8A" w:rsidP="00E60C8A">
            <w:pPr>
              <w:pBdr>
                <w:bottom w:val="single" w:sz="4"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1134" w:type="dxa"/>
            <w:shd w:val="clear" w:color="auto" w:fill="auto"/>
          </w:tcPr>
          <w:p w14:paraId="671BEECC" w14:textId="2145BF60" w:rsidR="00E60C8A" w:rsidRPr="003926DF" w:rsidRDefault="00E60C8A" w:rsidP="00E60C8A">
            <w:pPr>
              <w:pBdr>
                <w:bottom w:val="single" w:sz="4"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3926DF">
              <w:rPr>
                <w:rFonts w:ascii="Browallia New" w:hAnsi="Browallia New" w:cs="Browallia New"/>
                <w:sz w:val="20"/>
                <w:szCs w:val="20"/>
              </w:rPr>
              <w:t xml:space="preserve">    97,696</w:t>
            </w:r>
          </w:p>
        </w:tc>
        <w:tc>
          <w:tcPr>
            <w:tcW w:w="1168" w:type="dxa"/>
            <w:shd w:val="clear" w:color="auto" w:fill="auto"/>
          </w:tcPr>
          <w:p w14:paraId="35A4F9A0" w14:textId="0BCB7ED3" w:rsidR="00E60C8A" w:rsidRPr="003926DF" w:rsidRDefault="00E60C8A" w:rsidP="00E60C8A">
            <w:pPr>
              <w:pBdr>
                <w:bottom w:val="single" w:sz="4" w:space="1" w:color="auto"/>
              </w:pBdr>
              <w:tabs>
                <w:tab w:val="clear" w:pos="680"/>
                <w:tab w:val="clear" w:pos="907"/>
                <w:tab w:val="left" w:pos="594"/>
                <w:tab w:val="decimal" w:pos="648"/>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102,265</w:t>
            </w:r>
          </w:p>
        </w:tc>
      </w:tr>
      <w:tr w:rsidR="00E60C8A" w:rsidRPr="003926DF" w14:paraId="2DA92D2F" w14:textId="77777777" w:rsidTr="007F4F71">
        <w:trPr>
          <w:trHeight w:val="53"/>
        </w:trPr>
        <w:tc>
          <w:tcPr>
            <w:tcW w:w="1827" w:type="dxa"/>
            <w:shd w:val="clear" w:color="auto" w:fill="auto"/>
            <w:vAlign w:val="bottom"/>
          </w:tcPr>
          <w:p w14:paraId="2152111E" w14:textId="77777777" w:rsidR="00E60C8A" w:rsidRPr="003926DF" w:rsidRDefault="00E60C8A" w:rsidP="00E60C8A">
            <w:pPr>
              <w:ind w:left="-107" w:right="-87"/>
              <w:rPr>
                <w:rFonts w:ascii="Browallia New" w:hAnsi="Browallia New" w:cs="Browallia New"/>
                <w:sz w:val="20"/>
                <w:szCs w:val="20"/>
                <w:cs/>
              </w:rPr>
            </w:pPr>
            <w:r w:rsidRPr="003926DF">
              <w:rPr>
                <w:rFonts w:ascii="Browallia New" w:hAnsi="Browallia New" w:cs="Browallia New"/>
                <w:sz w:val="20"/>
                <w:szCs w:val="20"/>
                <w:cs/>
              </w:rPr>
              <w:t>รวมรายได้</w:t>
            </w:r>
          </w:p>
        </w:tc>
        <w:tc>
          <w:tcPr>
            <w:tcW w:w="993" w:type="dxa"/>
            <w:shd w:val="clear" w:color="auto" w:fill="auto"/>
          </w:tcPr>
          <w:p w14:paraId="64677D6B" w14:textId="57607E13" w:rsidR="00E60C8A" w:rsidRPr="003926DF" w:rsidRDefault="00E60C8A" w:rsidP="00E60C8A">
            <w:pPr>
              <w:pBdr>
                <w:bottom w:val="single" w:sz="12" w:space="1" w:color="auto"/>
              </w:pBdr>
              <w:tabs>
                <w:tab w:val="clear" w:pos="227"/>
                <w:tab w:val="clear" w:pos="454"/>
                <w:tab w:val="clear" w:pos="680"/>
                <w:tab w:val="clear" w:pos="907"/>
                <w:tab w:val="left" w:pos="533"/>
                <w:tab w:val="left" w:pos="594"/>
              </w:tabs>
              <w:ind w:left="-45" w:right="-39"/>
              <w:jc w:val="center"/>
              <w:rPr>
                <w:rFonts w:ascii="Browallia New" w:hAnsi="Browallia New" w:cs="Browallia New"/>
                <w:sz w:val="20"/>
                <w:szCs w:val="20"/>
                <w:lang w:val="en-GB"/>
              </w:rPr>
            </w:pPr>
            <w:r w:rsidRPr="003926DF">
              <w:rPr>
                <w:rFonts w:ascii="Browallia New" w:hAnsi="Browallia New" w:cs="Browallia New"/>
                <w:sz w:val="20"/>
                <w:szCs w:val="20"/>
                <w:lang w:val="en-GB"/>
              </w:rPr>
              <w:t xml:space="preserve">       -</w:t>
            </w:r>
          </w:p>
        </w:tc>
        <w:tc>
          <w:tcPr>
            <w:tcW w:w="1059" w:type="dxa"/>
            <w:shd w:val="clear" w:color="auto" w:fill="auto"/>
          </w:tcPr>
          <w:p w14:paraId="714363AF" w14:textId="0F68788F" w:rsidR="00E60C8A" w:rsidRPr="003926DF" w:rsidRDefault="00E60C8A" w:rsidP="00E60C8A">
            <w:pPr>
              <w:pBdr>
                <w:bottom w:val="single" w:sz="12" w:space="1" w:color="auto"/>
              </w:pBdr>
              <w:tabs>
                <w:tab w:val="clear" w:pos="907"/>
                <w:tab w:val="left" w:pos="594"/>
                <w:tab w:val="decimal" w:pos="628"/>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5,696</w:t>
            </w:r>
          </w:p>
        </w:tc>
        <w:tc>
          <w:tcPr>
            <w:tcW w:w="981" w:type="dxa"/>
            <w:shd w:val="clear" w:color="auto" w:fill="auto"/>
          </w:tcPr>
          <w:p w14:paraId="41542D68" w14:textId="4EBDC992" w:rsidR="00E60C8A" w:rsidRPr="003926DF" w:rsidRDefault="001433A8" w:rsidP="00E60C8A">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1,844</w:t>
            </w:r>
            <w:r w:rsidR="00E60C8A" w:rsidRPr="003926DF">
              <w:rPr>
                <w:rFonts w:ascii="Browallia New" w:hAnsi="Browallia New" w:cs="Browallia New"/>
                <w:snapToGrid w:val="0"/>
                <w:sz w:val="20"/>
                <w:szCs w:val="20"/>
                <w:lang w:eastAsia="th-TH"/>
              </w:rPr>
              <w:t xml:space="preserve"> </w:t>
            </w:r>
          </w:p>
        </w:tc>
        <w:tc>
          <w:tcPr>
            <w:tcW w:w="1134" w:type="dxa"/>
            <w:shd w:val="clear" w:color="auto" w:fill="auto"/>
          </w:tcPr>
          <w:p w14:paraId="555EB9EF" w14:textId="4B63011C" w:rsidR="00E60C8A" w:rsidRPr="003926DF" w:rsidRDefault="00E60C8A" w:rsidP="00E60C8A">
            <w:pPr>
              <w:pBdr>
                <w:bottom w:val="single" w:sz="12" w:space="1" w:color="auto"/>
              </w:pBdr>
              <w:tabs>
                <w:tab w:val="clear" w:pos="907"/>
                <w:tab w:val="left" w:pos="594"/>
                <w:tab w:val="decimal" w:pos="706"/>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 xml:space="preserve">      20,632</w:t>
            </w:r>
          </w:p>
        </w:tc>
        <w:tc>
          <w:tcPr>
            <w:tcW w:w="992" w:type="dxa"/>
            <w:shd w:val="clear" w:color="auto" w:fill="auto"/>
          </w:tcPr>
          <w:p w14:paraId="2E0FE6C8" w14:textId="302E797F" w:rsidR="00E60C8A" w:rsidRPr="003926DF" w:rsidRDefault="00E60C8A" w:rsidP="00E60C8A">
            <w:pPr>
              <w:pBdr>
                <w:bottom w:val="single" w:sz="12" w:space="1" w:color="auto"/>
              </w:pBdr>
              <w:tabs>
                <w:tab w:val="clear" w:pos="907"/>
                <w:tab w:val="left" w:pos="594"/>
                <w:tab w:val="decimal" w:pos="806"/>
              </w:tabs>
              <w:ind w:left="-45" w:right="-39"/>
              <w:jc w:val="center"/>
              <w:rPr>
                <w:rFonts w:ascii="Browallia New" w:hAnsi="Browallia New" w:cs="Browallia New"/>
                <w:snapToGrid w:val="0"/>
                <w:sz w:val="20"/>
                <w:szCs w:val="20"/>
                <w:lang w:eastAsia="th-TH"/>
              </w:rPr>
            </w:pPr>
            <w:r w:rsidRPr="003926DF">
              <w:rPr>
                <w:rFonts w:ascii="Browallia New" w:hAnsi="Browallia New" w:cs="Browallia New"/>
                <w:sz w:val="20"/>
                <w:szCs w:val="20"/>
                <w:lang w:val="en-GB"/>
              </w:rPr>
              <w:t xml:space="preserve">      -</w:t>
            </w:r>
          </w:p>
        </w:tc>
        <w:tc>
          <w:tcPr>
            <w:tcW w:w="1134" w:type="dxa"/>
            <w:shd w:val="clear" w:color="auto" w:fill="auto"/>
          </w:tcPr>
          <w:p w14:paraId="33156225" w14:textId="281979A6" w:rsidR="00E60C8A" w:rsidRPr="003926DF" w:rsidRDefault="00E60C8A" w:rsidP="00E60C8A">
            <w:pPr>
              <w:pBdr>
                <w:bottom w:val="single" w:sz="12" w:space="1" w:color="auto"/>
              </w:pBdr>
              <w:tabs>
                <w:tab w:val="clear" w:pos="907"/>
                <w:tab w:val="left" w:pos="594"/>
                <w:tab w:val="decimal" w:pos="648"/>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111,68</w:t>
            </w:r>
            <w:r w:rsidR="00D113E7" w:rsidRPr="003926DF">
              <w:rPr>
                <w:rFonts w:ascii="Browallia New" w:hAnsi="Browallia New" w:cs="Browallia New"/>
                <w:snapToGrid w:val="0"/>
                <w:sz w:val="20"/>
                <w:szCs w:val="20"/>
                <w:lang w:eastAsia="th-TH"/>
              </w:rPr>
              <w:t>3</w:t>
            </w:r>
          </w:p>
        </w:tc>
        <w:tc>
          <w:tcPr>
            <w:tcW w:w="1168" w:type="dxa"/>
            <w:shd w:val="clear" w:color="auto" w:fill="auto"/>
          </w:tcPr>
          <w:p w14:paraId="5662F6F6" w14:textId="421E97A0" w:rsidR="00E60C8A" w:rsidRPr="003926DF" w:rsidRDefault="00DF2F29" w:rsidP="00E60C8A">
            <w:pPr>
              <w:pBdr>
                <w:bottom w:val="single" w:sz="12" w:space="1" w:color="auto"/>
              </w:pBdr>
              <w:tabs>
                <w:tab w:val="clear" w:pos="680"/>
                <w:tab w:val="clear" w:pos="907"/>
                <w:tab w:val="left" w:pos="594"/>
                <w:tab w:val="decimal" w:pos="662"/>
              </w:tabs>
              <w:ind w:left="-45" w:right="-39"/>
              <w:jc w:val="right"/>
              <w:rPr>
                <w:rFonts w:ascii="Browallia New" w:hAnsi="Browallia New" w:cs="Browallia New"/>
                <w:snapToGrid w:val="0"/>
                <w:sz w:val="20"/>
                <w:szCs w:val="20"/>
                <w:lang w:eastAsia="th-TH"/>
              </w:rPr>
            </w:pPr>
            <w:r w:rsidRPr="003926DF">
              <w:rPr>
                <w:rFonts w:ascii="Browallia New" w:hAnsi="Browallia New" w:cs="Browallia New"/>
                <w:snapToGrid w:val="0"/>
                <w:sz w:val="20"/>
                <w:szCs w:val="20"/>
                <w:lang w:eastAsia="th-TH"/>
              </w:rPr>
              <w:t>139,855</w:t>
            </w:r>
          </w:p>
        </w:tc>
      </w:tr>
    </w:tbl>
    <w:p w14:paraId="255172A9" w14:textId="77777777" w:rsidR="005024B4" w:rsidRPr="003926DF" w:rsidRDefault="005024B4" w:rsidP="00035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000000" w:themeColor="text1"/>
          <w:sz w:val="28"/>
          <w:szCs w:val="28"/>
        </w:rPr>
      </w:pPr>
    </w:p>
    <w:p w14:paraId="455ED884" w14:textId="39090C53" w:rsidR="00AE1601" w:rsidRPr="003926DF" w:rsidRDefault="007060EF"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rPr>
      </w:pPr>
      <w:r w:rsidRPr="003926DF">
        <w:rPr>
          <w:rFonts w:ascii="Browallia New" w:hAnsi="Browallia New" w:cs="Browallia New"/>
          <w:b/>
          <w:bCs/>
          <w:color w:val="000000" w:themeColor="text1"/>
          <w:sz w:val="28"/>
          <w:szCs w:val="28"/>
          <w:cs/>
          <w:lang w:val="de-DE"/>
        </w:rPr>
        <w:t>ภาระผูกพันและหนี้สินที่อาจเกิดขึ้น</w:t>
      </w:r>
      <w:r w:rsidR="0016751B" w:rsidRPr="003926DF">
        <w:rPr>
          <w:rFonts w:ascii="Browallia New" w:hAnsi="Browallia New" w:cs="Browallia New"/>
          <w:b/>
          <w:bCs/>
          <w:color w:val="000000" w:themeColor="text1"/>
          <w:sz w:val="28"/>
          <w:szCs w:val="28"/>
          <w:cs/>
          <w:lang w:val="de-DE"/>
        </w:rPr>
        <w:t xml:space="preserve"> </w:t>
      </w:r>
      <w:r w:rsidR="00816CA9" w:rsidRPr="003926DF">
        <w:rPr>
          <w:rFonts w:ascii="Browallia New" w:hAnsi="Browallia New" w:cs="Browallia New"/>
          <w:b/>
          <w:bCs/>
          <w:color w:val="000000" w:themeColor="text1"/>
          <w:sz w:val="28"/>
          <w:szCs w:val="28"/>
          <w:cs/>
          <w:lang w:val="de-DE"/>
        </w:rPr>
        <w:t>และสั</w:t>
      </w:r>
      <w:r w:rsidR="0016751B" w:rsidRPr="003926DF">
        <w:rPr>
          <w:rFonts w:ascii="Browallia New" w:hAnsi="Browallia New" w:cs="Browallia New"/>
          <w:b/>
          <w:bCs/>
          <w:color w:val="000000" w:themeColor="text1"/>
          <w:sz w:val="28"/>
          <w:szCs w:val="28"/>
          <w:cs/>
          <w:lang w:val="de-DE"/>
        </w:rPr>
        <w:t>ญญา</w:t>
      </w:r>
      <w:r w:rsidR="00BD51FC" w:rsidRPr="003926DF">
        <w:rPr>
          <w:rFonts w:ascii="Browallia New" w:hAnsi="Browallia New" w:cs="Browallia New"/>
          <w:b/>
          <w:bCs/>
          <w:color w:val="000000" w:themeColor="text1"/>
          <w:sz w:val="28"/>
          <w:szCs w:val="28"/>
          <w:cs/>
          <w:lang w:val="de-DE"/>
        </w:rPr>
        <w:t>ที่สำคัญ</w:t>
      </w:r>
    </w:p>
    <w:p w14:paraId="62A508EE" w14:textId="63228B19" w:rsidR="00AE1601" w:rsidRPr="003926D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702D4F7" w14:textId="713412F6" w:rsidR="0068722B" w:rsidRPr="003926DF" w:rsidRDefault="00C4028B" w:rsidP="00C4028B">
      <w:pPr>
        <w:pStyle w:val="ListParagraph"/>
        <w:numPr>
          <w:ilvl w:val="1"/>
          <w:numId w:val="42"/>
        </w:numPr>
        <w:tabs>
          <w:tab w:val="left" w:pos="993"/>
        </w:tabs>
        <w:spacing w:line="240" w:lineRule="auto"/>
        <w:ind w:hanging="1080"/>
        <w:jc w:val="thaiDistribute"/>
        <w:rPr>
          <w:rFonts w:ascii="Browallia New" w:hAnsi="Browallia New" w:cs="Browallia New"/>
          <w:b/>
          <w:bCs/>
          <w:sz w:val="28"/>
        </w:rPr>
      </w:pPr>
      <w:r w:rsidRPr="003926DF">
        <w:rPr>
          <w:rFonts w:ascii="Browallia New" w:hAnsi="Browallia New" w:cs="Browallia New"/>
          <w:b/>
          <w:bCs/>
          <w:sz w:val="28"/>
        </w:rPr>
        <w:t xml:space="preserve">  </w:t>
      </w:r>
      <w:r w:rsidR="0068722B" w:rsidRPr="003926DF">
        <w:rPr>
          <w:rFonts w:ascii="Browallia New" w:hAnsi="Browallia New" w:cs="Browallia New"/>
          <w:b/>
          <w:bCs/>
          <w:sz w:val="28"/>
          <w:cs/>
        </w:rPr>
        <w:t>ภาระผูกพัน</w:t>
      </w:r>
    </w:p>
    <w:p w14:paraId="54606B84" w14:textId="77777777" w:rsidR="0068722B" w:rsidRPr="003926DF" w:rsidRDefault="0068722B" w:rsidP="0068722B">
      <w:pPr>
        <w:pStyle w:val="ListParagraph"/>
        <w:tabs>
          <w:tab w:val="left" w:pos="993"/>
        </w:tabs>
        <w:spacing w:line="240" w:lineRule="auto"/>
        <w:ind w:left="1146"/>
        <w:jc w:val="thaiDistribute"/>
        <w:rPr>
          <w:rFonts w:ascii="Browallia New" w:hAnsi="Browallia New" w:cs="Browallia New"/>
          <w:color w:val="000000" w:themeColor="text1"/>
          <w:sz w:val="28"/>
        </w:rPr>
      </w:pPr>
    </w:p>
    <w:p w14:paraId="5156478A" w14:textId="3598CDC5" w:rsidR="0068722B" w:rsidRPr="003926DF" w:rsidRDefault="004A6C51" w:rsidP="00302EB9">
      <w:pPr>
        <w:pStyle w:val="ListParagraph"/>
        <w:numPr>
          <w:ilvl w:val="2"/>
          <w:numId w:val="33"/>
        </w:numPr>
        <w:tabs>
          <w:tab w:val="left" w:pos="993"/>
        </w:tabs>
        <w:spacing w:line="240" w:lineRule="auto"/>
        <w:ind w:left="1701"/>
        <w:jc w:val="thaiDistribute"/>
        <w:rPr>
          <w:rFonts w:ascii="Browallia New" w:hAnsi="Browallia New" w:cs="Browallia New"/>
          <w:color w:val="000000" w:themeColor="text1"/>
          <w:sz w:val="28"/>
        </w:rPr>
      </w:pPr>
      <w:r w:rsidRPr="003926DF">
        <w:rPr>
          <w:rFonts w:ascii="Browallia New" w:eastAsia="Arial Unicode MS" w:hAnsi="Browallia New" w:cs="Browallia New"/>
          <w:color w:val="000000" w:themeColor="text1"/>
          <w:spacing w:val="-4"/>
          <w:sz w:val="28"/>
          <w:cs/>
        </w:rPr>
        <w:t>ภาระผูกพันรายจ่ายฝ่ายทุน</w:t>
      </w:r>
    </w:p>
    <w:tbl>
      <w:tblPr>
        <w:tblW w:w="7825" w:type="dxa"/>
        <w:tblInd w:w="1560" w:type="dxa"/>
        <w:tblLayout w:type="fixed"/>
        <w:tblLook w:val="0000" w:firstRow="0" w:lastRow="0" w:firstColumn="0" w:lastColumn="0" w:noHBand="0" w:noVBand="0"/>
      </w:tblPr>
      <w:tblGrid>
        <w:gridCol w:w="2040"/>
        <w:gridCol w:w="1269"/>
        <w:gridCol w:w="243"/>
        <w:gridCol w:w="1254"/>
        <w:gridCol w:w="248"/>
        <w:gridCol w:w="1232"/>
        <w:gridCol w:w="254"/>
        <w:gridCol w:w="1274"/>
        <w:gridCol w:w="11"/>
      </w:tblGrid>
      <w:tr w:rsidR="004A6C51" w:rsidRPr="003926DF" w14:paraId="2B65CB6E" w14:textId="77777777" w:rsidTr="00442EE9">
        <w:trPr>
          <w:gridAfter w:val="1"/>
          <w:wAfter w:w="11" w:type="dxa"/>
          <w:cantSplit/>
          <w:tblHeader/>
        </w:trPr>
        <w:tc>
          <w:tcPr>
            <w:tcW w:w="2040" w:type="dxa"/>
          </w:tcPr>
          <w:p w14:paraId="5684AF69"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4A45D5" w14:textId="284AB8AA"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007F6C73" w:rsidRPr="003926DF">
              <w:rPr>
                <w:rFonts w:ascii="Browallia New" w:hAnsi="Browallia New" w:cs="Browallia New"/>
                <w:snapToGrid w:val="0"/>
                <w:sz w:val="24"/>
                <w:szCs w:val="24"/>
                <w:cs/>
                <w:lang w:eastAsia="th-TH"/>
              </w:rPr>
              <w:t>พัน</w:t>
            </w:r>
            <w:r w:rsidRPr="003926DF">
              <w:rPr>
                <w:rFonts w:ascii="Browallia New" w:hAnsi="Browallia New" w:cs="Browallia New"/>
                <w:snapToGrid w:val="0"/>
                <w:sz w:val="24"/>
                <w:szCs w:val="24"/>
                <w:cs/>
                <w:lang w:eastAsia="th-TH"/>
              </w:rPr>
              <w:t>บาท)</w:t>
            </w:r>
          </w:p>
        </w:tc>
      </w:tr>
      <w:tr w:rsidR="004A6C51" w:rsidRPr="003926DF" w14:paraId="5AC80E15" w14:textId="77777777" w:rsidTr="00442EE9">
        <w:trPr>
          <w:cantSplit/>
          <w:tblHeader/>
        </w:trPr>
        <w:tc>
          <w:tcPr>
            <w:tcW w:w="2040" w:type="dxa"/>
          </w:tcPr>
          <w:p w14:paraId="7B3A06A3"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7C1D8695" w14:textId="16058A8D" w:rsidR="004A6C51" w:rsidRPr="003926DF"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3926DF">
              <w:rPr>
                <w:rFonts w:ascii="Browallia New" w:hAnsi="Browallia New" w:cs="Browallia New"/>
                <w:sz w:val="24"/>
                <w:szCs w:val="24"/>
                <w:cs/>
              </w:rPr>
              <w:t>ข้อมูลทางการ</w:t>
            </w:r>
            <w:r w:rsidR="00D53335" w:rsidRPr="003926DF">
              <w:rPr>
                <w:rFonts w:ascii="Browallia New" w:hAnsi="Browallia New" w:cs="Browallia New"/>
                <w:sz w:val="24"/>
                <w:szCs w:val="24"/>
                <w:cs/>
              </w:rPr>
              <w:t>เงินรวม</w:t>
            </w:r>
          </w:p>
        </w:tc>
        <w:tc>
          <w:tcPr>
            <w:tcW w:w="248" w:type="dxa"/>
          </w:tcPr>
          <w:p w14:paraId="13C10D93"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70327539" w14:textId="53BE620E" w:rsidR="004A6C51" w:rsidRPr="003926DF"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926DF">
              <w:rPr>
                <w:rFonts w:ascii="Browallia New" w:hAnsi="Browallia New" w:cs="Browallia New"/>
                <w:sz w:val="24"/>
                <w:szCs w:val="24"/>
                <w:cs/>
              </w:rPr>
              <w:t>ข้อมูลทางการ</w:t>
            </w:r>
            <w:r w:rsidR="004A6C51" w:rsidRPr="003926DF">
              <w:rPr>
                <w:rFonts w:ascii="Browallia New" w:hAnsi="Browallia New" w:cs="Browallia New"/>
                <w:sz w:val="24"/>
                <w:szCs w:val="24"/>
                <w:cs/>
              </w:rPr>
              <w:t>เงินเฉพาะบริษัท</w:t>
            </w:r>
          </w:p>
        </w:tc>
      </w:tr>
      <w:tr w:rsidR="007A38CB" w:rsidRPr="003926DF" w14:paraId="200BD57C" w14:textId="77777777" w:rsidTr="00442EE9">
        <w:trPr>
          <w:cantSplit/>
          <w:tblHeader/>
        </w:trPr>
        <w:tc>
          <w:tcPr>
            <w:tcW w:w="2040" w:type="dxa"/>
          </w:tcPr>
          <w:p w14:paraId="47D11791" w14:textId="77777777" w:rsidR="007A38CB" w:rsidRPr="003926DF" w:rsidRDefault="007A38CB" w:rsidP="007A38CB">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3B81EAA5" w14:textId="70CC544F" w:rsidR="007A38CB" w:rsidRPr="003926DF" w:rsidRDefault="007A38CB" w:rsidP="007A38CB">
            <w:pPr>
              <w:tabs>
                <w:tab w:val="clear" w:pos="907"/>
              </w:tabs>
              <w:spacing w:line="240" w:lineRule="auto"/>
              <w:ind w:left="-108" w:right="-108"/>
              <w:jc w:val="center"/>
              <w:rPr>
                <w:rFonts w:ascii="Browallia New" w:hAnsi="Browallia New" w:cs="Browallia New"/>
                <w:sz w:val="24"/>
                <w:szCs w:val="24"/>
                <w:cs/>
              </w:rPr>
            </w:pPr>
            <w:r w:rsidRPr="003926DF">
              <w:rPr>
                <w:rFonts w:ascii="Browallia New" w:eastAsia="SimSun" w:hAnsi="Browallia New" w:cs="Browallia New"/>
                <w:sz w:val="24"/>
                <w:szCs w:val="24"/>
                <w:lang w:val="en-GB"/>
              </w:rPr>
              <w:t>31</w:t>
            </w:r>
            <w:r w:rsidRPr="003926DF">
              <w:rPr>
                <w:rFonts w:ascii="Browallia New" w:eastAsia="SimSun" w:hAnsi="Browallia New" w:cs="Browallia New"/>
                <w:sz w:val="24"/>
                <w:szCs w:val="24"/>
                <w:cs/>
                <w:lang w:val="en-GB"/>
              </w:rPr>
              <w:t xml:space="preserve"> มีนาคม</w:t>
            </w:r>
            <w:r w:rsidRPr="003926DF">
              <w:rPr>
                <w:rFonts w:ascii="Browallia New" w:eastAsia="SimSun" w:hAnsi="Browallia New" w:cs="Browallia New"/>
                <w:sz w:val="24"/>
                <w:szCs w:val="24"/>
                <w:lang w:val="en-GB"/>
              </w:rPr>
              <w:br/>
            </w:r>
            <w:r w:rsidRPr="003926DF">
              <w:rPr>
                <w:rFonts w:ascii="Browallia New" w:eastAsia="SimSun" w:hAnsi="Browallia New" w:cs="Browallia New"/>
                <w:sz w:val="24"/>
                <w:szCs w:val="24"/>
              </w:rPr>
              <w:t>2568</w:t>
            </w:r>
          </w:p>
        </w:tc>
        <w:tc>
          <w:tcPr>
            <w:tcW w:w="243" w:type="dxa"/>
            <w:tcBorders>
              <w:top w:val="single" w:sz="4" w:space="0" w:color="auto"/>
            </w:tcBorders>
            <w:vAlign w:val="bottom"/>
          </w:tcPr>
          <w:p w14:paraId="02139509" w14:textId="77777777" w:rsidR="007A38CB" w:rsidRPr="003926DF"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44492C9F" w14:textId="35F009C2" w:rsidR="007A38CB" w:rsidRPr="003926DF" w:rsidRDefault="007A38CB" w:rsidP="007A38CB">
            <w:pPr>
              <w:tabs>
                <w:tab w:val="clear" w:pos="907"/>
              </w:tabs>
              <w:spacing w:line="240" w:lineRule="auto"/>
              <w:ind w:left="-108" w:right="-108"/>
              <w:jc w:val="center"/>
              <w:rPr>
                <w:rFonts w:ascii="Browallia New" w:hAnsi="Browallia New" w:cs="Browallia New"/>
                <w:sz w:val="24"/>
                <w:szCs w:val="24"/>
                <w:cs/>
              </w:rPr>
            </w:pPr>
            <w:r w:rsidRPr="003926DF">
              <w:rPr>
                <w:rFonts w:ascii="Browallia New" w:hAnsi="Browallia New" w:cs="Browallia New"/>
                <w:sz w:val="24"/>
                <w:szCs w:val="24"/>
                <w:lang w:val="en-GB"/>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lang w:val="en-GB"/>
              </w:rPr>
              <w:t>2567</w:t>
            </w:r>
          </w:p>
        </w:tc>
        <w:tc>
          <w:tcPr>
            <w:tcW w:w="248" w:type="dxa"/>
            <w:vAlign w:val="bottom"/>
          </w:tcPr>
          <w:p w14:paraId="4641AC00" w14:textId="77777777" w:rsidR="007A38CB" w:rsidRPr="003926DF"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0705D7B" w14:textId="48C0B731" w:rsidR="007A38CB" w:rsidRPr="003926DF" w:rsidRDefault="007A38CB" w:rsidP="007A38CB">
            <w:pPr>
              <w:tabs>
                <w:tab w:val="clear" w:pos="907"/>
              </w:tabs>
              <w:spacing w:line="240" w:lineRule="auto"/>
              <w:ind w:left="-108" w:right="-108"/>
              <w:jc w:val="center"/>
              <w:rPr>
                <w:rFonts w:ascii="Browallia New" w:hAnsi="Browallia New" w:cs="Browallia New"/>
                <w:sz w:val="24"/>
                <w:szCs w:val="24"/>
                <w:lang w:val="en-GB"/>
              </w:rPr>
            </w:pPr>
            <w:r w:rsidRPr="003926DF">
              <w:rPr>
                <w:rFonts w:ascii="Browallia New" w:eastAsia="SimSun" w:hAnsi="Browallia New" w:cs="Browallia New"/>
                <w:sz w:val="24"/>
                <w:szCs w:val="24"/>
                <w:lang w:val="en-GB"/>
              </w:rPr>
              <w:t>31</w:t>
            </w:r>
            <w:r w:rsidRPr="003926DF">
              <w:rPr>
                <w:rFonts w:ascii="Browallia New" w:eastAsia="SimSun" w:hAnsi="Browallia New" w:cs="Browallia New"/>
                <w:sz w:val="24"/>
                <w:szCs w:val="24"/>
                <w:cs/>
                <w:lang w:val="en-GB"/>
              </w:rPr>
              <w:t xml:space="preserve"> มีนาคม</w:t>
            </w:r>
            <w:r w:rsidRPr="003926DF">
              <w:rPr>
                <w:rFonts w:ascii="Browallia New" w:eastAsia="SimSun" w:hAnsi="Browallia New" w:cs="Browallia New"/>
                <w:sz w:val="24"/>
                <w:szCs w:val="24"/>
                <w:lang w:val="en-GB"/>
              </w:rPr>
              <w:br/>
            </w:r>
            <w:r w:rsidRPr="003926DF">
              <w:rPr>
                <w:rFonts w:ascii="Browallia New" w:eastAsia="SimSun" w:hAnsi="Browallia New" w:cs="Browallia New"/>
                <w:sz w:val="24"/>
                <w:szCs w:val="24"/>
              </w:rPr>
              <w:t>2568</w:t>
            </w:r>
          </w:p>
        </w:tc>
        <w:tc>
          <w:tcPr>
            <w:tcW w:w="254" w:type="dxa"/>
            <w:tcBorders>
              <w:top w:val="single" w:sz="4" w:space="0" w:color="auto"/>
            </w:tcBorders>
            <w:vAlign w:val="bottom"/>
          </w:tcPr>
          <w:p w14:paraId="51BF1D96" w14:textId="77777777" w:rsidR="007A38CB" w:rsidRPr="003926DF" w:rsidRDefault="007A38CB" w:rsidP="007A38CB">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2BDEDE88" w14:textId="63060066" w:rsidR="007A38CB" w:rsidRPr="003926DF" w:rsidRDefault="007A38CB" w:rsidP="007A38CB">
            <w:pPr>
              <w:tabs>
                <w:tab w:val="clear" w:pos="907"/>
              </w:tabs>
              <w:spacing w:line="240" w:lineRule="auto"/>
              <w:ind w:left="-108" w:right="-108"/>
              <w:jc w:val="center"/>
              <w:rPr>
                <w:rFonts w:ascii="Browallia New" w:hAnsi="Browallia New" w:cs="Browallia New"/>
                <w:sz w:val="24"/>
                <w:szCs w:val="24"/>
                <w:cs/>
              </w:rPr>
            </w:pPr>
            <w:r w:rsidRPr="003926DF">
              <w:rPr>
                <w:rFonts w:ascii="Browallia New" w:hAnsi="Browallia New" w:cs="Browallia New"/>
                <w:sz w:val="24"/>
                <w:szCs w:val="24"/>
                <w:lang w:val="en-GB"/>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lang w:val="en-GB"/>
              </w:rPr>
              <w:t>2567</w:t>
            </w:r>
          </w:p>
        </w:tc>
      </w:tr>
      <w:tr w:rsidR="004A6C51" w:rsidRPr="003926DF" w14:paraId="4C051E0F" w14:textId="77777777" w:rsidTr="00442EE9">
        <w:trPr>
          <w:cantSplit/>
        </w:trPr>
        <w:tc>
          <w:tcPr>
            <w:tcW w:w="2040" w:type="dxa"/>
            <w:vAlign w:val="bottom"/>
          </w:tcPr>
          <w:p w14:paraId="0109B3DE"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6C45F981"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381A9FF"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306382D0"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749E43F8"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76A27C33"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2839B26"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1DE3ECEE"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68722B" w:rsidRPr="003926DF" w14:paraId="0B938B8C" w14:textId="77777777" w:rsidTr="00442EE9">
        <w:trPr>
          <w:cantSplit/>
          <w:trHeight w:val="135"/>
        </w:trPr>
        <w:tc>
          <w:tcPr>
            <w:tcW w:w="2040" w:type="dxa"/>
            <w:vAlign w:val="bottom"/>
          </w:tcPr>
          <w:p w14:paraId="44E1DD9D" w14:textId="425C5C6B" w:rsidR="004A6C51" w:rsidRPr="003926DF" w:rsidRDefault="008B0F06"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ซื้อสินทรัพย์</w:t>
            </w:r>
          </w:p>
        </w:tc>
        <w:tc>
          <w:tcPr>
            <w:tcW w:w="1269" w:type="dxa"/>
          </w:tcPr>
          <w:p w14:paraId="27FF9B7D" w14:textId="7343744E" w:rsidR="004A6C51" w:rsidRPr="003926DF" w:rsidRDefault="009750AC"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3926DF">
              <w:rPr>
                <w:rFonts w:ascii="Browallia New" w:hAnsi="Browallia New" w:cs="Browallia New"/>
                <w:sz w:val="24"/>
                <w:szCs w:val="24"/>
              </w:rPr>
              <w:t>13,348</w:t>
            </w:r>
          </w:p>
        </w:tc>
        <w:tc>
          <w:tcPr>
            <w:tcW w:w="243" w:type="dxa"/>
          </w:tcPr>
          <w:p w14:paraId="13FCE0E1"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vAlign w:val="bottom"/>
          </w:tcPr>
          <w:p w14:paraId="674BE2BD" w14:textId="5B9491D4" w:rsidR="004A6C51" w:rsidRPr="003926DF" w:rsidRDefault="0025463A"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3926DF">
              <w:rPr>
                <w:rFonts w:ascii="Browallia New" w:hAnsi="Browallia New" w:cs="Browallia New"/>
                <w:sz w:val="24"/>
                <w:szCs w:val="24"/>
              </w:rPr>
              <w:t>16,669</w:t>
            </w:r>
          </w:p>
        </w:tc>
        <w:tc>
          <w:tcPr>
            <w:tcW w:w="248" w:type="dxa"/>
          </w:tcPr>
          <w:p w14:paraId="6546660B"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Pr>
          <w:p w14:paraId="58C597B9" w14:textId="3DCFA121" w:rsidR="004A6C51" w:rsidRPr="003926DF" w:rsidRDefault="005557A6"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rPr>
            </w:pPr>
            <w:r w:rsidRPr="003926DF">
              <w:rPr>
                <w:rFonts w:ascii="Browallia New" w:hAnsi="Browallia New" w:cs="Browallia New"/>
                <w:sz w:val="24"/>
                <w:szCs w:val="24"/>
              </w:rPr>
              <w:t>3,254</w:t>
            </w:r>
          </w:p>
        </w:tc>
        <w:tc>
          <w:tcPr>
            <w:tcW w:w="254" w:type="dxa"/>
          </w:tcPr>
          <w:p w14:paraId="2F5A8B58" w14:textId="77777777" w:rsidR="004A6C51" w:rsidRPr="003926DF" w:rsidRDefault="004A6C5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vAlign w:val="bottom"/>
          </w:tcPr>
          <w:p w14:paraId="3FA08177" w14:textId="5994A8A3" w:rsidR="004A6C51" w:rsidRPr="003926DF" w:rsidRDefault="0025463A" w:rsidP="006E5A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rPr>
              <w:t>3,254</w:t>
            </w:r>
          </w:p>
        </w:tc>
      </w:tr>
    </w:tbl>
    <w:p w14:paraId="29BDE691" w14:textId="77777777" w:rsidR="00E7210A" w:rsidRPr="003926DF" w:rsidRDefault="00E7210A" w:rsidP="00E7210A">
      <w:pPr>
        <w:pStyle w:val="ListParagraph"/>
        <w:tabs>
          <w:tab w:val="left" w:pos="993"/>
        </w:tabs>
        <w:spacing w:line="240" w:lineRule="auto"/>
        <w:ind w:left="1701"/>
        <w:jc w:val="thaiDistribute"/>
        <w:rPr>
          <w:rFonts w:ascii="Browallia New" w:eastAsia="Arial Unicode MS" w:hAnsi="Browallia New" w:cs="Browallia New"/>
          <w:color w:val="000000" w:themeColor="text1"/>
          <w:spacing w:val="-4"/>
          <w:sz w:val="28"/>
        </w:rPr>
      </w:pPr>
    </w:p>
    <w:p w14:paraId="6FB2193E" w14:textId="72EA8359" w:rsidR="00F461A7" w:rsidRPr="003926DF" w:rsidRDefault="002B7795" w:rsidP="00302EB9">
      <w:pPr>
        <w:pStyle w:val="ListParagraph"/>
        <w:numPr>
          <w:ilvl w:val="2"/>
          <w:numId w:val="33"/>
        </w:numPr>
        <w:tabs>
          <w:tab w:val="left" w:pos="993"/>
        </w:tabs>
        <w:spacing w:line="240" w:lineRule="auto"/>
        <w:ind w:left="1701"/>
        <w:jc w:val="thaiDistribute"/>
        <w:rPr>
          <w:rFonts w:ascii="Browallia New" w:eastAsia="Arial Unicode MS" w:hAnsi="Browallia New" w:cs="Browallia New"/>
          <w:color w:val="000000" w:themeColor="text1"/>
          <w:spacing w:val="-4"/>
          <w:sz w:val="28"/>
        </w:rPr>
      </w:pPr>
      <w:r w:rsidRPr="003926DF">
        <w:rPr>
          <w:rFonts w:ascii="Browallia New" w:eastAsia="Arial Unicode MS" w:hAnsi="Browallia New" w:cs="Browallia New"/>
          <w:color w:val="000000" w:themeColor="text1"/>
          <w:spacing w:val="-4"/>
          <w:sz w:val="28"/>
          <w:cs/>
        </w:rPr>
        <w:lastRenderedPageBreak/>
        <w:t>ภาระผูกพันจากสัญญาเช่าที่ยกเลิกไม่ได้</w:t>
      </w:r>
    </w:p>
    <w:p w14:paraId="6B31D086" w14:textId="77777777" w:rsidR="00432454" w:rsidRPr="003926DF" w:rsidRDefault="00432454"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p w14:paraId="672A3371" w14:textId="4FEA50FD" w:rsidR="00543EF1" w:rsidRPr="003926DF" w:rsidRDefault="00432454"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r w:rsidRPr="003926DF">
        <w:rPr>
          <w:rFonts w:ascii="Browallia New" w:hAnsi="Browallia New" w:cs="Browallia New"/>
          <w:color w:val="000000" w:themeColor="text1"/>
          <w:sz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4CFDE13" w14:textId="77777777" w:rsidR="000262D8" w:rsidRPr="003926DF" w:rsidRDefault="000262D8" w:rsidP="00543EF1">
      <w:pPr>
        <w:pStyle w:val="ListParagraph"/>
        <w:tabs>
          <w:tab w:val="left" w:pos="2700"/>
        </w:tabs>
        <w:spacing w:after="0" w:line="240" w:lineRule="auto"/>
        <w:ind w:left="1699"/>
        <w:jc w:val="thaiDistribute"/>
        <w:rPr>
          <w:rFonts w:ascii="Browallia New" w:hAnsi="Browallia New" w:cs="Browallia New"/>
          <w:color w:val="000000" w:themeColor="text1"/>
          <w:sz w:val="28"/>
        </w:rPr>
      </w:pPr>
    </w:p>
    <w:tbl>
      <w:tblPr>
        <w:tblW w:w="7870" w:type="dxa"/>
        <w:tblInd w:w="1560" w:type="dxa"/>
        <w:tblLayout w:type="fixed"/>
        <w:tblLook w:val="0000" w:firstRow="0" w:lastRow="0" w:firstColumn="0" w:lastColumn="0" w:noHBand="0" w:noVBand="0"/>
      </w:tblPr>
      <w:tblGrid>
        <w:gridCol w:w="2085"/>
        <w:gridCol w:w="1269"/>
        <w:gridCol w:w="243"/>
        <w:gridCol w:w="1254"/>
        <w:gridCol w:w="248"/>
        <w:gridCol w:w="1232"/>
        <w:gridCol w:w="254"/>
        <w:gridCol w:w="1274"/>
        <w:gridCol w:w="11"/>
      </w:tblGrid>
      <w:tr w:rsidR="00104B01" w:rsidRPr="003926DF" w14:paraId="6F39DB14" w14:textId="77777777" w:rsidTr="004B6FDC">
        <w:trPr>
          <w:gridAfter w:val="1"/>
          <w:wAfter w:w="11" w:type="dxa"/>
          <w:cantSplit/>
          <w:tblHeader/>
        </w:trPr>
        <w:tc>
          <w:tcPr>
            <w:tcW w:w="2085" w:type="dxa"/>
          </w:tcPr>
          <w:p w14:paraId="4BF96EA6"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774" w:type="dxa"/>
            <w:gridSpan w:val="7"/>
          </w:tcPr>
          <w:p w14:paraId="3B16A80D" w14:textId="12F307A5"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00832BC7" w:rsidRPr="003926DF">
              <w:rPr>
                <w:rFonts w:ascii="Browallia New" w:hAnsi="Browallia New" w:cs="Browallia New"/>
                <w:snapToGrid w:val="0"/>
                <w:sz w:val="24"/>
                <w:szCs w:val="24"/>
                <w:cs/>
                <w:lang w:eastAsia="th-TH"/>
              </w:rPr>
              <w:t>พัน</w:t>
            </w:r>
            <w:r w:rsidRPr="003926DF">
              <w:rPr>
                <w:rFonts w:ascii="Browallia New" w:hAnsi="Browallia New" w:cs="Browallia New"/>
                <w:snapToGrid w:val="0"/>
                <w:sz w:val="24"/>
                <w:szCs w:val="24"/>
                <w:cs/>
                <w:lang w:eastAsia="th-TH"/>
              </w:rPr>
              <w:t>บาท)</w:t>
            </w:r>
          </w:p>
        </w:tc>
      </w:tr>
      <w:tr w:rsidR="00104B01" w:rsidRPr="003926DF" w14:paraId="75EC8B61" w14:textId="77777777" w:rsidTr="004B6FDC">
        <w:trPr>
          <w:cantSplit/>
          <w:tblHeader/>
        </w:trPr>
        <w:tc>
          <w:tcPr>
            <w:tcW w:w="2085" w:type="dxa"/>
          </w:tcPr>
          <w:p w14:paraId="19967EBC"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766" w:type="dxa"/>
            <w:gridSpan w:val="3"/>
            <w:tcBorders>
              <w:bottom w:val="single" w:sz="4" w:space="0" w:color="auto"/>
            </w:tcBorders>
          </w:tcPr>
          <w:p w14:paraId="3D88BE80" w14:textId="68C02ACC" w:rsidR="00104B01" w:rsidRPr="003926DF"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3926DF">
              <w:rPr>
                <w:rFonts w:ascii="Browallia New" w:hAnsi="Browallia New" w:cs="Browallia New"/>
                <w:sz w:val="24"/>
                <w:szCs w:val="24"/>
                <w:cs/>
              </w:rPr>
              <w:t>ข้อมูลทางการ</w:t>
            </w:r>
            <w:r w:rsidR="00104B01" w:rsidRPr="003926DF">
              <w:rPr>
                <w:rFonts w:ascii="Browallia New" w:hAnsi="Browallia New" w:cs="Browallia New"/>
                <w:sz w:val="24"/>
                <w:szCs w:val="24"/>
                <w:cs/>
              </w:rPr>
              <w:t>เงินรวม</w:t>
            </w:r>
          </w:p>
        </w:tc>
        <w:tc>
          <w:tcPr>
            <w:tcW w:w="248" w:type="dxa"/>
          </w:tcPr>
          <w:p w14:paraId="420103ED"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3C006341" w14:textId="20360B66" w:rsidR="00104B01" w:rsidRPr="003926DF"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926DF">
              <w:rPr>
                <w:rFonts w:ascii="Browallia New" w:hAnsi="Browallia New" w:cs="Browallia New"/>
                <w:sz w:val="24"/>
                <w:szCs w:val="24"/>
                <w:cs/>
              </w:rPr>
              <w:t>ข้อมูลทางการ</w:t>
            </w:r>
            <w:r w:rsidR="00104B01" w:rsidRPr="003926DF">
              <w:rPr>
                <w:rFonts w:ascii="Browallia New" w:hAnsi="Browallia New" w:cs="Browallia New"/>
                <w:sz w:val="24"/>
                <w:szCs w:val="24"/>
                <w:cs/>
              </w:rPr>
              <w:t>เงินเฉพาะบริษัท</w:t>
            </w:r>
          </w:p>
        </w:tc>
      </w:tr>
      <w:tr w:rsidR="00A04B6A" w:rsidRPr="003926DF" w14:paraId="7C531AA3" w14:textId="77777777" w:rsidTr="004B6FDC">
        <w:trPr>
          <w:cantSplit/>
          <w:tblHeader/>
        </w:trPr>
        <w:tc>
          <w:tcPr>
            <w:tcW w:w="2085" w:type="dxa"/>
          </w:tcPr>
          <w:p w14:paraId="0EABEF1E" w14:textId="77777777" w:rsidR="00A04B6A" w:rsidRPr="003926DF" w:rsidRDefault="00A04B6A" w:rsidP="00A04B6A">
            <w:pPr>
              <w:pStyle w:val="a0"/>
              <w:tabs>
                <w:tab w:val="clear" w:pos="360"/>
                <w:tab w:val="clear" w:pos="720"/>
                <w:tab w:val="clear" w:pos="1080"/>
                <w:tab w:val="left" w:pos="540"/>
              </w:tabs>
              <w:rPr>
                <w:rFonts w:ascii="Browallia New" w:hAnsi="Browallia New" w:cs="Browallia New"/>
                <w:sz w:val="24"/>
                <w:szCs w:val="24"/>
                <w:lang w:val="en-US"/>
              </w:rPr>
            </w:pPr>
          </w:p>
        </w:tc>
        <w:tc>
          <w:tcPr>
            <w:tcW w:w="1269" w:type="dxa"/>
            <w:tcBorders>
              <w:top w:val="single" w:sz="4" w:space="0" w:color="auto"/>
              <w:bottom w:val="single" w:sz="4" w:space="0" w:color="auto"/>
            </w:tcBorders>
            <w:vAlign w:val="bottom"/>
          </w:tcPr>
          <w:p w14:paraId="75011482" w14:textId="03399D14" w:rsidR="00A04B6A" w:rsidRPr="003926DF" w:rsidRDefault="00A04B6A" w:rsidP="00A04B6A">
            <w:pPr>
              <w:tabs>
                <w:tab w:val="clear" w:pos="907"/>
              </w:tabs>
              <w:spacing w:line="240" w:lineRule="auto"/>
              <w:ind w:left="-108" w:right="-108"/>
              <w:jc w:val="center"/>
              <w:rPr>
                <w:rFonts w:ascii="Browallia New" w:hAnsi="Browallia New" w:cs="Browallia New"/>
                <w:sz w:val="24"/>
                <w:szCs w:val="24"/>
                <w:cs/>
              </w:rPr>
            </w:pPr>
            <w:r w:rsidRPr="003926DF">
              <w:rPr>
                <w:rFonts w:ascii="Browallia New" w:eastAsia="SimSun" w:hAnsi="Browallia New" w:cs="Browallia New"/>
                <w:sz w:val="24"/>
                <w:szCs w:val="24"/>
                <w:lang w:val="en-GB"/>
              </w:rPr>
              <w:t>31</w:t>
            </w:r>
            <w:r w:rsidRPr="003926DF">
              <w:rPr>
                <w:rFonts w:ascii="Browallia New" w:eastAsia="SimSun" w:hAnsi="Browallia New" w:cs="Browallia New"/>
                <w:sz w:val="24"/>
                <w:szCs w:val="24"/>
                <w:cs/>
                <w:lang w:val="en-GB"/>
              </w:rPr>
              <w:t xml:space="preserve"> มีนาคม</w:t>
            </w:r>
            <w:r w:rsidRPr="003926DF">
              <w:rPr>
                <w:rFonts w:ascii="Browallia New" w:eastAsia="SimSun" w:hAnsi="Browallia New" w:cs="Browallia New"/>
                <w:sz w:val="24"/>
                <w:szCs w:val="24"/>
                <w:lang w:val="en-GB"/>
              </w:rPr>
              <w:br/>
            </w:r>
            <w:r w:rsidRPr="003926DF">
              <w:rPr>
                <w:rFonts w:ascii="Browallia New" w:eastAsia="SimSun" w:hAnsi="Browallia New" w:cs="Browallia New"/>
                <w:sz w:val="24"/>
                <w:szCs w:val="24"/>
              </w:rPr>
              <w:t>2568</w:t>
            </w:r>
          </w:p>
        </w:tc>
        <w:tc>
          <w:tcPr>
            <w:tcW w:w="243" w:type="dxa"/>
            <w:tcBorders>
              <w:top w:val="single" w:sz="4" w:space="0" w:color="auto"/>
            </w:tcBorders>
            <w:vAlign w:val="bottom"/>
          </w:tcPr>
          <w:p w14:paraId="457CAB6C" w14:textId="77777777" w:rsidR="00A04B6A" w:rsidRPr="003926DF"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54" w:type="dxa"/>
            <w:tcBorders>
              <w:top w:val="single" w:sz="4" w:space="0" w:color="auto"/>
              <w:bottom w:val="single" w:sz="4" w:space="0" w:color="auto"/>
            </w:tcBorders>
            <w:vAlign w:val="bottom"/>
          </w:tcPr>
          <w:p w14:paraId="5AC93329" w14:textId="7706E9DC" w:rsidR="00A04B6A" w:rsidRPr="003926DF" w:rsidRDefault="00A04B6A" w:rsidP="00A04B6A">
            <w:pPr>
              <w:tabs>
                <w:tab w:val="clear" w:pos="907"/>
              </w:tabs>
              <w:spacing w:line="240" w:lineRule="auto"/>
              <w:ind w:left="-108" w:right="-108"/>
              <w:jc w:val="center"/>
              <w:rPr>
                <w:rFonts w:ascii="Browallia New" w:hAnsi="Browallia New" w:cs="Browallia New"/>
                <w:sz w:val="24"/>
                <w:szCs w:val="24"/>
                <w:cs/>
              </w:rPr>
            </w:pPr>
            <w:r w:rsidRPr="003926DF">
              <w:rPr>
                <w:rFonts w:ascii="Browallia New" w:hAnsi="Browallia New" w:cs="Browallia New"/>
                <w:sz w:val="24"/>
                <w:szCs w:val="24"/>
                <w:lang w:val="en-GB"/>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lang w:val="en-GB"/>
              </w:rPr>
              <w:t>2567</w:t>
            </w:r>
          </w:p>
        </w:tc>
        <w:tc>
          <w:tcPr>
            <w:tcW w:w="248" w:type="dxa"/>
            <w:vAlign w:val="bottom"/>
          </w:tcPr>
          <w:p w14:paraId="73BC9F6E" w14:textId="77777777" w:rsidR="00A04B6A" w:rsidRPr="003926DF"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263D429D" w14:textId="21BCE1BC" w:rsidR="00A04B6A" w:rsidRPr="003926DF" w:rsidRDefault="00A04B6A" w:rsidP="00A04B6A">
            <w:pPr>
              <w:tabs>
                <w:tab w:val="clear" w:pos="907"/>
              </w:tabs>
              <w:spacing w:line="240" w:lineRule="auto"/>
              <w:ind w:left="-108" w:right="-108"/>
              <w:jc w:val="center"/>
              <w:rPr>
                <w:rFonts w:ascii="Browallia New" w:hAnsi="Browallia New" w:cs="Browallia New"/>
                <w:sz w:val="24"/>
                <w:szCs w:val="24"/>
                <w:lang w:val="en-GB"/>
              </w:rPr>
            </w:pPr>
            <w:r w:rsidRPr="003926DF">
              <w:rPr>
                <w:rFonts w:ascii="Browallia New" w:eastAsia="SimSun" w:hAnsi="Browallia New" w:cs="Browallia New"/>
                <w:sz w:val="24"/>
                <w:szCs w:val="24"/>
                <w:lang w:val="en-GB"/>
              </w:rPr>
              <w:t>31</w:t>
            </w:r>
            <w:r w:rsidRPr="003926DF">
              <w:rPr>
                <w:rFonts w:ascii="Browallia New" w:eastAsia="SimSun" w:hAnsi="Browallia New" w:cs="Browallia New"/>
                <w:sz w:val="24"/>
                <w:szCs w:val="24"/>
                <w:cs/>
                <w:lang w:val="en-GB"/>
              </w:rPr>
              <w:t xml:space="preserve"> มีนาคม</w:t>
            </w:r>
            <w:r w:rsidRPr="003926DF">
              <w:rPr>
                <w:rFonts w:ascii="Browallia New" w:eastAsia="SimSun" w:hAnsi="Browallia New" w:cs="Browallia New"/>
                <w:sz w:val="24"/>
                <w:szCs w:val="24"/>
                <w:lang w:val="en-GB"/>
              </w:rPr>
              <w:br/>
            </w:r>
            <w:r w:rsidRPr="003926DF">
              <w:rPr>
                <w:rFonts w:ascii="Browallia New" w:eastAsia="SimSun" w:hAnsi="Browallia New" w:cs="Browallia New"/>
                <w:sz w:val="24"/>
                <w:szCs w:val="24"/>
              </w:rPr>
              <w:t>2568</w:t>
            </w:r>
          </w:p>
        </w:tc>
        <w:tc>
          <w:tcPr>
            <w:tcW w:w="254" w:type="dxa"/>
            <w:tcBorders>
              <w:top w:val="single" w:sz="4" w:space="0" w:color="auto"/>
            </w:tcBorders>
            <w:vAlign w:val="bottom"/>
          </w:tcPr>
          <w:p w14:paraId="17313A0F" w14:textId="77777777" w:rsidR="00A04B6A" w:rsidRPr="003926DF" w:rsidRDefault="00A04B6A" w:rsidP="00A04B6A">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568D0DB1" w14:textId="5BA92585" w:rsidR="00A04B6A" w:rsidRPr="003926DF" w:rsidRDefault="00A04B6A" w:rsidP="00A04B6A">
            <w:pPr>
              <w:tabs>
                <w:tab w:val="clear" w:pos="907"/>
              </w:tabs>
              <w:spacing w:line="240" w:lineRule="auto"/>
              <w:ind w:left="-108" w:right="-108"/>
              <w:jc w:val="center"/>
              <w:rPr>
                <w:rFonts w:ascii="Browallia New" w:hAnsi="Browallia New" w:cs="Browallia New"/>
                <w:sz w:val="24"/>
                <w:szCs w:val="24"/>
                <w:cs/>
              </w:rPr>
            </w:pPr>
            <w:r w:rsidRPr="003926DF">
              <w:rPr>
                <w:rFonts w:ascii="Browallia New" w:hAnsi="Browallia New" w:cs="Browallia New"/>
                <w:sz w:val="24"/>
                <w:szCs w:val="24"/>
                <w:lang w:val="en-GB"/>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lang w:val="en-GB"/>
              </w:rPr>
              <w:t>2567</w:t>
            </w:r>
          </w:p>
        </w:tc>
      </w:tr>
      <w:tr w:rsidR="00104B01" w:rsidRPr="003926DF" w14:paraId="10764EB0" w14:textId="77777777" w:rsidTr="004B6FDC">
        <w:trPr>
          <w:cantSplit/>
        </w:trPr>
        <w:tc>
          <w:tcPr>
            <w:tcW w:w="2085" w:type="dxa"/>
            <w:vAlign w:val="bottom"/>
          </w:tcPr>
          <w:p w14:paraId="1B31C92B"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69" w:type="dxa"/>
            <w:vAlign w:val="bottom"/>
          </w:tcPr>
          <w:p w14:paraId="5FFF241A"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5A18DD19"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54" w:type="dxa"/>
            <w:vAlign w:val="bottom"/>
          </w:tcPr>
          <w:p w14:paraId="06E6F841"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65CE85DD"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3EF26E97"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758961A2"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32736855" w14:textId="77777777" w:rsidR="00104B01" w:rsidRPr="003926DF" w:rsidRDefault="00104B01"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812EB7" w:rsidRPr="003926DF" w14:paraId="1A52E6C9" w14:textId="77777777" w:rsidTr="00F427A0">
        <w:trPr>
          <w:cantSplit/>
          <w:trHeight w:val="135"/>
        </w:trPr>
        <w:tc>
          <w:tcPr>
            <w:tcW w:w="2085" w:type="dxa"/>
            <w:vAlign w:val="bottom"/>
          </w:tcPr>
          <w:p w14:paraId="25B56631" w14:textId="272082E0"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ไม่เกิน </w:t>
            </w:r>
            <w:r w:rsidRPr="003926DF">
              <w:rPr>
                <w:rFonts w:ascii="Browallia New" w:hAnsi="Browallia New" w:cs="Browallia New"/>
                <w:sz w:val="24"/>
                <w:szCs w:val="24"/>
              </w:rPr>
              <w:t xml:space="preserve">1 </w:t>
            </w:r>
            <w:r w:rsidRPr="003926DF">
              <w:rPr>
                <w:rFonts w:ascii="Browallia New" w:hAnsi="Browallia New" w:cs="Browallia New"/>
                <w:sz w:val="24"/>
                <w:szCs w:val="24"/>
                <w:cs/>
              </w:rPr>
              <w:t>ปี</w:t>
            </w:r>
          </w:p>
        </w:tc>
        <w:tc>
          <w:tcPr>
            <w:tcW w:w="1269" w:type="dxa"/>
          </w:tcPr>
          <w:p w14:paraId="3B1E3EBE" w14:textId="184C1F69" w:rsidR="00812EB7" w:rsidRPr="003926DF" w:rsidRDefault="00562645"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888</w:t>
            </w:r>
          </w:p>
        </w:tc>
        <w:tc>
          <w:tcPr>
            <w:tcW w:w="243" w:type="dxa"/>
          </w:tcPr>
          <w:p w14:paraId="1259C9CE"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Pr>
          <w:p w14:paraId="199FA1F4" w14:textId="569DD0C5"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729</w:t>
            </w:r>
          </w:p>
        </w:tc>
        <w:tc>
          <w:tcPr>
            <w:tcW w:w="248" w:type="dxa"/>
          </w:tcPr>
          <w:p w14:paraId="1C14D75F"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Pr>
          <w:p w14:paraId="66972729" w14:textId="459E4987" w:rsidR="00812EB7" w:rsidRPr="003926DF" w:rsidRDefault="00562645"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282</w:t>
            </w:r>
          </w:p>
        </w:tc>
        <w:tc>
          <w:tcPr>
            <w:tcW w:w="254" w:type="dxa"/>
          </w:tcPr>
          <w:p w14:paraId="4FC62CF4"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Pr>
          <w:p w14:paraId="00B77D69" w14:textId="5C12F6EC" w:rsidR="00812EB7" w:rsidRPr="003926DF" w:rsidRDefault="00812EB7"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282</w:t>
            </w:r>
          </w:p>
        </w:tc>
      </w:tr>
      <w:tr w:rsidR="00812EB7" w:rsidRPr="003926DF" w14:paraId="2BFE9B1C" w14:textId="77777777" w:rsidTr="00F427A0">
        <w:trPr>
          <w:cantSplit/>
          <w:trHeight w:val="135"/>
        </w:trPr>
        <w:tc>
          <w:tcPr>
            <w:tcW w:w="2085" w:type="dxa"/>
            <w:vAlign w:val="bottom"/>
          </w:tcPr>
          <w:p w14:paraId="07F5F5A1" w14:textId="2794010D"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เกินกว่า </w:t>
            </w:r>
            <w:r w:rsidRPr="003926DF">
              <w:rPr>
                <w:rFonts w:ascii="Browallia New" w:hAnsi="Browallia New" w:cs="Browallia New"/>
                <w:sz w:val="24"/>
                <w:szCs w:val="24"/>
              </w:rPr>
              <w:t xml:space="preserve">1 </w:t>
            </w:r>
            <w:r w:rsidRPr="003926DF">
              <w:rPr>
                <w:rFonts w:ascii="Browallia New" w:hAnsi="Browallia New" w:cs="Browallia New"/>
                <w:sz w:val="24"/>
                <w:szCs w:val="24"/>
                <w:cs/>
              </w:rPr>
              <w:t xml:space="preserve">ปี แต่ไม่เกิน </w:t>
            </w:r>
            <w:r w:rsidRPr="003926DF">
              <w:rPr>
                <w:rFonts w:ascii="Browallia New" w:hAnsi="Browallia New" w:cs="Browallia New"/>
                <w:sz w:val="24"/>
                <w:szCs w:val="24"/>
              </w:rPr>
              <w:t xml:space="preserve">5 </w:t>
            </w:r>
            <w:r w:rsidRPr="003926DF">
              <w:rPr>
                <w:rFonts w:ascii="Browallia New" w:hAnsi="Browallia New" w:cs="Browallia New"/>
                <w:sz w:val="24"/>
                <w:szCs w:val="24"/>
                <w:cs/>
              </w:rPr>
              <w:t>ปี</w:t>
            </w:r>
          </w:p>
        </w:tc>
        <w:tc>
          <w:tcPr>
            <w:tcW w:w="1269" w:type="dxa"/>
            <w:tcBorders>
              <w:bottom w:val="single" w:sz="4" w:space="0" w:color="auto"/>
            </w:tcBorders>
          </w:tcPr>
          <w:p w14:paraId="01DCDE8F" w14:textId="7CF8CA1E" w:rsidR="00812EB7" w:rsidRPr="003926DF" w:rsidRDefault="00562645"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1,</w:t>
            </w:r>
            <w:r w:rsidR="00737971" w:rsidRPr="003926DF">
              <w:rPr>
                <w:rFonts w:ascii="Browallia New" w:hAnsi="Browallia New" w:cs="Browallia New"/>
                <w:sz w:val="24"/>
                <w:szCs w:val="24"/>
                <w:lang w:val="en-GB"/>
              </w:rPr>
              <w:t>620</w:t>
            </w:r>
          </w:p>
        </w:tc>
        <w:tc>
          <w:tcPr>
            <w:tcW w:w="243" w:type="dxa"/>
            <w:vAlign w:val="bottom"/>
          </w:tcPr>
          <w:p w14:paraId="1152C8DA"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54" w:type="dxa"/>
            <w:tcBorders>
              <w:bottom w:val="single" w:sz="4" w:space="0" w:color="auto"/>
            </w:tcBorders>
            <w:vAlign w:val="bottom"/>
          </w:tcPr>
          <w:p w14:paraId="2FF00FD1" w14:textId="68A960A6"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right="-21"/>
              <w:jc w:val="right"/>
              <w:rPr>
                <w:rFonts w:ascii="Browallia New" w:hAnsi="Browallia New" w:cs="Browallia New"/>
                <w:sz w:val="24"/>
                <w:szCs w:val="24"/>
                <w:lang w:val="en-GB"/>
              </w:rPr>
            </w:pPr>
            <w:r w:rsidRPr="003926DF">
              <w:rPr>
                <w:rFonts w:ascii="Browallia New" w:hAnsi="Browallia New" w:cs="Browallia New"/>
                <w:sz w:val="24"/>
                <w:szCs w:val="24"/>
                <w:lang w:val="en-GB"/>
              </w:rPr>
              <w:t>1,868</w:t>
            </w:r>
          </w:p>
        </w:tc>
        <w:tc>
          <w:tcPr>
            <w:tcW w:w="248" w:type="dxa"/>
            <w:vAlign w:val="bottom"/>
          </w:tcPr>
          <w:p w14:paraId="279B8D62"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vAlign w:val="bottom"/>
          </w:tcPr>
          <w:p w14:paraId="158BB4E2" w14:textId="1DD6596E" w:rsidR="00812EB7" w:rsidRPr="003926DF" w:rsidRDefault="00AF64D3"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Browallia New" w:hAnsi="Browallia New" w:cs="Browallia New"/>
                <w:sz w:val="24"/>
                <w:szCs w:val="24"/>
                <w:lang w:val="en-GB"/>
              </w:rPr>
            </w:pPr>
            <w:r w:rsidRPr="003926DF">
              <w:rPr>
                <w:rFonts w:ascii="Browallia New" w:hAnsi="Browallia New" w:cs="Browallia New"/>
                <w:sz w:val="24"/>
                <w:szCs w:val="24"/>
                <w:lang w:val="en-GB"/>
              </w:rPr>
              <w:t>682</w:t>
            </w:r>
          </w:p>
        </w:tc>
        <w:tc>
          <w:tcPr>
            <w:tcW w:w="254" w:type="dxa"/>
            <w:vAlign w:val="bottom"/>
          </w:tcPr>
          <w:p w14:paraId="2BA6F222"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3EA3C663" w14:textId="77B8E3EB" w:rsidR="00812EB7" w:rsidRPr="003926DF" w:rsidRDefault="00812EB7"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823</w:t>
            </w:r>
          </w:p>
        </w:tc>
      </w:tr>
      <w:tr w:rsidR="00812EB7" w:rsidRPr="003926DF" w14:paraId="043A1774" w14:textId="77777777" w:rsidTr="00F427A0">
        <w:trPr>
          <w:cantSplit/>
          <w:trHeight w:val="135"/>
        </w:trPr>
        <w:tc>
          <w:tcPr>
            <w:tcW w:w="2085" w:type="dxa"/>
            <w:vAlign w:val="bottom"/>
          </w:tcPr>
          <w:p w14:paraId="1894B441"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69" w:type="dxa"/>
            <w:tcBorders>
              <w:top w:val="single" w:sz="4" w:space="0" w:color="auto"/>
              <w:bottom w:val="single" w:sz="12" w:space="0" w:color="auto"/>
            </w:tcBorders>
          </w:tcPr>
          <w:p w14:paraId="1BD3DAC9" w14:textId="0290ECED" w:rsidR="00812EB7" w:rsidRPr="003926DF" w:rsidRDefault="00562645"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2,</w:t>
            </w:r>
            <w:r w:rsidR="004E6A25" w:rsidRPr="003926DF">
              <w:rPr>
                <w:rFonts w:ascii="Browallia New" w:hAnsi="Browallia New" w:cs="Browallia New"/>
                <w:sz w:val="24"/>
                <w:szCs w:val="24"/>
                <w:lang w:val="en-GB"/>
              </w:rPr>
              <w:t>508</w:t>
            </w:r>
          </w:p>
        </w:tc>
        <w:tc>
          <w:tcPr>
            <w:tcW w:w="243" w:type="dxa"/>
          </w:tcPr>
          <w:p w14:paraId="297D1B33"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54" w:type="dxa"/>
            <w:tcBorders>
              <w:top w:val="single" w:sz="4" w:space="0" w:color="auto"/>
              <w:bottom w:val="single" w:sz="12" w:space="0" w:color="auto"/>
            </w:tcBorders>
          </w:tcPr>
          <w:p w14:paraId="3F8946A0" w14:textId="5EDB3544"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3926DF">
              <w:rPr>
                <w:rFonts w:ascii="Browallia New" w:hAnsi="Browallia New" w:cs="Browallia New"/>
                <w:sz w:val="24"/>
                <w:szCs w:val="24"/>
              </w:rPr>
              <w:t>2,597</w:t>
            </w:r>
          </w:p>
        </w:tc>
        <w:tc>
          <w:tcPr>
            <w:tcW w:w="248" w:type="dxa"/>
          </w:tcPr>
          <w:p w14:paraId="10672C76"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61217784" w14:textId="05ABADF5" w:rsidR="00812EB7" w:rsidRPr="003926DF" w:rsidRDefault="00AF64D3"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964</w:t>
            </w:r>
          </w:p>
        </w:tc>
        <w:tc>
          <w:tcPr>
            <w:tcW w:w="254" w:type="dxa"/>
          </w:tcPr>
          <w:p w14:paraId="5BF2FC30" w14:textId="77777777" w:rsidR="00812EB7" w:rsidRPr="003926DF" w:rsidRDefault="00812EB7" w:rsidP="008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13C1933C" w14:textId="226B3CAE" w:rsidR="00812EB7" w:rsidRPr="003926DF" w:rsidRDefault="00812EB7" w:rsidP="00812E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1,105</w:t>
            </w:r>
          </w:p>
        </w:tc>
      </w:tr>
    </w:tbl>
    <w:p w14:paraId="01ACF5A3" w14:textId="77777777" w:rsidR="000A1110" w:rsidRPr="003926DF" w:rsidRDefault="000A1110" w:rsidP="00104B01">
      <w:pPr>
        <w:pStyle w:val="ListParagraph"/>
        <w:tabs>
          <w:tab w:val="left" w:pos="993"/>
        </w:tabs>
        <w:spacing w:line="240" w:lineRule="auto"/>
        <w:ind w:left="1008"/>
        <w:jc w:val="thaiDistribute"/>
        <w:rPr>
          <w:rFonts w:ascii="Browallia New" w:hAnsi="Browallia New" w:cs="Browallia New"/>
          <w:color w:val="000000" w:themeColor="text1"/>
          <w:sz w:val="28"/>
        </w:rPr>
      </w:pPr>
    </w:p>
    <w:p w14:paraId="3933ABD9" w14:textId="66774A05" w:rsidR="002A1DDA" w:rsidRPr="003926DF" w:rsidRDefault="00E24AF9" w:rsidP="00B6227D">
      <w:pPr>
        <w:pStyle w:val="ListParagraph"/>
        <w:numPr>
          <w:ilvl w:val="2"/>
          <w:numId w:val="33"/>
        </w:numPr>
        <w:tabs>
          <w:tab w:val="left" w:pos="993"/>
        </w:tabs>
        <w:spacing w:after="0" w:line="240" w:lineRule="auto"/>
        <w:ind w:left="1699"/>
        <w:jc w:val="thaiDistribute"/>
        <w:rPr>
          <w:rFonts w:ascii="Browallia New" w:eastAsia="Arial Unicode MS" w:hAnsi="Browallia New" w:cs="Browallia New"/>
          <w:color w:val="000000" w:themeColor="text1"/>
          <w:spacing w:val="-4"/>
          <w:sz w:val="28"/>
        </w:rPr>
      </w:pPr>
      <w:r w:rsidRPr="003926DF">
        <w:rPr>
          <w:rFonts w:ascii="Browallia New" w:eastAsia="Arial Unicode MS" w:hAnsi="Browallia New" w:cs="Browallia New"/>
          <w:color w:val="000000" w:themeColor="text1"/>
          <w:spacing w:val="-4"/>
          <w:sz w:val="28"/>
          <w:cs/>
        </w:rPr>
        <w:t>ภาระผูกพันจากสัญญาบริการที่ยกเลิกไม่ได้</w:t>
      </w:r>
    </w:p>
    <w:p w14:paraId="5BE41383" w14:textId="77777777" w:rsidR="00B6227D" w:rsidRPr="003926DF" w:rsidRDefault="00B6227D"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p>
    <w:p w14:paraId="6BA27AF1" w14:textId="1218C902" w:rsidR="007B1496" w:rsidRPr="003926DF" w:rsidRDefault="002A1DDA" w:rsidP="00B6227D">
      <w:pPr>
        <w:tabs>
          <w:tab w:val="clear" w:pos="454"/>
          <w:tab w:val="clear" w:pos="907"/>
          <w:tab w:val="left" w:pos="1440"/>
          <w:tab w:val="left" w:pos="1710"/>
        </w:tabs>
        <w:spacing w:line="240" w:lineRule="auto"/>
        <w:ind w:left="1699"/>
        <w:jc w:val="thaiDistribute"/>
        <w:rPr>
          <w:rFonts w:ascii="Browallia New" w:hAnsi="Browallia New" w:cs="Browallia New"/>
          <w:sz w:val="28"/>
          <w:szCs w:val="28"/>
        </w:rPr>
      </w:pPr>
      <w:r w:rsidRPr="003926DF">
        <w:rPr>
          <w:rFonts w:ascii="Browallia New" w:hAnsi="Browallia New" w:cs="Browallia New"/>
          <w:sz w:val="28"/>
          <w:szCs w:val="28"/>
          <w:cs/>
        </w:rPr>
        <w:t>กลุ่มบริษัทมีภาระผูกพันตามสัญญาบริการ ยอดรวมของจำนวนเงินขั้นต่ำที่ต้องจ่ายในอนาคตตามสัญญาบริการที่ไม่สามารถยกเลิกได้ดังนี้</w:t>
      </w:r>
    </w:p>
    <w:p w14:paraId="585F1389" w14:textId="77777777" w:rsidR="001859DB" w:rsidRPr="003926DF" w:rsidRDefault="001859DB" w:rsidP="002A1DDA">
      <w:pPr>
        <w:tabs>
          <w:tab w:val="clear" w:pos="454"/>
          <w:tab w:val="clear" w:pos="907"/>
          <w:tab w:val="left" w:pos="1440"/>
          <w:tab w:val="left" w:pos="1710"/>
        </w:tabs>
        <w:spacing w:line="240" w:lineRule="auto"/>
        <w:ind w:left="1008"/>
        <w:jc w:val="thaiDistribute"/>
        <w:rPr>
          <w:rFonts w:ascii="Browallia New" w:hAnsi="Browallia New" w:cs="Browallia New"/>
          <w:sz w:val="28"/>
          <w:szCs w:val="28"/>
        </w:rPr>
      </w:pPr>
    </w:p>
    <w:tbl>
      <w:tblPr>
        <w:tblW w:w="7826" w:type="dxa"/>
        <w:tblInd w:w="1560" w:type="dxa"/>
        <w:tblLayout w:type="fixed"/>
        <w:tblLook w:val="0000" w:firstRow="0" w:lastRow="0" w:firstColumn="0" w:lastColumn="0" w:noHBand="0" w:noVBand="0"/>
      </w:tblPr>
      <w:tblGrid>
        <w:gridCol w:w="2126"/>
        <w:gridCol w:w="1219"/>
        <w:gridCol w:w="243"/>
        <w:gridCol w:w="1219"/>
        <w:gridCol w:w="248"/>
        <w:gridCol w:w="1232"/>
        <w:gridCol w:w="254"/>
        <w:gridCol w:w="1273"/>
        <w:gridCol w:w="12"/>
      </w:tblGrid>
      <w:tr w:rsidR="001859DB" w:rsidRPr="003926DF" w14:paraId="1D09CBEE" w14:textId="77777777" w:rsidTr="002970A5">
        <w:trPr>
          <w:gridAfter w:val="1"/>
          <w:wAfter w:w="12" w:type="dxa"/>
          <w:cantSplit/>
          <w:tblHeader/>
        </w:trPr>
        <w:tc>
          <w:tcPr>
            <w:tcW w:w="2126" w:type="dxa"/>
          </w:tcPr>
          <w:p w14:paraId="600E337D"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5688" w:type="dxa"/>
            <w:gridSpan w:val="7"/>
          </w:tcPr>
          <w:p w14:paraId="1BDA3401" w14:textId="3B4FFF36"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4"/>
                <w:szCs w:val="24"/>
              </w:rPr>
            </w:pPr>
            <w:r w:rsidRPr="003926DF">
              <w:rPr>
                <w:rFonts w:ascii="Browallia New" w:hAnsi="Browallia New" w:cs="Browallia New"/>
                <w:snapToGrid w:val="0"/>
                <w:sz w:val="24"/>
                <w:szCs w:val="24"/>
                <w:lang w:eastAsia="th-TH"/>
              </w:rPr>
              <w:t>(</w:t>
            </w:r>
            <w:proofErr w:type="gramStart"/>
            <w:r w:rsidRPr="003926DF">
              <w:rPr>
                <w:rFonts w:ascii="Browallia New" w:hAnsi="Browallia New" w:cs="Browallia New"/>
                <w:snapToGrid w:val="0"/>
                <w:sz w:val="24"/>
                <w:szCs w:val="24"/>
                <w:cs/>
                <w:lang w:eastAsia="th-TH"/>
              </w:rPr>
              <w:t>หน่วย</w:t>
            </w:r>
            <w:r w:rsidRPr="003926DF">
              <w:rPr>
                <w:rFonts w:ascii="Browallia New" w:hAnsi="Browallia New" w:cs="Browallia New"/>
                <w:snapToGrid w:val="0"/>
                <w:sz w:val="24"/>
                <w:szCs w:val="24"/>
                <w:lang w:eastAsia="th-TH"/>
              </w:rPr>
              <w:t xml:space="preserve"> :</w:t>
            </w:r>
            <w:proofErr w:type="gramEnd"/>
            <w:r w:rsidRPr="003926DF">
              <w:rPr>
                <w:rFonts w:ascii="Browallia New" w:hAnsi="Browallia New" w:cs="Browallia New"/>
                <w:snapToGrid w:val="0"/>
                <w:sz w:val="24"/>
                <w:szCs w:val="24"/>
                <w:lang w:eastAsia="th-TH"/>
              </w:rPr>
              <w:t xml:space="preserve"> </w:t>
            </w:r>
            <w:r w:rsidR="00F7734B" w:rsidRPr="003926DF">
              <w:rPr>
                <w:rFonts w:ascii="Browallia New" w:hAnsi="Browallia New" w:cs="Browallia New"/>
                <w:snapToGrid w:val="0"/>
                <w:sz w:val="24"/>
                <w:szCs w:val="24"/>
                <w:cs/>
                <w:lang w:eastAsia="th-TH"/>
              </w:rPr>
              <w:t>พัน</w:t>
            </w:r>
            <w:r w:rsidRPr="003926DF">
              <w:rPr>
                <w:rFonts w:ascii="Browallia New" w:hAnsi="Browallia New" w:cs="Browallia New"/>
                <w:snapToGrid w:val="0"/>
                <w:sz w:val="24"/>
                <w:szCs w:val="24"/>
                <w:cs/>
                <w:lang w:eastAsia="th-TH"/>
              </w:rPr>
              <w:t>บาท)</w:t>
            </w:r>
          </w:p>
        </w:tc>
      </w:tr>
      <w:tr w:rsidR="001859DB" w:rsidRPr="003926DF" w14:paraId="3105BB89" w14:textId="77777777" w:rsidTr="000D7819">
        <w:trPr>
          <w:cantSplit/>
          <w:tblHeader/>
        </w:trPr>
        <w:tc>
          <w:tcPr>
            <w:tcW w:w="2126" w:type="dxa"/>
          </w:tcPr>
          <w:p w14:paraId="1BE11A77"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rPr>
            </w:pPr>
          </w:p>
        </w:tc>
        <w:tc>
          <w:tcPr>
            <w:tcW w:w="2681" w:type="dxa"/>
            <w:gridSpan w:val="3"/>
            <w:tcBorders>
              <w:bottom w:val="single" w:sz="4" w:space="0" w:color="auto"/>
            </w:tcBorders>
          </w:tcPr>
          <w:p w14:paraId="25C11921" w14:textId="624AE672" w:rsidR="001859DB" w:rsidRPr="003926DF"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r w:rsidRPr="003926DF">
              <w:rPr>
                <w:rFonts w:ascii="Browallia New" w:hAnsi="Browallia New" w:cs="Browallia New"/>
                <w:sz w:val="24"/>
                <w:szCs w:val="24"/>
                <w:cs/>
              </w:rPr>
              <w:t>ข้อมูลทางการ</w:t>
            </w:r>
            <w:r w:rsidR="001859DB" w:rsidRPr="003926DF">
              <w:rPr>
                <w:rFonts w:ascii="Browallia New" w:hAnsi="Browallia New" w:cs="Browallia New"/>
                <w:sz w:val="24"/>
                <w:szCs w:val="24"/>
                <w:cs/>
              </w:rPr>
              <w:t>เงินรวม</w:t>
            </w:r>
          </w:p>
        </w:tc>
        <w:tc>
          <w:tcPr>
            <w:tcW w:w="248" w:type="dxa"/>
          </w:tcPr>
          <w:p w14:paraId="7BEDCEEB"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4"/>
                <w:szCs w:val="24"/>
              </w:rPr>
            </w:pPr>
          </w:p>
        </w:tc>
        <w:tc>
          <w:tcPr>
            <w:tcW w:w="2771" w:type="dxa"/>
            <w:gridSpan w:val="4"/>
            <w:tcBorders>
              <w:bottom w:val="single" w:sz="4" w:space="0" w:color="auto"/>
            </w:tcBorders>
          </w:tcPr>
          <w:p w14:paraId="6D27F598" w14:textId="40C66BA9" w:rsidR="001859DB" w:rsidRPr="003926DF" w:rsidRDefault="00446DF4"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4"/>
                <w:szCs w:val="24"/>
              </w:rPr>
            </w:pPr>
            <w:r w:rsidRPr="003926DF">
              <w:rPr>
                <w:rFonts w:ascii="Browallia New" w:hAnsi="Browallia New" w:cs="Browallia New"/>
                <w:sz w:val="24"/>
                <w:szCs w:val="24"/>
                <w:cs/>
              </w:rPr>
              <w:t>ข้อมูลทางการ</w:t>
            </w:r>
            <w:r w:rsidR="001859DB" w:rsidRPr="003926DF">
              <w:rPr>
                <w:rFonts w:ascii="Browallia New" w:hAnsi="Browallia New" w:cs="Browallia New"/>
                <w:sz w:val="24"/>
                <w:szCs w:val="24"/>
                <w:cs/>
              </w:rPr>
              <w:t>เงินเฉพาะบริษัท</w:t>
            </w:r>
          </w:p>
        </w:tc>
      </w:tr>
      <w:tr w:rsidR="0061768D" w:rsidRPr="003926DF" w14:paraId="0A96E563" w14:textId="77777777" w:rsidTr="002970A5">
        <w:trPr>
          <w:cantSplit/>
          <w:tblHeader/>
        </w:trPr>
        <w:tc>
          <w:tcPr>
            <w:tcW w:w="2126" w:type="dxa"/>
          </w:tcPr>
          <w:p w14:paraId="43F83F3A" w14:textId="77777777" w:rsidR="0061768D" w:rsidRPr="003926DF" w:rsidRDefault="0061768D" w:rsidP="0061768D">
            <w:pPr>
              <w:pStyle w:val="a0"/>
              <w:tabs>
                <w:tab w:val="clear" w:pos="360"/>
                <w:tab w:val="clear" w:pos="720"/>
                <w:tab w:val="clear" w:pos="1080"/>
              </w:tabs>
              <w:rPr>
                <w:rFonts w:ascii="Browallia New" w:hAnsi="Browallia New" w:cs="Browallia New"/>
                <w:sz w:val="24"/>
                <w:szCs w:val="24"/>
                <w:lang w:val="en-US"/>
              </w:rPr>
            </w:pPr>
          </w:p>
        </w:tc>
        <w:tc>
          <w:tcPr>
            <w:tcW w:w="1219" w:type="dxa"/>
            <w:tcBorders>
              <w:top w:val="single" w:sz="4" w:space="0" w:color="auto"/>
              <w:bottom w:val="single" w:sz="4" w:space="0" w:color="auto"/>
            </w:tcBorders>
            <w:vAlign w:val="bottom"/>
          </w:tcPr>
          <w:p w14:paraId="259E6059" w14:textId="30A41053" w:rsidR="0061768D" w:rsidRPr="003926DF" w:rsidRDefault="0061768D" w:rsidP="0061768D">
            <w:pPr>
              <w:tabs>
                <w:tab w:val="clear" w:pos="907"/>
              </w:tabs>
              <w:spacing w:line="240" w:lineRule="auto"/>
              <w:ind w:left="-108" w:right="-108"/>
              <w:jc w:val="center"/>
              <w:rPr>
                <w:rFonts w:ascii="Browallia New" w:hAnsi="Browallia New" w:cs="Browallia New"/>
                <w:sz w:val="24"/>
                <w:szCs w:val="24"/>
                <w:cs/>
              </w:rPr>
            </w:pPr>
            <w:r w:rsidRPr="003926DF">
              <w:rPr>
                <w:rFonts w:ascii="Browallia New" w:eastAsia="SimSun" w:hAnsi="Browallia New" w:cs="Browallia New"/>
                <w:sz w:val="24"/>
                <w:szCs w:val="24"/>
                <w:lang w:val="en-GB"/>
              </w:rPr>
              <w:t>31</w:t>
            </w:r>
            <w:r w:rsidRPr="003926DF">
              <w:rPr>
                <w:rFonts w:ascii="Browallia New" w:eastAsia="SimSun" w:hAnsi="Browallia New" w:cs="Browallia New"/>
                <w:sz w:val="24"/>
                <w:szCs w:val="24"/>
                <w:cs/>
                <w:lang w:val="en-GB"/>
              </w:rPr>
              <w:t xml:space="preserve"> มีนาคม</w:t>
            </w:r>
            <w:r w:rsidRPr="003926DF">
              <w:rPr>
                <w:rFonts w:ascii="Browallia New" w:eastAsia="SimSun" w:hAnsi="Browallia New" w:cs="Browallia New"/>
                <w:sz w:val="24"/>
                <w:szCs w:val="24"/>
                <w:lang w:val="en-GB"/>
              </w:rPr>
              <w:br/>
            </w:r>
            <w:r w:rsidRPr="003926DF">
              <w:rPr>
                <w:rFonts w:ascii="Browallia New" w:eastAsia="SimSun" w:hAnsi="Browallia New" w:cs="Browallia New"/>
                <w:sz w:val="24"/>
                <w:szCs w:val="24"/>
              </w:rPr>
              <w:t>2568</w:t>
            </w:r>
          </w:p>
        </w:tc>
        <w:tc>
          <w:tcPr>
            <w:tcW w:w="243" w:type="dxa"/>
            <w:tcBorders>
              <w:top w:val="single" w:sz="4" w:space="0" w:color="auto"/>
            </w:tcBorders>
            <w:vAlign w:val="bottom"/>
          </w:tcPr>
          <w:p w14:paraId="47E30CB9" w14:textId="77777777" w:rsidR="0061768D" w:rsidRPr="003926DF"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19" w:type="dxa"/>
            <w:tcBorders>
              <w:top w:val="single" w:sz="4" w:space="0" w:color="auto"/>
              <w:bottom w:val="single" w:sz="4" w:space="0" w:color="auto"/>
            </w:tcBorders>
            <w:vAlign w:val="bottom"/>
          </w:tcPr>
          <w:p w14:paraId="6C6BFF9A" w14:textId="7451DD05" w:rsidR="0061768D" w:rsidRPr="003926DF" w:rsidRDefault="0061768D" w:rsidP="0061768D">
            <w:pPr>
              <w:tabs>
                <w:tab w:val="clear" w:pos="907"/>
              </w:tabs>
              <w:spacing w:line="240" w:lineRule="auto"/>
              <w:ind w:left="-108" w:right="-108"/>
              <w:jc w:val="center"/>
              <w:rPr>
                <w:rFonts w:ascii="Browallia New" w:hAnsi="Browallia New" w:cs="Browallia New"/>
                <w:sz w:val="24"/>
                <w:szCs w:val="24"/>
                <w:cs/>
              </w:rPr>
            </w:pPr>
            <w:r w:rsidRPr="003926DF">
              <w:rPr>
                <w:rFonts w:ascii="Browallia New" w:hAnsi="Browallia New" w:cs="Browallia New"/>
                <w:sz w:val="24"/>
                <w:szCs w:val="24"/>
                <w:lang w:val="en-GB"/>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lang w:val="en-GB"/>
              </w:rPr>
              <w:t>2567</w:t>
            </w:r>
          </w:p>
        </w:tc>
        <w:tc>
          <w:tcPr>
            <w:tcW w:w="248" w:type="dxa"/>
            <w:vAlign w:val="bottom"/>
          </w:tcPr>
          <w:p w14:paraId="0639B474" w14:textId="77777777" w:rsidR="0061768D" w:rsidRPr="003926DF"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32" w:type="dxa"/>
            <w:tcBorders>
              <w:bottom w:val="single" w:sz="4" w:space="0" w:color="auto"/>
            </w:tcBorders>
            <w:vAlign w:val="bottom"/>
          </w:tcPr>
          <w:p w14:paraId="6ECC8334" w14:textId="3AAD78FD" w:rsidR="0061768D" w:rsidRPr="003926DF" w:rsidRDefault="0061768D" w:rsidP="0061768D">
            <w:pPr>
              <w:tabs>
                <w:tab w:val="clear" w:pos="907"/>
              </w:tabs>
              <w:spacing w:line="240" w:lineRule="auto"/>
              <w:ind w:left="-108" w:right="-108"/>
              <w:jc w:val="center"/>
              <w:rPr>
                <w:rFonts w:ascii="Browallia New" w:hAnsi="Browallia New" w:cs="Browallia New"/>
                <w:sz w:val="24"/>
                <w:szCs w:val="24"/>
                <w:lang w:val="en-GB"/>
              </w:rPr>
            </w:pPr>
            <w:r w:rsidRPr="003926DF">
              <w:rPr>
                <w:rFonts w:ascii="Browallia New" w:eastAsia="SimSun" w:hAnsi="Browallia New" w:cs="Browallia New"/>
                <w:sz w:val="24"/>
                <w:szCs w:val="24"/>
                <w:lang w:val="en-GB"/>
              </w:rPr>
              <w:t>31</w:t>
            </w:r>
            <w:r w:rsidRPr="003926DF">
              <w:rPr>
                <w:rFonts w:ascii="Browallia New" w:eastAsia="SimSun" w:hAnsi="Browallia New" w:cs="Browallia New"/>
                <w:sz w:val="24"/>
                <w:szCs w:val="24"/>
                <w:cs/>
                <w:lang w:val="en-GB"/>
              </w:rPr>
              <w:t xml:space="preserve"> มีนาคม</w:t>
            </w:r>
            <w:r w:rsidRPr="003926DF">
              <w:rPr>
                <w:rFonts w:ascii="Browallia New" w:eastAsia="SimSun" w:hAnsi="Browallia New" w:cs="Browallia New"/>
                <w:sz w:val="24"/>
                <w:szCs w:val="24"/>
                <w:lang w:val="en-GB"/>
              </w:rPr>
              <w:br/>
            </w:r>
            <w:r w:rsidRPr="003926DF">
              <w:rPr>
                <w:rFonts w:ascii="Browallia New" w:eastAsia="SimSun" w:hAnsi="Browallia New" w:cs="Browallia New"/>
                <w:sz w:val="24"/>
                <w:szCs w:val="24"/>
              </w:rPr>
              <w:t>2568</w:t>
            </w:r>
          </w:p>
        </w:tc>
        <w:tc>
          <w:tcPr>
            <w:tcW w:w="254" w:type="dxa"/>
            <w:tcBorders>
              <w:top w:val="single" w:sz="4" w:space="0" w:color="auto"/>
            </w:tcBorders>
            <w:vAlign w:val="bottom"/>
          </w:tcPr>
          <w:p w14:paraId="36D26384" w14:textId="77777777" w:rsidR="0061768D" w:rsidRPr="003926DF" w:rsidRDefault="0061768D" w:rsidP="0061768D">
            <w:pPr>
              <w:tabs>
                <w:tab w:val="clear" w:pos="907"/>
              </w:tabs>
              <w:spacing w:line="240" w:lineRule="auto"/>
              <w:ind w:left="-108" w:right="-108"/>
              <w:jc w:val="center"/>
              <w:rPr>
                <w:rFonts w:ascii="Browallia New" w:hAnsi="Browallia New" w:cs="Browallia New"/>
                <w:sz w:val="24"/>
                <w:szCs w:val="24"/>
                <w:cs/>
              </w:rPr>
            </w:pPr>
          </w:p>
        </w:tc>
        <w:tc>
          <w:tcPr>
            <w:tcW w:w="1285" w:type="dxa"/>
            <w:gridSpan w:val="2"/>
            <w:tcBorders>
              <w:top w:val="single" w:sz="4" w:space="0" w:color="auto"/>
              <w:bottom w:val="single" w:sz="4" w:space="0" w:color="auto"/>
            </w:tcBorders>
            <w:vAlign w:val="bottom"/>
          </w:tcPr>
          <w:p w14:paraId="4040A215" w14:textId="31BC41E6" w:rsidR="0061768D" w:rsidRPr="003926DF" w:rsidRDefault="0061768D" w:rsidP="0061768D">
            <w:pPr>
              <w:tabs>
                <w:tab w:val="clear" w:pos="907"/>
              </w:tabs>
              <w:spacing w:line="240" w:lineRule="auto"/>
              <w:ind w:left="-108" w:right="-108"/>
              <w:jc w:val="center"/>
              <w:rPr>
                <w:rFonts w:ascii="Browallia New" w:hAnsi="Browallia New" w:cs="Browallia New"/>
                <w:sz w:val="24"/>
                <w:szCs w:val="24"/>
                <w:cs/>
              </w:rPr>
            </w:pPr>
            <w:r w:rsidRPr="003926DF">
              <w:rPr>
                <w:rFonts w:ascii="Browallia New" w:hAnsi="Browallia New" w:cs="Browallia New"/>
                <w:sz w:val="24"/>
                <w:szCs w:val="24"/>
                <w:lang w:val="en-GB"/>
              </w:rPr>
              <w:t>31</w:t>
            </w:r>
            <w:r w:rsidRPr="003926DF">
              <w:rPr>
                <w:rFonts w:ascii="Browallia New" w:hAnsi="Browallia New" w:cs="Browallia New"/>
                <w:sz w:val="24"/>
                <w:szCs w:val="24"/>
                <w:cs/>
              </w:rPr>
              <w:t xml:space="preserve"> ธันวาคม    </w:t>
            </w:r>
            <w:r w:rsidRPr="003926DF">
              <w:rPr>
                <w:rFonts w:ascii="Browallia New" w:hAnsi="Browallia New" w:cs="Browallia New"/>
                <w:sz w:val="24"/>
                <w:szCs w:val="24"/>
                <w:lang w:val="en-GB"/>
              </w:rPr>
              <w:t>2567</w:t>
            </w:r>
          </w:p>
        </w:tc>
      </w:tr>
      <w:tr w:rsidR="001859DB" w:rsidRPr="003926DF" w14:paraId="5A91C3DC" w14:textId="77777777" w:rsidTr="002970A5">
        <w:trPr>
          <w:cantSplit/>
        </w:trPr>
        <w:tc>
          <w:tcPr>
            <w:tcW w:w="2126" w:type="dxa"/>
            <w:vAlign w:val="bottom"/>
          </w:tcPr>
          <w:p w14:paraId="59EAADB4"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4"/>
                <w:szCs w:val="24"/>
                <w:cs/>
              </w:rPr>
            </w:pPr>
          </w:p>
        </w:tc>
        <w:tc>
          <w:tcPr>
            <w:tcW w:w="1219" w:type="dxa"/>
            <w:vAlign w:val="bottom"/>
          </w:tcPr>
          <w:p w14:paraId="1B16A8B6"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3" w:type="dxa"/>
          </w:tcPr>
          <w:p w14:paraId="4F530B2F"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219" w:type="dxa"/>
            <w:vAlign w:val="bottom"/>
          </w:tcPr>
          <w:p w14:paraId="3FE0E556"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4"/>
                <w:szCs w:val="24"/>
              </w:rPr>
            </w:pPr>
          </w:p>
        </w:tc>
        <w:tc>
          <w:tcPr>
            <w:tcW w:w="248" w:type="dxa"/>
          </w:tcPr>
          <w:p w14:paraId="31CAF739"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32" w:type="dxa"/>
          </w:tcPr>
          <w:p w14:paraId="527B1D86"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254" w:type="dxa"/>
          </w:tcPr>
          <w:p w14:paraId="58287306"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285" w:type="dxa"/>
            <w:gridSpan w:val="2"/>
          </w:tcPr>
          <w:p w14:paraId="22D182C0" w14:textId="77777777" w:rsidR="001859DB" w:rsidRPr="003926DF" w:rsidRDefault="001859DB"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r>
      <w:tr w:rsidR="00550279" w:rsidRPr="003926DF" w14:paraId="1C131F5A" w14:textId="77777777" w:rsidTr="00F427A0">
        <w:trPr>
          <w:cantSplit/>
          <w:trHeight w:val="135"/>
        </w:trPr>
        <w:tc>
          <w:tcPr>
            <w:tcW w:w="2126" w:type="dxa"/>
            <w:vAlign w:val="bottom"/>
          </w:tcPr>
          <w:p w14:paraId="2513AD09"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3926DF">
              <w:rPr>
                <w:rFonts w:ascii="Browallia New" w:hAnsi="Browallia New" w:cs="Browallia New"/>
                <w:sz w:val="24"/>
                <w:szCs w:val="24"/>
                <w:cs/>
              </w:rPr>
              <w:t xml:space="preserve">ไม่เกิน </w:t>
            </w:r>
            <w:r w:rsidRPr="003926DF">
              <w:rPr>
                <w:rFonts w:ascii="Browallia New" w:hAnsi="Browallia New" w:cs="Browallia New"/>
                <w:sz w:val="24"/>
                <w:szCs w:val="24"/>
              </w:rPr>
              <w:t xml:space="preserve">1 </w:t>
            </w:r>
            <w:r w:rsidRPr="003926DF">
              <w:rPr>
                <w:rFonts w:ascii="Browallia New" w:hAnsi="Browallia New" w:cs="Browallia New"/>
                <w:sz w:val="24"/>
                <w:szCs w:val="24"/>
                <w:cs/>
              </w:rPr>
              <w:t>ปี</w:t>
            </w:r>
          </w:p>
        </w:tc>
        <w:tc>
          <w:tcPr>
            <w:tcW w:w="1219" w:type="dxa"/>
          </w:tcPr>
          <w:p w14:paraId="7EE1EB23" w14:textId="0FF0FF06" w:rsidR="00550279" w:rsidRPr="003926DF" w:rsidRDefault="00D22822"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69,757</w:t>
            </w:r>
          </w:p>
        </w:tc>
        <w:tc>
          <w:tcPr>
            <w:tcW w:w="243" w:type="dxa"/>
          </w:tcPr>
          <w:p w14:paraId="3C0698BF"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Pr>
          <w:p w14:paraId="641EBB1D" w14:textId="15268415"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91,850</w:t>
            </w:r>
          </w:p>
        </w:tc>
        <w:tc>
          <w:tcPr>
            <w:tcW w:w="248" w:type="dxa"/>
          </w:tcPr>
          <w:p w14:paraId="09FD3EAD"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Pr>
          <w:p w14:paraId="535A1EFB" w14:textId="62321277" w:rsidR="00550279" w:rsidRPr="003926DF" w:rsidRDefault="00D22822"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18,584</w:t>
            </w:r>
          </w:p>
        </w:tc>
        <w:tc>
          <w:tcPr>
            <w:tcW w:w="254" w:type="dxa"/>
          </w:tcPr>
          <w:p w14:paraId="43635C80"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Pr>
          <w:p w14:paraId="55E061C1" w14:textId="62291DCB" w:rsidR="00550279" w:rsidRPr="003926DF" w:rsidRDefault="00550279"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30,702</w:t>
            </w:r>
          </w:p>
        </w:tc>
      </w:tr>
      <w:tr w:rsidR="00550279" w:rsidRPr="003926DF" w14:paraId="58D9E084" w14:textId="77777777" w:rsidTr="00F427A0">
        <w:trPr>
          <w:cantSplit/>
          <w:trHeight w:val="135"/>
        </w:trPr>
        <w:tc>
          <w:tcPr>
            <w:tcW w:w="2126" w:type="dxa"/>
            <w:vAlign w:val="bottom"/>
          </w:tcPr>
          <w:p w14:paraId="24A68B4D" w14:textId="04CE533E"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1" w:hanging="161"/>
              <w:rPr>
                <w:rFonts w:ascii="Browallia New" w:hAnsi="Browallia New" w:cs="Browallia New"/>
                <w:sz w:val="24"/>
                <w:szCs w:val="24"/>
                <w:cs/>
              </w:rPr>
            </w:pPr>
            <w:r w:rsidRPr="003926DF">
              <w:rPr>
                <w:rFonts w:ascii="Browallia New" w:hAnsi="Browallia New" w:cs="Browallia New"/>
                <w:sz w:val="24"/>
                <w:szCs w:val="24"/>
                <w:cs/>
              </w:rPr>
              <w:t xml:space="preserve">เกินกว่า </w:t>
            </w:r>
            <w:r w:rsidRPr="003926DF">
              <w:rPr>
                <w:rFonts w:ascii="Browallia New" w:hAnsi="Browallia New" w:cs="Browallia New"/>
                <w:sz w:val="24"/>
                <w:szCs w:val="24"/>
              </w:rPr>
              <w:t xml:space="preserve">1 </w:t>
            </w:r>
            <w:r w:rsidRPr="003926DF">
              <w:rPr>
                <w:rFonts w:ascii="Browallia New" w:hAnsi="Browallia New" w:cs="Browallia New"/>
                <w:sz w:val="24"/>
                <w:szCs w:val="24"/>
                <w:cs/>
              </w:rPr>
              <w:t>ปีแต่ไม่</w:t>
            </w:r>
            <w:r w:rsidRPr="003926DF">
              <w:rPr>
                <w:rFonts w:ascii="Browallia New" w:hAnsi="Browallia New" w:cs="Browallia New"/>
                <w:sz w:val="24"/>
                <w:szCs w:val="24"/>
              </w:rPr>
              <w:t xml:space="preserve"> </w:t>
            </w:r>
            <w:r w:rsidRPr="003926DF">
              <w:rPr>
                <w:rFonts w:ascii="Browallia New" w:hAnsi="Browallia New" w:cs="Browallia New"/>
                <w:sz w:val="24"/>
                <w:szCs w:val="24"/>
                <w:cs/>
              </w:rPr>
              <w:t xml:space="preserve">เกิน </w:t>
            </w:r>
            <w:r w:rsidRPr="003926DF">
              <w:rPr>
                <w:rFonts w:ascii="Browallia New" w:hAnsi="Browallia New" w:cs="Browallia New"/>
                <w:sz w:val="24"/>
                <w:szCs w:val="24"/>
              </w:rPr>
              <w:t xml:space="preserve">5 </w:t>
            </w:r>
            <w:r w:rsidRPr="003926DF">
              <w:rPr>
                <w:rFonts w:ascii="Browallia New" w:hAnsi="Browallia New" w:cs="Browallia New"/>
                <w:sz w:val="24"/>
                <w:szCs w:val="24"/>
                <w:cs/>
              </w:rPr>
              <w:t>ปี</w:t>
            </w:r>
          </w:p>
        </w:tc>
        <w:tc>
          <w:tcPr>
            <w:tcW w:w="1219" w:type="dxa"/>
            <w:tcBorders>
              <w:bottom w:val="single" w:sz="4" w:space="0" w:color="auto"/>
            </w:tcBorders>
          </w:tcPr>
          <w:p w14:paraId="243AC704" w14:textId="7563BD36"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 xml:space="preserve"> </w:t>
            </w:r>
            <w:r w:rsidR="00D22822" w:rsidRPr="003926DF">
              <w:rPr>
                <w:rFonts w:ascii="Browallia New" w:hAnsi="Browallia New" w:cs="Browallia New"/>
                <w:sz w:val="24"/>
                <w:szCs w:val="24"/>
                <w:lang w:val="en-GB"/>
              </w:rPr>
              <w:t xml:space="preserve"> 23,482</w:t>
            </w:r>
          </w:p>
        </w:tc>
        <w:tc>
          <w:tcPr>
            <w:tcW w:w="243" w:type="dxa"/>
            <w:vAlign w:val="bottom"/>
          </w:tcPr>
          <w:p w14:paraId="7DF1A736"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19" w:type="dxa"/>
            <w:tcBorders>
              <w:bottom w:val="single" w:sz="4" w:space="0" w:color="auto"/>
            </w:tcBorders>
            <w:vAlign w:val="bottom"/>
          </w:tcPr>
          <w:p w14:paraId="3AA8BCC0" w14:textId="5F50EA5C"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25,827</w:t>
            </w:r>
          </w:p>
        </w:tc>
        <w:tc>
          <w:tcPr>
            <w:tcW w:w="248" w:type="dxa"/>
            <w:vAlign w:val="bottom"/>
          </w:tcPr>
          <w:p w14:paraId="765DEE95"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787"/>
              </w:tabs>
              <w:spacing w:line="240" w:lineRule="auto"/>
              <w:ind w:left="-108" w:right="-21"/>
              <w:jc w:val="right"/>
              <w:rPr>
                <w:rFonts w:ascii="Browallia New" w:hAnsi="Browallia New" w:cs="Browallia New"/>
                <w:sz w:val="24"/>
                <w:szCs w:val="24"/>
                <w:lang w:val="en-GB"/>
              </w:rPr>
            </w:pPr>
          </w:p>
        </w:tc>
        <w:tc>
          <w:tcPr>
            <w:tcW w:w="1232" w:type="dxa"/>
            <w:tcBorders>
              <w:bottom w:val="single" w:sz="4" w:space="0" w:color="auto"/>
            </w:tcBorders>
          </w:tcPr>
          <w:p w14:paraId="0C96CC5C" w14:textId="6FF1D462" w:rsidR="00550279" w:rsidRPr="003926DF" w:rsidRDefault="00D22822" w:rsidP="00D22822">
            <w:pPr>
              <w:tabs>
                <w:tab w:val="clear" w:pos="227"/>
                <w:tab w:val="clear" w:pos="454"/>
                <w:tab w:val="clear" w:pos="680"/>
                <w:tab w:val="clear" w:pos="907"/>
                <w:tab w:val="left" w:pos="533"/>
                <w:tab w:val="left" w:pos="594"/>
              </w:tabs>
              <w:ind w:left="-45" w:right="-39"/>
              <w:jc w:val="center"/>
              <w:rPr>
                <w:rFonts w:ascii="Browallia New" w:hAnsi="Browallia New" w:cs="Browallia New"/>
                <w:sz w:val="24"/>
                <w:szCs w:val="24"/>
                <w:lang w:val="en-GB"/>
              </w:rPr>
            </w:pPr>
            <w:r w:rsidRPr="003926DF">
              <w:rPr>
                <w:rFonts w:ascii="Browallia New" w:hAnsi="Browallia New" w:cs="Browallia New"/>
                <w:sz w:val="24"/>
                <w:szCs w:val="24"/>
                <w:lang w:val="en-GB"/>
              </w:rPr>
              <w:t xml:space="preserve">          </w:t>
            </w:r>
            <w:r w:rsidR="00550279" w:rsidRPr="003926DF">
              <w:rPr>
                <w:rFonts w:ascii="Browallia New" w:hAnsi="Browallia New" w:cs="Browallia New"/>
                <w:sz w:val="24"/>
                <w:szCs w:val="24"/>
                <w:lang w:val="en-GB"/>
              </w:rPr>
              <w:t xml:space="preserve"> </w:t>
            </w:r>
            <w:r w:rsidRPr="003926DF">
              <w:rPr>
                <w:rFonts w:ascii="Browallia New" w:hAnsi="Browallia New" w:cs="Browallia New"/>
                <w:sz w:val="24"/>
                <w:szCs w:val="24"/>
                <w:lang w:val="en-GB"/>
              </w:rPr>
              <w:t xml:space="preserve">- </w:t>
            </w:r>
            <w:r w:rsidR="00550279" w:rsidRPr="003926DF">
              <w:rPr>
                <w:rFonts w:ascii="Browallia New" w:hAnsi="Browallia New" w:cs="Browallia New"/>
                <w:sz w:val="24"/>
                <w:szCs w:val="24"/>
                <w:lang w:val="en-GB"/>
              </w:rPr>
              <w:t xml:space="preserve"> </w:t>
            </w:r>
          </w:p>
        </w:tc>
        <w:tc>
          <w:tcPr>
            <w:tcW w:w="254" w:type="dxa"/>
          </w:tcPr>
          <w:p w14:paraId="102A8D36"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bottom w:val="single" w:sz="4" w:space="0" w:color="auto"/>
            </w:tcBorders>
            <w:vAlign w:val="bottom"/>
          </w:tcPr>
          <w:p w14:paraId="4B781567" w14:textId="3696B0A9" w:rsidR="00550279" w:rsidRPr="003926DF" w:rsidRDefault="00550279"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10,117</w:t>
            </w:r>
          </w:p>
        </w:tc>
      </w:tr>
      <w:tr w:rsidR="00550279" w:rsidRPr="003926DF" w14:paraId="3255112D" w14:textId="77777777" w:rsidTr="00F427A0">
        <w:trPr>
          <w:cantSplit/>
          <w:trHeight w:val="135"/>
        </w:trPr>
        <w:tc>
          <w:tcPr>
            <w:tcW w:w="2126" w:type="dxa"/>
            <w:vAlign w:val="bottom"/>
          </w:tcPr>
          <w:p w14:paraId="39870876"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p>
        </w:tc>
        <w:tc>
          <w:tcPr>
            <w:tcW w:w="1219" w:type="dxa"/>
            <w:tcBorders>
              <w:top w:val="single" w:sz="4" w:space="0" w:color="auto"/>
              <w:bottom w:val="single" w:sz="12" w:space="0" w:color="auto"/>
            </w:tcBorders>
          </w:tcPr>
          <w:p w14:paraId="0C5C6EE9" w14:textId="0750D6B9"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 xml:space="preserve"> </w:t>
            </w:r>
            <w:r w:rsidR="00D22822" w:rsidRPr="003926DF">
              <w:rPr>
                <w:rFonts w:ascii="Browallia New" w:hAnsi="Browallia New" w:cs="Browallia New"/>
                <w:sz w:val="24"/>
                <w:szCs w:val="24"/>
                <w:lang w:val="en-GB"/>
              </w:rPr>
              <w:t xml:space="preserve"> 93,239</w:t>
            </w:r>
          </w:p>
        </w:tc>
        <w:tc>
          <w:tcPr>
            <w:tcW w:w="243" w:type="dxa"/>
          </w:tcPr>
          <w:p w14:paraId="5117A487"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19" w:type="dxa"/>
            <w:tcBorders>
              <w:top w:val="single" w:sz="4" w:space="0" w:color="auto"/>
              <w:bottom w:val="single" w:sz="12" w:space="0" w:color="auto"/>
            </w:tcBorders>
          </w:tcPr>
          <w:p w14:paraId="130FBE9D" w14:textId="6413333C"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4"/>
                <w:szCs w:val="24"/>
              </w:rPr>
            </w:pPr>
            <w:r w:rsidRPr="003926DF">
              <w:rPr>
                <w:rFonts w:ascii="Browallia New" w:hAnsi="Browallia New" w:cs="Browallia New"/>
                <w:sz w:val="24"/>
                <w:szCs w:val="24"/>
                <w:lang w:val="en-GB"/>
              </w:rPr>
              <w:t>117,677</w:t>
            </w:r>
          </w:p>
        </w:tc>
        <w:tc>
          <w:tcPr>
            <w:tcW w:w="248" w:type="dxa"/>
          </w:tcPr>
          <w:p w14:paraId="5E105244"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32" w:type="dxa"/>
            <w:tcBorders>
              <w:top w:val="single" w:sz="4" w:space="0" w:color="auto"/>
              <w:bottom w:val="single" w:sz="12" w:space="0" w:color="auto"/>
            </w:tcBorders>
          </w:tcPr>
          <w:p w14:paraId="3330F49D" w14:textId="517C40C1" w:rsidR="00550279" w:rsidRPr="003926DF" w:rsidRDefault="00D22822"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18,584</w:t>
            </w:r>
          </w:p>
        </w:tc>
        <w:tc>
          <w:tcPr>
            <w:tcW w:w="254" w:type="dxa"/>
          </w:tcPr>
          <w:p w14:paraId="7824F2D0" w14:textId="77777777" w:rsidR="00550279" w:rsidRPr="003926DF" w:rsidRDefault="00550279" w:rsidP="0055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4"/>
                <w:szCs w:val="24"/>
              </w:rPr>
            </w:pPr>
          </w:p>
        </w:tc>
        <w:tc>
          <w:tcPr>
            <w:tcW w:w="1285" w:type="dxa"/>
            <w:gridSpan w:val="2"/>
            <w:tcBorders>
              <w:top w:val="single" w:sz="4" w:space="0" w:color="auto"/>
              <w:bottom w:val="single" w:sz="12" w:space="0" w:color="auto"/>
            </w:tcBorders>
          </w:tcPr>
          <w:p w14:paraId="3C841637" w14:textId="69033C5E" w:rsidR="00550279" w:rsidRPr="003926DF" w:rsidRDefault="00550279" w:rsidP="005502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4"/>
                <w:szCs w:val="24"/>
                <w:lang w:val="en-GB"/>
              </w:rPr>
            </w:pPr>
            <w:r w:rsidRPr="003926DF">
              <w:rPr>
                <w:rFonts w:ascii="Browallia New" w:hAnsi="Browallia New" w:cs="Browallia New"/>
                <w:sz w:val="24"/>
                <w:szCs w:val="24"/>
                <w:lang w:val="en-GB"/>
              </w:rPr>
              <w:t>40,819</w:t>
            </w:r>
          </w:p>
        </w:tc>
      </w:tr>
    </w:tbl>
    <w:p w14:paraId="6BD7462D" w14:textId="77777777" w:rsidR="005A7392" w:rsidRPr="003926DF" w:rsidRDefault="005A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2FC961ED" w14:textId="12168ADC" w:rsidR="005A7392" w:rsidRPr="003926DF" w:rsidRDefault="00180214" w:rsidP="00180214">
      <w:pPr>
        <w:pStyle w:val="ListParagraph"/>
        <w:numPr>
          <w:ilvl w:val="1"/>
          <w:numId w:val="42"/>
        </w:numPr>
        <w:tabs>
          <w:tab w:val="left" w:pos="993"/>
        </w:tabs>
        <w:spacing w:line="240" w:lineRule="auto"/>
        <w:ind w:hanging="1080"/>
        <w:jc w:val="thaiDistribute"/>
        <w:rPr>
          <w:rFonts w:ascii="Browallia New" w:hAnsi="Browallia New" w:cs="Browallia New"/>
          <w:b/>
          <w:bCs/>
          <w:sz w:val="28"/>
        </w:rPr>
      </w:pPr>
      <w:r w:rsidRPr="003926DF">
        <w:rPr>
          <w:rFonts w:ascii="Browallia New" w:hAnsi="Browallia New" w:cs="Browallia New"/>
          <w:b/>
          <w:bCs/>
          <w:sz w:val="28"/>
        </w:rPr>
        <w:t xml:space="preserve"> </w:t>
      </w:r>
      <w:r w:rsidR="0081197F" w:rsidRPr="003926DF">
        <w:rPr>
          <w:rFonts w:ascii="Browallia New" w:hAnsi="Browallia New" w:cs="Browallia New"/>
          <w:b/>
          <w:bCs/>
          <w:sz w:val="28"/>
          <w:cs/>
        </w:rPr>
        <w:t>สัญญาสำคัญที่ทำกับกิจการอื่น</w:t>
      </w:r>
    </w:p>
    <w:p w14:paraId="649BCCA7" w14:textId="77777777" w:rsidR="0081197F" w:rsidRPr="003926DF" w:rsidRDefault="0081197F" w:rsidP="0081197F">
      <w:pPr>
        <w:pStyle w:val="ListParagraph"/>
        <w:tabs>
          <w:tab w:val="left" w:pos="993"/>
        </w:tabs>
        <w:spacing w:line="240" w:lineRule="auto"/>
        <w:ind w:left="1146"/>
        <w:jc w:val="thaiDistribute"/>
        <w:rPr>
          <w:rFonts w:ascii="Browallia New" w:hAnsi="Browallia New" w:cs="Browallia New"/>
          <w:b/>
          <w:bCs/>
          <w:sz w:val="28"/>
        </w:rPr>
      </w:pPr>
    </w:p>
    <w:p w14:paraId="7C997116" w14:textId="73E08C36" w:rsidR="00DC4D66" w:rsidRPr="003926DF" w:rsidRDefault="00DD1C6D" w:rsidP="00B10E87">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3926DF">
        <w:rPr>
          <w:rFonts w:ascii="Browallia New" w:hAnsi="Browallia New" w:cs="Browallia New"/>
          <w:sz w:val="28"/>
          <w:cs/>
        </w:rPr>
        <w:t xml:space="preserve">บริษัทย่อยแห่งหนึ่งได้ทำสัญญาจำนวน </w:t>
      </w:r>
      <w:r w:rsidR="002C6F3A" w:rsidRPr="003926DF">
        <w:rPr>
          <w:rFonts w:ascii="Browallia New" w:hAnsi="Browallia New" w:cs="Browallia New"/>
          <w:sz w:val="28"/>
        </w:rPr>
        <w:t>3</w:t>
      </w:r>
      <w:r w:rsidRPr="003926DF">
        <w:rPr>
          <w:rFonts w:ascii="Browallia New" w:hAnsi="Browallia New" w:cs="Browallia New"/>
          <w:sz w:val="28"/>
          <w:cs/>
        </w:rPr>
        <w:t xml:space="preserve"> สัญญา เพื่อใช้บริการช่องสัญญาณดาวเทียมและใช้บริการส่งสัญญาณโทรทัศน์ผ่านดาวเทียม โดยมีกำหนดระยะเวลาระหว่างวันที่ </w:t>
      </w:r>
      <w:r w:rsidRPr="003926DF">
        <w:rPr>
          <w:rFonts w:ascii="Browallia New" w:hAnsi="Browallia New" w:cs="Browallia New"/>
          <w:sz w:val="28"/>
        </w:rPr>
        <w:t xml:space="preserve">1 </w:t>
      </w:r>
      <w:r w:rsidR="002C6F3A" w:rsidRPr="003926DF">
        <w:rPr>
          <w:rFonts w:ascii="Browallia New" w:hAnsi="Browallia New" w:cs="Browallia New"/>
          <w:sz w:val="28"/>
          <w:cs/>
        </w:rPr>
        <w:t>ตุลาคม</w:t>
      </w:r>
      <w:r w:rsidRPr="003926DF">
        <w:rPr>
          <w:rFonts w:ascii="Browallia New" w:hAnsi="Browallia New" w:cs="Browallia New"/>
          <w:sz w:val="28"/>
          <w:cs/>
        </w:rPr>
        <w:t xml:space="preserve"> </w:t>
      </w:r>
      <w:r w:rsidRPr="003926DF">
        <w:rPr>
          <w:rFonts w:ascii="Browallia New" w:hAnsi="Browallia New" w:cs="Browallia New"/>
          <w:sz w:val="28"/>
        </w:rPr>
        <w:t>256</w:t>
      </w:r>
      <w:r w:rsidR="002C6F3A" w:rsidRPr="003926DF">
        <w:rPr>
          <w:rFonts w:ascii="Browallia New" w:hAnsi="Browallia New" w:cs="Browallia New"/>
          <w:sz w:val="28"/>
        </w:rPr>
        <w:t>7</w:t>
      </w:r>
      <w:r w:rsidRPr="003926DF">
        <w:rPr>
          <w:rFonts w:ascii="Browallia New" w:hAnsi="Browallia New" w:cs="Browallia New"/>
          <w:sz w:val="28"/>
          <w:cs/>
        </w:rPr>
        <w:t xml:space="preserve"> ถึงวันที่</w:t>
      </w:r>
      <w:r w:rsidR="00986C36" w:rsidRPr="003926DF">
        <w:rPr>
          <w:rFonts w:ascii="Browallia New" w:hAnsi="Browallia New" w:cs="Browallia New"/>
          <w:sz w:val="28"/>
        </w:rPr>
        <w:t xml:space="preserve"> </w:t>
      </w:r>
      <w:r w:rsidR="00B10E87" w:rsidRPr="003926DF">
        <w:rPr>
          <w:rFonts w:ascii="Browallia New" w:hAnsi="Browallia New" w:cs="Browallia New"/>
          <w:sz w:val="28"/>
        </w:rPr>
        <w:t xml:space="preserve">               </w:t>
      </w:r>
      <w:r w:rsidRPr="003926DF">
        <w:rPr>
          <w:rFonts w:ascii="Browallia New" w:hAnsi="Browallia New" w:cs="Browallia New"/>
          <w:sz w:val="28"/>
        </w:rPr>
        <w:t>30</w:t>
      </w:r>
      <w:r w:rsidR="00B10E87" w:rsidRPr="003926DF">
        <w:rPr>
          <w:rFonts w:ascii="Browallia New" w:hAnsi="Browallia New" w:cs="Browallia New"/>
          <w:sz w:val="28"/>
        </w:rPr>
        <w:t xml:space="preserve"> </w:t>
      </w:r>
      <w:r w:rsidRPr="003926DF">
        <w:rPr>
          <w:rFonts w:ascii="Browallia New" w:hAnsi="Browallia New" w:cs="Browallia New"/>
          <w:sz w:val="28"/>
          <w:cs/>
        </w:rPr>
        <w:t>กันยายน</w:t>
      </w:r>
      <w:r w:rsidR="00091379" w:rsidRPr="003926DF">
        <w:rPr>
          <w:rFonts w:ascii="Browallia New" w:hAnsi="Browallia New" w:cs="Browallia New"/>
          <w:sz w:val="28"/>
        </w:rPr>
        <w:t xml:space="preserve"> </w:t>
      </w:r>
      <w:r w:rsidRPr="003926DF">
        <w:rPr>
          <w:rFonts w:ascii="Browallia New" w:hAnsi="Browallia New" w:cs="Browallia New"/>
          <w:sz w:val="28"/>
        </w:rPr>
        <w:t>256</w:t>
      </w:r>
      <w:r w:rsidR="002C6F3A" w:rsidRPr="003926DF">
        <w:rPr>
          <w:rFonts w:ascii="Browallia New" w:hAnsi="Browallia New" w:cs="Browallia New"/>
          <w:sz w:val="28"/>
        </w:rPr>
        <w:t>8</w:t>
      </w:r>
      <w:r w:rsidRPr="003926DF">
        <w:rPr>
          <w:rFonts w:ascii="Browallia New" w:hAnsi="Browallia New" w:cs="Browallia New"/>
          <w:sz w:val="28"/>
          <w:cs/>
        </w:rPr>
        <w:t xml:space="preserve"> โดยบริษัท</w:t>
      </w:r>
      <w:r w:rsidR="00A35348" w:rsidRPr="003926DF">
        <w:rPr>
          <w:rFonts w:ascii="Browallia New" w:hAnsi="Browallia New" w:cs="Browallia New"/>
          <w:sz w:val="28"/>
          <w:cs/>
        </w:rPr>
        <w:t>ย่อย</w:t>
      </w:r>
      <w:r w:rsidRPr="003926DF">
        <w:rPr>
          <w:rFonts w:ascii="Browallia New" w:hAnsi="Browallia New" w:cs="Browallia New"/>
          <w:sz w:val="28"/>
          <w:cs/>
        </w:rPr>
        <w:t>ตกลงจ่ายค่าธรรมเนียมสำหรับการใช้บริการและจ่ายค่าใช้จ่ายต่างๆ ที</w:t>
      </w:r>
      <w:r w:rsidR="00F918C3" w:rsidRPr="003926DF">
        <w:rPr>
          <w:rFonts w:ascii="Browallia New" w:hAnsi="Browallia New" w:cs="Browallia New"/>
          <w:sz w:val="28"/>
          <w:cs/>
        </w:rPr>
        <w:t>่</w:t>
      </w:r>
      <w:r w:rsidRPr="003926DF">
        <w:rPr>
          <w:rFonts w:ascii="Browallia New" w:hAnsi="Browallia New" w:cs="Browallia New"/>
          <w:sz w:val="28"/>
          <w:cs/>
        </w:rPr>
        <w:t>เกี่ยวกับการใช้บริการดังกล่าวตามที่ระบุในสัญญา ทั้งนี้ บริษัท</w:t>
      </w:r>
      <w:r w:rsidR="00A35348" w:rsidRPr="003926DF">
        <w:rPr>
          <w:rFonts w:ascii="Browallia New" w:hAnsi="Browallia New" w:cs="Browallia New"/>
          <w:sz w:val="28"/>
          <w:cs/>
        </w:rPr>
        <w:t>ย่อย</w:t>
      </w:r>
      <w:r w:rsidRPr="003926DF">
        <w:rPr>
          <w:rFonts w:ascii="Browallia New" w:hAnsi="Browallia New" w:cs="Browallia New"/>
          <w:sz w:val="28"/>
          <w:cs/>
        </w:rPr>
        <w:t>ต้องปฏิบัติตามเงื่อนไขต่าง</w:t>
      </w:r>
      <w:r w:rsidR="00393D7C" w:rsidRPr="003926DF">
        <w:rPr>
          <w:rFonts w:ascii="Browallia New" w:hAnsi="Browallia New" w:cs="Browallia New"/>
          <w:sz w:val="28"/>
          <w:cs/>
        </w:rPr>
        <w:t xml:space="preserve"> </w:t>
      </w:r>
      <w:r w:rsidRPr="003926DF">
        <w:rPr>
          <w:rFonts w:ascii="Browallia New" w:hAnsi="Browallia New" w:cs="Browallia New"/>
          <w:sz w:val="28"/>
          <w:cs/>
        </w:rPr>
        <w:t>ๆ ที่ระบุไว</w:t>
      </w:r>
      <w:r w:rsidR="00F918C3" w:rsidRPr="003926DF">
        <w:rPr>
          <w:rFonts w:ascii="Browallia New" w:hAnsi="Browallia New" w:cs="Browallia New"/>
          <w:sz w:val="28"/>
          <w:cs/>
        </w:rPr>
        <w:t>้</w:t>
      </w:r>
      <w:r w:rsidRPr="003926DF">
        <w:rPr>
          <w:rFonts w:ascii="Browallia New" w:hAnsi="Browallia New" w:cs="Browallia New"/>
          <w:sz w:val="28"/>
          <w:cs/>
        </w:rPr>
        <w:t>ในสัญญา</w:t>
      </w:r>
    </w:p>
    <w:p w14:paraId="081A55CC" w14:textId="77777777" w:rsidR="00EA53BD" w:rsidRPr="003926DF" w:rsidRDefault="00EA53BD" w:rsidP="00EA53BD">
      <w:pPr>
        <w:pStyle w:val="ListParagraph"/>
        <w:tabs>
          <w:tab w:val="left" w:pos="993"/>
        </w:tabs>
        <w:spacing w:after="0" w:line="240" w:lineRule="auto"/>
        <w:ind w:left="1368"/>
        <w:jc w:val="thaiDistribute"/>
        <w:rPr>
          <w:rFonts w:ascii="Browallia New" w:hAnsi="Browallia New" w:cs="Browallia New"/>
          <w:sz w:val="28"/>
        </w:rPr>
      </w:pPr>
    </w:p>
    <w:p w14:paraId="656D61DD" w14:textId="7606CE9C" w:rsidR="004B5148" w:rsidRPr="003926DF" w:rsidRDefault="007F26C5"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3926DF">
        <w:rPr>
          <w:rFonts w:ascii="Browallia New" w:hAnsi="Browallia New" w:cs="Browallia New"/>
          <w:sz w:val="28"/>
          <w:cs/>
        </w:rPr>
        <w:t xml:space="preserve">บริษัทย่อยแห่งหนึ่งได้ทำสัญญาเช่าเวลาของสถานีวิทยุกระจายเสียงกับส่วนราชการ กำหนดระยะเวลา </w:t>
      </w:r>
      <w:r w:rsidR="00532D26" w:rsidRPr="003926DF">
        <w:rPr>
          <w:rFonts w:ascii="Browallia New" w:hAnsi="Browallia New" w:cs="Browallia New"/>
          <w:sz w:val="28"/>
          <w:cs/>
        </w:rPr>
        <w:t xml:space="preserve">   </w:t>
      </w:r>
      <w:r w:rsidR="00FE2932" w:rsidRPr="003926DF">
        <w:rPr>
          <w:rFonts w:ascii="Browallia New" w:hAnsi="Browallia New" w:cs="Browallia New"/>
          <w:sz w:val="28"/>
        </w:rPr>
        <w:t>2</w:t>
      </w:r>
      <w:r w:rsidRPr="003926DF">
        <w:rPr>
          <w:rFonts w:ascii="Browallia New" w:hAnsi="Browallia New" w:cs="Browallia New"/>
          <w:sz w:val="28"/>
          <w:cs/>
        </w:rPr>
        <w:t xml:space="preserve"> ปี ตั้งแต่วันที่ </w:t>
      </w:r>
      <w:r w:rsidR="00FE2932" w:rsidRPr="003926DF">
        <w:rPr>
          <w:rFonts w:ascii="Browallia New" w:hAnsi="Browallia New" w:cs="Browallia New"/>
          <w:sz w:val="28"/>
        </w:rPr>
        <w:t>1</w:t>
      </w:r>
      <w:r w:rsidRPr="003926DF">
        <w:rPr>
          <w:rFonts w:ascii="Browallia New" w:hAnsi="Browallia New" w:cs="Browallia New"/>
          <w:sz w:val="28"/>
          <w:cs/>
        </w:rPr>
        <w:t xml:space="preserve"> มกราคม </w:t>
      </w:r>
      <w:r w:rsidR="00FE2932" w:rsidRPr="003926DF">
        <w:rPr>
          <w:rFonts w:ascii="Browallia New" w:hAnsi="Browallia New" w:cs="Browallia New"/>
          <w:sz w:val="28"/>
        </w:rPr>
        <w:t>256</w:t>
      </w:r>
      <w:r w:rsidR="007750CF" w:rsidRPr="003926DF">
        <w:rPr>
          <w:rFonts w:ascii="Browallia New" w:hAnsi="Browallia New" w:cs="Browallia New"/>
          <w:sz w:val="28"/>
        </w:rPr>
        <w:t>7</w:t>
      </w:r>
      <w:r w:rsidRPr="003926DF">
        <w:rPr>
          <w:rFonts w:ascii="Browallia New" w:hAnsi="Browallia New" w:cs="Browallia New"/>
          <w:sz w:val="28"/>
          <w:cs/>
        </w:rPr>
        <w:t xml:space="preserve"> ถึงวันที่ </w:t>
      </w:r>
      <w:r w:rsidR="00FE2932" w:rsidRPr="003926DF">
        <w:rPr>
          <w:rFonts w:ascii="Browallia New" w:hAnsi="Browallia New" w:cs="Browallia New"/>
          <w:sz w:val="28"/>
        </w:rPr>
        <w:t>31</w:t>
      </w:r>
      <w:r w:rsidRPr="003926DF">
        <w:rPr>
          <w:rFonts w:ascii="Browallia New" w:hAnsi="Browallia New" w:cs="Browallia New"/>
          <w:sz w:val="28"/>
          <w:cs/>
        </w:rPr>
        <w:t xml:space="preserve"> ธันวาคม </w:t>
      </w:r>
      <w:r w:rsidR="00FE2932" w:rsidRPr="003926DF">
        <w:rPr>
          <w:rFonts w:ascii="Browallia New" w:hAnsi="Browallia New" w:cs="Browallia New"/>
          <w:sz w:val="28"/>
        </w:rPr>
        <w:t>256</w:t>
      </w:r>
      <w:r w:rsidR="007750CF" w:rsidRPr="003926DF">
        <w:rPr>
          <w:rFonts w:ascii="Browallia New" w:hAnsi="Browallia New" w:cs="Browallia New"/>
          <w:sz w:val="28"/>
        </w:rPr>
        <w:t>8</w:t>
      </w:r>
    </w:p>
    <w:p w14:paraId="442F275E" w14:textId="77777777" w:rsidR="00DC4D66" w:rsidRPr="003926DF" w:rsidRDefault="00DC4D66" w:rsidP="00DC4D66">
      <w:pPr>
        <w:pStyle w:val="ListParagraph"/>
        <w:tabs>
          <w:tab w:val="left" w:pos="993"/>
        </w:tabs>
        <w:spacing w:after="0" w:line="240" w:lineRule="auto"/>
        <w:ind w:left="1368"/>
        <w:jc w:val="thaiDistribute"/>
        <w:rPr>
          <w:rFonts w:ascii="Browallia New" w:hAnsi="Browallia New" w:cs="Browallia New"/>
          <w:sz w:val="28"/>
        </w:rPr>
      </w:pPr>
    </w:p>
    <w:p w14:paraId="4BA175B3" w14:textId="779C363F" w:rsidR="00685D86" w:rsidRPr="003926DF" w:rsidRDefault="00685D86" w:rsidP="00B6227D">
      <w:pPr>
        <w:pStyle w:val="ListParagraph"/>
        <w:numPr>
          <w:ilvl w:val="0"/>
          <w:numId w:val="22"/>
        </w:numPr>
        <w:tabs>
          <w:tab w:val="left" w:pos="993"/>
        </w:tabs>
        <w:spacing w:after="0" w:line="240" w:lineRule="auto"/>
        <w:ind w:left="1368"/>
        <w:jc w:val="thaiDistribute"/>
        <w:rPr>
          <w:rFonts w:ascii="Browallia New" w:hAnsi="Browallia New" w:cs="Browallia New"/>
          <w:sz w:val="28"/>
        </w:rPr>
      </w:pPr>
      <w:r w:rsidRPr="003926DF">
        <w:rPr>
          <w:rFonts w:ascii="Browallia New" w:hAnsi="Browallia New" w:cs="Browallia New"/>
          <w:sz w:val="28"/>
          <w:cs/>
        </w:rPr>
        <w:lastRenderedPageBreak/>
        <w:t>บริษัทและบริษัทย่อยแห่งหนึ่งได้รับใบอนุญาตประกอบกิจการโทรคมนาคมจากคณะกรรมการกิจการกระจายเสียงกิจการโทรทัศน์และกิจการโทรคมนาคมแห่งชาติ (กสทช.) โดยมีภาระผูกพันที่จะต้องปฏิบัติ</w:t>
      </w:r>
      <w:r w:rsidRPr="003926DF">
        <w:rPr>
          <w:rFonts w:ascii="Browallia New" w:hAnsi="Browallia New" w:cs="Browallia New"/>
          <w:spacing w:val="-4"/>
          <w:sz w:val="28"/>
          <w:cs/>
        </w:rPr>
        <w:t>ตามข้อกำหนดต่าง ๆ ที่ระบุไว้ในใบอนุญาตและต้องชำระค่าธรรมเนียมใบอนุญาตรายปี และค่าธรรมเนียม</w:t>
      </w:r>
      <w:r w:rsidR="00B6227D" w:rsidRPr="003926DF">
        <w:rPr>
          <w:rFonts w:ascii="Browallia New" w:hAnsi="Browallia New" w:cs="Browallia New"/>
          <w:spacing w:val="-4"/>
          <w:sz w:val="28"/>
          <w:cs/>
        </w:rPr>
        <w:br/>
      </w:r>
      <w:r w:rsidRPr="003926DF">
        <w:rPr>
          <w:rFonts w:ascii="Browallia New" w:hAnsi="Browallia New" w:cs="Browallia New"/>
          <w:sz w:val="28"/>
          <w:cs/>
        </w:rPr>
        <w:t>ในการนำส่งเข้ากองทุนตามข้อกำหนดและเงื่อนไขที่ประกาศโดย กสทช.</w:t>
      </w:r>
    </w:p>
    <w:p w14:paraId="2FD5B156" w14:textId="77777777" w:rsidR="004B5148" w:rsidRPr="003926DF" w:rsidRDefault="004B5148" w:rsidP="004B5148">
      <w:pPr>
        <w:tabs>
          <w:tab w:val="left" w:pos="993"/>
        </w:tabs>
        <w:spacing w:line="240" w:lineRule="auto"/>
        <w:jc w:val="thaiDistribute"/>
        <w:rPr>
          <w:rFonts w:ascii="Browallia New" w:hAnsi="Browallia New" w:cs="Browallia New"/>
          <w:sz w:val="28"/>
        </w:rPr>
      </w:pPr>
    </w:p>
    <w:p w14:paraId="484BB1F1" w14:textId="6E81DB19" w:rsidR="00C1239A" w:rsidRPr="003926DF" w:rsidRDefault="007764C2" w:rsidP="00E90712">
      <w:pPr>
        <w:pStyle w:val="ListParagraph"/>
        <w:numPr>
          <w:ilvl w:val="0"/>
          <w:numId w:val="22"/>
        </w:numPr>
        <w:tabs>
          <w:tab w:val="left" w:pos="993"/>
        </w:tabs>
        <w:spacing w:line="240" w:lineRule="auto"/>
        <w:ind w:left="1368"/>
        <w:jc w:val="thaiDistribute"/>
        <w:rPr>
          <w:rFonts w:ascii="Browallia New" w:hAnsi="Browallia New" w:cs="Browallia New"/>
          <w:sz w:val="28"/>
        </w:rPr>
      </w:pPr>
      <w:r w:rsidRPr="003926DF">
        <w:rPr>
          <w:rFonts w:ascii="Browallia New" w:eastAsia="Arial Unicode MS" w:hAnsi="Browallia New" w:cs="Browallia New"/>
          <w:sz w:val="28"/>
          <w:cs/>
        </w:rPr>
        <w:t>บริษัทย่อยแห่งหนึ่งได้ทำสัญญาเช่าใช้บริการโครงข่ายโทรทัศน์ประเภทที่ใช้คลื่นความถี่ภาคพื้นดิน</w:t>
      </w:r>
      <w:r w:rsidRPr="003926DF">
        <w:rPr>
          <w:rFonts w:ascii="Browallia New" w:eastAsia="Arial Unicode MS" w:hAnsi="Browallia New" w:cs="Browallia New"/>
          <w:sz w:val="28"/>
        </w:rPr>
        <w:br/>
      </w:r>
      <w:r w:rsidRPr="003926DF">
        <w:rPr>
          <w:rFonts w:ascii="Browallia New" w:eastAsia="Arial Unicode MS" w:hAnsi="Browallia New" w:cs="Browallia New"/>
          <w:sz w:val="28"/>
          <w:cs/>
        </w:rPr>
        <w:t xml:space="preserve">ในระบบดิจิทัลกับองค์การกระจายเสียงและแพร่ภาพสาธารณะแห่งประเทศไทย (ส.ส.ท.) สำหรับดำเนินกิจการโทรทัศน์ระบบดิจิทัลระยะเวลา </w:t>
      </w:r>
      <w:r w:rsidR="0076192E" w:rsidRPr="003926DF">
        <w:rPr>
          <w:rFonts w:ascii="Browallia New" w:eastAsia="Arial Unicode MS" w:hAnsi="Browallia New" w:cs="Browallia New"/>
          <w:sz w:val="28"/>
        </w:rPr>
        <w:t>15</w:t>
      </w:r>
      <w:r w:rsidRPr="003926DF">
        <w:rPr>
          <w:rFonts w:ascii="Browallia New" w:eastAsia="Arial Unicode MS" w:hAnsi="Browallia New" w:cs="Browallia New"/>
          <w:sz w:val="28"/>
          <w:cs/>
        </w:rPr>
        <w:t xml:space="preserve"> ปี</w:t>
      </w:r>
      <w:r w:rsidR="00EC5E20" w:rsidRPr="003926DF">
        <w:rPr>
          <w:rFonts w:ascii="Browallia New" w:eastAsia="Arial Unicode MS" w:hAnsi="Browallia New" w:cs="Browallia New"/>
          <w:sz w:val="28"/>
          <w:cs/>
        </w:rPr>
        <w:t xml:space="preserve"> </w:t>
      </w:r>
      <w:r w:rsidR="00166C48" w:rsidRPr="003926DF">
        <w:rPr>
          <w:rFonts w:ascii="Browallia New" w:eastAsia="Arial Unicode MS" w:hAnsi="Browallia New" w:cs="Browallia New"/>
          <w:sz w:val="28"/>
          <w:cs/>
        </w:rPr>
        <w:t xml:space="preserve">ระหว่างวันที่ </w:t>
      </w:r>
      <w:r w:rsidR="0076192E" w:rsidRPr="003926DF">
        <w:rPr>
          <w:rFonts w:ascii="Browallia New" w:eastAsia="Arial Unicode MS" w:hAnsi="Browallia New" w:cs="Browallia New"/>
          <w:sz w:val="28"/>
        </w:rPr>
        <w:t>25</w:t>
      </w:r>
      <w:r w:rsidR="00166C48" w:rsidRPr="003926DF">
        <w:rPr>
          <w:rFonts w:ascii="Browallia New" w:eastAsia="Arial Unicode MS" w:hAnsi="Browallia New" w:cs="Browallia New"/>
          <w:sz w:val="28"/>
          <w:cs/>
        </w:rPr>
        <w:t xml:space="preserve"> เมษายน </w:t>
      </w:r>
      <w:r w:rsidR="0076192E" w:rsidRPr="003926DF">
        <w:rPr>
          <w:rFonts w:ascii="Browallia New" w:eastAsia="Arial Unicode MS" w:hAnsi="Browallia New" w:cs="Browallia New"/>
          <w:sz w:val="28"/>
        </w:rPr>
        <w:t>2557</w:t>
      </w:r>
      <w:r w:rsidR="00166C48" w:rsidRPr="003926DF">
        <w:rPr>
          <w:rFonts w:ascii="Browallia New" w:eastAsia="Arial Unicode MS" w:hAnsi="Browallia New" w:cs="Browallia New"/>
          <w:sz w:val="28"/>
          <w:cs/>
        </w:rPr>
        <w:t xml:space="preserve"> ถึงวันที่ </w:t>
      </w:r>
      <w:r w:rsidR="0076192E" w:rsidRPr="003926DF">
        <w:rPr>
          <w:rFonts w:ascii="Browallia New" w:eastAsia="Arial Unicode MS" w:hAnsi="Browallia New" w:cs="Browallia New"/>
          <w:sz w:val="28"/>
        </w:rPr>
        <w:t>24</w:t>
      </w:r>
      <w:r w:rsidR="00166C48" w:rsidRPr="003926DF">
        <w:rPr>
          <w:rFonts w:ascii="Browallia New" w:eastAsia="Arial Unicode MS" w:hAnsi="Browallia New" w:cs="Browallia New"/>
          <w:sz w:val="28"/>
          <w:cs/>
        </w:rPr>
        <w:t xml:space="preserve"> เมษายน </w:t>
      </w:r>
      <w:r w:rsidR="0076192E" w:rsidRPr="003926DF">
        <w:rPr>
          <w:rFonts w:ascii="Browallia New" w:eastAsia="Arial Unicode MS" w:hAnsi="Browallia New" w:cs="Browallia New"/>
          <w:sz w:val="28"/>
        </w:rPr>
        <w:t>2572</w:t>
      </w:r>
      <w:r w:rsidRPr="003926DF">
        <w:rPr>
          <w:rFonts w:ascii="Browallia New" w:eastAsia="Arial Unicode MS" w:hAnsi="Browallia New" w:cs="Browallia New"/>
          <w:sz w:val="28"/>
          <w:cs/>
        </w:rPr>
        <w:t xml:space="preserve"> โดยมีค่าธรรมเนียมสำหรับการใช้บริการตามที่ระบุไว้ในสัญญา และบริษัทย่อยได้วางหนังสือค้ำประกันจากสถาบันการเงินร้อยละ </w:t>
      </w:r>
      <w:r w:rsidR="0076192E" w:rsidRPr="003926DF">
        <w:rPr>
          <w:rFonts w:ascii="Browallia New" w:eastAsia="Arial Unicode MS" w:hAnsi="Browallia New" w:cs="Browallia New"/>
          <w:sz w:val="28"/>
        </w:rPr>
        <w:t>5</w:t>
      </w:r>
      <w:r w:rsidRPr="003926DF">
        <w:rPr>
          <w:rFonts w:ascii="Browallia New" w:eastAsia="Arial Unicode MS" w:hAnsi="Browallia New" w:cs="Browallia New"/>
          <w:sz w:val="28"/>
          <w:cs/>
        </w:rPr>
        <w:t xml:space="preserve"> ของมูลค่าตามสัญญา</w:t>
      </w:r>
    </w:p>
    <w:p w14:paraId="1130F15D" w14:textId="77777777" w:rsidR="00CB78EE" w:rsidRPr="003926DF" w:rsidRDefault="00CB78EE" w:rsidP="0017024F">
      <w:pPr>
        <w:pStyle w:val="ListParagraph"/>
        <w:tabs>
          <w:tab w:val="left" w:pos="993"/>
        </w:tabs>
        <w:spacing w:line="240" w:lineRule="auto"/>
        <w:ind w:left="1368"/>
        <w:jc w:val="thaiDistribute"/>
        <w:rPr>
          <w:rFonts w:ascii="Browallia New" w:hAnsi="Browallia New" w:cs="Browallia New"/>
          <w:sz w:val="28"/>
        </w:rPr>
      </w:pPr>
    </w:p>
    <w:p w14:paraId="13D82BA0" w14:textId="7AC2657F" w:rsidR="008E5834" w:rsidRPr="003926DF" w:rsidRDefault="00263B59" w:rsidP="00677234">
      <w:pPr>
        <w:pStyle w:val="ListParagraph"/>
        <w:numPr>
          <w:ilvl w:val="1"/>
          <w:numId w:val="42"/>
        </w:numPr>
        <w:tabs>
          <w:tab w:val="left" w:pos="993"/>
        </w:tabs>
        <w:spacing w:after="0" w:line="240" w:lineRule="auto"/>
        <w:ind w:left="1502" w:hanging="1077"/>
        <w:jc w:val="thaiDistribute"/>
        <w:rPr>
          <w:rFonts w:ascii="Browallia New" w:hAnsi="Browallia New" w:cs="Browallia New"/>
          <w:b/>
          <w:bCs/>
          <w:color w:val="7030A0"/>
          <w:sz w:val="28"/>
        </w:rPr>
      </w:pPr>
      <w:r w:rsidRPr="003926DF">
        <w:rPr>
          <w:rFonts w:ascii="Browallia New" w:hAnsi="Browallia New" w:cs="Browallia New"/>
          <w:b/>
          <w:bCs/>
          <w:sz w:val="28"/>
          <w:cs/>
        </w:rPr>
        <w:t>หนี้สินที่อาจเกิดขึ้น</w:t>
      </w:r>
    </w:p>
    <w:p w14:paraId="0B609F7F" w14:textId="77777777" w:rsidR="0063365D" w:rsidRPr="003926DF" w:rsidRDefault="0063365D" w:rsidP="00677234">
      <w:pPr>
        <w:pStyle w:val="ListParagraph"/>
        <w:tabs>
          <w:tab w:val="left" w:pos="993"/>
        </w:tabs>
        <w:spacing w:after="0" w:line="240" w:lineRule="auto"/>
        <w:ind w:left="1502"/>
        <w:jc w:val="thaiDistribute"/>
        <w:rPr>
          <w:rFonts w:ascii="Browallia New" w:hAnsi="Browallia New" w:cs="Browallia New"/>
          <w:b/>
          <w:bCs/>
          <w:color w:val="7030A0"/>
          <w:sz w:val="28"/>
        </w:rPr>
      </w:pPr>
    </w:p>
    <w:p w14:paraId="5D04725B" w14:textId="113D44EF" w:rsidR="007B65C0" w:rsidRPr="003926DF" w:rsidRDefault="0063365D"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3926DF">
        <w:rPr>
          <w:rFonts w:ascii="Browallia New" w:hAnsi="Browallia New" w:cs="Browallia New"/>
          <w:sz w:val="28"/>
          <w:szCs w:val="28"/>
          <w:cs/>
        </w:rPr>
        <w:t xml:space="preserve">ณ วันที่ </w:t>
      </w:r>
      <w:r w:rsidR="00C4727D" w:rsidRPr="003926DF">
        <w:rPr>
          <w:rFonts w:ascii="Browallia New" w:eastAsia="SimSun" w:hAnsi="Browallia New" w:cs="Browallia New"/>
          <w:sz w:val="28"/>
          <w:szCs w:val="28"/>
          <w:lang w:val="en-GB"/>
        </w:rPr>
        <w:t>31</w:t>
      </w:r>
      <w:r w:rsidR="00C4727D" w:rsidRPr="003926DF">
        <w:rPr>
          <w:rFonts w:ascii="Browallia New" w:eastAsia="SimSun" w:hAnsi="Browallia New" w:cs="Browallia New"/>
          <w:sz w:val="28"/>
          <w:szCs w:val="28"/>
          <w:cs/>
          <w:lang w:val="en-GB"/>
        </w:rPr>
        <w:t xml:space="preserve"> มีนาคม </w:t>
      </w:r>
      <w:r w:rsidRPr="003926DF">
        <w:rPr>
          <w:rFonts w:ascii="Browallia New" w:eastAsia="SimSun" w:hAnsi="Browallia New" w:cs="Browallia New"/>
          <w:sz w:val="28"/>
          <w:szCs w:val="28"/>
        </w:rPr>
        <w:t>256</w:t>
      </w:r>
      <w:r w:rsidR="00C4727D" w:rsidRPr="003926DF">
        <w:rPr>
          <w:rFonts w:ascii="Browallia New" w:eastAsia="SimSun" w:hAnsi="Browallia New" w:cs="Browallia New"/>
          <w:sz w:val="28"/>
          <w:szCs w:val="28"/>
        </w:rPr>
        <w:t>8</w:t>
      </w:r>
      <w:r w:rsidRPr="003926DF">
        <w:rPr>
          <w:rFonts w:ascii="Browallia New" w:hAnsi="Browallia New" w:cs="Browallia New"/>
          <w:sz w:val="28"/>
          <w:szCs w:val="28"/>
          <w:cs/>
        </w:rPr>
        <w:t xml:space="preserve"> และวันที่ </w:t>
      </w:r>
      <w:r w:rsidR="00FE2932" w:rsidRPr="003926DF">
        <w:rPr>
          <w:rFonts w:ascii="Browallia New" w:hAnsi="Browallia New" w:cs="Browallia New"/>
          <w:sz w:val="28"/>
          <w:szCs w:val="28"/>
        </w:rPr>
        <w:t>31</w:t>
      </w:r>
      <w:r w:rsidRPr="003926DF">
        <w:rPr>
          <w:rFonts w:ascii="Browallia New" w:hAnsi="Browallia New" w:cs="Browallia New"/>
          <w:sz w:val="28"/>
          <w:szCs w:val="28"/>
          <w:cs/>
        </w:rPr>
        <w:t xml:space="preserve"> ธันวาคม </w:t>
      </w:r>
      <w:r w:rsidR="00FE2932" w:rsidRPr="003926DF">
        <w:rPr>
          <w:rFonts w:ascii="Browallia New" w:hAnsi="Browallia New" w:cs="Browallia New"/>
          <w:sz w:val="28"/>
          <w:szCs w:val="28"/>
        </w:rPr>
        <w:t>256</w:t>
      </w:r>
      <w:r w:rsidR="00C4727D" w:rsidRPr="003926DF">
        <w:rPr>
          <w:rFonts w:ascii="Browallia New" w:hAnsi="Browallia New" w:cs="Browallia New"/>
          <w:sz w:val="28"/>
          <w:szCs w:val="28"/>
        </w:rPr>
        <w:t>7</w:t>
      </w:r>
      <w:r w:rsidRPr="003926DF">
        <w:rPr>
          <w:rFonts w:ascii="Browallia New" w:hAnsi="Browallia New" w:cs="Browallia New"/>
          <w:sz w:val="28"/>
          <w:szCs w:val="28"/>
          <w:cs/>
        </w:rPr>
        <w:t xml:space="preserve"> </w:t>
      </w:r>
      <w:r w:rsidRPr="00CE1688">
        <w:rPr>
          <w:rFonts w:ascii="Browallia New" w:hAnsi="Browallia New" w:cs="Browallia New"/>
          <w:spacing w:val="6"/>
          <w:sz w:val="28"/>
          <w:szCs w:val="28"/>
          <w:cs/>
        </w:rPr>
        <w:t>กลุ่มบริษัทมีภาระผูกพันกับธนาคารพาณิชย์ในเรื่องต่าง</w:t>
      </w:r>
      <w:r w:rsidR="00393D7C" w:rsidRPr="003926DF">
        <w:rPr>
          <w:rFonts w:ascii="Browallia New" w:hAnsi="Browallia New" w:cs="Browallia New"/>
          <w:sz w:val="28"/>
          <w:szCs w:val="28"/>
          <w:cs/>
        </w:rPr>
        <w:t xml:space="preserve"> </w:t>
      </w:r>
      <w:r w:rsidRPr="003926DF">
        <w:rPr>
          <w:rFonts w:ascii="Browallia New" w:hAnsi="Browallia New" w:cs="Browallia New"/>
          <w:sz w:val="28"/>
          <w:szCs w:val="28"/>
          <w:cs/>
        </w:rPr>
        <w:t>ๆ ดังนี้</w:t>
      </w:r>
    </w:p>
    <w:p w14:paraId="7D1029D5" w14:textId="77777777" w:rsidR="0056009E" w:rsidRPr="003926DF" w:rsidRDefault="0056009E" w:rsidP="0063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p>
    <w:tbl>
      <w:tblPr>
        <w:tblW w:w="8515" w:type="dxa"/>
        <w:tblInd w:w="900" w:type="dxa"/>
        <w:tblLayout w:type="fixed"/>
        <w:tblLook w:val="0000" w:firstRow="0" w:lastRow="0" w:firstColumn="0" w:lastColumn="0" w:noHBand="0" w:noVBand="0"/>
      </w:tblPr>
      <w:tblGrid>
        <w:gridCol w:w="5102"/>
        <w:gridCol w:w="1587"/>
        <w:gridCol w:w="239"/>
        <w:gridCol w:w="1587"/>
      </w:tblGrid>
      <w:tr w:rsidR="008B0B0F" w:rsidRPr="003926DF" w14:paraId="246B9648" w14:textId="77777777" w:rsidTr="008B0B0F">
        <w:trPr>
          <w:cantSplit/>
          <w:tblHeader/>
        </w:trPr>
        <w:tc>
          <w:tcPr>
            <w:tcW w:w="5102" w:type="dxa"/>
          </w:tcPr>
          <w:p w14:paraId="2C757712" w14:textId="77777777" w:rsidR="0056009E" w:rsidRPr="003926DF"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Pr>
          <w:p w14:paraId="3165AB5B" w14:textId="246F3180" w:rsidR="0056009E" w:rsidRPr="003926DF" w:rsidRDefault="0056009E"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3926DF">
              <w:rPr>
                <w:rFonts w:ascii="Browallia New" w:hAnsi="Browallia New" w:cs="Browallia New"/>
                <w:snapToGrid w:val="0"/>
                <w:sz w:val="28"/>
                <w:szCs w:val="28"/>
                <w:lang w:eastAsia="th-TH"/>
              </w:rPr>
              <w:t>(</w:t>
            </w:r>
            <w:proofErr w:type="gramStart"/>
            <w:r w:rsidRPr="003926DF">
              <w:rPr>
                <w:rFonts w:ascii="Browallia New" w:hAnsi="Browallia New" w:cs="Browallia New"/>
                <w:snapToGrid w:val="0"/>
                <w:sz w:val="28"/>
                <w:szCs w:val="28"/>
                <w:cs/>
                <w:lang w:eastAsia="th-TH"/>
              </w:rPr>
              <w:t>หน่วย</w:t>
            </w:r>
            <w:r w:rsidRPr="003926DF">
              <w:rPr>
                <w:rFonts w:ascii="Browallia New" w:hAnsi="Browallia New" w:cs="Browallia New"/>
                <w:snapToGrid w:val="0"/>
                <w:sz w:val="28"/>
                <w:szCs w:val="28"/>
                <w:lang w:eastAsia="th-TH"/>
              </w:rPr>
              <w:t xml:space="preserve"> :</w:t>
            </w:r>
            <w:proofErr w:type="gramEnd"/>
            <w:r w:rsidRPr="003926DF">
              <w:rPr>
                <w:rFonts w:ascii="Browallia New" w:hAnsi="Browallia New" w:cs="Browallia New"/>
                <w:snapToGrid w:val="0"/>
                <w:sz w:val="28"/>
                <w:szCs w:val="28"/>
                <w:lang w:eastAsia="th-TH"/>
              </w:rPr>
              <w:t xml:space="preserve"> </w:t>
            </w:r>
            <w:r w:rsidR="00EE3B72" w:rsidRPr="003926DF">
              <w:rPr>
                <w:rFonts w:ascii="Browallia New" w:hAnsi="Browallia New" w:cs="Browallia New"/>
                <w:snapToGrid w:val="0"/>
                <w:sz w:val="28"/>
                <w:szCs w:val="28"/>
                <w:u w:val="single"/>
                <w:cs/>
                <w:lang w:eastAsia="th-TH"/>
              </w:rPr>
              <w:t>พัน</w:t>
            </w:r>
            <w:r w:rsidRPr="003926DF">
              <w:rPr>
                <w:rFonts w:ascii="Browallia New" w:hAnsi="Browallia New" w:cs="Browallia New"/>
                <w:snapToGrid w:val="0"/>
                <w:sz w:val="28"/>
                <w:szCs w:val="28"/>
                <w:u w:val="single"/>
                <w:cs/>
                <w:lang w:eastAsia="th-TH"/>
              </w:rPr>
              <w:t>บาท</w:t>
            </w:r>
            <w:r w:rsidRPr="003926DF">
              <w:rPr>
                <w:rFonts w:ascii="Browallia New" w:hAnsi="Browallia New" w:cs="Browallia New"/>
                <w:snapToGrid w:val="0"/>
                <w:sz w:val="28"/>
                <w:szCs w:val="28"/>
                <w:cs/>
                <w:lang w:eastAsia="th-TH"/>
              </w:rPr>
              <w:t>)</w:t>
            </w:r>
          </w:p>
        </w:tc>
      </w:tr>
      <w:tr w:rsidR="008B0B0F" w:rsidRPr="003926DF" w14:paraId="41D696F4" w14:textId="77777777" w:rsidTr="008B0B0F">
        <w:trPr>
          <w:cantSplit/>
          <w:tblHeader/>
        </w:trPr>
        <w:tc>
          <w:tcPr>
            <w:tcW w:w="5102" w:type="dxa"/>
          </w:tcPr>
          <w:p w14:paraId="4E7101ED" w14:textId="77777777" w:rsidR="00335C50" w:rsidRPr="003926DF"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3413" w:type="dxa"/>
            <w:gridSpan w:val="3"/>
            <w:tcBorders>
              <w:bottom w:val="single" w:sz="4" w:space="0" w:color="auto"/>
            </w:tcBorders>
          </w:tcPr>
          <w:p w14:paraId="6063BCA9" w14:textId="7B58F22C" w:rsidR="00335C50" w:rsidRPr="003926DF"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926DF">
              <w:rPr>
                <w:rFonts w:ascii="Browallia New" w:hAnsi="Browallia New" w:cs="Browallia New"/>
                <w:sz w:val="28"/>
                <w:szCs w:val="28"/>
                <w:cs/>
              </w:rPr>
              <w:t>ข้อมูลทางการเงินรวม</w:t>
            </w:r>
          </w:p>
        </w:tc>
      </w:tr>
      <w:tr w:rsidR="008B0B0F" w:rsidRPr="003926DF" w14:paraId="41EF3F34" w14:textId="77777777" w:rsidTr="008B0B0F">
        <w:trPr>
          <w:cantSplit/>
          <w:tblHeader/>
        </w:trPr>
        <w:tc>
          <w:tcPr>
            <w:tcW w:w="5102" w:type="dxa"/>
          </w:tcPr>
          <w:p w14:paraId="6069D61F" w14:textId="77777777" w:rsidR="00335C50" w:rsidRPr="003926DF" w:rsidRDefault="00335C50" w:rsidP="006E5A3C">
            <w:pPr>
              <w:pStyle w:val="a0"/>
              <w:tabs>
                <w:tab w:val="clear" w:pos="360"/>
                <w:tab w:val="clear" w:pos="720"/>
                <w:tab w:val="clear" w:pos="1080"/>
                <w:tab w:val="left" w:pos="540"/>
              </w:tabs>
              <w:rPr>
                <w:rFonts w:ascii="Browallia New" w:hAnsi="Browallia New" w:cs="Browallia New"/>
                <w:lang w:val="en-US"/>
              </w:rPr>
            </w:pPr>
          </w:p>
        </w:tc>
        <w:tc>
          <w:tcPr>
            <w:tcW w:w="1587" w:type="dxa"/>
            <w:tcBorders>
              <w:top w:val="single" w:sz="4" w:space="0" w:color="auto"/>
              <w:bottom w:val="single" w:sz="4" w:space="0" w:color="auto"/>
            </w:tcBorders>
            <w:vAlign w:val="bottom"/>
          </w:tcPr>
          <w:p w14:paraId="5748480A" w14:textId="52B3C393" w:rsidR="00335C50" w:rsidRPr="003926DF" w:rsidRDefault="00C4727D" w:rsidP="006E5A3C">
            <w:pPr>
              <w:tabs>
                <w:tab w:val="clear" w:pos="907"/>
              </w:tabs>
              <w:spacing w:line="240" w:lineRule="auto"/>
              <w:ind w:left="-108" w:right="-108"/>
              <w:jc w:val="center"/>
              <w:rPr>
                <w:rFonts w:ascii="Browallia New" w:hAnsi="Browallia New" w:cs="Browallia New"/>
                <w:sz w:val="28"/>
                <w:szCs w:val="28"/>
                <w:cs/>
              </w:rPr>
            </w:pPr>
            <w:r w:rsidRPr="003926DF">
              <w:rPr>
                <w:rFonts w:ascii="Browallia New" w:eastAsia="SimSun" w:hAnsi="Browallia New" w:cs="Browallia New"/>
                <w:sz w:val="28"/>
                <w:szCs w:val="28"/>
                <w:lang w:val="en-GB"/>
              </w:rPr>
              <w:t>31</w:t>
            </w:r>
            <w:r w:rsidRPr="003926DF">
              <w:rPr>
                <w:rFonts w:ascii="Browallia New" w:eastAsia="SimSun" w:hAnsi="Browallia New" w:cs="Browallia New"/>
                <w:sz w:val="28"/>
                <w:szCs w:val="28"/>
                <w:cs/>
                <w:lang w:val="en-GB"/>
              </w:rPr>
              <w:t xml:space="preserve"> มีนาคม </w:t>
            </w:r>
            <w:r w:rsidRPr="003926DF">
              <w:rPr>
                <w:rFonts w:ascii="Browallia New" w:eastAsia="SimSun" w:hAnsi="Browallia New" w:cs="Browallia New"/>
                <w:sz w:val="28"/>
                <w:szCs w:val="28"/>
              </w:rPr>
              <w:t>2568</w:t>
            </w:r>
          </w:p>
        </w:tc>
        <w:tc>
          <w:tcPr>
            <w:tcW w:w="239" w:type="dxa"/>
            <w:tcBorders>
              <w:top w:val="single" w:sz="4" w:space="0" w:color="auto"/>
            </w:tcBorders>
            <w:vAlign w:val="bottom"/>
          </w:tcPr>
          <w:p w14:paraId="0B008D3D" w14:textId="77777777" w:rsidR="00335C50" w:rsidRPr="003926DF" w:rsidRDefault="00335C50" w:rsidP="006E5A3C">
            <w:pPr>
              <w:tabs>
                <w:tab w:val="clear" w:pos="907"/>
              </w:tabs>
              <w:spacing w:line="240" w:lineRule="auto"/>
              <w:ind w:left="-108" w:right="-108"/>
              <w:jc w:val="center"/>
              <w:rPr>
                <w:rFonts w:ascii="Browallia New" w:hAnsi="Browallia New" w:cs="Browallia New"/>
                <w:sz w:val="28"/>
                <w:szCs w:val="28"/>
                <w:cs/>
              </w:rPr>
            </w:pPr>
          </w:p>
        </w:tc>
        <w:tc>
          <w:tcPr>
            <w:tcW w:w="1587" w:type="dxa"/>
            <w:tcBorders>
              <w:top w:val="single" w:sz="4" w:space="0" w:color="auto"/>
              <w:bottom w:val="single" w:sz="4" w:space="0" w:color="auto"/>
            </w:tcBorders>
            <w:vAlign w:val="bottom"/>
          </w:tcPr>
          <w:p w14:paraId="2F371C53" w14:textId="3B511290" w:rsidR="00335C50" w:rsidRPr="003926DF" w:rsidRDefault="00335C50" w:rsidP="006E5A3C">
            <w:pPr>
              <w:tabs>
                <w:tab w:val="clear" w:pos="907"/>
              </w:tabs>
              <w:spacing w:line="240" w:lineRule="auto"/>
              <w:ind w:left="-108" w:right="-108"/>
              <w:jc w:val="center"/>
              <w:rPr>
                <w:rFonts w:ascii="Browallia New" w:hAnsi="Browallia New" w:cs="Browallia New"/>
                <w:sz w:val="28"/>
                <w:szCs w:val="28"/>
                <w:cs/>
              </w:rPr>
            </w:pPr>
            <w:r w:rsidRPr="003926DF">
              <w:rPr>
                <w:rFonts w:ascii="Browallia New" w:hAnsi="Browallia New" w:cs="Browallia New"/>
                <w:sz w:val="28"/>
                <w:szCs w:val="28"/>
                <w:lang w:val="en-GB"/>
              </w:rPr>
              <w:t>31</w:t>
            </w:r>
            <w:r w:rsidRPr="003926DF">
              <w:rPr>
                <w:rFonts w:ascii="Browallia New" w:hAnsi="Browallia New" w:cs="Browallia New"/>
                <w:sz w:val="28"/>
                <w:szCs w:val="28"/>
                <w:cs/>
              </w:rPr>
              <w:t xml:space="preserve"> ธันวาคม </w:t>
            </w:r>
            <w:r w:rsidRPr="003926DF">
              <w:rPr>
                <w:rFonts w:ascii="Browallia New" w:hAnsi="Browallia New" w:cs="Browallia New"/>
                <w:sz w:val="28"/>
                <w:szCs w:val="28"/>
                <w:lang w:val="en-GB"/>
              </w:rPr>
              <w:t>256</w:t>
            </w:r>
            <w:r w:rsidR="00C4727D" w:rsidRPr="003926DF">
              <w:rPr>
                <w:rFonts w:ascii="Browallia New" w:hAnsi="Browallia New" w:cs="Browallia New"/>
                <w:sz w:val="28"/>
                <w:szCs w:val="28"/>
                <w:lang w:val="en-GB"/>
              </w:rPr>
              <w:t>7</w:t>
            </w:r>
          </w:p>
        </w:tc>
      </w:tr>
      <w:tr w:rsidR="008B0B0F" w:rsidRPr="003926DF" w14:paraId="440DD6A4" w14:textId="77777777" w:rsidTr="008B0B0F">
        <w:trPr>
          <w:cantSplit/>
        </w:trPr>
        <w:tc>
          <w:tcPr>
            <w:tcW w:w="5102" w:type="dxa"/>
            <w:vAlign w:val="bottom"/>
          </w:tcPr>
          <w:p w14:paraId="12588077" w14:textId="77777777" w:rsidR="00335C50" w:rsidRPr="003926DF"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587" w:type="dxa"/>
            <w:vAlign w:val="bottom"/>
          </w:tcPr>
          <w:p w14:paraId="68450F26" w14:textId="77777777" w:rsidR="00335C50" w:rsidRPr="003926DF"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9" w:type="dxa"/>
          </w:tcPr>
          <w:p w14:paraId="3C630E4E" w14:textId="77777777" w:rsidR="00335C50" w:rsidRPr="003926DF"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587" w:type="dxa"/>
            <w:vAlign w:val="bottom"/>
          </w:tcPr>
          <w:p w14:paraId="3F289696" w14:textId="77777777" w:rsidR="00335C50" w:rsidRPr="003926DF" w:rsidRDefault="00335C50" w:rsidP="006E5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2E669C" w:rsidRPr="003926DF" w14:paraId="647C86C1" w14:textId="77777777" w:rsidTr="00F427A0">
        <w:trPr>
          <w:cantSplit/>
          <w:trHeight w:val="135"/>
        </w:trPr>
        <w:tc>
          <w:tcPr>
            <w:tcW w:w="5102" w:type="dxa"/>
            <w:vAlign w:val="bottom"/>
          </w:tcPr>
          <w:p w14:paraId="6A1B9DA6" w14:textId="6D2E19D6" w:rsidR="002E669C" w:rsidRPr="003926DF"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926DF">
              <w:rPr>
                <w:rFonts w:ascii="Browallia New" w:hAnsi="Browallia New" w:cs="Browallia New"/>
                <w:sz w:val="28"/>
                <w:szCs w:val="28"/>
                <w:cs/>
              </w:rPr>
              <w:t>การประกันผลงานและการปฏิบัติงานตามสัญญา</w:t>
            </w:r>
          </w:p>
        </w:tc>
        <w:tc>
          <w:tcPr>
            <w:tcW w:w="1587" w:type="dxa"/>
          </w:tcPr>
          <w:p w14:paraId="407BD653" w14:textId="0388D49E" w:rsidR="002E669C" w:rsidRPr="003926DF" w:rsidRDefault="002A6F7C"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926DF">
              <w:rPr>
                <w:rFonts w:ascii="Browallia New" w:hAnsi="Browallia New" w:cs="Browallia New"/>
                <w:sz w:val="28"/>
                <w:szCs w:val="28"/>
              </w:rPr>
              <w:t>19,407</w:t>
            </w:r>
          </w:p>
        </w:tc>
        <w:tc>
          <w:tcPr>
            <w:tcW w:w="239" w:type="dxa"/>
          </w:tcPr>
          <w:p w14:paraId="69DA1301" w14:textId="77777777" w:rsidR="002E669C" w:rsidRPr="003926DF"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Pr>
          <w:p w14:paraId="6E17F9EF" w14:textId="4919EE55" w:rsidR="002E669C" w:rsidRPr="003926DF"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926DF">
              <w:rPr>
                <w:rFonts w:ascii="Browallia New" w:hAnsi="Browallia New" w:cs="Browallia New"/>
                <w:sz w:val="28"/>
                <w:szCs w:val="28"/>
              </w:rPr>
              <w:t>2</w:t>
            </w:r>
            <w:r w:rsidR="00B51BAC" w:rsidRPr="003926DF">
              <w:rPr>
                <w:rFonts w:ascii="Browallia New" w:hAnsi="Browallia New" w:cs="Browallia New"/>
                <w:sz w:val="28"/>
                <w:szCs w:val="28"/>
              </w:rPr>
              <w:t>1,762</w:t>
            </w:r>
          </w:p>
        </w:tc>
      </w:tr>
      <w:tr w:rsidR="002E669C" w:rsidRPr="003926DF" w14:paraId="71F9DD98" w14:textId="77777777" w:rsidTr="00F427A0">
        <w:trPr>
          <w:cantSplit/>
          <w:trHeight w:val="135"/>
        </w:trPr>
        <w:tc>
          <w:tcPr>
            <w:tcW w:w="5102" w:type="dxa"/>
            <w:vAlign w:val="bottom"/>
          </w:tcPr>
          <w:p w14:paraId="6573195C" w14:textId="67AD3558" w:rsidR="002E669C" w:rsidRPr="003926DF"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926DF">
              <w:rPr>
                <w:rFonts w:ascii="Browallia New" w:hAnsi="Browallia New" w:cs="Browallia New"/>
                <w:sz w:val="28"/>
                <w:szCs w:val="28"/>
                <w:cs/>
              </w:rPr>
              <w:t>การใช้ไฟฟ้าและการสื่อสาร</w:t>
            </w:r>
          </w:p>
        </w:tc>
        <w:tc>
          <w:tcPr>
            <w:tcW w:w="1587" w:type="dxa"/>
            <w:tcBorders>
              <w:bottom w:val="single" w:sz="4" w:space="0" w:color="auto"/>
            </w:tcBorders>
          </w:tcPr>
          <w:p w14:paraId="0BA0CB39" w14:textId="3BB224D9" w:rsidR="002E669C" w:rsidRPr="003926DF" w:rsidRDefault="00FE73BC"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926DF">
              <w:rPr>
                <w:rFonts w:ascii="Browallia New" w:hAnsi="Browallia New" w:cs="Browallia New"/>
                <w:sz w:val="28"/>
                <w:szCs w:val="28"/>
              </w:rPr>
              <w:t>417</w:t>
            </w:r>
          </w:p>
        </w:tc>
        <w:tc>
          <w:tcPr>
            <w:tcW w:w="239" w:type="dxa"/>
          </w:tcPr>
          <w:p w14:paraId="32A0F34B" w14:textId="77777777" w:rsidR="002E669C" w:rsidRPr="003926DF"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bottom w:val="single" w:sz="4" w:space="0" w:color="auto"/>
            </w:tcBorders>
          </w:tcPr>
          <w:p w14:paraId="63A256D1" w14:textId="2CC6E57E" w:rsidR="002E669C" w:rsidRPr="003926DF" w:rsidRDefault="00B51BA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926DF">
              <w:rPr>
                <w:rFonts w:ascii="Browallia New" w:hAnsi="Browallia New" w:cs="Browallia New"/>
                <w:sz w:val="28"/>
                <w:szCs w:val="28"/>
              </w:rPr>
              <w:t>417</w:t>
            </w:r>
          </w:p>
        </w:tc>
      </w:tr>
      <w:tr w:rsidR="002E669C" w:rsidRPr="003926DF" w14:paraId="1DBFDEB3" w14:textId="77777777" w:rsidTr="00F427A0">
        <w:trPr>
          <w:cantSplit/>
          <w:trHeight w:val="135"/>
        </w:trPr>
        <w:tc>
          <w:tcPr>
            <w:tcW w:w="5102" w:type="dxa"/>
            <w:vAlign w:val="bottom"/>
          </w:tcPr>
          <w:p w14:paraId="39FB03F6" w14:textId="77777777" w:rsidR="002E669C" w:rsidRPr="003926DF"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587" w:type="dxa"/>
            <w:tcBorders>
              <w:top w:val="single" w:sz="4" w:space="0" w:color="auto"/>
              <w:bottom w:val="single" w:sz="12" w:space="0" w:color="auto"/>
            </w:tcBorders>
          </w:tcPr>
          <w:p w14:paraId="6DD3B806" w14:textId="0A52A9A1" w:rsidR="002E669C" w:rsidRPr="003926DF" w:rsidRDefault="00FE73BC" w:rsidP="002E66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
              <w:jc w:val="right"/>
              <w:rPr>
                <w:rFonts w:ascii="Browallia New" w:hAnsi="Browallia New" w:cs="Browallia New"/>
                <w:sz w:val="28"/>
                <w:szCs w:val="28"/>
              </w:rPr>
            </w:pPr>
            <w:r w:rsidRPr="003926DF">
              <w:rPr>
                <w:rFonts w:ascii="Browallia New" w:hAnsi="Browallia New" w:cs="Browallia New"/>
                <w:sz w:val="28"/>
                <w:szCs w:val="28"/>
              </w:rPr>
              <w:t>19,824</w:t>
            </w:r>
          </w:p>
        </w:tc>
        <w:tc>
          <w:tcPr>
            <w:tcW w:w="239" w:type="dxa"/>
          </w:tcPr>
          <w:p w14:paraId="6E47BF34" w14:textId="77777777" w:rsidR="002E669C" w:rsidRPr="003926DF" w:rsidRDefault="002E669C"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1"/>
              <w:jc w:val="right"/>
              <w:rPr>
                <w:rFonts w:ascii="Browallia New" w:hAnsi="Browallia New" w:cs="Browallia New"/>
                <w:sz w:val="28"/>
                <w:szCs w:val="28"/>
              </w:rPr>
            </w:pPr>
          </w:p>
        </w:tc>
        <w:tc>
          <w:tcPr>
            <w:tcW w:w="1587" w:type="dxa"/>
            <w:tcBorders>
              <w:top w:val="single" w:sz="4" w:space="0" w:color="auto"/>
              <w:bottom w:val="single" w:sz="12" w:space="0" w:color="auto"/>
            </w:tcBorders>
          </w:tcPr>
          <w:p w14:paraId="517F2600" w14:textId="69502A60" w:rsidR="002E669C" w:rsidRPr="003926DF" w:rsidRDefault="003926DF" w:rsidP="002E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21"/>
              <w:jc w:val="right"/>
              <w:rPr>
                <w:rFonts w:ascii="Browallia New" w:hAnsi="Browallia New" w:cs="Browallia New"/>
                <w:sz w:val="28"/>
                <w:szCs w:val="28"/>
              </w:rPr>
            </w:pPr>
            <w:r w:rsidRPr="003926DF">
              <w:rPr>
                <w:rFonts w:ascii="Browallia New" w:hAnsi="Browallia New" w:cs="Browallia New"/>
                <w:sz w:val="28"/>
                <w:szCs w:val="28"/>
              </w:rPr>
              <w:t>22</w:t>
            </w:r>
            <w:r w:rsidR="008E0FAE" w:rsidRPr="003926DF">
              <w:rPr>
                <w:rFonts w:ascii="Browallia New" w:hAnsi="Browallia New" w:cs="Browallia New"/>
                <w:sz w:val="28"/>
                <w:szCs w:val="28"/>
              </w:rPr>
              <w:t>,179</w:t>
            </w:r>
          </w:p>
        </w:tc>
      </w:tr>
    </w:tbl>
    <w:p w14:paraId="1EA1EBC4" w14:textId="77777777" w:rsidR="005024B4" w:rsidRPr="003926DF" w:rsidRDefault="005024B4" w:rsidP="00222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1B766F1" w14:textId="0D173847" w:rsidR="00AE1601" w:rsidRPr="003926DF" w:rsidRDefault="00622D57" w:rsidP="00E9071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color w:val="000000" w:themeColor="text1"/>
          <w:sz w:val="28"/>
          <w:szCs w:val="28"/>
          <w:lang w:val="de-DE"/>
        </w:rPr>
      </w:pPr>
      <w:r w:rsidRPr="003926DF">
        <w:rPr>
          <w:rFonts w:ascii="Browallia New" w:hAnsi="Browallia New" w:cs="Browallia New"/>
          <w:b/>
          <w:bCs/>
          <w:color w:val="000000" w:themeColor="text1"/>
          <w:sz w:val="28"/>
          <w:szCs w:val="28"/>
          <w:cs/>
          <w:lang w:val="de-DE"/>
        </w:rPr>
        <w:t>ข้อพิพาททางกฎหมายที่สำคัญ</w:t>
      </w:r>
    </w:p>
    <w:p w14:paraId="1B3D10B1" w14:textId="77777777" w:rsidR="00622D57" w:rsidRPr="003926DF" w:rsidRDefault="00622D57" w:rsidP="0062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color w:val="000000" w:themeColor="text1"/>
          <w:sz w:val="28"/>
          <w:szCs w:val="28"/>
          <w:lang w:val="de-DE"/>
        </w:rPr>
      </w:pPr>
    </w:p>
    <w:p w14:paraId="5173933E" w14:textId="575E2081" w:rsidR="00676E04" w:rsidRPr="003926DF" w:rsidRDefault="00AF56F5" w:rsidP="005F3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color w:val="000000" w:themeColor="text1"/>
          <w:sz w:val="28"/>
          <w:szCs w:val="28"/>
          <w:lang w:val="de-DE"/>
        </w:rPr>
      </w:pPr>
      <w:r w:rsidRPr="003926DF">
        <w:rPr>
          <w:rFonts w:ascii="Browallia New" w:hAnsi="Browallia New" w:cs="Browallia New"/>
          <w:color w:val="000000" w:themeColor="text1"/>
          <w:sz w:val="28"/>
          <w:szCs w:val="28"/>
          <w:cs/>
          <w:lang w:val="de-DE"/>
        </w:rPr>
        <w:t xml:space="preserve">ณ </w:t>
      </w:r>
      <w:r w:rsidR="00E72AB8" w:rsidRPr="003926DF">
        <w:rPr>
          <w:rFonts w:ascii="Browallia New" w:hAnsi="Browallia New" w:cs="Browallia New"/>
          <w:color w:val="000000" w:themeColor="text1"/>
          <w:sz w:val="28"/>
          <w:szCs w:val="28"/>
          <w:cs/>
          <w:lang w:val="de-DE"/>
        </w:rPr>
        <w:t xml:space="preserve">วันที่ </w:t>
      </w:r>
      <w:r w:rsidR="002E669C" w:rsidRPr="003926DF">
        <w:rPr>
          <w:rFonts w:ascii="Browallia New" w:eastAsia="SimSun" w:hAnsi="Browallia New" w:cs="Browallia New"/>
          <w:sz w:val="28"/>
          <w:szCs w:val="28"/>
          <w:lang w:val="en-GB"/>
        </w:rPr>
        <w:t>31</w:t>
      </w:r>
      <w:r w:rsidR="002E669C" w:rsidRPr="003926DF">
        <w:rPr>
          <w:rFonts w:ascii="Browallia New" w:eastAsia="SimSun" w:hAnsi="Browallia New" w:cs="Browallia New"/>
          <w:sz w:val="28"/>
          <w:szCs w:val="28"/>
          <w:cs/>
          <w:lang w:val="en-GB"/>
        </w:rPr>
        <w:t xml:space="preserve"> มีนาคม </w:t>
      </w:r>
      <w:r w:rsidR="002E669C" w:rsidRPr="003926DF">
        <w:rPr>
          <w:rFonts w:ascii="Browallia New" w:eastAsia="SimSun" w:hAnsi="Browallia New" w:cs="Browallia New"/>
          <w:sz w:val="28"/>
          <w:szCs w:val="28"/>
        </w:rPr>
        <w:t>2568</w:t>
      </w:r>
      <w:r w:rsidR="002E669C" w:rsidRPr="003926DF">
        <w:rPr>
          <w:rFonts w:ascii="Browallia New" w:eastAsia="SimSun" w:hAnsi="Browallia New" w:cs="Browallia New"/>
          <w:sz w:val="28"/>
          <w:szCs w:val="28"/>
          <w:cs/>
          <w:lang w:val="en-GB"/>
        </w:rPr>
        <w:t xml:space="preserve"> </w:t>
      </w:r>
      <w:r w:rsidR="00E72AB8" w:rsidRPr="003926DF">
        <w:rPr>
          <w:rFonts w:ascii="Browallia New" w:hAnsi="Browallia New" w:cs="Browallia New"/>
          <w:color w:val="000000" w:themeColor="text1"/>
          <w:sz w:val="28"/>
          <w:szCs w:val="28"/>
          <w:cs/>
          <w:lang w:val="de-DE"/>
        </w:rPr>
        <w:t>บริษัทและบริษัทย่อยถูกฟ้องร้องเรียกค่าเสียหาย เนื่องจากการปฏิบัติงานเกี่ยวกับกา</w:t>
      </w:r>
      <w:r w:rsidRPr="003926DF">
        <w:rPr>
          <w:rFonts w:ascii="Browallia New" w:hAnsi="Browallia New" w:cs="Browallia New"/>
          <w:color w:val="000000" w:themeColor="text1"/>
          <w:sz w:val="28"/>
          <w:szCs w:val="28"/>
          <w:cs/>
          <w:lang w:val="de-DE"/>
        </w:rPr>
        <w:t>ร</w:t>
      </w:r>
      <w:r w:rsidR="00E72AB8" w:rsidRPr="003926DF">
        <w:rPr>
          <w:rFonts w:ascii="Browallia New" w:hAnsi="Browallia New" w:cs="Browallia New"/>
          <w:color w:val="000000" w:themeColor="text1"/>
          <w:sz w:val="28"/>
          <w:szCs w:val="28"/>
          <w:cs/>
          <w:lang w:val="de-DE"/>
        </w:rPr>
        <w:t xml:space="preserve">ละเมิดลิขสิทธิ์และการผิดสัญญา </w:t>
      </w:r>
      <w:proofErr w:type="spellStart"/>
      <w:r w:rsidR="00E72AB8" w:rsidRPr="003926DF">
        <w:rPr>
          <w:rFonts w:ascii="Browallia New" w:hAnsi="Browallia New" w:cs="Browallia New"/>
          <w:color w:val="000000" w:themeColor="text1"/>
          <w:sz w:val="28"/>
          <w:szCs w:val="28"/>
          <w:cs/>
          <w:lang w:val="de-DE"/>
        </w:rPr>
        <w:t>จํานวน</w:t>
      </w:r>
      <w:proofErr w:type="spellEnd"/>
      <w:r w:rsidR="00E72AB8" w:rsidRPr="003926DF">
        <w:rPr>
          <w:rFonts w:ascii="Browallia New" w:hAnsi="Browallia New" w:cs="Browallia New"/>
          <w:color w:val="000000" w:themeColor="text1"/>
          <w:sz w:val="28"/>
          <w:szCs w:val="28"/>
          <w:cs/>
          <w:lang w:val="de-DE"/>
        </w:rPr>
        <w:t xml:space="preserve">ทุนทรัพย์ </w:t>
      </w:r>
      <w:r w:rsidR="00F67EFB" w:rsidRPr="003926DF">
        <w:rPr>
          <w:rFonts w:ascii="Browallia New" w:hAnsi="Browallia New" w:cs="Browallia New"/>
          <w:color w:val="000000" w:themeColor="text1"/>
          <w:sz w:val="28"/>
          <w:szCs w:val="28"/>
        </w:rPr>
        <w:t>26.13</w:t>
      </w:r>
      <w:r w:rsidR="00E72AB8" w:rsidRPr="003926DF">
        <w:rPr>
          <w:rFonts w:ascii="Browallia New" w:hAnsi="Browallia New" w:cs="Browallia New"/>
          <w:color w:val="000000" w:themeColor="text1"/>
          <w:sz w:val="28"/>
          <w:szCs w:val="28"/>
          <w:lang w:val="de-DE"/>
        </w:rPr>
        <w:t xml:space="preserve"> </w:t>
      </w:r>
      <w:r w:rsidR="00E72AB8" w:rsidRPr="003926DF">
        <w:rPr>
          <w:rFonts w:ascii="Browallia New" w:hAnsi="Browallia New" w:cs="Browallia New"/>
          <w:color w:val="000000" w:themeColor="text1"/>
          <w:sz w:val="28"/>
          <w:szCs w:val="28"/>
          <w:cs/>
          <w:lang w:val="de-DE"/>
        </w:rPr>
        <w:t xml:space="preserve">ล้านบาท ณ วันที่ในรายงานของผู้สอบบัญชี คดีดังกล่าวกําลังอยู่ระหว่างการพิจารณาของศาล ผู้บริหารของกลุ่มบริษัทประเมินว่าบริษัทยังมีความไม่แน่นอนของภาระผูกพัน </w:t>
      </w:r>
      <w:r w:rsidR="00B6227D" w:rsidRPr="003926DF">
        <w:rPr>
          <w:rFonts w:ascii="Browallia New" w:hAnsi="Browallia New" w:cs="Browallia New"/>
          <w:color w:val="000000" w:themeColor="text1"/>
          <w:sz w:val="28"/>
          <w:szCs w:val="28"/>
          <w:cs/>
          <w:lang w:val="de-DE"/>
        </w:rPr>
        <w:br/>
      </w:r>
      <w:r w:rsidR="00E72AB8" w:rsidRPr="003926DF">
        <w:rPr>
          <w:rFonts w:ascii="Browallia New" w:hAnsi="Browallia New" w:cs="Browallia New"/>
          <w:color w:val="000000" w:themeColor="text1"/>
          <w:sz w:val="28"/>
          <w:szCs w:val="28"/>
          <w:cs/>
          <w:lang w:val="de-DE"/>
        </w:rPr>
        <w:t>ที่จะต้องจ่ายชําระเงินที่ถูกเรียกร้อง</w:t>
      </w:r>
      <w:proofErr w:type="spellStart"/>
      <w:r w:rsidR="00E72AB8" w:rsidRPr="003926DF">
        <w:rPr>
          <w:rFonts w:ascii="Browallia New" w:hAnsi="Browallia New" w:cs="Browallia New"/>
          <w:color w:val="000000" w:themeColor="text1"/>
          <w:sz w:val="28"/>
          <w:szCs w:val="28"/>
          <w:cs/>
          <w:lang w:val="de-DE"/>
        </w:rPr>
        <w:t>จํานวน</w:t>
      </w:r>
      <w:proofErr w:type="spellEnd"/>
      <w:r w:rsidR="00E72AB8" w:rsidRPr="003926DF">
        <w:rPr>
          <w:rFonts w:ascii="Browallia New" w:hAnsi="Browallia New" w:cs="Browallia New"/>
          <w:color w:val="000000" w:themeColor="text1"/>
          <w:sz w:val="28"/>
          <w:szCs w:val="28"/>
          <w:cs/>
          <w:lang w:val="de-DE"/>
        </w:rPr>
        <w:t>ดังกล่าว ดังนั้น</w:t>
      </w:r>
      <w:r w:rsidR="00CE15DE" w:rsidRPr="003926DF">
        <w:rPr>
          <w:rFonts w:ascii="Browallia New" w:hAnsi="Browallia New" w:cs="Browallia New"/>
          <w:color w:val="000000" w:themeColor="text1"/>
          <w:sz w:val="28"/>
          <w:szCs w:val="28"/>
          <w:cs/>
          <w:lang w:val="de-DE"/>
        </w:rPr>
        <w:t xml:space="preserve"> </w:t>
      </w:r>
      <w:r w:rsidR="00E72AB8" w:rsidRPr="003926DF">
        <w:rPr>
          <w:rFonts w:ascii="Browallia New" w:hAnsi="Browallia New" w:cs="Browallia New"/>
          <w:color w:val="000000" w:themeColor="text1"/>
          <w:sz w:val="28"/>
          <w:szCs w:val="28"/>
          <w:cs/>
          <w:lang w:val="de-DE"/>
        </w:rPr>
        <w:t>ผู้บริหารจึงยังไม่ได้บันทึกประมาณการหนี้สินที่เกี่ยวข้องไว้ใน</w:t>
      </w:r>
      <w:r w:rsidR="00446DF4" w:rsidRPr="003926DF">
        <w:rPr>
          <w:rFonts w:ascii="Browallia New" w:hAnsi="Browallia New" w:cs="Browallia New"/>
          <w:color w:val="000000" w:themeColor="text1"/>
          <w:sz w:val="28"/>
          <w:szCs w:val="28"/>
          <w:cs/>
          <w:lang w:val="de-DE"/>
        </w:rPr>
        <w:t>ข้อมูลทาง</w:t>
      </w:r>
      <w:r w:rsidR="00E72AB8" w:rsidRPr="003926DF">
        <w:rPr>
          <w:rFonts w:ascii="Browallia New" w:hAnsi="Browallia New" w:cs="Browallia New"/>
          <w:color w:val="000000" w:themeColor="text1"/>
          <w:sz w:val="28"/>
          <w:szCs w:val="28"/>
          <w:cs/>
          <w:lang w:val="de-DE"/>
        </w:rPr>
        <w:t>การเงินรวมและ</w:t>
      </w:r>
      <w:r w:rsidR="00446DF4" w:rsidRPr="003926DF">
        <w:rPr>
          <w:rFonts w:ascii="Browallia New" w:hAnsi="Browallia New" w:cs="Browallia New"/>
          <w:color w:val="000000" w:themeColor="text1"/>
          <w:sz w:val="28"/>
          <w:szCs w:val="28"/>
          <w:cs/>
          <w:lang w:val="de-DE"/>
        </w:rPr>
        <w:t>ข้อมูลทาง</w:t>
      </w:r>
      <w:r w:rsidR="00E72AB8" w:rsidRPr="003926DF">
        <w:rPr>
          <w:rFonts w:ascii="Browallia New" w:hAnsi="Browallia New" w:cs="Browallia New"/>
          <w:color w:val="000000" w:themeColor="text1"/>
          <w:sz w:val="28"/>
          <w:szCs w:val="28"/>
          <w:cs/>
          <w:lang w:val="de-DE"/>
        </w:rPr>
        <w:t>การเงินเฉพาะ</w:t>
      </w:r>
      <w:r w:rsidR="00446DF4" w:rsidRPr="003926DF">
        <w:rPr>
          <w:rFonts w:ascii="Browallia New" w:hAnsi="Browallia New" w:cs="Browallia New"/>
          <w:color w:val="000000" w:themeColor="text1"/>
          <w:sz w:val="28"/>
          <w:szCs w:val="28"/>
          <w:cs/>
          <w:lang w:val="de-DE"/>
        </w:rPr>
        <w:t>บริษัท</w:t>
      </w:r>
    </w:p>
    <w:p w14:paraId="4180351C" w14:textId="77777777" w:rsidR="00D63111" w:rsidRPr="003926DF" w:rsidRDefault="00D63111" w:rsidP="0083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D63111" w:rsidRPr="003926DF" w:rsidSect="00F067EB">
      <w:headerReference w:type="default" r:id="rId19"/>
      <w:footerReference w:type="default" r:id="rId20"/>
      <w:pgSz w:w="11909" w:h="16834" w:code="9"/>
      <w:pgMar w:top="2410" w:right="1019" w:bottom="1282" w:left="1440" w:header="810" w:footer="302" w:gutter="0"/>
      <w:pgNumType w:start="2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431E" w14:textId="77777777" w:rsidR="00133CD6" w:rsidRDefault="00133CD6">
      <w:r>
        <w:separator/>
      </w:r>
    </w:p>
  </w:endnote>
  <w:endnote w:type="continuationSeparator" w:id="0">
    <w:p w14:paraId="098E8267" w14:textId="77777777" w:rsidR="00133CD6" w:rsidRDefault="00133CD6">
      <w:r>
        <w:continuationSeparator/>
      </w:r>
    </w:p>
  </w:endnote>
  <w:endnote w:type="continuationNotice" w:id="1">
    <w:p w14:paraId="54EFFEC5" w14:textId="77777777" w:rsidR="00133CD6" w:rsidRDefault="00133C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57448E" w:rsidRPr="00132D1D" w14:paraId="7C139B04" w14:textId="77777777" w:rsidTr="00F35A37">
      <w:trPr>
        <w:trHeight w:val="342"/>
      </w:trPr>
      <w:tc>
        <w:tcPr>
          <w:tcW w:w="4581"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1A358C1B" w14:textId="1D83F85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____________</w:t>
          </w:r>
          <w:r w:rsidR="00F35A37">
            <w:rPr>
              <w:rFonts w:ascii="Browallia New" w:hAnsi="Browallia New" w:cs="Browallia New"/>
              <w:sz w:val="28"/>
              <w:szCs w:val="28"/>
              <w:lang w:val="en-GB"/>
            </w:rPr>
            <w:t>___</w:t>
          </w:r>
          <w:r>
            <w:rPr>
              <w:rFonts w:ascii="Browallia New" w:hAnsi="Browallia New" w:cs="Browallia New"/>
              <w:sz w:val="28"/>
              <w:szCs w:val="28"/>
              <w:lang w:val="en-GB"/>
            </w:rPr>
            <w:t xml:space="preserve">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57448E" w14:paraId="01D9E098" w14:textId="77777777" w:rsidTr="00F35A37">
      <w:trPr>
        <w:trHeight w:val="342"/>
      </w:trPr>
      <w:tc>
        <w:tcPr>
          <w:tcW w:w="4581" w:type="dxa"/>
          <w:tcBorders>
            <w:top w:val="nil"/>
            <w:left w:val="nil"/>
            <w:bottom w:val="nil"/>
            <w:right w:val="nil"/>
          </w:tcBorders>
          <w:shd w:val="clear" w:color="auto" w:fill="auto"/>
          <w:vAlign w:val="center"/>
        </w:tcPr>
        <w:p w14:paraId="172EEE81" w14:textId="2C3947A1"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4127" w:type="dxa"/>
          <w:tcBorders>
            <w:top w:val="nil"/>
            <w:left w:val="nil"/>
            <w:bottom w:val="nil"/>
            <w:right w:val="nil"/>
          </w:tcBorders>
          <w:vAlign w:val="center"/>
        </w:tcPr>
        <w:p w14:paraId="7E807CB0" w14:textId="4FCBFE28"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sidR="00F35A37">
            <w:rPr>
              <w:rFonts w:ascii="Browallia New" w:hAnsi="Browallia New" w:cs="Browallia New"/>
              <w:sz w:val="28"/>
              <w:szCs w:val="28"/>
            </w:rPr>
            <w:t xml:space="preserve">                                    </w:t>
          </w:r>
          <w:r>
            <w:rPr>
              <w:rFonts w:ascii="Browallia New" w:hAnsi="Browallia New" w:cs="Browallia New"/>
              <w:sz w:val="28"/>
              <w:szCs w:val="28"/>
            </w:rPr>
            <w:t>)</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84" w:type="dxa"/>
      <w:tblInd w:w="9" w:type="dxa"/>
      <w:tblLook w:val="0000" w:firstRow="0" w:lastRow="0" w:firstColumn="0" w:lastColumn="0" w:noHBand="0" w:noVBand="0"/>
    </w:tblPr>
    <w:tblGrid>
      <w:gridCol w:w="7200"/>
      <w:gridCol w:w="6576"/>
      <w:gridCol w:w="708"/>
    </w:tblGrid>
    <w:tr w:rsidR="00DF068B" w:rsidRPr="00132D1D" w14:paraId="2D554716" w14:textId="77777777" w:rsidTr="00DF068B">
      <w:trPr>
        <w:trHeight w:val="342"/>
      </w:trPr>
      <w:tc>
        <w:tcPr>
          <w:tcW w:w="7200" w:type="dxa"/>
          <w:tcBorders>
            <w:top w:val="nil"/>
            <w:left w:val="nil"/>
            <w:bottom w:val="nil"/>
            <w:right w:val="nil"/>
          </w:tcBorders>
          <w:shd w:val="clear" w:color="auto" w:fill="auto"/>
          <w:vAlign w:val="center"/>
        </w:tcPr>
        <w:p w14:paraId="197B668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6576" w:type="dxa"/>
          <w:tcBorders>
            <w:top w:val="nil"/>
            <w:left w:val="nil"/>
            <w:bottom w:val="nil"/>
            <w:right w:val="nil"/>
          </w:tcBorders>
          <w:vAlign w:val="center"/>
        </w:tcPr>
        <w:p w14:paraId="2E1A3738"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3EC52CD2" w14:textId="77777777" w:rsidR="00DF068B" w:rsidRPr="00132D1D" w:rsidRDefault="00DF068B"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DF068B" w14:paraId="72F949F3" w14:textId="77777777" w:rsidTr="00DF068B">
      <w:trPr>
        <w:trHeight w:val="342"/>
      </w:trPr>
      <w:tc>
        <w:tcPr>
          <w:tcW w:w="7200" w:type="dxa"/>
          <w:tcBorders>
            <w:top w:val="nil"/>
            <w:left w:val="nil"/>
            <w:bottom w:val="nil"/>
            <w:right w:val="nil"/>
          </w:tcBorders>
          <w:shd w:val="clear" w:color="auto" w:fill="auto"/>
          <w:vAlign w:val="center"/>
        </w:tcPr>
        <w:p w14:paraId="3B94E5D1"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6576" w:type="dxa"/>
          <w:tcBorders>
            <w:top w:val="nil"/>
            <w:left w:val="nil"/>
            <w:bottom w:val="nil"/>
            <w:right w:val="nil"/>
          </w:tcBorders>
          <w:vAlign w:val="center"/>
        </w:tcPr>
        <w:p w14:paraId="5A41600F"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190F1730"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096F459" w14:textId="77777777" w:rsidR="00DF068B" w:rsidRDefault="00DF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6" w:type="dxa"/>
      <w:tblInd w:w="9" w:type="dxa"/>
      <w:tblLook w:val="0000" w:firstRow="0" w:lastRow="0" w:firstColumn="0" w:lastColumn="0" w:noHBand="0" w:noVBand="0"/>
    </w:tblPr>
    <w:tblGrid>
      <w:gridCol w:w="4581"/>
      <w:gridCol w:w="4127"/>
      <w:gridCol w:w="708"/>
    </w:tblGrid>
    <w:tr w:rsidR="00244D3A" w:rsidRPr="00132D1D" w14:paraId="3A77B96C" w14:textId="77777777" w:rsidTr="00F35A37">
      <w:trPr>
        <w:trHeight w:val="342"/>
      </w:trPr>
      <w:tc>
        <w:tcPr>
          <w:tcW w:w="4581" w:type="dxa"/>
          <w:tcBorders>
            <w:top w:val="nil"/>
            <w:left w:val="nil"/>
            <w:bottom w:val="nil"/>
            <w:right w:val="nil"/>
          </w:tcBorders>
          <w:shd w:val="clear" w:color="auto" w:fill="auto"/>
          <w:vAlign w:val="center"/>
        </w:tcPr>
        <w:p w14:paraId="3CBFFE27"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4127" w:type="dxa"/>
          <w:tcBorders>
            <w:top w:val="nil"/>
            <w:left w:val="nil"/>
            <w:bottom w:val="nil"/>
            <w:right w:val="nil"/>
          </w:tcBorders>
          <w:vAlign w:val="center"/>
        </w:tcPr>
        <w:p w14:paraId="2C86050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2C7C5FE6" w14:textId="77777777" w:rsidR="00244D3A" w:rsidRPr="00132D1D" w:rsidRDefault="00244D3A" w:rsidP="003E515D">
          <w:pPr>
            <w:pStyle w:val="CharCharCharChar"/>
            <w:spacing w:after="0" w:line="240" w:lineRule="auto"/>
            <w:jc w:val="right"/>
          </w:pPr>
          <w:r w:rsidRPr="00132D1D">
            <w:rPr>
              <w:rStyle w:val="PageNumber"/>
              <w:rFonts w:ascii="Browallia New" w:hAnsi="Browallia New" w:cs="Browallia New"/>
              <w:sz w:val="28"/>
              <w:szCs w:val="28"/>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rPr>
            <w:fldChar w:fldCharType="end"/>
          </w:r>
        </w:p>
      </w:tc>
    </w:tr>
    <w:tr w:rsidR="00244D3A" w14:paraId="778E7B50" w14:textId="77777777" w:rsidTr="00F35A37">
      <w:trPr>
        <w:trHeight w:val="342"/>
      </w:trPr>
      <w:tc>
        <w:tcPr>
          <w:tcW w:w="4581" w:type="dxa"/>
          <w:tcBorders>
            <w:top w:val="nil"/>
            <w:left w:val="nil"/>
            <w:bottom w:val="nil"/>
            <w:right w:val="nil"/>
          </w:tcBorders>
          <w:shd w:val="clear" w:color="auto" w:fill="auto"/>
          <w:vAlign w:val="center"/>
        </w:tcPr>
        <w:p w14:paraId="1E1126EC"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4127" w:type="dxa"/>
          <w:tcBorders>
            <w:top w:val="nil"/>
            <w:left w:val="nil"/>
            <w:bottom w:val="nil"/>
            <w:right w:val="nil"/>
          </w:tcBorders>
          <w:vAlign w:val="center"/>
        </w:tcPr>
        <w:p w14:paraId="130EF88A"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w:t>
          </w:r>
        </w:p>
      </w:tc>
      <w:tc>
        <w:tcPr>
          <w:tcW w:w="708" w:type="dxa"/>
          <w:tcBorders>
            <w:top w:val="nil"/>
            <w:left w:val="nil"/>
            <w:bottom w:val="nil"/>
            <w:right w:val="nil"/>
          </w:tcBorders>
          <w:shd w:val="clear" w:color="auto" w:fill="auto"/>
          <w:noWrap/>
          <w:vAlign w:val="center"/>
        </w:tcPr>
        <w:p w14:paraId="40618094" w14:textId="77777777" w:rsidR="00244D3A" w:rsidRDefault="00244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01DAC31" w14:textId="77777777" w:rsidR="00244D3A" w:rsidRDefault="00244D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7CD1B" w14:textId="77777777" w:rsidR="00133CD6" w:rsidRDefault="00133CD6">
      <w:r>
        <w:separator/>
      </w:r>
    </w:p>
  </w:footnote>
  <w:footnote w:type="continuationSeparator" w:id="0">
    <w:p w14:paraId="7235BD13" w14:textId="77777777" w:rsidR="00133CD6" w:rsidRDefault="00133CD6">
      <w:r>
        <w:continuationSeparator/>
      </w:r>
    </w:p>
  </w:footnote>
  <w:footnote w:type="continuationNotice" w:id="1">
    <w:p w14:paraId="23B7EF18" w14:textId="77777777" w:rsidR="00133CD6" w:rsidRDefault="00133C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E2ED" w14:textId="77777777" w:rsidR="00D97869" w:rsidRDefault="00D978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6F9AEBE5"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006D77E6"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44689503" w:rsidR="008C7496" w:rsidRDefault="00167905" w:rsidP="008C7496">
    <w:pPr>
      <w:pStyle w:val="Header"/>
    </w:pPr>
    <w:r w:rsidRPr="00E35ABF">
      <w:rPr>
        <w:rFonts w:cs="Browallia New"/>
        <w:b/>
        <w:bCs/>
        <w:sz w:val="28"/>
        <w:szCs w:val="28"/>
        <w:cs/>
      </w:rPr>
      <w:t>หมายเหตุประกอบ</w:t>
    </w:r>
    <w:r w:rsidR="001B01F7">
      <w:rPr>
        <w:rFonts w:cs="Browallia New" w:hint="cs"/>
        <w:b/>
        <w:bCs/>
        <w:sz w:val="28"/>
        <w:szCs w:val="28"/>
        <w:cs/>
      </w:rPr>
      <w:t>ข้อมูล</w:t>
    </w:r>
    <w:r w:rsidR="00155F8B">
      <w:rPr>
        <w:rFonts w:cs="Browallia New" w:hint="cs"/>
        <w:b/>
        <w:bCs/>
        <w:sz w:val="28"/>
        <w:szCs w:val="28"/>
        <w:cs/>
      </w:rPr>
      <w:t>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15F4BAFA" w14:textId="02DFCF83" w:rsidR="00A834ED" w:rsidRPr="00A834ED" w:rsidRDefault="00A834ED" w:rsidP="00A834ED">
    <w:pPr>
      <w:pStyle w:val="Header"/>
      <w:rPr>
        <w:rFonts w:ascii="Browallia New" w:hAnsi="Browallia New" w:cs="Browallia New"/>
        <w:b/>
        <w:bCs/>
        <w:sz w:val="28"/>
        <w:szCs w:val="28"/>
      </w:rPr>
    </w:pPr>
    <w:r w:rsidRPr="00A834ED">
      <w:rPr>
        <w:rFonts w:ascii="Browallia New" w:hAnsi="Browallia New" w:cs="Browallia New" w:hint="cs"/>
        <w:b/>
        <w:bCs/>
        <w:sz w:val="28"/>
        <w:szCs w:val="28"/>
        <w:cs/>
      </w:rPr>
      <w:t>สำหรับงวดสามเดือน</w:t>
    </w:r>
    <w:r w:rsidRPr="00A834ED">
      <w:rPr>
        <w:rFonts w:ascii="Browallia New" w:hAnsi="Browallia New" w:cs="Browallia New"/>
        <w:b/>
        <w:bCs/>
        <w:sz w:val="28"/>
        <w:szCs w:val="28"/>
        <w:cs/>
      </w:rPr>
      <w:t xml:space="preserve">สิ้นสุดวันที่ </w:t>
    </w:r>
    <w:r w:rsidRPr="00A834ED">
      <w:rPr>
        <w:rFonts w:ascii="Browallia New" w:hAnsi="Browallia New" w:cs="Browallia New"/>
        <w:b/>
        <w:bCs/>
        <w:sz w:val="28"/>
        <w:szCs w:val="28"/>
      </w:rPr>
      <w:t xml:space="preserve">31 </w:t>
    </w:r>
    <w:r w:rsidRPr="00A834ED">
      <w:rPr>
        <w:rFonts w:ascii="Browallia New" w:hAnsi="Browallia New" w:cs="Browallia New" w:hint="cs"/>
        <w:b/>
        <w:bCs/>
        <w:sz w:val="28"/>
        <w:szCs w:val="28"/>
        <w:cs/>
      </w:rPr>
      <w:t xml:space="preserve">มีนาคม </w:t>
    </w:r>
    <w:r w:rsidRPr="00A834ED">
      <w:rPr>
        <w:rFonts w:ascii="Browallia New" w:hAnsi="Browallia New" w:cs="Browallia New"/>
        <w:b/>
        <w:bCs/>
        <w:sz w:val="28"/>
        <w:szCs w:val="28"/>
      </w:rPr>
      <w:t>256</w:t>
    </w:r>
    <w:r>
      <w:rPr>
        <w:rFonts w:ascii="Browallia New" w:hAnsi="Browallia New" w:cs="Browallia New"/>
        <w:b/>
        <w:bCs/>
        <w:sz w:val="28"/>
        <w:szCs w:val="28"/>
      </w:rPr>
      <w:t>8</w:t>
    </w:r>
    <w:r w:rsidRPr="00A834ED">
      <w:rPr>
        <w:rFonts w:ascii="Browallia New" w:hAnsi="Browallia New" w:cs="Browallia New"/>
        <w:b/>
        <w:bCs/>
        <w:sz w:val="28"/>
        <w:szCs w:val="28"/>
      </w:rPr>
      <w:t xml:space="preserve"> </w:t>
    </w:r>
  </w:p>
  <w:p w14:paraId="0F834C53" w14:textId="5CA974C4" w:rsidR="00EF0746" w:rsidRPr="007110D8" w:rsidRDefault="009F671A"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0" behindDoc="0" locked="0" layoutInCell="1" allowOverlap="1" wp14:anchorId="6F52244E" wp14:editId="3F86F7BE">
              <wp:simplePos x="0" y="0"/>
              <wp:positionH relativeFrom="column">
                <wp:posOffset>0</wp:posOffset>
              </wp:positionH>
              <wp:positionV relativeFrom="paragraph">
                <wp:posOffset>90952</wp:posOffset>
              </wp:positionV>
              <wp:extent cx="5957668" cy="0"/>
              <wp:effectExtent l="0" t="0" r="0" b="0"/>
              <wp:wrapNone/>
              <wp:docPr id="45385270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F5F8A47"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r w:rsidR="00806686">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46A67" w14:textId="77777777" w:rsidR="00D97869" w:rsidRDefault="00D978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B479" w14:textId="59F9B020" w:rsidR="001B2F7E" w:rsidRPr="00C04634" w:rsidRDefault="001B2F7E"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4FC849B1" w14:textId="77777777" w:rsidR="001B2F7E" w:rsidRDefault="001B2F7E"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23D907E9" w14:textId="1B796A80" w:rsidR="004637FE" w:rsidRDefault="004637FE" w:rsidP="004637FE">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2568</w:t>
    </w:r>
  </w:p>
  <w:p w14:paraId="4AF15A4D" w14:textId="70B66921"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r>
      <w:rPr>
        <w:noProof/>
      </w:rPr>
      <mc:AlternateContent>
        <mc:Choice Requires="wps">
          <w:drawing>
            <wp:anchor distT="0" distB="0" distL="114300" distR="114300" simplePos="0" relativeHeight="251658243" behindDoc="0" locked="0" layoutInCell="1" allowOverlap="1" wp14:anchorId="20EC0F1A" wp14:editId="3B786789">
              <wp:simplePos x="0" y="0"/>
              <wp:positionH relativeFrom="column">
                <wp:posOffset>3348</wp:posOffset>
              </wp:positionH>
              <wp:positionV relativeFrom="paragraph">
                <wp:posOffset>92017</wp:posOffset>
              </wp:positionV>
              <wp:extent cx="9175750" cy="0"/>
              <wp:effectExtent l="0" t="0" r="0" b="0"/>
              <wp:wrapNone/>
              <wp:docPr id="1131292135" name="Straight Connector 1"/>
              <wp:cNvGraphicFramePr/>
              <a:graphic xmlns:a="http://schemas.openxmlformats.org/drawingml/2006/main">
                <a:graphicData uri="http://schemas.microsoft.com/office/word/2010/wordprocessingShape">
                  <wps:wsp>
                    <wps:cNvCnPr/>
                    <wps:spPr>
                      <a:xfrm flipV="1">
                        <a:off x="0" y="0"/>
                        <a:ext cx="917575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5F3772B"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7.25pt" to="722.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" strokecolor="black [3213]" strokeweight="2pt"/>
          </w:pict>
        </mc:Fallback>
      </mc:AlternateContent>
    </w:r>
    <w:r>
      <w:rPr>
        <w:noProof/>
      </w:rPr>
      <mc:AlternateContent>
        <mc:Choice Requires="wps">
          <w:drawing>
            <wp:anchor distT="0" distB="0" distL="114300" distR="114300" simplePos="0" relativeHeight="251658242" behindDoc="0" locked="0" layoutInCell="1" allowOverlap="1" wp14:anchorId="3D9D6A64" wp14:editId="5B075B76">
              <wp:simplePos x="0" y="0"/>
              <wp:positionH relativeFrom="column">
                <wp:posOffset>0</wp:posOffset>
              </wp:positionH>
              <wp:positionV relativeFrom="paragraph">
                <wp:posOffset>90952</wp:posOffset>
              </wp:positionV>
              <wp:extent cx="5957668" cy="0"/>
              <wp:effectExtent l="0" t="0" r="0" b="0"/>
              <wp:wrapNone/>
              <wp:docPr id="163616054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11BF034"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" strokecolor="#7030a0" strokeweight="2pt"/>
          </w:pict>
        </mc:Fallback>
      </mc:AlternateContent>
    </w:r>
    <w:r>
      <w:rPr>
        <w:cs/>
      </w:rPr>
      <w:tab/>
    </w:r>
  </w:p>
  <w:p w14:paraId="28220EC5" w14:textId="77777777" w:rsidR="001B2F7E" w:rsidRDefault="001B2F7E" w:rsidP="008066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731"/>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B66EF" w14:textId="77777777" w:rsidR="00244D3A" w:rsidRPr="00C04634" w:rsidRDefault="00244D3A"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6D77E6">
      <w:rPr>
        <w:rFonts w:ascii="Browallia New" w:hAnsi="Browallia New" w:cs="Browallia New"/>
        <w:b/>
        <w:bCs/>
        <w:sz w:val="28"/>
        <w:szCs w:val="28"/>
        <w:cs/>
        <w:lang w:val="en-GB"/>
      </w:rPr>
      <w:t>อาร์เอส</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E8CFF8" w14:textId="77777777" w:rsidR="00244D3A" w:rsidRDefault="00244D3A" w:rsidP="008C7496">
    <w:pPr>
      <w:pStyle w:val="Header"/>
    </w:pPr>
    <w:r w:rsidRPr="00E35ABF">
      <w:rPr>
        <w:rFonts w:cs="Browallia New"/>
        <w:b/>
        <w:bCs/>
        <w:sz w:val="28"/>
        <w:szCs w:val="28"/>
        <w:cs/>
      </w:rPr>
      <w:t>หมายเหตุประกอบ</w:t>
    </w:r>
    <w:r>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Pr>
        <w:rFonts w:ascii="Browallia New" w:hAnsi="Browallia New" w:cs="Browallia New"/>
        <w:b/>
        <w:bCs/>
        <w:sz w:val="28"/>
        <w:szCs w:val="28"/>
        <w:lang w:val="en-GB"/>
      </w:rPr>
      <w:t xml:space="preserve"> </w:t>
    </w:r>
    <w:r w:rsidRPr="004049E6">
      <w:rPr>
        <w:rFonts w:cs="Browallia New"/>
        <w:b/>
        <w:bCs/>
        <w:sz w:val="28"/>
        <w:szCs w:val="28"/>
        <w:cs/>
      </w:rPr>
      <w:t>(ยังไม่ได้ตรวจสอบ แต่สอบทานแล้ว)</w:t>
    </w:r>
  </w:p>
  <w:p w14:paraId="566059E0" w14:textId="531D8369" w:rsidR="004637FE" w:rsidRDefault="004637FE" w:rsidP="004637FE">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2568</w:t>
    </w:r>
    <w:r w:rsidRPr="004049E6">
      <w:rPr>
        <w:rFonts w:ascii="Browallia New" w:eastAsia="SimSun" w:hAnsi="Browallia New" w:cs="Browallia New"/>
        <w:b/>
        <w:bCs/>
        <w:sz w:val="28"/>
        <w:szCs w:val="28"/>
      </w:rPr>
      <w:t xml:space="preserve"> </w:t>
    </w:r>
  </w:p>
  <w:p w14:paraId="6B497016" w14:textId="77777777" w:rsidR="00244D3A" w:rsidRDefault="00244D3A" w:rsidP="00167905">
    <w:pPr>
      <w:pStyle w:val="Header"/>
    </w:pPr>
    <w:r>
      <w:rPr>
        <w:noProof/>
      </w:rPr>
      <mc:AlternateContent>
        <mc:Choice Requires="wps">
          <w:drawing>
            <wp:anchor distT="0" distB="0" distL="114300" distR="114300" simplePos="0" relativeHeight="251658241" behindDoc="0" locked="0" layoutInCell="1" allowOverlap="1" wp14:anchorId="7B5DE9C2" wp14:editId="4116FC0E">
              <wp:simplePos x="0" y="0"/>
              <wp:positionH relativeFrom="column">
                <wp:posOffset>0</wp:posOffset>
              </wp:positionH>
              <wp:positionV relativeFrom="paragraph">
                <wp:posOffset>90952</wp:posOffset>
              </wp:positionV>
              <wp:extent cx="5957668" cy="0"/>
              <wp:effectExtent l="0" t="0" r="0" b="0"/>
              <wp:wrapNone/>
              <wp:docPr id="100001192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45485B6"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72"/>
        </w:tabs>
        <w:ind w:left="14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4351A39"/>
    <w:multiLevelType w:val="hybridMultilevel"/>
    <w:tmpl w:val="7A64B080"/>
    <w:lvl w:ilvl="0" w:tplc="572A7918">
      <w:start w:val="12"/>
      <w:numFmt w:val="bullet"/>
      <w:lvlText w:val="-"/>
      <w:lvlJc w:val="left"/>
      <w:pPr>
        <w:ind w:left="1431" w:hanging="360"/>
      </w:pPr>
      <w:rPr>
        <w:rFonts w:ascii="Angsana New" w:eastAsia="Times New Roman" w:hAnsi="Angsana New" w:cs="Angsana New" w:hint="default"/>
      </w:rPr>
    </w:lvl>
    <w:lvl w:ilvl="1" w:tplc="08090003" w:tentative="1">
      <w:start w:val="1"/>
      <w:numFmt w:val="bullet"/>
      <w:lvlText w:val="o"/>
      <w:lvlJc w:val="left"/>
      <w:pPr>
        <w:ind w:left="2151" w:hanging="360"/>
      </w:pPr>
      <w:rPr>
        <w:rFonts w:ascii="Courier New" w:hAnsi="Courier New" w:cs="Courier New" w:hint="default"/>
      </w:rPr>
    </w:lvl>
    <w:lvl w:ilvl="2" w:tplc="08090005" w:tentative="1">
      <w:start w:val="1"/>
      <w:numFmt w:val="bullet"/>
      <w:lvlText w:val=""/>
      <w:lvlJc w:val="left"/>
      <w:pPr>
        <w:ind w:left="2871" w:hanging="360"/>
      </w:pPr>
      <w:rPr>
        <w:rFonts w:ascii="Wingdings" w:hAnsi="Wingdings" w:hint="default"/>
      </w:rPr>
    </w:lvl>
    <w:lvl w:ilvl="3" w:tplc="08090001" w:tentative="1">
      <w:start w:val="1"/>
      <w:numFmt w:val="bullet"/>
      <w:lvlText w:val=""/>
      <w:lvlJc w:val="left"/>
      <w:pPr>
        <w:ind w:left="3591" w:hanging="360"/>
      </w:pPr>
      <w:rPr>
        <w:rFonts w:ascii="Symbol" w:hAnsi="Symbol" w:hint="default"/>
      </w:rPr>
    </w:lvl>
    <w:lvl w:ilvl="4" w:tplc="08090003" w:tentative="1">
      <w:start w:val="1"/>
      <w:numFmt w:val="bullet"/>
      <w:lvlText w:val="o"/>
      <w:lvlJc w:val="left"/>
      <w:pPr>
        <w:ind w:left="4311" w:hanging="360"/>
      </w:pPr>
      <w:rPr>
        <w:rFonts w:ascii="Courier New" w:hAnsi="Courier New" w:cs="Courier New" w:hint="default"/>
      </w:rPr>
    </w:lvl>
    <w:lvl w:ilvl="5" w:tplc="08090005" w:tentative="1">
      <w:start w:val="1"/>
      <w:numFmt w:val="bullet"/>
      <w:lvlText w:val=""/>
      <w:lvlJc w:val="left"/>
      <w:pPr>
        <w:ind w:left="5031" w:hanging="360"/>
      </w:pPr>
      <w:rPr>
        <w:rFonts w:ascii="Wingdings" w:hAnsi="Wingdings" w:hint="default"/>
      </w:rPr>
    </w:lvl>
    <w:lvl w:ilvl="6" w:tplc="08090001" w:tentative="1">
      <w:start w:val="1"/>
      <w:numFmt w:val="bullet"/>
      <w:lvlText w:val=""/>
      <w:lvlJc w:val="left"/>
      <w:pPr>
        <w:ind w:left="5751" w:hanging="360"/>
      </w:pPr>
      <w:rPr>
        <w:rFonts w:ascii="Symbol" w:hAnsi="Symbol" w:hint="default"/>
      </w:rPr>
    </w:lvl>
    <w:lvl w:ilvl="7" w:tplc="08090003" w:tentative="1">
      <w:start w:val="1"/>
      <w:numFmt w:val="bullet"/>
      <w:lvlText w:val="o"/>
      <w:lvlJc w:val="left"/>
      <w:pPr>
        <w:ind w:left="6471" w:hanging="360"/>
      </w:pPr>
      <w:rPr>
        <w:rFonts w:ascii="Courier New" w:hAnsi="Courier New" w:cs="Courier New" w:hint="default"/>
      </w:rPr>
    </w:lvl>
    <w:lvl w:ilvl="8" w:tplc="08090005" w:tentative="1">
      <w:start w:val="1"/>
      <w:numFmt w:val="bullet"/>
      <w:lvlText w:val=""/>
      <w:lvlJc w:val="left"/>
      <w:pPr>
        <w:ind w:left="7191" w:hanging="360"/>
      </w:pPr>
      <w:rPr>
        <w:rFonts w:ascii="Wingdings" w:hAnsi="Wingdings" w:hint="default"/>
      </w:rPr>
    </w:lvl>
  </w:abstractNum>
  <w:abstractNum w:abstractNumId="11" w15:restartNumberingAfterBreak="0">
    <w:nsid w:val="09E5523D"/>
    <w:multiLevelType w:val="hybridMultilevel"/>
    <w:tmpl w:val="2B7A6E60"/>
    <w:lvl w:ilvl="0" w:tplc="A8601926">
      <w:start w:val="115"/>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89470E"/>
    <w:multiLevelType w:val="multilevel"/>
    <w:tmpl w:val="BDEA40E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E016AF9"/>
    <w:multiLevelType w:val="hybridMultilevel"/>
    <w:tmpl w:val="A058FBCE"/>
    <w:lvl w:ilvl="0" w:tplc="BE8A3736">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190922EC"/>
    <w:multiLevelType w:val="multilevel"/>
    <w:tmpl w:val="60761786"/>
    <w:lvl w:ilvl="0">
      <w:start w:val="9"/>
      <w:numFmt w:val="decimal"/>
      <w:lvlText w:val="%1"/>
      <w:lvlJc w:val="left"/>
      <w:pPr>
        <w:ind w:left="360" w:hanging="360"/>
      </w:pPr>
      <w:rPr>
        <w:rFonts w:hint="default"/>
      </w:rPr>
    </w:lvl>
    <w:lvl w:ilvl="1">
      <w:start w:val="1"/>
      <w:numFmt w:val="decimal"/>
      <w:lvlText w:val="7.%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5" w15:restartNumberingAfterBreak="0">
    <w:nsid w:val="1CAA6EE9"/>
    <w:multiLevelType w:val="hybridMultilevel"/>
    <w:tmpl w:val="CA0E1886"/>
    <w:lvl w:ilvl="0" w:tplc="032C2612">
      <w:start w:val="15"/>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8538D6"/>
    <w:multiLevelType w:val="hybridMultilevel"/>
    <w:tmpl w:val="8F88DAFA"/>
    <w:lvl w:ilvl="0" w:tplc="BC7C9B06">
      <w:start w:val="1"/>
      <w:numFmt w:val="decimal"/>
      <w:lvlText w:val="18.%1"/>
      <w:lvlJc w:val="left"/>
      <w:pPr>
        <w:ind w:left="1146" w:hanging="360"/>
      </w:pPr>
      <w:rPr>
        <w:rFonts w:hint="default"/>
        <w:b/>
        <w:bCs/>
        <w:color w:val="auto"/>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7" w15:restartNumberingAfterBreak="0">
    <w:nsid w:val="1DFD27D3"/>
    <w:multiLevelType w:val="multilevel"/>
    <w:tmpl w:val="12E082F6"/>
    <w:lvl w:ilvl="0">
      <w:start w:val="16"/>
      <w:numFmt w:val="decimal"/>
      <w:lvlText w:val="%1"/>
      <w:lvlJc w:val="left"/>
      <w:pPr>
        <w:ind w:left="500" w:hanging="500"/>
      </w:pPr>
      <w:rPr>
        <w:rFonts w:eastAsia="Arial Unicode MS" w:hint="default"/>
      </w:rPr>
    </w:lvl>
    <w:lvl w:ilvl="1">
      <w:start w:val="1"/>
      <w:numFmt w:val="decimal"/>
      <w:lvlText w:val="%1.%2"/>
      <w:lvlJc w:val="left"/>
      <w:pPr>
        <w:ind w:left="860" w:hanging="500"/>
      </w:pPr>
      <w:rPr>
        <w:rFonts w:eastAsia="Arial Unicode MS" w:hint="default"/>
      </w:rPr>
    </w:lvl>
    <w:lvl w:ilvl="2">
      <w:start w:val="2"/>
      <w:numFmt w:val="decimal"/>
      <w:lvlText w:val="%1.%2.%3"/>
      <w:lvlJc w:val="left"/>
      <w:pPr>
        <w:ind w:left="1440" w:hanging="720"/>
      </w:pPr>
      <w:rPr>
        <w:rFonts w:eastAsia="Arial Unicode MS" w:hint="default"/>
      </w:rPr>
    </w:lvl>
    <w:lvl w:ilvl="3">
      <w:start w:val="1"/>
      <w:numFmt w:val="decimal"/>
      <w:lvlText w:val="%1.%2.%3.%4"/>
      <w:lvlJc w:val="left"/>
      <w:pPr>
        <w:ind w:left="1800" w:hanging="720"/>
      </w:pPr>
      <w:rPr>
        <w:rFonts w:eastAsia="Arial Unicode MS" w:hint="default"/>
      </w:rPr>
    </w:lvl>
    <w:lvl w:ilvl="4">
      <w:start w:val="1"/>
      <w:numFmt w:val="decimal"/>
      <w:lvlText w:val="%1.%2.%3.%4.%5"/>
      <w:lvlJc w:val="left"/>
      <w:pPr>
        <w:ind w:left="2160" w:hanging="720"/>
      </w:pPr>
      <w:rPr>
        <w:rFonts w:eastAsia="Arial Unicode MS" w:hint="default"/>
      </w:rPr>
    </w:lvl>
    <w:lvl w:ilvl="5">
      <w:start w:val="1"/>
      <w:numFmt w:val="decimal"/>
      <w:lvlText w:val="%1.%2.%3.%4.%5.%6"/>
      <w:lvlJc w:val="left"/>
      <w:pPr>
        <w:ind w:left="2880" w:hanging="1080"/>
      </w:pPr>
      <w:rPr>
        <w:rFonts w:eastAsia="Arial Unicode MS" w:hint="default"/>
      </w:rPr>
    </w:lvl>
    <w:lvl w:ilvl="6">
      <w:start w:val="1"/>
      <w:numFmt w:val="decimal"/>
      <w:lvlText w:val="%1.%2.%3.%4.%5.%6.%7"/>
      <w:lvlJc w:val="left"/>
      <w:pPr>
        <w:ind w:left="3240" w:hanging="1080"/>
      </w:pPr>
      <w:rPr>
        <w:rFonts w:eastAsia="Arial Unicode MS" w:hint="default"/>
      </w:rPr>
    </w:lvl>
    <w:lvl w:ilvl="7">
      <w:start w:val="1"/>
      <w:numFmt w:val="decimal"/>
      <w:lvlText w:val="%1.%2.%3.%4.%5.%6.%7.%8"/>
      <w:lvlJc w:val="left"/>
      <w:pPr>
        <w:ind w:left="3960" w:hanging="1440"/>
      </w:pPr>
      <w:rPr>
        <w:rFonts w:eastAsia="Arial Unicode MS" w:hint="default"/>
      </w:rPr>
    </w:lvl>
    <w:lvl w:ilvl="8">
      <w:start w:val="1"/>
      <w:numFmt w:val="decimal"/>
      <w:lvlText w:val="%1.%2.%3.%4.%5.%6.%7.%8.%9"/>
      <w:lvlJc w:val="left"/>
      <w:pPr>
        <w:ind w:left="4320" w:hanging="1440"/>
      </w:pPr>
      <w:rPr>
        <w:rFonts w:eastAsia="Arial Unicode MS" w:hint="default"/>
      </w:rPr>
    </w:lvl>
  </w:abstractNum>
  <w:abstractNum w:abstractNumId="18"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68E4925"/>
    <w:multiLevelType w:val="hybridMultilevel"/>
    <w:tmpl w:val="CCF8D566"/>
    <w:lvl w:ilvl="0" w:tplc="D29073D2">
      <w:numFmt w:val="bullet"/>
      <w:lvlText w:val=""/>
      <w:lvlJc w:val="left"/>
      <w:pPr>
        <w:ind w:left="1080" w:hanging="360"/>
      </w:pPr>
      <w:rPr>
        <w:rFonts w:ascii="Symbol" w:eastAsia="Times New Roman" w:hAnsi="Symbol"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B3D0872"/>
    <w:multiLevelType w:val="hybridMultilevel"/>
    <w:tmpl w:val="664878CC"/>
    <w:lvl w:ilvl="0" w:tplc="B3E263AC">
      <w:start w:val="1"/>
      <w:numFmt w:val="decimal"/>
      <w:lvlText w:val="16.%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827D57"/>
    <w:multiLevelType w:val="hybridMultilevel"/>
    <w:tmpl w:val="4AF63AB4"/>
    <w:lvl w:ilvl="0" w:tplc="84AAED1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9A5C7C"/>
    <w:multiLevelType w:val="hybridMultilevel"/>
    <w:tmpl w:val="F6A24F16"/>
    <w:lvl w:ilvl="0" w:tplc="F39E851C">
      <w:start w:val="13"/>
      <w:numFmt w:val="bullet"/>
      <w:lvlText w:val="*"/>
      <w:lvlJc w:val="left"/>
      <w:pPr>
        <w:ind w:left="504" w:hanging="360"/>
      </w:pPr>
      <w:rPr>
        <w:rFonts w:ascii="Browallia New" w:eastAsia="Arial Unicode MS" w:hAnsi="Browallia New" w:cs="Browallia New"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23" w15:restartNumberingAfterBreak="0">
    <w:nsid w:val="318D3394"/>
    <w:multiLevelType w:val="hybridMultilevel"/>
    <w:tmpl w:val="D0BE8232"/>
    <w:lvl w:ilvl="0" w:tplc="18A823EA">
      <w:start w:val="1"/>
      <w:numFmt w:val="decimal"/>
      <w:lvlText w:val="4.%1"/>
      <w:lvlJc w:val="left"/>
      <w:pPr>
        <w:ind w:left="928" w:hanging="360"/>
      </w:pPr>
      <w:rPr>
        <w:rFonts w:ascii="Browallia New" w:hAnsi="Browallia New" w:cs="Browallia New" w:hint="default"/>
        <w:b/>
        <w:bCs/>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6A788A"/>
    <w:multiLevelType w:val="multilevel"/>
    <w:tmpl w:val="FD44CB6A"/>
    <w:lvl w:ilvl="0">
      <w:start w:val="16"/>
      <w:numFmt w:val="decimal"/>
      <w:lvlText w:val="%1"/>
      <w:lvlJc w:val="left"/>
      <w:pPr>
        <w:ind w:left="500" w:hanging="500"/>
      </w:pPr>
      <w:rPr>
        <w:rFonts w:eastAsia="Arial Unicode MS" w:hint="default"/>
      </w:rPr>
    </w:lvl>
    <w:lvl w:ilvl="1">
      <w:start w:val="1"/>
      <w:numFmt w:val="decimal"/>
      <w:lvlText w:val="%1.%2"/>
      <w:lvlJc w:val="left"/>
      <w:pPr>
        <w:ind w:left="1220" w:hanging="500"/>
      </w:pPr>
      <w:rPr>
        <w:rFonts w:eastAsia="Arial Unicode MS" w:hint="default"/>
      </w:rPr>
    </w:lvl>
    <w:lvl w:ilvl="2">
      <w:start w:val="1"/>
      <w:numFmt w:val="decimal"/>
      <w:lvlText w:val="18.1.%3"/>
      <w:lvlJc w:val="left"/>
      <w:pPr>
        <w:ind w:left="1800" w:hanging="360"/>
      </w:pPr>
      <w:rPr>
        <w:rFonts w:hint="default"/>
      </w:rPr>
    </w:lvl>
    <w:lvl w:ilvl="3">
      <w:start w:val="1"/>
      <w:numFmt w:val="decimal"/>
      <w:lvlText w:val="%1.%2.%3.%4"/>
      <w:lvlJc w:val="left"/>
      <w:pPr>
        <w:ind w:left="2880" w:hanging="720"/>
      </w:pPr>
      <w:rPr>
        <w:rFonts w:eastAsia="Arial Unicode MS" w:hint="default"/>
      </w:rPr>
    </w:lvl>
    <w:lvl w:ilvl="4">
      <w:start w:val="1"/>
      <w:numFmt w:val="decimal"/>
      <w:lvlText w:val="%1.%2.%3.%4.%5"/>
      <w:lvlJc w:val="left"/>
      <w:pPr>
        <w:ind w:left="3600" w:hanging="720"/>
      </w:pPr>
      <w:rPr>
        <w:rFonts w:eastAsia="Arial Unicode MS" w:hint="default"/>
      </w:rPr>
    </w:lvl>
    <w:lvl w:ilvl="5">
      <w:start w:val="1"/>
      <w:numFmt w:val="decimal"/>
      <w:lvlText w:val="%1.%2.%3.%4.%5.%6"/>
      <w:lvlJc w:val="left"/>
      <w:pPr>
        <w:ind w:left="4680" w:hanging="1080"/>
      </w:pPr>
      <w:rPr>
        <w:rFonts w:eastAsia="Arial Unicode MS" w:hint="default"/>
      </w:rPr>
    </w:lvl>
    <w:lvl w:ilvl="6">
      <w:start w:val="1"/>
      <w:numFmt w:val="decimal"/>
      <w:lvlText w:val="%1.%2.%3.%4.%5.%6.%7"/>
      <w:lvlJc w:val="left"/>
      <w:pPr>
        <w:ind w:left="5400" w:hanging="1080"/>
      </w:pPr>
      <w:rPr>
        <w:rFonts w:eastAsia="Arial Unicode MS" w:hint="default"/>
      </w:rPr>
    </w:lvl>
    <w:lvl w:ilvl="7">
      <w:start w:val="1"/>
      <w:numFmt w:val="decimal"/>
      <w:lvlText w:val="%1.%2.%3.%4.%5.%6.%7.%8"/>
      <w:lvlJc w:val="left"/>
      <w:pPr>
        <w:ind w:left="6480" w:hanging="1440"/>
      </w:pPr>
      <w:rPr>
        <w:rFonts w:eastAsia="Arial Unicode MS" w:hint="default"/>
      </w:rPr>
    </w:lvl>
    <w:lvl w:ilvl="8">
      <w:start w:val="1"/>
      <w:numFmt w:val="decimal"/>
      <w:lvlText w:val="%1.%2.%3.%4.%5.%6.%7.%8.%9"/>
      <w:lvlJc w:val="left"/>
      <w:pPr>
        <w:ind w:left="7200" w:hanging="1440"/>
      </w:pPr>
      <w:rPr>
        <w:rFonts w:eastAsia="Arial Unicode MS" w:hint="default"/>
      </w:rPr>
    </w:lvl>
  </w:abstractNum>
  <w:abstractNum w:abstractNumId="26"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ED0200"/>
    <w:multiLevelType w:val="hybridMultilevel"/>
    <w:tmpl w:val="EE1A1224"/>
    <w:lvl w:ilvl="0" w:tplc="62304358">
      <w:start w:val="1"/>
      <w:numFmt w:val="bullet"/>
      <w:lvlText w:val=""/>
      <w:lvlJc w:val="left"/>
      <w:pPr>
        <w:ind w:left="1264" w:hanging="360"/>
      </w:pPr>
      <w:rPr>
        <w:rFonts w:ascii="Symbol" w:hAnsi="Symbol" w:hint="default"/>
        <w:sz w:val="19"/>
        <w:szCs w:val="19"/>
      </w:rPr>
    </w:lvl>
    <w:lvl w:ilvl="1" w:tplc="04090003">
      <w:start w:val="1"/>
      <w:numFmt w:val="bullet"/>
      <w:lvlText w:val="o"/>
      <w:lvlJc w:val="left"/>
      <w:pPr>
        <w:ind w:left="1984" w:hanging="360"/>
      </w:pPr>
      <w:rPr>
        <w:rFonts w:ascii="Courier New" w:hAnsi="Courier New" w:cs="Courier New" w:hint="default"/>
      </w:rPr>
    </w:lvl>
    <w:lvl w:ilvl="2" w:tplc="04090005">
      <w:start w:val="1"/>
      <w:numFmt w:val="bullet"/>
      <w:lvlText w:val=""/>
      <w:lvlJc w:val="left"/>
      <w:pPr>
        <w:ind w:left="2704" w:hanging="360"/>
      </w:pPr>
      <w:rPr>
        <w:rFonts w:ascii="Wingdings" w:hAnsi="Wingdings" w:hint="default"/>
      </w:rPr>
    </w:lvl>
    <w:lvl w:ilvl="3" w:tplc="04090001">
      <w:start w:val="1"/>
      <w:numFmt w:val="bullet"/>
      <w:lvlText w:val=""/>
      <w:lvlJc w:val="left"/>
      <w:pPr>
        <w:ind w:left="3424" w:hanging="360"/>
      </w:pPr>
      <w:rPr>
        <w:rFonts w:ascii="Symbol" w:hAnsi="Symbol" w:hint="default"/>
      </w:rPr>
    </w:lvl>
    <w:lvl w:ilvl="4" w:tplc="04090003">
      <w:start w:val="1"/>
      <w:numFmt w:val="bullet"/>
      <w:lvlText w:val="o"/>
      <w:lvlJc w:val="left"/>
      <w:pPr>
        <w:ind w:left="4144" w:hanging="360"/>
      </w:pPr>
      <w:rPr>
        <w:rFonts w:ascii="Courier New" w:hAnsi="Courier New" w:cs="Courier New" w:hint="default"/>
      </w:rPr>
    </w:lvl>
    <w:lvl w:ilvl="5" w:tplc="04090005">
      <w:start w:val="1"/>
      <w:numFmt w:val="bullet"/>
      <w:lvlText w:val=""/>
      <w:lvlJc w:val="left"/>
      <w:pPr>
        <w:ind w:left="4864" w:hanging="360"/>
      </w:pPr>
      <w:rPr>
        <w:rFonts w:ascii="Wingdings" w:hAnsi="Wingdings" w:hint="default"/>
      </w:rPr>
    </w:lvl>
    <w:lvl w:ilvl="6" w:tplc="04090001">
      <w:start w:val="1"/>
      <w:numFmt w:val="bullet"/>
      <w:lvlText w:val=""/>
      <w:lvlJc w:val="left"/>
      <w:pPr>
        <w:ind w:left="5584" w:hanging="360"/>
      </w:pPr>
      <w:rPr>
        <w:rFonts w:ascii="Symbol" w:hAnsi="Symbol" w:hint="default"/>
      </w:rPr>
    </w:lvl>
    <w:lvl w:ilvl="7" w:tplc="04090003">
      <w:start w:val="1"/>
      <w:numFmt w:val="bullet"/>
      <w:lvlText w:val="o"/>
      <w:lvlJc w:val="left"/>
      <w:pPr>
        <w:ind w:left="6304" w:hanging="360"/>
      </w:pPr>
      <w:rPr>
        <w:rFonts w:ascii="Courier New" w:hAnsi="Courier New" w:cs="Courier New" w:hint="default"/>
      </w:rPr>
    </w:lvl>
    <w:lvl w:ilvl="8" w:tplc="04090005">
      <w:start w:val="1"/>
      <w:numFmt w:val="bullet"/>
      <w:lvlText w:val=""/>
      <w:lvlJc w:val="left"/>
      <w:pPr>
        <w:ind w:left="7024" w:hanging="360"/>
      </w:pPr>
      <w:rPr>
        <w:rFonts w:ascii="Wingdings" w:hAnsi="Wingdings" w:hint="default"/>
      </w:rPr>
    </w:lvl>
  </w:abstractNum>
  <w:abstractNum w:abstractNumId="28"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9" w15:restartNumberingAfterBreak="0">
    <w:nsid w:val="46352EB6"/>
    <w:multiLevelType w:val="hybridMultilevel"/>
    <w:tmpl w:val="12DE1F34"/>
    <w:lvl w:ilvl="0" w:tplc="034A882A">
      <w:start w:val="1"/>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1" w15:restartNumberingAfterBreak="0">
    <w:nsid w:val="5D444B60"/>
    <w:multiLevelType w:val="multilevel"/>
    <w:tmpl w:val="1EB09DF4"/>
    <w:lvl w:ilvl="0">
      <w:start w:val="9"/>
      <w:numFmt w:val="decimal"/>
      <w:lvlText w:val="%1"/>
      <w:lvlJc w:val="left"/>
      <w:pPr>
        <w:ind w:left="360" w:hanging="360"/>
      </w:pPr>
      <w:rPr>
        <w:rFonts w:hint="default"/>
      </w:rPr>
    </w:lvl>
    <w:lvl w:ilvl="1">
      <w:start w:val="1"/>
      <w:numFmt w:val="decimal"/>
      <w:lvlText w:val="9.%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60311402"/>
    <w:multiLevelType w:val="multilevel"/>
    <w:tmpl w:val="B1F0B6F8"/>
    <w:lvl w:ilvl="0">
      <w:start w:val="23"/>
      <w:numFmt w:val="decimal"/>
      <w:lvlText w:val="%1"/>
      <w:lvlJc w:val="left"/>
      <w:pPr>
        <w:ind w:left="480" w:hanging="480"/>
      </w:pPr>
      <w:rPr>
        <w:rFonts w:eastAsia="Arial Unicode MS" w:hint="default"/>
      </w:rPr>
    </w:lvl>
    <w:lvl w:ilvl="1">
      <w:start w:val="1"/>
      <w:numFmt w:val="decimal"/>
      <w:lvlText w:val="%1.%2"/>
      <w:lvlJc w:val="left"/>
      <w:pPr>
        <w:ind w:left="480" w:hanging="480"/>
      </w:pPr>
      <w:rPr>
        <w:rFonts w:eastAsia="Arial Unicode MS" w:hint="default"/>
      </w:rPr>
    </w:lvl>
    <w:lvl w:ilvl="2">
      <w:start w:val="1"/>
      <w:numFmt w:val="decimal"/>
      <w:lvlText w:val="16.%3"/>
      <w:lvlJc w:val="left"/>
      <w:pPr>
        <w:ind w:left="1146" w:hanging="360"/>
      </w:pPr>
      <w:rPr>
        <w:rFonts w:hint="default"/>
        <w:b/>
        <w:bCs/>
        <w:color w:val="auto"/>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3" w15:restartNumberingAfterBreak="0">
    <w:nsid w:val="61AC5777"/>
    <w:multiLevelType w:val="multilevel"/>
    <w:tmpl w:val="E23468E0"/>
    <w:lvl w:ilvl="0">
      <w:start w:val="19"/>
      <w:numFmt w:val="decimal"/>
      <w:lvlText w:val="%1"/>
      <w:lvlJc w:val="left"/>
      <w:pPr>
        <w:ind w:left="360" w:hanging="360"/>
      </w:pPr>
      <w:rPr>
        <w:rFonts w:hint="default"/>
        <w:color w:val="auto"/>
      </w:rPr>
    </w:lvl>
    <w:lvl w:ilvl="1">
      <w:start w:val="1"/>
      <w:numFmt w:val="decimal"/>
      <w:lvlText w:val="18.%2"/>
      <w:lvlJc w:val="left"/>
      <w:pPr>
        <w:ind w:left="1506" w:hanging="360"/>
      </w:pPr>
      <w:rPr>
        <w:rFonts w:hint="default"/>
        <w:color w:val="auto"/>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4"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5" w15:restartNumberingAfterBreak="0">
    <w:nsid w:val="682108AD"/>
    <w:multiLevelType w:val="hybridMultilevel"/>
    <w:tmpl w:val="1754694E"/>
    <w:lvl w:ilvl="0" w:tplc="55F2792C">
      <w:start w:val="1"/>
      <w:numFmt w:val="thaiLetters"/>
      <w:lvlText w:val="%1)"/>
      <w:lvlJc w:val="left"/>
      <w:pPr>
        <w:ind w:left="1506" w:hanging="360"/>
      </w:pPr>
      <w:rPr>
        <w:rFonts w:hint="default"/>
        <w:b w:val="0"/>
        <w:bCs w:val="0"/>
      </w:r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36" w15:restartNumberingAfterBreak="0">
    <w:nsid w:val="6FA85289"/>
    <w:multiLevelType w:val="multilevel"/>
    <w:tmpl w:val="C9E867E8"/>
    <w:lvl w:ilvl="0">
      <w:numFmt w:val="bullet"/>
      <w:lvlText w:val="-"/>
      <w:lvlJc w:val="left"/>
      <w:pPr>
        <w:tabs>
          <w:tab w:val="num" w:pos="4330"/>
        </w:tabs>
        <w:ind w:left="4330" w:hanging="360"/>
      </w:pPr>
      <w:rPr>
        <w:rFonts w:ascii="Cordia New" w:eastAsia="Angsana New" w:hAnsi="Cordia New" w:cs="Cordia New" w:hint="cs"/>
        <w:sz w:val="26"/>
        <w:szCs w:val="26"/>
      </w:rPr>
    </w:lvl>
    <w:lvl w:ilvl="1">
      <w:start w:val="1"/>
      <w:numFmt w:val="bullet"/>
      <w:lvlText w:val="o"/>
      <w:lvlJc w:val="left"/>
      <w:pPr>
        <w:tabs>
          <w:tab w:val="num" w:pos="5050"/>
        </w:tabs>
        <w:ind w:left="5050" w:hanging="360"/>
      </w:pPr>
      <w:rPr>
        <w:rFonts w:ascii="Courier New" w:hAnsi="Courier New" w:cs="Times New Roman" w:hint="default"/>
        <w:sz w:val="20"/>
      </w:rPr>
    </w:lvl>
    <w:lvl w:ilvl="2">
      <w:start w:val="1"/>
      <w:numFmt w:val="bullet"/>
      <w:lvlText w:val=""/>
      <w:lvlJc w:val="left"/>
      <w:pPr>
        <w:tabs>
          <w:tab w:val="num" w:pos="5770"/>
        </w:tabs>
        <w:ind w:left="5770" w:hanging="360"/>
      </w:pPr>
      <w:rPr>
        <w:rFonts w:ascii="Wingdings" w:hAnsi="Wingdings" w:hint="default"/>
        <w:sz w:val="20"/>
      </w:rPr>
    </w:lvl>
    <w:lvl w:ilvl="3">
      <w:start w:val="1"/>
      <w:numFmt w:val="bullet"/>
      <w:lvlText w:val=""/>
      <w:lvlJc w:val="left"/>
      <w:pPr>
        <w:tabs>
          <w:tab w:val="num" w:pos="6490"/>
        </w:tabs>
        <w:ind w:left="6490" w:hanging="360"/>
      </w:pPr>
      <w:rPr>
        <w:rFonts w:ascii="Wingdings" w:hAnsi="Wingdings" w:hint="default"/>
        <w:sz w:val="20"/>
      </w:rPr>
    </w:lvl>
    <w:lvl w:ilvl="4">
      <w:start w:val="1"/>
      <w:numFmt w:val="bullet"/>
      <w:lvlText w:val=""/>
      <w:lvlJc w:val="left"/>
      <w:pPr>
        <w:tabs>
          <w:tab w:val="num" w:pos="7210"/>
        </w:tabs>
        <w:ind w:left="7210" w:hanging="360"/>
      </w:pPr>
      <w:rPr>
        <w:rFonts w:ascii="Wingdings" w:hAnsi="Wingdings" w:hint="default"/>
        <w:sz w:val="20"/>
      </w:rPr>
    </w:lvl>
    <w:lvl w:ilvl="5">
      <w:start w:val="1"/>
      <w:numFmt w:val="bullet"/>
      <w:lvlText w:val=""/>
      <w:lvlJc w:val="left"/>
      <w:pPr>
        <w:tabs>
          <w:tab w:val="num" w:pos="7930"/>
        </w:tabs>
        <w:ind w:left="7930" w:hanging="360"/>
      </w:pPr>
      <w:rPr>
        <w:rFonts w:ascii="Wingdings" w:hAnsi="Wingdings" w:hint="default"/>
        <w:sz w:val="20"/>
      </w:rPr>
    </w:lvl>
    <w:lvl w:ilvl="6">
      <w:start w:val="1"/>
      <w:numFmt w:val="bullet"/>
      <w:lvlText w:val=""/>
      <w:lvlJc w:val="left"/>
      <w:pPr>
        <w:tabs>
          <w:tab w:val="num" w:pos="8650"/>
        </w:tabs>
        <w:ind w:left="8650" w:hanging="360"/>
      </w:pPr>
      <w:rPr>
        <w:rFonts w:ascii="Wingdings" w:hAnsi="Wingdings" w:hint="default"/>
        <w:sz w:val="20"/>
      </w:rPr>
    </w:lvl>
    <w:lvl w:ilvl="7">
      <w:start w:val="1"/>
      <w:numFmt w:val="bullet"/>
      <w:lvlText w:val=""/>
      <w:lvlJc w:val="left"/>
      <w:pPr>
        <w:tabs>
          <w:tab w:val="num" w:pos="9370"/>
        </w:tabs>
        <w:ind w:left="9370" w:hanging="360"/>
      </w:pPr>
      <w:rPr>
        <w:rFonts w:ascii="Wingdings" w:hAnsi="Wingdings" w:hint="default"/>
        <w:sz w:val="20"/>
      </w:rPr>
    </w:lvl>
    <w:lvl w:ilvl="8">
      <w:start w:val="1"/>
      <w:numFmt w:val="bullet"/>
      <w:lvlText w:val=""/>
      <w:lvlJc w:val="left"/>
      <w:pPr>
        <w:tabs>
          <w:tab w:val="num" w:pos="10090"/>
        </w:tabs>
        <w:ind w:left="10090" w:hanging="360"/>
      </w:pPr>
      <w:rPr>
        <w:rFonts w:ascii="Wingdings" w:hAnsi="Wingdings" w:hint="default"/>
        <w:sz w:val="20"/>
      </w:rPr>
    </w:lvl>
  </w:abstractNum>
  <w:abstractNum w:abstractNumId="37" w15:restartNumberingAfterBreak="0">
    <w:nsid w:val="6FD176AA"/>
    <w:multiLevelType w:val="hybridMultilevel"/>
    <w:tmpl w:val="F5A8C6A6"/>
    <w:lvl w:ilvl="0" w:tplc="A59E1F8E">
      <w:start w:val="1"/>
      <w:numFmt w:val="decimal"/>
      <w:lvlText w:val="(%1)"/>
      <w:lvlJc w:val="left"/>
      <w:pPr>
        <w:ind w:left="2439" w:hanging="876"/>
      </w:pPr>
      <w:rPr>
        <w:rFonts w:hint="default"/>
      </w:rPr>
    </w:lvl>
    <w:lvl w:ilvl="1" w:tplc="08090019" w:tentative="1">
      <w:start w:val="1"/>
      <w:numFmt w:val="lowerLetter"/>
      <w:lvlText w:val="%2."/>
      <w:lvlJc w:val="left"/>
      <w:pPr>
        <w:ind w:left="2643" w:hanging="360"/>
      </w:pPr>
    </w:lvl>
    <w:lvl w:ilvl="2" w:tplc="0809001B" w:tentative="1">
      <w:start w:val="1"/>
      <w:numFmt w:val="lowerRoman"/>
      <w:lvlText w:val="%3."/>
      <w:lvlJc w:val="right"/>
      <w:pPr>
        <w:ind w:left="3363" w:hanging="180"/>
      </w:pPr>
    </w:lvl>
    <w:lvl w:ilvl="3" w:tplc="0809000F" w:tentative="1">
      <w:start w:val="1"/>
      <w:numFmt w:val="decimal"/>
      <w:lvlText w:val="%4."/>
      <w:lvlJc w:val="left"/>
      <w:pPr>
        <w:ind w:left="4083" w:hanging="360"/>
      </w:pPr>
    </w:lvl>
    <w:lvl w:ilvl="4" w:tplc="08090019" w:tentative="1">
      <w:start w:val="1"/>
      <w:numFmt w:val="lowerLetter"/>
      <w:lvlText w:val="%5."/>
      <w:lvlJc w:val="left"/>
      <w:pPr>
        <w:ind w:left="4803" w:hanging="360"/>
      </w:pPr>
    </w:lvl>
    <w:lvl w:ilvl="5" w:tplc="0809001B" w:tentative="1">
      <w:start w:val="1"/>
      <w:numFmt w:val="lowerRoman"/>
      <w:lvlText w:val="%6."/>
      <w:lvlJc w:val="right"/>
      <w:pPr>
        <w:ind w:left="5523" w:hanging="180"/>
      </w:pPr>
    </w:lvl>
    <w:lvl w:ilvl="6" w:tplc="0809000F" w:tentative="1">
      <w:start w:val="1"/>
      <w:numFmt w:val="decimal"/>
      <w:lvlText w:val="%7."/>
      <w:lvlJc w:val="left"/>
      <w:pPr>
        <w:ind w:left="6243" w:hanging="360"/>
      </w:pPr>
    </w:lvl>
    <w:lvl w:ilvl="7" w:tplc="08090019" w:tentative="1">
      <w:start w:val="1"/>
      <w:numFmt w:val="lowerLetter"/>
      <w:lvlText w:val="%8."/>
      <w:lvlJc w:val="left"/>
      <w:pPr>
        <w:ind w:left="6963" w:hanging="360"/>
      </w:pPr>
    </w:lvl>
    <w:lvl w:ilvl="8" w:tplc="0809001B" w:tentative="1">
      <w:start w:val="1"/>
      <w:numFmt w:val="lowerRoman"/>
      <w:lvlText w:val="%9."/>
      <w:lvlJc w:val="right"/>
      <w:pPr>
        <w:ind w:left="7683" w:hanging="180"/>
      </w:pPr>
    </w:lvl>
  </w:abstractNum>
  <w:abstractNum w:abstractNumId="38" w15:restartNumberingAfterBreak="0">
    <w:nsid w:val="71B27CAB"/>
    <w:multiLevelType w:val="hybridMultilevel"/>
    <w:tmpl w:val="A64E670E"/>
    <w:lvl w:ilvl="0" w:tplc="F7EA4EDE">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6A27C3"/>
    <w:multiLevelType w:val="hybridMultilevel"/>
    <w:tmpl w:val="692C3AB6"/>
    <w:lvl w:ilvl="0" w:tplc="EBF6C53C">
      <w:start w:val="1"/>
      <w:numFmt w:val="decimal"/>
      <w:lvlText w:val="%1."/>
      <w:lvlJc w:val="left"/>
      <w:pPr>
        <w:tabs>
          <w:tab w:val="num" w:pos="786"/>
        </w:tabs>
        <w:ind w:left="786" w:hanging="360"/>
      </w:pPr>
      <w:rPr>
        <w:rFonts w:ascii="Browallia New" w:hAnsi="Browallia New" w:cs="Browallia New" w:hint="default"/>
        <w:b/>
        <w:bCs/>
        <w:i w:val="0"/>
        <w:iCs w:val="0"/>
        <w:color w:val="auto"/>
        <w:sz w:val="28"/>
        <w:szCs w:val="28"/>
      </w:rPr>
    </w:lvl>
    <w:lvl w:ilvl="1" w:tplc="0409000F">
      <w:start w:val="1"/>
      <w:numFmt w:val="decimal"/>
      <w:lvlText w:val="%2."/>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0" w15:restartNumberingAfterBreak="0">
    <w:nsid w:val="793D657D"/>
    <w:multiLevelType w:val="hybridMultilevel"/>
    <w:tmpl w:val="E1ECC2D2"/>
    <w:lvl w:ilvl="0" w:tplc="B088C720">
      <w:start w:val="1"/>
      <w:numFmt w:val="decimal"/>
      <w:lvlText w:val="14.%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653926"/>
    <w:multiLevelType w:val="hybridMultilevel"/>
    <w:tmpl w:val="85D853FA"/>
    <w:lvl w:ilvl="0" w:tplc="1952D12C">
      <w:start w:val="1"/>
      <w:numFmt w:val="thaiLetters"/>
      <w:lvlText w:val="%1)"/>
      <w:lvlJc w:val="left"/>
      <w:pPr>
        <w:ind w:left="4896" w:hanging="360"/>
      </w:pPr>
      <w:rPr>
        <w:rFonts w:eastAsia="Arial Unicode MS"/>
        <w:b/>
        <w:bCs/>
        <w:color w:val="auto"/>
      </w:rPr>
    </w:lvl>
    <w:lvl w:ilvl="1" w:tplc="04090019">
      <w:start w:val="1"/>
      <w:numFmt w:val="lowerLetter"/>
      <w:lvlText w:val="%2."/>
      <w:lvlJc w:val="left"/>
      <w:pPr>
        <w:ind w:left="6696" w:hanging="360"/>
      </w:pPr>
    </w:lvl>
    <w:lvl w:ilvl="2" w:tplc="0409001B">
      <w:start w:val="1"/>
      <w:numFmt w:val="lowerRoman"/>
      <w:lvlText w:val="%3."/>
      <w:lvlJc w:val="right"/>
      <w:pPr>
        <w:ind w:left="7416" w:hanging="180"/>
      </w:pPr>
    </w:lvl>
    <w:lvl w:ilvl="3" w:tplc="0409000F">
      <w:start w:val="1"/>
      <w:numFmt w:val="decimal"/>
      <w:lvlText w:val="%4."/>
      <w:lvlJc w:val="left"/>
      <w:pPr>
        <w:ind w:left="8136" w:hanging="360"/>
      </w:pPr>
    </w:lvl>
    <w:lvl w:ilvl="4" w:tplc="04090019">
      <w:start w:val="1"/>
      <w:numFmt w:val="lowerLetter"/>
      <w:lvlText w:val="%5."/>
      <w:lvlJc w:val="left"/>
      <w:pPr>
        <w:ind w:left="8856" w:hanging="360"/>
      </w:pPr>
    </w:lvl>
    <w:lvl w:ilvl="5" w:tplc="0409001B">
      <w:start w:val="1"/>
      <w:numFmt w:val="lowerRoman"/>
      <w:lvlText w:val="%6."/>
      <w:lvlJc w:val="right"/>
      <w:pPr>
        <w:ind w:left="9576" w:hanging="180"/>
      </w:pPr>
    </w:lvl>
    <w:lvl w:ilvl="6" w:tplc="0409000F">
      <w:start w:val="1"/>
      <w:numFmt w:val="decimal"/>
      <w:lvlText w:val="%7."/>
      <w:lvlJc w:val="left"/>
      <w:pPr>
        <w:ind w:left="10296" w:hanging="360"/>
      </w:pPr>
    </w:lvl>
    <w:lvl w:ilvl="7" w:tplc="04090019">
      <w:start w:val="1"/>
      <w:numFmt w:val="lowerLetter"/>
      <w:lvlText w:val="%8."/>
      <w:lvlJc w:val="left"/>
      <w:pPr>
        <w:ind w:left="11016" w:hanging="360"/>
      </w:pPr>
    </w:lvl>
    <w:lvl w:ilvl="8" w:tplc="0409001B">
      <w:start w:val="1"/>
      <w:numFmt w:val="lowerRoman"/>
      <w:lvlText w:val="%9."/>
      <w:lvlJc w:val="right"/>
      <w:pPr>
        <w:ind w:left="11736"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6"/>
  </w:num>
  <w:num w:numId="12" w16cid:durableId="130944888">
    <w:abstractNumId w:val="18"/>
  </w:num>
  <w:num w:numId="13" w16cid:durableId="912927839">
    <w:abstractNumId w:val="34"/>
  </w:num>
  <w:num w:numId="14" w16cid:durableId="1774130908">
    <w:abstractNumId w:val="24"/>
  </w:num>
  <w:num w:numId="15" w16cid:durableId="1993365459">
    <w:abstractNumId w:val="28"/>
  </w:num>
  <w:num w:numId="16" w16cid:durableId="1308583655">
    <w:abstractNumId w:val="39"/>
  </w:num>
  <w:num w:numId="17" w16cid:durableId="428237904">
    <w:abstractNumId w:val="30"/>
  </w:num>
  <w:num w:numId="18" w16cid:durableId="1310937844">
    <w:abstractNumId w:val="27"/>
  </w:num>
  <w:num w:numId="19" w16cid:durableId="760174794">
    <w:abstractNumId w:val="40"/>
  </w:num>
  <w:num w:numId="20" w16cid:durableId="1745637972">
    <w:abstractNumId w:val="16"/>
  </w:num>
  <w:num w:numId="21" w16cid:durableId="839389082">
    <w:abstractNumId w:val="32"/>
  </w:num>
  <w:num w:numId="22" w16cid:durableId="165557411">
    <w:abstractNumId w:val="35"/>
  </w:num>
  <w:num w:numId="23" w16cid:durableId="404767674">
    <w:abstractNumId w:val="38"/>
  </w:num>
  <w:num w:numId="24" w16cid:durableId="1650666354">
    <w:abstractNumId w:val="14"/>
  </w:num>
  <w:num w:numId="25" w16cid:durableId="1478257409">
    <w:abstractNumId w:val="22"/>
  </w:num>
  <w:num w:numId="26" w16cid:durableId="1958414598">
    <w:abstractNumId w:val="12"/>
  </w:num>
  <w:num w:numId="27" w16cid:durableId="619190720">
    <w:abstractNumId w:val="10"/>
  </w:num>
  <w:num w:numId="28" w16cid:durableId="862981219">
    <w:abstractNumId w:val="11"/>
  </w:num>
  <w:num w:numId="29" w16cid:durableId="475026972">
    <w:abstractNumId w:val="23"/>
  </w:num>
  <w:num w:numId="30" w16cid:durableId="1557088532">
    <w:abstractNumId w:val="31"/>
  </w:num>
  <w:num w:numId="31" w16cid:durableId="24520767">
    <w:abstractNumId w:val="20"/>
  </w:num>
  <w:num w:numId="32" w16cid:durableId="1528058297">
    <w:abstractNumId w:val="17"/>
  </w:num>
  <w:num w:numId="33" w16cid:durableId="960920144">
    <w:abstractNumId w:val="25"/>
  </w:num>
  <w:num w:numId="34" w16cid:durableId="1865287255">
    <w:abstractNumId w:val="13"/>
  </w:num>
  <w:num w:numId="35" w16cid:durableId="1869365081">
    <w:abstractNumId w:val="19"/>
  </w:num>
  <w:num w:numId="36" w16cid:durableId="1115712287">
    <w:abstractNumId w:val="21"/>
  </w:num>
  <w:num w:numId="37" w16cid:durableId="367612783">
    <w:abstractNumId w:val="29"/>
  </w:num>
  <w:num w:numId="38" w16cid:durableId="1105929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196487">
    <w:abstractNumId w:val="36"/>
  </w:num>
  <w:num w:numId="40" w16cid:durableId="1231387374">
    <w:abstractNumId w:val="37"/>
  </w:num>
  <w:num w:numId="41" w16cid:durableId="1303268136">
    <w:abstractNumId w:val="15"/>
  </w:num>
  <w:num w:numId="42" w16cid:durableId="172100709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C79"/>
    <w:rsid w:val="00000CE3"/>
    <w:rsid w:val="00000EB3"/>
    <w:rsid w:val="000014D0"/>
    <w:rsid w:val="00001599"/>
    <w:rsid w:val="0000165B"/>
    <w:rsid w:val="000016BD"/>
    <w:rsid w:val="000016C5"/>
    <w:rsid w:val="0000173A"/>
    <w:rsid w:val="00001820"/>
    <w:rsid w:val="00001A30"/>
    <w:rsid w:val="00001B0F"/>
    <w:rsid w:val="00001C47"/>
    <w:rsid w:val="00001E15"/>
    <w:rsid w:val="0000206D"/>
    <w:rsid w:val="00002167"/>
    <w:rsid w:val="0000217B"/>
    <w:rsid w:val="0000228F"/>
    <w:rsid w:val="000023BC"/>
    <w:rsid w:val="000027F8"/>
    <w:rsid w:val="00002D0A"/>
    <w:rsid w:val="00002D0F"/>
    <w:rsid w:val="00002D2B"/>
    <w:rsid w:val="00002D45"/>
    <w:rsid w:val="000033E0"/>
    <w:rsid w:val="000036C5"/>
    <w:rsid w:val="000039F6"/>
    <w:rsid w:val="00003B13"/>
    <w:rsid w:val="00003B4E"/>
    <w:rsid w:val="00003BAA"/>
    <w:rsid w:val="00003BBC"/>
    <w:rsid w:val="00003D36"/>
    <w:rsid w:val="00003EE6"/>
    <w:rsid w:val="00004480"/>
    <w:rsid w:val="00004600"/>
    <w:rsid w:val="00004844"/>
    <w:rsid w:val="00004939"/>
    <w:rsid w:val="0000497F"/>
    <w:rsid w:val="00004DA2"/>
    <w:rsid w:val="00004F5E"/>
    <w:rsid w:val="00005020"/>
    <w:rsid w:val="00005732"/>
    <w:rsid w:val="00005888"/>
    <w:rsid w:val="00005975"/>
    <w:rsid w:val="00005A5C"/>
    <w:rsid w:val="00005E6B"/>
    <w:rsid w:val="0000612F"/>
    <w:rsid w:val="0000638D"/>
    <w:rsid w:val="0000666A"/>
    <w:rsid w:val="00006A4E"/>
    <w:rsid w:val="00006AF3"/>
    <w:rsid w:val="00006B18"/>
    <w:rsid w:val="00006C23"/>
    <w:rsid w:val="00006D92"/>
    <w:rsid w:val="00006EC7"/>
    <w:rsid w:val="000070BF"/>
    <w:rsid w:val="00007419"/>
    <w:rsid w:val="0000747B"/>
    <w:rsid w:val="0000777B"/>
    <w:rsid w:val="000077EA"/>
    <w:rsid w:val="000078A1"/>
    <w:rsid w:val="00007B69"/>
    <w:rsid w:val="00007BF6"/>
    <w:rsid w:val="00007C13"/>
    <w:rsid w:val="000102B7"/>
    <w:rsid w:val="000103E9"/>
    <w:rsid w:val="000104C7"/>
    <w:rsid w:val="000104EB"/>
    <w:rsid w:val="00010C27"/>
    <w:rsid w:val="00010C32"/>
    <w:rsid w:val="0001101D"/>
    <w:rsid w:val="0001117A"/>
    <w:rsid w:val="0001129B"/>
    <w:rsid w:val="000112BC"/>
    <w:rsid w:val="0001138F"/>
    <w:rsid w:val="00011504"/>
    <w:rsid w:val="000115CE"/>
    <w:rsid w:val="0001170B"/>
    <w:rsid w:val="000117A9"/>
    <w:rsid w:val="00011CDA"/>
    <w:rsid w:val="0001222A"/>
    <w:rsid w:val="00012560"/>
    <w:rsid w:val="00012D31"/>
    <w:rsid w:val="0001333E"/>
    <w:rsid w:val="000137D0"/>
    <w:rsid w:val="0001405D"/>
    <w:rsid w:val="00014197"/>
    <w:rsid w:val="000141FE"/>
    <w:rsid w:val="000143EB"/>
    <w:rsid w:val="000144A4"/>
    <w:rsid w:val="0001468C"/>
    <w:rsid w:val="000146CE"/>
    <w:rsid w:val="00014878"/>
    <w:rsid w:val="00014BE9"/>
    <w:rsid w:val="00014C17"/>
    <w:rsid w:val="00014D5C"/>
    <w:rsid w:val="00014EAE"/>
    <w:rsid w:val="0001525C"/>
    <w:rsid w:val="000152F2"/>
    <w:rsid w:val="000153A6"/>
    <w:rsid w:val="0001547D"/>
    <w:rsid w:val="00015517"/>
    <w:rsid w:val="00015A4C"/>
    <w:rsid w:val="00015B1F"/>
    <w:rsid w:val="00015CFD"/>
    <w:rsid w:val="00015E35"/>
    <w:rsid w:val="00015F3B"/>
    <w:rsid w:val="000160FC"/>
    <w:rsid w:val="000161D6"/>
    <w:rsid w:val="000162D1"/>
    <w:rsid w:val="00016426"/>
    <w:rsid w:val="00016757"/>
    <w:rsid w:val="00016A1A"/>
    <w:rsid w:val="00016DC1"/>
    <w:rsid w:val="00017104"/>
    <w:rsid w:val="00017342"/>
    <w:rsid w:val="000174CD"/>
    <w:rsid w:val="00017650"/>
    <w:rsid w:val="00017BE6"/>
    <w:rsid w:val="00017BE9"/>
    <w:rsid w:val="00017D2C"/>
    <w:rsid w:val="00017F0A"/>
    <w:rsid w:val="0002028F"/>
    <w:rsid w:val="000202FE"/>
    <w:rsid w:val="000203B9"/>
    <w:rsid w:val="000207C3"/>
    <w:rsid w:val="000208F0"/>
    <w:rsid w:val="00020A38"/>
    <w:rsid w:val="00020E69"/>
    <w:rsid w:val="00020EF1"/>
    <w:rsid w:val="00021315"/>
    <w:rsid w:val="0002143F"/>
    <w:rsid w:val="00021857"/>
    <w:rsid w:val="00021A48"/>
    <w:rsid w:val="00021E71"/>
    <w:rsid w:val="000221E1"/>
    <w:rsid w:val="000223F6"/>
    <w:rsid w:val="0002292F"/>
    <w:rsid w:val="00022B3A"/>
    <w:rsid w:val="00022C46"/>
    <w:rsid w:val="00022C80"/>
    <w:rsid w:val="00022F7F"/>
    <w:rsid w:val="000230AF"/>
    <w:rsid w:val="0002332B"/>
    <w:rsid w:val="000235E7"/>
    <w:rsid w:val="00023AFE"/>
    <w:rsid w:val="00023CD3"/>
    <w:rsid w:val="000240BE"/>
    <w:rsid w:val="00024439"/>
    <w:rsid w:val="000245AA"/>
    <w:rsid w:val="0002461B"/>
    <w:rsid w:val="00024B77"/>
    <w:rsid w:val="00024E11"/>
    <w:rsid w:val="00024E4A"/>
    <w:rsid w:val="00024E75"/>
    <w:rsid w:val="0002565E"/>
    <w:rsid w:val="000258A2"/>
    <w:rsid w:val="0002597C"/>
    <w:rsid w:val="00025CAB"/>
    <w:rsid w:val="00025EDE"/>
    <w:rsid w:val="00026222"/>
    <w:rsid w:val="00026258"/>
    <w:rsid w:val="000262D8"/>
    <w:rsid w:val="0002641A"/>
    <w:rsid w:val="00026497"/>
    <w:rsid w:val="00026645"/>
    <w:rsid w:val="00026895"/>
    <w:rsid w:val="0002689B"/>
    <w:rsid w:val="000269AC"/>
    <w:rsid w:val="00026A5D"/>
    <w:rsid w:val="00026A6F"/>
    <w:rsid w:val="00026B65"/>
    <w:rsid w:val="00026B70"/>
    <w:rsid w:val="0002709E"/>
    <w:rsid w:val="000270E7"/>
    <w:rsid w:val="00027145"/>
    <w:rsid w:val="00027287"/>
    <w:rsid w:val="000274D0"/>
    <w:rsid w:val="00027582"/>
    <w:rsid w:val="000278EA"/>
    <w:rsid w:val="0002790D"/>
    <w:rsid w:val="00027AA6"/>
    <w:rsid w:val="000301FA"/>
    <w:rsid w:val="00030328"/>
    <w:rsid w:val="0003045A"/>
    <w:rsid w:val="00030597"/>
    <w:rsid w:val="000306C1"/>
    <w:rsid w:val="00030A01"/>
    <w:rsid w:val="00030B58"/>
    <w:rsid w:val="00030D94"/>
    <w:rsid w:val="000310E1"/>
    <w:rsid w:val="000310F0"/>
    <w:rsid w:val="00031149"/>
    <w:rsid w:val="000311EF"/>
    <w:rsid w:val="000312D2"/>
    <w:rsid w:val="00031412"/>
    <w:rsid w:val="00031447"/>
    <w:rsid w:val="00031B6C"/>
    <w:rsid w:val="00031D1F"/>
    <w:rsid w:val="00031FD4"/>
    <w:rsid w:val="0003209B"/>
    <w:rsid w:val="000320C2"/>
    <w:rsid w:val="0003217A"/>
    <w:rsid w:val="00032195"/>
    <w:rsid w:val="000326FB"/>
    <w:rsid w:val="00032816"/>
    <w:rsid w:val="000329B9"/>
    <w:rsid w:val="00032EC1"/>
    <w:rsid w:val="00033091"/>
    <w:rsid w:val="00033138"/>
    <w:rsid w:val="000333B6"/>
    <w:rsid w:val="0003365D"/>
    <w:rsid w:val="000338AC"/>
    <w:rsid w:val="00033973"/>
    <w:rsid w:val="000339BC"/>
    <w:rsid w:val="00033FF7"/>
    <w:rsid w:val="00034241"/>
    <w:rsid w:val="00034349"/>
    <w:rsid w:val="00034456"/>
    <w:rsid w:val="000346D9"/>
    <w:rsid w:val="000347EA"/>
    <w:rsid w:val="00034857"/>
    <w:rsid w:val="000349AD"/>
    <w:rsid w:val="00034B40"/>
    <w:rsid w:val="00034B6A"/>
    <w:rsid w:val="00034BFA"/>
    <w:rsid w:val="00034C3F"/>
    <w:rsid w:val="00034CED"/>
    <w:rsid w:val="00034F4D"/>
    <w:rsid w:val="000351C9"/>
    <w:rsid w:val="000351FF"/>
    <w:rsid w:val="00035283"/>
    <w:rsid w:val="00035337"/>
    <w:rsid w:val="00035566"/>
    <w:rsid w:val="000358CB"/>
    <w:rsid w:val="000358D4"/>
    <w:rsid w:val="00035A3A"/>
    <w:rsid w:val="00035C57"/>
    <w:rsid w:val="00035DCC"/>
    <w:rsid w:val="00035DE7"/>
    <w:rsid w:val="00036059"/>
    <w:rsid w:val="000361F0"/>
    <w:rsid w:val="00036256"/>
    <w:rsid w:val="0003637A"/>
    <w:rsid w:val="00036422"/>
    <w:rsid w:val="00036719"/>
    <w:rsid w:val="00036768"/>
    <w:rsid w:val="000368AD"/>
    <w:rsid w:val="00036B27"/>
    <w:rsid w:val="00036F1B"/>
    <w:rsid w:val="00037033"/>
    <w:rsid w:val="000371D0"/>
    <w:rsid w:val="000371FF"/>
    <w:rsid w:val="00037249"/>
    <w:rsid w:val="00037459"/>
    <w:rsid w:val="0003778D"/>
    <w:rsid w:val="00037A8A"/>
    <w:rsid w:val="00037F1E"/>
    <w:rsid w:val="0004083E"/>
    <w:rsid w:val="0004090B"/>
    <w:rsid w:val="00040DC7"/>
    <w:rsid w:val="0004108B"/>
    <w:rsid w:val="000411F8"/>
    <w:rsid w:val="00041204"/>
    <w:rsid w:val="0004142A"/>
    <w:rsid w:val="0004186E"/>
    <w:rsid w:val="00041874"/>
    <w:rsid w:val="00041943"/>
    <w:rsid w:val="00041B39"/>
    <w:rsid w:val="00041CFE"/>
    <w:rsid w:val="00041F6D"/>
    <w:rsid w:val="00041F6F"/>
    <w:rsid w:val="00041FD6"/>
    <w:rsid w:val="000423EA"/>
    <w:rsid w:val="000424E7"/>
    <w:rsid w:val="0004260D"/>
    <w:rsid w:val="00042D1F"/>
    <w:rsid w:val="0004321D"/>
    <w:rsid w:val="0004326D"/>
    <w:rsid w:val="000432F3"/>
    <w:rsid w:val="00043C3E"/>
    <w:rsid w:val="00043E69"/>
    <w:rsid w:val="00043F2F"/>
    <w:rsid w:val="00044275"/>
    <w:rsid w:val="00044392"/>
    <w:rsid w:val="0004442B"/>
    <w:rsid w:val="00044694"/>
    <w:rsid w:val="000446D7"/>
    <w:rsid w:val="000447DD"/>
    <w:rsid w:val="0004484F"/>
    <w:rsid w:val="000449AB"/>
    <w:rsid w:val="00044A19"/>
    <w:rsid w:val="00044C0E"/>
    <w:rsid w:val="000450C3"/>
    <w:rsid w:val="00045107"/>
    <w:rsid w:val="00045174"/>
    <w:rsid w:val="000451C6"/>
    <w:rsid w:val="000451E8"/>
    <w:rsid w:val="00045244"/>
    <w:rsid w:val="000453C3"/>
    <w:rsid w:val="000453F9"/>
    <w:rsid w:val="0004561E"/>
    <w:rsid w:val="00045839"/>
    <w:rsid w:val="00045BC0"/>
    <w:rsid w:val="00045D43"/>
    <w:rsid w:val="00046072"/>
    <w:rsid w:val="000463F3"/>
    <w:rsid w:val="00046404"/>
    <w:rsid w:val="00046431"/>
    <w:rsid w:val="00046B89"/>
    <w:rsid w:val="00046BF4"/>
    <w:rsid w:val="00046E5C"/>
    <w:rsid w:val="00046E7A"/>
    <w:rsid w:val="00047058"/>
    <w:rsid w:val="00047510"/>
    <w:rsid w:val="0004766A"/>
    <w:rsid w:val="000478B8"/>
    <w:rsid w:val="00047A2F"/>
    <w:rsid w:val="00047B11"/>
    <w:rsid w:val="00047CA3"/>
    <w:rsid w:val="00047E5E"/>
    <w:rsid w:val="00047F59"/>
    <w:rsid w:val="00050063"/>
    <w:rsid w:val="00050191"/>
    <w:rsid w:val="000501B0"/>
    <w:rsid w:val="0005029B"/>
    <w:rsid w:val="0005030F"/>
    <w:rsid w:val="00050331"/>
    <w:rsid w:val="000503A2"/>
    <w:rsid w:val="00050571"/>
    <w:rsid w:val="00050595"/>
    <w:rsid w:val="00050682"/>
    <w:rsid w:val="0005071A"/>
    <w:rsid w:val="00050728"/>
    <w:rsid w:val="0005086F"/>
    <w:rsid w:val="00050911"/>
    <w:rsid w:val="00050919"/>
    <w:rsid w:val="000509A0"/>
    <w:rsid w:val="000513ED"/>
    <w:rsid w:val="0005153E"/>
    <w:rsid w:val="00051866"/>
    <w:rsid w:val="000518B0"/>
    <w:rsid w:val="00051ADC"/>
    <w:rsid w:val="00051B40"/>
    <w:rsid w:val="00051C74"/>
    <w:rsid w:val="00051E40"/>
    <w:rsid w:val="00051FF3"/>
    <w:rsid w:val="000520DF"/>
    <w:rsid w:val="000524DC"/>
    <w:rsid w:val="00052D65"/>
    <w:rsid w:val="00052D6A"/>
    <w:rsid w:val="00052E4F"/>
    <w:rsid w:val="00052E7F"/>
    <w:rsid w:val="0005320D"/>
    <w:rsid w:val="00053254"/>
    <w:rsid w:val="00053912"/>
    <w:rsid w:val="00053D0B"/>
    <w:rsid w:val="00053E53"/>
    <w:rsid w:val="00053ECB"/>
    <w:rsid w:val="000545CE"/>
    <w:rsid w:val="000547B9"/>
    <w:rsid w:val="000548BF"/>
    <w:rsid w:val="00054A4F"/>
    <w:rsid w:val="00054B11"/>
    <w:rsid w:val="00054FF3"/>
    <w:rsid w:val="000550F8"/>
    <w:rsid w:val="00055185"/>
    <w:rsid w:val="000554C3"/>
    <w:rsid w:val="00055531"/>
    <w:rsid w:val="000555DD"/>
    <w:rsid w:val="000556AF"/>
    <w:rsid w:val="00055E77"/>
    <w:rsid w:val="00056881"/>
    <w:rsid w:val="000568EB"/>
    <w:rsid w:val="00056C99"/>
    <w:rsid w:val="00056CDD"/>
    <w:rsid w:val="00056FC6"/>
    <w:rsid w:val="0005704C"/>
    <w:rsid w:val="00057168"/>
    <w:rsid w:val="00057256"/>
    <w:rsid w:val="000577C0"/>
    <w:rsid w:val="000577F7"/>
    <w:rsid w:val="00057A60"/>
    <w:rsid w:val="00057DE4"/>
    <w:rsid w:val="00060365"/>
    <w:rsid w:val="000605A0"/>
    <w:rsid w:val="000606CF"/>
    <w:rsid w:val="00060835"/>
    <w:rsid w:val="000609E4"/>
    <w:rsid w:val="00060AED"/>
    <w:rsid w:val="00060AF4"/>
    <w:rsid w:val="00060B5A"/>
    <w:rsid w:val="00060CFF"/>
    <w:rsid w:val="00061073"/>
    <w:rsid w:val="00061426"/>
    <w:rsid w:val="0006160B"/>
    <w:rsid w:val="0006160E"/>
    <w:rsid w:val="000617AB"/>
    <w:rsid w:val="00061814"/>
    <w:rsid w:val="000619FD"/>
    <w:rsid w:val="00061B2C"/>
    <w:rsid w:val="00061F0C"/>
    <w:rsid w:val="00061FB3"/>
    <w:rsid w:val="00061FC3"/>
    <w:rsid w:val="0006207D"/>
    <w:rsid w:val="000621CF"/>
    <w:rsid w:val="0006278F"/>
    <w:rsid w:val="00062A32"/>
    <w:rsid w:val="00062AB9"/>
    <w:rsid w:val="00062E92"/>
    <w:rsid w:val="00062F3C"/>
    <w:rsid w:val="000635FE"/>
    <w:rsid w:val="0006360B"/>
    <w:rsid w:val="000637FC"/>
    <w:rsid w:val="000638F6"/>
    <w:rsid w:val="00063EDD"/>
    <w:rsid w:val="000641FB"/>
    <w:rsid w:val="00064353"/>
    <w:rsid w:val="00064A50"/>
    <w:rsid w:val="00064ABC"/>
    <w:rsid w:val="00064D35"/>
    <w:rsid w:val="0006508C"/>
    <w:rsid w:val="00065155"/>
    <w:rsid w:val="00065323"/>
    <w:rsid w:val="00065539"/>
    <w:rsid w:val="000655CB"/>
    <w:rsid w:val="0006569B"/>
    <w:rsid w:val="00065772"/>
    <w:rsid w:val="00065ADF"/>
    <w:rsid w:val="00065E64"/>
    <w:rsid w:val="00066084"/>
    <w:rsid w:val="000660D1"/>
    <w:rsid w:val="000660E0"/>
    <w:rsid w:val="000662C1"/>
    <w:rsid w:val="000663E0"/>
    <w:rsid w:val="00066957"/>
    <w:rsid w:val="00066A1E"/>
    <w:rsid w:val="00066A78"/>
    <w:rsid w:val="00066C4A"/>
    <w:rsid w:val="00066D89"/>
    <w:rsid w:val="00066E34"/>
    <w:rsid w:val="00066E9F"/>
    <w:rsid w:val="00066F2E"/>
    <w:rsid w:val="000675AC"/>
    <w:rsid w:val="000677AE"/>
    <w:rsid w:val="000677D4"/>
    <w:rsid w:val="0006796D"/>
    <w:rsid w:val="00067B1E"/>
    <w:rsid w:val="00067C4E"/>
    <w:rsid w:val="00067E66"/>
    <w:rsid w:val="00067EBD"/>
    <w:rsid w:val="00067F0F"/>
    <w:rsid w:val="00070008"/>
    <w:rsid w:val="00070632"/>
    <w:rsid w:val="000706EB"/>
    <w:rsid w:val="00070748"/>
    <w:rsid w:val="00070964"/>
    <w:rsid w:val="00070BDF"/>
    <w:rsid w:val="00070E14"/>
    <w:rsid w:val="00070E3D"/>
    <w:rsid w:val="00071ABF"/>
    <w:rsid w:val="00071ACB"/>
    <w:rsid w:val="00071AD6"/>
    <w:rsid w:val="00071B9B"/>
    <w:rsid w:val="00071E31"/>
    <w:rsid w:val="000721BF"/>
    <w:rsid w:val="000724DD"/>
    <w:rsid w:val="00072539"/>
    <w:rsid w:val="00072607"/>
    <w:rsid w:val="000727D9"/>
    <w:rsid w:val="00072A17"/>
    <w:rsid w:val="00072B9F"/>
    <w:rsid w:val="00072E41"/>
    <w:rsid w:val="00072FA3"/>
    <w:rsid w:val="0007312A"/>
    <w:rsid w:val="0007331B"/>
    <w:rsid w:val="000733AC"/>
    <w:rsid w:val="0007359E"/>
    <w:rsid w:val="00073760"/>
    <w:rsid w:val="00073AB6"/>
    <w:rsid w:val="00073C36"/>
    <w:rsid w:val="00073E40"/>
    <w:rsid w:val="00073E93"/>
    <w:rsid w:val="0007413C"/>
    <w:rsid w:val="0007424C"/>
    <w:rsid w:val="000742CA"/>
    <w:rsid w:val="00074587"/>
    <w:rsid w:val="000749FE"/>
    <w:rsid w:val="00074ECF"/>
    <w:rsid w:val="00075465"/>
    <w:rsid w:val="00075512"/>
    <w:rsid w:val="0007568A"/>
    <w:rsid w:val="000757A5"/>
    <w:rsid w:val="00075D7D"/>
    <w:rsid w:val="00075DF0"/>
    <w:rsid w:val="000771AB"/>
    <w:rsid w:val="000771CD"/>
    <w:rsid w:val="00077499"/>
    <w:rsid w:val="000775E4"/>
    <w:rsid w:val="000779E0"/>
    <w:rsid w:val="00077A05"/>
    <w:rsid w:val="00077A49"/>
    <w:rsid w:val="00077B0E"/>
    <w:rsid w:val="00077B4B"/>
    <w:rsid w:val="00077C43"/>
    <w:rsid w:val="00077DE9"/>
    <w:rsid w:val="0008019A"/>
    <w:rsid w:val="000803F7"/>
    <w:rsid w:val="00080816"/>
    <w:rsid w:val="00080A63"/>
    <w:rsid w:val="000812D7"/>
    <w:rsid w:val="000814B8"/>
    <w:rsid w:val="000817AD"/>
    <w:rsid w:val="00081843"/>
    <w:rsid w:val="00081BB2"/>
    <w:rsid w:val="00081BFD"/>
    <w:rsid w:val="00081E8F"/>
    <w:rsid w:val="0008200F"/>
    <w:rsid w:val="000820AF"/>
    <w:rsid w:val="000822F2"/>
    <w:rsid w:val="00082AE6"/>
    <w:rsid w:val="00082B4B"/>
    <w:rsid w:val="00082BCD"/>
    <w:rsid w:val="00082CB6"/>
    <w:rsid w:val="00082E70"/>
    <w:rsid w:val="00082FCA"/>
    <w:rsid w:val="00083023"/>
    <w:rsid w:val="0008325A"/>
    <w:rsid w:val="000833D2"/>
    <w:rsid w:val="0008362F"/>
    <w:rsid w:val="0008372B"/>
    <w:rsid w:val="0008373A"/>
    <w:rsid w:val="00083799"/>
    <w:rsid w:val="000837E8"/>
    <w:rsid w:val="000838D5"/>
    <w:rsid w:val="000838DF"/>
    <w:rsid w:val="000839C1"/>
    <w:rsid w:val="00083B8D"/>
    <w:rsid w:val="00083F13"/>
    <w:rsid w:val="00084253"/>
    <w:rsid w:val="00084862"/>
    <w:rsid w:val="0008495C"/>
    <w:rsid w:val="000849A1"/>
    <w:rsid w:val="00085250"/>
    <w:rsid w:val="00085343"/>
    <w:rsid w:val="000854F8"/>
    <w:rsid w:val="000857D4"/>
    <w:rsid w:val="0008580E"/>
    <w:rsid w:val="00085AB8"/>
    <w:rsid w:val="00085E84"/>
    <w:rsid w:val="00086167"/>
    <w:rsid w:val="00086242"/>
    <w:rsid w:val="0008642E"/>
    <w:rsid w:val="000864C6"/>
    <w:rsid w:val="000867E1"/>
    <w:rsid w:val="000867E9"/>
    <w:rsid w:val="000869A2"/>
    <w:rsid w:val="000869B5"/>
    <w:rsid w:val="000869EE"/>
    <w:rsid w:val="00086A4C"/>
    <w:rsid w:val="00086B65"/>
    <w:rsid w:val="00086E1C"/>
    <w:rsid w:val="000872D4"/>
    <w:rsid w:val="000875BD"/>
    <w:rsid w:val="0008783D"/>
    <w:rsid w:val="00087913"/>
    <w:rsid w:val="00087AF8"/>
    <w:rsid w:val="00087F61"/>
    <w:rsid w:val="0009002A"/>
    <w:rsid w:val="000901C3"/>
    <w:rsid w:val="0009026F"/>
    <w:rsid w:val="0009062A"/>
    <w:rsid w:val="00090822"/>
    <w:rsid w:val="0009098C"/>
    <w:rsid w:val="00090E1B"/>
    <w:rsid w:val="00090E22"/>
    <w:rsid w:val="00090F69"/>
    <w:rsid w:val="000910A4"/>
    <w:rsid w:val="00091375"/>
    <w:rsid w:val="00091379"/>
    <w:rsid w:val="0009148B"/>
    <w:rsid w:val="000914F8"/>
    <w:rsid w:val="00091524"/>
    <w:rsid w:val="00091C31"/>
    <w:rsid w:val="0009216D"/>
    <w:rsid w:val="0009251B"/>
    <w:rsid w:val="0009251F"/>
    <w:rsid w:val="000925C4"/>
    <w:rsid w:val="00092639"/>
    <w:rsid w:val="000928AC"/>
    <w:rsid w:val="00092A99"/>
    <w:rsid w:val="00092E96"/>
    <w:rsid w:val="00093271"/>
    <w:rsid w:val="0009332F"/>
    <w:rsid w:val="0009341F"/>
    <w:rsid w:val="00093479"/>
    <w:rsid w:val="0009383B"/>
    <w:rsid w:val="00093D4C"/>
    <w:rsid w:val="00093F03"/>
    <w:rsid w:val="00093F17"/>
    <w:rsid w:val="00094472"/>
    <w:rsid w:val="000945F2"/>
    <w:rsid w:val="0009482D"/>
    <w:rsid w:val="00094AC4"/>
    <w:rsid w:val="00094D79"/>
    <w:rsid w:val="00094F20"/>
    <w:rsid w:val="000951E8"/>
    <w:rsid w:val="00095238"/>
    <w:rsid w:val="000952A2"/>
    <w:rsid w:val="000953F1"/>
    <w:rsid w:val="000954C2"/>
    <w:rsid w:val="00095601"/>
    <w:rsid w:val="00095641"/>
    <w:rsid w:val="000956EC"/>
    <w:rsid w:val="00095DD6"/>
    <w:rsid w:val="00096192"/>
    <w:rsid w:val="00096242"/>
    <w:rsid w:val="00096412"/>
    <w:rsid w:val="00096521"/>
    <w:rsid w:val="00096596"/>
    <w:rsid w:val="00096787"/>
    <w:rsid w:val="000968B1"/>
    <w:rsid w:val="00096CC4"/>
    <w:rsid w:val="00096D3E"/>
    <w:rsid w:val="00096D89"/>
    <w:rsid w:val="0009708A"/>
    <w:rsid w:val="0009710E"/>
    <w:rsid w:val="00097201"/>
    <w:rsid w:val="000972F2"/>
    <w:rsid w:val="00097457"/>
    <w:rsid w:val="00097486"/>
    <w:rsid w:val="00097767"/>
    <w:rsid w:val="00097777"/>
    <w:rsid w:val="000979A3"/>
    <w:rsid w:val="00097C3C"/>
    <w:rsid w:val="000A00E9"/>
    <w:rsid w:val="000A04C5"/>
    <w:rsid w:val="000A0515"/>
    <w:rsid w:val="000A0519"/>
    <w:rsid w:val="000A0526"/>
    <w:rsid w:val="000A0723"/>
    <w:rsid w:val="000A0832"/>
    <w:rsid w:val="000A088B"/>
    <w:rsid w:val="000A0BFB"/>
    <w:rsid w:val="000A0CEC"/>
    <w:rsid w:val="000A0D1A"/>
    <w:rsid w:val="000A0FB0"/>
    <w:rsid w:val="000A1110"/>
    <w:rsid w:val="000A12F0"/>
    <w:rsid w:val="000A1559"/>
    <w:rsid w:val="000A1A91"/>
    <w:rsid w:val="000A1C73"/>
    <w:rsid w:val="000A200A"/>
    <w:rsid w:val="000A2077"/>
    <w:rsid w:val="000A2B90"/>
    <w:rsid w:val="000A2BF5"/>
    <w:rsid w:val="000A2D7A"/>
    <w:rsid w:val="000A3666"/>
    <w:rsid w:val="000A3BE6"/>
    <w:rsid w:val="000A3C14"/>
    <w:rsid w:val="000A3DBC"/>
    <w:rsid w:val="000A3F42"/>
    <w:rsid w:val="000A4084"/>
    <w:rsid w:val="000A419E"/>
    <w:rsid w:val="000A4294"/>
    <w:rsid w:val="000A446C"/>
    <w:rsid w:val="000A44AF"/>
    <w:rsid w:val="000A4934"/>
    <w:rsid w:val="000A4BA3"/>
    <w:rsid w:val="000A4C71"/>
    <w:rsid w:val="000A4D8C"/>
    <w:rsid w:val="000A510E"/>
    <w:rsid w:val="000A548D"/>
    <w:rsid w:val="000A555D"/>
    <w:rsid w:val="000A5561"/>
    <w:rsid w:val="000A55D1"/>
    <w:rsid w:val="000A579C"/>
    <w:rsid w:val="000A5941"/>
    <w:rsid w:val="000A59C8"/>
    <w:rsid w:val="000A5A2C"/>
    <w:rsid w:val="000A5B3F"/>
    <w:rsid w:val="000A5CD7"/>
    <w:rsid w:val="000A5D6E"/>
    <w:rsid w:val="000A5E43"/>
    <w:rsid w:val="000A670B"/>
    <w:rsid w:val="000A6857"/>
    <w:rsid w:val="000A6999"/>
    <w:rsid w:val="000A6B51"/>
    <w:rsid w:val="000A6C2C"/>
    <w:rsid w:val="000A6C60"/>
    <w:rsid w:val="000A6D2D"/>
    <w:rsid w:val="000A6E0C"/>
    <w:rsid w:val="000A7072"/>
    <w:rsid w:val="000A7223"/>
    <w:rsid w:val="000A7730"/>
    <w:rsid w:val="000A77BC"/>
    <w:rsid w:val="000A7C11"/>
    <w:rsid w:val="000A7ED1"/>
    <w:rsid w:val="000A7FD9"/>
    <w:rsid w:val="000B056B"/>
    <w:rsid w:val="000B05B4"/>
    <w:rsid w:val="000B07CC"/>
    <w:rsid w:val="000B098E"/>
    <w:rsid w:val="000B09B6"/>
    <w:rsid w:val="000B09EF"/>
    <w:rsid w:val="000B0A29"/>
    <w:rsid w:val="000B0C34"/>
    <w:rsid w:val="000B0FE1"/>
    <w:rsid w:val="000B13D3"/>
    <w:rsid w:val="000B15DC"/>
    <w:rsid w:val="000B1718"/>
    <w:rsid w:val="000B19CC"/>
    <w:rsid w:val="000B2313"/>
    <w:rsid w:val="000B2336"/>
    <w:rsid w:val="000B2586"/>
    <w:rsid w:val="000B279A"/>
    <w:rsid w:val="000B286D"/>
    <w:rsid w:val="000B28A9"/>
    <w:rsid w:val="000B293A"/>
    <w:rsid w:val="000B3015"/>
    <w:rsid w:val="000B3185"/>
    <w:rsid w:val="000B3276"/>
    <w:rsid w:val="000B34FB"/>
    <w:rsid w:val="000B356F"/>
    <w:rsid w:val="000B37D6"/>
    <w:rsid w:val="000B3AA9"/>
    <w:rsid w:val="000B3BB3"/>
    <w:rsid w:val="000B3CC8"/>
    <w:rsid w:val="000B3D51"/>
    <w:rsid w:val="000B3E13"/>
    <w:rsid w:val="000B459A"/>
    <w:rsid w:val="000B45CB"/>
    <w:rsid w:val="000B45FF"/>
    <w:rsid w:val="000B465B"/>
    <w:rsid w:val="000B46DC"/>
    <w:rsid w:val="000B4727"/>
    <w:rsid w:val="000B48CA"/>
    <w:rsid w:val="000B48D7"/>
    <w:rsid w:val="000B4A23"/>
    <w:rsid w:val="000B55E2"/>
    <w:rsid w:val="000B5986"/>
    <w:rsid w:val="000B5AB0"/>
    <w:rsid w:val="000B5D34"/>
    <w:rsid w:val="000B5DFC"/>
    <w:rsid w:val="000B5E5C"/>
    <w:rsid w:val="000B6342"/>
    <w:rsid w:val="000B640E"/>
    <w:rsid w:val="000B6A9D"/>
    <w:rsid w:val="000B6C45"/>
    <w:rsid w:val="000B6DBA"/>
    <w:rsid w:val="000B6FA5"/>
    <w:rsid w:val="000B710E"/>
    <w:rsid w:val="000B71AE"/>
    <w:rsid w:val="000B731C"/>
    <w:rsid w:val="000B7F54"/>
    <w:rsid w:val="000C00D9"/>
    <w:rsid w:val="000C015C"/>
    <w:rsid w:val="000C01DC"/>
    <w:rsid w:val="000C0464"/>
    <w:rsid w:val="000C054B"/>
    <w:rsid w:val="000C0789"/>
    <w:rsid w:val="000C093A"/>
    <w:rsid w:val="000C0969"/>
    <w:rsid w:val="000C0B90"/>
    <w:rsid w:val="000C0BE9"/>
    <w:rsid w:val="000C0DE2"/>
    <w:rsid w:val="000C115A"/>
    <w:rsid w:val="000C158A"/>
    <w:rsid w:val="000C1754"/>
    <w:rsid w:val="000C18CC"/>
    <w:rsid w:val="000C1B2B"/>
    <w:rsid w:val="000C201E"/>
    <w:rsid w:val="000C23B1"/>
    <w:rsid w:val="000C246F"/>
    <w:rsid w:val="000C26A1"/>
    <w:rsid w:val="000C2727"/>
    <w:rsid w:val="000C2734"/>
    <w:rsid w:val="000C27C1"/>
    <w:rsid w:val="000C2A55"/>
    <w:rsid w:val="000C2C5C"/>
    <w:rsid w:val="000C2DDB"/>
    <w:rsid w:val="000C2EDF"/>
    <w:rsid w:val="000C3024"/>
    <w:rsid w:val="000C33F2"/>
    <w:rsid w:val="000C37A7"/>
    <w:rsid w:val="000C38C1"/>
    <w:rsid w:val="000C38FD"/>
    <w:rsid w:val="000C39DB"/>
    <w:rsid w:val="000C3A3C"/>
    <w:rsid w:val="000C3AF6"/>
    <w:rsid w:val="000C3CA1"/>
    <w:rsid w:val="000C40D4"/>
    <w:rsid w:val="000C4154"/>
    <w:rsid w:val="000C42DF"/>
    <w:rsid w:val="000C45DF"/>
    <w:rsid w:val="000C47CE"/>
    <w:rsid w:val="000C482C"/>
    <w:rsid w:val="000C48CE"/>
    <w:rsid w:val="000C48DC"/>
    <w:rsid w:val="000C4A09"/>
    <w:rsid w:val="000C4A27"/>
    <w:rsid w:val="000C4AAD"/>
    <w:rsid w:val="000C527D"/>
    <w:rsid w:val="000C52B0"/>
    <w:rsid w:val="000C55B8"/>
    <w:rsid w:val="000C55CB"/>
    <w:rsid w:val="000C5B63"/>
    <w:rsid w:val="000C5C93"/>
    <w:rsid w:val="000C60B1"/>
    <w:rsid w:val="000C6700"/>
    <w:rsid w:val="000C686E"/>
    <w:rsid w:val="000C6CCF"/>
    <w:rsid w:val="000C6D06"/>
    <w:rsid w:val="000C716A"/>
    <w:rsid w:val="000C72DF"/>
    <w:rsid w:val="000C751B"/>
    <w:rsid w:val="000C7637"/>
    <w:rsid w:val="000C76EE"/>
    <w:rsid w:val="000C773C"/>
    <w:rsid w:val="000C7818"/>
    <w:rsid w:val="000C7DCA"/>
    <w:rsid w:val="000C7E05"/>
    <w:rsid w:val="000C7E7A"/>
    <w:rsid w:val="000C7F05"/>
    <w:rsid w:val="000D01D0"/>
    <w:rsid w:val="000D0284"/>
    <w:rsid w:val="000D0378"/>
    <w:rsid w:val="000D063C"/>
    <w:rsid w:val="000D0654"/>
    <w:rsid w:val="000D0897"/>
    <w:rsid w:val="000D0D0C"/>
    <w:rsid w:val="000D0D0F"/>
    <w:rsid w:val="000D0D8A"/>
    <w:rsid w:val="000D0FCC"/>
    <w:rsid w:val="000D10FD"/>
    <w:rsid w:val="000D11CE"/>
    <w:rsid w:val="000D125D"/>
    <w:rsid w:val="000D1516"/>
    <w:rsid w:val="000D1941"/>
    <w:rsid w:val="000D1A49"/>
    <w:rsid w:val="000D1E5C"/>
    <w:rsid w:val="000D1F7B"/>
    <w:rsid w:val="000D235B"/>
    <w:rsid w:val="000D25FE"/>
    <w:rsid w:val="000D2932"/>
    <w:rsid w:val="000D2977"/>
    <w:rsid w:val="000D2C0F"/>
    <w:rsid w:val="000D2FAD"/>
    <w:rsid w:val="000D3322"/>
    <w:rsid w:val="000D332D"/>
    <w:rsid w:val="000D3407"/>
    <w:rsid w:val="000D347C"/>
    <w:rsid w:val="000D37B4"/>
    <w:rsid w:val="000D3914"/>
    <w:rsid w:val="000D3D21"/>
    <w:rsid w:val="000D3DD0"/>
    <w:rsid w:val="000D40A6"/>
    <w:rsid w:val="000D420C"/>
    <w:rsid w:val="000D4746"/>
    <w:rsid w:val="000D4846"/>
    <w:rsid w:val="000D4AFE"/>
    <w:rsid w:val="000D4BD4"/>
    <w:rsid w:val="000D4BF3"/>
    <w:rsid w:val="000D4C51"/>
    <w:rsid w:val="000D4CD4"/>
    <w:rsid w:val="000D4E80"/>
    <w:rsid w:val="000D4FEC"/>
    <w:rsid w:val="000D5275"/>
    <w:rsid w:val="000D543F"/>
    <w:rsid w:val="000D5606"/>
    <w:rsid w:val="000D5824"/>
    <w:rsid w:val="000D5852"/>
    <w:rsid w:val="000D5AEA"/>
    <w:rsid w:val="000D5CF9"/>
    <w:rsid w:val="000D5E34"/>
    <w:rsid w:val="000D6168"/>
    <w:rsid w:val="000D631C"/>
    <w:rsid w:val="000D6579"/>
    <w:rsid w:val="000D658E"/>
    <w:rsid w:val="000D6669"/>
    <w:rsid w:val="000D6B24"/>
    <w:rsid w:val="000D6BCA"/>
    <w:rsid w:val="000D6EF0"/>
    <w:rsid w:val="000D6F9C"/>
    <w:rsid w:val="000D743B"/>
    <w:rsid w:val="000D7464"/>
    <w:rsid w:val="000D75C8"/>
    <w:rsid w:val="000D77A3"/>
    <w:rsid w:val="000D7819"/>
    <w:rsid w:val="000D7E7B"/>
    <w:rsid w:val="000E0817"/>
    <w:rsid w:val="000E0D29"/>
    <w:rsid w:val="000E0FFA"/>
    <w:rsid w:val="000E12D5"/>
    <w:rsid w:val="000E1525"/>
    <w:rsid w:val="000E15D8"/>
    <w:rsid w:val="000E16D9"/>
    <w:rsid w:val="000E178F"/>
    <w:rsid w:val="000E17C5"/>
    <w:rsid w:val="000E19E2"/>
    <w:rsid w:val="000E1C0C"/>
    <w:rsid w:val="000E22CD"/>
    <w:rsid w:val="000E232A"/>
    <w:rsid w:val="000E23D6"/>
    <w:rsid w:val="000E23DE"/>
    <w:rsid w:val="000E24CA"/>
    <w:rsid w:val="000E2741"/>
    <w:rsid w:val="000E2928"/>
    <w:rsid w:val="000E293C"/>
    <w:rsid w:val="000E2973"/>
    <w:rsid w:val="000E2D70"/>
    <w:rsid w:val="000E2D9A"/>
    <w:rsid w:val="000E2D9D"/>
    <w:rsid w:val="000E2FE6"/>
    <w:rsid w:val="000E32D4"/>
    <w:rsid w:val="000E3322"/>
    <w:rsid w:val="000E3519"/>
    <w:rsid w:val="000E3676"/>
    <w:rsid w:val="000E3A4E"/>
    <w:rsid w:val="000E3B06"/>
    <w:rsid w:val="000E3C05"/>
    <w:rsid w:val="000E3D36"/>
    <w:rsid w:val="000E3F63"/>
    <w:rsid w:val="000E40B8"/>
    <w:rsid w:val="000E43A4"/>
    <w:rsid w:val="000E4B21"/>
    <w:rsid w:val="000E4F29"/>
    <w:rsid w:val="000E4FB1"/>
    <w:rsid w:val="000E5B0B"/>
    <w:rsid w:val="000E5CAA"/>
    <w:rsid w:val="000E5CE0"/>
    <w:rsid w:val="000E5EEC"/>
    <w:rsid w:val="000E5EF9"/>
    <w:rsid w:val="000E5F21"/>
    <w:rsid w:val="000E60C1"/>
    <w:rsid w:val="000E61F4"/>
    <w:rsid w:val="000E62AC"/>
    <w:rsid w:val="000E673E"/>
    <w:rsid w:val="000E6902"/>
    <w:rsid w:val="000E6AC0"/>
    <w:rsid w:val="000E6DC5"/>
    <w:rsid w:val="000E6F23"/>
    <w:rsid w:val="000E72D1"/>
    <w:rsid w:val="000E76EF"/>
    <w:rsid w:val="000E7710"/>
    <w:rsid w:val="000E79C4"/>
    <w:rsid w:val="000E7D3C"/>
    <w:rsid w:val="000E7E13"/>
    <w:rsid w:val="000F0189"/>
    <w:rsid w:val="000F019B"/>
    <w:rsid w:val="000F037E"/>
    <w:rsid w:val="000F03A8"/>
    <w:rsid w:val="000F050D"/>
    <w:rsid w:val="000F05CB"/>
    <w:rsid w:val="000F09B4"/>
    <w:rsid w:val="000F0BA5"/>
    <w:rsid w:val="000F0D4F"/>
    <w:rsid w:val="000F11C4"/>
    <w:rsid w:val="000F124B"/>
    <w:rsid w:val="000F1420"/>
    <w:rsid w:val="000F149F"/>
    <w:rsid w:val="000F160B"/>
    <w:rsid w:val="000F17D0"/>
    <w:rsid w:val="000F1A05"/>
    <w:rsid w:val="000F1B31"/>
    <w:rsid w:val="000F1FCA"/>
    <w:rsid w:val="000F21AB"/>
    <w:rsid w:val="000F2588"/>
    <w:rsid w:val="000F2765"/>
    <w:rsid w:val="000F29F3"/>
    <w:rsid w:val="000F2E8A"/>
    <w:rsid w:val="000F3334"/>
    <w:rsid w:val="000F34A8"/>
    <w:rsid w:val="000F34AF"/>
    <w:rsid w:val="000F361E"/>
    <w:rsid w:val="000F3636"/>
    <w:rsid w:val="000F3964"/>
    <w:rsid w:val="000F3970"/>
    <w:rsid w:val="000F39A9"/>
    <w:rsid w:val="000F3A46"/>
    <w:rsid w:val="000F3A94"/>
    <w:rsid w:val="000F3CCE"/>
    <w:rsid w:val="000F3CD2"/>
    <w:rsid w:val="000F3D4A"/>
    <w:rsid w:val="000F3DED"/>
    <w:rsid w:val="000F3F5F"/>
    <w:rsid w:val="000F493C"/>
    <w:rsid w:val="000F4B47"/>
    <w:rsid w:val="000F4C42"/>
    <w:rsid w:val="000F4D0E"/>
    <w:rsid w:val="000F5085"/>
    <w:rsid w:val="000F5225"/>
    <w:rsid w:val="000F5241"/>
    <w:rsid w:val="000F574A"/>
    <w:rsid w:val="000F5B38"/>
    <w:rsid w:val="000F5EA7"/>
    <w:rsid w:val="000F5F70"/>
    <w:rsid w:val="000F6552"/>
    <w:rsid w:val="000F65A6"/>
    <w:rsid w:val="000F6774"/>
    <w:rsid w:val="000F6B45"/>
    <w:rsid w:val="000F7078"/>
    <w:rsid w:val="000F70B6"/>
    <w:rsid w:val="000F7161"/>
    <w:rsid w:val="000F7478"/>
    <w:rsid w:val="000F7829"/>
    <w:rsid w:val="000F78B0"/>
    <w:rsid w:val="000F798F"/>
    <w:rsid w:val="000F7A03"/>
    <w:rsid w:val="000F7A9D"/>
    <w:rsid w:val="000F7B45"/>
    <w:rsid w:val="000F7D17"/>
    <w:rsid w:val="000F7D91"/>
    <w:rsid w:val="0010000B"/>
    <w:rsid w:val="0010001D"/>
    <w:rsid w:val="0010012C"/>
    <w:rsid w:val="0010028A"/>
    <w:rsid w:val="001002CB"/>
    <w:rsid w:val="001005B7"/>
    <w:rsid w:val="00100769"/>
    <w:rsid w:val="00100816"/>
    <w:rsid w:val="00100BE2"/>
    <w:rsid w:val="00100CF5"/>
    <w:rsid w:val="001010A6"/>
    <w:rsid w:val="00101159"/>
    <w:rsid w:val="001011D1"/>
    <w:rsid w:val="00101596"/>
    <w:rsid w:val="00101909"/>
    <w:rsid w:val="00101DCD"/>
    <w:rsid w:val="00102372"/>
    <w:rsid w:val="00102453"/>
    <w:rsid w:val="0010276D"/>
    <w:rsid w:val="00102C07"/>
    <w:rsid w:val="00102D34"/>
    <w:rsid w:val="00102D5E"/>
    <w:rsid w:val="00102E42"/>
    <w:rsid w:val="001035F4"/>
    <w:rsid w:val="001037B4"/>
    <w:rsid w:val="001039DB"/>
    <w:rsid w:val="00103E0C"/>
    <w:rsid w:val="00103E63"/>
    <w:rsid w:val="00103E8D"/>
    <w:rsid w:val="00103EBA"/>
    <w:rsid w:val="00103EBD"/>
    <w:rsid w:val="00103EBE"/>
    <w:rsid w:val="00103EE2"/>
    <w:rsid w:val="00104263"/>
    <w:rsid w:val="00104494"/>
    <w:rsid w:val="001045F1"/>
    <w:rsid w:val="00104614"/>
    <w:rsid w:val="001046E0"/>
    <w:rsid w:val="0010473C"/>
    <w:rsid w:val="0010478F"/>
    <w:rsid w:val="001047F1"/>
    <w:rsid w:val="00104880"/>
    <w:rsid w:val="00104B01"/>
    <w:rsid w:val="00104B57"/>
    <w:rsid w:val="00104B7E"/>
    <w:rsid w:val="00104CC1"/>
    <w:rsid w:val="00105124"/>
    <w:rsid w:val="001051A0"/>
    <w:rsid w:val="00105282"/>
    <w:rsid w:val="001055F2"/>
    <w:rsid w:val="001059E7"/>
    <w:rsid w:val="00106315"/>
    <w:rsid w:val="00106798"/>
    <w:rsid w:val="00106AA0"/>
    <w:rsid w:val="00106B4E"/>
    <w:rsid w:val="00106BB5"/>
    <w:rsid w:val="00106C84"/>
    <w:rsid w:val="00106E04"/>
    <w:rsid w:val="00106F8C"/>
    <w:rsid w:val="00107026"/>
    <w:rsid w:val="00107115"/>
    <w:rsid w:val="001072B3"/>
    <w:rsid w:val="001072D6"/>
    <w:rsid w:val="0010765F"/>
    <w:rsid w:val="0010776B"/>
    <w:rsid w:val="00107898"/>
    <w:rsid w:val="00107B14"/>
    <w:rsid w:val="00107B56"/>
    <w:rsid w:val="00107D50"/>
    <w:rsid w:val="00107DD8"/>
    <w:rsid w:val="00107EC7"/>
    <w:rsid w:val="00110190"/>
    <w:rsid w:val="00110203"/>
    <w:rsid w:val="0011026D"/>
    <w:rsid w:val="00110391"/>
    <w:rsid w:val="00110677"/>
    <w:rsid w:val="001106DB"/>
    <w:rsid w:val="00110735"/>
    <w:rsid w:val="0011089D"/>
    <w:rsid w:val="001108A4"/>
    <w:rsid w:val="001109A7"/>
    <w:rsid w:val="00110C4D"/>
    <w:rsid w:val="00110DA0"/>
    <w:rsid w:val="00110F1B"/>
    <w:rsid w:val="00111659"/>
    <w:rsid w:val="00111728"/>
    <w:rsid w:val="001117E8"/>
    <w:rsid w:val="00111859"/>
    <w:rsid w:val="00111CE2"/>
    <w:rsid w:val="001121E5"/>
    <w:rsid w:val="0011225F"/>
    <w:rsid w:val="001124E8"/>
    <w:rsid w:val="001124FE"/>
    <w:rsid w:val="00112570"/>
    <w:rsid w:val="00112868"/>
    <w:rsid w:val="00112B3A"/>
    <w:rsid w:val="00112D73"/>
    <w:rsid w:val="00112DD2"/>
    <w:rsid w:val="00112ED1"/>
    <w:rsid w:val="00112F5F"/>
    <w:rsid w:val="00113317"/>
    <w:rsid w:val="00113529"/>
    <w:rsid w:val="00113538"/>
    <w:rsid w:val="00113B15"/>
    <w:rsid w:val="00113D37"/>
    <w:rsid w:val="001140C8"/>
    <w:rsid w:val="001140DC"/>
    <w:rsid w:val="00114152"/>
    <w:rsid w:val="001143C5"/>
    <w:rsid w:val="001144A6"/>
    <w:rsid w:val="00114517"/>
    <w:rsid w:val="00114680"/>
    <w:rsid w:val="001147FC"/>
    <w:rsid w:val="00114932"/>
    <w:rsid w:val="0011498D"/>
    <w:rsid w:val="00114AE6"/>
    <w:rsid w:val="00114B0A"/>
    <w:rsid w:val="00114ED1"/>
    <w:rsid w:val="00115370"/>
    <w:rsid w:val="0011543E"/>
    <w:rsid w:val="00115CB0"/>
    <w:rsid w:val="00115E21"/>
    <w:rsid w:val="001163F3"/>
    <w:rsid w:val="00116454"/>
    <w:rsid w:val="0011666B"/>
    <w:rsid w:val="00116742"/>
    <w:rsid w:val="0011695B"/>
    <w:rsid w:val="00116B74"/>
    <w:rsid w:val="00116D1E"/>
    <w:rsid w:val="00116E80"/>
    <w:rsid w:val="00116FC4"/>
    <w:rsid w:val="001172A7"/>
    <w:rsid w:val="001172E0"/>
    <w:rsid w:val="00117366"/>
    <w:rsid w:val="001174C7"/>
    <w:rsid w:val="0011762D"/>
    <w:rsid w:val="00117677"/>
    <w:rsid w:val="00117CD9"/>
    <w:rsid w:val="00117F92"/>
    <w:rsid w:val="00120398"/>
    <w:rsid w:val="00120927"/>
    <w:rsid w:val="00120A0A"/>
    <w:rsid w:val="00120A35"/>
    <w:rsid w:val="00120B22"/>
    <w:rsid w:val="00120DF5"/>
    <w:rsid w:val="001212EB"/>
    <w:rsid w:val="00121312"/>
    <w:rsid w:val="00121320"/>
    <w:rsid w:val="001218B4"/>
    <w:rsid w:val="001225D2"/>
    <w:rsid w:val="00122839"/>
    <w:rsid w:val="0012285A"/>
    <w:rsid w:val="00122A5A"/>
    <w:rsid w:val="00122B38"/>
    <w:rsid w:val="001230F2"/>
    <w:rsid w:val="00123113"/>
    <w:rsid w:val="00123479"/>
    <w:rsid w:val="001235A7"/>
    <w:rsid w:val="00123764"/>
    <w:rsid w:val="00123A9B"/>
    <w:rsid w:val="00123B73"/>
    <w:rsid w:val="00123CC3"/>
    <w:rsid w:val="00123E20"/>
    <w:rsid w:val="001240A0"/>
    <w:rsid w:val="00124104"/>
    <w:rsid w:val="00124235"/>
    <w:rsid w:val="001242FC"/>
    <w:rsid w:val="00124B09"/>
    <w:rsid w:val="00124C50"/>
    <w:rsid w:val="00125069"/>
    <w:rsid w:val="00125079"/>
    <w:rsid w:val="001250AC"/>
    <w:rsid w:val="0012539A"/>
    <w:rsid w:val="001253AA"/>
    <w:rsid w:val="001253F6"/>
    <w:rsid w:val="001256F6"/>
    <w:rsid w:val="001257E1"/>
    <w:rsid w:val="00125880"/>
    <w:rsid w:val="001259A6"/>
    <w:rsid w:val="00125CB2"/>
    <w:rsid w:val="00125DF1"/>
    <w:rsid w:val="00126034"/>
    <w:rsid w:val="00126391"/>
    <w:rsid w:val="001265A8"/>
    <w:rsid w:val="001266BD"/>
    <w:rsid w:val="00126971"/>
    <w:rsid w:val="00126BA3"/>
    <w:rsid w:val="00126BC1"/>
    <w:rsid w:val="00126F8B"/>
    <w:rsid w:val="0012720C"/>
    <w:rsid w:val="00127310"/>
    <w:rsid w:val="00127AA9"/>
    <w:rsid w:val="00127B0B"/>
    <w:rsid w:val="00127B52"/>
    <w:rsid w:val="00127C24"/>
    <w:rsid w:val="00127D73"/>
    <w:rsid w:val="001300EB"/>
    <w:rsid w:val="0013013D"/>
    <w:rsid w:val="00130783"/>
    <w:rsid w:val="00130CB4"/>
    <w:rsid w:val="00130D56"/>
    <w:rsid w:val="00131225"/>
    <w:rsid w:val="00131B0E"/>
    <w:rsid w:val="00131B28"/>
    <w:rsid w:val="00131C58"/>
    <w:rsid w:val="00132479"/>
    <w:rsid w:val="001325FC"/>
    <w:rsid w:val="00132AD4"/>
    <w:rsid w:val="00132B10"/>
    <w:rsid w:val="00132D1D"/>
    <w:rsid w:val="00132D39"/>
    <w:rsid w:val="00133031"/>
    <w:rsid w:val="00133087"/>
    <w:rsid w:val="001330EA"/>
    <w:rsid w:val="00133188"/>
    <w:rsid w:val="0013365F"/>
    <w:rsid w:val="001339C5"/>
    <w:rsid w:val="00133CD6"/>
    <w:rsid w:val="00133DE4"/>
    <w:rsid w:val="0013419D"/>
    <w:rsid w:val="0013424D"/>
    <w:rsid w:val="00134422"/>
    <w:rsid w:val="00134544"/>
    <w:rsid w:val="00134BA2"/>
    <w:rsid w:val="00134D57"/>
    <w:rsid w:val="00135192"/>
    <w:rsid w:val="001352B6"/>
    <w:rsid w:val="00135808"/>
    <w:rsid w:val="001358BE"/>
    <w:rsid w:val="001358DA"/>
    <w:rsid w:val="00135B32"/>
    <w:rsid w:val="00135B42"/>
    <w:rsid w:val="00135CB7"/>
    <w:rsid w:val="00135DC3"/>
    <w:rsid w:val="00135E3F"/>
    <w:rsid w:val="00135FD5"/>
    <w:rsid w:val="001365E8"/>
    <w:rsid w:val="00136647"/>
    <w:rsid w:val="001368B1"/>
    <w:rsid w:val="0013694A"/>
    <w:rsid w:val="00136DC4"/>
    <w:rsid w:val="00136F41"/>
    <w:rsid w:val="001371C8"/>
    <w:rsid w:val="001371FA"/>
    <w:rsid w:val="0013760B"/>
    <w:rsid w:val="001377E4"/>
    <w:rsid w:val="001379E1"/>
    <w:rsid w:val="00137A74"/>
    <w:rsid w:val="00137AEA"/>
    <w:rsid w:val="00137B4E"/>
    <w:rsid w:val="00137C2D"/>
    <w:rsid w:val="00137C7F"/>
    <w:rsid w:val="00137D54"/>
    <w:rsid w:val="00137D85"/>
    <w:rsid w:val="00140036"/>
    <w:rsid w:val="001400D2"/>
    <w:rsid w:val="001405A8"/>
    <w:rsid w:val="00140830"/>
    <w:rsid w:val="00140A6D"/>
    <w:rsid w:val="00140A90"/>
    <w:rsid w:val="00140C35"/>
    <w:rsid w:val="00140FBA"/>
    <w:rsid w:val="001410B2"/>
    <w:rsid w:val="0014129B"/>
    <w:rsid w:val="00141439"/>
    <w:rsid w:val="001415B9"/>
    <w:rsid w:val="001416A9"/>
    <w:rsid w:val="0014173C"/>
    <w:rsid w:val="00141795"/>
    <w:rsid w:val="00141A80"/>
    <w:rsid w:val="00141B00"/>
    <w:rsid w:val="00141EBC"/>
    <w:rsid w:val="001420D8"/>
    <w:rsid w:val="0014236C"/>
    <w:rsid w:val="00142476"/>
    <w:rsid w:val="001427DF"/>
    <w:rsid w:val="00142F47"/>
    <w:rsid w:val="00142FA2"/>
    <w:rsid w:val="00143145"/>
    <w:rsid w:val="00143223"/>
    <w:rsid w:val="001433A8"/>
    <w:rsid w:val="00143445"/>
    <w:rsid w:val="00143472"/>
    <w:rsid w:val="001436E2"/>
    <w:rsid w:val="0014372E"/>
    <w:rsid w:val="00143799"/>
    <w:rsid w:val="00143BA3"/>
    <w:rsid w:val="00143C5E"/>
    <w:rsid w:val="00143C64"/>
    <w:rsid w:val="00143E7F"/>
    <w:rsid w:val="001444CD"/>
    <w:rsid w:val="0014450F"/>
    <w:rsid w:val="00144E23"/>
    <w:rsid w:val="00144EDD"/>
    <w:rsid w:val="00145031"/>
    <w:rsid w:val="001452C5"/>
    <w:rsid w:val="0014543D"/>
    <w:rsid w:val="00145470"/>
    <w:rsid w:val="00145756"/>
    <w:rsid w:val="00145926"/>
    <w:rsid w:val="0014594D"/>
    <w:rsid w:val="0014603A"/>
    <w:rsid w:val="00146328"/>
    <w:rsid w:val="00146385"/>
    <w:rsid w:val="001464C2"/>
    <w:rsid w:val="001466ED"/>
    <w:rsid w:val="00146A78"/>
    <w:rsid w:val="00147137"/>
    <w:rsid w:val="00147188"/>
    <w:rsid w:val="001471C9"/>
    <w:rsid w:val="001472F5"/>
    <w:rsid w:val="001473DB"/>
    <w:rsid w:val="001473E9"/>
    <w:rsid w:val="00147433"/>
    <w:rsid w:val="00147798"/>
    <w:rsid w:val="001477BD"/>
    <w:rsid w:val="00147807"/>
    <w:rsid w:val="00147CB7"/>
    <w:rsid w:val="00147DBE"/>
    <w:rsid w:val="00147DD4"/>
    <w:rsid w:val="001509DD"/>
    <w:rsid w:val="00150E8E"/>
    <w:rsid w:val="00151325"/>
    <w:rsid w:val="0015165C"/>
    <w:rsid w:val="0015197C"/>
    <w:rsid w:val="00151A7E"/>
    <w:rsid w:val="00151D8B"/>
    <w:rsid w:val="00151EF1"/>
    <w:rsid w:val="001521ED"/>
    <w:rsid w:val="001521F8"/>
    <w:rsid w:val="001522CA"/>
    <w:rsid w:val="0015269F"/>
    <w:rsid w:val="00152B01"/>
    <w:rsid w:val="00152B8D"/>
    <w:rsid w:val="00152C15"/>
    <w:rsid w:val="00152FA2"/>
    <w:rsid w:val="001535FB"/>
    <w:rsid w:val="001535FE"/>
    <w:rsid w:val="0015363B"/>
    <w:rsid w:val="0015370E"/>
    <w:rsid w:val="00153840"/>
    <w:rsid w:val="00153A44"/>
    <w:rsid w:val="00153B17"/>
    <w:rsid w:val="00153CB2"/>
    <w:rsid w:val="00153EF7"/>
    <w:rsid w:val="00153F95"/>
    <w:rsid w:val="00154021"/>
    <w:rsid w:val="0015422C"/>
    <w:rsid w:val="0015461C"/>
    <w:rsid w:val="0015467E"/>
    <w:rsid w:val="00154701"/>
    <w:rsid w:val="00154820"/>
    <w:rsid w:val="00154D93"/>
    <w:rsid w:val="00154F0C"/>
    <w:rsid w:val="00155016"/>
    <w:rsid w:val="0015516B"/>
    <w:rsid w:val="001551D7"/>
    <w:rsid w:val="0015530F"/>
    <w:rsid w:val="0015536A"/>
    <w:rsid w:val="00155378"/>
    <w:rsid w:val="0015574C"/>
    <w:rsid w:val="0015581D"/>
    <w:rsid w:val="001558D6"/>
    <w:rsid w:val="00155BBE"/>
    <w:rsid w:val="00155E79"/>
    <w:rsid w:val="00155F8B"/>
    <w:rsid w:val="001565C8"/>
    <w:rsid w:val="001569A0"/>
    <w:rsid w:val="00156FD8"/>
    <w:rsid w:val="00156FFB"/>
    <w:rsid w:val="001573F4"/>
    <w:rsid w:val="0015757A"/>
    <w:rsid w:val="001575D3"/>
    <w:rsid w:val="001578AB"/>
    <w:rsid w:val="00157CE1"/>
    <w:rsid w:val="001604CE"/>
    <w:rsid w:val="00160B21"/>
    <w:rsid w:val="00160B48"/>
    <w:rsid w:val="00160EFF"/>
    <w:rsid w:val="00161473"/>
    <w:rsid w:val="00161583"/>
    <w:rsid w:val="001615A8"/>
    <w:rsid w:val="00161704"/>
    <w:rsid w:val="0016178E"/>
    <w:rsid w:val="0016192A"/>
    <w:rsid w:val="00162090"/>
    <w:rsid w:val="0016221F"/>
    <w:rsid w:val="00162232"/>
    <w:rsid w:val="00162324"/>
    <w:rsid w:val="001624B6"/>
    <w:rsid w:val="00162754"/>
    <w:rsid w:val="0016283C"/>
    <w:rsid w:val="00162C22"/>
    <w:rsid w:val="00162DC2"/>
    <w:rsid w:val="00162FFA"/>
    <w:rsid w:val="0016325B"/>
    <w:rsid w:val="001633CF"/>
    <w:rsid w:val="00163411"/>
    <w:rsid w:val="00163447"/>
    <w:rsid w:val="00163521"/>
    <w:rsid w:val="00163768"/>
    <w:rsid w:val="0016385A"/>
    <w:rsid w:val="001639C5"/>
    <w:rsid w:val="00163A67"/>
    <w:rsid w:val="00163F15"/>
    <w:rsid w:val="00164381"/>
    <w:rsid w:val="0016451B"/>
    <w:rsid w:val="0016463C"/>
    <w:rsid w:val="001647DC"/>
    <w:rsid w:val="00164976"/>
    <w:rsid w:val="00164D59"/>
    <w:rsid w:val="00164E52"/>
    <w:rsid w:val="00165081"/>
    <w:rsid w:val="001652B0"/>
    <w:rsid w:val="001655E7"/>
    <w:rsid w:val="00165BCE"/>
    <w:rsid w:val="00165CE5"/>
    <w:rsid w:val="00166056"/>
    <w:rsid w:val="001660EB"/>
    <w:rsid w:val="00166109"/>
    <w:rsid w:val="00166228"/>
    <w:rsid w:val="00166895"/>
    <w:rsid w:val="00166AD8"/>
    <w:rsid w:val="00166AE6"/>
    <w:rsid w:val="00166C48"/>
    <w:rsid w:val="0016751B"/>
    <w:rsid w:val="0016768A"/>
    <w:rsid w:val="00167905"/>
    <w:rsid w:val="00167A31"/>
    <w:rsid w:val="00167BBF"/>
    <w:rsid w:val="00167C1F"/>
    <w:rsid w:val="00167C2E"/>
    <w:rsid w:val="00167D5C"/>
    <w:rsid w:val="00167E1F"/>
    <w:rsid w:val="0017024F"/>
    <w:rsid w:val="0017061F"/>
    <w:rsid w:val="00170717"/>
    <w:rsid w:val="001708C5"/>
    <w:rsid w:val="00170A06"/>
    <w:rsid w:val="00170D20"/>
    <w:rsid w:val="00170D6E"/>
    <w:rsid w:val="00171508"/>
    <w:rsid w:val="001715A5"/>
    <w:rsid w:val="00171615"/>
    <w:rsid w:val="00171754"/>
    <w:rsid w:val="00171B57"/>
    <w:rsid w:val="00171BA3"/>
    <w:rsid w:val="00171E45"/>
    <w:rsid w:val="00172064"/>
    <w:rsid w:val="001720C9"/>
    <w:rsid w:val="00172312"/>
    <w:rsid w:val="001724C4"/>
    <w:rsid w:val="00172822"/>
    <w:rsid w:val="0017298D"/>
    <w:rsid w:val="00172D4E"/>
    <w:rsid w:val="001732BC"/>
    <w:rsid w:val="00173392"/>
    <w:rsid w:val="001734C2"/>
    <w:rsid w:val="00173770"/>
    <w:rsid w:val="00173B49"/>
    <w:rsid w:val="00173E02"/>
    <w:rsid w:val="00174196"/>
    <w:rsid w:val="00174740"/>
    <w:rsid w:val="00174A93"/>
    <w:rsid w:val="00174DCE"/>
    <w:rsid w:val="00174EA3"/>
    <w:rsid w:val="00175000"/>
    <w:rsid w:val="0017527A"/>
    <w:rsid w:val="00175318"/>
    <w:rsid w:val="00175410"/>
    <w:rsid w:val="0017541E"/>
    <w:rsid w:val="00175ACF"/>
    <w:rsid w:val="00175C28"/>
    <w:rsid w:val="00175DA3"/>
    <w:rsid w:val="00176287"/>
    <w:rsid w:val="0017635C"/>
    <w:rsid w:val="001763F5"/>
    <w:rsid w:val="00176487"/>
    <w:rsid w:val="001767D5"/>
    <w:rsid w:val="00176CBF"/>
    <w:rsid w:val="00177690"/>
    <w:rsid w:val="0017773A"/>
    <w:rsid w:val="00177A6C"/>
    <w:rsid w:val="00177C35"/>
    <w:rsid w:val="00177E77"/>
    <w:rsid w:val="00180097"/>
    <w:rsid w:val="00180214"/>
    <w:rsid w:val="00180344"/>
    <w:rsid w:val="0018074F"/>
    <w:rsid w:val="0018079D"/>
    <w:rsid w:val="001807A1"/>
    <w:rsid w:val="00180C7D"/>
    <w:rsid w:val="00180D19"/>
    <w:rsid w:val="00180E26"/>
    <w:rsid w:val="00180EBC"/>
    <w:rsid w:val="00180F73"/>
    <w:rsid w:val="00181B47"/>
    <w:rsid w:val="00181DDC"/>
    <w:rsid w:val="00181E6C"/>
    <w:rsid w:val="00181ED7"/>
    <w:rsid w:val="001820B3"/>
    <w:rsid w:val="001825DB"/>
    <w:rsid w:val="00182742"/>
    <w:rsid w:val="001828A0"/>
    <w:rsid w:val="001828B1"/>
    <w:rsid w:val="00182911"/>
    <w:rsid w:val="001829AA"/>
    <w:rsid w:val="00182A90"/>
    <w:rsid w:val="00182CF6"/>
    <w:rsid w:val="00182E0F"/>
    <w:rsid w:val="00182F74"/>
    <w:rsid w:val="00182F78"/>
    <w:rsid w:val="00182F8B"/>
    <w:rsid w:val="00183914"/>
    <w:rsid w:val="00183B6A"/>
    <w:rsid w:val="00183D34"/>
    <w:rsid w:val="00183D56"/>
    <w:rsid w:val="00183D66"/>
    <w:rsid w:val="0018405C"/>
    <w:rsid w:val="001840E7"/>
    <w:rsid w:val="001843BA"/>
    <w:rsid w:val="001843FF"/>
    <w:rsid w:val="00184652"/>
    <w:rsid w:val="00184C92"/>
    <w:rsid w:val="00184DA2"/>
    <w:rsid w:val="00184EFE"/>
    <w:rsid w:val="0018540A"/>
    <w:rsid w:val="001854FD"/>
    <w:rsid w:val="0018550E"/>
    <w:rsid w:val="001857FB"/>
    <w:rsid w:val="001859DB"/>
    <w:rsid w:val="00185A0A"/>
    <w:rsid w:val="00185BC0"/>
    <w:rsid w:val="00185D77"/>
    <w:rsid w:val="00185DD8"/>
    <w:rsid w:val="00185F2D"/>
    <w:rsid w:val="0018620D"/>
    <w:rsid w:val="00186539"/>
    <w:rsid w:val="00186676"/>
    <w:rsid w:val="001868A3"/>
    <w:rsid w:val="00186DAC"/>
    <w:rsid w:val="0018733C"/>
    <w:rsid w:val="001873AA"/>
    <w:rsid w:val="001875B9"/>
    <w:rsid w:val="001876FB"/>
    <w:rsid w:val="0018786A"/>
    <w:rsid w:val="00187B13"/>
    <w:rsid w:val="00187BB0"/>
    <w:rsid w:val="00187CC3"/>
    <w:rsid w:val="00187D6D"/>
    <w:rsid w:val="001900F3"/>
    <w:rsid w:val="001901B5"/>
    <w:rsid w:val="001902BA"/>
    <w:rsid w:val="00190383"/>
    <w:rsid w:val="00190501"/>
    <w:rsid w:val="001905B5"/>
    <w:rsid w:val="001907BF"/>
    <w:rsid w:val="00190BED"/>
    <w:rsid w:val="00191092"/>
    <w:rsid w:val="001910D2"/>
    <w:rsid w:val="001911E2"/>
    <w:rsid w:val="0019152D"/>
    <w:rsid w:val="00191814"/>
    <w:rsid w:val="0019183D"/>
    <w:rsid w:val="0019191A"/>
    <w:rsid w:val="00191FE1"/>
    <w:rsid w:val="001923DB"/>
    <w:rsid w:val="00192686"/>
    <w:rsid w:val="001926D5"/>
    <w:rsid w:val="001927ED"/>
    <w:rsid w:val="00192A9D"/>
    <w:rsid w:val="00192B8D"/>
    <w:rsid w:val="00192D96"/>
    <w:rsid w:val="00192E02"/>
    <w:rsid w:val="00192F49"/>
    <w:rsid w:val="00192FC2"/>
    <w:rsid w:val="001932BC"/>
    <w:rsid w:val="001934C8"/>
    <w:rsid w:val="00193559"/>
    <w:rsid w:val="00193580"/>
    <w:rsid w:val="001937AD"/>
    <w:rsid w:val="0019382D"/>
    <w:rsid w:val="00193A9F"/>
    <w:rsid w:val="00193B00"/>
    <w:rsid w:val="00193B0E"/>
    <w:rsid w:val="00193D8F"/>
    <w:rsid w:val="00193E46"/>
    <w:rsid w:val="0019402A"/>
    <w:rsid w:val="0019429A"/>
    <w:rsid w:val="0019441D"/>
    <w:rsid w:val="00194532"/>
    <w:rsid w:val="001945E6"/>
    <w:rsid w:val="00194899"/>
    <w:rsid w:val="00194C4F"/>
    <w:rsid w:val="00194D64"/>
    <w:rsid w:val="00194DFF"/>
    <w:rsid w:val="00194E35"/>
    <w:rsid w:val="00194E3F"/>
    <w:rsid w:val="00194FA6"/>
    <w:rsid w:val="00195021"/>
    <w:rsid w:val="0019503D"/>
    <w:rsid w:val="0019505A"/>
    <w:rsid w:val="001954BE"/>
    <w:rsid w:val="001955B8"/>
    <w:rsid w:val="001957AB"/>
    <w:rsid w:val="001957B4"/>
    <w:rsid w:val="00195E27"/>
    <w:rsid w:val="00195E61"/>
    <w:rsid w:val="0019607C"/>
    <w:rsid w:val="00196241"/>
    <w:rsid w:val="00196334"/>
    <w:rsid w:val="001963D0"/>
    <w:rsid w:val="00196484"/>
    <w:rsid w:val="0019648C"/>
    <w:rsid w:val="0019664A"/>
    <w:rsid w:val="0019666A"/>
    <w:rsid w:val="001969CB"/>
    <w:rsid w:val="00196E4F"/>
    <w:rsid w:val="00197069"/>
    <w:rsid w:val="00197089"/>
    <w:rsid w:val="0019718D"/>
    <w:rsid w:val="0019728C"/>
    <w:rsid w:val="001972E0"/>
    <w:rsid w:val="00197330"/>
    <w:rsid w:val="0019746C"/>
    <w:rsid w:val="0019749F"/>
    <w:rsid w:val="0019774F"/>
    <w:rsid w:val="00197B89"/>
    <w:rsid w:val="00197C14"/>
    <w:rsid w:val="00197E07"/>
    <w:rsid w:val="00197E21"/>
    <w:rsid w:val="001A01CA"/>
    <w:rsid w:val="001A0241"/>
    <w:rsid w:val="001A0354"/>
    <w:rsid w:val="001A05CF"/>
    <w:rsid w:val="001A0746"/>
    <w:rsid w:val="001A08A2"/>
    <w:rsid w:val="001A0959"/>
    <w:rsid w:val="001A0D27"/>
    <w:rsid w:val="001A1128"/>
    <w:rsid w:val="001A1295"/>
    <w:rsid w:val="001A133C"/>
    <w:rsid w:val="001A1676"/>
    <w:rsid w:val="001A1A42"/>
    <w:rsid w:val="001A1A79"/>
    <w:rsid w:val="001A1C7B"/>
    <w:rsid w:val="001A1D78"/>
    <w:rsid w:val="001A1D7A"/>
    <w:rsid w:val="001A1F7B"/>
    <w:rsid w:val="001A2119"/>
    <w:rsid w:val="001A25AE"/>
    <w:rsid w:val="001A28C8"/>
    <w:rsid w:val="001A293D"/>
    <w:rsid w:val="001A2B00"/>
    <w:rsid w:val="001A2B1A"/>
    <w:rsid w:val="001A2B75"/>
    <w:rsid w:val="001A2F08"/>
    <w:rsid w:val="001A3112"/>
    <w:rsid w:val="001A3332"/>
    <w:rsid w:val="001A355C"/>
    <w:rsid w:val="001A35BA"/>
    <w:rsid w:val="001A35E7"/>
    <w:rsid w:val="001A35FF"/>
    <w:rsid w:val="001A3FB6"/>
    <w:rsid w:val="001A4320"/>
    <w:rsid w:val="001A436D"/>
    <w:rsid w:val="001A4428"/>
    <w:rsid w:val="001A4452"/>
    <w:rsid w:val="001A4576"/>
    <w:rsid w:val="001A4659"/>
    <w:rsid w:val="001A4943"/>
    <w:rsid w:val="001A4BC8"/>
    <w:rsid w:val="001A4BFE"/>
    <w:rsid w:val="001A4D21"/>
    <w:rsid w:val="001A50D5"/>
    <w:rsid w:val="001A51BA"/>
    <w:rsid w:val="001A5344"/>
    <w:rsid w:val="001A556B"/>
    <w:rsid w:val="001A5734"/>
    <w:rsid w:val="001A5C76"/>
    <w:rsid w:val="001A5D85"/>
    <w:rsid w:val="001A5D88"/>
    <w:rsid w:val="001A5DC6"/>
    <w:rsid w:val="001A603C"/>
    <w:rsid w:val="001A6164"/>
    <w:rsid w:val="001A628C"/>
    <w:rsid w:val="001A64F6"/>
    <w:rsid w:val="001A65DE"/>
    <w:rsid w:val="001A6A3E"/>
    <w:rsid w:val="001A6BEF"/>
    <w:rsid w:val="001A6C7F"/>
    <w:rsid w:val="001A6DF6"/>
    <w:rsid w:val="001A6FB5"/>
    <w:rsid w:val="001A7124"/>
    <w:rsid w:val="001A72EE"/>
    <w:rsid w:val="001A7347"/>
    <w:rsid w:val="001A76D1"/>
    <w:rsid w:val="001A7721"/>
    <w:rsid w:val="001A782D"/>
    <w:rsid w:val="001A7972"/>
    <w:rsid w:val="001A7A93"/>
    <w:rsid w:val="001A7CD6"/>
    <w:rsid w:val="001A7E58"/>
    <w:rsid w:val="001A7FBA"/>
    <w:rsid w:val="001B01F7"/>
    <w:rsid w:val="001B05A9"/>
    <w:rsid w:val="001B0A63"/>
    <w:rsid w:val="001B0AD7"/>
    <w:rsid w:val="001B0C4E"/>
    <w:rsid w:val="001B0F4F"/>
    <w:rsid w:val="001B0F8E"/>
    <w:rsid w:val="001B0FC7"/>
    <w:rsid w:val="001B11B7"/>
    <w:rsid w:val="001B144B"/>
    <w:rsid w:val="001B1571"/>
    <w:rsid w:val="001B15E5"/>
    <w:rsid w:val="001B1631"/>
    <w:rsid w:val="001B168A"/>
    <w:rsid w:val="001B1C30"/>
    <w:rsid w:val="001B1FAE"/>
    <w:rsid w:val="001B22D5"/>
    <w:rsid w:val="001B2434"/>
    <w:rsid w:val="001B29DD"/>
    <w:rsid w:val="001B2F24"/>
    <w:rsid w:val="001B2F7E"/>
    <w:rsid w:val="001B3049"/>
    <w:rsid w:val="001B3543"/>
    <w:rsid w:val="001B357B"/>
    <w:rsid w:val="001B36F6"/>
    <w:rsid w:val="001B37D1"/>
    <w:rsid w:val="001B381C"/>
    <w:rsid w:val="001B391C"/>
    <w:rsid w:val="001B3ADC"/>
    <w:rsid w:val="001B3D48"/>
    <w:rsid w:val="001B3DB7"/>
    <w:rsid w:val="001B42FF"/>
    <w:rsid w:val="001B441E"/>
    <w:rsid w:val="001B4525"/>
    <w:rsid w:val="001B4A29"/>
    <w:rsid w:val="001B4DB1"/>
    <w:rsid w:val="001B501D"/>
    <w:rsid w:val="001B50A3"/>
    <w:rsid w:val="001B53FA"/>
    <w:rsid w:val="001B5750"/>
    <w:rsid w:val="001B57EA"/>
    <w:rsid w:val="001B5909"/>
    <w:rsid w:val="001B5F6E"/>
    <w:rsid w:val="001B6192"/>
    <w:rsid w:val="001B6449"/>
    <w:rsid w:val="001B6578"/>
    <w:rsid w:val="001B662E"/>
    <w:rsid w:val="001B67BF"/>
    <w:rsid w:val="001B67DB"/>
    <w:rsid w:val="001B6890"/>
    <w:rsid w:val="001B6D76"/>
    <w:rsid w:val="001B7017"/>
    <w:rsid w:val="001B768C"/>
    <w:rsid w:val="001B775D"/>
    <w:rsid w:val="001B78F8"/>
    <w:rsid w:val="001B7CC2"/>
    <w:rsid w:val="001B7EF0"/>
    <w:rsid w:val="001C08E8"/>
    <w:rsid w:val="001C09DE"/>
    <w:rsid w:val="001C0A64"/>
    <w:rsid w:val="001C0DB8"/>
    <w:rsid w:val="001C0FF4"/>
    <w:rsid w:val="001C10CC"/>
    <w:rsid w:val="001C143C"/>
    <w:rsid w:val="001C16EC"/>
    <w:rsid w:val="001C1770"/>
    <w:rsid w:val="001C19DC"/>
    <w:rsid w:val="001C1A9D"/>
    <w:rsid w:val="001C1B19"/>
    <w:rsid w:val="001C201E"/>
    <w:rsid w:val="001C209A"/>
    <w:rsid w:val="001C2128"/>
    <w:rsid w:val="001C2530"/>
    <w:rsid w:val="001C28AE"/>
    <w:rsid w:val="001C290A"/>
    <w:rsid w:val="001C2C52"/>
    <w:rsid w:val="001C2C67"/>
    <w:rsid w:val="001C318A"/>
    <w:rsid w:val="001C33B1"/>
    <w:rsid w:val="001C3B15"/>
    <w:rsid w:val="001C3C37"/>
    <w:rsid w:val="001C3CD7"/>
    <w:rsid w:val="001C42A3"/>
    <w:rsid w:val="001C42B8"/>
    <w:rsid w:val="001C453E"/>
    <w:rsid w:val="001C464D"/>
    <w:rsid w:val="001C4DFF"/>
    <w:rsid w:val="001C4F23"/>
    <w:rsid w:val="001C526B"/>
    <w:rsid w:val="001C53F8"/>
    <w:rsid w:val="001C54A2"/>
    <w:rsid w:val="001C55FD"/>
    <w:rsid w:val="001C5843"/>
    <w:rsid w:val="001C5989"/>
    <w:rsid w:val="001C5B0D"/>
    <w:rsid w:val="001C5B64"/>
    <w:rsid w:val="001C5C62"/>
    <w:rsid w:val="001C5E0C"/>
    <w:rsid w:val="001C5E10"/>
    <w:rsid w:val="001C5F9F"/>
    <w:rsid w:val="001C63DE"/>
    <w:rsid w:val="001C65CD"/>
    <w:rsid w:val="001C6DA9"/>
    <w:rsid w:val="001C6DF3"/>
    <w:rsid w:val="001C6EE1"/>
    <w:rsid w:val="001C6FC6"/>
    <w:rsid w:val="001C7021"/>
    <w:rsid w:val="001C7852"/>
    <w:rsid w:val="001C7B6A"/>
    <w:rsid w:val="001C7C26"/>
    <w:rsid w:val="001C7C74"/>
    <w:rsid w:val="001C7F5B"/>
    <w:rsid w:val="001C7F81"/>
    <w:rsid w:val="001D030F"/>
    <w:rsid w:val="001D04B2"/>
    <w:rsid w:val="001D0698"/>
    <w:rsid w:val="001D0C98"/>
    <w:rsid w:val="001D0ECB"/>
    <w:rsid w:val="001D0F12"/>
    <w:rsid w:val="001D11E3"/>
    <w:rsid w:val="001D1201"/>
    <w:rsid w:val="001D149D"/>
    <w:rsid w:val="001D152D"/>
    <w:rsid w:val="001D17F8"/>
    <w:rsid w:val="001D1850"/>
    <w:rsid w:val="001D1A2D"/>
    <w:rsid w:val="001D1BDD"/>
    <w:rsid w:val="001D1C63"/>
    <w:rsid w:val="001D1D63"/>
    <w:rsid w:val="001D1E84"/>
    <w:rsid w:val="001D202E"/>
    <w:rsid w:val="001D237E"/>
    <w:rsid w:val="001D254C"/>
    <w:rsid w:val="001D2BEE"/>
    <w:rsid w:val="001D2D0E"/>
    <w:rsid w:val="001D2E45"/>
    <w:rsid w:val="001D2F98"/>
    <w:rsid w:val="001D3101"/>
    <w:rsid w:val="001D3207"/>
    <w:rsid w:val="001D3528"/>
    <w:rsid w:val="001D3900"/>
    <w:rsid w:val="001D3D8F"/>
    <w:rsid w:val="001D3E61"/>
    <w:rsid w:val="001D414B"/>
    <w:rsid w:val="001D42DD"/>
    <w:rsid w:val="001D4371"/>
    <w:rsid w:val="001D446C"/>
    <w:rsid w:val="001D457E"/>
    <w:rsid w:val="001D4AF2"/>
    <w:rsid w:val="001D4BB0"/>
    <w:rsid w:val="001D4E4E"/>
    <w:rsid w:val="001D4F68"/>
    <w:rsid w:val="001D4FDE"/>
    <w:rsid w:val="001D500C"/>
    <w:rsid w:val="001D546E"/>
    <w:rsid w:val="001D5565"/>
    <w:rsid w:val="001D55D6"/>
    <w:rsid w:val="001D5789"/>
    <w:rsid w:val="001D5848"/>
    <w:rsid w:val="001D5BBF"/>
    <w:rsid w:val="001D5FCF"/>
    <w:rsid w:val="001D6248"/>
    <w:rsid w:val="001D6611"/>
    <w:rsid w:val="001D6613"/>
    <w:rsid w:val="001D68A2"/>
    <w:rsid w:val="001D695A"/>
    <w:rsid w:val="001D6963"/>
    <w:rsid w:val="001D6971"/>
    <w:rsid w:val="001D699A"/>
    <w:rsid w:val="001D6ACD"/>
    <w:rsid w:val="001D6DE4"/>
    <w:rsid w:val="001D6FC3"/>
    <w:rsid w:val="001D7013"/>
    <w:rsid w:val="001D7472"/>
    <w:rsid w:val="001D7554"/>
    <w:rsid w:val="001D76BE"/>
    <w:rsid w:val="001D79B2"/>
    <w:rsid w:val="001D7DA9"/>
    <w:rsid w:val="001D7DD1"/>
    <w:rsid w:val="001D7E0B"/>
    <w:rsid w:val="001D7EB5"/>
    <w:rsid w:val="001E035E"/>
    <w:rsid w:val="001E039A"/>
    <w:rsid w:val="001E047D"/>
    <w:rsid w:val="001E04BF"/>
    <w:rsid w:val="001E07B4"/>
    <w:rsid w:val="001E08A6"/>
    <w:rsid w:val="001E09EF"/>
    <w:rsid w:val="001E1045"/>
    <w:rsid w:val="001E109D"/>
    <w:rsid w:val="001E130D"/>
    <w:rsid w:val="001E142E"/>
    <w:rsid w:val="001E17E7"/>
    <w:rsid w:val="001E19B5"/>
    <w:rsid w:val="001E1C55"/>
    <w:rsid w:val="001E1CA2"/>
    <w:rsid w:val="001E1E93"/>
    <w:rsid w:val="001E2139"/>
    <w:rsid w:val="001E220E"/>
    <w:rsid w:val="001E2667"/>
    <w:rsid w:val="001E2DCE"/>
    <w:rsid w:val="001E2F82"/>
    <w:rsid w:val="001E3014"/>
    <w:rsid w:val="001E3049"/>
    <w:rsid w:val="001E3275"/>
    <w:rsid w:val="001E3312"/>
    <w:rsid w:val="001E336B"/>
    <w:rsid w:val="001E3425"/>
    <w:rsid w:val="001E3847"/>
    <w:rsid w:val="001E3876"/>
    <w:rsid w:val="001E389E"/>
    <w:rsid w:val="001E3B3E"/>
    <w:rsid w:val="001E3E1F"/>
    <w:rsid w:val="001E3FB8"/>
    <w:rsid w:val="001E41F7"/>
    <w:rsid w:val="001E4385"/>
    <w:rsid w:val="001E44D1"/>
    <w:rsid w:val="001E4500"/>
    <w:rsid w:val="001E4604"/>
    <w:rsid w:val="001E49C2"/>
    <w:rsid w:val="001E4CB6"/>
    <w:rsid w:val="001E4DA3"/>
    <w:rsid w:val="001E4F65"/>
    <w:rsid w:val="001E5396"/>
    <w:rsid w:val="001E5509"/>
    <w:rsid w:val="001E65F5"/>
    <w:rsid w:val="001E667E"/>
    <w:rsid w:val="001E67CA"/>
    <w:rsid w:val="001E68AC"/>
    <w:rsid w:val="001E6B5D"/>
    <w:rsid w:val="001E6EEC"/>
    <w:rsid w:val="001E72D6"/>
    <w:rsid w:val="001E7909"/>
    <w:rsid w:val="001E7A3C"/>
    <w:rsid w:val="001E7D6F"/>
    <w:rsid w:val="001F0078"/>
    <w:rsid w:val="001F026B"/>
    <w:rsid w:val="001F0532"/>
    <w:rsid w:val="001F071E"/>
    <w:rsid w:val="001F0796"/>
    <w:rsid w:val="001F0ABD"/>
    <w:rsid w:val="001F0FD3"/>
    <w:rsid w:val="001F0FFD"/>
    <w:rsid w:val="001F1033"/>
    <w:rsid w:val="001F1410"/>
    <w:rsid w:val="001F15D0"/>
    <w:rsid w:val="001F16A7"/>
    <w:rsid w:val="001F18B1"/>
    <w:rsid w:val="001F1F95"/>
    <w:rsid w:val="001F2269"/>
    <w:rsid w:val="001F28EF"/>
    <w:rsid w:val="001F29C5"/>
    <w:rsid w:val="001F2AD7"/>
    <w:rsid w:val="001F2B93"/>
    <w:rsid w:val="001F2D24"/>
    <w:rsid w:val="001F2D55"/>
    <w:rsid w:val="001F30DA"/>
    <w:rsid w:val="001F3257"/>
    <w:rsid w:val="001F338E"/>
    <w:rsid w:val="001F3871"/>
    <w:rsid w:val="001F3BB3"/>
    <w:rsid w:val="001F3C07"/>
    <w:rsid w:val="001F4078"/>
    <w:rsid w:val="001F4189"/>
    <w:rsid w:val="001F43A4"/>
    <w:rsid w:val="001F46BA"/>
    <w:rsid w:val="001F47D8"/>
    <w:rsid w:val="001F4CF0"/>
    <w:rsid w:val="001F4F8E"/>
    <w:rsid w:val="001F5059"/>
    <w:rsid w:val="001F52AD"/>
    <w:rsid w:val="001F5700"/>
    <w:rsid w:val="001F588D"/>
    <w:rsid w:val="001F5946"/>
    <w:rsid w:val="001F5C00"/>
    <w:rsid w:val="001F5C10"/>
    <w:rsid w:val="001F5E5B"/>
    <w:rsid w:val="001F5F03"/>
    <w:rsid w:val="001F6669"/>
    <w:rsid w:val="001F66E6"/>
    <w:rsid w:val="001F67F9"/>
    <w:rsid w:val="001F6A20"/>
    <w:rsid w:val="001F6A87"/>
    <w:rsid w:val="001F7048"/>
    <w:rsid w:val="001F723D"/>
    <w:rsid w:val="001F7463"/>
    <w:rsid w:val="001F752D"/>
    <w:rsid w:val="001F758D"/>
    <w:rsid w:val="001F7672"/>
    <w:rsid w:val="001F76F4"/>
    <w:rsid w:val="001F76FF"/>
    <w:rsid w:val="001F79A0"/>
    <w:rsid w:val="001F7DE5"/>
    <w:rsid w:val="002003C3"/>
    <w:rsid w:val="002005AE"/>
    <w:rsid w:val="002006D6"/>
    <w:rsid w:val="00200728"/>
    <w:rsid w:val="00200954"/>
    <w:rsid w:val="00200BDD"/>
    <w:rsid w:val="00200D80"/>
    <w:rsid w:val="00200DD8"/>
    <w:rsid w:val="00200F4B"/>
    <w:rsid w:val="00201066"/>
    <w:rsid w:val="00201236"/>
    <w:rsid w:val="00201548"/>
    <w:rsid w:val="002015F3"/>
    <w:rsid w:val="002017AD"/>
    <w:rsid w:val="002017C2"/>
    <w:rsid w:val="002018A5"/>
    <w:rsid w:val="00201AAE"/>
    <w:rsid w:val="00201D29"/>
    <w:rsid w:val="00202039"/>
    <w:rsid w:val="0020210B"/>
    <w:rsid w:val="002023E1"/>
    <w:rsid w:val="00202411"/>
    <w:rsid w:val="002024F3"/>
    <w:rsid w:val="00202B1C"/>
    <w:rsid w:val="00202CAF"/>
    <w:rsid w:val="00202D98"/>
    <w:rsid w:val="002030D0"/>
    <w:rsid w:val="002030E0"/>
    <w:rsid w:val="00203178"/>
    <w:rsid w:val="00203228"/>
    <w:rsid w:val="002032E9"/>
    <w:rsid w:val="00203369"/>
    <w:rsid w:val="00203668"/>
    <w:rsid w:val="00203685"/>
    <w:rsid w:val="00203C6B"/>
    <w:rsid w:val="00203D1A"/>
    <w:rsid w:val="00203F41"/>
    <w:rsid w:val="002040DA"/>
    <w:rsid w:val="002040EE"/>
    <w:rsid w:val="002041E5"/>
    <w:rsid w:val="0020423F"/>
    <w:rsid w:val="00204341"/>
    <w:rsid w:val="002043B1"/>
    <w:rsid w:val="002044AC"/>
    <w:rsid w:val="00204780"/>
    <w:rsid w:val="002048BA"/>
    <w:rsid w:val="002048E7"/>
    <w:rsid w:val="00204AD1"/>
    <w:rsid w:val="00204B28"/>
    <w:rsid w:val="00204C11"/>
    <w:rsid w:val="0020557B"/>
    <w:rsid w:val="00205596"/>
    <w:rsid w:val="00205705"/>
    <w:rsid w:val="00205745"/>
    <w:rsid w:val="002058B9"/>
    <w:rsid w:val="002058BD"/>
    <w:rsid w:val="00205924"/>
    <w:rsid w:val="0020596A"/>
    <w:rsid w:val="00205B21"/>
    <w:rsid w:val="00205BEA"/>
    <w:rsid w:val="00205F54"/>
    <w:rsid w:val="002060DB"/>
    <w:rsid w:val="0020657E"/>
    <w:rsid w:val="00206626"/>
    <w:rsid w:val="002068A7"/>
    <w:rsid w:val="00206A5B"/>
    <w:rsid w:val="00206B2E"/>
    <w:rsid w:val="00206EB0"/>
    <w:rsid w:val="00207056"/>
    <w:rsid w:val="002070C6"/>
    <w:rsid w:val="00207273"/>
    <w:rsid w:val="002074F0"/>
    <w:rsid w:val="00207538"/>
    <w:rsid w:val="0020770C"/>
    <w:rsid w:val="00207AEA"/>
    <w:rsid w:val="00207E62"/>
    <w:rsid w:val="0021001B"/>
    <w:rsid w:val="00210287"/>
    <w:rsid w:val="0021070D"/>
    <w:rsid w:val="0021077F"/>
    <w:rsid w:val="002108DE"/>
    <w:rsid w:val="00210B8D"/>
    <w:rsid w:val="00210C15"/>
    <w:rsid w:val="00210D10"/>
    <w:rsid w:val="00210E22"/>
    <w:rsid w:val="00210E40"/>
    <w:rsid w:val="0021192E"/>
    <w:rsid w:val="002120D1"/>
    <w:rsid w:val="002122EF"/>
    <w:rsid w:val="0021282D"/>
    <w:rsid w:val="00212892"/>
    <w:rsid w:val="0021296F"/>
    <w:rsid w:val="00212A95"/>
    <w:rsid w:val="00212CCE"/>
    <w:rsid w:val="00212D9E"/>
    <w:rsid w:val="00213326"/>
    <w:rsid w:val="002133B2"/>
    <w:rsid w:val="002135F0"/>
    <w:rsid w:val="0021360E"/>
    <w:rsid w:val="00213824"/>
    <w:rsid w:val="00213AEF"/>
    <w:rsid w:val="00213BAA"/>
    <w:rsid w:val="00213DAD"/>
    <w:rsid w:val="00213F4C"/>
    <w:rsid w:val="00214123"/>
    <w:rsid w:val="0021440F"/>
    <w:rsid w:val="00214454"/>
    <w:rsid w:val="00214467"/>
    <w:rsid w:val="00214734"/>
    <w:rsid w:val="00214CDB"/>
    <w:rsid w:val="00214E06"/>
    <w:rsid w:val="00214E0E"/>
    <w:rsid w:val="00214F21"/>
    <w:rsid w:val="00214FD4"/>
    <w:rsid w:val="00214FDD"/>
    <w:rsid w:val="00215751"/>
    <w:rsid w:val="00215A2F"/>
    <w:rsid w:val="00215A46"/>
    <w:rsid w:val="00215AB1"/>
    <w:rsid w:val="00215AC7"/>
    <w:rsid w:val="00215C67"/>
    <w:rsid w:val="00215F85"/>
    <w:rsid w:val="002164EF"/>
    <w:rsid w:val="00216516"/>
    <w:rsid w:val="00216973"/>
    <w:rsid w:val="0021698F"/>
    <w:rsid w:val="002169EC"/>
    <w:rsid w:val="00216A45"/>
    <w:rsid w:val="00216A9B"/>
    <w:rsid w:val="00216BF6"/>
    <w:rsid w:val="00216E33"/>
    <w:rsid w:val="002176B1"/>
    <w:rsid w:val="002178FE"/>
    <w:rsid w:val="00217E5E"/>
    <w:rsid w:val="00217FAF"/>
    <w:rsid w:val="00220174"/>
    <w:rsid w:val="00220205"/>
    <w:rsid w:val="00220564"/>
    <w:rsid w:val="002206F0"/>
    <w:rsid w:val="002207CC"/>
    <w:rsid w:val="00220925"/>
    <w:rsid w:val="00220B1C"/>
    <w:rsid w:val="00220C9F"/>
    <w:rsid w:val="00220E69"/>
    <w:rsid w:val="00220F1D"/>
    <w:rsid w:val="00220F52"/>
    <w:rsid w:val="002212B4"/>
    <w:rsid w:val="0022137C"/>
    <w:rsid w:val="0022152C"/>
    <w:rsid w:val="0022174F"/>
    <w:rsid w:val="00221BB3"/>
    <w:rsid w:val="00221C20"/>
    <w:rsid w:val="00221F95"/>
    <w:rsid w:val="00221FD6"/>
    <w:rsid w:val="00222154"/>
    <w:rsid w:val="00222311"/>
    <w:rsid w:val="00222609"/>
    <w:rsid w:val="002227A2"/>
    <w:rsid w:val="002228D3"/>
    <w:rsid w:val="00222D21"/>
    <w:rsid w:val="00222D61"/>
    <w:rsid w:val="00222F62"/>
    <w:rsid w:val="00223055"/>
    <w:rsid w:val="0022366B"/>
    <w:rsid w:val="002237D1"/>
    <w:rsid w:val="00223A74"/>
    <w:rsid w:val="00223F7D"/>
    <w:rsid w:val="00223FC9"/>
    <w:rsid w:val="002241E6"/>
    <w:rsid w:val="00224341"/>
    <w:rsid w:val="0022439D"/>
    <w:rsid w:val="00224805"/>
    <w:rsid w:val="00224843"/>
    <w:rsid w:val="0022490A"/>
    <w:rsid w:val="0022508B"/>
    <w:rsid w:val="002250FE"/>
    <w:rsid w:val="0022539F"/>
    <w:rsid w:val="002257B0"/>
    <w:rsid w:val="00225A78"/>
    <w:rsid w:val="00225CA7"/>
    <w:rsid w:val="00225D60"/>
    <w:rsid w:val="00225E4B"/>
    <w:rsid w:val="00225E6F"/>
    <w:rsid w:val="00226029"/>
    <w:rsid w:val="0022613A"/>
    <w:rsid w:val="0022623C"/>
    <w:rsid w:val="002263FC"/>
    <w:rsid w:val="002266E5"/>
    <w:rsid w:val="00226706"/>
    <w:rsid w:val="00226889"/>
    <w:rsid w:val="00226907"/>
    <w:rsid w:val="00226A27"/>
    <w:rsid w:val="00226C23"/>
    <w:rsid w:val="00226CBF"/>
    <w:rsid w:val="00227170"/>
    <w:rsid w:val="00227278"/>
    <w:rsid w:val="002276A6"/>
    <w:rsid w:val="0022773F"/>
    <w:rsid w:val="00227DC5"/>
    <w:rsid w:val="00227F41"/>
    <w:rsid w:val="0023036A"/>
    <w:rsid w:val="0023047E"/>
    <w:rsid w:val="00230526"/>
    <w:rsid w:val="002307AC"/>
    <w:rsid w:val="00230806"/>
    <w:rsid w:val="002308B9"/>
    <w:rsid w:val="00230969"/>
    <w:rsid w:val="00230A42"/>
    <w:rsid w:val="00230CF5"/>
    <w:rsid w:val="00230F7C"/>
    <w:rsid w:val="00231373"/>
    <w:rsid w:val="00231459"/>
    <w:rsid w:val="00231C31"/>
    <w:rsid w:val="00231C40"/>
    <w:rsid w:val="00231CED"/>
    <w:rsid w:val="00231D2A"/>
    <w:rsid w:val="00231D89"/>
    <w:rsid w:val="0023200E"/>
    <w:rsid w:val="002321CA"/>
    <w:rsid w:val="002322D7"/>
    <w:rsid w:val="0023230A"/>
    <w:rsid w:val="00232551"/>
    <w:rsid w:val="00232553"/>
    <w:rsid w:val="002325CF"/>
    <w:rsid w:val="002327BC"/>
    <w:rsid w:val="002329B7"/>
    <w:rsid w:val="002329C6"/>
    <w:rsid w:val="00232C7D"/>
    <w:rsid w:val="00232D82"/>
    <w:rsid w:val="002330C2"/>
    <w:rsid w:val="00233662"/>
    <w:rsid w:val="00233794"/>
    <w:rsid w:val="00233A93"/>
    <w:rsid w:val="00233B44"/>
    <w:rsid w:val="00233C3D"/>
    <w:rsid w:val="00233E34"/>
    <w:rsid w:val="00233F04"/>
    <w:rsid w:val="002340B7"/>
    <w:rsid w:val="00234241"/>
    <w:rsid w:val="0023425F"/>
    <w:rsid w:val="0023448B"/>
    <w:rsid w:val="00234D00"/>
    <w:rsid w:val="00234FF9"/>
    <w:rsid w:val="00235053"/>
    <w:rsid w:val="00235176"/>
    <w:rsid w:val="0023517A"/>
    <w:rsid w:val="002355E1"/>
    <w:rsid w:val="002358CB"/>
    <w:rsid w:val="00235B70"/>
    <w:rsid w:val="00235D12"/>
    <w:rsid w:val="00235EA6"/>
    <w:rsid w:val="00236064"/>
    <w:rsid w:val="00236104"/>
    <w:rsid w:val="00236488"/>
    <w:rsid w:val="00236506"/>
    <w:rsid w:val="00236880"/>
    <w:rsid w:val="0023690B"/>
    <w:rsid w:val="00236D40"/>
    <w:rsid w:val="00236FDF"/>
    <w:rsid w:val="00237363"/>
    <w:rsid w:val="0023747D"/>
    <w:rsid w:val="002374A9"/>
    <w:rsid w:val="002374F9"/>
    <w:rsid w:val="00237601"/>
    <w:rsid w:val="0023778E"/>
    <w:rsid w:val="002378D1"/>
    <w:rsid w:val="00237947"/>
    <w:rsid w:val="00237BDF"/>
    <w:rsid w:val="0024010A"/>
    <w:rsid w:val="0024010D"/>
    <w:rsid w:val="0024012F"/>
    <w:rsid w:val="00240143"/>
    <w:rsid w:val="0024019A"/>
    <w:rsid w:val="002401E0"/>
    <w:rsid w:val="0024040A"/>
    <w:rsid w:val="00240829"/>
    <w:rsid w:val="0024090A"/>
    <w:rsid w:val="0024096E"/>
    <w:rsid w:val="00240DF9"/>
    <w:rsid w:val="00240FAC"/>
    <w:rsid w:val="00241020"/>
    <w:rsid w:val="0024125B"/>
    <w:rsid w:val="002412AA"/>
    <w:rsid w:val="0024137B"/>
    <w:rsid w:val="00241582"/>
    <w:rsid w:val="00241610"/>
    <w:rsid w:val="00241A7C"/>
    <w:rsid w:val="00241D4E"/>
    <w:rsid w:val="00242101"/>
    <w:rsid w:val="0024214A"/>
    <w:rsid w:val="00242530"/>
    <w:rsid w:val="0024277D"/>
    <w:rsid w:val="00242919"/>
    <w:rsid w:val="00242A6E"/>
    <w:rsid w:val="00242B64"/>
    <w:rsid w:val="00242CF9"/>
    <w:rsid w:val="00242D95"/>
    <w:rsid w:val="00242ECA"/>
    <w:rsid w:val="00243181"/>
    <w:rsid w:val="002432B3"/>
    <w:rsid w:val="00243411"/>
    <w:rsid w:val="002434E9"/>
    <w:rsid w:val="002435EA"/>
    <w:rsid w:val="00243756"/>
    <w:rsid w:val="00243B33"/>
    <w:rsid w:val="00244209"/>
    <w:rsid w:val="00244487"/>
    <w:rsid w:val="00244987"/>
    <w:rsid w:val="00244AC4"/>
    <w:rsid w:val="00244D3A"/>
    <w:rsid w:val="002450F7"/>
    <w:rsid w:val="002450FB"/>
    <w:rsid w:val="00245164"/>
    <w:rsid w:val="002454B8"/>
    <w:rsid w:val="002457EA"/>
    <w:rsid w:val="00245F9A"/>
    <w:rsid w:val="002461F9"/>
    <w:rsid w:val="00246AC7"/>
    <w:rsid w:val="00246B01"/>
    <w:rsid w:val="00246BC5"/>
    <w:rsid w:val="00246C33"/>
    <w:rsid w:val="00246DBC"/>
    <w:rsid w:val="00246E16"/>
    <w:rsid w:val="00246FF8"/>
    <w:rsid w:val="00247428"/>
    <w:rsid w:val="002477B7"/>
    <w:rsid w:val="00247815"/>
    <w:rsid w:val="002479FA"/>
    <w:rsid w:val="00247C23"/>
    <w:rsid w:val="00247C2E"/>
    <w:rsid w:val="00247D58"/>
    <w:rsid w:val="0025041C"/>
    <w:rsid w:val="00250546"/>
    <w:rsid w:val="00250909"/>
    <w:rsid w:val="0025095F"/>
    <w:rsid w:val="0025096A"/>
    <w:rsid w:val="002509A7"/>
    <w:rsid w:val="002509E3"/>
    <w:rsid w:val="00250A1B"/>
    <w:rsid w:val="00250D8F"/>
    <w:rsid w:val="0025111D"/>
    <w:rsid w:val="0025151E"/>
    <w:rsid w:val="00251556"/>
    <w:rsid w:val="0025171F"/>
    <w:rsid w:val="0025187C"/>
    <w:rsid w:val="00251C68"/>
    <w:rsid w:val="00251CA1"/>
    <w:rsid w:val="00251E81"/>
    <w:rsid w:val="00251EB1"/>
    <w:rsid w:val="0025211C"/>
    <w:rsid w:val="002521F8"/>
    <w:rsid w:val="00252605"/>
    <w:rsid w:val="002526F0"/>
    <w:rsid w:val="0025271A"/>
    <w:rsid w:val="002529A3"/>
    <w:rsid w:val="00252A42"/>
    <w:rsid w:val="00252BA6"/>
    <w:rsid w:val="00252FC1"/>
    <w:rsid w:val="00253510"/>
    <w:rsid w:val="00253543"/>
    <w:rsid w:val="00253692"/>
    <w:rsid w:val="002536CE"/>
    <w:rsid w:val="00253861"/>
    <w:rsid w:val="002539DD"/>
    <w:rsid w:val="00253A0D"/>
    <w:rsid w:val="0025426F"/>
    <w:rsid w:val="0025463A"/>
    <w:rsid w:val="0025472B"/>
    <w:rsid w:val="00255077"/>
    <w:rsid w:val="002551E7"/>
    <w:rsid w:val="00255343"/>
    <w:rsid w:val="002559FF"/>
    <w:rsid w:val="00255A4E"/>
    <w:rsid w:val="00255A94"/>
    <w:rsid w:val="00255BDA"/>
    <w:rsid w:val="00255E64"/>
    <w:rsid w:val="00255F72"/>
    <w:rsid w:val="00256089"/>
    <w:rsid w:val="002560BE"/>
    <w:rsid w:val="002562AA"/>
    <w:rsid w:val="00256385"/>
    <w:rsid w:val="0025647C"/>
    <w:rsid w:val="00256E1C"/>
    <w:rsid w:val="00256EC0"/>
    <w:rsid w:val="002574A9"/>
    <w:rsid w:val="00257582"/>
    <w:rsid w:val="002575A4"/>
    <w:rsid w:val="00257892"/>
    <w:rsid w:val="00257C49"/>
    <w:rsid w:val="00257C52"/>
    <w:rsid w:val="00257FAD"/>
    <w:rsid w:val="00260254"/>
    <w:rsid w:val="0026038C"/>
    <w:rsid w:val="00260475"/>
    <w:rsid w:val="002604E6"/>
    <w:rsid w:val="002607F0"/>
    <w:rsid w:val="00260DD2"/>
    <w:rsid w:val="00260DEB"/>
    <w:rsid w:val="00260F83"/>
    <w:rsid w:val="00260FE6"/>
    <w:rsid w:val="00260FEC"/>
    <w:rsid w:val="002611CF"/>
    <w:rsid w:val="00261473"/>
    <w:rsid w:val="0026147E"/>
    <w:rsid w:val="002616FB"/>
    <w:rsid w:val="002617E9"/>
    <w:rsid w:val="00261F1C"/>
    <w:rsid w:val="00261F20"/>
    <w:rsid w:val="00261FFE"/>
    <w:rsid w:val="00262203"/>
    <w:rsid w:val="00262AE4"/>
    <w:rsid w:val="00262FC7"/>
    <w:rsid w:val="00262FE0"/>
    <w:rsid w:val="00263264"/>
    <w:rsid w:val="002632AB"/>
    <w:rsid w:val="00263338"/>
    <w:rsid w:val="0026337E"/>
    <w:rsid w:val="002635B3"/>
    <w:rsid w:val="0026366A"/>
    <w:rsid w:val="002636E0"/>
    <w:rsid w:val="002638DD"/>
    <w:rsid w:val="0026393E"/>
    <w:rsid w:val="00263A70"/>
    <w:rsid w:val="00263B59"/>
    <w:rsid w:val="00263CCF"/>
    <w:rsid w:val="00263CFB"/>
    <w:rsid w:val="002640EB"/>
    <w:rsid w:val="002644A0"/>
    <w:rsid w:val="00264B74"/>
    <w:rsid w:val="00264BC0"/>
    <w:rsid w:val="00265154"/>
    <w:rsid w:val="0026528E"/>
    <w:rsid w:val="00265323"/>
    <w:rsid w:val="00265471"/>
    <w:rsid w:val="002655B0"/>
    <w:rsid w:val="00265862"/>
    <w:rsid w:val="00265929"/>
    <w:rsid w:val="002659FB"/>
    <w:rsid w:val="00265B0F"/>
    <w:rsid w:val="00265B79"/>
    <w:rsid w:val="00265BF4"/>
    <w:rsid w:val="00265C2F"/>
    <w:rsid w:val="00265C96"/>
    <w:rsid w:val="00265D9B"/>
    <w:rsid w:val="00265E2B"/>
    <w:rsid w:val="00265EB9"/>
    <w:rsid w:val="002660B2"/>
    <w:rsid w:val="002662B7"/>
    <w:rsid w:val="002664D5"/>
    <w:rsid w:val="002668CF"/>
    <w:rsid w:val="00266964"/>
    <w:rsid w:val="00266BFE"/>
    <w:rsid w:val="00267012"/>
    <w:rsid w:val="002671EC"/>
    <w:rsid w:val="002674B5"/>
    <w:rsid w:val="00267647"/>
    <w:rsid w:val="0026764F"/>
    <w:rsid w:val="002677D7"/>
    <w:rsid w:val="00267936"/>
    <w:rsid w:val="00267945"/>
    <w:rsid w:val="00267BA1"/>
    <w:rsid w:val="00267D76"/>
    <w:rsid w:val="0027020A"/>
    <w:rsid w:val="002702A3"/>
    <w:rsid w:val="0027050A"/>
    <w:rsid w:val="00270A5C"/>
    <w:rsid w:val="00270B99"/>
    <w:rsid w:val="00270BE8"/>
    <w:rsid w:val="00270D5C"/>
    <w:rsid w:val="0027155D"/>
    <w:rsid w:val="002715BE"/>
    <w:rsid w:val="0027177B"/>
    <w:rsid w:val="002717B4"/>
    <w:rsid w:val="002717F5"/>
    <w:rsid w:val="00271B04"/>
    <w:rsid w:val="00271EC8"/>
    <w:rsid w:val="002720AA"/>
    <w:rsid w:val="002720BF"/>
    <w:rsid w:val="00272210"/>
    <w:rsid w:val="00272509"/>
    <w:rsid w:val="00272593"/>
    <w:rsid w:val="002726A6"/>
    <w:rsid w:val="002726BB"/>
    <w:rsid w:val="00272763"/>
    <w:rsid w:val="002734ED"/>
    <w:rsid w:val="0027368A"/>
    <w:rsid w:val="00273831"/>
    <w:rsid w:val="00273858"/>
    <w:rsid w:val="00273E13"/>
    <w:rsid w:val="00273E45"/>
    <w:rsid w:val="00273E93"/>
    <w:rsid w:val="00273FD7"/>
    <w:rsid w:val="0027402C"/>
    <w:rsid w:val="002744B5"/>
    <w:rsid w:val="0027450A"/>
    <w:rsid w:val="00274521"/>
    <w:rsid w:val="0027458C"/>
    <w:rsid w:val="002745C9"/>
    <w:rsid w:val="0027468C"/>
    <w:rsid w:val="00274713"/>
    <w:rsid w:val="00274A04"/>
    <w:rsid w:val="00274CAD"/>
    <w:rsid w:val="00274CE4"/>
    <w:rsid w:val="002752B0"/>
    <w:rsid w:val="0027534F"/>
    <w:rsid w:val="00275475"/>
    <w:rsid w:val="002755EC"/>
    <w:rsid w:val="002755EE"/>
    <w:rsid w:val="002757E3"/>
    <w:rsid w:val="00275AA9"/>
    <w:rsid w:val="00275B9D"/>
    <w:rsid w:val="00275CF9"/>
    <w:rsid w:val="00275D05"/>
    <w:rsid w:val="00275F4D"/>
    <w:rsid w:val="00275FBA"/>
    <w:rsid w:val="002760B6"/>
    <w:rsid w:val="00276106"/>
    <w:rsid w:val="0027610C"/>
    <w:rsid w:val="002761F7"/>
    <w:rsid w:val="002762AF"/>
    <w:rsid w:val="002763EE"/>
    <w:rsid w:val="00276580"/>
    <w:rsid w:val="0027670F"/>
    <w:rsid w:val="00276960"/>
    <w:rsid w:val="002769D3"/>
    <w:rsid w:val="00276A16"/>
    <w:rsid w:val="00276B0E"/>
    <w:rsid w:val="00276B3E"/>
    <w:rsid w:val="00276CDA"/>
    <w:rsid w:val="00277037"/>
    <w:rsid w:val="002773B0"/>
    <w:rsid w:val="002774EC"/>
    <w:rsid w:val="00277A4A"/>
    <w:rsid w:val="00277AB6"/>
    <w:rsid w:val="00277E7D"/>
    <w:rsid w:val="00280004"/>
    <w:rsid w:val="002802D5"/>
    <w:rsid w:val="0028033A"/>
    <w:rsid w:val="002805B3"/>
    <w:rsid w:val="0028091E"/>
    <w:rsid w:val="00280E1F"/>
    <w:rsid w:val="0028110D"/>
    <w:rsid w:val="00281913"/>
    <w:rsid w:val="0028191B"/>
    <w:rsid w:val="0028192F"/>
    <w:rsid w:val="00281E09"/>
    <w:rsid w:val="00281E4E"/>
    <w:rsid w:val="00281E82"/>
    <w:rsid w:val="00282063"/>
    <w:rsid w:val="002822C3"/>
    <w:rsid w:val="00282515"/>
    <w:rsid w:val="002829AE"/>
    <w:rsid w:val="00282A10"/>
    <w:rsid w:val="00282B0A"/>
    <w:rsid w:val="00282C3F"/>
    <w:rsid w:val="00283289"/>
    <w:rsid w:val="00283415"/>
    <w:rsid w:val="0028359F"/>
    <w:rsid w:val="00283620"/>
    <w:rsid w:val="00283AA1"/>
    <w:rsid w:val="00283DE6"/>
    <w:rsid w:val="00283E18"/>
    <w:rsid w:val="002840DD"/>
    <w:rsid w:val="00284261"/>
    <w:rsid w:val="00284292"/>
    <w:rsid w:val="00284413"/>
    <w:rsid w:val="0028446C"/>
    <w:rsid w:val="00284502"/>
    <w:rsid w:val="002846D5"/>
    <w:rsid w:val="00284766"/>
    <w:rsid w:val="00284A47"/>
    <w:rsid w:val="00284BF4"/>
    <w:rsid w:val="00284E6A"/>
    <w:rsid w:val="002851D7"/>
    <w:rsid w:val="0028533D"/>
    <w:rsid w:val="002853A1"/>
    <w:rsid w:val="002854D4"/>
    <w:rsid w:val="00285A07"/>
    <w:rsid w:val="00285D36"/>
    <w:rsid w:val="002867A6"/>
    <w:rsid w:val="00286A39"/>
    <w:rsid w:val="00286B95"/>
    <w:rsid w:val="00286BB3"/>
    <w:rsid w:val="00286C2B"/>
    <w:rsid w:val="00286C53"/>
    <w:rsid w:val="00286EA0"/>
    <w:rsid w:val="00286FD8"/>
    <w:rsid w:val="002871E2"/>
    <w:rsid w:val="00287409"/>
    <w:rsid w:val="0028769D"/>
    <w:rsid w:val="0028792F"/>
    <w:rsid w:val="00287AFF"/>
    <w:rsid w:val="00287B36"/>
    <w:rsid w:val="00287B62"/>
    <w:rsid w:val="00287B8D"/>
    <w:rsid w:val="00287CE4"/>
    <w:rsid w:val="00290006"/>
    <w:rsid w:val="002903EF"/>
    <w:rsid w:val="00290588"/>
    <w:rsid w:val="002908F0"/>
    <w:rsid w:val="00290AE4"/>
    <w:rsid w:val="00290CCF"/>
    <w:rsid w:val="00290E33"/>
    <w:rsid w:val="00290E83"/>
    <w:rsid w:val="00291794"/>
    <w:rsid w:val="002919BD"/>
    <w:rsid w:val="00291BE2"/>
    <w:rsid w:val="00291F70"/>
    <w:rsid w:val="00292067"/>
    <w:rsid w:val="00292102"/>
    <w:rsid w:val="002922D3"/>
    <w:rsid w:val="002927E6"/>
    <w:rsid w:val="00292A29"/>
    <w:rsid w:val="00292AB6"/>
    <w:rsid w:val="00292BEB"/>
    <w:rsid w:val="00292FB8"/>
    <w:rsid w:val="00292FDC"/>
    <w:rsid w:val="002930C2"/>
    <w:rsid w:val="00293962"/>
    <w:rsid w:val="00293CD0"/>
    <w:rsid w:val="00293DCA"/>
    <w:rsid w:val="00293F79"/>
    <w:rsid w:val="002944A5"/>
    <w:rsid w:val="00294622"/>
    <w:rsid w:val="0029490E"/>
    <w:rsid w:val="00294B50"/>
    <w:rsid w:val="00294B80"/>
    <w:rsid w:val="002952EC"/>
    <w:rsid w:val="002955C4"/>
    <w:rsid w:val="00295E6B"/>
    <w:rsid w:val="00296398"/>
    <w:rsid w:val="00296471"/>
    <w:rsid w:val="002966C6"/>
    <w:rsid w:val="0029695E"/>
    <w:rsid w:val="00296B95"/>
    <w:rsid w:val="002970A5"/>
    <w:rsid w:val="0029710E"/>
    <w:rsid w:val="0029795E"/>
    <w:rsid w:val="002979AD"/>
    <w:rsid w:val="00297DE7"/>
    <w:rsid w:val="00297E2E"/>
    <w:rsid w:val="00297FC1"/>
    <w:rsid w:val="002A016E"/>
    <w:rsid w:val="002A0277"/>
    <w:rsid w:val="002A0306"/>
    <w:rsid w:val="002A047E"/>
    <w:rsid w:val="002A04A5"/>
    <w:rsid w:val="002A0555"/>
    <w:rsid w:val="002A0615"/>
    <w:rsid w:val="002A0641"/>
    <w:rsid w:val="002A07A0"/>
    <w:rsid w:val="002A0885"/>
    <w:rsid w:val="002A0CA2"/>
    <w:rsid w:val="002A0D01"/>
    <w:rsid w:val="002A0F5E"/>
    <w:rsid w:val="002A11F1"/>
    <w:rsid w:val="002A1320"/>
    <w:rsid w:val="002A1409"/>
    <w:rsid w:val="002A16FE"/>
    <w:rsid w:val="002A17D8"/>
    <w:rsid w:val="002A18D2"/>
    <w:rsid w:val="002A18D9"/>
    <w:rsid w:val="002A1A5D"/>
    <w:rsid w:val="002A1B62"/>
    <w:rsid w:val="002A1DDA"/>
    <w:rsid w:val="002A1F28"/>
    <w:rsid w:val="002A2003"/>
    <w:rsid w:val="002A2130"/>
    <w:rsid w:val="002A230F"/>
    <w:rsid w:val="002A2332"/>
    <w:rsid w:val="002A259C"/>
    <w:rsid w:val="002A270A"/>
    <w:rsid w:val="002A2865"/>
    <w:rsid w:val="002A28B3"/>
    <w:rsid w:val="002A2922"/>
    <w:rsid w:val="002A2B64"/>
    <w:rsid w:val="002A2BB7"/>
    <w:rsid w:val="002A2E84"/>
    <w:rsid w:val="002A2E92"/>
    <w:rsid w:val="002A2F96"/>
    <w:rsid w:val="002A2FC7"/>
    <w:rsid w:val="002A2FDD"/>
    <w:rsid w:val="002A30BC"/>
    <w:rsid w:val="002A313C"/>
    <w:rsid w:val="002A31F6"/>
    <w:rsid w:val="002A3683"/>
    <w:rsid w:val="002A3750"/>
    <w:rsid w:val="002A38C6"/>
    <w:rsid w:val="002A39D8"/>
    <w:rsid w:val="002A3B5A"/>
    <w:rsid w:val="002A3C13"/>
    <w:rsid w:val="002A3C6D"/>
    <w:rsid w:val="002A3CA1"/>
    <w:rsid w:val="002A3D0B"/>
    <w:rsid w:val="002A3F6D"/>
    <w:rsid w:val="002A47FE"/>
    <w:rsid w:val="002A4A00"/>
    <w:rsid w:val="002A4ACD"/>
    <w:rsid w:val="002A4B91"/>
    <w:rsid w:val="002A4D61"/>
    <w:rsid w:val="002A4DE1"/>
    <w:rsid w:val="002A4E6B"/>
    <w:rsid w:val="002A50B9"/>
    <w:rsid w:val="002A537D"/>
    <w:rsid w:val="002A5460"/>
    <w:rsid w:val="002A561F"/>
    <w:rsid w:val="002A56B3"/>
    <w:rsid w:val="002A5C94"/>
    <w:rsid w:val="002A5D19"/>
    <w:rsid w:val="002A5D32"/>
    <w:rsid w:val="002A5F11"/>
    <w:rsid w:val="002A608C"/>
    <w:rsid w:val="002A6152"/>
    <w:rsid w:val="002A6417"/>
    <w:rsid w:val="002A67F1"/>
    <w:rsid w:val="002A695F"/>
    <w:rsid w:val="002A698F"/>
    <w:rsid w:val="002A6B83"/>
    <w:rsid w:val="002A6F7C"/>
    <w:rsid w:val="002A7617"/>
    <w:rsid w:val="002A79A0"/>
    <w:rsid w:val="002A7BEB"/>
    <w:rsid w:val="002A7D42"/>
    <w:rsid w:val="002B0042"/>
    <w:rsid w:val="002B00ED"/>
    <w:rsid w:val="002B0555"/>
    <w:rsid w:val="002B0804"/>
    <w:rsid w:val="002B0AAC"/>
    <w:rsid w:val="002B0AE3"/>
    <w:rsid w:val="002B0B11"/>
    <w:rsid w:val="002B0BA5"/>
    <w:rsid w:val="002B0ECB"/>
    <w:rsid w:val="002B0F3C"/>
    <w:rsid w:val="002B1314"/>
    <w:rsid w:val="002B18CC"/>
    <w:rsid w:val="002B19B2"/>
    <w:rsid w:val="002B1A2E"/>
    <w:rsid w:val="002B1B08"/>
    <w:rsid w:val="002B1CA7"/>
    <w:rsid w:val="002B2146"/>
    <w:rsid w:val="002B229B"/>
    <w:rsid w:val="002B2465"/>
    <w:rsid w:val="002B2709"/>
    <w:rsid w:val="002B27C1"/>
    <w:rsid w:val="002B2B1F"/>
    <w:rsid w:val="002B2DFA"/>
    <w:rsid w:val="002B2E89"/>
    <w:rsid w:val="002B310F"/>
    <w:rsid w:val="002B3223"/>
    <w:rsid w:val="002B3465"/>
    <w:rsid w:val="002B3588"/>
    <w:rsid w:val="002B3A34"/>
    <w:rsid w:val="002B3EF5"/>
    <w:rsid w:val="002B3F68"/>
    <w:rsid w:val="002B4173"/>
    <w:rsid w:val="002B4220"/>
    <w:rsid w:val="002B42DF"/>
    <w:rsid w:val="002B431D"/>
    <w:rsid w:val="002B46DD"/>
    <w:rsid w:val="002B47E0"/>
    <w:rsid w:val="002B47E4"/>
    <w:rsid w:val="002B4D00"/>
    <w:rsid w:val="002B4D56"/>
    <w:rsid w:val="002B4EF6"/>
    <w:rsid w:val="002B5136"/>
    <w:rsid w:val="002B5295"/>
    <w:rsid w:val="002B55C3"/>
    <w:rsid w:val="002B56FD"/>
    <w:rsid w:val="002B59AE"/>
    <w:rsid w:val="002B59B2"/>
    <w:rsid w:val="002B59BA"/>
    <w:rsid w:val="002B5C25"/>
    <w:rsid w:val="002B5CAB"/>
    <w:rsid w:val="002B5DE0"/>
    <w:rsid w:val="002B6235"/>
    <w:rsid w:val="002B6570"/>
    <w:rsid w:val="002B6894"/>
    <w:rsid w:val="002B6A7E"/>
    <w:rsid w:val="002B707D"/>
    <w:rsid w:val="002B7094"/>
    <w:rsid w:val="002B70BE"/>
    <w:rsid w:val="002B7291"/>
    <w:rsid w:val="002B72F2"/>
    <w:rsid w:val="002B7350"/>
    <w:rsid w:val="002B736C"/>
    <w:rsid w:val="002B7795"/>
    <w:rsid w:val="002B798E"/>
    <w:rsid w:val="002B7A92"/>
    <w:rsid w:val="002B7DF4"/>
    <w:rsid w:val="002B7E83"/>
    <w:rsid w:val="002B7F55"/>
    <w:rsid w:val="002B7F75"/>
    <w:rsid w:val="002B7FBA"/>
    <w:rsid w:val="002C03F1"/>
    <w:rsid w:val="002C0603"/>
    <w:rsid w:val="002C08BC"/>
    <w:rsid w:val="002C0B2A"/>
    <w:rsid w:val="002C0C76"/>
    <w:rsid w:val="002C0D1F"/>
    <w:rsid w:val="002C10A3"/>
    <w:rsid w:val="002C1270"/>
    <w:rsid w:val="002C19A7"/>
    <w:rsid w:val="002C1D8F"/>
    <w:rsid w:val="002C1E19"/>
    <w:rsid w:val="002C2022"/>
    <w:rsid w:val="002C2635"/>
    <w:rsid w:val="002C2666"/>
    <w:rsid w:val="002C2FB5"/>
    <w:rsid w:val="002C33FC"/>
    <w:rsid w:val="002C36E9"/>
    <w:rsid w:val="002C3AB5"/>
    <w:rsid w:val="002C3AC5"/>
    <w:rsid w:val="002C3B85"/>
    <w:rsid w:val="002C3BE6"/>
    <w:rsid w:val="002C3C20"/>
    <w:rsid w:val="002C3E48"/>
    <w:rsid w:val="002C3E51"/>
    <w:rsid w:val="002C410D"/>
    <w:rsid w:val="002C4331"/>
    <w:rsid w:val="002C4373"/>
    <w:rsid w:val="002C44AA"/>
    <w:rsid w:val="002C46B4"/>
    <w:rsid w:val="002C46B9"/>
    <w:rsid w:val="002C46E4"/>
    <w:rsid w:val="002C46FA"/>
    <w:rsid w:val="002C49CA"/>
    <w:rsid w:val="002C4AD0"/>
    <w:rsid w:val="002C50D3"/>
    <w:rsid w:val="002C50DD"/>
    <w:rsid w:val="002C516D"/>
    <w:rsid w:val="002C51B6"/>
    <w:rsid w:val="002C5346"/>
    <w:rsid w:val="002C5664"/>
    <w:rsid w:val="002C5C05"/>
    <w:rsid w:val="002C5E28"/>
    <w:rsid w:val="002C5F0E"/>
    <w:rsid w:val="002C5F56"/>
    <w:rsid w:val="002C6003"/>
    <w:rsid w:val="002C60F2"/>
    <w:rsid w:val="002C625E"/>
    <w:rsid w:val="002C6449"/>
    <w:rsid w:val="002C644F"/>
    <w:rsid w:val="002C6784"/>
    <w:rsid w:val="002C6843"/>
    <w:rsid w:val="002C693E"/>
    <w:rsid w:val="002C6C3D"/>
    <w:rsid w:val="002C6E13"/>
    <w:rsid w:val="002C6F3A"/>
    <w:rsid w:val="002C7151"/>
    <w:rsid w:val="002C7296"/>
    <w:rsid w:val="002C729A"/>
    <w:rsid w:val="002C7308"/>
    <w:rsid w:val="002C7376"/>
    <w:rsid w:val="002C73EA"/>
    <w:rsid w:val="002C7AD2"/>
    <w:rsid w:val="002D0515"/>
    <w:rsid w:val="002D0549"/>
    <w:rsid w:val="002D0775"/>
    <w:rsid w:val="002D085F"/>
    <w:rsid w:val="002D088A"/>
    <w:rsid w:val="002D0D79"/>
    <w:rsid w:val="002D0FCA"/>
    <w:rsid w:val="002D10CA"/>
    <w:rsid w:val="002D117B"/>
    <w:rsid w:val="002D14A3"/>
    <w:rsid w:val="002D19B4"/>
    <w:rsid w:val="002D19E4"/>
    <w:rsid w:val="002D19FE"/>
    <w:rsid w:val="002D1B57"/>
    <w:rsid w:val="002D1C1D"/>
    <w:rsid w:val="002D2381"/>
    <w:rsid w:val="002D2ADC"/>
    <w:rsid w:val="002D3057"/>
    <w:rsid w:val="002D30E4"/>
    <w:rsid w:val="002D356C"/>
    <w:rsid w:val="002D3AB4"/>
    <w:rsid w:val="002D3B53"/>
    <w:rsid w:val="002D3BB3"/>
    <w:rsid w:val="002D3EBF"/>
    <w:rsid w:val="002D3F00"/>
    <w:rsid w:val="002D4034"/>
    <w:rsid w:val="002D405D"/>
    <w:rsid w:val="002D410B"/>
    <w:rsid w:val="002D44DF"/>
    <w:rsid w:val="002D4571"/>
    <w:rsid w:val="002D46CA"/>
    <w:rsid w:val="002D47D4"/>
    <w:rsid w:val="002D495A"/>
    <w:rsid w:val="002D4AFE"/>
    <w:rsid w:val="002D4B38"/>
    <w:rsid w:val="002D4D00"/>
    <w:rsid w:val="002D4E4E"/>
    <w:rsid w:val="002D4E91"/>
    <w:rsid w:val="002D500F"/>
    <w:rsid w:val="002D511E"/>
    <w:rsid w:val="002D5182"/>
    <w:rsid w:val="002D51EA"/>
    <w:rsid w:val="002D5779"/>
    <w:rsid w:val="002D5A14"/>
    <w:rsid w:val="002D5BA9"/>
    <w:rsid w:val="002D5BBB"/>
    <w:rsid w:val="002D5C05"/>
    <w:rsid w:val="002D5E26"/>
    <w:rsid w:val="002D624C"/>
    <w:rsid w:val="002D68DB"/>
    <w:rsid w:val="002D690C"/>
    <w:rsid w:val="002D7462"/>
    <w:rsid w:val="002D751F"/>
    <w:rsid w:val="002D7690"/>
    <w:rsid w:val="002D7783"/>
    <w:rsid w:val="002D779F"/>
    <w:rsid w:val="002D7CBC"/>
    <w:rsid w:val="002D7DC1"/>
    <w:rsid w:val="002D7E19"/>
    <w:rsid w:val="002D7F75"/>
    <w:rsid w:val="002E010D"/>
    <w:rsid w:val="002E0111"/>
    <w:rsid w:val="002E0245"/>
    <w:rsid w:val="002E028F"/>
    <w:rsid w:val="002E05FA"/>
    <w:rsid w:val="002E0932"/>
    <w:rsid w:val="002E09AD"/>
    <w:rsid w:val="002E11B0"/>
    <w:rsid w:val="002E11BA"/>
    <w:rsid w:val="002E123B"/>
    <w:rsid w:val="002E1400"/>
    <w:rsid w:val="002E163B"/>
    <w:rsid w:val="002E171D"/>
    <w:rsid w:val="002E18D7"/>
    <w:rsid w:val="002E1935"/>
    <w:rsid w:val="002E1AD2"/>
    <w:rsid w:val="002E1D47"/>
    <w:rsid w:val="002E1DA1"/>
    <w:rsid w:val="002E1F8E"/>
    <w:rsid w:val="002E1F96"/>
    <w:rsid w:val="002E2288"/>
    <w:rsid w:val="002E232D"/>
    <w:rsid w:val="002E251A"/>
    <w:rsid w:val="002E25B9"/>
    <w:rsid w:val="002E2692"/>
    <w:rsid w:val="002E28A6"/>
    <w:rsid w:val="002E2AED"/>
    <w:rsid w:val="002E2DC5"/>
    <w:rsid w:val="002E2F38"/>
    <w:rsid w:val="002E3E78"/>
    <w:rsid w:val="002E3ED6"/>
    <w:rsid w:val="002E4914"/>
    <w:rsid w:val="002E4DF4"/>
    <w:rsid w:val="002E4F3C"/>
    <w:rsid w:val="002E5740"/>
    <w:rsid w:val="002E5815"/>
    <w:rsid w:val="002E5B56"/>
    <w:rsid w:val="002E63B2"/>
    <w:rsid w:val="002E6482"/>
    <w:rsid w:val="002E65F8"/>
    <w:rsid w:val="002E665F"/>
    <w:rsid w:val="002E669C"/>
    <w:rsid w:val="002E6775"/>
    <w:rsid w:val="002E67BE"/>
    <w:rsid w:val="002E6880"/>
    <w:rsid w:val="002E6B0A"/>
    <w:rsid w:val="002E6BD1"/>
    <w:rsid w:val="002E6EFD"/>
    <w:rsid w:val="002E7255"/>
    <w:rsid w:val="002E755A"/>
    <w:rsid w:val="002E7B7C"/>
    <w:rsid w:val="002E7D1B"/>
    <w:rsid w:val="002E7E31"/>
    <w:rsid w:val="002E7F10"/>
    <w:rsid w:val="002F03FE"/>
    <w:rsid w:val="002F0735"/>
    <w:rsid w:val="002F07F8"/>
    <w:rsid w:val="002F08E3"/>
    <w:rsid w:val="002F09B8"/>
    <w:rsid w:val="002F0A2F"/>
    <w:rsid w:val="002F0C8C"/>
    <w:rsid w:val="002F0D29"/>
    <w:rsid w:val="002F11BD"/>
    <w:rsid w:val="002F1461"/>
    <w:rsid w:val="002F19C6"/>
    <w:rsid w:val="002F1CBA"/>
    <w:rsid w:val="002F1F59"/>
    <w:rsid w:val="002F1F60"/>
    <w:rsid w:val="002F2103"/>
    <w:rsid w:val="002F26E5"/>
    <w:rsid w:val="002F2910"/>
    <w:rsid w:val="002F2934"/>
    <w:rsid w:val="002F2991"/>
    <w:rsid w:val="002F2EBC"/>
    <w:rsid w:val="002F311C"/>
    <w:rsid w:val="002F33A8"/>
    <w:rsid w:val="002F3400"/>
    <w:rsid w:val="002F350F"/>
    <w:rsid w:val="002F3525"/>
    <w:rsid w:val="002F3A23"/>
    <w:rsid w:val="002F3C0B"/>
    <w:rsid w:val="002F3C30"/>
    <w:rsid w:val="002F3D20"/>
    <w:rsid w:val="002F3D40"/>
    <w:rsid w:val="002F3D50"/>
    <w:rsid w:val="002F4068"/>
    <w:rsid w:val="002F4239"/>
    <w:rsid w:val="002F426B"/>
    <w:rsid w:val="002F4333"/>
    <w:rsid w:val="002F44F3"/>
    <w:rsid w:val="002F4547"/>
    <w:rsid w:val="002F4758"/>
    <w:rsid w:val="002F486E"/>
    <w:rsid w:val="002F49D7"/>
    <w:rsid w:val="002F52AA"/>
    <w:rsid w:val="002F52FF"/>
    <w:rsid w:val="002F5DD6"/>
    <w:rsid w:val="002F600D"/>
    <w:rsid w:val="002F62FF"/>
    <w:rsid w:val="002F6344"/>
    <w:rsid w:val="002F646C"/>
    <w:rsid w:val="002F67AB"/>
    <w:rsid w:val="002F6B9C"/>
    <w:rsid w:val="002F6DB1"/>
    <w:rsid w:val="002F6F16"/>
    <w:rsid w:val="002F6F97"/>
    <w:rsid w:val="002F7366"/>
    <w:rsid w:val="002F73CD"/>
    <w:rsid w:val="002F771D"/>
    <w:rsid w:val="002F7B66"/>
    <w:rsid w:val="002F7E6B"/>
    <w:rsid w:val="002F7E9C"/>
    <w:rsid w:val="002F7F94"/>
    <w:rsid w:val="00300290"/>
    <w:rsid w:val="003002AF"/>
    <w:rsid w:val="00300361"/>
    <w:rsid w:val="00300970"/>
    <w:rsid w:val="003009E9"/>
    <w:rsid w:val="00300B89"/>
    <w:rsid w:val="00300C14"/>
    <w:rsid w:val="00300CDB"/>
    <w:rsid w:val="00300F77"/>
    <w:rsid w:val="00301466"/>
    <w:rsid w:val="00301BBA"/>
    <w:rsid w:val="00301C40"/>
    <w:rsid w:val="00301C8D"/>
    <w:rsid w:val="00301D84"/>
    <w:rsid w:val="00301E48"/>
    <w:rsid w:val="0030225D"/>
    <w:rsid w:val="0030285D"/>
    <w:rsid w:val="00302D3C"/>
    <w:rsid w:val="00302DA6"/>
    <w:rsid w:val="00302E4F"/>
    <w:rsid w:val="00302EB9"/>
    <w:rsid w:val="00302EED"/>
    <w:rsid w:val="003030F2"/>
    <w:rsid w:val="003030FF"/>
    <w:rsid w:val="0030342B"/>
    <w:rsid w:val="0030381E"/>
    <w:rsid w:val="00303A12"/>
    <w:rsid w:val="00303EBD"/>
    <w:rsid w:val="00303FE4"/>
    <w:rsid w:val="00304052"/>
    <w:rsid w:val="003042E9"/>
    <w:rsid w:val="003043EF"/>
    <w:rsid w:val="003047EC"/>
    <w:rsid w:val="003049AC"/>
    <w:rsid w:val="00304B2A"/>
    <w:rsid w:val="00304DAA"/>
    <w:rsid w:val="00304E5D"/>
    <w:rsid w:val="0030515A"/>
    <w:rsid w:val="0030533A"/>
    <w:rsid w:val="00305367"/>
    <w:rsid w:val="00305699"/>
    <w:rsid w:val="0030595B"/>
    <w:rsid w:val="003059EC"/>
    <w:rsid w:val="00306002"/>
    <w:rsid w:val="003061EE"/>
    <w:rsid w:val="003063BB"/>
    <w:rsid w:val="00306566"/>
    <w:rsid w:val="0030681B"/>
    <w:rsid w:val="00306994"/>
    <w:rsid w:val="003069A6"/>
    <w:rsid w:val="00306A56"/>
    <w:rsid w:val="00306B38"/>
    <w:rsid w:val="00306BBB"/>
    <w:rsid w:val="00306D1F"/>
    <w:rsid w:val="00306F65"/>
    <w:rsid w:val="00307182"/>
    <w:rsid w:val="003073A5"/>
    <w:rsid w:val="00307573"/>
    <w:rsid w:val="00307F16"/>
    <w:rsid w:val="00307F73"/>
    <w:rsid w:val="003100B2"/>
    <w:rsid w:val="0031017E"/>
    <w:rsid w:val="003109AC"/>
    <w:rsid w:val="00310A9F"/>
    <w:rsid w:val="00310AA7"/>
    <w:rsid w:val="00310C24"/>
    <w:rsid w:val="00310CED"/>
    <w:rsid w:val="00310FB9"/>
    <w:rsid w:val="003110DE"/>
    <w:rsid w:val="003111B7"/>
    <w:rsid w:val="0031158C"/>
    <w:rsid w:val="00311695"/>
    <w:rsid w:val="0031169C"/>
    <w:rsid w:val="00311C52"/>
    <w:rsid w:val="00311D19"/>
    <w:rsid w:val="00311DF5"/>
    <w:rsid w:val="00312004"/>
    <w:rsid w:val="00312011"/>
    <w:rsid w:val="00312354"/>
    <w:rsid w:val="003125D6"/>
    <w:rsid w:val="00312709"/>
    <w:rsid w:val="00312804"/>
    <w:rsid w:val="00312829"/>
    <w:rsid w:val="0031312A"/>
    <w:rsid w:val="003131B8"/>
    <w:rsid w:val="00313412"/>
    <w:rsid w:val="0031388B"/>
    <w:rsid w:val="00313BA1"/>
    <w:rsid w:val="00313D90"/>
    <w:rsid w:val="00313EA8"/>
    <w:rsid w:val="0031406F"/>
    <w:rsid w:val="003143C8"/>
    <w:rsid w:val="003144CD"/>
    <w:rsid w:val="0031504A"/>
    <w:rsid w:val="00315373"/>
    <w:rsid w:val="00315771"/>
    <w:rsid w:val="00315782"/>
    <w:rsid w:val="00315829"/>
    <w:rsid w:val="00315987"/>
    <w:rsid w:val="00315E31"/>
    <w:rsid w:val="0031601F"/>
    <w:rsid w:val="00316410"/>
    <w:rsid w:val="003166DB"/>
    <w:rsid w:val="003168DA"/>
    <w:rsid w:val="003169D3"/>
    <w:rsid w:val="003169D6"/>
    <w:rsid w:val="003169E5"/>
    <w:rsid w:val="00316D74"/>
    <w:rsid w:val="00316E89"/>
    <w:rsid w:val="0031713A"/>
    <w:rsid w:val="0031721C"/>
    <w:rsid w:val="00317598"/>
    <w:rsid w:val="00317A79"/>
    <w:rsid w:val="00317C64"/>
    <w:rsid w:val="00317FB8"/>
    <w:rsid w:val="003202E7"/>
    <w:rsid w:val="003203B6"/>
    <w:rsid w:val="003203E4"/>
    <w:rsid w:val="0032048F"/>
    <w:rsid w:val="0032052E"/>
    <w:rsid w:val="00320598"/>
    <w:rsid w:val="00320925"/>
    <w:rsid w:val="00320D2A"/>
    <w:rsid w:val="00320EA7"/>
    <w:rsid w:val="00320F72"/>
    <w:rsid w:val="00321124"/>
    <w:rsid w:val="00321324"/>
    <w:rsid w:val="00321351"/>
    <w:rsid w:val="00321487"/>
    <w:rsid w:val="0032180D"/>
    <w:rsid w:val="00321861"/>
    <w:rsid w:val="003219E8"/>
    <w:rsid w:val="00321AD7"/>
    <w:rsid w:val="00321E6F"/>
    <w:rsid w:val="00321ED9"/>
    <w:rsid w:val="00321FA7"/>
    <w:rsid w:val="003220A7"/>
    <w:rsid w:val="00322885"/>
    <w:rsid w:val="0032303C"/>
    <w:rsid w:val="0032305D"/>
    <w:rsid w:val="00323127"/>
    <w:rsid w:val="00323837"/>
    <w:rsid w:val="00323842"/>
    <w:rsid w:val="003239F1"/>
    <w:rsid w:val="00323B75"/>
    <w:rsid w:val="00323C78"/>
    <w:rsid w:val="00323DE3"/>
    <w:rsid w:val="00324066"/>
    <w:rsid w:val="003241EE"/>
    <w:rsid w:val="003241EF"/>
    <w:rsid w:val="0032428D"/>
    <w:rsid w:val="0032435E"/>
    <w:rsid w:val="0032455D"/>
    <w:rsid w:val="003245DA"/>
    <w:rsid w:val="00324644"/>
    <w:rsid w:val="0032468D"/>
    <w:rsid w:val="00324A07"/>
    <w:rsid w:val="00324ABB"/>
    <w:rsid w:val="00324C4B"/>
    <w:rsid w:val="00324C7C"/>
    <w:rsid w:val="00324D21"/>
    <w:rsid w:val="00324E12"/>
    <w:rsid w:val="00324E8C"/>
    <w:rsid w:val="003250DD"/>
    <w:rsid w:val="00325187"/>
    <w:rsid w:val="003251F8"/>
    <w:rsid w:val="003252F0"/>
    <w:rsid w:val="003254E2"/>
    <w:rsid w:val="0032567D"/>
    <w:rsid w:val="0032576D"/>
    <w:rsid w:val="0032580D"/>
    <w:rsid w:val="00325B57"/>
    <w:rsid w:val="00325E29"/>
    <w:rsid w:val="003260EF"/>
    <w:rsid w:val="003262AC"/>
    <w:rsid w:val="003262F5"/>
    <w:rsid w:val="00326404"/>
    <w:rsid w:val="0032648C"/>
    <w:rsid w:val="00326566"/>
    <w:rsid w:val="00326862"/>
    <w:rsid w:val="003268CD"/>
    <w:rsid w:val="003269B9"/>
    <w:rsid w:val="00326AD0"/>
    <w:rsid w:val="00326AD4"/>
    <w:rsid w:val="00326AFF"/>
    <w:rsid w:val="00326C85"/>
    <w:rsid w:val="00326CEE"/>
    <w:rsid w:val="00326CF7"/>
    <w:rsid w:val="0032708D"/>
    <w:rsid w:val="003271A7"/>
    <w:rsid w:val="003271D1"/>
    <w:rsid w:val="0032747C"/>
    <w:rsid w:val="003275EB"/>
    <w:rsid w:val="00327625"/>
    <w:rsid w:val="00327855"/>
    <w:rsid w:val="0032788C"/>
    <w:rsid w:val="003278C3"/>
    <w:rsid w:val="003302FD"/>
    <w:rsid w:val="00330576"/>
    <w:rsid w:val="00330615"/>
    <w:rsid w:val="00330683"/>
    <w:rsid w:val="00330746"/>
    <w:rsid w:val="00330785"/>
    <w:rsid w:val="00330948"/>
    <w:rsid w:val="00330B38"/>
    <w:rsid w:val="00330E07"/>
    <w:rsid w:val="00330EF3"/>
    <w:rsid w:val="003310EB"/>
    <w:rsid w:val="00331321"/>
    <w:rsid w:val="003314FC"/>
    <w:rsid w:val="0033152A"/>
    <w:rsid w:val="00331B53"/>
    <w:rsid w:val="00332063"/>
    <w:rsid w:val="00332245"/>
    <w:rsid w:val="0033242F"/>
    <w:rsid w:val="003324F2"/>
    <w:rsid w:val="00332676"/>
    <w:rsid w:val="0033298A"/>
    <w:rsid w:val="00332E13"/>
    <w:rsid w:val="0033324B"/>
    <w:rsid w:val="00333319"/>
    <w:rsid w:val="0033374A"/>
    <w:rsid w:val="00333767"/>
    <w:rsid w:val="00333802"/>
    <w:rsid w:val="003338C4"/>
    <w:rsid w:val="00333B16"/>
    <w:rsid w:val="003340A3"/>
    <w:rsid w:val="003340C1"/>
    <w:rsid w:val="003341D7"/>
    <w:rsid w:val="003345E8"/>
    <w:rsid w:val="003346C4"/>
    <w:rsid w:val="003346CE"/>
    <w:rsid w:val="003348FD"/>
    <w:rsid w:val="003355DE"/>
    <w:rsid w:val="00335780"/>
    <w:rsid w:val="00335C50"/>
    <w:rsid w:val="00335D73"/>
    <w:rsid w:val="00336090"/>
    <w:rsid w:val="0033635A"/>
    <w:rsid w:val="0033648C"/>
    <w:rsid w:val="0033669D"/>
    <w:rsid w:val="00336945"/>
    <w:rsid w:val="00336975"/>
    <w:rsid w:val="00337037"/>
    <w:rsid w:val="0033795D"/>
    <w:rsid w:val="0034006B"/>
    <w:rsid w:val="00340333"/>
    <w:rsid w:val="00340406"/>
    <w:rsid w:val="0034075F"/>
    <w:rsid w:val="00340825"/>
    <w:rsid w:val="00340B86"/>
    <w:rsid w:val="00340CAA"/>
    <w:rsid w:val="00340CF4"/>
    <w:rsid w:val="00341018"/>
    <w:rsid w:val="0034103B"/>
    <w:rsid w:val="00341163"/>
    <w:rsid w:val="003411DC"/>
    <w:rsid w:val="003411FE"/>
    <w:rsid w:val="003412FD"/>
    <w:rsid w:val="003413B6"/>
    <w:rsid w:val="00341971"/>
    <w:rsid w:val="003419DA"/>
    <w:rsid w:val="00341B38"/>
    <w:rsid w:val="00341BFF"/>
    <w:rsid w:val="00341C1B"/>
    <w:rsid w:val="00341C93"/>
    <w:rsid w:val="003421BE"/>
    <w:rsid w:val="00342227"/>
    <w:rsid w:val="00342973"/>
    <w:rsid w:val="00342AAF"/>
    <w:rsid w:val="0034301C"/>
    <w:rsid w:val="00343334"/>
    <w:rsid w:val="00343410"/>
    <w:rsid w:val="00343588"/>
    <w:rsid w:val="00343685"/>
    <w:rsid w:val="00343888"/>
    <w:rsid w:val="003439A9"/>
    <w:rsid w:val="00343C2E"/>
    <w:rsid w:val="00343CF1"/>
    <w:rsid w:val="00343FA4"/>
    <w:rsid w:val="00344063"/>
    <w:rsid w:val="00344176"/>
    <w:rsid w:val="003443AC"/>
    <w:rsid w:val="003445BC"/>
    <w:rsid w:val="00344654"/>
    <w:rsid w:val="0034488F"/>
    <w:rsid w:val="00344BEA"/>
    <w:rsid w:val="00344EDE"/>
    <w:rsid w:val="00345076"/>
    <w:rsid w:val="003452A8"/>
    <w:rsid w:val="0034545D"/>
    <w:rsid w:val="003455B3"/>
    <w:rsid w:val="003455B4"/>
    <w:rsid w:val="003455FA"/>
    <w:rsid w:val="00345604"/>
    <w:rsid w:val="003457EB"/>
    <w:rsid w:val="00345998"/>
    <w:rsid w:val="003459DF"/>
    <w:rsid w:val="00345A47"/>
    <w:rsid w:val="00345B68"/>
    <w:rsid w:val="00345D2C"/>
    <w:rsid w:val="00345D4F"/>
    <w:rsid w:val="00345D9E"/>
    <w:rsid w:val="00345F1A"/>
    <w:rsid w:val="00345F30"/>
    <w:rsid w:val="0034660B"/>
    <w:rsid w:val="00346D31"/>
    <w:rsid w:val="00346DF7"/>
    <w:rsid w:val="00346EF5"/>
    <w:rsid w:val="00346F25"/>
    <w:rsid w:val="00347257"/>
    <w:rsid w:val="00347709"/>
    <w:rsid w:val="00347942"/>
    <w:rsid w:val="00347A51"/>
    <w:rsid w:val="00347BF5"/>
    <w:rsid w:val="00347C5F"/>
    <w:rsid w:val="00347C89"/>
    <w:rsid w:val="00347E1F"/>
    <w:rsid w:val="00347EC1"/>
    <w:rsid w:val="00347F03"/>
    <w:rsid w:val="00350269"/>
    <w:rsid w:val="003502D3"/>
    <w:rsid w:val="003504EC"/>
    <w:rsid w:val="0035073F"/>
    <w:rsid w:val="003507CE"/>
    <w:rsid w:val="003507F5"/>
    <w:rsid w:val="0035096C"/>
    <w:rsid w:val="00350EAC"/>
    <w:rsid w:val="00350FBE"/>
    <w:rsid w:val="00351148"/>
    <w:rsid w:val="00351149"/>
    <w:rsid w:val="003512A7"/>
    <w:rsid w:val="003512CC"/>
    <w:rsid w:val="00351551"/>
    <w:rsid w:val="00351E08"/>
    <w:rsid w:val="003520E0"/>
    <w:rsid w:val="00352160"/>
    <w:rsid w:val="00352241"/>
    <w:rsid w:val="003522A5"/>
    <w:rsid w:val="003528D1"/>
    <w:rsid w:val="00352A5B"/>
    <w:rsid w:val="00352BFB"/>
    <w:rsid w:val="0035305D"/>
    <w:rsid w:val="0035333E"/>
    <w:rsid w:val="003534C6"/>
    <w:rsid w:val="00353689"/>
    <w:rsid w:val="00353825"/>
    <w:rsid w:val="00353D13"/>
    <w:rsid w:val="00353D6A"/>
    <w:rsid w:val="00353E8D"/>
    <w:rsid w:val="003540B5"/>
    <w:rsid w:val="003544EC"/>
    <w:rsid w:val="0035486D"/>
    <w:rsid w:val="00354961"/>
    <w:rsid w:val="003549CD"/>
    <w:rsid w:val="00354A98"/>
    <w:rsid w:val="00354CD1"/>
    <w:rsid w:val="00354D85"/>
    <w:rsid w:val="00354FB6"/>
    <w:rsid w:val="003553C0"/>
    <w:rsid w:val="003553DB"/>
    <w:rsid w:val="00355547"/>
    <w:rsid w:val="00355614"/>
    <w:rsid w:val="00355887"/>
    <w:rsid w:val="00355EC7"/>
    <w:rsid w:val="00355FF3"/>
    <w:rsid w:val="00356592"/>
    <w:rsid w:val="003565FF"/>
    <w:rsid w:val="0035662E"/>
    <w:rsid w:val="003566A8"/>
    <w:rsid w:val="00356947"/>
    <w:rsid w:val="00356A9D"/>
    <w:rsid w:val="00356AAE"/>
    <w:rsid w:val="00356B7F"/>
    <w:rsid w:val="00356EF5"/>
    <w:rsid w:val="00357133"/>
    <w:rsid w:val="00357197"/>
    <w:rsid w:val="0035754B"/>
    <w:rsid w:val="00357580"/>
    <w:rsid w:val="003577BA"/>
    <w:rsid w:val="00357C54"/>
    <w:rsid w:val="00357EEC"/>
    <w:rsid w:val="00360015"/>
    <w:rsid w:val="003601AE"/>
    <w:rsid w:val="00360241"/>
    <w:rsid w:val="003604EB"/>
    <w:rsid w:val="003604F7"/>
    <w:rsid w:val="00360776"/>
    <w:rsid w:val="00360B9D"/>
    <w:rsid w:val="00360CFF"/>
    <w:rsid w:val="00361743"/>
    <w:rsid w:val="00361CE4"/>
    <w:rsid w:val="0036200D"/>
    <w:rsid w:val="0036203A"/>
    <w:rsid w:val="0036215C"/>
    <w:rsid w:val="003623E8"/>
    <w:rsid w:val="00362491"/>
    <w:rsid w:val="003624FE"/>
    <w:rsid w:val="00362535"/>
    <w:rsid w:val="00362680"/>
    <w:rsid w:val="0036277E"/>
    <w:rsid w:val="003628FA"/>
    <w:rsid w:val="00362A38"/>
    <w:rsid w:val="00362C74"/>
    <w:rsid w:val="00362E9C"/>
    <w:rsid w:val="0036313D"/>
    <w:rsid w:val="00363554"/>
    <w:rsid w:val="00363A94"/>
    <w:rsid w:val="00363ADA"/>
    <w:rsid w:val="00363BD4"/>
    <w:rsid w:val="00363EC6"/>
    <w:rsid w:val="00363F48"/>
    <w:rsid w:val="0036421B"/>
    <w:rsid w:val="00364637"/>
    <w:rsid w:val="003647A4"/>
    <w:rsid w:val="00364ABE"/>
    <w:rsid w:val="00364B87"/>
    <w:rsid w:val="00364CF6"/>
    <w:rsid w:val="00364E4E"/>
    <w:rsid w:val="00364F40"/>
    <w:rsid w:val="0036514A"/>
    <w:rsid w:val="00365369"/>
    <w:rsid w:val="0036546B"/>
    <w:rsid w:val="0036570F"/>
    <w:rsid w:val="00365873"/>
    <w:rsid w:val="003659C2"/>
    <w:rsid w:val="00365BC1"/>
    <w:rsid w:val="00365F0A"/>
    <w:rsid w:val="003661C0"/>
    <w:rsid w:val="003662C1"/>
    <w:rsid w:val="0036643C"/>
    <w:rsid w:val="00366BF2"/>
    <w:rsid w:val="00366CCC"/>
    <w:rsid w:val="00366F07"/>
    <w:rsid w:val="003670B8"/>
    <w:rsid w:val="00367168"/>
    <w:rsid w:val="003672AD"/>
    <w:rsid w:val="003673BC"/>
    <w:rsid w:val="0036769C"/>
    <w:rsid w:val="00367754"/>
    <w:rsid w:val="00367954"/>
    <w:rsid w:val="00367EBC"/>
    <w:rsid w:val="00367F36"/>
    <w:rsid w:val="00367FEE"/>
    <w:rsid w:val="0037000D"/>
    <w:rsid w:val="00370155"/>
    <w:rsid w:val="00370334"/>
    <w:rsid w:val="00370478"/>
    <w:rsid w:val="0037076E"/>
    <w:rsid w:val="00370890"/>
    <w:rsid w:val="003709E8"/>
    <w:rsid w:val="00370BD7"/>
    <w:rsid w:val="00370FC9"/>
    <w:rsid w:val="00370FDF"/>
    <w:rsid w:val="0037107D"/>
    <w:rsid w:val="003710F3"/>
    <w:rsid w:val="00371322"/>
    <w:rsid w:val="003713B4"/>
    <w:rsid w:val="00371427"/>
    <w:rsid w:val="00371669"/>
    <w:rsid w:val="0037221E"/>
    <w:rsid w:val="0037223F"/>
    <w:rsid w:val="003726CD"/>
    <w:rsid w:val="0037294E"/>
    <w:rsid w:val="00372BF7"/>
    <w:rsid w:val="00372C6A"/>
    <w:rsid w:val="00372C6F"/>
    <w:rsid w:val="00372E74"/>
    <w:rsid w:val="00373072"/>
    <w:rsid w:val="0037323A"/>
    <w:rsid w:val="0037341D"/>
    <w:rsid w:val="00373728"/>
    <w:rsid w:val="0037372C"/>
    <w:rsid w:val="00373924"/>
    <w:rsid w:val="003739AC"/>
    <w:rsid w:val="00373D28"/>
    <w:rsid w:val="00373D48"/>
    <w:rsid w:val="00373F0C"/>
    <w:rsid w:val="00374370"/>
    <w:rsid w:val="00374792"/>
    <w:rsid w:val="00374825"/>
    <w:rsid w:val="0037496A"/>
    <w:rsid w:val="003749C8"/>
    <w:rsid w:val="00374A1A"/>
    <w:rsid w:val="00374B24"/>
    <w:rsid w:val="00374BD0"/>
    <w:rsid w:val="003752B4"/>
    <w:rsid w:val="00375523"/>
    <w:rsid w:val="00375B96"/>
    <w:rsid w:val="00375F46"/>
    <w:rsid w:val="003761BA"/>
    <w:rsid w:val="00376200"/>
    <w:rsid w:val="003764A0"/>
    <w:rsid w:val="00376703"/>
    <w:rsid w:val="0037681A"/>
    <w:rsid w:val="0037693E"/>
    <w:rsid w:val="00376F16"/>
    <w:rsid w:val="00377193"/>
    <w:rsid w:val="003773F5"/>
    <w:rsid w:val="00377405"/>
    <w:rsid w:val="003779AE"/>
    <w:rsid w:val="00377AC5"/>
    <w:rsid w:val="00377C06"/>
    <w:rsid w:val="00377CD8"/>
    <w:rsid w:val="00377E67"/>
    <w:rsid w:val="003803BE"/>
    <w:rsid w:val="00380868"/>
    <w:rsid w:val="0038104F"/>
    <w:rsid w:val="003810D0"/>
    <w:rsid w:val="003813A5"/>
    <w:rsid w:val="003816A0"/>
    <w:rsid w:val="00381C9F"/>
    <w:rsid w:val="00381E4C"/>
    <w:rsid w:val="003821D3"/>
    <w:rsid w:val="00382321"/>
    <w:rsid w:val="003827B4"/>
    <w:rsid w:val="0038292D"/>
    <w:rsid w:val="00382C09"/>
    <w:rsid w:val="00382EDA"/>
    <w:rsid w:val="00383148"/>
    <w:rsid w:val="00383754"/>
    <w:rsid w:val="00384071"/>
    <w:rsid w:val="00384446"/>
    <w:rsid w:val="003844BE"/>
    <w:rsid w:val="003845BC"/>
    <w:rsid w:val="00384617"/>
    <w:rsid w:val="003847BC"/>
    <w:rsid w:val="00384895"/>
    <w:rsid w:val="003848C6"/>
    <w:rsid w:val="00384C65"/>
    <w:rsid w:val="00384CEF"/>
    <w:rsid w:val="003858AB"/>
    <w:rsid w:val="00385C2B"/>
    <w:rsid w:val="00385C75"/>
    <w:rsid w:val="00385DA0"/>
    <w:rsid w:val="00385E36"/>
    <w:rsid w:val="003863F7"/>
    <w:rsid w:val="003863FE"/>
    <w:rsid w:val="00386538"/>
    <w:rsid w:val="003869C8"/>
    <w:rsid w:val="00386ACC"/>
    <w:rsid w:val="00386F4B"/>
    <w:rsid w:val="00387122"/>
    <w:rsid w:val="0038717F"/>
    <w:rsid w:val="00387180"/>
    <w:rsid w:val="00387348"/>
    <w:rsid w:val="00387389"/>
    <w:rsid w:val="003873BE"/>
    <w:rsid w:val="00387467"/>
    <w:rsid w:val="00387678"/>
    <w:rsid w:val="00387762"/>
    <w:rsid w:val="00387C28"/>
    <w:rsid w:val="00387C6F"/>
    <w:rsid w:val="00387F9B"/>
    <w:rsid w:val="00390003"/>
    <w:rsid w:val="0039019E"/>
    <w:rsid w:val="00390860"/>
    <w:rsid w:val="0039095B"/>
    <w:rsid w:val="00390A5F"/>
    <w:rsid w:val="00390C71"/>
    <w:rsid w:val="00390E48"/>
    <w:rsid w:val="00391709"/>
    <w:rsid w:val="0039171A"/>
    <w:rsid w:val="003917E6"/>
    <w:rsid w:val="003917F9"/>
    <w:rsid w:val="0039183C"/>
    <w:rsid w:val="00391A60"/>
    <w:rsid w:val="00391BD2"/>
    <w:rsid w:val="00391E3D"/>
    <w:rsid w:val="003921F9"/>
    <w:rsid w:val="0039229E"/>
    <w:rsid w:val="003922C3"/>
    <w:rsid w:val="003923BB"/>
    <w:rsid w:val="003926DF"/>
    <w:rsid w:val="00392800"/>
    <w:rsid w:val="0039283A"/>
    <w:rsid w:val="003928E9"/>
    <w:rsid w:val="00392BFD"/>
    <w:rsid w:val="00392C12"/>
    <w:rsid w:val="00392EE5"/>
    <w:rsid w:val="0039313C"/>
    <w:rsid w:val="003933D2"/>
    <w:rsid w:val="00393421"/>
    <w:rsid w:val="003934D5"/>
    <w:rsid w:val="0039374A"/>
    <w:rsid w:val="00393B14"/>
    <w:rsid w:val="00393D7C"/>
    <w:rsid w:val="00393F3A"/>
    <w:rsid w:val="00393FB2"/>
    <w:rsid w:val="00394106"/>
    <w:rsid w:val="003946CF"/>
    <w:rsid w:val="00394723"/>
    <w:rsid w:val="00394794"/>
    <w:rsid w:val="003947C3"/>
    <w:rsid w:val="00394837"/>
    <w:rsid w:val="00394B2E"/>
    <w:rsid w:val="00394C3A"/>
    <w:rsid w:val="00395276"/>
    <w:rsid w:val="00395326"/>
    <w:rsid w:val="00395415"/>
    <w:rsid w:val="00395904"/>
    <w:rsid w:val="00395993"/>
    <w:rsid w:val="00395BC9"/>
    <w:rsid w:val="00395C21"/>
    <w:rsid w:val="00395CED"/>
    <w:rsid w:val="00395ED5"/>
    <w:rsid w:val="00396279"/>
    <w:rsid w:val="00396305"/>
    <w:rsid w:val="003964CA"/>
    <w:rsid w:val="00396690"/>
    <w:rsid w:val="003968B5"/>
    <w:rsid w:val="00396A3E"/>
    <w:rsid w:val="00396D37"/>
    <w:rsid w:val="00396DAF"/>
    <w:rsid w:val="0039716A"/>
    <w:rsid w:val="003971CD"/>
    <w:rsid w:val="003971D5"/>
    <w:rsid w:val="003972C6"/>
    <w:rsid w:val="00397362"/>
    <w:rsid w:val="00397944"/>
    <w:rsid w:val="00397C6B"/>
    <w:rsid w:val="00397D3A"/>
    <w:rsid w:val="00397DC8"/>
    <w:rsid w:val="00397E6F"/>
    <w:rsid w:val="003A00FA"/>
    <w:rsid w:val="003A02F1"/>
    <w:rsid w:val="003A064D"/>
    <w:rsid w:val="003A074F"/>
    <w:rsid w:val="003A0FB2"/>
    <w:rsid w:val="003A105A"/>
    <w:rsid w:val="003A1219"/>
    <w:rsid w:val="003A1358"/>
    <w:rsid w:val="003A183A"/>
    <w:rsid w:val="003A1A76"/>
    <w:rsid w:val="003A1AEF"/>
    <w:rsid w:val="003A1D5F"/>
    <w:rsid w:val="003A1DEE"/>
    <w:rsid w:val="003A21CE"/>
    <w:rsid w:val="003A23AD"/>
    <w:rsid w:val="003A271D"/>
    <w:rsid w:val="003A2895"/>
    <w:rsid w:val="003A29E2"/>
    <w:rsid w:val="003A2AFE"/>
    <w:rsid w:val="003A2EF0"/>
    <w:rsid w:val="003A2F50"/>
    <w:rsid w:val="003A30B4"/>
    <w:rsid w:val="003A31D1"/>
    <w:rsid w:val="003A3549"/>
    <w:rsid w:val="003A374A"/>
    <w:rsid w:val="003A3845"/>
    <w:rsid w:val="003A39CB"/>
    <w:rsid w:val="003A3DED"/>
    <w:rsid w:val="003A4104"/>
    <w:rsid w:val="003A4243"/>
    <w:rsid w:val="003A4533"/>
    <w:rsid w:val="003A485B"/>
    <w:rsid w:val="003A4CBC"/>
    <w:rsid w:val="003A4E13"/>
    <w:rsid w:val="003A4EDD"/>
    <w:rsid w:val="003A509F"/>
    <w:rsid w:val="003A52E1"/>
    <w:rsid w:val="003A568A"/>
    <w:rsid w:val="003A57EA"/>
    <w:rsid w:val="003A589D"/>
    <w:rsid w:val="003A59DC"/>
    <w:rsid w:val="003A5B15"/>
    <w:rsid w:val="003A5C13"/>
    <w:rsid w:val="003A5C6F"/>
    <w:rsid w:val="003A5D0A"/>
    <w:rsid w:val="003A5DD3"/>
    <w:rsid w:val="003A5F32"/>
    <w:rsid w:val="003A61C5"/>
    <w:rsid w:val="003A6259"/>
    <w:rsid w:val="003A64F4"/>
    <w:rsid w:val="003A6568"/>
    <w:rsid w:val="003A6796"/>
    <w:rsid w:val="003A695A"/>
    <w:rsid w:val="003A69BB"/>
    <w:rsid w:val="003A6F87"/>
    <w:rsid w:val="003A72E9"/>
    <w:rsid w:val="003A7704"/>
    <w:rsid w:val="003A7764"/>
    <w:rsid w:val="003A788B"/>
    <w:rsid w:val="003A7928"/>
    <w:rsid w:val="003A79B7"/>
    <w:rsid w:val="003A7A74"/>
    <w:rsid w:val="003A7B12"/>
    <w:rsid w:val="003B0251"/>
    <w:rsid w:val="003B030B"/>
    <w:rsid w:val="003B0348"/>
    <w:rsid w:val="003B053C"/>
    <w:rsid w:val="003B06DE"/>
    <w:rsid w:val="003B09E4"/>
    <w:rsid w:val="003B0A09"/>
    <w:rsid w:val="003B0C9E"/>
    <w:rsid w:val="003B0D94"/>
    <w:rsid w:val="003B1282"/>
    <w:rsid w:val="003B1403"/>
    <w:rsid w:val="003B1463"/>
    <w:rsid w:val="003B1512"/>
    <w:rsid w:val="003B1587"/>
    <w:rsid w:val="003B1674"/>
    <w:rsid w:val="003B183F"/>
    <w:rsid w:val="003B195F"/>
    <w:rsid w:val="003B19B7"/>
    <w:rsid w:val="003B1A99"/>
    <w:rsid w:val="003B1B1E"/>
    <w:rsid w:val="003B1D35"/>
    <w:rsid w:val="003B1DAD"/>
    <w:rsid w:val="003B1F89"/>
    <w:rsid w:val="003B234F"/>
    <w:rsid w:val="003B23FB"/>
    <w:rsid w:val="003B2653"/>
    <w:rsid w:val="003B2713"/>
    <w:rsid w:val="003B2807"/>
    <w:rsid w:val="003B2984"/>
    <w:rsid w:val="003B2D03"/>
    <w:rsid w:val="003B2D06"/>
    <w:rsid w:val="003B2E7E"/>
    <w:rsid w:val="003B2EA0"/>
    <w:rsid w:val="003B2FA6"/>
    <w:rsid w:val="003B3141"/>
    <w:rsid w:val="003B31E4"/>
    <w:rsid w:val="003B328A"/>
    <w:rsid w:val="003B33C8"/>
    <w:rsid w:val="003B346B"/>
    <w:rsid w:val="003B35A0"/>
    <w:rsid w:val="003B3856"/>
    <w:rsid w:val="003B3901"/>
    <w:rsid w:val="003B396D"/>
    <w:rsid w:val="003B3991"/>
    <w:rsid w:val="003B3A8D"/>
    <w:rsid w:val="003B3FBF"/>
    <w:rsid w:val="003B3FD1"/>
    <w:rsid w:val="003B45CB"/>
    <w:rsid w:val="003B45F0"/>
    <w:rsid w:val="003B48B0"/>
    <w:rsid w:val="003B4956"/>
    <w:rsid w:val="003B4AC5"/>
    <w:rsid w:val="003B4C79"/>
    <w:rsid w:val="003B50AF"/>
    <w:rsid w:val="003B523C"/>
    <w:rsid w:val="003B54C4"/>
    <w:rsid w:val="003B54E8"/>
    <w:rsid w:val="003B561E"/>
    <w:rsid w:val="003B5A04"/>
    <w:rsid w:val="003B5D7F"/>
    <w:rsid w:val="003B5FD8"/>
    <w:rsid w:val="003B62BF"/>
    <w:rsid w:val="003B631E"/>
    <w:rsid w:val="003B6532"/>
    <w:rsid w:val="003B670C"/>
    <w:rsid w:val="003B675D"/>
    <w:rsid w:val="003B695A"/>
    <w:rsid w:val="003B6A72"/>
    <w:rsid w:val="003B6B81"/>
    <w:rsid w:val="003B6E24"/>
    <w:rsid w:val="003B6EDE"/>
    <w:rsid w:val="003B7159"/>
    <w:rsid w:val="003B72E5"/>
    <w:rsid w:val="003B7725"/>
    <w:rsid w:val="003B7965"/>
    <w:rsid w:val="003B7EF0"/>
    <w:rsid w:val="003C0265"/>
    <w:rsid w:val="003C0719"/>
    <w:rsid w:val="003C0836"/>
    <w:rsid w:val="003C091B"/>
    <w:rsid w:val="003C091D"/>
    <w:rsid w:val="003C0973"/>
    <w:rsid w:val="003C0C9E"/>
    <w:rsid w:val="003C0CAA"/>
    <w:rsid w:val="003C0D88"/>
    <w:rsid w:val="003C1328"/>
    <w:rsid w:val="003C134A"/>
    <w:rsid w:val="003C14C7"/>
    <w:rsid w:val="003C16B7"/>
    <w:rsid w:val="003C1816"/>
    <w:rsid w:val="003C18BF"/>
    <w:rsid w:val="003C1A5F"/>
    <w:rsid w:val="003C1B01"/>
    <w:rsid w:val="003C1E24"/>
    <w:rsid w:val="003C2623"/>
    <w:rsid w:val="003C2683"/>
    <w:rsid w:val="003C27C2"/>
    <w:rsid w:val="003C297E"/>
    <w:rsid w:val="003C2B18"/>
    <w:rsid w:val="003C2B79"/>
    <w:rsid w:val="003C2BD9"/>
    <w:rsid w:val="003C2D39"/>
    <w:rsid w:val="003C2EDA"/>
    <w:rsid w:val="003C2F1B"/>
    <w:rsid w:val="003C3661"/>
    <w:rsid w:val="003C368D"/>
    <w:rsid w:val="003C37E7"/>
    <w:rsid w:val="003C3A58"/>
    <w:rsid w:val="003C3D12"/>
    <w:rsid w:val="003C3D9F"/>
    <w:rsid w:val="003C440B"/>
    <w:rsid w:val="003C4494"/>
    <w:rsid w:val="003C4505"/>
    <w:rsid w:val="003C456B"/>
    <w:rsid w:val="003C469F"/>
    <w:rsid w:val="003C4996"/>
    <w:rsid w:val="003C4A59"/>
    <w:rsid w:val="003C4D4D"/>
    <w:rsid w:val="003C4DFA"/>
    <w:rsid w:val="003C4E36"/>
    <w:rsid w:val="003C52BD"/>
    <w:rsid w:val="003C537B"/>
    <w:rsid w:val="003C53A3"/>
    <w:rsid w:val="003C54EE"/>
    <w:rsid w:val="003C6147"/>
    <w:rsid w:val="003C62C2"/>
    <w:rsid w:val="003C63FA"/>
    <w:rsid w:val="003C6594"/>
    <w:rsid w:val="003C6C69"/>
    <w:rsid w:val="003C6CF7"/>
    <w:rsid w:val="003C6D3C"/>
    <w:rsid w:val="003C6F4F"/>
    <w:rsid w:val="003C737A"/>
    <w:rsid w:val="003C7AAD"/>
    <w:rsid w:val="003C7B38"/>
    <w:rsid w:val="003C7CF6"/>
    <w:rsid w:val="003C7E74"/>
    <w:rsid w:val="003D0448"/>
    <w:rsid w:val="003D0582"/>
    <w:rsid w:val="003D065F"/>
    <w:rsid w:val="003D074D"/>
    <w:rsid w:val="003D0A07"/>
    <w:rsid w:val="003D0B18"/>
    <w:rsid w:val="003D0B7B"/>
    <w:rsid w:val="003D127A"/>
    <w:rsid w:val="003D168B"/>
    <w:rsid w:val="003D1B31"/>
    <w:rsid w:val="003D1DB1"/>
    <w:rsid w:val="003D1EB8"/>
    <w:rsid w:val="003D1F0B"/>
    <w:rsid w:val="003D1F4E"/>
    <w:rsid w:val="003D2085"/>
    <w:rsid w:val="003D20DE"/>
    <w:rsid w:val="003D2417"/>
    <w:rsid w:val="003D2487"/>
    <w:rsid w:val="003D24BD"/>
    <w:rsid w:val="003D2557"/>
    <w:rsid w:val="003D27FC"/>
    <w:rsid w:val="003D2AB1"/>
    <w:rsid w:val="003D2B44"/>
    <w:rsid w:val="003D2B77"/>
    <w:rsid w:val="003D3078"/>
    <w:rsid w:val="003D3164"/>
    <w:rsid w:val="003D3270"/>
    <w:rsid w:val="003D3455"/>
    <w:rsid w:val="003D3568"/>
    <w:rsid w:val="003D35DA"/>
    <w:rsid w:val="003D362B"/>
    <w:rsid w:val="003D37D1"/>
    <w:rsid w:val="003D386A"/>
    <w:rsid w:val="003D3A40"/>
    <w:rsid w:val="003D3D34"/>
    <w:rsid w:val="003D435C"/>
    <w:rsid w:val="003D4601"/>
    <w:rsid w:val="003D46C7"/>
    <w:rsid w:val="003D4920"/>
    <w:rsid w:val="003D4BF6"/>
    <w:rsid w:val="003D4DC6"/>
    <w:rsid w:val="003D4F7F"/>
    <w:rsid w:val="003D50BC"/>
    <w:rsid w:val="003D545F"/>
    <w:rsid w:val="003D547D"/>
    <w:rsid w:val="003D55D2"/>
    <w:rsid w:val="003D58F5"/>
    <w:rsid w:val="003D59CA"/>
    <w:rsid w:val="003D5B0B"/>
    <w:rsid w:val="003D5F02"/>
    <w:rsid w:val="003D610B"/>
    <w:rsid w:val="003D61C8"/>
    <w:rsid w:val="003D6754"/>
    <w:rsid w:val="003D67CA"/>
    <w:rsid w:val="003D69D6"/>
    <w:rsid w:val="003D6A35"/>
    <w:rsid w:val="003D6AF5"/>
    <w:rsid w:val="003D6AFA"/>
    <w:rsid w:val="003D6B03"/>
    <w:rsid w:val="003D6D2C"/>
    <w:rsid w:val="003D6DA9"/>
    <w:rsid w:val="003D7173"/>
    <w:rsid w:val="003D75E1"/>
    <w:rsid w:val="003D7636"/>
    <w:rsid w:val="003D7782"/>
    <w:rsid w:val="003D7E9D"/>
    <w:rsid w:val="003E009D"/>
    <w:rsid w:val="003E01EA"/>
    <w:rsid w:val="003E04FA"/>
    <w:rsid w:val="003E080B"/>
    <w:rsid w:val="003E0956"/>
    <w:rsid w:val="003E09E7"/>
    <w:rsid w:val="003E0A48"/>
    <w:rsid w:val="003E0A71"/>
    <w:rsid w:val="003E0B4A"/>
    <w:rsid w:val="003E0BA7"/>
    <w:rsid w:val="003E0BEF"/>
    <w:rsid w:val="003E0F46"/>
    <w:rsid w:val="003E0FBC"/>
    <w:rsid w:val="003E1377"/>
    <w:rsid w:val="003E1404"/>
    <w:rsid w:val="003E14DF"/>
    <w:rsid w:val="003E1586"/>
    <w:rsid w:val="003E159B"/>
    <w:rsid w:val="003E1604"/>
    <w:rsid w:val="003E168C"/>
    <w:rsid w:val="003E16F7"/>
    <w:rsid w:val="003E1836"/>
    <w:rsid w:val="003E1CF2"/>
    <w:rsid w:val="003E2063"/>
    <w:rsid w:val="003E206B"/>
    <w:rsid w:val="003E2181"/>
    <w:rsid w:val="003E237C"/>
    <w:rsid w:val="003E2C83"/>
    <w:rsid w:val="003E2FC4"/>
    <w:rsid w:val="003E30AA"/>
    <w:rsid w:val="003E3838"/>
    <w:rsid w:val="003E3918"/>
    <w:rsid w:val="003E3AC0"/>
    <w:rsid w:val="003E3D77"/>
    <w:rsid w:val="003E3D7A"/>
    <w:rsid w:val="003E40F8"/>
    <w:rsid w:val="003E4411"/>
    <w:rsid w:val="003E4680"/>
    <w:rsid w:val="003E471D"/>
    <w:rsid w:val="003E4A21"/>
    <w:rsid w:val="003E4F2F"/>
    <w:rsid w:val="003E4F41"/>
    <w:rsid w:val="003E515D"/>
    <w:rsid w:val="003E5301"/>
    <w:rsid w:val="003E562A"/>
    <w:rsid w:val="003E5C1D"/>
    <w:rsid w:val="003E5CDF"/>
    <w:rsid w:val="003E5E09"/>
    <w:rsid w:val="003E62F1"/>
    <w:rsid w:val="003E65CB"/>
    <w:rsid w:val="003E67C1"/>
    <w:rsid w:val="003E6BC2"/>
    <w:rsid w:val="003E6DF5"/>
    <w:rsid w:val="003E6E42"/>
    <w:rsid w:val="003E6E5F"/>
    <w:rsid w:val="003E715B"/>
    <w:rsid w:val="003E748E"/>
    <w:rsid w:val="003E76FE"/>
    <w:rsid w:val="003E77D3"/>
    <w:rsid w:val="003E77F5"/>
    <w:rsid w:val="003E79C6"/>
    <w:rsid w:val="003E7BA5"/>
    <w:rsid w:val="003E7E26"/>
    <w:rsid w:val="003F01FD"/>
    <w:rsid w:val="003F0538"/>
    <w:rsid w:val="003F060D"/>
    <w:rsid w:val="003F0761"/>
    <w:rsid w:val="003F0908"/>
    <w:rsid w:val="003F11AC"/>
    <w:rsid w:val="003F11F6"/>
    <w:rsid w:val="003F1399"/>
    <w:rsid w:val="003F13D7"/>
    <w:rsid w:val="003F160C"/>
    <w:rsid w:val="003F1B1E"/>
    <w:rsid w:val="003F1DC3"/>
    <w:rsid w:val="003F1F01"/>
    <w:rsid w:val="003F1F16"/>
    <w:rsid w:val="003F1FC6"/>
    <w:rsid w:val="003F2130"/>
    <w:rsid w:val="003F2134"/>
    <w:rsid w:val="003F2291"/>
    <w:rsid w:val="003F29CD"/>
    <w:rsid w:val="003F2DE3"/>
    <w:rsid w:val="003F2E40"/>
    <w:rsid w:val="003F3086"/>
    <w:rsid w:val="003F3223"/>
    <w:rsid w:val="003F339B"/>
    <w:rsid w:val="003F340B"/>
    <w:rsid w:val="003F346B"/>
    <w:rsid w:val="003F3A41"/>
    <w:rsid w:val="003F3AFB"/>
    <w:rsid w:val="003F3B87"/>
    <w:rsid w:val="003F3C76"/>
    <w:rsid w:val="003F3DEC"/>
    <w:rsid w:val="003F42EF"/>
    <w:rsid w:val="003F4419"/>
    <w:rsid w:val="003F44DA"/>
    <w:rsid w:val="003F4B9A"/>
    <w:rsid w:val="003F4EA2"/>
    <w:rsid w:val="003F5C08"/>
    <w:rsid w:val="003F5D43"/>
    <w:rsid w:val="003F5F7B"/>
    <w:rsid w:val="003F5FF1"/>
    <w:rsid w:val="003F6023"/>
    <w:rsid w:val="003F603D"/>
    <w:rsid w:val="003F6042"/>
    <w:rsid w:val="003F60AC"/>
    <w:rsid w:val="003F60DE"/>
    <w:rsid w:val="003F6180"/>
    <w:rsid w:val="003F62AF"/>
    <w:rsid w:val="003F6387"/>
    <w:rsid w:val="003F6735"/>
    <w:rsid w:val="003F69B7"/>
    <w:rsid w:val="003F6AE2"/>
    <w:rsid w:val="003F6BD9"/>
    <w:rsid w:val="003F6C58"/>
    <w:rsid w:val="003F6CA2"/>
    <w:rsid w:val="003F6F8B"/>
    <w:rsid w:val="003F7240"/>
    <w:rsid w:val="003F7333"/>
    <w:rsid w:val="003F737E"/>
    <w:rsid w:val="003F796A"/>
    <w:rsid w:val="003F79BE"/>
    <w:rsid w:val="003F7A83"/>
    <w:rsid w:val="00400070"/>
    <w:rsid w:val="004000CA"/>
    <w:rsid w:val="00400283"/>
    <w:rsid w:val="004003BD"/>
    <w:rsid w:val="00400B56"/>
    <w:rsid w:val="00400C09"/>
    <w:rsid w:val="00400EE4"/>
    <w:rsid w:val="00401353"/>
    <w:rsid w:val="00401463"/>
    <w:rsid w:val="004014EB"/>
    <w:rsid w:val="004016C8"/>
    <w:rsid w:val="0040187F"/>
    <w:rsid w:val="0040227C"/>
    <w:rsid w:val="004022CD"/>
    <w:rsid w:val="00402371"/>
    <w:rsid w:val="00402894"/>
    <w:rsid w:val="00402AD6"/>
    <w:rsid w:val="00402DAC"/>
    <w:rsid w:val="00402E13"/>
    <w:rsid w:val="00402E46"/>
    <w:rsid w:val="00402E89"/>
    <w:rsid w:val="00403603"/>
    <w:rsid w:val="0040396E"/>
    <w:rsid w:val="004039B2"/>
    <w:rsid w:val="00403F32"/>
    <w:rsid w:val="00404018"/>
    <w:rsid w:val="00404098"/>
    <w:rsid w:val="004041CB"/>
    <w:rsid w:val="0040454A"/>
    <w:rsid w:val="004047D1"/>
    <w:rsid w:val="004049E6"/>
    <w:rsid w:val="00404A8A"/>
    <w:rsid w:val="00404C6A"/>
    <w:rsid w:val="00404EE3"/>
    <w:rsid w:val="00404F81"/>
    <w:rsid w:val="00405222"/>
    <w:rsid w:val="004054BD"/>
    <w:rsid w:val="0040559F"/>
    <w:rsid w:val="004055F9"/>
    <w:rsid w:val="0040568A"/>
    <w:rsid w:val="004056D6"/>
    <w:rsid w:val="00405CF8"/>
    <w:rsid w:val="00405D9F"/>
    <w:rsid w:val="00405F0A"/>
    <w:rsid w:val="004061A3"/>
    <w:rsid w:val="00406211"/>
    <w:rsid w:val="00406295"/>
    <w:rsid w:val="004063FE"/>
    <w:rsid w:val="004064A0"/>
    <w:rsid w:val="0040674E"/>
    <w:rsid w:val="0040687E"/>
    <w:rsid w:val="00406B15"/>
    <w:rsid w:val="00406B5B"/>
    <w:rsid w:val="00406B8E"/>
    <w:rsid w:val="00406C01"/>
    <w:rsid w:val="00406FE6"/>
    <w:rsid w:val="00407096"/>
    <w:rsid w:val="0040711D"/>
    <w:rsid w:val="0040725E"/>
    <w:rsid w:val="00407296"/>
    <w:rsid w:val="0040788F"/>
    <w:rsid w:val="004078C7"/>
    <w:rsid w:val="00407997"/>
    <w:rsid w:val="00410087"/>
    <w:rsid w:val="0041010A"/>
    <w:rsid w:val="00410711"/>
    <w:rsid w:val="0041082E"/>
    <w:rsid w:val="004108EA"/>
    <w:rsid w:val="00410924"/>
    <w:rsid w:val="00410B4F"/>
    <w:rsid w:val="00410BF5"/>
    <w:rsid w:val="00410EF4"/>
    <w:rsid w:val="00410FAF"/>
    <w:rsid w:val="00410FC7"/>
    <w:rsid w:val="00411045"/>
    <w:rsid w:val="004110FC"/>
    <w:rsid w:val="0041156F"/>
    <w:rsid w:val="00411731"/>
    <w:rsid w:val="0041179B"/>
    <w:rsid w:val="00411CB3"/>
    <w:rsid w:val="00411DE0"/>
    <w:rsid w:val="00412006"/>
    <w:rsid w:val="004121FE"/>
    <w:rsid w:val="004126F2"/>
    <w:rsid w:val="00412813"/>
    <w:rsid w:val="00412930"/>
    <w:rsid w:val="00412A7A"/>
    <w:rsid w:val="00412BD2"/>
    <w:rsid w:val="00412BDD"/>
    <w:rsid w:val="00412FCB"/>
    <w:rsid w:val="0041347D"/>
    <w:rsid w:val="004136E9"/>
    <w:rsid w:val="00413781"/>
    <w:rsid w:val="00413921"/>
    <w:rsid w:val="00413B0E"/>
    <w:rsid w:val="00413B34"/>
    <w:rsid w:val="00413C30"/>
    <w:rsid w:val="00413D0F"/>
    <w:rsid w:val="00413DE0"/>
    <w:rsid w:val="0041439F"/>
    <w:rsid w:val="004143F5"/>
    <w:rsid w:val="00414892"/>
    <w:rsid w:val="004149A5"/>
    <w:rsid w:val="00414B2D"/>
    <w:rsid w:val="00414BD4"/>
    <w:rsid w:val="00414D26"/>
    <w:rsid w:val="00414E81"/>
    <w:rsid w:val="00414F75"/>
    <w:rsid w:val="00414F92"/>
    <w:rsid w:val="0041500F"/>
    <w:rsid w:val="00415239"/>
    <w:rsid w:val="00415367"/>
    <w:rsid w:val="00415561"/>
    <w:rsid w:val="00415711"/>
    <w:rsid w:val="00415807"/>
    <w:rsid w:val="00415815"/>
    <w:rsid w:val="004158FE"/>
    <w:rsid w:val="00415BAA"/>
    <w:rsid w:val="00415BE2"/>
    <w:rsid w:val="00415C62"/>
    <w:rsid w:val="0041621A"/>
    <w:rsid w:val="0041622C"/>
    <w:rsid w:val="004169C3"/>
    <w:rsid w:val="004169F0"/>
    <w:rsid w:val="00416FA1"/>
    <w:rsid w:val="00417317"/>
    <w:rsid w:val="004173F0"/>
    <w:rsid w:val="00417423"/>
    <w:rsid w:val="00417604"/>
    <w:rsid w:val="004176FA"/>
    <w:rsid w:val="004179D4"/>
    <w:rsid w:val="00417A99"/>
    <w:rsid w:val="00417AB4"/>
    <w:rsid w:val="00417C37"/>
    <w:rsid w:val="00417C60"/>
    <w:rsid w:val="00417EC7"/>
    <w:rsid w:val="00417FF4"/>
    <w:rsid w:val="0042014D"/>
    <w:rsid w:val="00420262"/>
    <w:rsid w:val="004208A5"/>
    <w:rsid w:val="00420907"/>
    <w:rsid w:val="00420B2C"/>
    <w:rsid w:val="00420BA2"/>
    <w:rsid w:val="00420BDC"/>
    <w:rsid w:val="00420F2E"/>
    <w:rsid w:val="00421187"/>
    <w:rsid w:val="004213B7"/>
    <w:rsid w:val="004217DC"/>
    <w:rsid w:val="004218A9"/>
    <w:rsid w:val="004219C8"/>
    <w:rsid w:val="00421A37"/>
    <w:rsid w:val="00421BC4"/>
    <w:rsid w:val="00421CC0"/>
    <w:rsid w:val="00421DB1"/>
    <w:rsid w:val="00422010"/>
    <w:rsid w:val="004220A4"/>
    <w:rsid w:val="00422517"/>
    <w:rsid w:val="00422772"/>
    <w:rsid w:val="0042277F"/>
    <w:rsid w:val="00422886"/>
    <w:rsid w:val="00422C8E"/>
    <w:rsid w:val="00423261"/>
    <w:rsid w:val="00423520"/>
    <w:rsid w:val="00423559"/>
    <w:rsid w:val="0042358D"/>
    <w:rsid w:val="0042373E"/>
    <w:rsid w:val="0042387E"/>
    <w:rsid w:val="0042397B"/>
    <w:rsid w:val="00423BA3"/>
    <w:rsid w:val="00423E83"/>
    <w:rsid w:val="00424032"/>
    <w:rsid w:val="004241F4"/>
    <w:rsid w:val="004244A4"/>
    <w:rsid w:val="00424578"/>
    <w:rsid w:val="004248A9"/>
    <w:rsid w:val="00424954"/>
    <w:rsid w:val="004249AE"/>
    <w:rsid w:val="00424C97"/>
    <w:rsid w:val="00424F5E"/>
    <w:rsid w:val="004254FE"/>
    <w:rsid w:val="00425532"/>
    <w:rsid w:val="0042557B"/>
    <w:rsid w:val="00425727"/>
    <w:rsid w:val="0042574C"/>
    <w:rsid w:val="00425753"/>
    <w:rsid w:val="0042579B"/>
    <w:rsid w:val="004259D5"/>
    <w:rsid w:val="00425AC7"/>
    <w:rsid w:val="00425C96"/>
    <w:rsid w:val="00425DC4"/>
    <w:rsid w:val="00426256"/>
    <w:rsid w:val="004263CC"/>
    <w:rsid w:val="00426597"/>
    <w:rsid w:val="0042669D"/>
    <w:rsid w:val="00426748"/>
    <w:rsid w:val="00426979"/>
    <w:rsid w:val="00426A5A"/>
    <w:rsid w:val="00426ACD"/>
    <w:rsid w:val="00426B78"/>
    <w:rsid w:val="00426B9E"/>
    <w:rsid w:val="0042701C"/>
    <w:rsid w:val="00427468"/>
    <w:rsid w:val="004276CB"/>
    <w:rsid w:val="00427707"/>
    <w:rsid w:val="004277DD"/>
    <w:rsid w:val="00427B21"/>
    <w:rsid w:val="00427B80"/>
    <w:rsid w:val="00427C15"/>
    <w:rsid w:val="00430222"/>
    <w:rsid w:val="00430382"/>
    <w:rsid w:val="004303EC"/>
    <w:rsid w:val="00430549"/>
    <w:rsid w:val="004305F4"/>
    <w:rsid w:val="0043066A"/>
    <w:rsid w:val="00430772"/>
    <w:rsid w:val="004308CC"/>
    <w:rsid w:val="00430AB8"/>
    <w:rsid w:val="00430BAC"/>
    <w:rsid w:val="00430FA6"/>
    <w:rsid w:val="0043100F"/>
    <w:rsid w:val="00431317"/>
    <w:rsid w:val="00431948"/>
    <w:rsid w:val="00431D62"/>
    <w:rsid w:val="00432168"/>
    <w:rsid w:val="00432341"/>
    <w:rsid w:val="00432454"/>
    <w:rsid w:val="00432510"/>
    <w:rsid w:val="00432899"/>
    <w:rsid w:val="00432B02"/>
    <w:rsid w:val="00432E7A"/>
    <w:rsid w:val="0043302F"/>
    <w:rsid w:val="00433280"/>
    <w:rsid w:val="00433683"/>
    <w:rsid w:val="00433A1B"/>
    <w:rsid w:val="00433C03"/>
    <w:rsid w:val="00433D84"/>
    <w:rsid w:val="00433E6B"/>
    <w:rsid w:val="00433EA8"/>
    <w:rsid w:val="004342F5"/>
    <w:rsid w:val="0043449A"/>
    <w:rsid w:val="0043458E"/>
    <w:rsid w:val="0043490F"/>
    <w:rsid w:val="00434BAD"/>
    <w:rsid w:val="00434D0A"/>
    <w:rsid w:val="00434FDA"/>
    <w:rsid w:val="004350A8"/>
    <w:rsid w:val="0043560A"/>
    <w:rsid w:val="0043567F"/>
    <w:rsid w:val="0043596E"/>
    <w:rsid w:val="004359F8"/>
    <w:rsid w:val="00435A0E"/>
    <w:rsid w:val="00435B14"/>
    <w:rsid w:val="00435F77"/>
    <w:rsid w:val="00435FBA"/>
    <w:rsid w:val="004361D2"/>
    <w:rsid w:val="0043649F"/>
    <w:rsid w:val="0043658A"/>
    <w:rsid w:val="0043658D"/>
    <w:rsid w:val="00436837"/>
    <w:rsid w:val="00436947"/>
    <w:rsid w:val="00436D4A"/>
    <w:rsid w:val="00436D77"/>
    <w:rsid w:val="00436FD1"/>
    <w:rsid w:val="004375AA"/>
    <w:rsid w:val="00437770"/>
    <w:rsid w:val="004377AE"/>
    <w:rsid w:val="00437850"/>
    <w:rsid w:val="004378A2"/>
    <w:rsid w:val="004378C3"/>
    <w:rsid w:val="00437B2B"/>
    <w:rsid w:val="00437C92"/>
    <w:rsid w:val="00437F1B"/>
    <w:rsid w:val="004401E5"/>
    <w:rsid w:val="004402E0"/>
    <w:rsid w:val="0044091E"/>
    <w:rsid w:val="00440A2D"/>
    <w:rsid w:val="00440B1F"/>
    <w:rsid w:val="00440B23"/>
    <w:rsid w:val="00440EC1"/>
    <w:rsid w:val="00441138"/>
    <w:rsid w:val="004413ED"/>
    <w:rsid w:val="00441441"/>
    <w:rsid w:val="00441636"/>
    <w:rsid w:val="00441699"/>
    <w:rsid w:val="004416F1"/>
    <w:rsid w:val="00441746"/>
    <w:rsid w:val="0044184A"/>
    <w:rsid w:val="00441BA3"/>
    <w:rsid w:val="00441BD6"/>
    <w:rsid w:val="00441BE0"/>
    <w:rsid w:val="00441CEF"/>
    <w:rsid w:val="00441D88"/>
    <w:rsid w:val="00441ED0"/>
    <w:rsid w:val="00441ED8"/>
    <w:rsid w:val="00441EDA"/>
    <w:rsid w:val="00441F68"/>
    <w:rsid w:val="004420F9"/>
    <w:rsid w:val="00442198"/>
    <w:rsid w:val="0044235C"/>
    <w:rsid w:val="004423CF"/>
    <w:rsid w:val="00442758"/>
    <w:rsid w:val="00442923"/>
    <w:rsid w:val="00442B9B"/>
    <w:rsid w:val="00442BC2"/>
    <w:rsid w:val="00442D5A"/>
    <w:rsid w:val="00442E6C"/>
    <w:rsid w:val="00442EE9"/>
    <w:rsid w:val="004432CF"/>
    <w:rsid w:val="0044349E"/>
    <w:rsid w:val="0044353F"/>
    <w:rsid w:val="004438B5"/>
    <w:rsid w:val="004438BA"/>
    <w:rsid w:val="00443C2E"/>
    <w:rsid w:val="00443D9C"/>
    <w:rsid w:val="00443EA8"/>
    <w:rsid w:val="004444FC"/>
    <w:rsid w:val="00444664"/>
    <w:rsid w:val="004447BD"/>
    <w:rsid w:val="004449E8"/>
    <w:rsid w:val="00444BBB"/>
    <w:rsid w:val="00444D23"/>
    <w:rsid w:val="00444DDB"/>
    <w:rsid w:val="0044506E"/>
    <w:rsid w:val="00445295"/>
    <w:rsid w:val="004453F9"/>
    <w:rsid w:val="004454AB"/>
    <w:rsid w:val="0044569E"/>
    <w:rsid w:val="004456C7"/>
    <w:rsid w:val="00445AF4"/>
    <w:rsid w:val="00446294"/>
    <w:rsid w:val="0044647C"/>
    <w:rsid w:val="00446A7F"/>
    <w:rsid w:val="00446AE4"/>
    <w:rsid w:val="00446B8E"/>
    <w:rsid w:val="00446BC8"/>
    <w:rsid w:val="00446C2B"/>
    <w:rsid w:val="00446CE7"/>
    <w:rsid w:val="00446DE7"/>
    <w:rsid w:val="00446DF4"/>
    <w:rsid w:val="00447043"/>
    <w:rsid w:val="00447611"/>
    <w:rsid w:val="00447833"/>
    <w:rsid w:val="004478AD"/>
    <w:rsid w:val="0044793C"/>
    <w:rsid w:val="004479D6"/>
    <w:rsid w:val="00447A00"/>
    <w:rsid w:val="00447B83"/>
    <w:rsid w:val="00447BEC"/>
    <w:rsid w:val="00447C78"/>
    <w:rsid w:val="00447D01"/>
    <w:rsid w:val="0045020E"/>
    <w:rsid w:val="0045029C"/>
    <w:rsid w:val="00450695"/>
    <w:rsid w:val="00450763"/>
    <w:rsid w:val="00450890"/>
    <w:rsid w:val="00450A84"/>
    <w:rsid w:val="00450AB5"/>
    <w:rsid w:val="00450C1F"/>
    <w:rsid w:val="00450D82"/>
    <w:rsid w:val="00450D92"/>
    <w:rsid w:val="00450E50"/>
    <w:rsid w:val="00450EE8"/>
    <w:rsid w:val="00450FA2"/>
    <w:rsid w:val="0045112E"/>
    <w:rsid w:val="00451323"/>
    <w:rsid w:val="0045185C"/>
    <w:rsid w:val="0045187B"/>
    <w:rsid w:val="00451EAF"/>
    <w:rsid w:val="00451EDF"/>
    <w:rsid w:val="00451F9B"/>
    <w:rsid w:val="00451FAE"/>
    <w:rsid w:val="00452278"/>
    <w:rsid w:val="0045245E"/>
    <w:rsid w:val="0045278D"/>
    <w:rsid w:val="004527B5"/>
    <w:rsid w:val="004527D3"/>
    <w:rsid w:val="00452A10"/>
    <w:rsid w:val="00452AA3"/>
    <w:rsid w:val="00452CD1"/>
    <w:rsid w:val="00452EB2"/>
    <w:rsid w:val="00452F0C"/>
    <w:rsid w:val="00453415"/>
    <w:rsid w:val="0045351C"/>
    <w:rsid w:val="004539C5"/>
    <w:rsid w:val="00453DD2"/>
    <w:rsid w:val="004545C0"/>
    <w:rsid w:val="00454606"/>
    <w:rsid w:val="004546AF"/>
    <w:rsid w:val="0045475E"/>
    <w:rsid w:val="00454903"/>
    <w:rsid w:val="004551C9"/>
    <w:rsid w:val="004551DB"/>
    <w:rsid w:val="0045531D"/>
    <w:rsid w:val="0045537F"/>
    <w:rsid w:val="004556E2"/>
    <w:rsid w:val="00455748"/>
    <w:rsid w:val="004559B6"/>
    <w:rsid w:val="00455AC1"/>
    <w:rsid w:val="00455D33"/>
    <w:rsid w:val="00456041"/>
    <w:rsid w:val="004560DE"/>
    <w:rsid w:val="004560F4"/>
    <w:rsid w:val="00456453"/>
    <w:rsid w:val="004566B0"/>
    <w:rsid w:val="0045688A"/>
    <w:rsid w:val="0045697D"/>
    <w:rsid w:val="00456A28"/>
    <w:rsid w:val="00456AD7"/>
    <w:rsid w:val="00456B0D"/>
    <w:rsid w:val="00456B89"/>
    <w:rsid w:val="00456CD8"/>
    <w:rsid w:val="00456D7E"/>
    <w:rsid w:val="004570F6"/>
    <w:rsid w:val="004572A8"/>
    <w:rsid w:val="00457313"/>
    <w:rsid w:val="004573F1"/>
    <w:rsid w:val="004573FD"/>
    <w:rsid w:val="00457400"/>
    <w:rsid w:val="0045744A"/>
    <w:rsid w:val="004578FC"/>
    <w:rsid w:val="00460074"/>
    <w:rsid w:val="004600DE"/>
    <w:rsid w:val="00460160"/>
    <w:rsid w:val="00460C90"/>
    <w:rsid w:val="00460D1C"/>
    <w:rsid w:val="00461069"/>
    <w:rsid w:val="00461279"/>
    <w:rsid w:val="00461382"/>
    <w:rsid w:val="00461A01"/>
    <w:rsid w:val="00461B87"/>
    <w:rsid w:val="00461C14"/>
    <w:rsid w:val="00461C74"/>
    <w:rsid w:val="00461FB7"/>
    <w:rsid w:val="00461FBD"/>
    <w:rsid w:val="0046230F"/>
    <w:rsid w:val="0046275E"/>
    <w:rsid w:val="00462ACC"/>
    <w:rsid w:val="00462D39"/>
    <w:rsid w:val="00462DEA"/>
    <w:rsid w:val="00462ECB"/>
    <w:rsid w:val="00463263"/>
    <w:rsid w:val="004635F7"/>
    <w:rsid w:val="004637FE"/>
    <w:rsid w:val="004639F5"/>
    <w:rsid w:val="00463A8B"/>
    <w:rsid w:val="00463CC2"/>
    <w:rsid w:val="00463CF3"/>
    <w:rsid w:val="00463F7D"/>
    <w:rsid w:val="00464183"/>
    <w:rsid w:val="00464771"/>
    <w:rsid w:val="004648CA"/>
    <w:rsid w:val="0046490C"/>
    <w:rsid w:val="00464BA7"/>
    <w:rsid w:val="00464D1F"/>
    <w:rsid w:val="00464E32"/>
    <w:rsid w:val="00464F6F"/>
    <w:rsid w:val="00465130"/>
    <w:rsid w:val="0046566B"/>
    <w:rsid w:val="00465965"/>
    <w:rsid w:val="00465AF0"/>
    <w:rsid w:val="00465B69"/>
    <w:rsid w:val="00465F97"/>
    <w:rsid w:val="00466363"/>
    <w:rsid w:val="00466576"/>
    <w:rsid w:val="004665ED"/>
    <w:rsid w:val="00466680"/>
    <w:rsid w:val="00466A5F"/>
    <w:rsid w:val="00466B4C"/>
    <w:rsid w:val="0046712F"/>
    <w:rsid w:val="004672B2"/>
    <w:rsid w:val="0046757B"/>
    <w:rsid w:val="004676F9"/>
    <w:rsid w:val="004677CD"/>
    <w:rsid w:val="00467A34"/>
    <w:rsid w:val="00467AEB"/>
    <w:rsid w:val="00467B8F"/>
    <w:rsid w:val="00467CEA"/>
    <w:rsid w:val="00470069"/>
    <w:rsid w:val="004700CB"/>
    <w:rsid w:val="0047027E"/>
    <w:rsid w:val="0047033B"/>
    <w:rsid w:val="004703C2"/>
    <w:rsid w:val="004704C3"/>
    <w:rsid w:val="004709E9"/>
    <w:rsid w:val="00470C41"/>
    <w:rsid w:val="004710FA"/>
    <w:rsid w:val="00471897"/>
    <w:rsid w:val="00471EA1"/>
    <w:rsid w:val="00471EE1"/>
    <w:rsid w:val="004722A6"/>
    <w:rsid w:val="004722DB"/>
    <w:rsid w:val="00472406"/>
    <w:rsid w:val="00472490"/>
    <w:rsid w:val="00472528"/>
    <w:rsid w:val="0047264B"/>
    <w:rsid w:val="004726DF"/>
    <w:rsid w:val="004728B6"/>
    <w:rsid w:val="00472D75"/>
    <w:rsid w:val="00472E09"/>
    <w:rsid w:val="00472E9B"/>
    <w:rsid w:val="00472F14"/>
    <w:rsid w:val="00472FC9"/>
    <w:rsid w:val="0047345E"/>
    <w:rsid w:val="0047374A"/>
    <w:rsid w:val="00473763"/>
    <w:rsid w:val="00473A4D"/>
    <w:rsid w:val="00473A53"/>
    <w:rsid w:val="0047416A"/>
    <w:rsid w:val="0047431A"/>
    <w:rsid w:val="00474576"/>
    <w:rsid w:val="0047477D"/>
    <w:rsid w:val="004749B5"/>
    <w:rsid w:val="00474B4D"/>
    <w:rsid w:val="00474D4A"/>
    <w:rsid w:val="00474F10"/>
    <w:rsid w:val="00475155"/>
    <w:rsid w:val="0047562E"/>
    <w:rsid w:val="004756CA"/>
    <w:rsid w:val="00475802"/>
    <w:rsid w:val="004759F1"/>
    <w:rsid w:val="00475B0B"/>
    <w:rsid w:val="00475DD9"/>
    <w:rsid w:val="004761F2"/>
    <w:rsid w:val="00476229"/>
    <w:rsid w:val="004762A7"/>
    <w:rsid w:val="0047635A"/>
    <w:rsid w:val="004763D0"/>
    <w:rsid w:val="0047658A"/>
    <w:rsid w:val="004765FC"/>
    <w:rsid w:val="004766DB"/>
    <w:rsid w:val="00476879"/>
    <w:rsid w:val="0047697B"/>
    <w:rsid w:val="00476A0E"/>
    <w:rsid w:val="00476A5F"/>
    <w:rsid w:val="00476BE6"/>
    <w:rsid w:val="00477021"/>
    <w:rsid w:val="00477053"/>
    <w:rsid w:val="0047725E"/>
    <w:rsid w:val="00477531"/>
    <w:rsid w:val="004776AF"/>
    <w:rsid w:val="0047786A"/>
    <w:rsid w:val="00477C1E"/>
    <w:rsid w:val="00477D0E"/>
    <w:rsid w:val="00477D5F"/>
    <w:rsid w:val="00477DCF"/>
    <w:rsid w:val="0048053C"/>
    <w:rsid w:val="00480947"/>
    <w:rsid w:val="00480A34"/>
    <w:rsid w:val="0048108E"/>
    <w:rsid w:val="00481098"/>
    <w:rsid w:val="0048121C"/>
    <w:rsid w:val="00481234"/>
    <w:rsid w:val="00481579"/>
    <w:rsid w:val="0048172C"/>
    <w:rsid w:val="00481A34"/>
    <w:rsid w:val="00481CBF"/>
    <w:rsid w:val="0048240B"/>
    <w:rsid w:val="00482776"/>
    <w:rsid w:val="00482A3F"/>
    <w:rsid w:val="00482C79"/>
    <w:rsid w:val="00482E67"/>
    <w:rsid w:val="00483041"/>
    <w:rsid w:val="004830CB"/>
    <w:rsid w:val="004830F5"/>
    <w:rsid w:val="004832AA"/>
    <w:rsid w:val="004832F1"/>
    <w:rsid w:val="004837AD"/>
    <w:rsid w:val="00483A3F"/>
    <w:rsid w:val="00484076"/>
    <w:rsid w:val="004840B4"/>
    <w:rsid w:val="0048411D"/>
    <w:rsid w:val="00484447"/>
    <w:rsid w:val="004844A0"/>
    <w:rsid w:val="0048461F"/>
    <w:rsid w:val="00484874"/>
    <w:rsid w:val="00484A60"/>
    <w:rsid w:val="00484BF8"/>
    <w:rsid w:val="00484C90"/>
    <w:rsid w:val="00484CAF"/>
    <w:rsid w:val="00484FAD"/>
    <w:rsid w:val="00485039"/>
    <w:rsid w:val="00485673"/>
    <w:rsid w:val="0048580A"/>
    <w:rsid w:val="00485EA3"/>
    <w:rsid w:val="00485EA7"/>
    <w:rsid w:val="004861D6"/>
    <w:rsid w:val="0048639B"/>
    <w:rsid w:val="00486406"/>
    <w:rsid w:val="004864F2"/>
    <w:rsid w:val="004865B8"/>
    <w:rsid w:val="004867DB"/>
    <w:rsid w:val="004868E4"/>
    <w:rsid w:val="00486CF8"/>
    <w:rsid w:val="004872D2"/>
    <w:rsid w:val="00487357"/>
    <w:rsid w:val="0048744F"/>
    <w:rsid w:val="00487469"/>
    <w:rsid w:val="00487562"/>
    <w:rsid w:val="00487638"/>
    <w:rsid w:val="004878DA"/>
    <w:rsid w:val="00487C4D"/>
    <w:rsid w:val="00487E2D"/>
    <w:rsid w:val="00490580"/>
    <w:rsid w:val="00490804"/>
    <w:rsid w:val="00490886"/>
    <w:rsid w:val="00490A3A"/>
    <w:rsid w:val="00490AB0"/>
    <w:rsid w:val="00490BE9"/>
    <w:rsid w:val="00490D0F"/>
    <w:rsid w:val="00490F34"/>
    <w:rsid w:val="00490F63"/>
    <w:rsid w:val="00491010"/>
    <w:rsid w:val="0049105E"/>
    <w:rsid w:val="004912B4"/>
    <w:rsid w:val="0049152F"/>
    <w:rsid w:val="00491582"/>
    <w:rsid w:val="0049176D"/>
    <w:rsid w:val="00491E15"/>
    <w:rsid w:val="00491E57"/>
    <w:rsid w:val="00492015"/>
    <w:rsid w:val="0049215D"/>
    <w:rsid w:val="0049239A"/>
    <w:rsid w:val="00492460"/>
    <w:rsid w:val="00492501"/>
    <w:rsid w:val="004925C2"/>
    <w:rsid w:val="00492AEA"/>
    <w:rsid w:val="00492B4C"/>
    <w:rsid w:val="00492F01"/>
    <w:rsid w:val="004933FE"/>
    <w:rsid w:val="00493413"/>
    <w:rsid w:val="00493596"/>
    <w:rsid w:val="00493869"/>
    <w:rsid w:val="0049391B"/>
    <w:rsid w:val="00493A29"/>
    <w:rsid w:val="00493AF8"/>
    <w:rsid w:val="00493BCB"/>
    <w:rsid w:val="00493D4F"/>
    <w:rsid w:val="00493D81"/>
    <w:rsid w:val="00493F49"/>
    <w:rsid w:val="004942A3"/>
    <w:rsid w:val="004944E1"/>
    <w:rsid w:val="00494531"/>
    <w:rsid w:val="00494761"/>
    <w:rsid w:val="00494789"/>
    <w:rsid w:val="00494A10"/>
    <w:rsid w:val="00494B2B"/>
    <w:rsid w:val="00494D4B"/>
    <w:rsid w:val="00495024"/>
    <w:rsid w:val="00495157"/>
    <w:rsid w:val="00495471"/>
    <w:rsid w:val="00495506"/>
    <w:rsid w:val="0049555A"/>
    <w:rsid w:val="004956E7"/>
    <w:rsid w:val="00495E7F"/>
    <w:rsid w:val="00495F49"/>
    <w:rsid w:val="0049617D"/>
    <w:rsid w:val="00496180"/>
    <w:rsid w:val="004963DD"/>
    <w:rsid w:val="00496713"/>
    <w:rsid w:val="004968D2"/>
    <w:rsid w:val="0049699C"/>
    <w:rsid w:val="00496A55"/>
    <w:rsid w:val="00496D5A"/>
    <w:rsid w:val="00497126"/>
    <w:rsid w:val="00497448"/>
    <w:rsid w:val="00497778"/>
    <w:rsid w:val="004979BF"/>
    <w:rsid w:val="00497B31"/>
    <w:rsid w:val="00497D2F"/>
    <w:rsid w:val="004A078C"/>
    <w:rsid w:val="004A0827"/>
    <w:rsid w:val="004A085A"/>
    <w:rsid w:val="004A0A14"/>
    <w:rsid w:val="004A0C52"/>
    <w:rsid w:val="004A0E96"/>
    <w:rsid w:val="004A0FC7"/>
    <w:rsid w:val="004A1091"/>
    <w:rsid w:val="004A15EB"/>
    <w:rsid w:val="004A16B4"/>
    <w:rsid w:val="004A1BAD"/>
    <w:rsid w:val="004A1C99"/>
    <w:rsid w:val="004A1CBE"/>
    <w:rsid w:val="004A1D50"/>
    <w:rsid w:val="004A1D54"/>
    <w:rsid w:val="004A1E2D"/>
    <w:rsid w:val="004A2290"/>
    <w:rsid w:val="004A22BA"/>
    <w:rsid w:val="004A242A"/>
    <w:rsid w:val="004A290B"/>
    <w:rsid w:val="004A2B37"/>
    <w:rsid w:val="004A2C43"/>
    <w:rsid w:val="004A2C77"/>
    <w:rsid w:val="004A2C81"/>
    <w:rsid w:val="004A2EE8"/>
    <w:rsid w:val="004A2F7D"/>
    <w:rsid w:val="004A31B1"/>
    <w:rsid w:val="004A3424"/>
    <w:rsid w:val="004A34D0"/>
    <w:rsid w:val="004A3E3F"/>
    <w:rsid w:val="004A4229"/>
    <w:rsid w:val="004A4722"/>
    <w:rsid w:val="004A4C66"/>
    <w:rsid w:val="004A4D9C"/>
    <w:rsid w:val="004A4EE0"/>
    <w:rsid w:val="004A4F2F"/>
    <w:rsid w:val="004A533D"/>
    <w:rsid w:val="004A5348"/>
    <w:rsid w:val="004A56D7"/>
    <w:rsid w:val="004A56E7"/>
    <w:rsid w:val="004A5825"/>
    <w:rsid w:val="004A5B87"/>
    <w:rsid w:val="004A5FFF"/>
    <w:rsid w:val="004A60B8"/>
    <w:rsid w:val="004A6368"/>
    <w:rsid w:val="004A6440"/>
    <w:rsid w:val="004A6487"/>
    <w:rsid w:val="004A65DB"/>
    <w:rsid w:val="004A6794"/>
    <w:rsid w:val="004A694D"/>
    <w:rsid w:val="004A6C51"/>
    <w:rsid w:val="004A702E"/>
    <w:rsid w:val="004A719D"/>
    <w:rsid w:val="004A7295"/>
    <w:rsid w:val="004A7515"/>
    <w:rsid w:val="004A7580"/>
    <w:rsid w:val="004A78AC"/>
    <w:rsid w:val="004A7B53"/>
    <w:rsid w:val="004A7BC4"/>
    <w:rsid w:val="004A7C3B"/>
    <w:rsid w:val="004A7DE0"/>
    <w:rsid w:val="004B028D"/>
    <w:rsid w:val="004B0538"/>
    <w:rsid w:val="004B08CA"/>
    <w:rsid w:val="004B09E6"/>
    <w:rsid w:val="004B0EEF"/>
    <w:rsid w:val="004B10DD"/>
    <w:rsid w:val="004B10FB"/>
    <w:rsid w:val="004B113F"/>
    <w:rsid w:val="004B11B9"/>
    <w:rsid w:val="004B1432"/>
    <w:rsid w:val="004B1531"/>
    <w:rsid w:val="004B153A"/>
    <w:rsid w:val="004B1620"/>
    <w:rsid w:val="004B171A"/>
    <w:rsid w:val="004B1897"/>
    <w:rsid w:val="004B1B25"/>
    <w:rsid w:val="004B1CD8"/>
    <w:rsid w:val="004B2627"/>
    <w:rsid w:val="004B2924"/>
    <w:rsid w:val="004B2AB2"/>
    <w:rsid w:val="004B2AC4"/>
    <w:rsid w:val="004B2DAB"/>
    <w:rsid w:val="004B2F92"/>
    <w:rsid w:val="004B3092"/>
    <w:rsid w:val="004B309F"/>
    <w:rsid w:val="004B3169"/>
    <w:rsid w:val="004B31AB"/>
    <w:rsid w:val="004B322A"/>
    <w:rsid w:val="004B3482"/>
    <w:rsid w:val="004B34F3"/>
    <w:rsid w:val="004B361F"/>
    <w:rsid w:val="004B3866"/>
    <w:rsid w:val="004B4032"/>
    <w:rsid w:val="004B40B0"/>
    <w:rsid w:val="004B41D2"/>
    <w:rsid w:val="004B42EE"/>
    <w:rsid w:val="004B440F"/>
    <w:rsid w:val="004B4494"/>
    <w:rsid w:val="004B4635"/>
    <w:rsid w:val="004B4643"/>
    <w:rsid w:val="004B470B"/>
    <w:rsid w:val="004B485B"/>
    <w:rsid w:val="004B49A3"/>
    <w:rsid w:val="004B49E6"/>
    <w:rsid w:val="004B4C6A"/>
    <w:rsid w:val="004B5148"/>
    <w:rsid w:val="004B53B4"/>
    <w:rsid w:val="004B5697"/>
    <w:rsid w:val="004B5B0E"/>
    <w:rsid w:val="004B6084"/>
    <w:rsid w:val="004B643F"/>
    <w:rsid w:val="004B6717"/>
    <w:rsid w:val="004B6775"/>
    <w:rsid w:val="004B6921"/>
    <w:rsid w:val="004B6962"/>
    <w:rsid w:val="004B6A9A"/>
    <w:rsid w:val="004B6ED9"/>
    <w:rsid w:val="004B6FDC"/>
    <w:rsid w:val="004B7012"/>
    <w:rsid w:val="004B75D4"/>
    <w:rsid w:val="004B77B0"/>
    <w:rsid w:val="004B77D3"/>
    <w:rsid w:val="004B7CB0"/>
    <w:rsid w:val="004B7DA1"/>
    <w:rsid w:val="004B7DB6"/>
    <w:rsid w:val="004B7E86"/>
    <w:rsid w:val="004C0227"/>
    <w:rsid w:val="004C044E"/>
    <w:rsid w:val="004C04BD"/>
    <w:rsid w:val="004C05E3"/>
    <w:rsid w:val="004C0D1E"/>
    <w:rsid w:val="004C0E76"/>
    <w:rsid w:val="004C0F8D"/>
    <w:rsid w:val="004C1140"/>
    <w:rsid w:val="004C1397"/>
    <w:rsid w:val="004C1575"/>
    <w:rsid w:val="004C17EB"/>
    <w:rsid w:val="004C1CAD"/>
    <w:rsid w:val="004C1DCE"/>
    <w:rsid w:val="004C20A4"/>
    <w:rsid w:val="004C2103"/>
    <w:rsid w:val="004C25A2"/>
    <w:rsid w:val="004C271B"/>
    <w:rsid w:val="004C2A1D"/>
    <w:rsid w:val="004C2ABD"/>
    <w:rsid w:val="004C2F3D"/>
    <w:rsid w:val="004C30E5"/>
    <w:rsid w:val="004C31BB"/>
    <w:rsid w:val="004C3366"/>
    <w:rsid w:val="004C347B"/>
    <w:rsid w:val="004C350E"/>
    <w:rsid w:val="004C3532"/>
    <w:rsid w:val="004C361A"/>
    <w:rsid w:val="004C3672"/>
    <w:rsid w:val="004C369D"/>
    <w:rsid w:val="004C37E2"/>
    <w:rsid w:val="004C3AB3"/>
    <w:rsid w:val="004C3B13"/>
    <w:rsid w:val="004C3CCB"/>
    <w:rsid w:val="004C3E6D"/>
    <w:rsid w:val="004C3F93"/>
    <w:rsid w:val="004C4011"/>
    <w:rsid w:val="004C421C"/>
    <w:rsid w:val="004C4357"/>
    <w:rsid w:val="004C436E"/>
    <w:rsid w:val="004C457D"/>
    <w:rsid w:val="004C4C20"/>
    <w:rsid w:val="004C4DBE"/>
    <w:rsid w:val="004C4FC8"/>
    <w:rsid w:val="004C4FEE"/>
    <w:rsid w:val="004C52CF"/>
    <w:rsid w:val="004C55F5"/>
    <w:rsid w:val="004C56A5"/>
    <w:rsid w:val="004C56FC"/>
    <w:rsid w:val="004C5ACA"/>
    <w:rsid w:val="004C5B40"/>
    <w:rsid w:val="004C5B5F"/>
    <w:rsid w:val="004C61DD"/>
    <w:rsid w:val="004C623E"/>
    <w:rsid w:val="004C635C"/>
    <w:rsid w:val="004C63BF"/>
    <w:rsid w:val="004C6489"/>
    <w:rsid w:val="004C6639"/>
    <w:rsid w:val="004C68A5"/>
    <w:rsid w:val="004C68C0"/>
    <w:rsid w:val="004C6AEF"/>
    <w:rsid w:val="004C6EA6"/>
    <w:rsid w:val="004C7094"/>
    <w:rsid w:val="004C70EF"/>
    <w:rsid w:val="004C7285"/>
    <w:rsid w:val="004C7461"/>
    <w:rsid w:val="004C7676"/>
    <w:rsid w:val="004C786A"/>
    <w:rsid w:val="004C799B"/>
    <w:rsid w:val="004C7BA7"/>
    <w:rsid w:val="004C7D69"/>
    <w:rsid w:val="004C7ECB"/>
    <w:rsid w:val="004D017D"/>
    <w:rsid w:val="004D03C7"/>
    <w:rsid w:val="004D040A"/>
    <w:rsid w:val="004D04B9"/>
    <w:rsid w:val="004D060D"/>
    <w:rsid w:val="004D0A71"/>
    <w:rsid w:val="004D0D7F"/>
    <w:rsid w:val="004D0D80"/>
    <w:rsid w:val="004D0E8D"/>
    <w:rsid w:val="004D141A"/>
    <w:rsid w:val="004D142B"/>
    <w:rsid w:val="004D14A8"/>
    <w:rsid w:val="004D1505"/>
    <w:rsid w:val="004D1925"/>
    <w:rsid w:val="004D1982"/>
    <w:rsid w:val="004D1FD8"/>
    <w:rsid w:val="004D2144"/>
    <w:rsid w:val="004D257D"/>
    <w:rsid w:val="004D268E"/>
    <w:rsid w:val="004D26F0"/>
    <w:rsid w:val="004D2740"/>
    <w:rsid w:val="004D2857"/>
    <w:rsid w:val="004D28DB"/>
    <w:rsid w:val="004D2906"/>
    <w:rsid w:val="004D2B25"/>
    <w:rsid w:val="004D2C44"/>
    <w:rsid w:val="004D2C63"/>
    <w:rsid w:val="004D2E03"/>
    <w:rsid w:val="004D319F"/>
    <w:rsid w:val="004D322C"/>
    <w:rsid w:val="004D341A"/>
    <w:rsid w:val="004D34CF"/>
    <w:rsid w:val="004D357C"/>
    <w:rsid w:val="004D362C"/>
    <w:rsid w:val="004D36F1"/>
    <w:rsid w:val="004D3827"/>
    <w:rsid w:val="004D3AD5"/>
    <w:rsid w:val="004D3AFB"/>
    <w:rsid w:val="004D3C67"/>
    <w:rsid w:val="004D4058"/>
    <w:rsid w:val="004D4257"/>
    <w:rsid w:val="004D4404"/>
    <w:rsid w:val="004D447B"/>
    <w:rsid w:val="004D4899"/>
    <w:rsid w:val="004D4B08"/>
    <w:rsid w:val="004D4B2D"/>
    <w:rsid w:val="004D4E67"/>
    <w:rsid w:val="004D5080"/>
    <w:rsid w:val="004D56B6"/>
    <w:rsid w:val="004D5828"/>
    <w:rsid w:val="004D58B4"/>
    <w:rsid w:val="004D58D3"/>
    <w:rsid w:val="004D5AF0"/>
    <w:rsid w:val="004D6049"/>
    <w:rsid w:val="004D60EC"/>
    <w:rsid w:val="004D61E9"/>
    <w:rsid w:val="004D6228"/>
    <w:rsid w:val="004D625A"/>
    <w:rsid w:val="004D62D0"/>
    <w:rsid w:val="004D703A"/>
    <w:rsid w:val="004D71C9"/>
    <w:rsid w:val="004D72C3"/>
    <w:rsid w:val="004D7305"/>
    <w:rsid w:val="004D768F"/>
    <w:rsid w:val="004D76EA"/>
    <w:rsid w:val="004D7CE5"/>
    <w:rsid w:val="004D7FFE"/>
    <w:rsid w:val="004E010A"/>
    <w:rsid w:val="004E015D"/>
    <w:rsid w:val="004E0886"/>
    <w:rsid w:val="004E0999"/>
    <w:rsid w:val="004E0CEE"/>
    <w:rsid w:val="004E10F3"/>
    <w:rsid w:val="004E14C3"/>
    <w:rsid w:val="004E1527"/>
    <w:rsid w:val="004E1529"/>
    <w:rsid w:val="004E185E"/>
    <w:rsid w:val="004E1891"/>
    <w:rsid w:val="004E1AAE"/>
    <w:rsid w:val="004E1E15"/>
    <w:rsid w:val="004E20D3"/>
    <w:rsid w:val="004E2470"/>
    <w:rsid w:val="004E298A"/>
    <w:rsid w:val="004E29B0"/>
    <w:rsid w:val="004E29E4"/>
    <w:rsid w:val="004E2A18"/>
    <w:rsid w:val="004E2C61"/>
    <w:rsid w:val="004E30BB"/>
    <w:rsid w:val="004E30BE"/>
    <w:rsid w:val="004E30ED"/>
    <w:rsid w:val="004E317A"/>
    <w:rsid w:val="004E3197"/>
    <w:rsid w:val="004E3777"/>
    <w:rsid w:val="004E37A7"/>
    <w:rsid w:val="004E3868"/>
    <w:rsid w:val="004E3A34"/>
    <w:rsid w:val="004E3B66"/>
    <w:rsid w:val="004E3BC8"/>
    <w:rsid w:val="004E3C2B"/>
    <w:rsid w:val="004E41EE"/>
    <w:rsid w:val="004E4651"/>
    <w:rsid w:val="004E484C"/>
    <w:rsid w:val="004E48D2"/>
    <w:rsid w:val="004E4950"/>
    <w:rsid w:val="004E49AA"/>
    <w:rsid w:val="004E49C0"/>
    <w:rsid w:val="004E4C1D"/>
    <w:rsid w:val="004E4C70"/>
    <w:rsid w:val="004E4EC8"/>
    <w:rsid w:val="004E50A2"/>
    <w:rsid w:val="004E5510"/>
    <w:rsid w:val="004E56FE"/>
    <w:rsid w:val="004E572C"/>
    <w:rsid w:val="004E576C"/>
    <w:rsid w:val="004E59CB"/>
    <w:rsid w:val="004E5A42"/>
    <w:rsid w:val="004E5E17"/>
    <w:rsid w:val="004E5E84"/>
    <w:rsid w:val="004E620F"/>
    <w:rsid w:val="004E652C"/>
    <w:rsid w:val="004E6583"/>
    <w:rsid w:val="004E66EF"/>
    <w:rsid w:val="004E6A25"/>
    <w:rsid w:val="004E6BE7"/>
    <w:rsid w:val="004E6F82"/>
    <w:rsid w:val="004E7603"/>
    <w:rsid w:val="004E78C0"/>
    <w:rsid w:val="004E7A98"/>
    <w:rsid w:val="004E7B68"/>
    <w:rsid w:val="004E7B96"/>
    <w:rsid w:val="004E7C7E"/>
    <w:rsid w:val="004E7CB3"/>
    <w:rsid w:val="004F03C7"/>
    <w:rsid w:val="004F0415"/>
    <w:rsid w:val="004F050D"/>
    <w:rsid w:val="004F056B"/>
    <w:rsid w:val="004F0775"/>
    <w:rsid w:val="004F08EC"/>
    <w:rsid w:val="004F0986"/>
    <w:rsid w:val="004F0ACC"/>
    <w:rsid w:val="004F0DEB"/>
    <w:rsid w:val="004F0E0D"/>
    <w:rsid w:val="004F11B5"/>
    <w:rsid w:val="004F11F1"/>
    <w:rsid w:val="004F1251"/>
    <w:rsid w:val="004F1323"/>
    <w:rsid w:val="004F1906"/>
    <w:rsid w:val="004F1C99"/>
    <w:rsid w:val="004F1F9F"/>
    <w:rsid w:val="004F2007"/>
    <w:rsid w:val="004F2267"/>
    <w:rsid w:val="004F2375"/>
    <w:rsid w:val="004F2593"/>
    <w:rsid w:val="004F27BF"/>
    <w:rsid w:val="004F2963"/>
    <w:rsid w:val="004F29F4"/>
    <w:rsid w:val="004F2CF4"/>
    <w:rsid w:val="004F3059"/>
    <w:rsid w:val="004F36A8"/>
    <w:rsid w:val="004F387E"/>
    <w:rsid w:val="004F3A1E"/>
    <w:rsid w:val="004F3B79"/>
    <w:rsid w:val="004F3C19"/>
    <w:rsid w:val="004F3C6B"/>
    <w:rsid w:val="004F3D2E"/>
    <w:rsid w:val="004F3E26"/>
    <w:rsid w:val="004F40B2"/>
    <w:rsid w:val="004F412C"/>
    <w:rsid w:val="004F42C8"/>
    <w:rsid w:val="004F4364"/>
    <w:rsid w:val="004F484F"/>
    <w:rsid w:val="004F49C3"/>
    <w:rsid w:val="004F4B40"/>
    <w:rsid w:val="004F4E02"/>
    <w:rsid w:val="004F5275"/>
    <w:rsid w:val="004F53AE"/>
    <w:rsid w:val="004F5642"/>
    <w:rsid w:val="004F5B69"/>
    <w:rsid w:val="004F5BE2"/>
    <w:rsid w:val="004F6038"/>
    <w:rsid w:val="004F6040"/>
    <w:rsid w:val="004F6100"/>
    <w:rsid w:val="004F61E8"/>
    <w:rsid w:val="004F6559"/>
    <w:rsid w:val="004F657D"/>
    <w:rsid w:val="004F6B36"/>
    <w:rsid w:val="004F7145"/>
    <w:rsid w:val="004F7173"/>
    <w:rsid w:val="004F737C"/>
    <w:rsid w:val="004F7798"/>
    <w:rsid w:val="004F798E"/>
    <w:rsid w:val="004F7BBC"/>
    <w:rsid w:val="004F7E87"/>
    <w:rsid w:val="004F7F29"/>
    <w:rsid w:val="004F7F30"/>
    <w:rsid w:val="004F7F31"/>
    <w:rsid w:val="004F7F69"/>
    <w:rsid w:val="00500122"/>
    <w:rsid w:val="00500132"/>
    <w:rsid w:val="00500404"/>
    <w:rsid w:val="00500502"/>
    <w:rsid w:val="00500747"/>
    <w:rsid w:val="005008B9"/>
    <w:rsid w:val="005008E8"/>
    <w:rsid w:val="00500937"/>
    <w:rsid w:val="00500C7D"/>
    <w:rsid w:val="00500E6A"/>
    <w:rsid w:val="00500EE6"/>
    <w:rsid w:val="00501121"/>
    <w:rsid w:val="00501156"/>
    <w:rsid w:val="005015F1"/>
    <w:rsid w:val="00501653"/>
    <w:rsid w:val="0050168A"/>
    <w:rsid w:val="005016DB"/>
    <w:rsid w:val="005019DE"/>
    <w:rsid w:val="00501B5B"/>
    <w:rsid w:val="00502012"/>
    <w:rsid w:val="0050202F"/>
    <w:rsid w:val="00502070"/>
    <w:rsid w:val="005020D9"/>
    <w:rsid w:val="005020EF"/>
    <w:rsid w:val="00502233"/>
    <w:rsid w:val="005022D7"/>
    <w:rsid w:val="0050233B"/>
    <w:rsid w:val="00502411"/>
    <w:rsid w:val="005024B4"/>
    <w:rsid w:val="0050250D"/>
    <w:rsid w:val="00502623"/>
    <w:rsid w:val="00502948"/>
    <w:rsid w:val="00502D34"/>
    <w:rsid w:val="00503062"/>
    <w:rsid w:val="005031F6"/>
    <w:rsid w:val="005033E9"/>
    <w:rsid w:val="00503ACE"/>
    <w:rsid w:val="00503B14"/>
    <w:rsid w:val="00503D5D"/>
    <w:rsid w:val="00503D5E"/>
    <w:rsid w:val="00504131"/>
    <w:rsid w:val="005044EF"/>
    <w:rsid w:val="00504B80"/>
    <w:rsid w:val="00504E23"/>
    <w:rsid w:val="005052BA"/>
    <w:rsid w:val="005052D0"/>
    <w:rsid w:val="00505432"/>
    <w:rsid w:val="005057C7"/>
    <w:rsid w:val="00505CB3"/>
    <w:rsid w:val="00505E42"/>
    <w:rsid w:val="00506707"/>
    <w:rsid w:val="0050680A"/>
    <w:rsid w:val="0050691C"/>
    <w:rsid w:val="00506AEB"/>
    <w:rsid w:val="00506BBB"/>
    <w:rsid w:val="00506D90"/>
    <w:rsid w:val="005071BA"/>
    <w:rsid w:val="00507405"/>
    <w:rsid w:val="0050743D"/>
    <w:rsid w:val="00507842"/>
    <w:rsid w:val="0050788E"/>
    <w:rsid w:val="00507D9E"/>
    <w:rsid w:val="00507DDC"/>
    <w:rsid w:val="005101CB"/>
    <w:rsid w:val="0051048E"/>
    <w:rsid w:val="0051057F"/>
    <w:rsid w:val="00510836"/>
    <w:rsid w:val="00510A43"/>
    <w:rsid w:val="00510BA5"/>
    <w:rsid w:val="00510FD1"/>
    <w:rsid w:val="005110A7"/>
    <w:rsid w:val="00511293"/>
    <w:rsid w:val="005112C9"/>
    <w:rsid w:val="00511530"/>
    <w:rsid w:val="0051191E"/>
    <w:rsid w:val="00511A12"/>
    <w:rsid w:val="00511AB3"/>
    <w:rsid w:val="00511B01"/>
    <w:rsid w:val="00511CC1"/>
    <w:rsid w:val="00512014"/>
    <w:rsid w:val="005121D6"/>
    <w:rsid w:val="0051240F"/>
    <w:rsid w:val="00512461"/>
    <w:rsid w:val="0051248D"/>
    <w:rsid w:val="005126FE"/>
    <w:rsid w:val="005127A3"/>
    <w:rsid w:val="00512C69"/>
    <w:rsid w:val="00512E83"/>
    <w:rsid w:val="00513683"/>
    <w:rsid w:val="005139B7"/>
    <w:rsid w:val="005139DE"/>
    <w:rsid w:val="00513D79"/>
    <w:rsid w:val="005141FA"/>
    <w:rsid w:val="0051435A"/>
    <w:rsid w:val="0051439C"/>
    <w:rsid w:val="005144CF"/>
    <w:rsid w:val="0051459F"/>
    <w:rsid w:val="0051465B"/>
    <w:rsid w:val="005146D4"/>
    <w:rsid w:val="00514DAE"/>
    <w:rsid w:val="00514EAB"/>
    <w:rsid w:val="005150DB"/>
    <w:rsid w:val="0051531F"/>
    <w:rsid w:val="00515340"/>
    <w:rsid w:val="00515575"/>
    <w:rsid w:val="00515651"/>
    <w:rsid w:val="00515791"/>
    <w:rsid w:val="00515BF8"/>
    <w:rsid w:val="00516165"/>
    <w:rsid w:val="00516434"/>
    <w:rsid w:val="005164A5"/>
    <w:rsid w:val="005164B5"/>
    <w:rsid w:val="005168C5"/>
    <w:rsid w:val="0051693E"/>
    <w:rsid w:val="00516A80"/>
    <w:rsid w:val="00516A9E"/>
    <w:rsid w:val="00516C2B"/>
    <w:rsid w:val="00516E6C"/>
    <w:rsid w:val="00516F1E"/>
    <w:rsid w:val="00517477"/>
    <w:rsid w:val="00517499"/>
    <w:rsid w:val="0051757F"/>
    <w:rsid w:val="005175C5"/>
    <w:rsid w:val="00517848"/>
    <w:rsid w:val="005179CF"/>
    <w:rsid w:val="005179DB"/>
    <w:rsid w:val="00517A4C"/>
    <w:rsid w:val="00517B8A"/>
    <w:rsid w:val="00517C8A"/>
    <w:rsid w:val="00517CAD"/>
    <w:rsid w:val="00517FB1"/>
    <w:rsid w:val="0052011F"/>
    <w:rsid w:val="005208C0"/>
    <w:rsid w:val="00520A93"/>
    <w:rsid w:val="00520CEA"/>
    <w:rsid w:val="00520E75"/>
    <w:rsid w:val="0052113B"/>
    <w:rsid w:val="0052117B"/>
    <w:rsid w:val="00521E47"/>
    <w:rsid w:val="00521F02"/>
    <w:rsid w:val="0052221C"/>
    <w:rsid w:val="00522301"/>
    <w:rsid w:val="005223C4"/>
    <w:rsid w:val="00522757"/>
    <w:rsid w:val="0052286B"/>
    <w:rsid w:val="00522923"/>
    <w:rsid w:val="00522A2E"/>
    <w:rsid w:val="00522EB9"/>
    <w:rsid w:val="00522F3D"/>
    <w:rsid w:val="005230AA"/>
    <w:rsid w:val="0052339B"/>
    <w:rsid w:val="005236C2"/>
    <w:rsid w:val="005236FF"/>
    <w:rsid w:val="005239E4"/>
    <w:rsid w:val="00523C62"/>
    <w:rsid w:val="00523ED8"/>
    <w:rsid w:val="005245D5"/>
    <w:rsid w:val="00524768"/>
    <w:rsid w:val="00524794"/>
    <w:rsid w:val="0052496F"/>
    <w:rsid w:val="00524E9D"/>
    <w:rsid w:val="005251FA"/>
    <w:rsid w:val="00525370"/>
    <w:rsid w:val="005253B3"/>
    <w:rsid w:val="00525849"/>
    <w:rsid w:val="005259E2"/>
    <w:rsid w:val="00525D45"/>
    <w:rsid w:val="00525D58"/>
    <w:rsid w:val="00525DEC"/>
    <w:rsid w:val="00525E00"/>
    <w:rsid w:val="00525E22"/>
    <w:rsid w:val="00525E55"/>
    <w:rsid w:val="00525FD0"/>
    <w:rsid w:val="00526CF7"/>
    <w:rsid w:val="00527244"/>
    <w:rsid w:val="005279CA"/>
    <w:rsid w:val="00527A92"/>
    <w:rsid w:val="00527C77"/>
    <w:rsid w:val="00527DF4"/>
    <w:rsid w:val="00527F5E"/>
    <w:rsid w:val="00530039"/>
    <w:rsid w:val="005301EA"/>
    <w:rsid w:val="0053029C"/>
    <w:rsid w:val="005302BF"/>
    <w:rsid w:val="0053033C"/>
    <w:rsid w:val="00530558"/>
    <w:rsid w:val="0053062D"/>
    <w:rsid w:val="005307E1"/>
    <w:rsid w:val="005308C4"/>
    <w:rsid w:val="00530C07"/>
    <w:rsid w:val="00530E81"/>
    <w:rsid w:val="00530E9C"/>
    <w:rsid w:val="0053136A"/>
    <w:rsid w:val="005318B4"/>
    <w:rsid w:val="005318D5"/>
    <w:rsid w:val="005318FA"/>
    <w:rsid w:val="00531A3B"/>
    <w:rsid w:val="00531B0E"/>
    <w:rsid w:val="00531BAE"/>
    <w:rsid w:val="00531D07"/>
    <w:rsid w:val="00531F1E"/>
    <w:rsid w:val="00532219"/>
    <w:rsid w:val="005328E5"/>
    <w:rsid w:val="0053292E"/>
    <w:rsid w:val="00532A38"/>
    <w:rsid w:val="00532BCC"/>
    <w:rsid w:val="00532D26"/>
    <w:rsid w:val="00532E32"/>
    <w:rsid w:val="005335F8"/>
    <w:rsid w:val="005336BC"/>
    <w:rsid w:val="00533AC7"/>
    <w:rsid w:val="00533C9A"/>
    <w:rsid w:val="00533DA5"/>
    <w:rsid w:val="00533EBB"/>
    <w:rsid w:val="0053405F"/>
    <w:rsid w:val="00534325"/>
    <w:rsid w:val="00534401"/>
    <w:rsid w:val="00534691"/>
    <w:rsid w:val="00534EDC"/>
    <w:rsid w:val="00534F86"/>
    <w:rsid w:val="00535153"/>
    <w:rsid w:val="005356F0"/>
    <w:rsid w:val="005357B9"/>
    <w:rsid w:val="005358EE"/>
    <w:rsid w:val="00535BA1"/>
    <w:rsid w:val="00535C0E"/>
    <w:rsid w:val="00535D2F"/>
    <w:rsid w:val="0053612C"/>
    <w:rsid w:val="005361FE"/>
    <w:rsid w:val="00536337"/>
    <w:rsid w:val="00536647"/>
    <w:rsid w:val="0053670F"/>
    <w:rsid w:val="0053675A"/>
    <w:rsid w:val="00536968"/>
    <w:rsid w:val="005369D2"/>
    <w:rsid w:val="00536C41"/>
    <w:rsid w:val="00536D2C"/>
    <w:rsid w:val="00536D3D"/>
    <w:rsid w:val="00536EE1"/>
    <w:rsid w:val="005370E7"/>
    <w:rsid w:val="0053711F"/>
    <w:rsid w:val="005374F4"/>
    <w:rsid w:val="00537788"/>
    <w:rsid w:val="00537913"/>
    <w:rsid w:val="00537A38"/>
    <w:rsid w:val="00537E54"/>
    <w:rsid w:val="005401F1"/>
    <w:rsid w:val="00540297"/>
    <w:rsid w:val="005402B1"/>
    <w:rsid w:val="005402D7"/>
    <w:rsid w:val="00540401"/>
    <w:rsid w:val="005407D1"/>
    <w:rsid w:val="0054082E"/>
    <w:rsid w:val="005408CA"/>
    <w:rsid w:val="00540D70"/>
    <w:rsid w:val="00540D7F"/>
    <w:rsid w:val="0054101C"/>
    <w:rsid w:val="00541189"/>
    <w:rsid w:val="005414A5"/>
    <w:rsid w:val="005417F7"/>
    <w:rsid w:val="00541842"/>
    <w:rsid w:val="005418A1"/>
    <w:rsid w:val="00541DE7"/>
    <w:rsid w:val="00541F64"/>
    <w:rsid w:val="00541FB8"/>
    <w:rsid w:val="0054219E"/>
    <w:rsid w:val="00542234"/>
    <w:rsid w:val="00542236"/>
    <w:rsid w:val="0054239D"/>
    <w:rsid w:val="0054247D"/>
    <w:rsid w:val="0054248B"/>
    <w:rsid w:val="005427E6"/>
    <w:rsid w:val="00543454"/>
    <w:rsid w:val="005439BC"/>
    <w:rsid w:val="005439F4"/>
    <w:rsid w:val="00543A6B"/>
    <w:rsid w:val="00543BDC"/>
    <w:rsid w:val="00543DD7"/>
    <w:rsid w:val="00543EF1"/>
    <w:rsid w:val="00543FCF"/>
    <w:rsid w:val="00544210"/>
    <w:rsid w:val="00544BCA"/>
    <w:rsid w:val="00544D33"/>
    <w:rsid w:val="00544E7B"/>
    <w:rsid w:val="00544F01"/>
    <w:rsid w:val="00544F03"/>
    <w:rsid w:val="00544F56"/>
    <w:rsid w:val="0054502D"/>
    <w:rsid w:val="0054503E"/>
    <w:rsid w:val="005450CC"/>
    <w:rsid w:val="00545768"/>
    <w:rsid w:val="00545B7B"/>
    <w:rsid w:val="00545CAE"/>
    <w:rsid w:val="00545D22"/>
    <w:rsid w:val="00545E10"/>
    <w:rsid w:val="005463DC"/>
    <w:rsid w:val="00546428"/>
    <w:rsid w:val="005465FA"/>
    <w:rsid w:val="00546926"/>
    <w:rsid w:val="00546965"/>
    <w:rsid w:val="005469FF"/>
    <w:rsid w:val="00546ABF"/>
    <w:rsid w:val="00546EB1"/>
    <w:rsid w:val="00547041"/>
    <w:rsid w:val="00547285"/>
    <w:rsid w:val="00547399"/>
    <w:rsid w:val="005474C5"/>
    <w:rsid w:val="005474CD"/>
    <w:rsid w:val="005475BB"/>
    <w:rsid w:val="00547880"/>
    <w:rsid w:val="00547B32"/>
    <w:rsid w:val="00550157"/>
    <w:rsid w:val="00550279"/>
    <w:rsid w:val="00550297"/>
    <w:rsid w:val="00550630"/>
    <w:rsid w:val="00550849"/>
    <w:rsid w:val="005508D9"/>
    <w:rsid w:val="00550C2B"/>
    <w:rsid w:val="00550C61"/>
    <w:rsid w:val="00550D96"/>
    <w:rsid w:val="00550F67"/>
    <w:rsid w:val="00551072"/>
    <w:rsid w:val="00551707"/>
    <w:rsid w:val="00551D97"/>
    <w:rsid w:val="00551F44"/>
    <w:rsid w:val="00551FAE"/>
    <w:rsid w:val="00552374"/>
    <w:rsid w:val="00552A31"/>
    <w:rsid w:val="00552A35"/>
    <w:rsid w:val="00552B03"/>
    <w:rsid w:val="00552D88"/>
    <w:rsid w:val="00552E45"/>
    <w:rsid w:val="00552F0D"/>
    <w:rsid w:val="00553464"/>
    <w:rsid w:val="005536A3"/>
    <w:rsid w:val="00553795"/>
    <w:rsid w:val="005538C8"/>
    <w:rsid w:val="005538D5"/>
    <w:rsid w:val="005538F7"/>
    <w:rsid w:val="005539D9"/>
    <w:rsid w:val="00553B06"/>
    <w:rsid w:val="005541A3"/>
    <w:rsid w:val="00554657"/>
    <w:rsid w:val="00554A71"/>
    <w:rsid w:val="00554B15"/>
    <w:rsid w:val="00554D43"/>
    <w:rsid w:val="005554E5"/>
    <w:rsid w:val="005557A6"/>
    <w:rsid w:val="00556099"/>
    <w:rsid w:val="0055628A"/>
    <w:rsid w:val="00556481"/>
    <w:rsid w:val="0055687A"/>
    <w:rsid w:val="00556987"/>
    <w:rsid w:val="00556A2C"/>
    <w:rsid w:val="00556B35"/>
    <w:rsid w:val="00556B58"/>
    <w:rsid w:val="00557107"/>
    <w:rsid w:val="00557557"/>
    <w:rsid w:val="00557686"/>
    <w:rsid w:val="00557689"/>
    <w:rsid w:val="00557873"/>
    <w:rsid w:val="005578A5"/>
    <w:rsid w:val="00557B8E"/>
    <w:rsid w:val="00557C1D"/>
    <w:rsid w:val="00557E30"/>
    <w:rsid w:val="00557E3A"/>
    <w:rsid w:val="00557FF7"/>
    <w:rsid w:val="0056008B"/>
    <w:rsid w:val="0056009E"/>
    <w:rsid w:val="00560117"/>
    <w:rsid w:val="005601CA"/>
    <w:rsid w:val="005608D4"/>
    <w:rsid w:val="00560A37"/>
    <w:rsid w:val="00560ABD"/>
    <w:rsid w:val="00560B62"/>
    <w:rsid w:val="00560D36"/>
    <w:rsid w:val="00560F0C"/>
    <w:rsid w:val="00560FF4"/>
    <w:rsid w:val="005610AA"/>
    <w:rsid w:val="00561240"/>
    <w:rsid w:val="00561402"/>
    <w:rsid w:val="005614D2"/>
    <w:rsid w:val="0056164B"/>
    <w:rsid w:val="00561913"/>
    <w:rsid w:val="00561B2A"/>
    <w:rsid w:val="00561C10"/>
    <w:rsid w:val="00561EB2"/>
    <w:rsid w:val="00561F37"/>
    <w:rsid w:val="0056200E"/>
    <w:rsid w:val="00562125"/>
    <w:rsid w:val="005621BE"/>
    <w:rsid w:val="005621CD"/>
    <w:rsid w:val="005623A0"/>
    <w:rsid w:val="00562559"/>
    <w:rsid w:val="00562645"/>
    <w:rsid w:val="00562EBA"/>
    <w:rsid w:val="0056335D"/>
    <w:rsid w:val="005637C6"/>
    <w:rsid w:val="00563908"/>
    <w:rsid w:val="00563B3F"/>
    <w:rsid w:val="00563ECD"/>
    <w:rsid w:val="0056459F"/>
    <w:rsid w:val="005645DB"/>
    <w:rsid w:val="0056476D"/>
    <w:rsid w:val="0056497E"/>
    <w:rsid w:val="005649AF"/>
    <w:rsid w:val="00564C16"/>
    <w:rsid w:val="00564D1E"/>
    <w:rsid w:val="00564DD8"/>
    <w:rsid w:val="00564F66"/>
    <w:rsid w:val="00564FAA"/>
    <w:rsid w:val="0056506A"/>
    <w:rsid w:val="0056557E"/>
    <w:rsid w:val="00565701"/>
    <w:rsid w:val="00565851"/>
    <w:rsid w:val="00566014"/>
    <w:rsid w:val="00566072"/>
    <w:rsid w:val="005661ED"/>
    <w:rsid w:val="005662F1"/>
    <w:rsid w:val="005663E7"/>
    <w:rsid w:val="00566519"/>
    <w:rsid w:val="0056652C"/>
    <w:rsid w:val="005665C8"/>
    <w:rsid w:val="00566A95"/>
    <w:rsid w:val="00566EE1"/>
    <w:rsid w:val="00567076"/>
    <w:rsid w:val="005671F4"/>
    <w:rsid w:val="005674D0"/>
    <w:rsid w:val="00567534"/>
    <w:rsid w:val="0056770F"/>
    <w:rsid w:val="00567824"/>
    <w:rsid w:val="00567AB7"/>
    <w:rsid w:val="00567AC4"/>
    <w:rsid w:val="00567B9F"/>
    <w:rsid w:val="00567D4B"/>
    <w:rsid w:val="00567E36"/>
    <w:rsid w:val="00567F40"/>
    <w:rsid w:val="005700B5"/>
    <w:rsid w:val="0057011D"/>
    <w:rsid w:val="005701A1"/>
    <w:rsid w:val="005702B6"/>
    <w:rsid w:val="005704D5"/>
    <w:rsid w:val="00570772"/>
    <w:rsid w:val="00570A23"/>
    <w:rsid w:val="00570A38"/>
    <w:rsid w:val="00570AD6"/>
    <w:rsid w:val="005710B6"/>
    <w:rsid w:val="00571154"/>
    <w:rsid w:val="005713EE"/>
    <w:rsid w:val="005717E5"/>
    <w:rsid w:val="00571BCC"/>
    <w:rsid w:val="00571CBD"/>
    <w:rsid w:val="00571EA0"/>
    <w:rsid w:val="005720AB"/>
    <w:rsid w:val="00572128"/>
    <w:rsid w:val="0057227A"/>
    <w:rsid w:val="00572503"/>
    <w:rsid w:val="005725B8"/>
    <w:rsid w:val="0057275B"/>
    <w:rsid w:val="00572820"/>
    <w:rsid w:val="00572D4D"/>
    <w:rsid w:val="00572DA6"/>
    <w:rsid w:val="00572E58"/>
    <w:rsid w:val="0057323B"/>
    <w:rsid w:val="005733E5"/>
    <w:rsid w:val="00573627"/>
    <w:rsid w:val="005737FB"/>
    <w:rsid w:val="00573A6A"/>
    <w:rsid w:val="00573CE2"/>
    <w:rsid w:val="00573D25"/>
    <w:rsid w:val="00573FF6"/>
    <w:rsid w:val="00574107"/>
    <w:rsid w:val="0057424D"/>
    <w:rsid w:val="005743BF"/>
    <w:rsid w:val="0057448E"/>
    <w:rsid w:val="005749E7"/>
    <w:rsid w:val="00574B0F"/>
    <w:rsid w:val="00574CC5"/>
    <w:rsid w:val="00574DCE"/>
    <w:rsid w:val="00574E9D"/>
    <w:rsid w:val="00575102"/>
    <w:rsid w:val="005752B6"/>
    <w:rsid w:val="005753AB"/>
    <w:rsid w:val="00575897"/>
    <w:rsid w:val="00575C7A"/>
    <w:rsid w:val="00575C88"/>
    <w:rsid w:val="00575CA8"/>
    <w:rsid w:val="00575FAF"/>
    <w:rsid w:val="00576180"/>
    <w:rsid w:val="0057626E"/>
    <w:rsid w:val="0057659D"/>
    <w:rsid w:val="005766E5"/>
    <w:rsid w:val="00576D92"/>
    <w:rsid w:val="00576DD5"/>
    <w:rsid w:val="005770E1"/>
    <w:rsid w:val="00577202"/>
    <w:rsid w:val="005772E4"/>
    <w:rsid w:val="005773FF"/>
    <w:rsid w:val="005774DE"/>
    <w:rsid w:val="005775F6"/>
    <w:rsid w:val="00577762"/>
    <w:rsid w:val="005777D9"/>
    <w:rsid w:val="00577973"/>
    <w:rsid w:val="00577A68"/>
    <w:rsid w:val="00577AEE"/>
    <w:rsid w:val="00577C00"/>
    <w:rsid w:val="00577DA5"/>
    <w:rsid w:val="00577DC0"/>
    <w:rsid w:val="00580140"/>
    <w:rsid w:val="0058047A"/>
    <w:rsid w:val="005805CF"/>
    <w:rsid w:val="00580C88"/>
    <w:rsid w:val="00580CF2"/>
    <w:rsid w:val="00580EC4"/>
    <w:rsid w:val="005810B5"/>
    <w:rsid w:val="005811D0"/>
    <w:rsid w:val="005817D0"/>
    <w:rsid w:val="00581A71"/>
    <w:rsid w:val="00581C88"/>
    <w:rsid w:val="00581D67"/>
    <w:rsid w:val="00581D72"/>
    <w:rsid w:val="00581D77"/>
    <w:rsid w:val="00581DB6"/>
    <w:rsid w:val="00581F9E"/>
    <w:rsid w:val="00582405"/>
    <w:rsid w:val="00582473"/>
    <w:rsid w:val="005827AD"/>
    <w:rsid w:val="00582806"/>
    <w:rsid w:val="005828E8"/>
    <w:rsid w:val="005828F3"/>
    <w:rsid w:val="0058293B"/>
    <w:rsid w:val="00582ACA"/>
    <w:rsid w:val="00582D3C"/>
    <w:rsid w:val="00582E49"/>
    <w:rsid w:val="00582E84"/>
    <w:rsid w:val="00582EB5"/>
    <w:rsid w:val="00582F2A"/>
    <w:rsid w:val="005833ED"/>
    <w:rsid w:val="00583542"/>
    <w:rsid w:val="00583A5C"/>
    <w:rsid w:val="00583B1E"/>
    <w:rsid w:val="00583BB1"/>
    <w:rsid w:val="00583C32"/>
    <w:rsid w:val="00583EE3"/>
    <w:rsid w:val="005841EB"/>
    <w:rsid w:val="005842D3"/>
    <w:rsid w:val="005843EB"/>
    <w:rsid w:val="005845A1"/>
    <w:rsid w:val="0058490E"/>
    <w:rsid w:val="00584B56"/>
    <w:rsid w:val="00584C11"/>
    <w:rsid w:val="00584CAF"/>
    <w:rsid w:val="00584D7C"/>
    <w:rsid w:val="005850C5"/>
    <w:rsid w:val="00585144"/>
    <w:rsid w:val="00585874"/>
    <w:rsid w:val="005859E7"/>
    <w:rsid w:val="00585A93"/>
    <w:rsid w:val="00585B38"/>
    <w:rsid w:val="00585DDA"/>
    <w:rsid w:val="00585E10"/>
    <w:rsid w:val="00585FAE"/>
    <w:rsid w:val="0058605C"/>
    <w:rsid w:val="0058608A"/>
    <w:rsid w:val="005861AA"/>
    <w:rsid w:val="0058620C"/>
    <w:rsid w:val="00586341"/>
    <w:rsid w:val="0058641B"/>
    <w:rsid w:val="0058666E"/>
    <w:rsid w:val="0058673E"/>
    <w:rsid w:val="005869CF"/>
    <w:rsid w:val="00586C1D"/>
    <w:rsid w:val="00586C5D"/>
    <w:rsid w:val="005872AC"/>
    <w:rsid w:val="005872EC"/>
    <w:rsid w:val="0058732B"/>
    <w:rsid w:val="0058742F"/>
    <w:rsid w:val="00587599"/>
    <w:rsid w:val="00587603"/>
    <w:rsid w:val="005878EB"/>
    <w:rsid w:val="00587900"/>
    <w:rsid w:val="00587942"/>
    <w:rsid w:val="005879E4"/>
    <w:rsid w:val="00587AAE"/>
    <w:rsid w:val="0059026D"/>
    <w:rsid w:val="0059043F"/>
    <w:rsid w:val="0059064C"/>
    <w:rsid w:val="00590BCB"/>
    <w:rsid w:val="00590D27"/>
    <w:rsid w:val="00590EC4"/>
    <w:rsid w:val="00591360"/>
    <w:rsid w:val="005914A7"/>
    <w:rsid w:val="00591793"/>
    <w:rsid w:val="005917E2"/>
    <w:rsid w:val="005918F5"/>
    <w:rsid w:val="00591A16"/>
    <w:rsid w:val="00591A1C"/>
    <w:rsid w:val="00591B51"/>
    <w:rsid w:val="00591BA1"/>
    <w:rsid w:val="00591DC7"/>
    <w:rsid w:val="00591DFB"/>
    <w:rsid w:val="005922D3"/>
    <w:rsid w:val="00592933"/>
    <w:rsid w:val="00592A4C"/>
    <w:rsid w:val="00592A70"/>
    <w:rsid w:val="00592BCE"/>
    <w:rsid w:val="00592FCC"/>
    <w:rsid w:val="00593071"/>
    <w:rsid w:val="00593242"/>
    <w:rsid w:val="0059380F"/>
    <w:rsid w:val="00593837"/>
    <w:rsid w:val="00593874"/>
    <w:rsid w:val="005938C4"/>
    <w:rsid w:val="005938EE"/>
    <w:rsid w:val="00593CA8"/>
    <w:rsid w:val="00593F9E"/>
    <w:rsid w:val="0059403F"/>
    <w:rsid w:val="00594270"/>
    <w:rsid w:val="005947EA"/>
    <w:rsid w:val="00594D55"/>
    <w:rsid w:val="00595096"/>
    <w:rsid w:val="00595285"/>
    <w:rsid w:val="00595433"/>
    <w:rsid w:val="00595542"/>
    <w:rsid w:val="00595844"/>
    <w:rsid w:val="00595915"/>
    <w:rsid w:val="005965F1"/>
    <w:rsid w:val="005967F6"/>
    <w:rsid w:val="0059694E"/>
    <w:rsid w:val="00596A45"/>
    <w:rsid w:val="00596A46"/>
    <w:rsid w:val="00596A8B"/>
    <w:rsid w:val="00596C87"/>
    <w:rsid w:val="00597461"/>
    <w:rsid w:val="00597496"/>
    <w:rsid w:val="00597516"/>
    <w:rsid w:val="00597523"/>
    <w:rsid w:val="00597C47"/>
    <w:rsid w:val="00597DA7"/>
    <w:rsid w:val="005A00B0"/>
    <w:rsid w:val="005A035A"/>
    <w:rsid w:val="005A044D"/>
    <w:rsid w:val="005A04A5"/>
    <w:rsid w:val="005A058C"/>
    <w:rsid w:val="005A0706"/>
    <w:rsid w:val="005A0993"/>
    <w:rsid w:val="005A09CB"/>
    <w:rsid w:val="005A0CF6"/>
    <w:rsid w:val="005A0D68"/>
    <w:rsid w:val="005A0D92"/>
    <w:rsid w:val="005A1258"/>
    <w:rsid w:val="005A1336"/>
    <w:rsid w:val="005A177C"/>
    <w:rsid w:val="005A1860"/>
    <w:rsid w:val="005A198B"/>
    <w:rsid w:val="005A1ACC"/>
    <w:rsid w:val="005A1BBF"/>
    <w:rsid w:val="005A1CE9"/>
    <w:rsid w:val="005A1DA1"/>
    <w:rsid w:val="005A1E3C"/>
    <w:rsid w:val="005A207C"/>
    <w:rsid w:val="005A2194"/>
    <w:rsid w:val="005A2657"/>
    <w:rsid w:val="005A265E"/>
    <w:rsid w:val="005A2AD7"/>
    <w:rsid w:val="005A2B7D"/>
    <w:rsid w:val="005A2F4E"/>
    <w:rsid w:val="005A30FD"/>
    <w:rsid w:val="005A30FF"/>
    <w:rsid w:val="005A3172"/>
    <w:rsid w:val="005A31BE"/>
    <w:rsid w:val="005A3338"/>
    <w:rsid w:val="005A337B"/>
    <w:rsid w:val="005A35B0"/>
    <w:rsid w:val="005A390F"/>
    <w:rsid w:val="005A391E"/>
    <w:rsid w:val="005A3DA5"/>
    <w:rsid w:val="005A3E27"/>
    <w:rsid w:val="005A3E40"/>
    <w:rsid w:val="005A42B0"/>
    <w:rsid w:val="005A4728"/>
    <w:rsid w:val="005A47AC"/>
    <w:rsid w:val="005A4A86"/>
    <w:rsid w:val="005A4CCC"/>
    <w:rsid w:val="005A4D01"/>
    <w:rsid w:val="005A4D2B"/>
    <w:rsid w:val="005A4EE2"/>
    <w:rsid w:val="005A4F20"/>
    <w:rsid w:val="005A4F85"/>
    <w:rsid w:val="005A4FA0"/>
    <w:rsid w:val="005A51E5"/>
    <w:rsid w:val="005A5497"/>
    <w:rsid w:val="005A54A1"/>
    <w:rsid w:val="005A558A"/>
    <w:rsid w:val="005A63E7"/>
    <w:rsid w:val="005A646D"/>
    <w:rsid w:val="005A6853"/>
    <w:rsid w:val="005A6E76"/>
    <w:rsid w:val="005A6EB8"/>
    <w:rsid w:val="005A6F3D"/>
    <w:rsid w:val="005A6F8B"/>
    <w:rsid w:val="005A6FC4"/>
    <w:rsid w:val="005A7392"/>
    <w:rsid w:val="005A743A"/>
    <w:rsid w:val="005A7829"/>
    <w:rsid w:val="005A78B3"/>
    <w:rsid w:val="005A7958"/>
    <w:rsid w:val="005A7970"/>
    <w:rsid w:val="005A7D81"/>
    <w:rsid w:val="005B0079"/>
    <w:rsid w:val="005B020B"/>
    <w:rsid w:val="005B0343"/>
    <w:rsid w:val="005B03A5"/>
    <w:rsid w:val="005B04EB"/>
    <w:rsid w:val="005B05C9"/>
    <w:rsid w:val="005B05ED"/>
    <w:rsid w:val="005B06B8"/>
    <w:rsid w:val="005B091D"/>
    <w:rsid w:val="005B0B4A"/>
    <w:rsid w:val="005B0B59"/>
    <w:rsid w:val="005B0CD2"/>
    <w:rsid w:val="005B0CEE"/>
    <w:rsid w:val="005B0E79"/>
    <w:rsid w:val="005B132A"/>
    <w:rsid w:val="005B193A"/>
    <w:rsid w:val="005B1A27"/>
    <w:rsid w:val="005B1A3C"/>
    <w:rsid w:val="005B1B16"/>
    <w:rsid w:val="005B1C85"/>
    <w:rsid w:val="005B1D49"/>
    <w:rsid w:val="005B2115"/>
    <w:rsid w:val="005B21C5"/>
    <w:rsid w:val="005B2471"/>
    <w:rsid w:val="005B2573"/>
    <w:rsid w:val="005B2761"/>
    <w:rsid w:val="005B296A"/>
    <w:rsid w:val="005B2DE2"/>
    <w:rsid w:val="005B2E12"/>
    <w:rsid w:val="005B2F62"/>
    <w:rsid w:val="005B3611"/>
    <w:rsid w:val="005B37CD"/>
    <w:rsid w:val="005B3989"/>
    <w:rsid w:val="005B3A38"/>
    <w:rsid w:val="005B3ACA"/>
    <w:rsid w:val="005B3C8A"/>
    <w:rsid w:val="005B3E7F"/>
    <w:rsid w:val="005B3EE6"/>
    <w:rsid w:val="005B400D"/>
    <w:rsid w:val="005B44F0"/>
    <w:rsid w:val="005B4749"/>
    <w:rsid w:val="005B47AB"/>
    <w:rsid w:val="005B4B4C"/>
    <w:rsid w:val="005B4C82"/>
    <w:rsid w:val="005B4DEA"/>
    <w:rsid w:val="005B4E64"/>
    <w:rsid w:val="005B522D"/>
    <w:rsid w:val="005B535F"/>
    <w:rsid w:val="005B5D85"/>
    <w:rsid w:val="005B5E2F"/>
    <w:rsid w:val="005B5FC5"/>
    <w:rsid w:val="005B6078"/>
    <w:rsid w:val="005B60AB"/>
    <w:rsid w:val="005B631A"/>
    <w:rsid w:val="005B6721"/>
    <w:rsid w:val="005B6A0C"/>
    <w:rsid w:val="005B6B4E"/>
    <w:rsid w:val="005B6D0F"/>
    <w:rsid w:val="005B6D3A"/>
    <w:rsid w:val="005B6D41"/>
    <w:rsid w:val="005B6E05"/>
    <w:rsid w:val="005B6E0B"/>
    <w:rsid w:val="005B6E52"/>
    <w:rsid w:val="005B6E99"/>
    <w:rsid w:val="005B6F1E"/>
    <w:rsid w:val="005B7216"/>
    <w:rsid w:val="005B72D9"/>
    <w:rsid w:val="005B7446"/>
    <w:rsid w:val="005B762A"/>
    <w:rsid w:val="005B7BEF"/>
    <w:rsid w:val="005B7E65"/>
    <w:rsid w:val="005C02C4"/>
    <w:rsid w:val="005C0399"/>
    <w:rsid w:val="005C04DC"/>
    <w:rsid w:val="005C04F5"/>
    <w:rsid w:val="005C06FA"/>
    <w:rsid w:val="005C0D38"/>
    <w:rsid w:val="005C0E28"/>
    <w:rsid w:val="005C0F50"/>
    <w:rsid w:val="005C10BF"/>
    <w:rsid w:val="005C1431"/>
    <w:rsid w:val="005C14D6"/>
    <w:rsid w:val="005C166D"/>
    <w:rsid w:val="005C1690"/>
    <w:rsid w:val="005C1746"/>
    <w:rsid w:val="005C1937"/>
    <w:rsid w:val="005C1B13"/>
    <w:rsid w:val="005C1BB5"/>
    <w:rsid w:val="005C1F64"/>
    <w:rsid w:val="005C1FBC"/>
    <w:rsid w:val="005C2167"/>
    <w:rsid w:val="005C2429"/>
    <w:rsid w:val="005C24CD"/>
    <w:rsid w:val="005C251E"/>
    <w:rsid w:val="005C2980"/>
    <w:rsid w:val="005C2B81"/>
    <w:rsid w:val="005C2B95"/>
    <w:rsid w:val="005C2DB1"/>
    <w:rsid w:val="005C2E65"/>
    <w:rsid w:val="005C3065"/>
    <w:rsid w:val="005C3447"/>
    <w:rsid w:val="005C34E9"/>
    <w:rsid w:val="005C35AE"/>
    <w:rsid w:val="005C3934"/>
    <w:rsid w:val="005C3B9E"/>
    <w:rsid w:val="005C3BCE"/>
    <w:rsid w:val="005C3D84"/>
    <w:rsid w:val="005C3DE2"/>
    <w:rsid w:val="005C409D"/>
    <w:rsid w:val="005C466F"/>
    <w:rsid w:val="005C4A62"/>
    <w:rsid w:val="005C4C36"/>
    <w:rsid w:val="005C508E"/>
    <w:rsid w:val="005C544C"/>
    <w:rsid w:val="005C5683"/>
    <w:rsid w:val="005C571C"/>
    <w:rsid w:val="005C581A"/>
    <w:rsid w:val="005C58FB"/>
    <w:rsid w:val="005C5996"/>
    <w:rsid w:val="005C5B40"/>
    <w:rsid w:val="005C5C04"/>
    <w:rsid w:val="005C5E38"/>
    <w:rsid w:val="005C648F"/>
    <w:rsid w:val="005C66B9"/>
    <w:rsid w:val="005C67FE"/>
    <w:rsid w:val="005C6C82"/>
    <w:rsid w:val="005C6E10"/>
    <w:rsid w:val="005C6E20"/>
    <w:rsid w:val="005C6E88"/>
    <w:rsid w:val="005C7360"/>
    <w:rsid w:val="005C75A9"/>
    <w:rsid w:val="005C7666"/>
    <w:rsid w:val="005C796F"/>
    <w:rsid w:val="005C7BD7"/>
    <w:rsid w:val="005C7C43"/>
    <w:rsid w:val="005C7E7D"/>
    <w:rsid w:val="005C7F47"/>
    <w:rsid w:val="005D0061"/>
    <w:rsid w:val="005D029B"/>
    <w:rsid w:val="005D0507"/>
    <w:rsid w:val="005D06B4"/>
    <w:rsid w:val="005D0719"/>
    <w:rsid w:val="005D0986"/>
    <w:rsid w:val="005D0A38"/>
    <w:rsid w:val="005D0B50"/>
    <w:rsid w:val="005D0DF6"/>
    <w:rsid w:val="005D0E72"/>
    <w:rsid w:val="005D0F8B"/>
    <w:rsid w:val="005D129F"/>
    <w:rsid w:val="005D1668"/>
    <w:rsid w:val="005D16B0"/>
    <w:rsid w:val="005D16F6"/>
    <w:rsid w:val="005D17EE"/>
    <w:rsid w:val="005D185F"/>
    <w:rsid w:val="005D1B41"/>
    <w:rsid w:val="005D1E7A"/>
    <w:rsid w:val="005D202F"/>
    <w:rsid w:val="005D20D3"/>
    <w:rsid w:val="005D239F"/>
    <w:rsid w:val="005D2518"/>
    <w:rsid w:val="005D29F3"/>
    <w:rsid w:val="005D2AA7"/>
    <w:rsid w:val="005D2AE0"/>
    <w:rsid w:val="005D2B1F"/>
    <w:rsid w:val="005D2C8B"/>
    <w:rsid w:val="005D2FAB"/>
    <w:rsid w:val="005D3136"/>
    <w:rsid w:val="005D33B2"/>
    <w:rsid w:val="005D3513"/>
    <w:rsid w:val="005D39EE"/>
    <w:rsid w:val="005D3A80"/>
    <w:rsid w:val="005D3B2F"/>
    <w:rsid w:val="005D3C9C"/>
    <w:rsid w:val="005D3EB2"/>
    <w:rsid w:val="005D4014"/>
    <w:rsid w:val="005D40DE"/>
    <w:rsid w:val="005D41F8"/>
    <w:rsid w:val="005D42ED"/>
    <w:rsid w:val="005D4588"/>
    <w:rsid w:val="005D45D4"/>
    <w:rsid w:val="005D4853"/>
    <w:rsid w:val="005D4D07"/>
    <w:rsid w:val="005D5099"/>
    <w:rsid w:val="005D5195"/>
    <w:rsid w:val="005D5240"/>
    <w:rsid w:val="005D5356"/>
    <w:rsid w:val="005D5398"/>
    <w:rsid w:val="005D572A"/>
    <w:rsid w:val="005D5BC8"/>
    <w:rsid w:val="005D5D17"/>
    <w:rsid w:val="005D5DD8"/>
    <w:rsid w:val="005D6010"/>
    <w:rsid w:val="005D6267"/>
    <w:rsid w:val="005D66F2"/>
    <w:rsid w:val="005D6770"/>
    <w:rsid w:val="005D67B1"/>
    <w:rsid w:val="005D68F9"/>
    <w:rsid w:val="005D6B45"/>
    <w:rsid w:val="005D6CD5"/>
    <w:rsid w:val="005D6F5B"/>
    <w:rsid w:val="005D6F97"/>
    <w:rsid w:val="005D719B"/>
    <w:rsid w:val="005D7445"/>
    <w:rsid w:val="005D759A"/>
    <w:rsid w:val="005D787A"/>
    <w:rsid w:val="005D78AF"/>
    <w:rsid w:val="005D7A8A"/>
    <w:rsid w:val="005D7B28"/>
    <w:rsid w:val="005E02CE"/>
    <w:rsid w:val="005E0333"/>
    <w:rsid w:val="005E03AE"/>
    <w:rsid w:val="005E0538"/>
    <w:rsid w:val="005E054B"/>
    <w:rsid w:val="005E07EB"/>
    <w:rsid w:val="005E0973"/>
    <w:rsid w:val="005E0A85"/>
    <w:rsid w:val="005E0BC4"/>
    <w:rsid w:val="005E0CF0"/>
    <w:rsid w:val="005E0DA1"/>
    <w:rsid w:val="005E111F"/>
    <w:rsid w:val="005E144A"/>
    <w:rsid w:val="005E1925"/>
    <w:rsid w:val="005E1ADE"/>
    <w:rsid w:val="005E1B3F"/>
    <w:rsid w:val="005E20AD"/>
    <w:rsid w:val="005E2647"/>
    <w:rsid w:val="005E2771"/>
    <w:rsid w:val="005E291F"/>
    <w:rsid w:val="005E2D43"/>
    <w:rsid w:val="005E3081"/>
    <w:rsid w:val="005E364B"/>
    <w:rsid w:val="005E3936"/>
    <w:rsid w:val="005E3944"/>
    <w:rsid w:val="005E3AB7"/>
    <w:rsid w:val="005E3AE0"/>
    <w:rsid w:val="005E3B15"/>
    <w:rsid w:val="005E3B70"/>
    <w:rsid w:val="005E405D"/>
    <w:rsid w:val="005E46DF"/>
    <w:rsid w:val="005E475E"/>
    <w:rsid w:val="005E4CBA"/>
    <w:rsid w:val="005E4CBF"/>
    <w:rsid w:val="005E4DDE"/>
    <w:rsid w:val="005E5074"/>
    <w:rsid w:val="005E5222"/>
    <w:rsid w:val="005E5383"/>
    <w:rsid w:val="005E53E1"/>
    <w:rsid w:val="005E56A2"/>
    <w:rsid w:val="005E56AE"/>
    <w:rsid w:val="005E5BCB"/>
    <w:rsid w:val="005E5D38"/>
    <w:rsid w:val="005E5E08"/>
    <w:rsid w:val="005E6151"/>
    <w:rsid w:val="005E6184"/>
    <w:rsid w:val="005E61C2"/>
    <w:rsid w:val="005E628A"/>
    <w:rsid w:val="005E6740"/>
    <w:rsid w:val="005E6744"/>
    <w:rsid w:val="005E6844"/>
    <w:rsid w:val="005E7507"/>
    <w:rsid w:val="005E76AE"/>
    <w:rsid w:val="005E76F4"/>
    <w:rsid w:val="005E79FC"/>
    <w:rsid w:val="005E7C8A"/>
    <w:rsid w:val="005E7FDE"/>
    <w:rsid w:val="005F00DD"/>
    <w:rsid w:val="005F01B5"/>
    <w:rsid w:val="005F047A"/>
    <w:rsid w:val="005F0640"/>
    <w:rsid w:val="005F0645"/>
    <w:rsid w:val="005F078D"/>
    <w:rsid w:val="005F0808"/>
    <w:rsid w:val="005F0810"/>
    <w:rsid w:val="005F0912"/>
    <w:rsid w:val="005F0A0C"/>
    <w:rsid w:val="005F0D6D"/>
    <w:rsid w:val="005F1186"/>
    <w:rsid w:val="005F11B8"/>
    <w:rsid w:val="005F11F3"/>
    <w:rsid w:val="005F12ED"/>
    <w:rsid w:val="005F13D1"/>
    <w:rsid w:val="005F1414"/>
    <w:rsid w:val="005F14C0"/>
    <w:rsid w:val="005F1630"/>
    <w:rsid w:val="005F1861"/>
    <w:rsid w:val="005F1BE1"/>
    <w:rsid w:val="005F1C32"/>
    <w:rsid w:val="005F2207"/>
    <w:rsid w:val="005F2415"/>
    <w:rsid w:val="005F2499"/>
    <w:rsid w:val="005F2642"/>
    <w:rsid w:val="005F2D29"/>
    <w:rsid w:val="005F2F8B"/>
    <w:rsid w:val="005F3242"/>
    <w:rsid w:val="005F34E7"/>
    <w:rsid w:val="005F3670"/>
    <w:rsid w:val="005F3984"/>
    <w:rsid w:val="005F39E7"/>
    <w:rsid w:val="005F3B51"/>
    <w:rsid w:val="005F410A"/>
    <w:rsid w:val="005F4254"/>
    <w:rsid w:val="005F4336"/>
    <w:rsid w:val="005F43AD"/>
    <w:rsid w:val="005F43B9"/>
    <w:rsid w:val="005F4687"/>
    <w:rsid w:val="005F4819"/>
    <w:rsid w:val="005F484F"/>
    <w:rsid w:val="005F48A5"/>
    <w:rsid w:val="005F48EF"/>
    <w:rsid w:val="005F4950"/>
    <w:rsid w:val="005F497E"/>
    <w:rsid w:val="005F4AFD"/>
    <w:rsid w:val="005F4DDA"/>
    <w:rsid w:val="005F4E8A"/>
    <w:rsid w:val="005F4FD7"/>
    <w:rsid w:val="005F50F9"/>
    <w:rsid w:val="005F5230"/>
    <w:rsid w:val="005F53A1"/>
    <w:rsid w:val="005F53B1"/>
    <w:rsid w:val="005F53F1"/>
    <w:rsid w:val="005F54BC"/>
    <w:rsid w:val="005F5530"/>
    <w:rsid w:val="005F5A65"/>
    <w:rsid w:val="005F5D50"/>
    <w:rsid w:val="005F5F44"/>
    <w:rsid w:val="005F5FD3"/>
    <w:rsid w:val="005F6165"/>
    <w:rsid w:val="005F65F1"/>
    <w:rsid w:val="005F6A19"/>
    <w:rsid w:val="005F6A1A"/>
    <w:rsid w:val="005F6A78"/>
    <w:rsid w:val="005F72A9"/>
    <w:rsid w:val="005F754F"/>
    <w:rsid w:val="005F7558"/>
    <w:rsid w:val="005F7669"/>
    <w:rsid w:val="005F780D"/>
    <w:rsid w:val="005F7E16"/>
    <w:rsid w:val="0060032B"/>
    <w:rsid w:val="00600679"/>
    <w:rsid w:val="0060069E"/>
    <w:rsid w:val="00600827"/>
    <w:rsid w:val="0060085F"/>
    <w:rsid w:val="0060093C"/>
    <w:rsid w:val="00600941"/>
    <w:rsid w:val="00600B1C"/>
    <w:rsid w:val="00600D3A"/>
    <w:rsid w:val="00600EE7"/>
    <w:rsid w:val="006010B1"/>
    <w:rsid w:val="0060122D"/>
    <w:rsid w:val="006013B1"/>
    <w:rsid w:val="006013C3"/>
    <w:rsid w:val="00601424"/>
    <w:rsid w:val="00601586"/>
    <w:rsid w:val="00601696"/>
    <w:rsid w:val="0060186C"/>
    <w:rsid w:val="00601BCE"/>
    <w:rsid w:val="00601E74"/>
    <w:rsid w:val="00602258"/>
    <w:rsid w:val="006024E6"/>
    <w:rsid w:val="006027D0"/>
    <w:rsid w:val="00602B4D"/>
    <w:rsid w:val="00602E02"/>
    <w:rsid w:val="00603062"/>
    <w:rsid w:val="00603658"/>
    <w:rsid w:val="00603ACA"/>
    <w:rsid w:val="00603BBF"/>
    <w:rsid w:val="00603BC1"/>
    <w:rsid w:val="00603C0D"/>
    <w:rsid w:val="00603CCB"/>
    <w:rsid w:val="00603CDF"/>
    <w:rsid w:val="00603FA9"/>
    <w:rsid w:val="00604015"/>
    <w:rsid w:val="006041C8"/>
    <w:rsid w:val="006041F7"/>
    <w:rsid w:val="00604534"/>
    <w:rsid w:val="00604710"/>
    <w:rsid w:val="0060474D"/>
    <w:rsid w:val="0060481F"/>
    <w:rsid w:val="0060499D"/>
    <w:rsid w:val="00604B17"/>
    <w:rsid w:val="00604E36"/>
    <w:rsid w:val="00605133"/>
    <w:rsid w:val="00605178"/>
    <w:rsid w:val="00605299"/>
    <w:rsid w:val="006052BE"/>
    <w:rsid w:val="006055BC"/>
    <w:rsid w:val="006055BD"/>
    <w:rsid w:val="006057A7"/>
    <w:rsid w:val="006057EB"/>
    <w:rsid w:val="00605893"/>
    <w:rsid w:val="00605F58"/>
    <w:rsid w:val="006060AC"/>
    <w:rsid w:val="00606145"/>
    <w:rsid w:val="006063E4"/>
    <w:rsid w:val="006064F6"/>
    <w:rsid w:val="00606940"/>
    <w:rsid w:val="00606E35"/>
    <w:rsid w:val="00606F98"/>
    <w:rsid w:val="006074D2"/>
    <w:rsid w:val="00607528"/>
    <w:rsid w:val="0060757E"/>
    <w:rsid w:val="00607685"/>
    <w:rsid w:val="006076B6"/>
    <w:rsid w:val="0060787D"/>
    <w:rsid w:val="006078C2"/>
    <w:rsid w:val="0060790B"/>
    <w:rsid w:val="00607943"/>
    <w:rsid w:val="00607A00"/>
    <w:rsid w:val="00607B32"/>
    <w:rsid w:val="00607C90"/>
    <w:rsid w:val="00607D77"/>
    <w:rsid w:val="00607ED2"/>
    <w:rsid w:val="0061014D"/>
    <w:rsid w:val="00610794"/>
    <w:rsid w:val="006108AD"/>
    <w:rsid w:val="006108BE"/>
    <w:rsid w:val="0061098D"/>
    <w:rsid w:val="00610B3D"/>
    <w:rsid w:val="00610C9F"/>
    <w:rsid w:val="00610CCB"/>
    <w:rsid w:val="00611101"/>
    <w:rsid w:val="00611357"/>
    <w:rsid w:val="006113E5"/>
    <w:rsid w:val="00611434"/>
    <w:rsid w:val="0061163C"/>
    <w:rsid w:val="0061183B"/>
    <w:rsid w:val="006118BA"/>
    <w:rsid w:val="00611D77"/>
    <w:rsid w:val="00611D9B"/>
    <w:rsid w:val="00611E15"/>
    <w:rsid w:val="0061230C"/>
    <w:rsid w:val="0061245B"/>
    <w:rsid w:val="006128BA"/>
    <w:rsid w:val="006129EE"/>
    <w:rsid w:val="00612F68"/>
    <w:rsid w:val="00613161"/>
    <w:rsid w:val="0061335C"/>
    <w:rsid w:val="006135C2"/>
    <w:rsid w:val="00613766"/>
    <w:rsid w:val="00613ABE"/>
    <w:rsid w:val="00613AF5"/>
    <w:rsid w:val="00613CFB"/>
    <w:rsid w:val="00613EE0"/>
    <w:rsid w:val="00613FA1"/>
    <w:rsid w:val="006141E5"/>
    <w:rsid w:val="006142B6"/>
    <w:rsid w:val="00614396"/>
    <w:rsid w:val="0061442F"/>
    <w:rsid w:val="0061456A"/>
    <w:rsid w:val="00614813"/>
    <w:rsid w:val="00614A9A"/>
    <w:rsid w:val="00614B29"/>
    <w:rsid w:val="006152D0"/>
    <w:rsid w:val="0061595E"/>
    <w:rsid w:val="006159CD"/>
    <w:rsid w:val="00616188"/>
    <w:rsid w:val="006162ED"/>
    <w:rsid w:val="00616470"/>
    <w:rsid w:val="006166CD"/>
    <w:rsid w:val="006167DD"/>
    <w:rsid w:val="00616B49"/>
    <w:rsid w:val="00616C5D"/>
    <w:rsid w:val="00616F65"/>
    <w:rsid w:val="00616F68"/>
    <w:rsid w:val="006171FB"/>
    <w:rsid w:val="00617444"/>
    <w:rsid w:val="0061746E"/>
    <w:rsid w:val="00617633"/>
    <w:rsid w:val="00617682"/>
    <w:rsid w:val="0061768D"/>
    <w:rsid w:val="00617698"/>
    <w:rsid w:val="006178B9"/>
    <w:rsid w:val="00617A64"/>
    <w:rsid w:val="00617DB2"/>
    <w:rsid w:val="006207F9"/>
    <w:rsid w:val="00620882"/>
    <w:rsid w:val="00620CBE"/>
    <w:rsid w:val="00620D14"/>
    <w:rsid w:val="00620F4C"/>
    <w:rsid w:val="0062105E"/>
    <w:rsid w:val="0062194B"/>
    <w:rsid w:val="00621D1C"/>
    <w:rsid w:val="00621E84"/>
    <w:rsid w:val="00622119"/>
    <w:rsid w:val="00622141"/>
    <w:rsid w:val="00622467"/>
    <w:rsid w:val="006225C5"/>
    <w:rsid w:val="006228EF"/>
    <w:rsid w:val="00622947"/>
    <w:rsid w:val="006229FC"/>
    <w:rsid w:val="00622A01"/>
    <w:rsid w:val="00622C8E"/>
    <w:rsid w:val="00622CDD"/>
    <w:rsid w:val="00622D22"/>
    <w:rsid w:val="00622D57"/>
    <w:rsid w:val="00622EFB"/>
    <w:rsid w:val="00622F33"/>
    <w:rsid w:val="00622FFC"/>
    <w:rsid w:val="00623026"/>
    <w:rsid w:val="00623051"/>
    <w:rsid w:val="006230D9"/>
    <w:rsid w:val="006233A3"/>
    <w:rsid w:val="00623AE5"/>
    <w:rsid w:val="00623DB3"/>
    <w:rsid w:val="00623EBC"/>
    <w:rsid w:val="006242A2"/>
    <w:rsid w:val="00624359"/>
    <w:rsid w:val="006243E0"/>
    <w:rsid w:val="00624563"/>
    <w:rsid w:val="00624908"/>
    <w:rsid w:val="0062497A"/>
    <w:rsid w:val="00624C0F"/>
    <w:rsid w:val="00624C68"/>
    <w:rsid w:val="006251FC"/>
    <w:rsid w:val="006252B8"/>
    <w:rsid w:val="00625628"/>
    <w:rsid w:val="0062576C"/>
    <w:rsid w:val="00625E00"/>
    <w:rsid w:val="00625E8F"/>
    <w:rsid w:val="00625F15"/>
    <w:rsid w:val="00626024"/>
    <w:rsid w:val="006265FA"/>
    <w:rsid w:val="0062661C"/>
    <w:rsid w:val="006268E5"/>
    <w:rsid w:val="00626A1D"/>
    <w:rsid w:val="00626E5F"/>
    <w:rsid w:val="00627279"/>
    <w:rsid w:val="006275E1"/>
    <w:rsid w:val="00627797"/>
    <w:rsid w:val="0062783B"/>
    <w:rsid w:val="00627856"/>
    <w:rsid w:val="0062796E"/>
    <w:rsid w:val="00627C75"/>
    <w:rsid w:val="00627CE4"/>
    <w:rsid w:val="00627D3C"/>
    <w:rsid w:val="00627F45"/>
    <w:rsid w:val="00630011"/>
    <w:rsid w:val="006300C4"/>
    <w:rsid w:val="006300D3"/>
    <w:rsid w:val="00630169"/>
    <w:rsid w:val="006301B4"/>
    <w:rsid w:val="006304E0"/>
    <w:rsid w:val="0063093B"/>
    <w:rsid w:val="0063096E"/>
    <w:rsid w:val="00630A11"/>
    <w:rsid w:val="00630BF8"/>
    <w:rsid w:val="00630C2E"/>
    <w:rsid w:val="00630D59"/>
    <w:rsid w:val="00630D82"/>
    <w:rsid w:val="00630DC6"/>
    <w:rsid w:val="006311E5"/>
    <w:rsid w:val="00631295"/>
    <w:rsid w:val="00631358"/>
    <w:rsid w:val="0063164C"/>
    <w:rsid w:val="006316C1"/>
    <w:rsid w:val="0063198F"/>
    <w:rsid w:val="006319D4"/>
    <w:rsid w:val="00631B45"/>
    <w:rsid w:val="00631E56"/>
    <w:rsid w:val="006321FB"/>
    <w:rsid w:val="006325AF"/>
    <w:rsid w:val="0063283F"/>
    <w:rsid w:val="006328F3"/>
    <w:rsid w:val="00632958"/>
    <w:rsid w:val="00632B37"/>
    <w:rsid w:val="00632C1E"/>
    <w:rsid w:val="006330DB"/>
    <w:rsid w:val="0063310D"/>
    <w:rsid w:val="00633123"/>
    <w:rsid w:val="00633342"/>
    <w:rsid w:val="0063341D"/>
    <w:rsid w:val="006334BC"/>
    <w:rsid w:val="006335C6"/>
    <w:rsid w:val="0063365D"/>
    <w:rsid w:val="006338B5"/>
    <w:rsid w:val="00633AD5"/>
    <w:rsid w:val="00633FFA"/>
    <w:rsid w:val="00634954"/>
    <w:rsid w:val="00634A59"/>
    <w:rsid w:val="00634AC1"/>
    <w:rsid w:val="00634D31"/>
    <w:rsid w:val="00634DB0"/>
    <w:rsid w:val="00634E6E"/>
    <w:rsid w:val="00635209"/>
    <w:rsid w:val="006352C4"/>
    <w:rsid w:val="006359AC"/>
    <w:rsid w:val="006359BE"/>
    <w:rsid w:val="006359D1"/>
    <w:rsid w:val="00635C0E"/>
    <w:rsid w:val="00635E66"/>
    <w:rsid w:val="00635E9E"/>
    <w:rsid w:val="00635F2F"/>
    <w:rsid w:val="0063672D"/>
    <w:rsid w:val="00636C31"/>
    <w:rsid w:val="00636E45"/>
    <w:rsid w:val="006371D6"/>
    <w:rsid w:val="0063750B"/>
    <w:rsid w:val="0063778D"/>
    <w:rsid w:val="00637E8C"/>
    <w:rsid w:val="00640162"/>
    <w:rsid w:val="0064027A"/>
    <w:rsid w:val="00640349"/>
    <w:rsid w:val="006403AD"/>
    <w:rsid w:val="006403F7"/>
    <w:rsid w:val="00640732"/>
    <w:rsid w:val="006408D4"/>
    <w:rsid w:val="00641189"/>
    <w:rsid w:val="0064158B"/>
    <w:rsid w:val="00641800"/>
    <w:rsid w:val="006419FF"/>
    <w:rsid w:val="00641AF9"/>
    <w:rsid w:val="006421FC"/>
    <w:rsid w:val="006423A9"/>
    <w:rsid w:val="006424E0"/>
    <w:rsid w:val="006428DD"/>
    <w:rsid w:val="00642E13"/>
    <w:rsid w:val="00642F70"/>
    <w:rsid w:val="0064307F"/>
    <w:rsid w:val="0064316E"/>
    <w:rsid w:val="00643280"/>
    <w:rsid w:val="006433B5"/>
    <w:rsid w:val="00643597"/>
    <w:rsid w:val="006436B5"/>
    <w:rsid w:val="00643924"/>
    <w:rsid w:val="00643CD6"/>
    <w:rsid w:val="00643D20"/>
    <w:rsid w:val="00643E6B"/>
    <w:rsid w:val="00643FCC"/>
    <w:rsid w:val="00644163"/>
    <w:rsid w:val="0064418E"/>
    <w:rsid w:val="006444EF"/>
    <w:rsid w:val="00644683"/>
    <w:rsid w:val="00644C9A"/>
    <w:rsid w:val="00644CCA"/>
    <w:rsid w:val="00644F51"/>
    <w:rsid w:val="006453D7"/>
    <w:rsid w:val="0064554A"/>
    <w:rsid w:val="006459C2"/>
    <w:rsid w:val="00645AB3"/>
    <w:rsid w:val="00645C69"/>
    <w:rsid w:val="00645FB6"/>
    <w:rsid w:val="006460C0"/>
    <w:rsid w:val="00646278"/>
    <w:rsid w:val="00646282"/>
    <w:rsid w:val="006463AF"/>
    <w:rsid w:val="0064677E"/>
    <w:rsid w:val="00646853"/>
    <w:rsid w:val="00646AF0"/>
    <w:rsid w:val="00646BC9"/>
    <w:rsid w:val="00646C90"/>
    <w:rsid w:val="0064731E"/>
    <w:rsid w:val="0064751A"/>
    <w:rsid w:val="006479E0"/>
    <w:rsid w:val="006479FF"/>
    <w:rsid w:val="00647A14"/>
    <w:rsid w:val="00650071"/>
    <w:rsid w:val="00650144"/>
    <w:rsid w:val="006501E2"/>
    <w:rsid w:val="00650ABC"/>
    <w:rsid w:val="00650AD0"/>
    <w:rsid w:val="00650D52"/>
    <w:rsid w:val="00651154"/>
    <w:rsid w:val="0065122A"/>
    <w:rsid w:val="00651B1C"/>
    <w:rsid w:val="00651BA3"/>
    <w:rsid w:val="0065210E"/>
    <w:rsid w:val="00652118"/>
    <w:rsid w:val="00652228"/>
    <w:rsid w:val="00652383"/>
    <w:rsid w:val="00652468"/>
    <w:rsid w:val="006525E0"/>
    <w:rsid w:val="00652640"/>
    <w:rsid w:val="0065283D"/>
    <w:rsid w:val="00652AF6"/>
    <w:rsid w:val="00652D35"/>
    <w:rsid w:val="00652D73"/>
    <w:rsid w:val="00652DFE"/>
    <w:rsid w:val="00652EB4"/>
    <w:rsid w:val="006531C7"/>
    <w:rsid w:val="006532FB"/>
    <w:rsid w:val="00653357"/>
    <w:rsid w:val="006536AA"/>
    <w:rsid w:val="00653EBC"/>
    <w:rsid w:val="006542EA"/>
    <w:rsid w:val="006542FE"/>
    <w:rsid w:val="00654495"/>
    <w:rsid w:val="006545E7"/>
    <w:rsid w:val="006547E2"/>
    <w:rsid w:val="00654860"/>
    <w:rsid w:val="00654927"/>
    <w:rsid w:val="00654954"/>
    <w:rsid w:val="00654A63"/>
    <w:rsid w:val="00654B78"/>
    <w:rsid w:val="00654CBA"/>
    <w:rsid w:val="0065502B"/>
    <w:rsid w:val="0065513B"/>
    <w:rsid w:val="0065522C"/>
    <w:rsid w:val="00655370"/>
    <w:rsid w:val="00655971"/>
    <w:rsid w:val="00655EE5"/>
    <w:rsid w:val="00655FDA"/>
    <w:rsid w:val="006562B3"/>
    <w:rsid w:val="00656412"/>
    <w:rsid w:val="00656686"/>
    <w:rsid w:val="00656798"/>
    <w:rsid w:val="006567E4"/>
    <w:rsid w:val="00656AEF"/>
    <w:rsid w:val="00656D48"/>
    <w:rsid w:val="00656E13"/>
    <w:rsid w:val="006570C2"/>
    <w:rsid w:val="00657195"/>
    <w:rsid w:val="00657196"/>
    <w:rsid w:val="0065735D"/>
    <w:rsid w:val="00657535"/>
    <w:rsid w:val="00657583"/>
    <w:rsid w:val="006575EA"/>
    <w:rsid w:val="00657963"/>
    <w:rsid w:val="006579C5"/>
    <w:rsid w:val="00657C56"/>
    <w:rsid w:val="00657CC5"/>
    <w:rsid w:val="00657DEF"/>
    <w:rsid w:val="00657DF9"/>
    <w:rsid w:val="006600E0"/>
    <w:rsid w:val="00660399"/>
    <w:rsid w:val="00660472"/>
    <w:rsid w:val="006605C7"/>
    <w:rsid w:val="006606B8"/>
    <w:rsid w:val="00660910"/>
    <w:rsid w:val="0066093D"/>
    <w:rsid w:val="00660C14"/>
    <w:rsid w:val="00660FAD"/>
    <w:rsid w:val="00660FB3"/>
    <w:rsid w:val="006610B4"/>
    <w:rsid w:val="00661328"/>
    <w:rsid w:val="0066135A"/>
    <w:rsid w:val="006616D4"/>
    <w:rsid w:val="0066178F"/>
    <w:rsid w:val="00661950"/>
    <w:rsid w:val="00661A52"/>
    <w:rsid w:val="00662345"/>
    <w:rsid w:val="006623A9"/>
    <w:rsid w:val="006626E9"/>
    <w:rsid w:val="0066299F"/>
    <w:rsid w:val="00662D18"/>
    <w:rsid w:val="00662D73"/>
    <w:rsid w:val="00662DAC"/>
    <w:rsid w:val="00662F00"/>
    <w:rsid w:val="00663045"/>
    <w:rsid w:val="00663156"/>
    <w:rsid w:val="006632DB"/>
    <w:rsid w:val="006636DD"/>
    <w:rsid w:val="006638BA"/>
    <w:rsid w:val="00663C08"/>
    <w:rsid w:val="00663C95"/>
    <w:rsid w:val="00663CEA"/>
    <w:rsid w:val="0066485E"/>
    <w:rsid w:val="006648C7"/>
    <w:rsid w:val="00664A56"/>
    <w:rsid w:val="00664C05"/>
    <w:rsid w:val="00664CB1"/>
    <w:rsid w:val="00664FD4"/>
    <w:rsid w:val="00665739"/>
    <w:rsid w:val="00665E29"/>
    <w:rsid w:val="00665E7D"/>
    <w:rsid w:val="00666367"/>
    <w:rsid w:val="00666817"/>
    <w:rsid w:val="00666E0E"/>
    <w:rsid w:val="00666EF9"/>
    <w:rsid w:val="00666FC3"/>
    <w:rsid w:val="00666FD5"/>
    <w:rsid w:val="006679A7"/>
    <w:rsid w:val="00667D17"/>
    <w:rsid w:val="0067014F"/>
    <w:rsid w:val="0067026F"/>
    <w:rsid w:val="006704EC"/>
    <w:rsid w:val="0067054A"/>
    <w:rsid w:val="00670688"/>
    <w:rsid w:val="00670698"/>
    <w:rsid w:val="006707FA"/>
    <w:rsid w:val="00670863"/>
    <w:rsid w:val="00670D72"/>
    <w:rsid w:val="00670F7B"/>
    <w:rsid w:val="00671167"/>
    <w:rsid w:val="006712ED"/>
    <w:rsid w:val="006714A9"/>
    <w:rsid w:val="006716C3"/>
    <w:rsid w:val="00671940"/>
    <w:rsid w:val="00671AD9"/>
    <w:rsid w:val="00671C79"/>
    <w:rsid w:val="00671D83"/>
    <w:rsid w:val="00671DF8"/>
    <w:rsid w:val="0067206C"/>
    <w:rsid w:val="006720B8"/>
    <w:rsid w:val="006725B9"/>
    <w:rsid w:val="0067271B"/>
    <w:rsid w:val="00672DB0"/>
    <w:rsid w:val="00672EB4"/>
    <w:rsid w:val="00672ECC"/>
    <w:rsid w:val="006733B8"/>
    <w:rsid w:val="00673666"/>
    <w:rsid w:val="00673918"/>
    <w:rsid w:val="006739B7"/>
    <w:rsid w:val="00673B86"/>
    <w:rsid w:val="00673BCC"/>
    <w:rsid w:val="00673C27"/>
    <w:rsid w:val="00673CD0"/>
    <w:rsid w:val="00673D13"/>
    <w:rsid w:val="00673E43"/>
    <w:rsid w:val="00673E53"/>
    <w:rsid w:val="00673E82"/>
    <w:rsid w:val="006741BA"/>
    <w:rsid w:val="0067435B"/>
    <w:rsid w:val="00674790"/>
    <w:rsid w:val="00674804"/>
    <w:rsid w:val="00674B15"/>
    <w:rsid w:val="00674BD8"/>
    <w:rsid w:val="00675047"/>
    <w:rsid w:val="00675135"/>
    <w:rsid w:val="0067514B"/>
    <w:rsid w:val="00675389"/>
    <w:rsid w:val="006758A4"/>
    <w:rsid w:val="00675C9B"/>
    <w:rsid w:val="00675CE2"/>
    <w:rsid w:val="00675E69"/>
    <w:rsid w:val="00675FD5"/>
    <w:rsid w:val="006760AD"/>
    <w:rsid w:val="0067656E"/>
    <w:rsid w:val="0067669D"/>
    <w:rsid w:val="00676789"/>
    <w:rsid w:val="00676982"/>
    <w:rsid w:val="006769A2"/>
    <w:rsid w:val="00676DC4"/>
    <w:rsid w:val="00676E04"/>
    <w:rsid w:val="006770D7"/>
    <w:rsid w:val="0067715C"/>
    <w:rsid w:val="006771F9"/>
    <w:rsid w:val="00677225"/>
    <w:rsid w:val="00677234"/>
    <w:rsid w:val="00677241"/>
    <w:rsid w:val="006775F6"/>
    <w:rsid w:val="006776A5"/>
    <w:rsid w:val="00677719"/>
    <w:rsid w:val="00677868"/>
    <w:rsid w:val="00677888"/>
    <w:rsid w:val="006778E5"/>
    <w:rsid w:val="00677A6E"/>
    <w:rsid w:val="00677B83"/>
    <w:rsid w:val="00677BC0"/>
    <w:rsid w:val="00677F92"/>
    <w:rsid w:val="00677FD0"/>
    <w:rsid w:val="006801FD"/>
    <w:rsid w:val="00680231"/>
    <w:rsid w:val="00680366"/>
    <w:rsid w:val="00680693"/>
    <w:rsid w:val="00680A35"/>
    <w:rsid w:val="00680B4D"/>
    <w:rsid w:val="00680DCB"/>
    <w:rsid w:val="00680F71"/>
    <w:rsid w:val="00680FD3"/>
    <w:rsid w:val="00681079"/>
    <w:rsid w:val="0068133F"/>
    <w:rsid w:val="00681493"/>
    <w:rsid w:val="00681845"/>
    <w:rsid w:val="00681A3E"/>
    <w:rsid w:val="00681B55"/>
    <w:rsid w:val="00681B71"/>
    <w:rsid w:val="00681C3E"/>
    <w:rsid w:val="00681D05"/>
    <w:rsid w:val="00681EEA"/>
    <w:rsid w:val="00682249"/>
    <w:rsid w:val="00682263"/>
    <w:rsid w:val="006827C3"/>
    <w:rsid w:val="00682903"/>
    <w:rsid w:val="00682A65"/>
    <w:rsid w:val="00682AD3"/>
    <w:rsid w:val="00682D62"/>
    <w:rsid w:val="00682E15"/>
    <w:rsid w:val="00683124"/>
    <w:rsid w:val="00683264"/>
    <w:rsid w:val="0068328B"/>
    <w:rsid w:val="006837EC"/>
    <w:rsid w:val="00683DC8"/>
    <w:rsid w:val="00683E2C"/>
    <w:rsid w:val="00684177"/>
    <w:rsid w:val="0068423C"/>
    <w:rsid w:val="00684248"/>
    <w:rsid w:val="0068480B"/>
    <w:rsid w:val="00684934"/>
    <w:rsid w:val="00684B32"/>
    <w:rsid w:val="00684C5E"/>
    <w:rsid w:val="00684D7B"/>
    <w:rsid w:val="006850EA"/>
    <w:rsid w:val="0068524F"/>
    <w:rsid w:val="006852C1"/>
    <w:rsid w:val="006855E0"/>
    <w:rsid w:val="00685646"/>
    <w:rsid w:val="00685935"/>
    <w:rsid w:val="00685967"/>
    <w:rsid w:val="00685A26"/>
    <w:rsid w:val="00685A62"/>
    <w:rsid w:val="00685A98"/>
    <w:rsid w:val="00685D20"/>
    <w:rsid w:val="00685D86"/>
    <w:rsid w:val="006862D1"/>
    <w:rsid w:val="006863B2"/>
    <w:rsid w:val="00686421"/>
    <w:rsid w:val="006864BA"/>
    <w:rsid w:val="00686D00"/>
    <w:rsid w:val="0068705E"/>
    <w:rsid w:val="0068722B"/>
    <w:rsid w:val="0068728E"/>
    <w:rsid w:val="0068732F"/>
    <w:rsid w:val="006873E7"/>
    <w:rsid w:val="006875A2"/>
    <w:rsid w:val="006876FE"/>
    <w:rsid w:val="00687795"/>
    <w:rsid w:val="006878DA"/>
    <w:rsid w:val="00687B25"/>
    <w:rsid w:val="00687EBF"/>
    <w:rsid w:val="0069001D"/>
    <w:rsid w:val="006905E2"/>
    <w:rsid w:val="00690648"/>
    <w:rsid w:val="00690AF3"/>
    <w:rsid w:val="00690B73"/>
    <w:rsid w:val="00690CB2"/>
    <w:rsid w:val="00690CDA"/>
    <w:rsid w:val="00690FF9"/>
    <w:rsid w:val="0069149F"/>
    <w:rsid w:val="0069157C"/>
    <w:rsid w:val="00691721"/>
    <w:rsid w:val="00691781"/>
    <w:rsid w:val="006917A2"/>
    <w:rsid w:val="00692112"/>
    <w:rsid w:val="006922B5"/>
    <w:rsid w:val="00692E5F"/>
    <w:rsid w:val="006931E4"/>
    <w:rsid w:val="0069326C"/>
    <w:rsid w:val="0069339F"/>
    <w:rsid w:val="0069394C"/>
    <w:rsid w:val="00693D18"/>
    <w:rsid w:val="00693F97"/>
    <w:rsid w:val="006940E6"/>
    <w:rsid w:val="00694426"/>
    <w:rsid w:val="0069462F"/>
    <w:rsid w:val="0069496A"/>
    <w:rsid w:val="006949FA"/>
    <w:rsid w:val="00694ACA"/>
    <w:rsid w:val="00694B02"/>
    <w:rsid w:val="00694C10"/>
    <w:rsid w:val="00694EC0"/>
    <w:rsid w:val="00694F44"/>
    <w:rsid w:val="00694F7F"/>
    <w:rsid w:val="00695102"/>
    <w:rsid w:val="00695153"/>
    <w:rsid w:val="00695509"/>
    <w:rsid w:val="0069569F"/>
    <w:rsid w:val="006957EB"/>
    <w:rsid w:val="0069593F"/>
    <w:rsid w:val="00695D37"/>
    <w:rsid w:val="00696197"/>
    <w:rsid w:val="00696199"/>
    <w:rsid w:val="00696215"/>
    <w:rsid w:val="00696291"/>
    <w:rsid w:val="006964F3"/>
    <w:rsid w:val="00696B25"/>
    <w:rsid w:val="00696CF4"/>
    <w:rsid w:val="00696D3D"/>
    <w:rsid w:val="00697295"/>
    <w:rsid w:val="006973F9"/>
    <w:rsid w:val="00697413"/>
    <w:rsid w:val="00697529"/>
    <w:rsid w:val="00697887"/>
    <w:rsid w:val="00697D5E"/>
    <w:rsid w:val="00697D99"/>
    <w:rsid w:val="006A00E8"/>
    <w:rsid w:val="006A010D"/>
    <w:rsid w:val="006A03B4"/>
    <w:rsid w:val="006A04C7"/>
    <w:rsid w:val="006A04EB"/>
    <w:rsid w:val="006A0568"/>
    <w:rsid w:val="006A0652"/>
    <w:rsid w:val="006A0926"/>
    <w:rsid w:val="006A09CE"/>
    <w:rsid w:val="006A0A3E"/>
    <w:rsid w:val="006A0CDD"/>
    <w:rsid w:val="006A1150"/>
    <w:rsid w:val="006A129B"/>
    <w:rsid w:val="006A1328"/>
    <w:rsid w:val="006A1394"/>
    <w:rsid w:val="006A139F"/>
    <w:rsid w:val="006A16C4"/>
    <w:rsid w:val="006A16EB"/>
    <w:rsid w:val="006A1907"/>
    <w:rsid w:val="006A1D77"/>
    <w:rsid w:val="006A1F63"/>
    <w:rsid w:val="006A2513"/>
    <w:rsid w:val="006A2AEC"/>
    <w:rsid w:val="006A2C23"/>
    <w:rsid w:val="006A321A"/>
    <w:rsid w:val="006A32E5"/>
    <w:rsid w:val="006A3740"/>
    <w:rsid w:val="006A38E0"/>
    <w:rsid w:val="006A3E19"/>
    <w:rsid w:val="006A4124"/>
    <w:rsid w:val="006A446D"/>
    <w:rsid w:val="006A45F1"/>
    <w:rsid w:val="006A4973"/>
    <w:rsid w:val="006A4A12"/>
    <w:rsid w:val="006A4A3E"/>
    <w:rsid w:val="006A4B41"/>
    <w:rsid w:val="006A4B4D"/>
    <w:rsid w:val="006A4C7F"/>
    <w:rsid w:val="006A4CBA"/>
    <w:rsid w:val="006A4DBA"/>
    <w:rsid w:val="006A4E5D"/>
    <w:rsid w:val="006A4E83"/>
    <w:rsid w:val="006A523B"/>
    <w:rsid w:val="006A540A"/>
    <w:rsid w:val="006A5445"/>
    <w:rsid w:val="006A55BA"/>
    <w:rsid w:val="006A576C"/>
    <w:rsid w:val="006A586D"/>
    <w:rsid w:val="006A5B87"/>
    <w:rsid w:val="006A5BE2"/>
    <w:rsid w:val="006A5C95"/>
    <w:rsid w:val="006A5D13"/>
    <w:rsid w:val="006A5D64"/>
    <w:rsid w:val="006A5E80"/>
    <w:rsid w:val="006A5F3B"/>
    <w:rsid w:val="006A6158"/>
    <w:rsid w:val="006A6341"/>
    <w:rsid w:val="006A635E"/>
    <w:rsid w:val="006A6B88"/>
    <w:rsid w:val="006A6EB5"/>
    <w:rsid w:val="006A702B"/>
    <w:rsid w:val="006A714D"/>
    <w:rsid w:val="006A7419"/>
    <w:rsid w:val="006A76A9"/>
    <w:rsid w:val="006A783D"/>
    <w:rsid w:val="006A78CC"/>
    <w:rsid w:val="006A7B6D"/>
    <w:rsid w:val="006A7B8B"/>
    <w:rsid w:val="006A7C93"/>
    <w:rsid w:val="006B0212"/>
    <w:rsid w:val="006B04C7"/>
    <w:rsid w:val="006B065A"/>
    <w:rsid w:val="006B13BD"/>
    <w:rsid w:val="006B166B"/>
    <w:rsid w:val="006B18B4"/>
    <w:rsid w:val="006B191C"/>
    <w:rsid w:val="006B193C"/>
    <w:rsid w:val="006B1A26"/>
    <w:rsid w:val="006B1ABB"/>
    <w:rsid w:val="006B1ABF"/>
    <w:rsid w:val="006B1C92"/>
    <w:rsid w:val="006B1CDD"/>
    <w:rsid w:val="006B1F20"/>
    <w:rsid w:val="006B1FF3"/>
    <w:rsid w:val="006B21CD"/>
    <w:rsid w:val="006B21CF"/>
    <w:rsid w:val="006B25C0"/>
    <w:rsid w:val="006B2690"/>
    <w:rsid w:val="006B29EF"/>
    <w:rsid w:val="006B2B12"/>
    <w:rsid w:val="006B2C2D"/>
    <w:rsid w:val="006B3033"/>
    <w:rsid w:val="006B3042"/>
    <w:rsid w:val="006B3174"/>
    <w:rsid w:val="006B3184"/>
    <w:rsid w:val="006B34D8"/>
    <w:rsid w:val="006B3718"/>
    <w:rsid w:val="006B3817"/>
    <w:rsid w:val="006B3B7C"/>
    <w:rsid w:val="006B3D91"/>
    <w:rsid w:val="006B42BF"/>
    <w:rsid w:val="006B4369"/>
    <w:rsid w:val="006B4480"/>
    <w:rsid w:val="006B48A9"/>
    <w:rsid w:val="006B4CF8"/>
    <w:rsid w:val="006B4D0D"/>
    <w:rsid w:val="006B5286"/>
    <w:rsid w:val="006B529F"/>
    <w:rsid w:val="006B5930"/>
    <w:rsid w:val="006B5AC4"/>
    <w:rsid w:val="006B5B1A"/>
    <w:rsid w:val="006B5F0A"/>
    <w:rsid w:val="006B616A"/>
    <w:rsid w:val="006B62AB"/>
    <w:rsid w:val="006B65BF"/>
    <w:rsid w:val="006B65C8"/>
    <w:rsid w:val="006B6DA1"/>
    <w:rsid w:val="006B6E87"/>
    <w:rsid w:val="006B6F44"/>
    <w:rsid w:val="006B7247"/>
    <w:rsid w:val="006B7450"/>
    <w:rsid w:val="006B7772"/>
    <w:rsid w:val="006B7933"/>
    <w:rsid w:val="006B7BB3"/>
    <w:rsid w:val="006B7E1F"/>
    <w:rsid w:val="006B7E80"/>
    <w:rsid w:val="006B7ED4"/>
    <w:rsid w:val="006C00D3"/>
    <w:rsid w:val="006C0655"/>
    <w:rsid w:val="006C116C"/>
    <w:rsid w:val="006C12B6"/>
    <w:rsid w:val="006C13B0"/>
    <w:rsid w:val="006C14C5"/>
    <w:rsid w:val="006C16A3"/>
    <w:rsid w:val="006C17D3"/>
    <w:rsid w:val="006C1817"/>
    <w:rsid w:val="006C1D1E"/>
    <w:rsid w:val="006C1DE4"/>
    <w:rsid w:val="006C1EE2"/>
    <w:rsid w:val="006C1EE5"/>
    <w:rsid w:val="006C2236"/>
    <w:rsid w:val="006C2381"/>
    <w:rsid w:val="006C2390"/>
    <w:rsid w:val="006C25F5"/>
    <w:rsid w:val="006C2D07"/>
    <w:rsid w:val="006C2D4F"/>
    <w:rsid w:val="006C3195"/>
    <w:rsid w:val="006C36C6"/>
    <w:rsid w:val="006C37C2"/>
    <w:rsid w:val="006C3C35"/>
    <w:rsid w:val="006C3D2B"/>
    <w:rsid w:val="006C3D58"/>
    <w:rsid w:val="006C3D6A"/>
    <w:rsid w:val="006C3F97"/>
    <w:rsid w:val="006C3FD7"/>
    <w:rsid w:val="006C4014"/>
    <w:rsid w:val="006C402B"/>
    <w:rsid w:val="006C4122"/>
    <w:rsid w:val="006C4315"/>
    <w:rsid w:val="006C43AA"/>
    <w:rsid w:val="006C43BD"/>
    <w:rsid w:val="006C4416"/>
    <w:rsid w:val="006C445F"/>
    <w:rsid w:val="006C4772"/>
    <w:rsid w:val="006C4AAB"/>
    <w:rsid w:val="006C4C74"/>
    <w:rsid w:val="006C4D42"/>
    <w:rsid w:val="006C4D4A"/>
    <w:rsid w:val="006C4DB4"/>
    <w:rsid w:val="006C4E4A"/>
    <w:rsid w:val="006C514B"/>
    <w:rsid w:val="006C5182"/>
    <w:rsid w:val="006C5255"/>
    <w:rsid w:val="006C53C0"/>
    <w:rsid w:val="006C5BA5"/>
    <w:rsid w:val="006C5BF4"/>
    <w:rsid w:val="006C5F27"/>
    <w:rsid w:val="006C6096"/>
    <w:rsid w:val="006C60F6"/>
    <w:rsid w:val="006C615D"/>
    <w:rsid w:val="006C6C4E"/>
    <w:rsid w:val="006C6D95"/>
    <w:rsid w:val="006C6DCA"/>
    <w:rsid w:val="006C6FB3"/>
    <w:rsid w:val="006C700E"/>
    <w:rsid w:val="006C758D"/>
    <w:rsid w:val="006C778E"/>
    <w:rsid w:val="006C79E2"/>
    <w:rsid w:val="006C7D33"/>
    <w:rsid w:val="006D0491"/>
    <w:rsid w:val="006D07C4"/>
    <w:rsid w:val="006D0A81"/>
    <w:rsid w:val="006D0F78"/>
    <w:rsid w:val="006D1444"/>
    <w:rsid w:val="006D148C"/>
    <w:rsid w:val="006D19E7"/>
    <w:rsid w:val="006D1C81"/>
    <w:rsid w:val="006D1FF6"/>
    <w:rsid w:val="006D2229"/>
    <w:rsid w:val="006D22BC"/>
    <w:rsid w:val="006D2351"/>
    <w:rsid w:val="006D2701"/>
    <w:rsid w:val="006D2798"/>
    <w:rsid w:val="006D2809"/>
    <w:rsid w:val="006D2910"/>
    <w:rsid w:val="006D29E1"/>
    <w:rsid w:val="006D2A77"/>
    <w:rsid w:val="006D2DEA"/>
    <w:rsid w:val="006D338C"/>
    <w:rsid w:val="006D34B6"/>
    <w:rsid w:val="006D3691"/>
    <w:rsid w:val="006D3A2D"/>
    <w:rsid w:val="006D3CD7"/>
    <w:rsid w:val="006D3D72"/>
    <w:rsid w:val="006D3E38"/>
    <w:rsid w:val="006D48A7"/>
    <w:rsid w:val="006D4A16"/>
    <w:rsid w:val="006D4BDC"/>
    <w:rsid w:val="006D4CBF"/>
    <w:rsid w:val="006D4F09"/>
    <w:rsid w:val="006D4FEB"/>
    <w:rsid w:val="006D5019"/>
    <w:rsid w:val="006D5136"/>
    <w:rsid w:val="006D51D3"/>
    <w:rsid w:val="006D52B0"/>
    <w:rsid w:val="006D548B"/>
    <w:rsid w:val="006D54BC"/>
    <w:rsid w:val="006D5568"/>
    <w:rsid w:val="006D55A9"/>
    <w:rsid w:val="006D55EF"/>
    <w:rsid w:val="006D591B"/>
    <w:rsid w:val="006D5BA1"/>
    <w:rsid w:val="006D5D61"/>
    <w:rsid w:val="006D6090"/>
    <w:rsid w:val="006D6622"/>
    <w:rsid w:val="006D69AD"/>
    <w:rsid w:val="006D6B77"/>
    <w:rsid w:val="006D6E17"/>
    <w:rsid w:val="006D70E8"/>
    <w:rsid w:val="006D7163"/>
    <w:rsid w:val="006D71DB"/>
    <w:rsid w:val="006D7296"/>
    <w:rsid w:val="006D731F"/>
    <w:rsid w:val="006D769E"/>
    <w:rsid w:val="006D77E6"/>
    <w:rsid w:val="006D7D64"/>
    <w:rsid w:val="006D7DA2"/>
    <w:rsid w:val="006D7DBE"/>
    <w:rsid w:val="006D7DD8"/>
    <w:rsid w:val="006D7E26"/>
    <w:rsid w:val="006D7E4A"/>
    <w:rsid w:val="006E00B5"/>
    <w:rsid w:val="006E0162"/>
    <w:rsid w:val="006E0738"/>
    <w:rsid w:val="006E076B"/>
    <w:rsid w:val="006E0990"/>
    <w:rsid w:val="006E0DED"/>
    <w:rsid w:val="006E0F61"/>
    <w:rsid w:val="006E10DC"/>
    <w:rsid w:val="006E128C"/>
    <w:rsid w:val="006E13F5"/>
    <w:rsid w:val="006E1457"/>
    <w:rsid w:val="006E18E7"/>
    <w:rsid w:val="006E1C45"/>
    <w:rsid w:val="006E1E2A"/>
    <w:rsid w:val="006E1F63"/>
    <w:rsid w:val="006E2231"/>
    <w:rsid w:val="006E235F"/>
    <w:rsid w:val="006E25C9"/>
    <w:rsid w:val="006E26FA"/>
    <w:rsid w:val="006E2732"/>
    <w:rsid w:val="006E27A7"/>
    <w:rsid w:val="006E27D0"/>
    <w:rsid w:val="006E2928"/>
    <w:rsid w:val="006E29A7"/>
    <w:rsid w:val="006E2A17"/>
    <w:rsid w:val="006E2AB0"/>
    <w:rsid w:val="006E30F9"/>
    <w:rsid w:val="006E3228"/>
    <w:rsid w:val="006E34A3"/>
    <w:rsid w:val="006E3533"/>
    <w:rsid w:val="006E37FE"/>
    <w:rsid w:val="006E3A26"/>
    <w:rsid w:val="006E3CD6"/>
    <w:rsid w:val="006E3CFD"/>
    <w:rsid w:val="006E3D29"/>
    <w:rsid w:val="006E3F90"/>
    <w:rsid w:val="006E4036"/>
    <w:rsid w:val="006E49A0"/>
    <w:rsid w:val="006E4A4F"/>
    <w:rsid w:val="006E4A9F"/>
    <w:rsid w:val="006E4E22"/>
    <w:rsid w:val="006E5031"/>
    <w:rsid w:val="006E5199"/>
    <w:rsid w:val="006E5298"/>
    <w:rsid w:val="006E55CC"/>
    <w:rsid w:val="006E5826"/>
    <w:rsid w:val="006E5829"/>
    <w:rsid w:val="006E5A3C"/>
    <w:rsid w:val="006E5DFA"/>
    <w:rsid w:val="006E5FA4"/>
    <w:rsid w:val="006E5FEC"/>
    <w:rsid w:val="006E627D"/>
    <w:rsid w:val="006E6460"/>
    <w:rsid w:val="006E6825"/>
    <w:rsid w:val="006E6CE2"/>
    <w:rsid w:val="006E6D7A"/>
    <w:rsid w:val="006E6E0D"/>
    <w:rsid w:val="006E6F32"/>
    <w:rsid w:val="006E6F45"/>
    <w:rsid w:val="006E70D9"/>
    <w:rsid w:val="006E7115"/>
    <w:rsid w:val="006E76F0"/>
    <w:rsid w:val="006E7911"/>
    <w:rsid w:val="006E79E9"/>
    <w:rsid w:val="006E7DD5"/>
    <w:rsid w:val="006F020D"/>
    <w:rsid w:val="006F045A"/>
    <w:rsid w:val="006F065C"/>
    <w:rsid w:val="006F092C"/>
    <w:rsid w:val="006F0CE3"/>
    <w:rsid w:val="006F0D8F"/>
    <w:rsid w:val="006F0E51"/>
    <w:rsid w:val="006F0EA8"/>
    <w:rsid w:val="006F1000"/>
    <w:rsid w:val="006F11FB"/>
    <w:rsid w:val="006F12BE"/>
    <w:rsid w:val="006F1347"/>
    <w:rsid w:val="006F1351"/>
    <w:rsid w:val="006F13F2"/>
    <w:rsid w:val="006F16A4"/>
    <w:rsid w:val="006F196D"/>
    <w:rsid w:val="006F19D9"/>
    <w:rsid w:val="006F1C60"/>
    <w:rsid w:val="006F1E40"/>
    <w:rsid w:val="006F1EC7"/>
    <w:rsid w:val="006F2178"/>
    <w:rsid w:val="006F2185"/>
    <w:rsid w:val="006F21AA"/>
    <w:rsid w:val="006F2371"/>
    <w:rsid w:val="006F2815"/>
    <w:rsid w:val="006F2911"/>
    <w:rsid w:val="006F2A44"/>
    <w:rsid w:val="006F2C0A"/>
    <w:rsid w:val="006F2F08"/>
    <w:rsid w:val="006F3388"/>
    <w:rsid w:val="006F33D8"/>
    <w:rsid w:val="006F3991"/>
    <w:rsid w:val="006F3AA2"/>
    <w:rsid w:val="006F3D94"/>
    <w:rsid w:val="006F3FF0"/>
    <w:rsid w:val="006F4294"/>
    <w:rsid w:val="006F4381"/>
    <w:rsid w:val="006F4481"/>
    <w:rsid w:val="006F483F"/>
    <w:rsid w:val="006F4F24"/>
    <w:rsid w:val="006F4FFF"/>
    <w:rsid w:val="006F50F0"/>
    <w:rsid w:val="006F543C"/>
    <w:rsid w:val="006F555E"/>
    <w:rsid w:val="006F570C"/>
    <w:rsid w:val="006F5765"/>
    <w:rsid w:val="006F581A"/>
    <w:rsid w:val="006F5A15"/>
    <w:rsid w:val="006F5A3D"/>
    <w:rsid w:val="006F5E04"/>
    <w:rsid w:val="006F5E85"/>
    <w:rsid w:val="006F65D0"/>
    <w:rsid w:val="006F6869"/>
    <w:rsid w:val="006F6A10"/>
    <w:rsid w:val="006F6DD8"/>
    <w:rsid w:val="006F6E63"/>
    <w:rsid w:val="006F70B8"/>
    <w:rsid w:val="006F737D"/>
    <w:rsid w:val="006F7A2A"/>
    <w:rsid w:val="006F7C4F"/>
    <w:rsid w:val="00700487"/>
    <w:rsid w:val="00700828"/>
    <w:rsid w:val="0070093E"/>
    <w:rsid w:val="00700DA5"/>
    <w:rsid w:val="00700E87"/>
    <w:rsid w:val="00700EF8"/>
    <w:rsid w:val="00700F7B"/>
    <w:rsid w:val="00701520"/>
    <w:rsid w:val="00701536"/>
    <w:rsid w:val="00701592"/>
    <w:rsid w:val="00701824"/>
    <w:rsid w:val="00701844"/>
    <w:rsid w:val="0070196C"/>
    <w:rsid w:val="00701AD7"/>
    <w:rsid w:val="00701BCA"/>
    <w:rsid w:val="00701BDD"/>
    <w:rsid w:val="00702295"/>
    <w:rsid w:val="0070232C"/>
    <w:rsid w:val="00702395"/>
    <w:rsid w:val="00702898"/>
    <w:rsid w:val="00702DF2"/>
    <w:rsid w:val="00702E81"/>
    <w:rsid w:val="00702EDC"/>
    <w:rsid w:val="00702EE1"/>
    <w:rsid w:val="0070306D"/>
    <w:rsid w:val="007033FC"/>
    <w:rsid w:val="0070342D"/>
    <w:rsid w:val="00703466"/>
    <w:rsid w:val="00703526"/>
    <w:rsid w:val="007037DE"/>
    <w:rsid w:val="00703AD3"/>
    <w:rsid w:val="00703B1F"/>
    <w:rsid w:val="00703E9A"/>
    <w:rsid w:val="00703FCF"/>
    <w:rsid w:val="0070400A"/>
    <w:rsid w:val="0070403D"/>
    <w:rsid w:val="007042A0"/>
    <w:rsid w:val="00704378"/>
    <w:rsid w:val="007045D2"/>
    <w:rsid w:val="007048DA"/>
    <w:rsid w:val="00704A1F"/>
    <w:rsid w:val="00704E0C"/>
    <w:rsid w:val="00704E88"/>
    <w:rsid w:val="00704F84"/>
    <w:rsid w:val="0070536E"/>
    <w:rsid w:val="00705457"/>
    <w:rsid w:val="007054A1"/>
    <w:rsid w:val="007054E1"/>
    <w:rsid w:val="00705918"/>
    <w:rsid w:val="0070598E"/>
    <w:rsid w:val="00705B1A"/>
    <w:rsid w:val="00705B37"/>
    <w:rsid w:val="00705C22"/>
    <w:rsid w:val="00705C65"/>
    <w:rsid w:val="00705CCA"/>
    <w:rsid w:val="00705CCD"/>
    <w:rsid w:val="00706036"/>
    <w:rsid w:val="007060EF"/>
    <w:rsid w:val="007061DF"/>
    <w:rsid w:val="00706205"/>
    <w:rsid w:val="00706372"/>
    <w:rsid w:val="0070648E"/>
    <w:rsid w:val="0070664E"/>
    <w:rsid w:val="007069E0"/>
    <w:rsid w:val="00706D62"/>
    <w:rsid w:val="00706F93"/>
    <w:rsid w:val="00706FD5"/>
    <w:rsid w:val="00706FD7"/>
    <w:rsid w:val="007070F6"/>
    <w:rsid w:val="00707140"/>
    <w:rsid w:val="0070726D"/>
    <w:rsid w:val="007072B3"/>
    <w:rsid w:val="00707367"/>
    <w:rsid w:val="007075DF"/>
    <w:rsid w:val="0070772E"/>
    <w:rsid w:val="0070776C"/>
    <w:rsid w:val="00707A15"/>
    <w:rsid w:val="00707A3F"/>
    <w:rsid w:val="00707C94"/>
    <w:rsid w:val="00707D66"/>
    <w:rsid w:val="00707EE8"/>
    <w:rsid w:val="00710247"/>
    <w:rsid w:val="007103C0"/>
    <w:rsid w:val="00710456"/>
    <w:rsid w:val="00710514"/>
    <w:rsid w:val="00710597"/>
    <w:rsid w:val="007107BA"/>
    <w:rsid w:val="00710805"/>
    <w:rsid w:val="00710AA2"/>
    <w:rsid w:val="00710EBC"/>
    <w:rsid w:val="00710FD2"/>
    <w:rsid w:val="007110D8"/>
    <w:rsid w:val="007110E2"/>
    <w:rsid w:val="0071110B"/>
    <w:rsid w:val="00711133"/>
    <w:rsid w:val="007112FD"/>
    <w:rsid w:val="0071136F"/>
    <w:rsid w:val="007114B2"/>
    <w:rsid w:val="00711C4D"/>
    <w:rsid w:val="00712049"/>
    <w:rsid w:val="00712357"/>
    <w:rsid w:val="0071248C"/>
    <w:rsid w:val="00712708"/>
    <w:rsid w:val="007127D4"/>
    <w:rsid w:val="00712856"/>
    <w:rsid w:val="007128BE"/>
    <w:rsid w:val="00712C07"/>
    <w:rsid w:val="00712DBD"/>
    <w:rsid w:val="00712E70"/>
    <w:rsid w:val="00712EFF"/>
    <w:rsid w:val="007130CA"/>
    <w:rsid w:val="0071328E"/>
    <w:rsid w:val="00713365"/>
    <w:rsid w:val="007134E9"/>
    <w:rsid w:val="007135E9"/>
    <w:rsid w:val="00713998"/>
    <w:rsid w:val="00713A06"/>
    <w:rsid w:val="00713A9C"/>
    <w:rsid w:val="00713B88"/>
    <w:rsid w:val="00713BEF"/>
    <w:rsid w:val="0071405F"/>
    <w:rsid w:val="0071418B"/>
    <w:rsid w:val="007141B3"/>
    <w:rsid w:val="00714265"/>
    <w:rsid w:val="0071435F"/>
    <w:rsid w:val="00714B21"/>
    <w:rsid w:val="00714B68"/>
    <w:rsid w:val="00714EB9"/>
    <w:rsid w:val="00715035"/>
    <w:rsid w:val="007150D5"/>
    <w:rsid w:val="00715AB9"/>
    <w:rsid w:val="00715BF2"/>
    <w:rsid w:val="00715BF8"/>
    <w:rsid w:val="00715C1B"/>
    <w:rsid w:val="00715F46"/>
    <w:rsid w:val="0071608B"/>
    <w:rsid w:val="0071655B"/>
    <w:rsid w:val="007166AA"/>
    <w:rsid w:val="00716A26"/>
    <w:rsid w:val="00716AEE"/>
    <w:rsid w:val="00716DB6"/>
    <w:rsid w:val="007170C6"/>
    <w:rsid w:val="00717441"/>
    <w:rsid w:val="007174E0"/>
    <w:rsid w:val="007174F6"/>
    <w:rsid w:val="00717645"/>
    <w:rsid w:val="007176EA"/>
    <w:rsid w:val="00717714"/>
    <w:rsid w:val="00717911"/>
    <w:rsid w:val="00717A51"/>
    <w:rsid w:val="00717E07"/>
    <w:rsid w:val="0072000C"/>
    <w:rsid w:val="007201E9"/>
    <w:rsid w:val="00720526"/>
    <w:rsid w:val="00720A2B"/>
    <w:rsid w:val="00720D0D"/>
    <w:rsid w:val="00720ED3"/>
    <w:rsid w:val="00720EFB"/>
    <w:rsid w:val="00720F33"/>
    <w:rsid w:val="00720FA5"/>
    <w:rsid w:val="00720FFA"/>
    <w:rsid w:val="00721403"/>
    <w:rsid w:val="007216ED"/>
    <w:rsid w:val="0072172A"/>
    <w:rsid w:val="007217A4"/>
    <w:rsid w:val="007217C1"/>
    <w:rsid w:val="00721ACE"/>
    <w:rsid w:val="00721C36"/>
    <w:rsid w:val="00721D50"/>
    <w:rsid w:val="00721E95"/>
    <w:rsid w:val="00721EA8"/>
    <w:rsid w:val="00722038"/>
    <w:rsid w:val="00722389"/>
    <w:rsid w:val="00722752"/>
    <w:rsid w:val="007229B9"/>
    <w:rsid w:val="00722A88"/>
    <w:rsid w:val="00722AF9"/>
    <w:rsid w:val="00722C9D"/>
    <w:rsid w:val="00722EE1"/>
    <w:rsid w:val="00723251"/>
    <w:rsid w:val="00723450"/>
    <w:rsid w:val="0072388D"/>
    <w:rsid w:val="0072388E"/>
    <w:rsid w:val="00723DEC"/>
    <w:rsid w:val="00723DEE"/>
    <w:rsid w:val="00724301"/>
    <w:rsid w:val="0072477D"/>
    <w:rsid w:val="00724878"/>
    <w:rsid w:val="00724A0A"/>
    <w:rsid w:val="00724CD5"/>
    <w:rsid w:val="00724F8A"/>
    <w:rsid w:val="0072501C"/>
    <w:rsid w:val="007250C1"/>
    <w:rsid w:val="007252A2"/>
    <w:rsid w:val="0072547D"/>
    <w:rsid w:val="007254A1"/>
    <w:rsid w:val="007255EB"/>
    <w:rsid w:val="00725C52"/>
    <w:rsid w:val="007260A4"/>
    <w:rsid w:val="00726267"/>
    <w:rsid w:val="0072635A"/>
    <w:rsid w:val="007266CD"/>
    <w:rsid w:val="00726734"/>
    <w:rsid w:val="007269A0"/>
    <w:rsid w:val="00726A58"/>
    <w:rsid w:val="00726B76"/>
    <w:rsid w:val="00726BFD"/>
    <w:rsid w:val="00726D01"/>
    <w:rsid w:val="00727012"/>
    <w:rsid w:val="00727115"/>
    <w:rsid w:val="00727175"/>
    <w:rsid w:val="007271D1"/>
    <w:rsid w:val="00727694"/>
    <w:rsid w:val="00727918"/>
    <w:rsid w:val="00727AAA"/>
    <w:rsid w:val="00727C71"/>
    <w:rsid w:val="00727D1E"/>
    <w:rsid w:val="00727D58"/>
    <w:rsid w:val="00727F8E"/>
    <w:rsid w:val="00730360"/>
    <w:rsid w:val="00730999"/>
    <w:rsid w:val="00730CBB"/>
    <w:rsid w:val="00730E22"/>
    <w:rsid w:val="00730E48"/>
    <w:rsid w:val="00730E9A"/>
    <w:rsid w:val="00731030"/>
    <w:rsid w:val="00731082"/>
    <w:rsid w:val="007310E1"/>
    <w:rsid w:val="00731241"/>
    <w:rsid w:val="00731592"/>
    <w:rsid w:val="00731AB3"/>
    <w:rsid w:val="00731B60"/>
    <w:rsid w:val="0073201E"/>
    <w:rsid w:val="00732465"/>
    <w:rsid w:val="0073263B"/>
    <w:rsid w:val="0073303D"/>
    <w:rsid w:val="007332AE"/>
    <w:rsid w:val="007333CB"/>
    <w:rsid w:val="00733419"/>
    <w:rsid w:val="0073341C"/>
    <w:rsid w:val="007336C7"/>
    <w:rsid w:val="00733C81"/>
    <w:rsid w:val="00733CAC"/>
    <w:rsid w:val="00733D23"/>
    <w:rsid w:val="00733D7B"/>
    <w:rsid w:val="00733F1C"/>
    <w:rsid w:val="00734055"/>
    <w:rsid w:val="00734353"/>
    <w:rsid w:val="00734462"/>
    <w:rsid w:val="007344E6"/>
    <w:rsid w:val="00734545"/>
    <w:rsid w:val="00734624"/>
    <w:rsid w:val="007349D7"/>
    <w:rsid w:val="00734FBF"/>
    <w:rsid w:val="00734FE5"/>
    <w:rsid w:val="00734FFC"/>
    <w:rsid w:val="0073501F"/>
    <w:rsid w:val="00735031"/>
    <w:rsid w:val="007352E4"/>
    <w:rsid w:val="007352FE"/>
    <w:rsid w:val="0073554D"/>
    <w:rsid w:val="0073571D"/>
    <w:rsid w:val="00735905"/>
    <w:rsid w:val="00735A21"/>
    <w:rsid w:val="00735C12"/>
    <w:rsid w:val="00735E2A"/>
    <w:rsid w:val="00736703"/>
    <w:rsid w:val="00736D5B"/>
    <w:rsid w:val="00736E49"/>
    <w:rsid w:val="00736EDB"/>
    <w:rsid w:val="007374F6"/>
    <w:rsid w:val="00737618"/>
    <w:rsid w:val="0073764B"/>
    <w:rsid w:val="007376BE"/>
    <w:rsid w:val="00737763"/>
    <w:rsid w:val="0073777A"/>
    <w:rsid w:val="007378D5"/>
    <w:rsid w:val="00737971"/>
    <w:rsid w:val="007402B6"/>
    <w:rsid w:val="00740339"/>
    <w:rsid w:val="00740392"/>
    <w:rsid w:val="00740487"/>
    <w:rsid w:val="00740603"/>
    <w:rsid w:val="00740688"/>
    <w:rsid w:val="00740F5E"/>
    <w:rsid w:val="00741024"/>
    <w:rsid w:val="00741216"/>
    <w:rsid w:val="007412F6"/>
    <w:rsid w:val="007415D0"/>
    <w:rsid w:val="00741712"/>
    <w:rsid w:val="007417A4"/>
    <w:rsid w:val="00741B88"/>
    <w:rsid w:val="00741EBB"/>
    <w:rsid w:val="00741EDB"/>
    <w:rsid w:val="007420C1"/>
    <w:rsid w:val="00742261"/>
    <w:rsid w:val="007427CF"/>
    <w:rsid w:val="00742818"/>
    <w:rsid w:val="00742882"/>
    <w:rsid w:val="007428E3"/>
    <w:rsid w:val="00742A34"/>
    <w:rsid w:val="00742BC7"/>
    <w:rsid w:val="00742DE5"/>
    <w:rsid w:val="00743130"/>
    <w:rsid w:val="007431D8"/>
    <w:rsid w:val="007431EB"/>
    <w:rsid w:val="0074325A"/>
    <w:rsid w:val="00743505"/>
    <w:rsid w:val="00743759"/>
    <w:rsid w:val="00743858"/>
    <w:rsid w:val="007439BD"/>
    <w:rsid w:val="00743D66"/>
    <w:rsid w:val="00744099"/>
    <w:rsid w:val="0074415C"/>
    <w:rsid w:val="007441DD"/>
    <w:rsid w:val="0074444B"/>
    <w:rsid w:val="00744559"/>
    <w:rsid w:val="007445E2"/>
    <w:rsid w:val="00744B18"/>
    <w:rsid w:val="00744DB0"/>
    <w:rsid w:val="00744F35"/>
    <w:rsid w:val="00744FBF"/>
    <w:rsid w:val="00745060"/>
    <w:rsid w:val="007453DC"/>
    <w:rsid w:val="007457B2"/>
    <w:rsid w:val="00745A09"/>
    <w:rsid w:val="00745BF3"/>
    <w:rsid w:val="00745C5C"/>
    <w:rsid w:val="00745E25"/>
    <w:rsid w:val="00745F1F"/>
    <w:rsid w:val="00746048"/>
    <w:rsid w:val="0074632E"/>
    <w:rsid w:val="007465BC"/>
    <w:rsid w:val="0074675D"/>
    <w:rsid w:val="00746842"/>
    <w:rsid w:val="00746998"/>
    <w:rsid w:val="00746FB6"/>
    <w:rsid w:val="00747162"/>
    <w:rsid w:val="00747273"/>
    <w:rsid w:val="007473DC"/>
    <w:rsid w:val="00747434"/>
    <w:rsid w:val="007475B9"/>
    <w:rsid w:val="007475BB"/>
    <w:rsid w:val="0074773A"/>
    <w:rsid w:val="00747765"/>
    <w:rsid w:val="00747777"/>
    <w:rsid w:val="00747C18"/>
    <w:rsid w:val="00747DF4"/>
    <w:rsid w:val="00747DF5"/>
    <w:rsid w:val="00747F42"/>
    <w:rsid w:val="00750142"/>
    <w:rsid w:val="0075026F"/>
    <w:rsid w:val="00750BB4"/>
    <w:rsid w:val="00750DA3"/>
    <w:rsid w:val="007512E0"/>
    <w:rsid w:val="007513C6"/>
    <w:rsid w:val="0075140E"/>
    <w:rsid w:val="00751463"/>
    <w:rsid w:val="00751E5C"/>
    <w:rsid w:val="007520EA"/>
    <w:rsid w:val="0075213E"/>
    <w:rsid w:val="0075217C"/>
    <w:rsid w:val="0075248F"/>
    <w:rsid w:val="007525EB"/>
    <w:rsid w:val="0075267B"/>
    <w:rsid w:val="007528FB"/>
    <w:rsid w:val="00752970"/>
    <w:rsid w:val="00752988"/>
    <w:rsid w:val="00752D6C"/>
    <w:rsid w:val="00752F01"/>
    <w:rsid w:val="007530D4"/>
    <w:rsid w:val="007531B8"/>
    <w:rsid w:val="00753271"/>
    <w:rsid w:val="00753540"/>
    <w:rsid w:val="007535FE"/>
    <w:rsid w:val="00753718"/>
    <w:rsid w:val="0075371F"/>
    <w:rsid w:val="007537C0"/>
    <w:rsid w:val="0075386A"/>
    <w:rsid w:val="0075395E"/>
    <w:rsid w:val="007539E1"/>
    <w:rsid w:val="00753A67"/>
    <w:rsid w:val="00753B83"/>
    <w:rsid w:val="00754539"/>
    <w:rsid w:val="007546EC"/>
    <w:rsid w:val="00754772"/>
    <w:rsid w:val="00754971"/>
    <w:rsid w:val="00754AB8"/>
    <w:rsid w:val="00754C94"/>
    <w:rsid w:val="00754FD4"/>
    <w:rsid w:val="007550F1"/>
    <w:rsid w:val="007552A0"/>
    <w:rsid w:val="007553C8"/>
    <w:rsid w:val="00755551"/>
    <w:rsid w:val="00755756"/>
    <w:rsid w:val="00755806"/>
    <w:rsid w:val="00755C1E"/>
    <w:rsid w:val="00755CDA"/>
    <w:rsid w:val="0075607C"/>
    <w:rsid w:val="007560D5"/>
    <w:rsid w:val="007560D8"/>
    <w:rsid w:val="00756345"/>
    <w:rsid w:val="0075638A"/>
    <w:rsid w:val="00756835"/>
    <w:rsid w:val="007568D7"/>
    <w:rsid w:val="00756A29"/>
    <w:rsid w:val="00756C08"/>
    <w:rsid w:val="00756D8B"/>
    <w:rsid w:val="0075714B"/>
    <w:rsid w:val="00757242"/>
    <w:rsid w:val="00757269"/>
    <w:rsid w:val="00757317"/>
    <w:rsid w:val="0075745A"/>
    <w:rsid w:val="0075770B"/>
    <w:rsid w:val="0075783B"/>
    <w:rsid w:val="007578A6"/>
    <w:rsid w:val="00757B1A"/>
    <w:rsid w:val="00757C7F"/>
    <w:rsid w:val="00760029"/>
    <w:rsid w:val="00760076"/>
    <w:rsid w:val="0076007F"/>
    <w:rsid w:val="00760394"/>
    <w:rsid w:val="007604E8"/>
    <w:rsid w:val="0076051E"/>
    <w:rsid w:val="00760560"/>
    <w:rsid w:val="00760830"/>
    <w:rsid w:val="007609DB"/>
    <w:rsid w:val="00760B6A"/>
    <w:rsid w:val="00760BAE"/>
    <w:rsid w:val="00760D66"/>
    <w:rsid w:val="00760FAC"/>
    <w:rsid w:val="0076100B"/>
    <w:rsid w:val="007611B0"/>
    <w:rsid w:val="00761549"/>
    <w:rsid w:val="0076177B"/>
    <w:rsid w:val="0076192E"/>
    <w:rsid w:val="0076194E"/>
    <w:rsid w:val="00761A91"/>
    <w:rsid w:val="00761AAF"/>
    <w:rsid w:val="00761AF1"/>
    <w:rsid w:val="00761B99"/>
    <w:rsid w:val="00761D4A"/>
    <w:rsid w:val="0076251A"/>
    <w:rsid w:val="007628EA"/>
    <w:rsid w:val="00762A59"/>
    <w:rsid w:val="00762C65"/>
    <w:rsid w:val="00762EA1"/>
    <w:rsid w:val="00762F72"/>
    <w:rsid w:val="00762FC2"/>
    <w:rsid w:val="007630A8"/>
    <w:rsid w:val="0076363A"/>
    <w:rsid w:val="007637E9"/>
    <w:rsid w:val="00763843"/>
    <w:rsid w:val="00763958"/>
    <w:rsid w:val="007639AF"/>
    <w:rsid w:val="00763B18"/>
    <w:rsid w:val="00763D9D"/>
    <w:rsid w:val="00763DF4"/>
    <w:rsid w:val="00763F50"/>
    <w:rsid w:val="0076475F"/>
    <w:rsid w:val="007647C3"/>
    <w:rsid w:val="00764810"/>
    <w:rsid w:val="007649A3"/>
    <w:rsid w:val="00764A70"/>
    <w:rsid w:val="00764B08"/>
    <w:rsid w:val="00764BC8"/>
    <w:rsid w:val="00764CA0"/>
    <w:rsid w:val="00764D3D"/>
    <w:rsid w:val="00765151"/>
    <w:rsid w:val="0076523F"/>
    <w:rsid w:val="007654AC"/>
    <w:rsid w:val="007657AB"/>
    <w:rsid w:val="007657CB"/>
    <w:rsid w:val="00765C52"/>
    <w:rsid w:val="00765C87"/>
    <w:rsid w:val="00765F9C"/>
    <w:rsid w:val="0076633D"/>
    <w:rsid w:val="0076639C"/>
    <w:rsid w:val="007663F7"/>
    <w:rsid w:val="00766435"/>
    <w:rsid w:val="007665FA"/>
    <w:rsid w:val="00766801"/>
    <w:rsid w:val="00766A56"/>
    <w:rsid w:val="00766D61"/>
    <w:rsid w:val="00766FCB"/>
    <w:rsid w:val="00767442"/>
    <w:rsid w:val="0076764D"/>
    <w:rsid w:val="00767943"/>
    <w:rsid w:val="00767A27"/>
    <w:rsid w:val="00767AF1"/>
    <w:rsid w:val="00770293"/>
    <w:rsid w:val="007703A0"/>
    <w:rsid w:val="00770800"/>
    <w:rsid w:val="00770A75"/>
    <w:rsid w:val="00770A8C"/>
    <w:rsid w:val="00770AEA"/>
    <w:rsid w:val="00770D1A"/>
    <w:rsid w:val="00770E2E"/>
    <w:rsid w:val="00771123"/>
    <w:rsid w:val="007714B4"/>
    <w:rsid w:val="007714C2"/>
    <w:rsid w:val="00771524"/>
    <w:rsid w:val="0077155C"/>
    <w:rsid w:val="00771599"/>
    <w:rsid w:val="00771AAD"/>
    <w:rsid w:val="00771FDD"/>
    <w:rsid w:val="00772196"/>
    <w:rsid w:val="007724F9"/>
    <w:rsid w:val="00772848"/>
    <w:rsid w:val="0077293F"/>
    <w:rsid w:val="00772E23"/>
    <w:rsid w:val="00772E51"/>
    <w:rsid w:val="007730A2"/>
    <w:rsid w:val="00773550"/>
    <w:rsid w:val="00773889"/>
    <w:rsid w:val="0077389F"/>
    <w:rsid w:val="007738BC"/>
    <w:rsid w:val="007738CF"/>
    <w:rsid w:val="007738DD"/>
    <w:rsid w:val="00773AD7"/>
    <w:rsid w:val="00773DAF"/>
    <w:rsid w:val="00773F31"/>
    <w:rsid w:val="007740DD"/>
    <w:rsid w:val="00774114"/>
    <w:rsid w:val="007742DE"/>
    <w:rsid w:val="0077455B"/>
    <w:rsid w:val="0077460C"/>
    <w:rsid w:val="00774812"/>
    <w:rsid w:val="00774863"/>
    <w:rsid w:val="007749A3"/>
    <w:rsid w:val="007749E5"/>
    <w:rsid w:val="00774BA6"/>
    <w:rsid w:val="00774DE5"/>
    <w:rsid w:val="00774EEE"/>
    <w:rsid w:val="007750BB"/>
    <w:rsid w:val="007750CF"/>
    <w:rsid w:val="00775573"/>
    <w:rsid w:val="007759F9"/>
    <w:rsid w:val="00775A9A"/>
    <w:rsid w:val="007764C2"/>
    <w:rsid w:val="00776932"/>
    <w:rsid w:val="00776A67"/>
    <w:rsid w:val="00776F0E"/>
    <w:rsid w:val="00776FE3"/>
    <w:rsid w:val="007773C1"/>
    <w:rsid w:val="00777440"/>
    <w:rsid w:val="00777443"/>
    <w:rsid w:val="00777590"/>
    <w:rsid w:val="00777A10"/>
    <w:rsid w:val="00777D24"/>
    <w:rsid w:val="00780059"/>
    <w:rsid w:val="00780382"/>
    <w:rsid w:val="007806D8"/>
    <w:rsid w:val="007806E1"/>
    <w:rsid w:val="00780753"/>
    <w:rsid w:val="007807F6"/>
    <w:rsid w:val="0078080A"/>
    <w:rsid w:val="00780892"/>
    <w:rsid w:val="0078099A"/>
    <w:rsid w:val="00780B95"/>
    <w:rsid w:val="00780BC0"/>
    <w:rsid w:val="00780BF8"/>
    <w:rsid w:val="00780DD2"/>
    <w:rsid w:val="00781043"/>
    <w:rsid w:val="007814D5"/>
    <w:rsid w:val="0078161F"/>
    <w:rsid w:val="00781653"/>
    <w:rsid w:val="00781FD2"/>
    <w:rsid w:val="0078212C"/>
    <w:rsid w:val="0078225B"/>
    <w:rsid w:val="00782267"/>
    <w:rsid w:val="0078259B"/>
    <w:rsid w:val="007828A1"/>
    <w:rsid w:val="00782B2E"/>
    <w:rsid w:val="00782B99"/>
    <w:rsid w:val="00782E7F"/>
    <w:rsid w:val="00782ED7"/>
    <w:rsid w:val="00782F3F"/>
    <w:rsid w:val="00782F44"/>
    <w:rsid w:val="007831B3"/>
    <w:rsid w:val="00783232"/>
    <w:rsid w:val="00783393"/>
    <w:rsid w:val="007833A1"/>
    <w:rsid w:val="00783412"/>
    <w:rsid w:val="00783564"/>
    <w:rsid w:val="00783C52"/>
    <w:rsid w:val="007841D0"/>
    <w:rsid w:val="007845E4"/>
    <w:rsid w:val="00784904"/>
    <w:rsid w:val="007849B0"/>
    <w:rsid w:val="00784A4D"/>
    <w:rsid w:val="00784D28"/>
    <w:rsid w:val="007855F1"/>
    <w:rsid w:val="007859A5"/>
    <w:rsid w:val="00785A73"/>
    <w:rsid w:val="00785D71"/>
    <w:rsid w:val="0078617D"/>
    <w:rsid w:val="00786205"/>
    <w:rsid w:val="0078627C"/>
    <w:rsid w:val="007862A2"/>
    <w:rsid w:val="00786516"/>
    <w:rsid w:val="00786740"/>
    <w:rsid w:val="007867A6"/>
    <w:rsid w:val="007868FD"/>
    <w:rsid w:val="007869F6"/>
    <w:rsid w:val="00786AE0"/>
    <w:rsid w:val="00786EEB"/>
    <w:rsid w:val="00787490"/>
    <w:rsid w:val="00787682"/>
    <w:rsid w:val="007878F7"/>
    <w:rsid w:val="007879D0"/>
    <w:rsid w:val="00787B3F"/>
    <w:rsid w:val="00787EAF"/>
    <w:rsid w:val="00787FE5"/>
    <w:rsid w:val="0079039B"/>
    <w:rsid w:val="007905CB"/>
    <w:rsid w:val="0079079D"/>
    <w:rsid w:val="00790AE0"/>
    <w:rsid w:val="00790B21"/>
    <w:rsid w:val="00790F4A"/>
    <w:rsid w:val="0079101D"/>
    <w:rsid w:val="007916FB"/>
    <w:rsid w:val="00791842"/>
    <w:rsid w:val="007918B9"/>
    <w:rsid w:val="00791BD7"/>
    <w:rsid w:val="00791F47"/>
    <w:rsid w:val="00792048"/>
    <w:rsid w:val="00792209"/>
    <w:rsid w:val="007922B8"/>
    <w:rsid w:val="00792673"/>
    <w:rsid w:val="0079295B"/>
    <w:rsid w:val="007929A2"/>
    <w:rsid w:val="00792F91"/>
    <w:rsid w:val="00793014"/>
    <w:rsid w:val="0079345E"/>
    <w:rsid w:val="00793520"/>
    <w:rsid w:val="00793935"/>
    <w:rsid w:val="00793DD8"/>
    <w:rsid w:val="00793E98"/>
    <w:rsid w:val="007941AB"/>
    <w:rsid w:val="0079440C"/>
    <w:rsid w:val="00794541"/>
    <w:rsid w:val="007949A6"/>
    <w:rsid w:val="00794DA3"/>
    <w:rsid w:val="007950FC"/>
    <w:rsid w:val="0079566C"/>
    <w:rsid w:val="00795941"/>
    <w:rsid w:val="00795BA3"/>
    <w:rsid w:val="00795F7B"/>
    <w:rsid w:val="00795F9D"/>
    <w:rsid w:val="0079645F"/>
    <w:rsid w:val="007965CE"/>
    <w:rsid w:val="007965E3"/>
    <w:rsid w:val="0079669D"/>
    <w:rsid w:val="00796AFC"/>
    <w:rsid w:val="00796C49"/>
    <w:rsid w:val="00796CB4"/>
    <w:rsid w:val="00796D39"/>
    <w:rsid w:val="00796EAA"/>
    <w:rsid w:val="00796EF9"/>
    <w:rsid w:val="00797301"/>
    <w:rsid w:val="00797635"/>
    <w:rsid w:val="00797646"/>
    <w:rsid w:val="0079767A"/>
    <w:rsid w:val="00797987"/>
    <w:rsid w:val="007979E5"/>
    <w:rsid w:val="00797DE8"/>
    <w:rsid w:val="00797F95"/>
    <w:rsid w:val="00797FA6"/>
    <w:rsid w:val="007A00F5"/>
    <w:rsid w:val="007A035A"/>
    <w:rsid w:val="007A0389"/>
    <w:rsid w:val="007A04E9"/>
    <w:rsid w:val="007A06CE"/>
    <w:rsid w:val="007A0793"/>
    <w:rsid w:val="007A0888"/>
    <w:rsid w:val="007A08E8"/>
    <w:rsid w:val="007A0AC1"/>
    <w:rsid w:val="007A0BC1"/>
    <w:rsid w:val="007A0D11"/>
    <w:rsid w:val="007A0E23"/>
    <w:rsid w:val="007A0FB5"/>
    <w:rsid w:val="007A1122"/>
    <w:rsid w:val="007A13C7"/>
    <w:rsid w:val="007A1454"/>
    <w:rsid w:val="007A15FD"/>
    <w:rsid w:val="007A1717"/>
    <w:rsid w:val="007A1A31"/>
    <w:rsid w:val="007A1A3D"/>
    <w:rsid w:val="007A1C53"/>
    <w:rsid w:val="007A1DF2"/>
    <w:rsid w:val="007A2208"/>
    <w:rsid w:val="007A23FE"/>
    <w:rsid w:val="007A2D99"/>
    <w:rsid w:val="007A2DA6"/>
    <w:rsid w:val="007A30BB"/>
    <w:rsid w:val="007A319F"/>
    <w:rsid w:val="007A3243"/>
    <w:rsid w:val="007A3434"/>
    <w:rsid w:val="007A344C"/>
    <w:rsid w:val="007A368D"/>
    <w:rsid w:val="007A379B"/>
    <w:rsid w:val="007A38CB"/>
    <w:rsid w:val="007A3A43"/>
    <w:rsid w:val="007A4016"/>
    <w:rsid w:val="007A44B0"/>
    <w:rsid w:val="007A465F"/>
    <w:rsid w:val="007A4709"/>
    <w:rsid w:val="007A474B"/>
    <w:rsid w:val="007A47B3"/>
    <w:rsid w:val="007A49E1"/>
    <w:rsid w:val="007A4DA4"/>
    <w:rsid w:val="007A535C"/>
    <w:rsid w:val="007A5535"/>
    <w:rsid w:val="007A5982"/>
    <w:rsid w:val="007A5BF8"/>
    <w:rsid w:val="007A5F6B"/>
    <w:rsid w:val="007A6095"/>
    <w:rsid w:val="007A638E"/>
    <w:rsid w:val="007A6496"/>
    <w:rsid w:val="007A65AA"/>
    <w:rsid w:val="007A67E3"/>
    <w:rsid w:val="007A6C01"/>
    <w:rsid w:val="007A6C93"/>
    <w:rsid w:val="007A6DE3"/>
    <w:rsid w:val="007A70A8"/>
    <w:rsid w:val="007A70FB"/>
    <w:rsid w:val="007A71E9"/>
    <w:rsid w:val="007A72BC"/>
    <w:rsid w:val="007A732F"/>
    <w:rsid w:val="007A7452"/>
    <w:rsid w:val="007A75C9"/>
    <w:rsid w:val="007A77B8"/>
    <w:rsid w:val="007A7823"/>
    <w:rsid w:val="007A7A6B"/>
    <w:rsid w:val="007A7B3B"/>
    <w:rsid w:val="007A7C04"/>
    <w:rsid w:val="007A7C3F"/>
    <w:rsid w:val="007A7C9C"/>
    <w:rsid w:val="007A7CFF"/>
    <w:rsid w:val="007A7D93"/>
    <w:rsid w:val="007B0026"/>
    <w:rsid w:val="007B00FC"/>
    <w:rsid w:val="007B01CD"/>
    <w:rsid w:val="007B03FC"/>
    <w:rsid w:val="007B040D"/>
    <w:rsid w:val="007B07A8"/>
    <w:rsid w:val="007B0ACE"/>
    <w:rsid w:val="007B0C08"/>
    <w:rsid w:val="007B0C2B"/>
    <w:rsid w:val="007B1152"/>
    <w:rsid w:val="007B117D"/>
    <w:rsid w:val="007B11B5"/>
    <w:rsid w:val="007B11E6"/>
    <w:rsid w:val="007B130B"/>
    <w:rsid w:val="007B1496"/>
    <w:rsid w:val="007B1551"/>
    <w:rsid w:val="007B15AE"/>
    <w:rsid w:val="007B1880"/>
    <w:rsid w:val="007B18FB"/>
    <w:rsid w:val="007B1ABB"/>
    <w:rsid w:val="007B1C87"/>
    <w:rsid w:val="007B1E5A"/>
    <w:rsid w:val="007B20EA"/>
    <w:rsid w:val="007B2299"/>
    <w:rsid w:val="007B2326"/>
    <w:rsid w:val="007B253F"/>
    <w:rsid w:val="007B27D4"/>
    <w:rsid w:val="007B2BCF"/>
    <w:rsid w:val="007B2F9E"/>
    <w:rsid w:val="007B30CF"/>
    <w:rsid w:val="007B325F"/>
    <w:rsid w:val="007B3640"/>
    <w:rsid w:val="007B36FB"/>
    <w:rsid w:val="007B38F6"/>
    <w:rsid w:val="007B3B60"/>
    <w:rsid w:val="007B3C5E"/>
    <w:rsid w:val="007B3E72"/>
    <w:rsid w:val="007B3F04"/>
    <w:rsid w:val="007B41A6"/>
    <w:rsid w:val="007B4457"/>
    <w:rsid w:val="007B460E"/>
    <w:rsid w:val="007B4623"/>
    <w:rsid w:val="007B4947"/>
    <w:rsid w:val="007B4AA2"/>
    <w:rsid w:val="007B4B10"/>
    <w:rsid w:val="007B4C98"/>
    <w:rsid w:val="007B4D6D"/>
    <w:rsid w:val="007B4EEB"/>
    <w:rsid w:val="007B4FE5"/>
    <w:rsid w:val="007B5448"/>
    <w:rsid w:val="007B5477"/>
    <w:rsid w:val="007B580C"/>
    <w:rsid w:val="007B5949"/>
    <w:rsid w:val="007B5978"/>
    <w:rsid w:val="007B5A36"/>
    <w:rsid w:val="007B5B0E"/>
    <w:rsid w:val="007B5B12"/>
    <w:rsid w:val="007B5B46"/>
    <w:rsid w:val="007B5C41"/>
    <w:rsid w:val="007B5DDA"/>
    <w:rsid w:val="007B5ECB"/>
    <w:rsid w:val="007B63F5"/>
    <w:rsid w:val="007B65C0"/>
    <w:rsid w:val="007B6709"/>
    <w:rsid w:val="007B690C"/>
    <w:rsid w:val="007B69FD"/>
    <w:rsid w:val="007B71D2"/>
    <w:rsid w:val="007B73BB"/>
    <w:rsid w:val="007B7577"/>
    <w:rsid w:val="007B75DF"/>
    <w:rsid w:val="007B7627"/>
    <w:rsid w:val="007B767C"/>
    <w:rsid w:val="007B7DAE"/>
    <w:rsid w:val="007B7DD7"/>
    <w:rsid w:val="007C023C"/>
    <w:rsid w:val="007C04B6"/>
    <w:rsid w:val="007C06CB"/>
    <w:rsid w:val="007C0A95"/>
    <w:rsid w:val="007C0E17"/>
    <w:rsid w:val="007C1034"/>
    <w:rsid w:val="007C10AA"/>
    <w:rsid w:val="007C111D"/>
    <w:rsid w:val="007C122C"/>
    <w:rsid w:val="007C13C4"/>
    <w:rsid w:val="007C1445"/>
    <w:rsid w:val="007C163A"/>
    <w:rsid w:val="007C1863"/>
    <w:rsid w:val="007C1B89"/>
    <w:rsid w:val="007C1E60"/>
    <w:rsid w:val="007C1E81"/>
    <w:rsid w:val="007C2114"/>
    <w:rsid w:val="007C2155"/>
    <w:rsid w:val="007C22FD"/>
    <w:rsid w:val="007C23AC"/>
    <w:rsid w:val="007C24B4"/>
    <w:rsid w:val="007C2540"/>
    <w:rsid w:val="007C25A4"/>
    <w:rsid w:val="007C2721"/>
    <w:rsid w:val="007C29CC"/>
    <w:rsid w:val="007C2CC7"/>
    <w:rsid w:val="007C2E5F"/>
    <w:rsid w:val="007C2FF5"/>
    <w:rsid w:val="007C301E"/>
    <w:rsid w:val="007C30D7"/>
    <w:rsid w:val="007C31EC"/>
    <w:rsid w:val="007C32E9"/>
    <w:rsid w:val="007C333C"/>
    <w:rsid w:val="007C33AC"/>
    <w:rsid w:val="007C360C"/>
    <w:rsid w:val="007C361E"/>
    <w:rsid w:val="007C367D"/>
    <w:rsid w:val="007C36D0"/>
    <w:rsid w:val="007C3921"/>
    <w:rsid w:val="007C3AE5"/>
    <w:rsid w:val="007C3C56"/>
    <w:rsid w:val="007C3DA4"/>
    <w:rsid w:val="007C410F"/>
    <w:rsid w:val="007C4136"/>
    <w:rsid w:val="007C41CB"/>
    <w:rsid w:val="007C42C2"/>
    <w:rsid w:val="007C442C"/>
    <w:rsid w:val="007C46FE"/>
    <w:rsid w:val="007C4CCA"/>
    <w:rsid w:val="007C4DCD"/>
    <w:rsid w:val="007C4E28"/>
    <w:rsid w:val="007C4EC4"/>
    <w:rsid w:val="007C524F"/>
    <w:rsid w:val="007C5667"/>
    <w:rsid w:val="007C56B8"/>
    <w:rsid w:val="007C5B21"/>
    <w:rsid w:val="007C5BF8"/>
    <w:rsid w:val="007C5FF4"/>
    <w:rsid w:val="007C60AD"/>
    <w:rsid w:val="007C66D5"/>
    <w:rsid w:val="007C6757"/>
    <w:rsid w:val="007C6AFF"/>
    <w:rsid w:val="007C6B65"/>
    <w:rsid w:val="007C6C88"/>
    <w:rsid w:val="007C7313"/>
    <w:rsid w:val="007C743F"/>
    <w:rsid w:val="007C745D"/>
    <w:rsid w:val="007C7596"/>
    <w:rsid w:val="007C7684"/>
    <w:rsid w:val="007C794C"/>
    <w:rsid w:val="007C7B74"/>
    <w:rsid w:val="007C7BE4"/>
    <w:rsid w:val="007C7C7C"/>
    <w:rsid w:val="007C7D0B"/>
    <w:rsid w:val="007C7DAF"/>
    <w:rsid w:val="007D0341"/>
    <w:rsid w:val="007D05B2"/>
    <w:rsid w:val="007D05E1"/>
    <w:rsid w:val="007D05E5"/>
    <w:rsid w:val="007D0677"/>
    <w:rsid w:val="007D09D2"/>
    <w:rsid w:val="007D0C89"/>
    <w:rsid w:val="007D0F8A"/>
    <w:rsid w:val="007D120D"/>
    <w:rsid w:val="007D12D7"/>
    <w:rsid w:val="007D13CB"/>
    <w:rsid w:val="007D1503"/>
    <w:rsid w:val="007D16EE"/>
    <w:rsid w:val="007D1746"/>
    <w:rsid w:val="007D1796"/>
    <w:rsid w:val="007D1804"/>
    <w:rsid w:val="007D18AD"/>
    <w:rsid w:val="007D193F"/>
    <w:rsid w:val="007D1B76"/>
    <w:rsid w:val="007D1CFF"/>
    <w:rsid w:val="007D2049"/>
    <w:rsid w:val="007D20BA"/>
    <w:rsid w:val="007D2118"/>
    <w:rsid w:val="007D226D"/>
    <w:rsid w:val="007D232D"/>
    <w:rsid w:val="007D24A6"/>
    <w:rsid w:val="007D24F0"/>
    <w:rsid w:val="007D28BC"/>
    <w:rsid w:val="007D2AD1"/>
    <w:rsid w:val="007D2C9B"/>
    <w:rsid w:val="007D313B"/>
    <w:rsid w:val="007D31B6"/>
    <w:rsid w:val="007D32E9"/>
    <w:rsid w:val="007D3536"/>
    <w:rsid w:val="007D3876"/>
    <w:rsid w:val="007D3A05"/>
    <w:rsid w:val="007D3B49"/>
    <w:rsid w:val="007D3F95"/>
    <w:rsid w:val="007D4072"/>
    <w:rsid w:val="007D40DC"/>
    <w:rsid w:val="007D40E1"/>
    <w:rsid w:val="007D4215"/>
    <w:rsid w:val="007D42D2"/>
    <w:rsid w:val="007D42EB"/>
    <w:rsid w:val="007D455C"/>
    <w:rsid w:val="007D4594"/>
    <w:rsid w:val="007D46E1"/>
    <w:rsid w:val="007D4714"/>
    <w:rsid w:val="007D478E"/>
    <w:rsid w:val="007D4C99"/>
    <w:rsid w:val="007D4CC3"/>
    <w:rsid w:val="007D4CD2"/>
    <w:rsid w:val="007D5249"/>
    <w:rsid w:val="007D5509"/>
    <w:rsid w:val="007D5740"/>
    <w:rsid w:val="007D5813"/>
    <w:rsid w:val="007D5A33"/>
    <w:rsid w:val="007D5B43"/>
    <w:rsid w:val="007D5E0D"/>
    <w:rsid w:val="007D603F"/>
    <w:rsid w:val="007D60AB"/>
    <w:rsid w:val="007D6177"/>
    <w:rsid w:val="007D61D8"/>
    <w:rsid w:val="007D61E9"/>
    <w:rsid w:val="007D62EB"/>
    <w:rsid w:val="007D6348"/>
    <w:rsid w:val="007D65F5"/>
    <w:rsid w:val="007D66E3"/>
    <w:rsid w:val="007D69B1"/>
    <w:rsid w:val="007D69DE"/>
    <w:rsid w:val="007D6EBD"/>
    <w:rsid w:val="007D7364"/>
    <w:rsid w:val="007D74CB"/>
    <w:rsid w:val="007D7618"/>
    <w:rsid w:val="007D77A3"/>
    <w:rsid w:val="007D79D2"/>
    <w:rsid w:val="007D7D02"/>
    <w:rsid w:val="007D7D86"/>
    <w:rsid w:val="007D7D8E"/>
    <w:rsid w:val="007D7F14"/>
    <w:rsid w:val="007E0473"/>
    <w:rsid w:val="007E0474"/>
    <w:rsid w:val="007E061D"/>
    <w:rsid w:val="007E06E6"/>
    <w:rsid w:val="007E0BE2"/>
    <w:rsid w:val="007E0DDB"/>
    <w:rsid w:val="007E0EBF"/>
    <w:rsid w:val="007E0F2E"/>
    <w:rsid w:val="007E0F68"/>
    <w:rsid w:val="007E1161"/>
    <w:rsid w:val="007E11E5"/>
    <w:rsid w:val="007E121D"/>
    <w:rsid w:val="007E1877"/>
    <w:rsid w:val="007E1AFF"/>
    <w:rsid w:val="007E1BAF"/>
    <w:rsid w:val="007E1FFF"/>
    <w:rsid w:val="007E218C"/>
    <w:rsid w:val="007E24E9"/>
    <w:rsid w:val="007E29B1"/>
    <w:rsid w:val="007E2F49"/>
    <w:rsid w:val="007E303E"/>
    <w:rsid w:val="007E321D"/>
    <w:rsid w:val="007E3530"/>
    <w:rsid w:val="007E39F9"/>
    <w:rsid w:val="007E3B0A"/>
    <w:rsid w:val="007E3B9E"/>
    <w:rsid w:val="007E3D88"/>
    <w:rsid w:val="007E3F50"/>
    <w:rsid w:val="007E3FBF"/>
    <w:rsid w:val="007E40EE"/>
    <w:rsid w:val="007E42C3"/>
    <w:rsid w:val="007E456E"/>
    <w:rsid w:val="007E4647"/>
    <w:rsid w:val="007E50F1"/>
    <w:rsid w:val="007E525C"/>
    <w:rsid w:val="007E53BC"/>
    <w:rsid w:val="007E54D9"/>
    <w:rsid w:val="007E56B0"/>
    <w:rsid w:val="007E58BB"/>
    <w:rsid w:val="007E5AED"/>
    <w:rsid w:val="007E5B0F"/>
    <w:rsid w:val="007E5BAB"/>
    <w:rsid w:val="007E5BBF"/>
    <w:rsid w:val="007E5CAB"/>
    <w:rsid w:val="007E5DF5"/>
    <w:rsid w:val="007E6344"/>
    <w:rsid w:val="007E6490"/>
    <w:rsid w:val="007E64DE"/>
    <w:rsid w:val="007E6C7D"/>
    <w:rsid w:val="007E6D19"/>
    <w:rsid w:val="007E736D"/>
    <w:rsid w:val="007E7386"/>
    <w:rsid w:val="007E73CE"/>
    <w:rsid w:val="007E7431"/>
    <w:rsid w:val="007E774E"/>
    <w:rsid w:val="007E7829"/>
    <w:rsid w:val="007E792C"/>
    <w:rsid w:val="007E79E3"/>
    <w:rsid w:val="007F0052"/>
    <w:rsid w:val="007F038C"/>
    <w:rsid w:val="007F0563"/>
    <w:rsid w:val="007F0A4F"/>
    <w:rsid w:val="007F0CB4"/>
    <w:rsid w:val="007F0D0E"/>
    <w:rsid w:val="007F0F09"/>
    <w:rsid w:val="007F10AC"/>
    <w:rsid w:val="007F10F3"/>
    <w:rsid w:val="007F114C"/>
    <w:rsid w:val="007F12EA"/>
    <w:rsid w:val="007F18BC"/>
    <w:rsid w:val="007F198D"/>
    <w:rsid w:val="007F1B71"/>
    <w:rsid w:val="007F22EB"/>
    <w:rsid w:val="007F2331"/>
    <w:rsid w:val="007F25D1"/>
    <w:rsid w:val="007F26C5"/>
    <w:rsid w:val="007F2837"/>
    <w:rsid w:val="007F2B72"/>
    <w:rsid w:val="007F2BCB"/>
    <w:rsid w:val="007F2BDE"/>
    <w:rsid w:val="007F3106"/>
    <w:rsid w:val="007F31AD"/>
    <w:rsid w:val="007F32EF"/>
    <w:rsid w:val="007F3725"/>
    <w:rsid w:val="007F3BA2"/>
    <w:rsid w:val="007F443E"/>
    <w:rsid w:val="007F4614"/>
    <w:rsid w:val="007F48B0"/>
    <w:rsid w:val="007F48D3"/>
    <w:rsid w:val="007F4AA7"/>
    <w:rsid w:val="007F4C22"/>
    <w:rsid w:val="007F4CA4"/>
    <w:rsid w:val="007F4F71"/>
    <w:rsid w:val="007F538B"/>
    <w:rsid w:val="007F59C1"/>
    <w:rsid w:val="007F5AF3"/>
    <w:rsid w:val="007F5B59"/>
    <w:rsid w:val="007F5B89"/>
    <w:rsid w:val="007F5C7C"/>
    <w:rsid w:val="007F62C0"/>
    <w:rsid w:val="007F647C"/>
    <w:rsid w:val="007F657D"/>
    <w:rsid w:val="007F6633"/>
    <w:rsid w:val="007F672F"/>
    <w:rsid w:val="007F682E"/>
    <w:rsid w:val="007F6C73"/>
    <w:rsid w:val="007F6D78"/>
    <w:rsid w:val="007F738A"/>
    <w:rsid w:val="007F7423"/>
    <w:rsid w:val="007F775A"/>
    <w:rsid w:val="007F77A6"/>
    <w:rsid w:val="007F78A0"/>
    <w:rsid w:val="007F79F8"/>
    <w:rsid w:val="007F7C4D"/>
    <w:rsid w:val="00800116"/>
    <w:rsid w:val="0080020C"/>
    <w:rsid w:val="008002DF"/>
    <w:rsid w:val="008009A8"/>
    <w:rsid w:val="00800A01"/>
    <w:rsid w:val="00800B09"/>
    <w:rsid w:val="0080118E"/>
    <w:rsid w:val="008012D0"/>
    <w:rsid w:val="008012E3"/>
    <w:rsid w:val="008015A4"/>
    <w:rsid w:val="0080173D"/>
    <w:rsid w:val="008017AC"/>
    <w:rsid w:val="00801B77"/>
    <w:rsid w:val="00801BAA"/>
    <w:rsid w:val="00801C9D"/>
    <w:rsid w:val="00801D0E"/>
    <w:rsid w:val="00801DC6"/>
    <w:rsid w:val="00802018"/>
    <w:rsid w:val="0080225E"/>
    <w:rsid w:val="008022F4"/>
    <w:rsid w:val="0080273E"/>
    <w:rsid w:val="0080292E"/>
    <w:rsid w:val="00802AEC"/>
    <w:rsid w:val="00802B92"/>
    <w:rsid w:val="00802C4B"/>
    <w:rsid w:val="00802C94"/>
    <w:rsid w:val="00802D62"/>
    <w:rsid w:val="00802EB4"/>
    <w:rsid w:val="0080308A"/>
    <w:rsid w:val="00803131"/>
    <w:rsid w:val="0080349F"/>
    <w:rsid w:val="00803676"/>
    <w:rsid w:val="008036BE"/>
    <w:rsid w:val="008036DD"/>
    <w:rsid w:val="0080381F"/>
    <w:rsid w:val="00803D98"/>
    <w:rsid w:val="00803DB4"/>
    <w:rsid w:val="00804066"/>
    <w:rsid w:val="00804197"/>
    <w:rsid w:val="00804292"/>
    <w:rsid w:val="008042F6"/>
    <w:rsid w:val="00804620"/>
    <w:rsid w:val="0080462E"/>
    <w:rsid w:val="0080475F"/>
    <w:rsid w:val="008047FE"/>
    <w:rsid w:val="00804866"/>
    <w:rsid w:val="00804AB6"/>
    <w:rsid w:val="00804C59"/>
    <w:rsid w:val="00804D5A"/>
    <w:rsid w:val="00805249"/>
    <w:rsid w:val="0080524A"/>
    <w:rsid w:val="008052EF"/>
    <w:rsid w:val="008053BF"/>
    <w:rsid w:val="00805630"/>
    <w:rsid w:val="008056B6"/>
    <w:rsid w:val="008057E8"/>
    <w:rsid w:val="00805A80"/>
    <w:rsid w:val="00805ACA"/>
    <w:rsid w:val="00805BFA"/>
    <w:rsid w:val="00805C9C"/>
    <w:rsid w:val="00805F76"/>
    <w:rsid w:val="00805FBF"/>
    <w:rsid w:val="00805FE8"/>
    <w:rsid w:val="008062F3"/>
    <w:rsid w:val="00806606"/>
    <w:rsid w:val="00806686"/>
    <w:rsid w:val="008067CB"/>
    <w:rsid w:val="00806E93"/>
    <w:rsid w:val="008074EF"/>
    <w:rsid w:val="0080766D"/>
    <w:rsid w:val="00807E77"/>
    <w:rsid w:val="00807FEE"/>
    <w:rsid w:val="00810299"/>
    <w:rsid w:val="00810927"/>
    <w:rsid w:val="00810C86"/>
    <w:rsid w:val="008113E0"/>
    <w:rsid w:val="00811628"/>
    <w:rsid w:val="0081169D"/>
    <w:rsid w:val="00811746"/>
    <w:rsid w:val="00811937"/>
    <w:rsid w:val="0081197F"/>
    <w:rsid w:val="00811A5E"/>
    <w:rsid w:val="00811D42"/>
    <w:rsid w:val="00812061"/>
    <w:rsid w:val="008120B4"/>
    <w:rsid w:val="00812500"/>
    <w:rsid w:val="00812570"/>
    <w:rsid w:val="00812B22"/>
    <w:rsid w:val="00812EB7"/>
    <w:rsid w:val="008133E4"/>
    <w:rsid w:val="0081349C"/>
    <w:rsid w:val="008134D4"/>
    <w:rsid w:val="0081375D"/>
    <w:rsid w:val="00813880"/>
    <w:rsid w:val="008138C8"/>
    <w:rsid w:val="00813C87"/>
    <w:rsid w:val="00813FB2"/>
    <w:rsid w:val="0081403A"/>
    <w:rsid w:val="0081435D"/>
    <w:rsid w:val="0081450E"/>
    <w:rsid w:val="008148D4"/>
    <w:rsid w:val="00814952"/>
    <w:rsid w:val="008149F3"/>
    <w:rsid w:val="00814C18"/>
    <w:rsid w:val="00814DA7"/>
    <w:rsid w:val="00814DBB"/>
    <w:rsid w:val="00814E73"/>
    <w:rsid w:val="0081502A"/>
    <w:rsid w:val="00815044"/>
    <w:rsid w:val="008150A5"/>
    <w:rsid w:val="008150A7"/>
    <w:rsid w:val="00815159"/>
    <w:rsid w:val="00815788"/>
    <w:rsid w:val="008158DE"/>
    <w:rsid w:val="008158F4"/>
    <w:rsid w:val="008159B4"/>
    <w:rsid w:val="00815AC3"/>
    <w:rsid w:val="00815BAB"/>
    <w:rsid w:val="00815D65"/>
    <w:rsid w:val="00815DDE"/>
    <w:rsid w:val="00815F00"/>
    <w:rsid w:val="00815F8F"/>
    <w:rsid w:val="008166D1"/>
    <w:rsid w:val="00816800"/>
    <w:rsid w:val="0081695E"/>
    <w:rsid w:val="00816B3D"/>
    <w:rsid w:val="00816CA9"/>
    <w:rsid w:val="00816F16"/>
    <w:rsid w:val="0081714D"/>
    <w:rsid w:val="00817653"/>
    <w:rsid w:val="00817839"/>
    <w:rsid w:val="00817917"/>
    <w:rsid w:val="00817AB2"/>
    <w:rsid w:val="00817AB4"/>
    <w:rsid w:val="00817D5F"/>
    <w:rsid w:val="00817E29"/>
    <w:rsid w:val="00817E44"/>
    <w:rsid w:val="00817ECC"/>
    <w:rsid w:val="00817F84"/>
    <w:rsid w:val="008203B9"/>
    <w:rsid w:val="00820514"/>
    <w:rsid w:val="008208EF"/>
    <w:rsid w:val="00820BE9"/>
    <w:rsid w:val="00820CE5"/>
    <w:rsid w:val="00821076"/>
    <w:rsid w:val="008210E4"/>
    <w:rsid w:val="00821144"/>
    <w:rsid w:val="00821349"/>
    <w:rsid w:val="008214E1"/>
    <w:rsid w:val="008215F4"/>
    <w:rsid w:val="00821780"/>
    <w:rsid w:val="008219AA"/>
    <w:rsid w:val="00821E7B"/>
    <w:rsid w:val="00821EB4"/>
    <w:rsid w:val="00821F98"/>
    <w:rsid w:val="00822018"/>
    <w:rsid w:val="00822398"/>
    <w:rsid w:val="0082265D"/>
    <w:rsid w:val="00822B10"/>
    <w:rsid w:val="00822CEE"/>
    <w:rsid w:val="00822E80"/>
    <w:rsid w:val="00822FE7"/>
    <w:rsid w:val="00822FFA"/>
    <w:rsid w:val="008233AF"/>
    <w:rsid w:val="00823609"/>
    <w:rsid w:val="00823630"/>
    <w:rsid w:val="008239B3"/>
    <w:rsid w:val="00823A80"/>
    <w:rsid w:val="008240AA"/>
    <w:rsid w:val="00824331"/>
    <w:rsid w:val="00824339"/>
    <w:rsid w:val="00824495"/>
    <w:rsid w:val="0082483B"/>
    <w:rsid w:val="00824D47"/>
    <w:rsid w:val="00824E02"/>
    <w:rsid w:val="008254D5"/>
    <w:rsid w:val="008254EA"/>
    <w:rsid w:val="00825598"/>
    <w:rsid w:val="00825613"/>
    <w:rsid w:val="00825643"/>
    <w:rsid w:val="0082567E"/>
    <w:rsid w:val="008256AF"/>
    <w:rsid w:val="00825899"/>
    <w:rsid w:val="00825A21"/>
    <w:rsid w:val="00825A84"/>
    <w:rsid w:val="00825C3C"/>
    <w:rsid w:val="00825C68"/>
    <w:rsid w:val="00825CC4"/>
    <w:rsid w:val="00825F30"/>
    <w:rsid w:val="00826211"/>
    <w:rsid w:val="00826507"/>
    <w:rsid w:val="0082667E"/>
    <w:rsid w:val="0082670C"/>
    <w:rsid w:val="008268D4"/>
    <w:rsid w:val="008268F7"/>
    <w:rsid w:val="00826B15"/>
    <w:rsid w:val="00826B96"/>
    <w:rsid w:val="00826D8A"/>
    <w:rsid w:val="00826EF8"/>
    <w:rsid w:val="0082709A"/>
    <w:rsid w:val="00827378"/>
    <w:rsid w:val="008274B2"/>
    <w:rsid w:val="0082766A"/>
    <w:rsid w:val="00827999"/>
    <w:rsid w:val="00827B20"/>
    <w:rsid w:val="00827C54"/>
    <w:rsid w:val="00827CC8"/>
    <w:rsid w:val="00827D3B"/>
    <w:rsid w:val="00827EEB"/>
    <w:rsid w:val="0083034B"/>
    <w:rsid w:val="00830408"/>
    <w:rsid w:val="00830661"/>
    <w:rsid w:val="008306E7"/>
    <w:rsid w:val="00830849"/>
    <w:rsid w:val="00830F68"/>
    <w:rsid w:val="0083101F"/>
    <w:rsid w:val="008310A8"/>
    <w:rsid w:val="008311BF"/>
    <w:rsid w:val="00831244"/>
    <w:rsid w:val="008312ED"/>
    <w:rsid w:val="008314A2"/>
    <w:rsid w:val="00831658"/>
    <w:rsid w:val="0083169B"/>
    <w:rsid w:val="00831978"/>
    <w:rsid w:val="00831A92"/>
    <w:rsid w:val="00831A9D"/>
    <w:rsid w:val="00831C52"/>
    <w:rsid w:val="00831D9F"/>
    <w:rsid w:val="008323AE"/>
    <w:rsid w:val="00832AB8"/>
    <w:rsid w:val="00832B50"/>
    <w:rsid w:val="00832BC7"/>
    <w:rsid w:val="008333CE"/>
    <w:rsid w:val="00833423"/>
    <w:rsid w:val="008335E2"/>
    <w:rsid w:val="00833840"/>
    <w:rsid w:val="00833911"/>
    <w:rsid w:val="00833BD7"/>
    <w:rsid w:val="00833D82"/>
    <w:rsid w:val="00833F9D"/>
    <w:rsid w:val="0083415D"/>
    <w:rsid w:val="00834683"/>
    <w:rsid w:val="00834A72"/>
    <w:rsid w:val="00834B76"/>
    <w:rsid w:val="00834BB8"/>
    <w:rsid w:val="00834C4C"/>
    <w:rsid w:val="00834C58"/>
    <w:rsid w:val="00834D3A"/>
    <w:rsid w:val="008351A5"/>
    <w:rsid w:val="00835593"/>
    <w:rsid w:val="008355B5"/>
    <w:rsid w:val="00835967"/>
    <w:rsid w:val="00835988"/>
    <w:rsid w:val="00835A06"/>
    <w:rsid w:val="00835DE5"/>
    <w:rsid w:val="008361F6"/>
    <w:rsid w:val="008368C8"/>
    <w:rsid w:val="00836A7A"/>
    <w:rsid w:val="00836E08"/>
    <w:rsid w:val="00836E12"/>
    <w:rsid w:val="0083700D"/>
    <w:rsid w:val="00837282"/>
    <w:rsid w:val="008373CE"/>
    <w:rsid w:val="008374EE"/>
    <w:rsid w:val="008376B9"/>
    <w:rsid w:val="00837786"/>
    <w:rsid w:val="008377DD"/>
    <w:rsid w:val="0083781C"/>
    <w:rsid w:val="008379D3"/>
    <w:rsid w:val="008379F2"/>
    <w:rsid w:val="00837AE6"/>
    <w:rsid w:val="00837B92"/>
    <w:rsid w:val="00837CFC"/>
    <w:rsid w:val="00837D93"/>
    <w:rsid w:val="008401B8"/>
    <w:rsid w:val="008404DF"/>
    <w:rsid w:val="0084054B"/>
    <w:rsid w:val="008405BD"/>
    <w:rsid w:val="0084075F"/>
    <w:rsid w:val="0084079A"/>
    <w:rsid w:val="00840D8F"/>
    <w:rsid w:val="00841775"/>
    <w:rsid w:val="00841821"/>
    <w:rsid w:val="008419D2"/>
    <w:rsid w:val="00841F7F"/>
    <w:rsid w:val="00842077"/>
    <w:rsid w:val="00842315"/>
    <w:rsid w:val="0084250E"/>
    <w:rsid w:val="008427C8"/>
    <w:rsid w:val="00842AA9"/>
    <w:rsid w:val="00842B9B"/>
    <w:rsid w:val="00842BA2"/>
    <w:rsid w:val="00842E0A"/>
    <w:rsid w:val="00843274"/>
    <w:rsid w:val="00843331"/>
    <w:rsid w:val="0084337C"/>
    <w:rsid w:val="008436FA"/>
    <w:rsid w:val="00843A2F"/>
    <w:rsid w:val="008440C7"/>
    <w:rsid w:val="00844281"/>
    <w:rsid w:val="0084445E"/>
    <w:rsid w:val="00844524"/>
    <w:rsid w:val="00844582"/>
    <w:rsid w:val="0084478D"/>
    <w:rsid w:val="008449B1"/>
    <w:rsid w:val="00844BA5"/>
    <w:rsid w:val="00844CE6"/>
    <w:rsid w:val="00844D35"/>
    <w:rsid w:val="00844FD8"/>
    <w:rsid w:val="00845596"/>
    <w:rsid w:val="008456DF"/>
    <w:rsid w:val="00845813"/>
    <w:rsid w:val="00845918"/>
    <w:rsid w:val="00845A32"/>
    <w:rsid w:val="00845DEA"/>
    <w:rsid w:val="00845EF0"/>
    <w:rsid w:val="00845F12"/>
    <w:rsid w:val="008460F2"/>
    <w:rsid w:val="008461F5"/>
    <w:rsid w:val="00846215"/>
    <w:rsid w:val="008463D1"/>
    <w:rsid w:val="00846400"/>
    <w:rsid w:val="008466E5"/>
    <w:rsid w:val="00846838"/>
    <w:rsid w:val="0084693B"/>
    <w:rsid w:val="00846BBB"/>
    <w:rsid w:val="00846DF1"/>
    <w:rsid w:val="00847036"/>
    <w:rsid w:val="00847334"/>
    <w:rsid w:val="0084779B"/>
    <w:rsid w:val="008479B4"/>
    <w:rsid w:val="00847C9C"/>
    <w:rsid w:val="00847EBA"/>
    <w:rsid w:val="008506B2"/>
    <w:rsid w:val="0085090B"/>
    <w:rsid w:val="0085093D"/>
    <w:rsid w:val="00850C15"/>
    <w:rsid w:val="00850C17"/>
    <w:rsid w:val="0085118D"/>
    <w:rsid w:val="00851303"/>
    <w:rsid w:val="00851306"/>
    <w:rsid w:val="00851312"/>
    <w:rsid w:val="008515D8"/>
    <w:rsid w:val="00851B85"/>
    <w:rsid w:val="00851DC4"/>
    <w:rsid w:val="00852075"/>
    <w:rsid w:val="0085214D"/>
    <w:rsid w:val="008521A6"/>
    <w:rsid w:val="0085284D"/>
    <w:rsid w:val="008528CF"/>
    <w:rsid w:val="00852B2E"/>
    <w:rsid w:val="00852B86"/>
    <w:rsid w:val="00852BA7"/>
    <w:rsid w:val="00852E91"/>
    <w:rsid w:val="00852FAF"/>
    <w:rsid w:val="0085328F"/>
    <w:rsid w:val="008532AE"/>
    <w:rsid w:val="00853313"/>
    <w:rsid w:val="0085358D"/>
    <w:rsid w:val="00853827"/>
    <w:rsid w:val="00853893"/>
    <w:rsid w:val="00853CCE"/>
    <w:rsid w:val="00853DA4"/>
    <w:rsid w:val="0085413E"/>
    <w:rsid w:val="00854461"/>
    <w:rsid w:val="008544D4"/>
    <w:rsid w:val="008547EC"/>
    <w:rsid w:val="00854A26"/>
    <w:rsid w:val="00854B6D"/>
    <w:rsid w:val="00854F02"/>
    <w:rsid w:val="008550DD"/>
    <w:rsid w:val="00855294"/>
    <w:rsid w:val="008552FF"/>
    <w:rsid w:val="00855331"/>
    <w:rsid w:val="0085542E"/>
    <w:rsid w:val="00855431"/>
    <w:rsid w:val="00855A49"/>
    <w:rsid w:val="00855CC1"/>
    <w:rsid w:val="00855DBC"/>
    <w:rsid w:val="008560F9"/>
    <w:rsid w:val="0085635C"/>
    <w:rsid w:val="00856526"/>
    <w:rsid w:val="0085654E"/>
    <w:rsid w:val="00856877"/>
    <w:rsid w:val="008568EA"/>
    <w:rsid w:val="00856913"/>
    <w:rsid w:val="00856A91"/>
    <w:rsid w:val="00856B42"/>
    <w:rsid w:val="00856C5A"/>
    <w:rsid w:val="00856C6C"/>
    <w:rsid w:val="00856D17"/>
    <w:rsid w:val="00857100"/>
    <w:rsid w:val="00857202"/>
    <w:rsid w:val="00857261"/>
    <w:rsid w:val="008579CA"/>
    <w:rsid w:val="008601BF"/>
    <w:rsid w:val="00860620"/>
    <w:rsid w:val="00860CE4"/>
    <w:rsid w:val="00860DDF"/>
    <w:rsid w:val="00860DEE"/>
    <w:rsid w:val="00860ED9"/>
    <w:rsid w:val="00860FD8"/>
    <w:rsid w:val="00860FE0"/>
    <w:rsid w:val="00861128"/>
    <w:rsid w:val="008614D8"/>
    <w:rsid w:val="008619BA"/>
    <w:rsid w:val="00861C56"/>
    <w:rsid w:val="00861EEE"/>
    <w:rsid w:val="00861EF3"/>
    <w:rsid w:val="008621C9"/>
    <w:rsid w:val="00862253"/>
    <w:rsid w:val="00862583"/>
    <w:rsid w:val="00862736"/>
    <w:rsid w:val="00862FEA"/>
    <w:rsid w:val="0086304D"/>
    <w:rsid w:val="00863073"/>
    <w:rsid w:val="00863732"/>
    <w:rsid w:val="00863C3F"/>
    <w:rsid w:val="008643AA"/>
    <w:rsid w:val="00864610"/>
    <w:rsid w:val="0086464E"/>
    <w:rsid w:val="00864660"/>
    <w:rsid w:val="0086472D"/>
    <w:rsid w:val="008649AD"/>
    <w:rsid w:val="00864B71"/>
    <w:rsid w:val="0086513C"/>
    <w:rsid w:val="008652AF"/>
    <w:rsid w:val="00865483"/>
    <w:rsid w:val="0086563F"/>
    <w:rsid w:val="00865B6E"/>
    <w:rsid w:val="00865B84"/>
    <w:rsid w:val="00865BE0"/>
    <w:rsid w:val="00865F00"/>
    <w:rsid w:val="008662A4"/>
    <w:rsid w:val="0086652B"/>
    <w:rsid w:val="00866713"/>
    <w:rsid w:val="0086689B"/>
    <w:rsid w:val="00866A2C"/>
    <w:rsid w:val="00866CA7"/>
    <w:rsid w:val="00866EC0"/>
    <w:rsid w:val="00867368"/>
    <w:rsid w:val="00867373"/>
    <w:rsid w:val="00867453"/>
    <w:rsid w:val="00867582"/>
    <w:rsid w:val="00867671"/>
    <w:rsid w:val="0086785F"/>
    <w:rsid w:val="008679F8"/>
    <w:rsid w:val="00867B33"/>
    <w:rsid w:val="00867F5A"/>
    <w:rsid w:val="00870344"/>
    <w:rsid w:val="00870504"/>
    <w:rsid w:val="00870508"/>
    <w:rsid w:val="008705F9"/>
    <w:rsid w:val="00870618"/>
    <w:rsid w:val="00870817"/>
    <w:rsid w:val="0087091B"/>
    <w:rsid w:val="008709D6"/>
    <w:rsid w:val="00870E31"/>
    <w:rsid w:val="00871039"/>
    <w:rsid w:val="008710D1"/>
    <w:rsid w:val="0087113B"/>
    <w:rsid w:val="008717CF"/>
    <w:rsid w:val="00871909"/>
    <w:rsid w:val="00871B4E"/>
    <w:rsid w:val="00871B71"/>
    <w:rsid w:val="00871B9E"/>
    <w:rsid w:val="00871CE2"/>
    <w:rsid w:val="00871E1A"/>
    <w:rsid w:val="00872047"/>
    <w:rsid w:val="008720E4"/>
    <w:rsid w:val="00872172"/>
    <w:rsid w:val="00872351"/>
    <w:rsid w:val="008724AB"/>
    <w:rsid w:val="00872748"/>
    <w:rsid w:val="00872785"/>
    <w:rsid w:val="0087294F"/>
    <w:rsid w:val="008729BE"/>
    <w:rsid w:val="008729FF"/>
    <w:rsid w:val="00872A1F"/>
    <w:rsid w:val="0087338D"/>
    <w:rsid w:val="00873432"/>
    <w:rsid w:val="008737F5"/>
    <w:rsid w:val="00873B4C"/>
    <w:rsid w:val="00873D7D"/>
    <w:rsid w:val="00873D86"/>
    <w:rsid w:val="008740B4"/>
    <w:rsid w:val="00874207"/>
    <w:rsid w:val="008742A1"/>
    <w:rsid w:val="0087456A"/>
    <w:rsid w:val="0087456B"/>
    <w:rsid w:val="0087468B"/>
    <w:rsid w:val="00874A03"/>
    <w:rsid w:val="00874B2B"/>
    <w:rsid w:val="00874C51"/>
    <w:rsid w:val="00874C92"/>
    <w:rsid w:val="00874DF5"/>
    <w:rsid w:val="00874E28"/>
    <w:rsid w:val="00874E59"/>
    <w:rsid w:val="00874E6B"/>
    <w:rsid w:val="00874FDD"/>
    <w:rsid w:val="008750F1"/>
    <w:rsid w:val="00875438"/>
    <w:rsid w:val="00875560"/>
    <w:rsid w:val="00875590"/>
    <w:rsid w:val="00875676"/>
    <w:rsid w:val="00875707"/>
    <w:rsid w:val="00875995"/>
    <w:rsid w:val="00875C8C"/>
    <w:rsid w:val="00875EB5"/>
    <w:rsid w:val="00875F05"/>
    <w:rsid w:val="00875F81"/>
    <w:rsid w:val="00876017"/>
    <w:rsid w:val="0087605C"/>
    <w:rsid w:val="0087613B"/>
    <w:rsid w:val="008764FF"/>
    <w:rsid w:val="0087665F"/>
    <w:rsid w:val="00876780"/>
    <w:rsid w:val="008767FA"/>
    <w:rsid w:val="0087681D"/>
    <w:rsid w:val="0087696D"/>
    <w:rsid w:val="00876B8B"/>
    <w:rsid w:val="00876C7F"/>
    <w:rsid w:val="0087728C"/>
    <w:rsid w:val="008776A0"/>
    <w:rsid w:val="00877850"/>
    <w:rsid w:val="008779C1"/>
    <w:rsid w:val="00877A91"/>
    <w:rsid w:val="00877B18"/>
    <w:rsid w:val="00877CEB"/>
    <w:rsid w:val="00877F8A"/>
    <w:rsid w:val="0088031A"/>
    <w:rsid w:val="00880493"/>
    <w:rsid w:val="0088067A"/>
    <w:rsid w:val="00880CBC"/>
    <w:rsid w:val="0088119D"/>
    <w:rsid w:val="00881353"/>
    <w:rsid w:val="00881789"/>
    <w:rsid w:val="0088180C"/>
    <w:rsid w:val="008818B1"/>
    <w:rsid w:val="00881950"/>
    <w:rsid w:val="00881D4F"/>
    <w:rsid w:val="00881FE3"/>
    <w:rsid w:val="00882647"/>
    <w:rsid w:val="00882B61"/>
    <w:rsid w:val="00882BA8"/>
    <w:rsid w:val="00882C2A"/>
    <w:rsid w:val="00882C3B"/>
    <w:rsid w:val="00882D59"/>
    <w:rsid w:val="00882DD0"/>
    <w:rsid w:val="00882E03"/>
    <w:rsid w:val="00883116"/>
    <w:rsid w:val="008831F2"/>
    <w:rsid w:val="0088329D"/>
    <w:rsid w:val="008832F3"/>
    <w:rsid w:val="00883345"/>
    <w:rsid w:val="008833D1"/>
    <w:rsid w:val="00883829"/>
    <w:rsid w:val="008838C1"/>
    <w:rsid w:val="008839FB"/>
    <w:rsid w:val="00883BB0"/>
    <w:rsid w:val="00883DB5"/>
    <w:rsid w:val="00884038"/>
    <w:rsid w:val="008840EA"/>
    <w:rsid w:val="00884360"/>
    <w:rsid w:val="00884872"/>
    <w:rsid w:val="00884AFA"/>
    <w:rsid w:val="00884BD9"/>
    <w:rsid w:val="00884F07"/>
    <w:rsid w:val="00884F82"/>
    <w:rsid w:val="0088515F"/>
    <w:rsid w:val="00885188"/>
    <w:rsid w:val="00885332"/>
    <w:rsid w:val="00885578"/>
    <w:rsid w:val="00885771"/>
    <w:rsid w:val="008857FC"/>
    <w:rsid w:val="008858CB"/>
    <w:rsid w:val="0088592E"/>
    <w:rsid w:val="008859E4"/>
    <w:rsid w:val="00886099"/>
    <w:rsid w:val="0088618B"/>
    <w:rsid w:val="00886366"/>
    <w:rsid w:val="00886707"/>
    <w:rsid w:val="00886916"/>
    <w:rsid w:val="00886994"/>
    <w:rsid w:val="00886C41"/>
    <w:rsid w:val="00886C85"/>
    <w:rsid w:val="008870B3"/>
    <w:rsid w:val="008871F9"/>
    <w:rsid w:val="00887612"/>
    <w:rsid w:val="00887C07"/>
    <w:rsid w:val="00887FEB"/>
    <w:rsid w:val="008901DB"/>
    <w:rsid w:val="00890231"/>
    <w:rsid w:val="008904D8"/>
    <w:rsid w:val="008904DA"/>
    <w:rsid w:val="008907C3"/>
    <w:rsid w:val="008908B7"/>
    <w:rsid w:val="00890AE8"/>
    <w:rsid w:val="00890C4E"/>
    <w:rsid w:val="00890CC7"/>
    <w:rsid w:val="00890F30"/>
    <w:rsid w:val="008910EF"/>
    <w:rsid w:val="008914D4"/>
    <w:rsid w:val="008916C9"/>
    <w:rsid w:val="00891976"/>
    <w:rsid w:val="00891B84"/>
    <w:rsid w:val="00891CD5"/>
    <w:rsid w:val="00891D30"/>
    <w:rsid w:val="00891DC7"/>
    <w:rsid w:val="00891E75"/>
    <w:rsid w:val="0089249C"/>
    <w:rsid w:val="008928EC"/>
    <w:rsid w:val="00892B7B"/>
    <w:rsid w:val="00892BA9"/>
    <w:rsid w:val="00892CCA"/>
    <w:rsid w:val="00892D99"/>
    <w:rsid w:val="00893155"/>
    <w:rsid w:val="00893680"/>
    <w:rsid w:val="008936F8"/>
    <w:rsid w:val="008939CF"/>
    <w:rsid w:val="00893ACC"/>
    <w:rsid w:val="00893FFF"/>
    <w:rsid w:val="0089437A"/>
    <w:rsid w:val="00894A54"/>
    <w:rsid w:val="00894A84"/>
    <w:rsid w:val="00894B89"/>
    <w:rsid w:val="00894C01"/>
    <w:rsid w:val="00894E18"/>
    <w:rsid w:val="008951A9"/>
    <w:rsid w:val="008952E5"/>
    <w:rsid w:val="008953D6"/>
    <w:rsid w:val="00895972"/>
    <w:rsid w:val="00895A5D"/>
    <w:rsid w:val="00895D3B"/>
    <w:rsid w:val="00895E29"/>
    <w:rsid w:val="00895F92"/>
    <w:rsid w:val="008962DA"/>
    <w:rsid w:val="00896757"/>
    <w:rsid w:val="00896802"/>
    <w:rsid w:val="00896819"/>
    <w:rsid w:val="00896968"/>
    <w:rsid w:val="008969B9"/>
    <w:rsid w:val="00896CA7"/>
    <w:rsid w:val="00896F51"/>
    <w:rsid w:val="0089716C"/>
    <w:rsid w:val="008971F8"/>
    <w:rsid w:val="00897447"/>
    <w:rsid w:val="008974C4"/>
    <w:rsid w:val="00897777"/>
    <w:rsid w:val="008979AA"/>
    <w:rsid w:val="00897AB0"/>
    <w:rsid w:val="00897C92"/>
    <w:rsid w:val="00897C98"/>
    <w:rsid w:val="008A000F"/>
    <w:rsid w:val="008A002A"/>
    <w:rsid w:val="008A06CF"/>
    <w:rsid w:val="008A07FC"/>
    <w:rsid w:val="008A08BD"/>
    <w:rsid w:val="008A0A0C"/>
    <w:rsid w:val="008A0E6E"/>
    <w:rsid w:val="008A11BF"/>
    <w:rsid w:val="008A12D1"/>
    <w:rsid w:val="008A163D"/>
    <w:rsid w:val="008A189D"/>
    <w:rsid w:val="008A1A96"/>
    <w:rsid w:val="008A1B22"/>
    <w:rsid w:val="008A1E2D"/>
    <w:rsid w:val="008A1EB3"/>
    <w:rsid w:val="008A1F1C"/>
    <w:rsid w:val="008A2201"/>
    <w:rsid w:val="008A2213"/>
    <w:rsid w:val="008A22F2"/>
    <w:rsid w:val="008A2682"/>
    <w:rsid w:val="008A2748"/>
    <w:rsid w:val="008A2783"/>
    <w:rsid w:val="008A2822"/>
    <w:rsid w:val="008A2CBB"/>
    <w:rsid w:val="008A2D81"/>
    <w:rsid w:val="008A3137"/>
    <w:rsid w:val="008A321D"/>
    <w:rsid w:val="008A34C9"/>
    <w:rsid w:val="008A3784"/>
    <w:rsid w:val="008A3991"/>
    <w:rsid w:val="008A3A92"/>
    <w:rsid w:val="008A3B71"/>
    <w:rsid w:val="008A3E06"/>
    <w:rsid w:val="008A40D5"/>
    <w:rsid w:val="008A4240"/>
    <w:rsid w:val="008A4361"/>
    <w:rsid w:val="008A4371"/>
    <w:rsid w:val="008A4486"/>
    <w:rsid w:val="008A44DF"/>
    <w:rsid w:val="008A47EC"/>
    <w:rsid w:val="008A4B21"/>
    <w:rsid w:val="008A4C7C"/>
    <w:rsid w:val="008A4C91"/>
    <w:rsid w:val="008A4D6C"/>
    <w:rsid w:val="008A515C"/>
    <w:rsid w:val="008A516E"/>
    <w:rsid w:val="008A51DE"/>
    <w:rsid w:val="008A54D9"/>
    <w:rsid w:val="008A5559"/>
    <w:rsid w:val="008A569E"/>
    <w:rsid w:val="008A58A4"/>
    <w:rsid w:val="008A58C9"/>
    <w:rsid w:val="008A58F2"/>
    <w:rsid w:val="008A5B35"/>
    <w:rsid w:val="008A5D95"/>
    <w:rsid w:val="008A61CE"/>
    <w:rsid w:val="008A62E0"/>
    <w:rsid w:val="008A6470"/>
    <w:rsid w:val="008A64DC"/>
    <w:rsid w:val="008A659B"/>
    <w:rsid w:val="008A6672"/>
    <w:rsid w:val="008A6D6E"/>
    <w:rsid w:val="008A6E82"/>
    <w:rsid w:val="008A6EB5"/>
    <w:rsid w:val="008A6F6D"/>
    <w:rsid w:val="008A714F"/>
    <w:rsid w:val="008A71CC"/>
    <w:rsid w:val="008A73AA"/>
    <w:rsid w:val="008A748D"/>
    <w:rsid w:val="008B02C6"/>
    <w:rsid w:val="008B05A0"/>
    <w:rsid w:val="008B0794"/>
    <w:rsid w:val="008B0B0D"/>
    <w:rsid w:val="008B0B0F"/>
    <w:rsid w:val="008B0B22"/>
    <w:rsid w:val="008B0F06"/>
    <w:rsid w:val="008B1035"/>
    <w:rsid w:val="008B10F7"/>
    <w:rsid w:val="008B14BC"/>
    <w:rsid w:val="008B1868"/>
    <w:rsid w:val="008B18F9"/>
    <w:rsid w:val="008B197B"/>
    <w:rsid w:val="008B1BB0"/>
    <w:rsid w:val="008B1CC7"/>
    <w:rsid w:val="008B2240"/>
    <w:rsid w:val="008B2497"/>
    <w:rsid w:val="008B2554"/>
    <w:rsid w:val="008B256A"/>
    <w:rsid w:val="008B260F"/>
    <w:rsid w:val="008B26C1"/>
    <w:rsid w:val="008B26DB"/>
    <w:rsid w:val="008B2812"/>
    <w:rsid w:val="008B28E3"/>
    <w:rsid w:val="008B2A9D"/>
    <w:rsid w:val="008B2DB4"/>
    <w:rsid w:val="008B2EE8"/>
    <w:rsid w:val="008B34E8"/>
    <w:rsid w:val="008B3B8B"/>
    <w:rsid w:val="008B3C9A"/>
    <w:rsid w:val="008B3EEE"/>
    <w:rsid w:val="008B417B"/>
    <w:rsid w:val="008B437B"/>
    <w:rsid w:val="008B44AC"/>
    <w:rsid w:val="008B4543"/>
    <w:rsid w:val="008B491F"/>
    <w:rsid w:val="008B4CC1"/>
    <w:rsid w:val="008B4D90"/>
    <w:rsid w:val="008B4EC6"/>
    <w:rsid w:val="008B4F90"/>
    <w:rsid w:val="008B506A"/>
    <w:rsid w:val="008B5159"/>
    <w:rsid w:val="008B52BE"/>
    <w:rsid w:val="008B544A"/>
    <w:rsid w:val="008B5499"/>
    <w:rsid w:val="008B55E2"/>
    <w:rsid w:val="008B5751"/>
    <w:rsid w:val="008B5B3E"/>
    <w:rsid w:val="008B5C5B"/>
    <w:rsid w:val="008B5EC9"/>
    <w:rsid w:val="008B5F5E"/>
    <w:rsid w:val="008B61F9"/>
    <w:rsid w:val="008B663B"/>
    <w:rsid w:val="008B6740"/>
    <w:rsid w:val="008B6B9D"/>
    <w:rsid w:val="008B6CA5"/>
    <w:rsid w:val="008B6FFA"/>
    <w:rsid w:val="008B71F7"/>
    <w:rsid w:val="008B7359"/>
    <w:rsid w:val="008B7B1F"/>
    <w:rsid w:val="008B7B39"/>
    <w:rsid w:val="008B7BBB"/>
    <w:rsid w:val="008B7C6D"/>
    <w:rsid w:val="008B7FAC"/>
    <w:rsid w:val="008C02E8"/>
    <w:rsid w:val="008C06B6"/>
    <w:rsid w:val="008C0EC9"/>
    <w:rsid w:val="008C0ECC"/>
    <w:rsid w:val="008C0F28"/>
    <w:rsid w:val="008C0F6A"/>
    <w:rsid w:val="008C0FE0"/>
    <w:rsid w:val="008C1389"/>
    <w:rsid w:val="008C14A3"/>
    <w:rsid w:val="008C1974"/>
    <w:rsid w:val="008C1AE5"/>
    <w:rsid w:val="008C1BCD"/>
    <w:rsid w:val="008C1D3C"/>
    <w:rsid w:val="008C1EE8"/>
    <w:rsid w:val="008C1F29"/>
    <w:rsid w:val="008C227F"/>
    <w:rsid w:val="008C230A"/>
    <w:rsid w:val="008C27FD"/>
    <w:rsid w:val="008C2A13"/>
    <w:rsid w:val="008C305D"/>
    <w:rsid w:val="008C30DA"/>
    <w:rsid w:val="008C30EB"/>
    <w:rsid w:val="008C3185"/>
    <w:rsid w:val="008C3307"/>
    <w:rsid w:val="008C3704"/>
    <w:rsid w:val="008C3C09"/>
    <w:rsid w:val="008C414F"/>
    <w:rsid w:val="008C4535"/>
    <w:rsid w:val="008C45D8"/>
    <w:rsid w:val="008C4662"/>
    <w:rsid w:val="008C4703"/>
    <w:rsid w:val="008C47D9"/>
    <w:rsid w:val="008C4B11"/>
    <w:rsid w:val="008C4B52"/>
    <w:rsid w:val="008C4B7C"/>
    <w:rsid w:val="008C4C51"/>
    <w:rsid w:val="008C4CF4"/>
    <w:rsid w:val="008C4FF4"/>
    <w:rsid w:val="008C5010"/>
    <w:rsid w:val="008C5108"/>
    <w:rsid w:val="008C5290"/>
    <w:rsid w:val="008C52E2"/>
    <w:rsid w:val="008C55B1"/>
    <w:rsid w:val="008C56F5"/>
    <w:rsid w:val="008C6195"/>
    <w:rsid w:val="008C6707"/>
    <w:rsid w:val="008C671D"/>
    <w:rsid w:val="008C6BFC"/>
    <w:rsid w:val="008C6D49"/>
    <w:rsid w:val="008C6FA3"/>
    <w:rsid w:val="008C70D7"/>
    <w:rsid w:val="008C72BD"/>
    <w:rsid w:val="008C7496"/>
    <w:rsid w:val="008C7524"/>
    <w:rsid w:val="008C752C"/>
    <w:rsid w:val="008C7926"/>
    <w:rsid w:val="008C7F91"/>
    <w:rsid w:val="008D0466"/>
    <w:rsid w:val="008D0560"/>
    <w:rsid w:val="008D0628"/>
    <w:rsid w:val="008D094D"/>
    <w:rsid w:val="008D0CDB"/>
    <w:rsid w:val="008D0D00"/>
    <w:rsid w:val="008D0DA4"/>
    <w:rsid w:val="008D0F54"/>
    <w:rsid w:val="008D1170"/>
    <w:rsid w:val="008D1277"/>
    <w:rsid w:val="008D1515"/>
    <w:rsid w:val="008D15D7"/>
    <w:rsid w:val="008D1B63"/>
    <w:rsid w:val="008D1D54"/>
    <w:rsid w:val="008D1F63"/>
    <w:rsid w:val="008D1F8C"/>
    <w:rsid w:val="008D211B"/>
    <w:rsid w:val="008D2413"/>
    <w:rsid w:val="008D24C6"/>
    <w:rsid w:val="008D2630"/>
    <w:rsid w:val="008D273C"/>
    <w:rsid w:val="008D2753"/>
    <w:rsid w:val="008D27CF"/>
    <w:rsid w:val="008D284D"/>
    <w:rsid w:val="008D28A7"/>
    <w:rsid w:val="008D2FA5"/>
    <w:rsid w:val="008D2FFC"/>
    <w:rsid w:val="008D32D3"/>
    <w:rsid w:val="008D350A"/>
    <w:rsid w:val="008D384F"/>
    <w:rsid w:val="008D3880"/>
    <w:rsid w:val="008D3CFF"/>
    <w:rsid w:val="008D3E49"/>
    <w:rsid w:val="008D3F64"/>
    <w:rsid w:val="008D3F81"/>
    <w:rsid w:val="008D42CF"/>
    <w:rsid w:val="008D4545"/>
    <w:rsid w:val="008D46AF"/>
    <w:rsid w:val="008D4C11"/>
    <w:rsid w:val="008D4EA5"/>
    <w:rsid w:val="008D5058"/>
    <w:rsid w:val="008D5343"/>
    <w:rsid w:val="008D5443"/>
    <w:rsid w:val="008D549E"/>
    <w:rsid w:val="008D553E"/>
    <w:rsid w:val="008D554F"/>
    <w:rsid w:val="008D569D"/>
    <w:rsid w:val="008D5892"/>
    <w:rsid w:val="008D5B29"/>
    <w:rsid w:val="008D5F78"/>
    <w:rsid w:val="008D609B"/>
    <w:rsid w:val="008D646D"/>
    <w:rsid w:val="008D65C6"/>
    <w:rsid w:val="008D6757"/>
    <w:rsid w:val="008D6776"/>
    <w:rsid w:val="008D6962"/>
    <w:rsid w:val="008D6ACD"/>
    <w:rsid w:val="008D6D3F"/>
    <w:rsid w:val="008D6DF3"/>
    <w:rsid w:val="008D6ECD"/>
    <w:rsid w:val="008D71E7"/>
    <w:rsid w:val="008D73F3"/>
    <w:rsid w:val="008D78F8"/>
    <w:rsid w:val="008D7A1F"/>
    <w:rsid w:val="008D7A26"/>
    <w:rsid w:val="008D7E37"/>
    <w:rsid w:val="008D7E5D"/>
    <w:rsid w:val="008E014A"/>
    <w:rsid w:val="008E026F"/>
    <w:rsid w:val="008E07F2"/>
    <w:rsid w:val="008E09F1"/>
    <w:rsid w:val="008E0A8A"/>
    <w:rsid w:val="008E0BEA"/>
    <w:rsid w:val="008E0D21"/>
    <w:rsid w:val="008E0E6F"/>
    <w:rsid w:val="008E0EB9"/>
    <w:rsid w:val="008E0EFB"/>
    <w:rsid w:val="008E0F9A"/>
    <w:rsid w:val="008E0F9D"/>
    <w:rsid w:val="008E0FAE"/>
    <w:rsid w:val="008E13EC"/>
    <w:rsid w:val="008E141B"/>
    <w:rsid w:val="008E1FA8"/>
    <w:rsid w:val="008E24E4"/>
    <w:rsid w:val="008E271D"/>
    <w:rsid w:val="008E27EA"/>
    <w:rsid w:val="008E2CA3"/>
    <w:rsid w:val="008E30FC"/>
    <w:rsid w:val="008E329C"/>
    <w:rsid w:val="008E32F1"/>
    <w:rsid w:val="008E34B4"/>
    <w:rsid w:val="008E35A4"/>
    <w:rsid w:val="008E390B"/>
    <w:rsid w:val="008E3977"/>
    <w:rsid w:val="008E3BF1"/>
    <w:rsid w:val="008E41E4"/>
    <w:rsid w:val="008E42B3"/>
    <w:rsid w:val="008E434E"/>
    <w:rsid w:val="008E453D"/>
    <w:rsid w:val="008E453F"/>
    <w:rsid w:val="008E46FE"/>
    <w:rsid w:val="008E4741"/>
    <w:rsid w:val="008E47DA"/>
    <w:rsid w:val="008E49D0"/>
    <w:rsid w:val="008E49EC"/>
    <w:rsid w:val="008E4C53"/>
    <w:rsid w:val="008E5487"/>
    <w:rsid w:val="008E54DB"/>
    <w:rsid w:val="008E55E4"/>
    <w:rsid w:val="008E5630"/>
    <w:rsid w:val="008E56E6"/>
    <w:rsid w:val="008E5724"/>
    <w:rsid w:val="008E57E0"/>
    <w:rsid w:val="008E5834"/>
    <w:rsid w:val="008E5AB6"/>
    <w:rsid w:val="008E5B4A"/>
    <w:rsid w:val="008E6321"/>
    <w:rsid w:val="008E64AF"/>
    <w:rsid w:val="008E64DB"/>
    <w:rsid w:val="008E6544"/>
    <w:rsid w:val="008E6545"/>
    <w:rsid w:val="008E6878"/>
    <w:rsid w:val="008E6A2A"/>
    <w:rsid w:val="008E6EED"/>
    <w:rsid w:val="008E6FAD"/>
    <w:rsid w:val="008E714E"/>
    <w:rsid w:val="008E719D"/>
    <w:rsid w:val="008E76D7"/>
    <w:rsid w:val="008E7C2B"/>
    <w:rsid w:val="008F01A2"/>
    <w:rsid w:val="008F025B"/>
    <w:rsid w:val="008F02D9"/>
    <w:rsid w:val="008F03E8"/>
    <w:rsid w:val="008F042B"/>
    <w:rsid w:val="008F07C0"/>
    <w:rsid w:val="008F082E"/>
    <w:rsid w:val="008F087A"/>
    <w:rsid w:val="008F08C7"/>
    <w:rsid w:val="008F0A25"/>
    <w:rsid w:val="008F0B01"/>
    <w:rsid w:val="008F0C33"/>
    <w:rsid w:val="008F11E3"/>
    <w:rsid w:val="008F1264"/>
    <w:rsid w:val="008F14B7"/>
    <w:rsid w:val="008F153B"/>
    <w:rsid w:val="008F178B"/>
    <w:rsid w:val="008F1A41"/>
    <w:rsid w:val="008F1CBA"/>
    <w:rsid w:val="008F1E17"/>
    <w:rsid w:val="008F1E5A"/>
    <w:rsid w:val="008F1E7B"/>
    <w:rsid w:val="008F2079"/>
    <w:rsid w:val="008F228A"/>
    <w:rsid w:val="008F2526"/>
    <w:rsid w:val="008F25CE"/>
    <w:rsid w:val="008F2621"/>
    <w:rsid w:val="008F2980"/>
    <w:rsid w:val="008F2D01"/>
    <w:rsid w:val="008F2D0A"/>
    <w:rsid w:val="008F2EDB"/>
    <w:rsid w:val="008F3066"/>
    <w:rsid w:val="008F30DA"/>
    <w:rsid w:val="008F336E"/>
    <w:rsid w:val="008F34D4"/>
    <w:rsid w:val="008F358B"/>
    <w:rsid w:val="008F36AA"/>
    <w:rsid w:val="008F38EB"/>
    <w:rsid w:val="008F3928"/>
    <w:rsid w:val="008F3F7E"/>
    <w:rsid w:val="008F4097"/>
    <w:rsid w:val="008F41CB"/>
    <w:rsid w:val="008F43EE"/>
    <w:rsid w:val="008F4686"/>
    <w:rsid w:val="008F4A18"/>
    <w:rsid w:val="008F4A36"/>
    <w:rsid w:val="008F4B3C"/>
    <w:rsid w:val="008F4C69"/>
    <w:rsid w:val="008F4CEB"/>
    <w:rsid w:val="008F4D10"/>
    <w:rsid w:val="008F4E88"/>
    <w:rsid w:val="008F4EE1"/>
    <w:rsid w:val="008F4F99"/>
    <w:rsid w:val="008F50EB"/>
    <w:rsid w:val="008F51CE"/>
    <w:rsid w:val="008F51D4"/>
    <w:rsid w:val="008F57A1"/>
    <w:rsid w:val="008F5938"/>
    <w:rsid w:val="008F5AAF"/>
    <w:rsid w:val="008F5D52"/>
    <w:rsid w:val="008F613F"/>
    <w:rsid w:val="008F6595"/>
    <w:rsid w:val="008F65AD"/>
    <w:rsid w:val="008F693C"/>
    <w:rsid w:val="008F6CEC"/>
    <w:rsid w:val="008F7366"/>
    <w:rsid w:val="008F7437"/>
    <w:rsid w:val="008F7496"/>
    <w:rsid w:val="008F789D"/>
    <w:rsid w:val="008F7B44"/>
    <w:rsid w:val="0090000E"/>
    <w:rsid w:val="00900134"/>
    <w:rsid w:val="009002A4"/>
    <w:rsid w:val="009007E9"/>
    <w:rsid w:val="00900C3F"/>
    <w:rsid w:val="00900D5E"/>
    <w:rsid w:val="00900DED"/>
    <w:rsid w:val="00900E07"/>
    <w:rsid w:val="00900EF8"/>
    <w:rsid w:val="009013A4"/>
    <w:rsid w:val="00901582"/>
    <w:rsid w:val="0090178E"/>
    <w:rsid w:val="009017B8"/>
    <w:rsid w:val="00901A46"/>
    <w:rsid w:val="00901B32"/>
    <w:rsid w:val="00901B64"/>
    <w:rsid w:val="00901CDE"/>
    <w:rsid w:val="00901D62"/>
    <w:rsid w:val="0090206E"/>
    <w:rsid w:val="0090212A"/>
    <w:rsid w:val="0090239E"/>
    <w:rsid w:val="0090296B"/>
    <w:rsid w:val="009029F6"/>
    <w:rsid w:val="00902C40"/>
    <w:rsid w:val="00902D70"/>
    <w:rsid w:val="00902F5D"/>
    <w:rsid w:val="0090310C"/>
    <w:rsid w:val="009036EA"/>
    <w:rsid w:val="009039F9"/>
    <w:rsid w:val="00903FEC"/>
    <w:rsid w:val="009047DD"/>
    <w:rsid w:val="0090488C"/>
    <w:rsid w:val="009048FF"/>
    <w:rsid w:val="00904A16"/>
    <w:rsid w:val="00904A93"/>
    <w:rsid w:val="00904B9E"/>
    <w:rsid w:val="00904C55"/>
    <w:rsid w:val="00904DD7"/>
    <w:rsid w:val="00905132"/>
    <w:rsid w:val="009057B5"/>
    <w:rsid w:val="00905844"/>
    <w:rsid w:val="00905C6D"/>
    <w:rsid w:val="00905CF8"/>
    <w:rsid w:val="00905D77"/>
    <w:rsid w:val="00905FC5"/>
    <w:rsid w:val="0090601B"/>
    <w:rsid w:val="00906020"/>
    <w:rsid w:val="009060AB"/>
    <w:rsid w:val="00906221"/>
    <w:rsid w:val="009063EB"/>
    <w:rsid w:val="0090669F"/>
    <w:rsid w:val="009066CF"/>
    <w:rsid w:val="00906736"/>
    <w:rsid w:val="009069A9"/>
    <w:rsid w:val="00906AA8"/>
    <w:rsid w:val="00906B0A"/>
    <w:rsid w:val="00906C47"/>
    <w:rsid w:val="00906D9A"/>
    <w:rsid w:val="00906DD5"/>
    <w:rsid w:val="00906F16"/>
    <w:rsid w:val="00906F2A"/>
    <w:rsid w:val="0090700C"/>
    <w:rsid w:val="00907244"/>
    <w:rsid w:val="0090738B"/>
    <w:rsid w:val="00907410"/>
    <w:rsid w:val="009077C2"/>
    <w:rsid w:val="00907840"/>
    <w:rsid w:val="009079E3"/>
    <w:rsid w:val="00907B34"/>
    <w:rsid w:val="00907BDA"/>
    <w:rsid w:val="00907C52"/>
    <w:rsid w:val="00907D51"/>
    <w:rsid w:val="00907D82"/>
    <w:rsid w:val="00907E3E"/>
    <w:rsid w:val="009104DC"/>
    <w:rsid w:val="00910A33"/>
    <w:rsid w:val="00910BD0"/>
    <w:rsid w:val="009110E4"/>
    <w:rsid w:val="009112B3"/>
    <w:rsid w:val="00911A02"/>
    <w:rsid w:val="00911A41"/>
    <w:rsid w:val="00911B94"/>
    <w:rsid w:val="00911EE8"/>
    <w:rsid w:val="0091206C"/>
    <w:rsid w:val="00912083"/>
    <w:rsid w:val="00912170"/>
    <w:rsid w:val="009122D9"/>
    <w:rsid w:val="009126A6"/>
    <w:rsid w:val="00912871"/>
    <w:rsid w:val="00912B10"/>
    <w:rsid w:val="00912C88"/>
    <w:rsid w:val="00912F44"/>
    <w:rsid w:val="0091318B"/>
    <w:rsid w:val="00913594"/>
    <w:rsid w:val="00913958"/>
    <w:rsid w:val="00913A8B"/>
    <w:rsid w:val="00913D1E"/>
    <w:rsid w:val="009142EC"/>
    <w:rsid w:val="00914411"/>
    <w:rsid w:val="0091474C"/>
    <w:rsid w:val="00914786"/>
    <w:rsid w:val="00914941"/>
    <w:rsid w:val="00914BF6"/>
    <w:rsid w:val="00914C98"/>
    <w:rsid w:val="00914DC6"/>
    <w:rsid w:val="00914E4D"/>
    <w:rsid w:val="0091519F"/>
    <w:rsid w:val="0091527A"/>
    <w:rsid w:val="00915656"/>
    <w:rsid w:val="00915766"/>
    <w:rsid w:val="0091584D"/>
    <w:rsid w:val="009158AF"/>
    <w:rsid w:val="00915973"/>
    <w:rsid w:val="00915B0F"/>
    <w:rsid w:val="00915B21"/>
    <w:rsid w:val="00915C25"/>
    <w:rsid w:val="00915D34"/>
    <w:rsid w:val="00915D9E"/>
    <w:rsid w:val="00915E52"/>
    <w:rsid w:val="00915EB7"/>
    <w:rsid w:val="00915F53"/>
    <w:rsid w:val="0091625A"/>
    <w:rsid w:val="009162C8"/>
    <w:rsid w:val="009162FC"/>
    <w:rsid w:val="009163F2"/>
    <w:rsid w:val="009166FC"/>
    <w:rsid w:val="00916B0A"/>
    <w:rsid w:val="00916B61"/>
    <w:rsid w:val="00916CAA"/>
    <w:rsid w:val="00916DFC"/>
    <w:rsid w:val="00916E11"/>
    <w:rsid w:val="00917034"/>
    <w:rsid w:val="00917074"/>
    <w:rsid w:val="0091722A"/>
    <w:rsid w:val="0091722E"/>
    <w:rsid w:val="009174DF"/>
    <w:rsid w:val="00917610"/>
    <w:rsid w:val="0091780D"/>
    <w:rsid w:val="00917981"/>
    <w:rsid w:val="00917A35"/>
    <w:rsid w:val="00917AD2"/>
    <w:rsid w:val="00917B72"/>
    <w:rsid w:val="00917C48"/>
    <w:rsid w:val="00917EF0"/>
    <w:rsid w:val="00920263"/>
    <w:rsid w:val="0092039F"/>
    <w:rsid w:val="0092042E"/>
    <w:rsid w:val="00920728"/>
    <w:rsid w:val="009207F3"/>
    <w:rsid w:val="009210F2"/>
    <w:rsid w:val="009215AD"/>
    <w:rsid w:val="00921676"/>
    <w:rsid w:val="009218D1"/>
    <w:rsid w:val="009218E5"/>
    <w:rsid w:val="00921C4A"/>
    <w:rsid w:val="00921C5B"/>
    <w:rsid w:val="00921DAA"/>
    <w:rsid w:val="00921E18"/>
    <w:rsid w:val="00921E22"/>
    <w:rsid w:val="00921F86"/>
    <w:rsid w:val="00921FB0"/>
    <w:rsid w:val="00921FB8"/>
    <w:rsid w:val="0092221B"/>
    <w:rsid w:val="00922673"/>
    <w:rsid w:val="00922796"/>
    <w:rsid w:val="009229D2"/>
    <w:rsid w:val="0092324B"/>
    <w:rsid w:val="009232DE"/>
    <w:rsid w:val="0092337A"/>
    <w:rsid w:val="009234FE"/>
    <w:rsid w:val="009236FC"/>
    <w:rsid w:val="00923F34"/>
    <w:rsid w:val="009243A6"/>
    <w:rsid w:val="009244B2"/>
    <w:rsid w:val="00924690"/>
    <w:rsid w:val="0092496F"/>
    <w:rsid w:val="00924A4E"/>
    <w:rsid w:val="00924D1B"/>
    <w:rsid w:val="00924D59"/>
    <w:rsid w:val="00924FB7"/>
    <w:rsid w:val="00925487"/>
    <w:rsid w:val="009254E2"/>
    <w:rsid w:val="009256C2"/>
    <w:rsid w:val="00925A23"/>
    <w:rsid w:val="00925AFE"/>
    <w:rsid w:val="00925E64"/>
    <w:rsid w:val="00925F3F"/>
    <w:rsid w:val="00925FA1"/>
    <w:rsid w:val="00925FFD"/>
    <w:rsid w:val="00926265"/>
    <w:rsid w:val="0092628F"/>
    <w:rsid w:val="0092636F"/>
    <w:rsid w:val="009265A6"/>
    <w:rsid w:val="0092663C"/>
    <w:rsid w:val="0092668A"/>
    <w:rsid w:val="009267B1"/>
    <w:rsid w:val="009269FF"/>
    <w:rsid w:val="00926A39"/>
    <w:rsid w:val="00926A5E"/>
    <w:rsid w:val="00926BD1"/>
    <w:rsid w:val="00926C94"/>
    <w:rsid w:val="00927AB0"/>
    <w:rsid w:val="00927BE7"/>
    <w:rsid w:val="00927C12"/>
    <w:rsid w:val="00927DFB"/>
    <w:rsid w:val="0093030C"/>
    <w:rsid w:val="0093030F"/>
    <w:rsid w:val="0093041C"/>
    <w:rsid w:val="0093046A"/>
    <w:rsid w:val="00930521"/>
    <w:rsid w:val="00930826"/>
    <w:rsid w:val="00930857"/>
    <w:rsid w:val="0093091D"/>
    <w:rsid w:val="00930B9C"/>
    <w:rsid w:val="00930BD7"/>
    <w:rsid w:val="00930E1E"/>
    <w:rsid w:val="00930E66"/>
    <w:rsid w:val="0093122A"/>
    <w:rsid w:val="009314E8"/>
    <w:rsid w:val="00931514"/>
    <w:rsid w:val="009315DE"/>
    <w:rsid w:val="00931A40"/>
    <w:rsid w:val="00931A6E"/>
    <w:rsid w:val="00931AB4"/>
    <w:rsid w:val="00931B5E"/>
    <w:rsid w:val="00931D49"/>
    <w:rsid w:val="00931DB1"/>
    <w:rsid w:val="00931F2A"/>
    <w:rsid w:val="00931F63"/>
    <w:rsid w:val="00932387"/>
    <w:rsid w:val="009327D8"/>
    <w:rsid w:val="009329F7"/>
    <w:rsid w:val="00932CFE"/>
    <w:rsid w:val="00932F74"/>
    <w:rsid w:val="009330EE"/>
    <w:rsid w:val="0093354B"/>
    <w:rsid w:val="00933557"/>
    <w:rsid w:val="009339A5"/>
    <w:rsid w:val="00933A6D"/>
    <w:rsid w:val="00933C01"/>
    <w:rsid w:val="00933C19"/>
    <w:rsid w:val="00933DA7"/>
    <w:rsid w:val="009340CC"/>
    <w:rsid w:val="009344CB"/>
    <w:rsid w:val="0093461D"/>
    <w:rsid w:val="009348C8"/>
    <w:rsid w:val="00934D7C"/>
    <w:rsid w:val="00934D9D"/>
    <w:rsid w:val="00934DCB"/>
    <w:rsid w:val="00934FD1"/>
    <w:rsid w:val="009350E7"/>
    <w:rsid w:val="009351A1"/>
    <w:rsid w:val="00935412"/>
    <w:rsid w:val="00935652"/>
    <w:rsid w:val="009356AC"/>
    <w:rsid w:val="0093588A"/>
    <w:rsid w:val="009358A6"/>
    <w:rsid w:val="00935AA4"/>
    <w:rsid w:val="00935BCB"/>
    <w:rsid w:val="00935E70"/>
    <w:rsid w:val="0093627A"/>
    <w:rsid w:val="009362A0"/>
    <w:rsid w:val="00936314"/>
    <w:rsid w:val="009363AF"/>
    <w:rsid w:val="009363BB"/>
    <w:rsid w:val="009368AF"/>
    <w:rsid w:val="009368BF"/>
    <w:rsid w:val="00936F3F"/>
    <w:rsid w:val="00936FAC"/>
    <w:rsid w:val="009373A8"/>
    <w:rsid w:val="00937E13"/>
    <w:rsid w:val="00937F14"/>
    <w:rsid w:val="00937FA2"/>
    <w:rsid w:val="0094012B"/>
    <w:rsid w:val="0094022D"/>
    <w:rsid w:val="00940489"/>
    <w:rsid w:val="00940601"/>
    <w:rsid w:val="00940D9F"/>
    <w:rsid w:val="00940FBE"/>
    <w:rsid w:val="00941242"/>
    <w:rsid w:val="00941478"/>
    <w:rsid w:val="009416BC"/>
    <w:rsid w:val="009419F8"/>
    <w:rsid w:val="00941B02"/>
    <w:rsid w:val="00941DEE"/>
    <w:rsid w:val="00941EB5"/>
    <w:rsid w:val="0094228D"/>
    <w:rsid w:val="00942364"/>
    <w:rsid w:val="00942395"/>
    <w:rsid w:val="0094291F"/>
    <w:rsid w:val="00942BF2"/>
    <w:rsid w:val="009432FD"/>
    <w:rsid w:val="009434F2"/>
    <w:rsid w:val="009435BA"/>
    <w:rsid w:val="009435FE"/>
    <w:rsid w:val="00943646"/>
    <w:rsid w:val="0094367C"/>
    <w:rsid w:val="009436CE"/>
    <w:rsid w:val="00943B3D"/>
    <w:rsid w:val="00943D03"/>
    <w:rsid w:val="00943E63"/>
    <w:rsid w:val="00943FB4"/>
    <w:rsid w:val="00944278"/>
    <w:rsid w:val="00944C51"/>
    <w:rsid w:val="00945264"/>
    <w:rsid w:val="00945316"/>
    <w:rsid w:val="00945325"/>
    <w:rsid w:val="009457CE"/>
    <w:rsid w:val="0094586F"/>
    <w:rsid w:val="00945949"/>
    <w:rsid w:val="00945A3B"/>
    <w:rsid w:val="00945D01"/>
    <w:rsid w:val="00945D75"/>
    <w:rsid w:val="00945FE1"/>
    <w:rsid w:val="00946501"/>
    <w:rsid w:val="00946C52"/>
    <w:rsid w:val="00947085"/>
    <w:rsid w:val="009473B2"/>
    <w:rsid w:val="00947431"/>
    <w:rsid w:val="0094755F"/>
    <w:rsid w:val="009475ED"/>
    <w:rsid w:val="0094764B"/>
    <w:rsid w:val="009479E8"/>
    <w:rsid w:val="00947B66"/>
    <w:rsid w:val="00947CDA"/>
    <w:rsid w:val="0095013E"/>
    <w:rsid w:val="009501ED"/>
    <w:rsid w:val="009503DA"/>
    <w:rsid w:val="0095129C"/>
    <w:rsid w:val="00951316"/>
    <w:rsid w:val="00951386"/>
    <w:rsid w:val="009514C7"/>
    <w:rsid w:val="0095151B"/>
    <w:rsid w:val="0095176C"/>
    <w:rsid w:val="00951B00"/>
    <w:rsid w:val="00951DC3"/>
    <w:rsid w:val="00951E28"/>
    <w:rsid w:val="00951F75"/>
    <w:rsid w:val="009520A1"/>
    <w:rsid w:val="0095256B"/>
    <w:rsid w:val="00952CBF"/>
    <w:rsid w:val="00952D10"/>
    <w:rsid w:val="00952F2F"/>
    <w:rsid w:val="0095340D"/>
    <w:rsid w:val="0095377D"/>
    <w:rsid w:val="00953994"/>
    <w:rsid w:val="00953B4D"/>
    <w:rsid w:val="00954433"/>
    <w:rsid w:val="00954496"/>
    <w:rsid w:val="009546E9"/>
    <w:rsid w:val="0095532F"/>
    <w:rsid w:val="0095539D"/>
    <w:rsid w:val="009553D8"/>
    <w:rsid w:val="009555AB"/>
    <w:rsid w:val="0095591A"/>
    <w:rsid w:val="00955EB9"/>
    <w:rsid w:val="0095612B"/>
    <w:rsid w:val="009564BF"/>
    <w:rsid w:val="009566AF"/>
    <w:rsid w:val="00956A80"/>
    <w:rsid w:val="00956B78"/>
    <w:rsid w:val="00956C84"/>
    <w:rsid w:val="00956DD6"/>
    <w:rsid w:val="00956E53"/>
    <w:rsid w:val="009570CF"/>
    <w:rsid w:val="00957131"/>
    <w:rsid w:val="009571B7"/>
    <w:rsid w:val="0095726C"/>
    <w:rsid w:val="009574EB"/>
    <w:rsid w:val="00957ED8"/>
    <w:rsid w:val="00957F18"/>
    <w:rsid w:val="00960129"/>
    <w:rsid w:val="00960314"/>
    <w:rsid w:val="00960335"/>
    <w:rsid w:val="00960438"/>
    <w:rsid w:val="00960581"/>
    <w:rsid w:val="009606E5"/>
    <w:rsid w:val="009606EF"/>
    <w:rsid w:val="0096089E"/>
    <w:rsid w:val="00960907"/>
    <w:rsid w:val="00960908"/>
    <w:rsid w:val="00960B55"/>
    <w:rsid w:val="00960B71"/>
    <w:rsid w:val="00961334"/>
    <w:rsid w:val="009615D0"/>
    <w:rsid w:val="009616D2"/>
    <w:rsid w:val="0096181B"/>
    <w:rsid w:val="00961934"/>
    <w:rsid w:val="00961C5F"/>
    <w:rsid w:val="00961C6C"/>
    <w:rsid w:val="00961F24"/>
    <w:rsid w:val="00962153"/>
    <w:rsid w:val="00962415"/>
    <w:rsid w:val="00962564"/>
    <w:rsid w:val="009625B2"/>
    <w:rsid w:val="009626DA"/>
    <w:rsid w:val="009628D4"/>
    <w:rsid w:val="00962A3A"/>
    <w:rsid w:val="00962BCC"/>
    <w:rsid w:val="00962CFE"/>
    <w:rsid w:val="00962E3F"/>
    <w:rsid w:val="00962EF6"/>
    <w:rsid w:val="009631DF"/>
    <w:rsid w:val="009632EB"/>
    <w:rsid w:val="0096330D"/>
    <w:rsid w:val="009633BB"/>
    <w:rsid w:val="009635AA"/>
    <w:rsid w:val="00963A72"/>
    <w:rsid w:val="00963A93"/>
    <w:rsid w:val="00963C4F"/>
    <w:rsid w:val="00963D17"/>
    <w:rsid w:val="00963E93"/>
    <w:rsid w:val="00963F16"/>
    <w:rsid w:val="00963F1B"/>
    <w:rsid w:val="00963FBD"/>
    <w:rsid w:val="009641E8"/>
    <w:rsid w:val="00964317"/>
    <w:rsid w:val="0096437A"/>
    <w:rsid w:val="009643B4"/>
    <w:rsid w:val="00964594"/>
    <w:rsid w:val="00964725"/>
    <w:rsid w:val="00964871"/>
    <w:rsid w:val="00964D6A"/>
    <w:rsid w:val="00964D6D"/>
    <w:rsid w:val="009653D1"/>
    <w:rsid w:val="009654B7"/>
    <w:rsid w:val="00965A23"/>
    <w:rsid w:val="00965A85"/>
    <w:rsid w:val="00965BC8"/>
    <w:rsid w:val="00965FD2"/>
    <w:rsid w:val="0096647F"/>
    <w:rsid w:val="00966480"/>
    <w:rsid w:val="0096656C"/>
    <w:rsid w:val="009666E2"/>
    <w:rsid w:val="00966AFC"/>
    <w:rsid w:val="00966B50"/>
    <w:rsid w:val="00966DEB"/>
    <w:rsid w:val="0096706F"/>
    <w:rsid w:val="00967397"/>
    <w:rsid w:val="00967564"/>
    <w:rsid w:val="00967775"/>
    <w:rsid w:val="0096780E"/>
    <w:rsid w:val="009678D5"/>
    <w:rsid w:val="00967B29"/>
    <w:rsid w:val="00967D77"/>
    <w:rsid w:val="00967DF2"/>
    <w:rsid w:val="00967E4F"/>
    <w:rsid w:val="0097019F"/>
    <w:rsid w:val="009701C5"/>
    <w:rsid w:val="00970262"/>
    <w:rsid w:val="00970420"/>
    <w:rsid w:val="0097047F"/>
    <w:rsid w:val="009704AE"/>
    <w:rsid w:val="009704CE"/>
    <w:rsid w:val="009706F2"/>
    <w:rsid w:val="0097073C"/>
    <w:rsid w:val="00970974"/>
    <w:rsid w:val="00970A32"/>
    <w:rsid w:val="00970B48"/>
    <w:rsid w:val="00970C7A"/>
    <w:rsid w:val="00970FA3"/>
    <w:rsid w:val="00970FDA"/>
    <w:rsid w:val="00971131"/>
    <w:rsid w:val="00971658"/>
    <w:rsid w:val="00971F4E"/>
    <w:rsid w:val="009723A0"/>
    <w:rsid w:val="009723DE"/>
    <w:rsid w:val="00972936"/>
    <w:rsid w:val="00972A7E"/>
    <w:rsid w:val="00972B50"/>
    <w:rsid w:val="00972FDA"/>
    <w:rsid w:val="009734BF"/>
    <w:rsid w:val="009735ED"/>
    <w:rsid w:val="0097386A"/>
    <w:rsid w:val="0097386F"/>
    <w:rsid w:val="00973964"/>
    <w:rsid w:val="00973B1D"/>
    <w:rsid w:val="00973C9E"/>
    <w:rsid w:val="00973EF9"/>
    <w:rsid w:val="00973F5B"/>
    <w:rsid w:val="0097403C"/>
    <w:rsid w:val="00974052"/>
    <w:rsid w:val="009740F9"/>
    <w:rsid w:val="0097414A"/>
    <w:rsid w:val="00974452"/>
    <w:rsid w:val="00974765"/>
    <w:rsid w:val="009749B1"/>
    <w:rsid w:val="00974A51"/>
    <w:rsid w:val="00974CAB"/>
    <w:rsid w:val="009750AC"/>
    <w:rsid w:val="00975135"/>
    <w:rsid w:val="009755B2"/>
    <w:rsid w:val="009757A3"/>
    <w:rsid w:val="00975C85"/>
    <w:rsid w:val="00975CBB"/>
    <w:rsid w:val="00975D82"/>
    <w:rsid w:val="00975E22"/>
    <w:rsid w:val="009761F1"/>
    <w:rsid w:val="00976270"/>
    <w:rsid w:val="0097627F"/>
    <w:rsid w:val="009762B2"/>
    <w:rsid w:val="009762DB"/>
    <w:rsid w:val="0097634E"/>
    <w:rsid w:val="0097676B"/>
    <w:rsid w:val="009768D1"/>
    <w:rsid w:val="00976982"/>
    <w:rsid w:val="009769B1"/>
    <w:rsid w:val="00976B80"/>
    <w:rsid w:val="00976BED"/>
    <w:rsid w:val="00976E02"/>
    <w:rsid w:val="00976F84"/>
    <w:rsid w:val="0097755D"/>
    <w:rsid w:val="009776B9"/>
    <w:rsid w:val="009776F4"/>
    <w:rsid w:val="009776FB"/>
    <w:rsid w:val="00977795"/>
    <w:rsid w:val="0097798C"/>
    <w:rsid w:val="00977A19"/>
    <w:rsid w:val="0098008D"/>
    <w:rsid w:val="009800CB"/>
    <w:rsid w:val="00980360"/>
    <w:rsid w:val="0098040D"/>
    <w:rsid w:val="00980710"/>
    <w:rsid w:val="0098073E"/>
    <w:rsid w:val="00980946"/>
    <w:rsid w:val="00980E45"/>
    <w:rsid w:val="00980EE3"/>
    <w:rsid w:val="009810A7"/>
    <w:rsid w:val="0098176A"/>
    <w:rsid w:val="009817A9"/>
    <w:rsid w:val="009819E5"/>
    <w:rsid w:val="00981B15"/>
    <w:rsid w:val="00981CE7"/>
    <w:rsid w:val="00981D76"/>
    <w:rsid w:val="00981D82"/>
    <w:rsid w:val="00981E98"/>
    <w:rsid w:val="00981F72"/>
    <w:rsid w:val="00982318"/>
    <w:rsid w:val="009825ED"/>
    <w:rsid w:val="00982608"/>
    <w:rsid w:val="00982935"/>
    <w:rsid w:val="00982B70"/>
    <w:rsid w:val="00982D4A"/>
    <w:rsid w:val="00982DA6"/>
    <w:rsid w:val="00982E2E"/>
    <w:rsid w:val="0098337F"/>
    <w:rsid w:val="009837B6"/>
    <w:rsid w:val="009839D6"/>
    <w:rsid w:val="00983A15"/>
    <w:rsid w:val="00983F56"/>
    <w:rsid w:val="00984551"/>
    <w:rsid w:val="009847C7"/>
    <w:rsid w:val="00984C59"/>
    <w:rsid w:val="00984C6F"/>
    <w:rsid w:val="00984DF7"/>
    <w:rsid w:val="00984DF9"/>
    <w:rsid w:val="00984E53"/>
    <w:rsid w:val="00984EEC"/>
    <w:rsid w:val="00984F6F"/>
    <w:rsid w:val="009850CD"/>
    <w:rsid w:val="0098535F"/>
    <w:rsid w:val="009855D2"/>
    <w:rsid w:val="00985795"/>
    <w:rsid w:val="00985890"/>
    <w:rsid w:val="009858AE"/>
    <w:rsid w:val="00985C5B"/>
    <w:rsid w:val="00985F26"/>
    <w:rsid w:val="00985FF5"/>
    <w:rsid w:val="009864FA"/>
    <w:rsid w:val="0098685E"/>
    <w:rsid w:val="009868C5"/>
    <w:rsid w:val="00986979"/>
    <w:rsid w:val="00986A1E"/>
    <w:rsid w:val="00986BC3"/>
    <w:rsid w:val="00986C36"/>
    <w:rsid w:val="00986C41"/>
    <w:rsid w:val="00986E69"/>
    <w:rsid w:val="00986F17"/>
    <w:rsid w:val="00986F92"/>
    <w:rsid w:val="009876A3"/>
    <w:rsid w:val="009877D2"/>
    <w:rsid w:val="0098781E"/>
    <w:rsid w:val="00987820"/>
    <w:rsid w:val="00987AF5"/>
    <w:rsid w:val="00987B39"/>
    <w:rsid w:val="00987E5B"/>
    <w:rsid w:val="00987E72"/>
    <w:rsid w:val="00987F2E"/>
    <w:rsid w:val="0099042B"/>
    <w:rsid w:val="00990775"/>
    <w:rsid w:val="00990783"/>
    <w:rsid w:val="00990793"/>
    <w:rsid w:val="00990BAF"/>
    <w:rsid w:val="00991374"/>
    <w:rsid w:val="00991400"/>
    <w:rsid w:val="0099180F"/>
    <w:rsid w:val="00991BF3"/>
    <w:rsid w:val="00991D64"/>
    <w:rsid w:val="00992450"/>
    <w:rsid w:val="00992A63"/>
    <w:rsid w:val="009933D3"/>
    <w:rsid w:val="0099342B"/>
    <w:rsid w:val="009934F4"/>
    <w:rsid w:val="00993D14"/>
    <w:rsid w:val="00993E5D"/>
    <w:rsid w:val="009940E9"/>
    <w:rsid w:val="009943F5"/>
    <w:rsid w:val="0099445B"/>
    <w:rsid w:val="0099460D"/>
    <w:rsid w:val="009947EE"/>
    <w:rsid w:val="00994897"/>
    <w:rsid w:val="0099496C"/>
    <w:rsid w:val="00994D56"/>
    <w:rsid w:val="00994E19"/>
    <w:rsid w:val="00994E59"/>
    <w:rsid w:val="009952BA"/>
    <w:rsid w:val="009957F1"/>
    <w:rsid w:val="009957FF"/>
    <w:rsid w:val="00995BD6"/>
    <w:rsid w:val="00995C16"/>
    <w:rsid w:val="00995DD6"/>
    <w:rsid w:val="0099613C"/>
    <w:rsid w:val="0099624D"/>
    <w:rsid w:val="0099631A"/>
    <w:rsid w:val="0099652C"/>
    <w:rsid w:val="0099688D"/>
    <w:rsid w:val="0099693C"/>
    <w:rsid w:val="00996A87"/>
    <w:rsid w:val="00996B3A"/>
    <w:rsid w:val="009973D2"/>
    <w:rsid w:val="009978E3"/>
    <w:rsid w:val="00997906"/>
    <w:rsid w:val="00997B68"/>
    <w:rsid w:val="00997BFE"/>
    <w:rsid w:val="00997D68"/>
    <w:rsid w:val="00997E36"/>
    <w:rsid w:val="00997E8D"/>
    <w:rsid w:val="009A034C"/>
    <w:rsid w:val="009A03B4"/>
    <w:rsid w:val="009A0848"/>
    <w:rsid w:val="009A0B36"/>
    <w:rsid w:val="009A0D97"/>
    <w:rsid w:val="009A1231"/>
    <w:rsid w:val="009A131A"/>
    <w:rsid w:val="009A1478"/>
    <w:rsid w:val="009A1933"/>
    <w:rsid w:val="009A1A6A"/>
    <w:rsid w:val="009A1A94"/>
    <w:rsid w:val="009A1AEB"/>
    <w:rsid w:val="009A1CE1"/>
    <w:rsid w:val="009A1DCA"/>
    <w:rsid w:val="009A2013"/>
    <w:rsid w:val="009A2218"/>
    <w:rsid w:val="009A2694"/>
    <w:rsid w:val="009A273E"/>
    <w:rsid w:val="009A29F5"/>
    <w:rsid w:val="009A2A01"/>
    <w:rsid w:val="009A2A4E"/>
    <w:rsid w:val="009A2DDE"/>
    <w:rsid w:val="009A2FFB"/>
    <w:rsid w:val="009A3085"/>
    <w:rsid w:val="009A3292"/>
    <w:rsid w:val="009A374C"/>
    <w:rsid w:val="009A393D"/>
    <w:rsid w:val="009A3E24"/>
    <w:rsid w:val="009A3E68"/>
    <w:rsid w:val="009A4087"/>
    <w:rsid w:val="009A4094"/>
    <w:rsid w:val="009A4185"/>
    <w:rsid w:val="009A4286"/>
    <w:rsid w:val="009A43B4"/>
    <w:rsid w:val="009A4558"/>
    <w:rsid w:val="009A486C"/>
    <w:rsid w:val="009A4E04"/>
    <w:rsid w:val="009A4E27"/>
    <w:rsid w:val="009A53DB"/>
    <w:rsid w:val="009A5693"/>
    <w:rsid w:val="009A587C"/>
    <w:rsid w:val="009A5CFC"/>
    <w:rsid w:val="009A5E81"/>
    <w:rsid w:val="009A5F92"/>
    <w:rsid w:val="009A6472"/>
    <w:rsid w:val="009A647A"/>
    <w:rsid w:val="009A65DB"/>
    <w:rsid w:val="009A687E"/>
    <w:rsid w:val="009A69BF"/>
    <w:rsid w:val="009A69CF"/>
    <w:rsid w:val="009A6D10"/>
    <w:rsid w:val="009A711B"/>
    <w:rsid w:val="009A7433"/>
    <w:rsid w:val="009A7512"/>
    <w:rsid w:val="009A7865"/>
    <w:rsid w:val="009A7949"/>
    <w:rsid w:val="009A7DDA"/>
    <w:rsid w:val="009B0052"/>
    <w:rsid w:val="009B028C"/>
    <w:rsid w:val="009B0328"/>
    <w:rsid w:val="009B0ABE"/>
    <w:rsid w:val="009B0B15"/>
    <w:rsid w:val="009B0DF8"/>
    <w:rsid w:val="009B1184"/>
    <w:rsid w:val="009B11BF"/>
    <w:rsid w:val="009B1484"/>
    <w:rsid w:val="009B15BA"/>
    <w:rsid w:val="009B1A13"/>
    <w:rsid w:val="009B1A75"/>
    <w:rsid w:val="009B1DC4"/>
    <w:rsid w:val="009B1EC6"/>
    <w:rsid w:val="009B20EC"/>
    <w:rsid w:val="009B219B"/>
    <w:rsid w:val="009B222F"/>
    <w:rsid w:val="009B235C"/>
    <w:rsid w:val="009B2499"/>
    <w:rsid w:val="009B25AF"/>
    <w:rsid w:val="009B25B2"/>
    <w:rsid w:val="009B2673"/>
    <w:rsid w:val="009B2675"/>
    <w:rsid w:val="009B28C0"/>
    <w:rsid w:val="009B28D0"/>
    <w:rsid w:val="009B29FD"/>
    <w:rsid w:val="009B2A35"/>
    <w:rsid w:val="009B3006"/>
    <w:rsid w:val="009B30CB"/>
    <w:rsid w:val="009B3214"/>
    <w:rsid w:val="009B3268"/>
    <w:rsid w:val="009B37BE"/>
    <w:rsid w:val="009B38D7"/>
    <w:rsid w:val="009B3A2F"/>
    <w:rsid w:val="009B3A71"/>
    <w:rsid w:val="009B4173"/>
    <w:rsid w:val="009B4241"/>
    <w:rsid w:val="009B4A61"/>
    <w:rsid w:val="009B4D52"/>
    <w:rsid w:val="009B4D9A"/>
    <w:rsid w:val="009B4F07"/>
    <w:rsid w:val="009B519D"/>
    <w:rsid w:val="009B546A"/>
    <w:rsid w:val="009B54D4"/>
    <w:rsid w:val="009B566D"/>
    <w:rsid w:val="009B56E8"/>
    <w:rsid w:val="009B57CF"/>
    <w:rsid w:val="009B58E3"/>
    <w:rsid w:val="009B5A0E"/>
    <w:rsid w:val="009B5A98"/>
    <w:rsid w:val="009B5AD5"/>
    <w:rsid w:val="009B5BEC"/>
    <w:rsid w:val="009B62F2"/>
    <w:rsid w:val="009B6334"/>
    <w:rsid w:val="009B656C"/>
    <w:rsid w:val="009B6A09"/>
    <w:rsid w:val="009B6B1B"/>
    <w:rsid w:val="009B6C20"/>
    <w:rsid w:val="009B6F27"/>
    <w:rsid w:val="009B713E"/>
    <w:rsid w:val="009B71C2"/>
    <w:rsid w:val="009B7507"/>
    <w:rsid w:val="009B7653"/>
    <w:rsid w:val="009B79D6"/>
    <w:rsid w:val="009B7C75"/>
    <w:rsid w:val="009B7EFE"/>
    <w:rsid w:val="009C0083"/>
    <w:rsid w:val="009C0134"/>
    <w:rsid w:val="009C02F6"/>
    <w:rsid w:val="009C07EB"/>
    <w:rsid w:val="009C0801"/>
    <w:rsid w:val="009C0B97"/>
    <w:rsid w:val="009C0C27"/>
    <w:rsid w:val="009C0CF2"/>
    <w:rsid w:val="009C1093"/>
    <w:rsid w:val="009C12D7"/>
    <w:rsid w:val="009C1832"/>
    <w:rsid w:val="009C19EE"/>
    <w:rsid w:val="009C1C19"/>
    <w:rsid w:val="009C1DF6"/>
    <w:rsid w:val="009C2120"/>
    <w:rsid w:val="009C2263"/>
    <w:rsid w:val="009C24FA"/>
    <w:rsid w:val="009C25B2"/>
    <w:rsid w:val="009C2980"/>
    <w:rsid w:val="009C2B91"/>
    <w:rsid w:val="009C2EAF"/>
    <w:rsid w:val="009C2F27"/>
    <w:rsid w:val="009C3042"/>
    <w:rsid w:val="009C30C2"/>
    <w:rsid w:val="009C3107"/>
    <w:rsid w:val="009C3555"/>
    <w:rsid w:val="009C36F2"/>
    <w:rsid w:val="009C386A"/>
    <w:rsid w:val="009C3AB2"/>
    <w:rsid w:val="009C3C61"/>
    <w:rsid w:val="009C3CEE"/>
    <w:rsid w:val="009C3EC7"/>
    <w:rsid w:val="009C430F"/>
    <w:rsid w:val="009C4511"/>
    <w:rsid w:val="009C4867"/>
    <w:rsid w:val="009C4A6F"/>
    <w:rsid w:val="009C4AEA"/>
    <w:rsid w:val="009C4B6C"/>
    <w:rsid w:val="009C4BDA"/>
    <w:rsid w:val="009C4BF6"/>
    <w:rsid w:val="009C4D34"/>
    <w:rsid w:val="009C4EBC"/>
    <w:rsid w:val="009C4F08"/>
    <w:rsid w:val="009C5994"/>
    <w:rsid w:val="009C5A1A"/>
    <w:rsid w:val="009C5CEA"/>
    <w:rsid w:val="009C5D52"/>
    <w:rsid w:val="009C5F74"/>
    <w:rsid w:val="009C5FF2"/>
    <w:rsid w:val="009C60F9"/>
    <w:rsid w:val="009C611D"/>
    <w:rsid w:val="009C6186"/>
    <w:rsid w:val="009C627C"/>
    <w:rsid w:val="009C6389"/>
    <w:rsid w:val="009C6666"/>
    <w:rsid w:val="009C66E0"/>
    <w:rsid w:val="009C6979"/>
    <w:rsid w:val="009C6AAA"/>
    <w:rsid w:val="009C6F4D"/>
    <w:rsid w:val="009C6FA9"/>
    <w:rsid w:val="009C71BF"/>
    <w:rsid w:val="009C76CB"/>
    <w:rsid w:val="009C7817"/>
    <w:rsid w:val="009C78CF"/>
    <w:rsid w:val="009C7AE3"/>
    <w:rsid w:val="009C7C43"/>
    <w:rsid w:val="009C7E46"/>
    <w:rsid w:val="009C7EC5"/>
    <w:rsid w:val="009C7FB5"/>
    <w:rsid w:val="009D00FD"/>
    <w:rsid w:val="009D0542"/>
    <w:rsid w:val="009D099F"/>
    <w:rsid w:val="009D0DC3"/>
    <w:rsid w:val="009D0ECF"/>
    <w:rsid w:val="009D110D"/>
    <w:rsid w:val="009D1503"/>
    <w:rsid w:val="009D18EF"/>
    <w:rsid w:val="009D1D0A"/>
    <w:rsid w:val="009D1DA1"/>
    <w:rsid w:val="009D1DCB"/>
    <w:rsid w:val="009D203C"/>
    <w:rsid w:val="009D2076"/>
    <w:rsid w:val="009D269B"/>
    <w:rsid w:val="009D26EF"/>
    <w:rsid w:val="009D2B20"/>
    <w:rsid w:val="009D2C51"/>
    <w:rsid w:val="009D2E74"/>
    <w:rsid w:val="009D2FF6"/>
    <w:rsid w:val="009D32D9"/>
    <w:rsid w:val="009D3461"/>
    <w:rsid w:val="009D367A"/>
    <w:rsid w:val="009D36F7"/>
    <w:rsid w:val="009D37F7"/>
    <w:rsid w:val="009D396B"/>
    <w:rsid w:val="009D39A0"/>
    <w:rsid w:val="009D3E59"/>
    <w:rsid w:val="009D431F"/>
    <w:rsid w:val="009D43F1"/>
    <w:rsid w:val="009D490A"/>
    <w:rsid w:val="009D4C4A"/>
    <w:rsid w:val="009D4D6C"/>
    <w:rsid w:val="009D4F0D"/>
    <w:rsid w:val="009D54EF"/>
    <w:rsid w:val="009D5570"/>
    <w:rsid w:val="009D57F0"/>
    <w:rsid w:val="009D590A"/>
    <w:rsid w:val="009D5960"/>
    <w:rsid w:val="009D5AB9"/>
    <w:rsid w:val="009D5C25"/>
    <w:rsid w:val="009D6055"/>
    <w:rsid w:val="009D605A"/>
    <w:rsid w:val="009D60D6"/>
    <w:rsid w:val="009D6308"/>
    <w:rsid w:val="009D68DC"/>
    <w:rsid w:val="009D69A7"/>
    <w:rsid w:val="009D6C9F"/>
    <w:rsid w:val="009D6DA0"/>
    <w:rsid w:val="009D73B4"/>
    <w:rsid w:val="009D75F1"/>
    <w:rsid w:val="009D7B36"/>
    <w:rsid w:val="009D7C14"/>
    <w:rsid w:val="009D7CD6"/>
    <w:rsid w:val="009D7D70"/>
    <w:rsid w:val="009D7D93"/>
    <w:rsid w:val="009D7DC1"/>
    <w:rsid w:val="009D7E39"/>
    <w:rsid w:val="009D7F1A"/>
    <w:rsid w:val="009E0037"/>
    <w:rsid w:val="009E0099"/>
    <w:rsid w:val="009E01B3"/>
    <w:rsid w:val="009E03E2"/>
    <w:rsid w:val="009E045E"/>
    <w:rsid w:val="009E0464"/>
    <w:rsid w:val="009E057B"/>
    <w:rsid w:val="009E0BE1"/>
    <w:rsid w:val="009E0D2A"/>
    <w:rsid w:val="009E0DA5"/>
    <w:rsid w:val="009E0EF4"/>
    <w:rsid w:val="009E0FC9"/>
    <w:rsid w:val="009E11C2"/>
    <w:rsid w:val="009E1543"/>
    <w:rsid w:val="009E1A5B"/>
    <w:rsid w:val="009E1C6C"/>
    <w:rsid w:val="009E1EF5"/>
    <w:rsid w:val="009E2013"/>
    <w:rsid w:val="009E2119"/>
    <w:rsid w:val="009E2361"/>
    <w:rsid w:val="009E27BC"/>
    <w:rsid w:val="009E298A"/>
    <w:rsid w:val="009E29D2"/>
    <w:rsid w:val="009E2A09"/>
    <w:rsid w:val="009E2AA8"/>
    <w:rsid w:val="009E2CE1"/>
    <w:rsid w:val="009E2DD8"/>
    <w:rsid w:val="009E2E0C"/>
    <w:rsid w:val="009E2E56"/>
    <w:rsid w:val="009E2F9A"/>
    <w:rsid w:val="009E2FFF"/>
    <w:rsid w:val="009E300B"/>
    <w:rsid w:val="009E3367"/>
    <w:rsid w:val="009E34EC"/>
    <w:rsid w:val="009E365B"/>
    <w:rsid w:val="009E3768"/>
    <w:rsid w:val="009E37F0"/>
    <w:rsid w:val="009E3929"/>
    <w:rsid w:val="009E3A4C"/>
    <w:rsid w:val="009E3B4E"/>
    <w:rsid w:val="009E3BEB"/>
    <w:rsid w:val="009E3CF6"/>
    <w:rsid w:val="009E3CFE"/>
    <w:rsid w:val="009E3EF1"/>
    <w:rsid w:val="009E4050"/>
    <w:rsid w:val="009E4164"/>
    <w:rsid w:val="009E4325"/>
    <w:rsid w:val="009E455C"/>
    <w:rsid w:val="009E45AB"/>
    <w:rsid w:val="009E4D41"/>
    <w:rsid w:val="009E513F"/>
    <w:rsid w:val="009E5206"/>
    <w:rsid w:val="009E5242"/>
    <w:rsid w:val="009E5332"/>
    <w:rsid w:val="009E574B"/>
    <w:rsid w:val="009E581B"/>
    <w:rsid w:val="009E581F"/>
    <w:rsid w:val="009E5904"/>
    <w:rsid w:val="009E59DE"/>
    <w:rsid w:val="009E5C5B"/>
    <w:rsid w:val="009E5E00"/>
    <w:rsid w:val="009E5E3B"/>
    <w:rsid w:val="009E5F3E"/>
    <w:rsid w:val="009E602E"/>
    <w:rsid w:val="009E636C"/>
    <w:rsid w:val="009E6709"/>
    <w:rsid w:val="009E6B10"/>
    <w:rsid w:val="009E6D2D"/>
    <w:rsid w:val="009E7107"/>
    <w:rsid w:val="009E73C7"/>
    <w:rsid w:val="009E7832"/>
    <w:rsid w:val="009E788A"/>
    <w:rsid w:val="009E7A86"/>
    <w:rsid w:val="009E7D1B"/>
    <w:rsid w:val="009F00A7"/>
    <w:rsid w:val="009F039E"/>
    <w:rsid w:val="009F055E"/>
    <w:rsid w:val="009F0599"/>
    <w:rsid w:val="009F0601"/>
    <w:rsid w:val="009F0AA9"/>
    <w:rsid w:val="009F0AC6"/>
    <w:rsid w:val="009F0B5E"/>
    <w:rsid w:val="009F0C6F"/>
    <w:rsid w:val="009F0DD0"/>
    <w:rsid w:val="009F0DFB"/>
    <w:rsid w:val="009F0F2B"/>
    <w:rsid w:val="009F10FC"/>
    <w:rsid w:val="009F140C"/>
    <w:rsid w:val="009F143F"/>
    <w:rsid w:val="009F1467"/>
    <w:rsid w:val="009F1671"/>
    <w:rsid w:val="009F1742"/>
    <w:rsid w:val="009F1DB3"/>
    <w:rsid w:val="009F1E7B"/>
    <w:rsid w:val="009F1F86"/>
    <w:rsid w:val="009F227B"/>
    <w:rsid w:val="009F22BA"/>
    <w:rsid w:val="009F2366"/>
    <w:rsid w:val="009F24EE"/>
    <w:rsid w:val="009F25BD"/>
    <w:rsid w:val="009F295F"/>
    <w:rsid w:val="009F2E2E"/>
    <w:rsid w:val="009F2EE3"/>
    <w:rsid w:val="009F2F65"/>
    <w:rsid w:val="009F343B"/>
    <w:rsid w:val="009F35DA"/>
    <w:rsid w:val="009F39A9"/>
    <w:rsid w:val="009F4009"/>
    <w:rsid w:val="009F45AB"/>
    <w:rsid w:val="009F476A"/>
    <w:rsid w:val="009F4817"/>
    <w:rsid w:val="009F4877"/>
    <w:rsid w:val="009F4D90"/>
    <w:rsid w:val="009F51B2"/>
    <w:rsid w:val="009F5529"/>
    <w:rsid w:val="009F57F0"/>
    <w:rsid w:val="009F5838"/>
    <w:rsid w:val="009F5874"/>
    <w:rsid w:val="009F5A89"/>
    <w:rsid w:val="009F5C86"/>
    <w:rsid w:val="009F641A"/>
    <w:rsid w:val="009F6543"/>
    <w:rsid w:val="009F66BA"/>
    <w:rsid w:val="009F671A"/>
    <w:rsid w:val="009F6787"/>
    <w:rsid w:val="009F67AF"/>
    <w:rsid w:val="009F6900"/>
    <w:rsid w:val="009F6A72"/>
    <w:rsid w:val="009F6B7F"/>
    <w:rsid w:val="009F6DFA"/>
    <w:rsid w:val="009F6EF6"/>
    <w:rsid w:val="009F6F8F"/>
    <w:rsid w:val="009F780D"/>
    <w:rsid w:val="009F78EE"/>
    <w:rsid w:val="009F78F8"/>
    <w:rsid w:val="009F7E0C"/>
    <w:rsid w:val="00A0002A"/>
    <w:rsid w:val="00A001D5"/>
    <w:rsid w:val="00A00453"/>
    <w:rsid w:val="00A005F3"/>
    <w:rsid w:val="00A00A1E"/>
    <w:rsid w:val="00A00E12"/>
    <w:rsid w:val="00A01252"/>
    <w:rsid w:val="00A0131E"/>
    <w:rsid w:val="00A01865"/>
    <w:rsid w:val="00A0200A"/>
    <w:rsid w:val="00A022FA"/>
    <w:rsid w:val="00A02439"/>
    <w:rsid w:val="00A02821"/>
    <w:rsid w:val="00A028D3"/>
    <w:rsid w:val="00A028F3"/>
    <w:rsid w:val="00A0297F"/>
    <w:rsid w:val="00A02A8F"/>
    <w:rsid w:val="00A02BFC"/>
    <w:rsid w:val="00A02E32"/>
    <w:rsid w:val="00A02F09"/>
    <w:rsid w:val="00A0329A"/>
    <w:rsid w:val="00A033A0"/>
    <w:rsid w:val="00A035A2"/>
    <w:rsid w:val="00A03616"/>
    <w:rsid w:val="00A0387C"/>
    <w:rsid w:val="00A039A0"/>
    <w:rsid w:val="00A03C0F"/>
    <w:rsid w:val="00A03CF9"/>
    <w:rsid w:val="00A03E63"/>
    <w:rsid w:val="00A047C2"/>
    <w:rsid w:val="00A048B3"/>
    <w:rsid w:val="00A04B20"/>
    <w:rsid w:val="00A04B6A"/>
    <w:rsid w:val="00A04DB3"/>
    <w:rsid w:val="00A04F64"/>
    <w:rsid w:val="00A050AD"/>
    <w:rsid w:val="00A052FF"/>
    <w:rsid w:val="00A053C9"/>
    <w:rsid w:val="00A05661"/>
    <w:rsid w:val="00A05728"/>
    <w:rsid w:val="00A05CD0"/>
    <w:rsid w:val="00A06103"/>
    <w:rsid w:val="00A06425"/>
    <w:rsid w:val="00A0665D"/>
    <w:rsid w:val="00A0680C"/>
    <w:rsid w:val="00A06959"/>
    <w:rsid w:val="00A06B56"/>
    <w:rsid w:val="00A06BF3"/>
    <w:rsid w:val="00A06C15"/>
    <w:rsid w:val="00A06D09"/>
    <w:rsid w:val="00A06DC8"/>
    <w:rsid w:val="00A06DDD"/>
    <w:rsid w:val="00A06EB5"/>
    <w:rsid w:val="00A071BC"/>
    <w:rsid w:val="00A073BD"/>
    <w:rsid w:val="00A073E4"/>
    <w:rsid w:val="00A0756D"/>
    <w:rsid w:val="00A078FF"/>
    <w:rsid w:val="00A07961"/>
    <w:rsid w:val="00A07A60"/>
    <w:rsid w:val="00A07C12"/>
    <w:rsid w:val="00A07D8D"/>
    <w:rsid w:val="00A101E7"/>
    <w:rsid w:val="00A1025F"/>
    <w:rsid w:val="00A10333"/>
    <w:rsid w:val="00A10721"/>
    <w:rsid w:val="00A109DA"/>
    <w:rsid w:val="00A10AE4"/>
    <w:rsid w:val="00A10B4D"/>
    <w:rsid w:val="00A10C3D"/>
    <w:rsid w:val="00A10C5E"/>
    <w:rsid w:val="00A10E5F"/>
    <w:rsid w:val="00A110C4"/>
    <w:rsid w:val="00A111AF"/>
    <w:rsid w:val="00A111FD"/>
    <w:rsid w:val="00A1150D"/>
    <w:rsid w:val="00A1159C"/>
    <w:rsid w:val="00A1191D"/>
    <w:rsid w:val="00A1197F"/>
    <w:rsid w:val="00A12011"/>
    <w:rsid w:val="00A12052"/>
    <w:rsid w:val="00A12450"/>
    <w:rsid w:val="00A128CA"/>
    <w:rsid w:val="00A12A65"/>
    <w:rsid w:val="00A12A94"/>
    <w:rsid w:val="00A12F32"/>
    <w:rsid w:val="00A1307B"/>
    <w:rsid w:val="00A13091"/>
    <w:rsid w:val="00A130DF"/>
    <w:rsid w:val="00A13114"/>
    <w:rsid w:val="00A135F3"/>
    <w:rsid w:val="00A1362A"/>
    <w:rsid w:val="00A137DA"/>
    <w:rsid w:val="00A13B43"/>
    <w:rsid w:val="00A13CB5"/>
    <w:rsid w:val="00A13D95"/>
    <w:rsid w:val="00A140BC"/>
    <w:rsid w:val="00A141AA"/>
    <w:rsid w:val="00A14420"/>
    <w:rsid w:val="00A1488E"/>
    <w:rsid w:val="00A148D6"/>
    <w:rsid w:val="00A14CBB"/>
    <w:rsid w:val="00A15459"/>
    <w:rsid w:val="00A15877"/>
    <w:rsid w:val="00A15ED1"/>
    <w:rsid w:val="00A1611C"/>
    <w:rsid w:val="00A1623C"/>
    <w:rsid w:val="00A16240"/>
    <w:rsid w:val="00A16311"/>
    <w:rsid w:val="00A1647C"/>
    <w:rsid w:val="00A16912"/>
    <w:rsid w:val="00A16B09"/>
    <w:rsid w:val="00A16B1B"/>
    <w:rsid w:val="00A16BFC"/>
    <w:rsid w:val="00A16C0F"/>
    <w:rsid w:val="00A16F2F"/>
    <w:rsid w:val="00A16F5B"/>
    <w:rsid w:val="00A16F8E"/>
    <w:rsid w:val="00A17294"/>
    <w:rsid w:val="00A1750B"/>
    <w:rsid w:val="00A17649"/>
    <w:rsid w:val="00A17694"/>
    <w:rsid w:val="00A1789F"/>
    <w:rsid w:val="00A178D5"/>
    <w:rsid w:val="00A17948"/>
    <w:rsid w:val="00A17973"/>
    <w:rsid w:val="00A17B99"/>
    <w:rsid w:val="00A17C92"/>
    <w:rsid w:val="00A20533"/>
    <w:rsid w:val="00A20802"/>
    <w:rsid w:val="00A2081C"/>
    <w:rsid w:val="00A20E4F"/>
    <w:rsid w:val="00A212E0"/>
    <w:rsid w:val="00A21303"/>
    <w:rsid w:val="00A21528"/>
    <w:rsid w:val="00A2180C"/>
    <w:rsid w:val="00A21950"/>
    <w:rsid w:val="00A21B16"/>
    <w:rsid w:val="00A21E3D"/>
    <w:rsid w:val="00A21E5C"/>
    <w:rsid w:val="00A21E5E"/>
    <w:rsid w:val="00A21F92"/>
    <w:rsid w:val="00A22240"/>
    <w:rsid w:val="00A222D2"/>
    <w:rsid w:val="00A2241C"/>
    <w:rsid w:val="00A22433"/>
    <w:rsid w:val="00A22712"/>
    <w:rsid w:val="00A22790"/>
    <w:rsid w:val="00A2281C"/>
    <w:rsid w:val="00A22872"/>
    <w:rsid w:val="00A22C5D"/>
    <w:rsid w:val="00A22FCC"/>
    <w:rsid w:val="00A232EA"/>
    <w:rsid w:val="00A2340B"/>
    <w:rsid w:val="00A23658"/>
    <w:rsid w:val="00A23FA1"/>
    <w:rsid w:val="00A24182"/>
    <w:rsid w:val="00A24330"/>
    <w:rsid w:val="00A24427"/>
    <w:rsid w:val="00A245FF"/>
    <w:rsid w:val="00A2469E"/>
    <w:rsid w:val="00A24C78"/>
    <w:rsid w:val="00A251BD"/>
    <w:rsid w:val="00A259DD"/>
    <w:rsid w:val="00A25CDF"/>
    <w:rsid w:val="00A25FBC"/>
    <w:rsid w:val="00A25FCA"/>
    <w:rsid w:val="00A26153"/>
    <w:rsid w:val="00A2638D"/>
    <w:rsid w:val="00A263E6"/>
    <w:rsid w:val="00A265BA"/>
    <w:rsid w:val="00A268DF"/>
    <w:rsid w:val="00A269E5"/>
    <w:rsid w:val="00A26B7B"/>
    <w:rsid w:val="00A26BD3"/>
    <w:rsid w:val="00A26F7F"/>
    <w:rsid w:val="00A270A6"/>
    <w:rsid w:val="00A27263"/>
    <w:rsid w:val="00A2737B"/>
    <w:rsid w:val="00A273D5"/>
    <w:rsid w:val="00A273F3"/>
    <w:rsid w:val="00A27542"/>
    <w:rsid w:val="00A2782B"/>
    <w:rsid w:val="00A27998"/>
    <w:rsid w:val="00A279DA"/>
    <w:rsid w:val="00A27C6D"/>
    <w:rsid w:val="00A27D0A"/>
    <w:rsid w:val="00A27DFD"/>
    <w:rsid w:val="00A27EB2"/>
    <w:rsid w:val="00A27F70"/>
    <w:rsid w:val="00A3005A"/>
    <w:rsid w:val="00A30181"/>
    <w:rsid w:val="00A307BA"/>
    <w:rsid w:val="00A3080B"/>
    <w:rsid w:val="00A30839"/>
    <w:rsid w:val="00A30845"/>
    <w:rsid w:val="00A30917"/>
    <w:rsid w:val="00A309F3"/>
    <w:rsid w:val="00A30BBF"/>
    <w:rsid w:val="00A30BD5"/>
    <w:rsid w:val="00A30CAE"/>
    <w:rsid w:val="00A30F81"/>
    <w:rsid w:val="00A317B1"/>
    <w:rsid w:val="00A3199F"/>
    <w:rsid w:val="00A31B56"/>
    <w:rsid w:val="00A31C74"/>
    <w:rsid w:val="00A31E75"/>
    <w:rsid w:val="00A31EE8"/>
    <w:rsid w:val="00A322E7"/>
    <w:rsid w:val="00A322EA"/>
    <w:rsid w:val="00A3246C"/>
    <w:rsid w:val="00A325B4"/>
    <w:rsid w:val="00A328C9"/>
    <w:rsid w:val="00A3297B"/>
    <w:rsid w:val="00A329F4"/>
    <w:rsid w:val="00A32C1F"/>
    <w:rsid w:val="00A32FD2"/>
    <w:rsid w:val="00A33140"/>
    <w:rsid w:val="00A331DF"/>
    <w:rsid w:val="00A334BE"/>
    <w:rsid w:val="00A33611"/>
    <w:rsid w:val="00A33687"/>
    <w:rsid w:val="00A336B6"/>
    <w:rsid w:val="00A33755"/>
    <w:rsid w:val="00A33941"/>
    <w:rsid w:val="00A339D5"/>
    <w:rsid w:val="00A339E7"/>
    <w:rsid w:val="00A33A6B"/>
    <w:rsid w:val="00A33AD6"/>
    <w:rsid w:val="00A33AE2"/>
    <w:rsid w:val="00A340BA"/>
    <w:rsid w:val="00A34155"/>
    <w:rsid w:val="00A344E7"/>
    <w:rsid w:val="00A344FE"/>
    <w:rsid w:val="00A3464F"/>
    <w:rsid w:val="00A349D1"/>
    <w:rsid w:val="00A349F5"/>
    <w:rsid w:val="00A34A30"/>
    <w:rsid w:val="00A34D70"/>
    <w:rsid w:val="00A35262"/>
    <w:rsid w:val="00A35348"/>
    <w:rsid w:val="00A353BD"/>
    <w:rsid w:val="00A35AA9"/>
    <w:rsid w:val="00A35ED7"/>
    <w:rsid w:val="00A35FFD"/>
    <w:rsid w:val="00A36298"/>
    <w:rsid w:val="00A3639D"/>
    <w:rsid w:val="00A366EC"/>
    <w:rsid w:val="00A36842"/>
    <w:rsid w:val="00A36C89"/>
    <w:rsid w:val="00A36CD2"/>
    <w:rsid w:val="00A36D97"/>
    <w:rsid w:val="00A370F7"/>
    <w:rsid w:val="00A372A2"/>
    <w:rsid w:val="00A37560"/>
    <w:rsid w:val="00A37667"/>
    <w:rsid w:val="00A379B9"/>
    <w:rsid w:val="00A37BFD"/>
    <w:rsid w:val="00A37DEF"/>
    <w:rsid w:val="00A37E68"/>
    <w:rsid w:val="00A37E9C"/>
    <w:rsid w:val="00A40050"/>
    <w:rsid w:val="00A40173"/>
    <w:rsid w:val="00A40234"/>
    <w:rsid w:val="00A4042A"/>
    <w:rsid w:val="00A40506"/>
    <w:rsid w:val="00A40A45"/>
    <w:rsid w:val="00A40A8C"/>
    <w:rsid w:val="00A40D91"/>
    <w:rsid w:val="00A40E60"/>
    <w:rsid w:val="00A40EB1"/>
    <w:rsid w:val="00A410D1"/>
    <w:rsid w:val="00A4117D"/>
    <w:rsid w:val="00A417E4"/>
    <w:rsid w:val="00A4182B"/>
    <w:rsid w:val="00A418D9"/>
    <w:rsid w:val="00A4195C"/>
    <w:rsid w:val="00A41A60"/>
    <w:rsid w:val="00A41A7F"/>
    <w:rsid w:val="00A41AB1"/>
    <w:rsid w:val="00A41F55"/>
    <w:rsid w:val="00A42499"/>
    <w:rsid w:val="00A42D68"/>
    <w:rsid w:val="00A43143"/>
    <w:rsid w:val="00A43326"/>
    <w:rsid w:val="00A4335E"/>
    <w:rsid w:val="00A43505"/>
    <w:rsid w:val="00A43624"/>
    <w:rsid w:val="00A43793"/>
    <w:rsid w:val="00A43961"/>
    <w:rsid w:val="00A439B0"/>
    <w:rsid w:val="00A44123"/>
    <w:rsid w:val="00A441C7"/>
    <w:rsid w:val="00A442F3"/>
    <w:rsid w:val="00A44383"/>
    <w:rsid w:val="00A4441C"/>
    <w:rsid w:val="00A44B63"/>
    <w:rsid w:val="00A44E87"/>
    <w:rsid w:val="00A44ED5"/>
    <w:rsid w:val="00A4528F"/>
    <w:rsid w:val="00A45586"/>
    <w:rsid w:val="00A4571B"/>
    <w:rsid w:val="00A45CA2"/>
    <w:rsid w:val="00A46299"/>
    <w:rsid w:val="00A46426"/>
    <w:rsid w:val="00A4662E"/>
    <w:rsid w:val="00A466DC"/>
    <w:rsid w:val="00A46804"/>
    <w:rsid w:val="00A46B95"/>
    <w:rsid w:val="00A473DE"/>
    <w:rsid w:val="00A47449"/>
    <w:rsid w:val="00A474C2"/>
    <w:rsid w:val="00A474C5"/>
    <w:rsid w:val="00A4762D"/>
    <w:rsid w:val="00A479C0"/>
    <w:rsid w:val="00A47B2A"/>
    <w:rsid w:val="00A47D6F"/>
    <w:rsid w:val="00A502A7"/>
    <w:rsid w:val="00A5058E"/>
    <w:rsid w:val="00A507A5"/>
    <w:rsid w:val="00A507D5"/>
    <w:rsid w:val="00A50D35"/>
    <w:rsid w:val="00A50D6A"/>
    <w:rsid w:val="00A50DE4"/>
    <w:rsid w:val="00A51151"/>
    <w:rsid w:val="00A516A9"/>
    <w:rsid w:val="00A516AE"/>
    <w:rsid w:val="00A518E9"/>
    <w:rsid w:val="00A519E9"/>
    <w:rsid w:val="00A51C32"/>
    <w:rsid w:val="00A51CD2"/>
    <w:rsid w:val="00A51D76"/>
    <w:rsid w:val="00A51EE6"/>
    <w:rsid w:val="00A51F48"/>
    <w:rsid w:val="00A5214B"/>
    <w:rsid w:val="00A5219D"/>
    <w:rsid w:val="00A524F6"/>
    <w:rsid w:val="00A5275A"/>
    <w:rsid w:val="00A52897"/>
    <w:rsid w:val="00A5298F"/>
    <w:rsid w:val="00A52A73"/>
    <w:rsid w:val="00A530B9"/>
    <w:rsid w:val="00A5349F"/>
    <w:rsid w:val="00A54304"/>
    <w:rsid w:val="00A543A1"/>
    <w:rsid w:val="00A548A2"/>
    <w:rsid w:val="00A5494B"/>
    <w:rsid w:val="00A54996"/>
    <w:rsid w:val="00A54F40"/>
    <w:rsid w:val="00A551DF"/>
    <w:rsid w:val="00A5545B"/>
    <w:rsid w:val="00A55717"/>
    <w:rsid w:val="00A55731"/>
    <w:rsid w:val="00A55890"/>
    <w:rsid w:val="00A5593D"/>
    <w:rsid w:val="00A55ABD"/>
    <w:rsid w:val="00A55ADC"/>
    <w:rsid w:val="00A55B8D"/>
    <w:rsid w:val="00A55B8E"/>
    <w:rsid w:val="00A55CBF"/>
    <w:rsid w:val="00A55F79"/>
    <w:rsid w:val="00A56463"/>
    <w:rsid w:val="00A56842"/>
    <w:rsid w:val="00A568BE"/>
    <w:rsid w:val="00A56914"/>
    <w:rsid w:val="00A56C50"/>
    <w:rsid w:val="00A56CD1"/>
    <w:rsid w:val="00A56ED9"/>
    <w:rsid w:val="00A57307"/>
    <w:rsid w:val="00A5759D"/>
    <w:rsid w:val="00A6029A"/>
    <w:rsid w:val="00A60426"/>
    <w:rsid w:val="00A6049F"/>
    <w:rsid w:val="00A607F5"/>
    <w:rsid w:val="00A608E0"/>
    <w:rsid w:val="00A60CBA"/>
    <w:rsid w:val="00A60CC7"/>
    <w:rsid w:val="00A60D77"/>
    <w:rsid w:val="00A60EE5"/>
    <w:rsid w:val="00A61072"/>
    <w:rsid w:val="00A6139F"/>
    <w:rsid w:val="00A61430"/>
    <w:rsid w:val="00A617A2"/>
    <w:rsid w:val="00A618BD"/>
    <w:rsid w:val="00A6196F"/>
    <w:rsid w:val="00A61A29"/>
    <w:rsid w:val="00A61BEC"/>
    <w:rsid w:val="00A61E1A"/>
    <w:rsid w:val="00A62093"/>
    <w:rsid w:val="00A620E5"/>
    <w:rsid w:val="00A6219A"/>
    <w:rsid w:val="00A623A1"/>
    <w:rsid w:val="00A6266A"/>
    <w:rsid w:val="00A6270F"/>
    <w:rsid w:val="00A62913"/>
    <w:rsid w:val="00A62C4D"/>
    <w:rsid w:val="00A62D6E"/>
    <w:rsid w:val="00A62D8D"/>
    <w:rsid w:val="00A62F0E"/>
    <w:rsid w:val="00A63302"/>
    <w:rsid w:val="00A633D2"/>
    <w:rsid w:val="00A6348D"/>
    <w:rsid w:val="00A634A3"/>
    <w:rsid w:val="00A63598"/>
    <w:rsid w:val="00A635C9"/>
    <w:rsid w:val="00A6369E"/>
    <w:rsid w:val="00A63784"/>
    <w:rsid w:val="00A63967"/>
    <w:rsid w:val="00A63A32"/>
    <w:rsid w:val="00A63D0C"/>
    <w:rsid w:val="00A63EA9"/>
    <w:rsid w:val="00A63F04"/>
    <w:rsid w:val="00A6470C"/>
    <w:rsid w:val="00A6492F"/>
    <w:rsid w:val="00A649C1"/>
    <w:rsid w:val="00A64B0F"/>
    <w:rsid w:val="00A64BF8"/>
    <w:rsid w:val="00A64DCB"/>
    <w:rsid w:val="00A64E33"/>
    <w:rsid w:val="00A64FB3"/>
    <w:rsid w:val="00A653D5"/>
    <w:rsid w:val="00A6558F"/>
    <w:rsid w:val="00A656C9"/>
    <w:rsid w:val="00A6608E"/>
    <w:rsid w:val="00A6611D"/>
    <w:rsid w:val="00A66170"/>
    <w:rsid w:val="00A662FB"/>
    <w:rsid w:val="00A664C5"/>
    <w:rsid w:val="00A66526"/>
    <w:rsid w:val="00A66667"/>
    <w:rsid w:val="00A669B7"/>
    <w:rsid w:val="00A66B6D"/>
    <w:rsid w:val="00A66E8C"/>
    <w:rsid w:val="00A66F35"/>
    <w:rsid w:val="00A6704E"/>
    <w:rsid w:val="00A67355"/>
    <w:rsid w:val="00A677EC"/>
    <w:rsid w:val="00A67904"/>
    <w:rsid w:val="00A67AEC"/>
    <w:rsid w:val="00A67D2B"/>
    <w:rsid w:val="00A7000B"/>
    <w:rsid w:val="00A70377"/>
    <w:rsid w:val="00A70403"/>
    <w:rsid w:val="00A705DA"/>
    <w:rsid w:val="00A706C4"/>
    <w:rsid w:val="00A70707"/>
    <w:rsid w:val="00A707E7"/>
    <w:rsid w:val="00A7081A"/>
    <w:rsid w:val="00A70994"/>
    <w:rsid w:val="00A70B8B"/>
    <w:rsid w:val="00A70BC8"/>
    <w:rsid w:val="00A70C6D"/>
    <w:rsid w:val="00A70D00"/>
    <w:rsid w:val="00A70D6B"/>
    <w:rsid w:val="00A70DAA"/>
    <w:rsid w:val="00A70E31"/>
    <w:rsid w:val="00A713FB"/>
    <w:rsid w:val="00A71550"/>
    <w:rsid w:val="00A716B6"/>
    <w:rsid w:val="00A71792"/>
    <w:rsid w:val="00A717C8"/>
    <w:rsid w:val="00A71BB0"/>
    <w:rsid w:val="00A7225D"/>
    <w:rsid w:val="00A72360"/>
    <w:rsid w:val="00A72607"/>
    <w:rsid w:val="00A729D4"/>
    <w:rsid w:val="00A72A6A"/>
    <w:rsid w:val="00A72C10"/>
    <w:rsid w:val="00A72C6E"/>
    <w:rsid w:val="00A72CE2"/>
    <w:rsid w:val="00A72D8A"/>
    <w:rsid w:val="00A72E5E"/>
    <w:rsid w:val="00A72FB6"/>
    <w:rsid w:val="00A730BC"/>
    <w:rsid w:val="00A73263"/>
    <w:rsid w:val="00A7331A"/>
    <w:rsid w:val="00A734B5"/>
    <w:rsid w:val="00A73570"/>
    <w:rsid w:val="00A735BD"/>
    <w:rsid w:val="00A7385C"/>
    <w:rsid w:val="00A73EB3"/>
    <w:rsid w:val="00A73ECD"/>
    <w:rsid w:val="00A73F1C"/>
    <w:rsid w:val="00A740E0"/>
    <w:rsid w:val="00A743BC"/>
    <w:rsid w:val="00A744C3"/>
    <w:rsid w:val="00A74638"/>
    <w:rsid w:val="00A7467C"/>
    <w:rsid w:val="00A74953"/>
    <w:rsid w:val="00A74BCB"/>
    <w:rsid w:val="00A74C1E"/>
    <w:rsid w:val="00A74C26"/>
    <w:rsid w:val="00A74C86"/>
    <w:rsid w:val="00A74CDF"/>
    <w:rsid w:val="00A74D70"/>
    <w:rsid w:val="00A74DED"/>
    <w:rsid w:val="00A752DC"/>
    <w:rsid w:val="00A7571C"/>
    <w:rsid w:val="00A758B0"/>
    <w:rsid w:val="00A7596C"/>
    <w:rsid w:val="00A75D0E"/>
    <w:rsid w:val="00A76125"/>
    <w:rsid w:val="00A76308"/>
    <w:rsid w:val="00A76808"/>
    <w:rsid w:val="00A7684E"/>
    <w:rsid w:val="00A76BBA"/>
    <w:rsid w:val="00A76CA2"/>
    <w:rsid w:val="00A76F98"/>
    <w:rsid w:val="00A7709E"/>
    <w:rsid w:val="00A773E9"/>
    <w:rsid w:val="00A77650"/>
    <w:rsid w:val="00A777C0"/>
    <w:rsid w:val="00A77942"/>
    <w:rsid w:val="00A77A5E"/>
    <w:rsid w:val="00A77A7F"/>
    <w:rsid w:val="00A77B20"/>
    <w:rsid w:val="00A77DAA"/>
    <w:rsid w:val="00A80128"/>
    <w:rsid w:val="00A80229"/>
    <w:rsid w:val="00A803E8"/>
    <w:rsid w:val="00A805F6"/>
    <w:rsid w:val="00A80620"/>
    <w:rsid w:val="00A80899"/>
    <w:rsid w:val="00A80927"/>
    <w:rsid w:val="00A80D69"/>
    <w:rsid w:val="00A81252"/>
    <w:rsid w:val="00A8172D"/>
    <w:rsid w:val="00A8183D"/>
    <w:rsid w:val="00A81A28"/>
    <w:rsid w:val="00A81AD5"/>
    <w:rsid w:val="00A81CBF"/>
    <w:rsid w:val="00A82285"/>
    <w:rsid w:val="00A822E7"/>
    <w:rsid w:val="00A8230A"/>
    <w:rsid w:val="00A8246F"/>
    <w:rsid w:val="00A8260E"/>
    <w:rsid w:val="00A831E7"/>
    <w:rsid w:val="00A83492"/>
    <w:rsid w:val="00A834D4"/>
    <w:rsid w:val="00A834ED"/>
    <w:rsid w:val="00A83554"/>
    <w:rsid w:val="00A8357D"/>
    <w:rsid w:val="00A8360A"/>
    <w:rsid w:val="00A837AC"/>
    <w:rsid w:val="00A83CE8"/>
    <w:rsid w:val="00A83DA9"/>
    <w:rsid w:val="00A84150"/>
    <w:rsid w:val="00A841DC"/>
    <w:rsid w:val="00A8424E"/>
    <w:rsid w:val="00A84562"/>
    <w:rsid w:val="00A845B1"/>
    <w:rsid w:val="00A8488F"/>
    <w:rsid w:val="00A84A2B"/>
    <w:rsid w:val="00A84B84"/>
    <w:rsid w:val="00A84FA1"/>
    <w:rsid w:val="00A8517C"/>
    <w:rsid w:val="00A852D5"/>
    <w:rsid w:val="00A854DB"/>
    <w:rsid w:val="00A8569F"/>
    <w:rsid w:val="00A857E4"/>
    <w:rsid w:val="00A85872"/>
    <w:rsid w:val="00A85CDE"/>
    <w:rsid w:val="00A85E88"/>
    <w:rsid w:val="00A85F19"/>
    <w:rsid w:val="00A8607D"/>
    <w:rsid w:val="00A860A9"/>
    <w:rsid w:val="00A860E6"/>
    <w:rsid w:val="00A86279"/>
    <w:rsid w:val="00A862AF"/>
    <w:rsid w:val="00A864D6"/>
    <w:rsid w:val="00A86777"/>
    <w:rsid w:val="00A86D57"/>
    <w:rsid w:val="00A87168"/>
    <w:rsid w:val="00A87187"/>
    <w:rsid w:val="00A87208"/>
    <w:rsid w:val="00A87616"/>
    <w:rsid w:val="00A87BDB"/>
    <w:rsid w:val="00A87F30"/>
    <w:rsid w:val="00A9009C"/>
    <w:rsid w:val="00A903F8"/>
    <w:rsid w:val="00A90803"/>
    <w:rsid w:val="00A90866"/>
    <w:rsid w:val="00A90A95"/>
    <w:rsid w:val="00A90C35"/>
    <w:rsid w:val="00A90F82"/>
    <w:rsid w:val="00A91561"/>
    <w:rsid w:val="00A916B3"/>
    <w:rsid w:val="00A9190B"/>
    <w:rsid w:val="00A9194E"/>
    <w:rsid w:val="00A91C1F"/>
    <w:rsid w:val="00A91E40"/>
    <w:rsid w:val="00A91FD4"/>
    <w:rsid w:val="00A91FDF"/>
    <w:rsid w:val="00A922E5"/>
    <w:rsid w:val="00A923D1"/>
    <w:rsid w:val="00A92540"/>
    <w:rsid w:val="00A92A57"/>
    <w:rsid w:val="00A92B43"/>
    <w:rsid w:val="00A92CF3"/>
    <w:rsid w:val="00A93FF6"/>
    <w:rsid w:val="00A94112"/>
    <w:rsid w:val="00A94215"/>
    <w:rsid w:val="00A946BB"/>
    <w:rsid w:val="00A94B0F"/>
    <w:rsid w:val="00A94B81"/>
    <w:rsid w:val="00A94FAB"/>
    <w:rsid w:val="00A95156"/>
    <w:rsid w:val="00A95248"/>
    <w:rsid w:val="00A954D8"/>
    <w:rsid w:val="00A9581D"/>
    <w:rsid w:val="00A9592F"/>
    <w:rsid w:val="00A959E0"/>
    <w:rsid w:val="00A95A7E"/>
    <w:rsid w:val="00A95A91"/>
    <w:rsid w:val="00A95D66"/>
    <w:rsid w:val="00A95D9E"/>
    <w:rsid w:val="00A95E4E"/>
    <w:rsid w:val="00A95FC8"/>
    <w:rsid w:val="00A95FD5"/>
    <w:rsid w:val="00A9600C"/>
    <w:rsid w:val="00A96415"/>
    <w:rsid w:val="00A969BF"/>
    <w:rsid w:val="00A96CE9"/>
    <w:rsid w:val="00A96F9C"/>
    <w:rsid w:val="00A9709E"/>
    <w:rsid w:val="00A9710D"/>
    <w:rsid w:val="00A9712E"/>
    <w:rsid w:val="00A9752D"/>
    <w:rsid w:val="00A97C09"/>
    <w:rsid w:val="00A97D34"/>
    <w:rsid w:val="00AA014D"/>
    <w:rsid w:val="00AA02B6"/>
    <w:rsid w:val="00AA04AF"/>
    <w:rsid w:val="00AA110B"/>
    <w:rsid w:val="00AA1282"/>
    <w:rsid w:val="00AA13A9"/>
    <w:rsid w:val="00AA13B1"/>
    <w:rsid w:val="00AA13CF"/>
    <w:rsid w:val="00AA1515"/>
    <w:rsid w:val="00AA17B5"/>
    <w:rsid w:val="00AA1A41"/>
    <w:rsid w:val="00AA1E9A"/>
    <w:rsid w:val="00AA2369"/>
    <w:rsid w:val="00AA243E"/>
    <w:rsid w:val="00AA271F"/>
    <w:rsid w:val="00AA2C14"/>
    <w:rsid w:val="00AA2D14"/>
    <w:rsid w:val="00AA30D4"/>
    <w:rsid w:val="00AA3121"/>
    <w:rsid w:val="00AA3432"/>
    <w:rsid w:val="00AA36B2"/>
    <w:rsid w:val="00AA3CD8"/>
    <w:rsid w:val="00AA3D25"/>
    <w:rsid w:val="00AA4117"/>
    <w:rsid w:val="00AA4297"/>
    <w:rsid w:val="00AA4598"/>
    <w:rsid w:val="00AA45A4"/>
    <w:rsid w:val="00AA4778"/>
    <w:rsid w:val="00AA47D8"/>
    <w:rsid w:val="00AA4DC3"/>
    <w:rsid w:val="00AA5238"/>
    <w:rsid w:val="00AA5249"/>
    <w:rsid w:val="00AA5356"/>
    <w:rsid w:val="00AA5644"/>
    <w:rsid w:val="00AA583E"/>
    <w:rsid w:val="00AA599A"/>
    <w:rsid w:val="00AA5DFA"/>
    <w:rsid w:val="00AA5E2F"/>
    <w:rsid w:val="00AA687B"/>
    <w:rsid w:val="00AA69B2"/>
    <w:rsid w:val="00AA6AF1"/>
    <w:rsid w:val="00AA6AFC"/>
    <w:rsid w:val="00AA6BEC"/>
    <w:rsid w:val="00AA6FED"/>
    <w:rsid w:val="00AA7040"/>
    <w:rsid w:val="00AA73E1"/>
    <w:rsid w:val="00AA7425"/>
    <w:rsid w:val="00AA77A2"/>
    <w:rsid w:val="00AA7C82"/>
    <w:rsid w:val="00AA7CB6"/>
    <w:rsid w:val="00AA7CFA"/>
    <w:rsid w:val="00AA7F44"/>
    <w:rsid w:val="00AA7FB8"/>
    <w:rsid w:val="00AB0108"/>
    <w:rsid w:val="00AB0565"/>
    <w:rsid w:val="00AB0A8F"/>
    <w:rsid w:val="00AB0AD5"/>
    <w:rsid w:val="00AB0D6E"/>
    <w:rsid w:val="00AB169F"/>
    <w:rsid w:val="00AB1AE8"/>
    <w:rsid w:val="00AB1E89"/>
    <w:rsid w:val="00AB2155"/>
    <w:rsid w:val="00AB2175"/>
    <w:rsid w:val="00AB2297"/>
    <w:rsid w:val="00AB24BE"/>
    <w:rsid w:val="00AB252B"/>
    <w:rsid w:val="00AB2648"/>
    <w:rsid w:val="00AB297D"/>
    <w:rsid w:val="00AB2B40"/>
    <w:rsid w:val="00AB2B5B"/>
    <w:rsid w:val="00AB2EA4"/>
    <w:rsid w:val="00AB2F6C"/>
    <w:rsid w:val="00AB2F94"/>
    <w:rsid w:val="00AB2FEE"/>
    <w:rsid w:val="00AB3091"/>
    <w:rsid w:val="00AB3149"/>
    <w:rsid w:val="00AB31F9"/>
    <w:rsid w:val="00AB330C"/>
    <w:rsid w:val="00AB33F0"/>
    <w:rsid w:val="00AB36A2"/>
    <w:rsid w:val="00AB37E1"/>
    <w:rsid w:val="00AB38BA"/>
    <w:rsid w:val="00AB3BF1"/>
    <w:rsid w:val="00AB4212"/>
    <w:rsid w:val="00AB46B5"/>
    <w:rsid w:val="00AB46D7"/>
    <w:rsid w:val="00AB46DB"/>
    <w:rsid w:val="00AB4711"/>
    <w:rsid w:val="00AB4A22"/>
    <w:rsid w:val="00AB4BBA"/>
    <w:rsid w:val="00AB51B1"/>
    <w:rsid w:val="00AB5398"/>
    <w:rsid w:val="00AB53CC"/>
    <w:rsid w:val="00AB54F4"/>
    <w:rsid w:val="00AB5539"/>
    <w:rsid w:val="00AB557F"/>
    <w:rsid w:val="00AB56F1"/>
    <w:rsid w:val="00AB5A5E"/>
    <w:rsid w:val="00AB5D39"/>
    <w:rsid w:val="00AB5D52"/>
    <w:rsid w:val="00AB5DAC"/>
    <w:rsid w:val="00AB5ED0"/>
    <w:rsid w:val="00AB5FA2"/>
    <w:rsid w:val="00AB6392"/>
    <w:rsid w:val="00AB63DC"/>
    <w:rsid w:val="00AB6470"/>
    <w:rsid w:val="00AB655B"/>
    <w:rsid w:val="00AB6573"/>
    <w:rsid w:val="00AB6738"/>
    <w:rsid w:val="00AB6813"/>
    <w:rsid w:val="00AB6B38"/>
    <w:rsid w:val="00AB6CA6"/>
    <w:rsid w:val="00AB6DA6"/>
    <w:rsid w:val="00AB6E9F"/>
    <w:rsid w:val="00AB6EBD"/>
    <w:rsid w:val="00AB6EE8"/>
    <w:rsid w:val="00AB738A"/>
    <w:rsid w:val="00AB757C"/>
    <w:rsid w:val="00AB76AE"/>
    <w:rsid w:val="00AB796B"/>
    <w:rsid w:val="00AB7B5D"/>
    <w:rsid w:val="00AB7C0A"/>
    <w:rsid w:val="00AB7E2C"/>
    <w:rsid w:val="00AC00EB"/>
    <w:rsid w:val="00AC0113"/>
    <w:rsid w:val="00AC023B"/>
    <w:rsid w:val="00AC030D"/>
    <w:rsid w:val="00AC03DE"/>
    <w:rsid w:val="00AC0652"/>
    <w:rsid w:val="00AC0AEF"/>
    <w:rsid w:val="00AC0AFF"/>
    <w:rsid w:val="00AC0D18"/>
    <w:rsid w:val="00AC0EEC"/>
    <w:rsid w:val="00AC106C"/>
    <w:rsid w:val="00AC1168"/>
    <w:rsid w:val="00AC1205"/>
    <w:rsid w:val="00AC1310"/>
    <w:rsid w:val="00AC138C"/>
    <w:rsid w:val="00AC1749"/>
    <w:rsid w:val="00AC1AD0"/>
    <w:rsid w:val="00AC1CBD"/>
    <w:rsid w:val="00AC1CFF"/>
    <w:rsid w:val="00AC1DC3"/>
    <w:rsid w:val="00AC1E99"/>
    <w:rsid w:val="00AC2369"/>
    <w:rsid w:val="00AC2448"/>
    <w:rsid w:val="00AC2998"/>
    <w:rsid w:val="00AC29B1"/>
    <w:rsid w:val="00AC2B1E"/>
    <w:rsid w:val="00AC2EE2"/>
    <w:rsid w:val="00AC2FEB"/>
    <w:rsid w:val="00AC3042"/>
    <w:rsid w:val="00AC32E3"/>
    <w:rsid w:val="00AC344C"/>
    <w:rsid w:val="00AC3574"/>
    <w:rsid w:val="00AC3896"/>
    <w:rsid w:val="00AC3910"/>
    <w:rsid w:val="00AC3AB1"/>
    <w:rsid w:val="00AC3C99"/>
    <w:rsid w:val="00AC4057"/>
    <w:rsid w:val="00AC43DC"/>
    <w:rsid w:val="00AC4550"/>
    <w:rsid w:val="00AC4835"/>
    <w:rsid w:val="00AC489B"/>
    <w:rsid w:val="00AC498C"/>
    <w:rsid w:val="00AC4A65"/>
    <w:rsid w:val="00AC4C2C"/>
    <w:rsid w:val="00AC4D6B"/>
    <w:rsid w:val="00AC4F47"/>
    <w:rsid w:val="00AC5243"/>
    <w:rsid w:val="00AC530B"/>
    <w:rsid w:val="00AC547C"/>
    <w:rsid w:val="00AC554B"/>
    <w:rsid w:val="00AC5792"/>
    <w:rsid w:val="00AC5797"/>
    <w:rsid w:val="00AC5C6B"/>
    <w:rsid w:val="00AC5CE2"/>
    <w:rsid w:val="00AC5E33"/>
    <w:rsid w:val="00AC6087"/>
    <w:rsid w:val="00AC6114"/>
    <w:rsid w:val="00AC63C6"/>
    <w:rsid w:val="00AC6AF1"/>
    <w:rsid w:val="00AC702E"/>
    <w:rsid w:val="00AC71EC"/>
    <w:rsid w:val="00AC75FA"/>
    <w:rsid w:val="00AC7E87"/>
    <w:rsid w:val="00AC7EF7"/>
    <w:rsid w:val="00AD01CB"/>
    <w:rsid w:val="00AD031A"/>
    <w:rsid w:val="00AD04D1"/>
    <w:rsid w:val="00AD059A"/>
    <w:rsid w:val="00AD06FC"/>
    <w:rsid w:val="00AD081E"/>
    <w:rsid w:val="00AD08EA"/>
    <w:rsid w:val="00AD090D"/>
    <w:rsid w:val="00AD098E"/>
    <w:rsid w:val="00AD10BB"/>
    <w:rsid w:val="00AD1317"/>
    <w:rsid w:val="00AD16A3"/>
    <w:rsid w:val="00AD16B7"/>
    <w:rsid w:val="00AD2249"/>
    <w:rsid w:val="00AD267C"/>
    <w:rsid w:val="00AD27D5"/>
    <w:rsid w:val="00AD290B"/>
    <w:rsid w:val="00AD290D"/>
    <w:rsid w:val="00AD2DD1"/>
    <w:rsid w:val="00AD2F57"/>
    <w:rsid w:val="00AD313D"/>
    <w:rsid w:val="00AD3529"/>
    <w:rsid w:val="00AD363C"/>
    <w:rsid w:val="00AD380D"/>
    <w:rsid w:val="00AD3945"/>
    <w:rsid w:val="00AD3986"/>
    <w:rsid w:val="00AD3D9E"/>
    <w:rsid w:val="00AD3FB5"/>
    <w:rsid w:val="00AD401F"/>
    <w:rsid w:val="00AD4024"/>
    <w:rsid w:val="00AD4547"/>
    <w:rsid w:val="00AD4593"/>
    <w:rsid w:val="00AD4C3F"/>
    <w:rsid w:val="00AD4DFA"/>
    <w:rsid w:val="00AD4FDF"/>
    <w:rsid w:val="00AD518B"/>
    <w:rsid w:val="00AD5523"/>
    <w:rsid w:val="00AD5545"/>
    <w:rsid w:val="00AD5721"/>
    <w:rsid w:val="00AD5B1E"/>
    <w:rsid w:val="00AD608F"/>
    <w:rsid w:val="00AD619A"/>
    <w:rsid w:val="00AD623B"/>
    <w:rsid w:val="00AD628E"/>
    <w:rsid w:val="00AD6352"/>
    <w:rsid w:val="00AD6432"/>
    <w:rsid w:val="00AD64A5"/>
    <w:rsid w:val="00AD66F6"/>
    <w:rsid w:val="00AD67F5"/>
    <w:rsid w:val="00AD6835"/>
    <w:rsid w:val="00AD6994"/>
    <w:rsid w:val="00AD69F7"/>
    <w:rsid w:val="00AD6DE4"/>
    <w:rsid w:val="00AD6F07"/>
    <w:rsid w:val="00AD6F47"/>
    <w:rsid w:val="00AD732A"/>
    <w:rsid w:val="00AD7C63"/>
    <w:rsid w:val="00AD7D66"/>
    <w:rsid w:val="00AE00FB"/>
    <w:rsid w:val="00AE02DD"/>
    <w:rsid w:val="00AE0860"/>
    <w:rsid w:val="00AE0C19"/>
    <w:rsid w:val="00AE0DBB"/>
    <w:rsid w:val="00AE0E16"/>
    <w:rsid w:val="00AE0FAF"/>
    <w:rsid w:val="00AE0FC9"/>
    <w:rsid w:val="00AE101A"/>
    <w:rsid w:val="00AE1130"/>
    <w:rsid w:val="00AE1231"/>
    <w:rsid w:val="00AE13EE"/>
    <w:rsid w:val="00AE14DF"/>
    <w:rsid w:val="00AE1601"/>
    <w:rsid w:val="00AE16C3"/>
    <w:rsid w:val="00AE1760"/>
    <w:rsid w:val="00AE17E5"/>
    <w:rsid w:val="00AE180E"/>
    <w:rsid w:val="00AE1948"/>
    <w:rsid w:val="00AE2109"/>
    <w:rsid w:val="00AE25E2"/>
    <w:rsid w:val="00AE25F1"/>
    <w:rsid w:val="00AE2721"/>
    <w:rsid w:val="00AE2778"/>
    <w:rsid w:val="00AE2A60"/>
    <w:rsid w:val="00AE2AD9"/>
    <w:rsid w:val="00AE2B06"/>
    <w:rsid w:val="00AE2D5D"/>
    <w:rsid w:val="00AE2EF9"/>
    <w:rsid w:val="00AE314E"/>
    <w:rsid w:val="00AE3158"/>
    <w:rsid w:val="00AE3181"/>
    <w:rsid w:val="00AE359B"/>
    <w:rsid w:val="00AE364F"/>
    <w:rsid w:val="00AE3796"/>
    <w:rsid w:val="00AE3884"/>
    <w:rsid w:val="00AE3F0D"/>
    <w:rsid w:val="00AE3F7C"/>
    <w:rsid w:val="00AE4148"/>
    <w:rsid w:val="00AE43FB"/>
    <w:rsid w:val="00AE4513"/>
    <w:rsid w:val="00AE49AB"/>
    <w:rsid w:val="00AE4AD7"/>
    <w:rsid w:val="00AE4F8A"/>
    <w:rsid w:val="00AE50B0"/>
    <w:rsid w:val="00AE549B"/>
    <w:rsid w:val="00AE5946"/>
    <w:rsid w:val="00AE59F9"/>
    <w:rsid w:val="00AE5A74"/>
    <w:rsid w:val="00AE5C5F"/>
    <w:rsid w:val="00AE5CAA"/>
    <w:rsid w:val="00AE5CF4"/>
    <w:rsid w:val="00AE6472"/>
    <w:rsid w:val="00AE6507"/>
    <w:rsid w:val="00AE68EA"/>
    <w:rsid w:val="00AE6D1F"/>
    <w:rsid w:val="00AE6D40"/>
    <w:rsid w:val="00AE6F0E"/>
    <w:rsid w:val="00AE7049"/>
    <w:rsid w:val="00AE729C"/>
    <w:rsid w:val="00AE72DC"/>
    <w:rsid w:val="00AE72E8"/>
    <w:rsid w:val="00AE7304"/>
    <w:rsid w:val="00AE7393"/>
    <w:rsid w:val="00AE760D"/>
    <w:rsid w:val="00AE7916"/>
    <w:rsid w:val="00AE79D2"/>
    <w:rsid w:val="00AE7ADB"/>
    <w:rsid w:val="00AE7DC2"/>
    <w:rsid w:val="00AF00D9"/>
    <w:rsid w:val="00AF01C5"/>
    <w:rsid w:val="00AF01D1"/>
    <w:rsid w:val="00AF0547"/>
    <w:rsid w:val="00AF07B4"/>
    <w:rsid w:val="00AF07E7"/>
    <w:rsid w:val="00AF0A40"/>
    <w:rsid w:val="00AF0B01"/>
    <w:rsid w:val="00AF0BB3"/>
    <w:rsid w:val="00AF0BC7"/>
    <w:rsid w:val="00AF1186"/>
    <w:rsid w:val="00AF128B"/>
    <w:rsid w:val="00AF15A9"/>
    <w:rsid w:val="00AF1632"/>
    <w:rsid w:val="00AF1776"/>
    <w:rsid w:val="00AF1AA1"/>
    <w:rsid w:val="00AF1D60"/>
    <w:rsid w:val="00AF1FD9"/>
    <w:rsid w:val="00AF23FD"/>
    <w:rsid w:val="00AF2515"/>
    <w:rsid w:val="00AF2663"/>
    <w:rsid w:val="00AF269D"/>
    <w:rsid w:val="00AF2756"/>
    <w:rsid w:val="00AF2776"/>
    <w:rsid w:val="00AF31EB"/>
    <w:rsid w:val="00AF322D"/>
    <w:rsid w:val="00AF35A5"/>
    <w:rsid w:val="00AF3665"/>
    <w:rsid w:val="00AF3667"/>
    <w:rsid w:val="00AF3BA6"/>
    <w:rsid w:val="00AF3D8A"/>
    <w:rsid w:val="00AF3F9A"/>
    <w:rsid w:val="00AF4072"/>
    <w:rsid w:val="00AF40CF"/>
    <w:rsid w:val="00AF4663"/>
    <w:rsid w:val="00AF4A44"/>
    <w:rsid w:val="00AF4AA8"/>
    <w:rsid w:val="00AF4DD5"/>
    <w:rsid w:val="00AF501B"/>
    <w:rsid w:val="00AF5098"/>
    <w:rsid w:val="00AF52C9"/>
    <w:rsid w:val="00AF53C7"/>
    <w:rsid w:val="00AF5499"/>
    <w:rsid w:val="00AF5620"/>
    <w:rsid w:val="00AF56F5"/>
    <w:rsid w:val="00AF5718"/>
    <w:rsid w:val="00AF575E"/>
    <w:rsid w:val="00AF5859"/>
    <w:rsid w:val="00AF591D"/>
    <w:rsid w:val="00AF5ABC"/>
    <w:rsid w:val="00AF5AFC"/>
    <w:rsid w:val="00AF5CE1"/>
    <w:rsid w:val="00AF63E6"/>
    <w:rsid w:val="00AF64D3"/>
    <w:rsid w:val="00AF65AF"/>
    <w:rsid w:val="00AF667A"/>
    <w:rsid w:val="00AF6815"/>
    <w:rsid w:val="00AF68AC"/>
    <w:rsid w:val="00AF6BC8"/>
    <w:rsid w:val="00AF6D4A"/>
    <w:rsid w:val="00AF6DC8"/>
    <w:rsid w:val="00AF6E0B"/>
    <w:rsid w:val="00AF70E2"/>
    <w:rsid w:val="00AF72F1"/>
    <w:rsid w:val="00AF72FB"/>
    <w:rsid w:val="00AF7599"/>
    <w:rsid w:val="00AF7669"/>
    <w:rsid w:val="00AF77B5"/>
    <w:rsid w:val="00AF7867"/>
    <w:rsid w:val="00AF7A9C"/>
    <w:rsid w:val="00AF7CFB"/>
    <w:rsid w:val="00AF7E02"/>
    <w:rsid w:val="00AF7E04"/>
    <w:rsid w:val="00AF7E6E"/>
    <w:rsid w:val="00AF7EA7"/>
    <w:rsid w:val="00AF7EB8"/>
    <w:rsid w:val="00B00035"/>
    <w:rsid w:val="00B0006A"/>
    <w:rsid w:val="00B0006D"/>
    <w:rsid w:val="00B000DE"/>
    <w:rsid w:val="00B003B3"/>
    <w:rsid w:val="00B0047C"/>
    <w:rsid w:val="00B00C20"/>
    <w:rsid w:val="00B00C7C"/>
    <w:rsid w:val="00B012DC"/>
    <w:rsid w:val="00B01444"/>
    <w:rsid w:val="00B01473"/>
    <w:rsid w:val="00B014BF"/>
    <w:rsid w:val="00B01775"/>
    <w:rsid w:val="00B019CC"/>
    <w:rsid w:val="00B019F4"/>
    <w:rsid w:val="00B01A79"/>
    <w:rsid w:val="00B01AAD"/>
    <w:rsid w:val="00B01B40"/>
    <w:rsid w:val="00B01BE7"/>
    <w:rsid w:val="00B01D11"/>
    <w:rsid w:val="00B01D63"/>
    <w:rsid w:val="00B01EDC"/>
    <w:rsid w:val="00B02181"/>
    <w:rsid w:val="00B02608"/>
    <w:rsid w:val="00B03112"/>
    <w:rsid w:val="00B034C7"/>
    <w:rsid w:val="00B034D1"/>
    <w:rsid w:val="00B0351E"/>
    <w:rsid w:val="00B0368D"/>
    <w:rsid w:val="00B03A7D"/>
    <w:rsid w:val="00B03B6B"/>
    <w:rsid w:val="00B03BBD"/>
    <w:rsid w:val="00B03BC2"/>
    <w:rsid w:val="00B03EA5"/>
    <w:rsid w:val="00B03EBB"/>
    <w:rsid w:val="00B03ED7"/>
    <w:rsid w:val="00B03FBB"/>
    <w:rsid w:val="00B0450F"/>
    <w:rsid w:val="00B0458D"/>
    <w:rsid w:val="00B04667"/>
    <w:rsid w:val="00B04A47"/>
    <w:rsid w:val="00B04B70"/>
    <w:rsid w:val="00B050BA"/>
    <w:rsid w:val="00B051DC"/>
    <w:rsid w:val="00B052BC"/>
    <w:rsid w:val="00B0536F"/>
    <w:rsid w:val="00B054AD"/>
    <w:rsid w:val="00B05832"/>
    <w:rsid w:val="00B05983"/>
    <w:rsid w:val="00B059C3"/>
    <w:rsid w:val="00B05C8D"/>
    <w:rsid w:val="00B05DF8"/>
    <w:rsid w:val="00B05F0A"/>
    <w:rsid w:val="00B06061"/>
    <w:rsid w:val="00B062B9"/>
    <w:rsid w:val="00B0636F"/>
    <w:rsid w:val="00B0645D"/>
    <w:rsid w:val="00B06568"/>
    <w:rsid w:val="00B06826"/>
    <w:rsid w:val="00B06934"/>
    <w:rsid w:val="00B06972"/>
    <w:rsid w:val="00B06B5C"/>
    <w:rsid w:val="00B0728A"/>
    <w:rsid w:val="00B07350"/>
    <w:rsid w:val="00B075A6"/>
    <w:rsid w:val="00B0789E"/>
    <w:rsid w:val="00B07F57"/>
    <w:rsid w:val="00B07F5B"/>
    <w:rsid w:val="00B100F5"/>
    <w:rsid w:val="00B101E0"/>
    <w:rsid w:val="00B10424"/>
    <w:rsid w:val="00B105C1"/>
    <w:rsid w:val="00B10963"/>
    <w:rsid w:val="00B10A44"/>
    <w:rsid w:val="00B10C05"/>
    <w:rsid w:val="00B10E87"/>
    <w:rsid w:val="00B11050"/>
    <w:rsid w:val="00B11106"/>
    <w:rsid w:val="00B1146A"/>
    <w:rsid w:val="00B116AB"/>
    <w:rsid w:val="00B119CD"/>
    <w:rsid w:val="00B11B78"/>
    <w:rsid w:val="00B11E26"/>
    <w:rsid w:val="00B1203A"/>
    <w:rsid w:val="00B1242D"/>
    <w:rsid w:val="00B125A1"/>
    <w:rsid w:val="00B12724"/>
    <w:rsid w:val="00B12B6F"/>
    <w:rsid w:val="00B12C4F"/>
    <w:rsid w:val="00B12D96"/>
    <w:rsid w:val="00B12E64"/>
    <w:rsid w:val="00B130FE"/>
    <w:rsid w:val="00B13186"/>
    <w:rsid w:val="00B132EF"/>
    <w:rsid w:val="00B13372"/>
    <w:rsid w:val="00B13E30"/>
    <w:rsid w:val="00B13E34"/>
    <w:rsid w:val="00B13ED8"/>
    <w:rsid w:val="00B13F88"/>
    <w:rsid w:val="00B140DF"/>
    <w:rsid w:val="00B145E6"/>
    <w:rsid w:val="00B14732"/>
    <w:rsid w:val="00B148CD"/>
    <w:rsid w:val="00B14CC6"/>
    <w:rsid w:val="00B14DFE"/>
    <w:rsid w:val="00B14EC8"/>
    <w:rsid w:val="00B15292"/>
    <w:rsid w:val="00B158F1"/>
    <w:rsid w:val="00B15ADD"/>
    <w:rsid w:val="00B15B4A"/>
    <w:rsid w:val="00B15B7F"/>
    <w:rsid w:val="00B15E96"/>
    <w:rsid w:val="00B1611B"/>
    <w:rsid w:val="00B162D3"/>
    <w:rsid w:val="00B16338"/>
    <w:rsid w:val="00B16585"/>
    <w:rsid w:val="00B16738"/>
    <w:rsid w:val="00B1680D"/>
    <w:rsid w:val="00B16926"/>
    <w:rsid w:val="00B16CEA"/>
    <w:rsid w:val="00B16F2B"/>
    <w:rsid w:val="00B1736C"/>
    <w:rsid w:val="00B1751E"/>
    <w:rsid w:val="00B1769A"/>
    <w:rsid w:val="00B1792E"/>
    <w:rsid w:val="00B179F1"/>
    <w:rsid w:val="00B17D01"/>
    <w:rsid w:val="00B17EB9"/>
    <w:rsid w:val="00B17FF3"/>
    <w:rsid w:val="00B20D67"/>
    <w:rsid w:val="00B20F21"/>
    <w:rsid w:val="00B20FD8"/>
    <w:rsid w:val="00B2108E"/>
    <w:rsid w:val="00B21318"/>
    <w:rsid w:val="00B214A3"/>
    <w:rsid w:val="00B217FA"/>
    <w:rsid w:val="00B21E32"/>
    <w:rsid w:val="00B21E64"/>
    <w:rsid w:val="00B2208A"/>
    <w:rsid w:val="00B22465"/>
    <w:rsid w:val="00B225DA"/>
    <w:rsid w:val="00B22698"/>
    <w:rsid w:val="00B22B3F"/>
    <w:rsid w:val="00B22DFD"/>
    <w:rsid w:val="00B23070"/>
    <w:rsid w:val="00B231E0"/>
    <w:rsid w:val="00B2338D"/>
    <w:rsid w:val="00B2340C"/>
    <w:rsid w:val="00B237D4"/>
    <w:rsid w:val="00B23A26"/>
    <w:rsid w:val="00B23AF0"/>
    <w:rsid w:val="00B23FCE"/>
    <w:rsid w:val="00B241B5"/>
    <w:rsid w:val="00B242B8"/>
    <w:rsid w:val="00B2474C"/>
    <w:rsid w:val="00B24927"/>
    <w:rsid w:val="00B24AEF"/>
    <w:rsid w:val="00B24BBF"/>
    <w:rsid w:val="00B25686"/>
    <w:rsid w:val="00B25A27"/>
    <w:rsid w:val="00B25AAC"/>
    <w:rsid w:val="00B25AED"/>
    <w:rsid w:val="00B25B0E"/>
    <w:rsid w:val="00B25BB8"/>
    <w:rsid w:val="00B25FCD"/>
    <w:rsid w:val="00B261D1"/>
    <w:rsid w:val="00B2622C"/>
    <w:rsid w:val="00B26715"/>
    <w:rsid w:val="00B26B1B"/>
    <w:rsid w:val="00B26B28"/>
    <w:rsid w:val="00B26C75"/>
    <w:rsid w:val="00B26F24"/>
    <w:rsid w:val="00B26FF7"/>
    <w:rsid w:val="00B2713F"/>
    <w:rsid w:val="00B27147"/>
    <w:rsid w:val="00B27203"/>
    <w:rsid w:val="00B27234"/>
    <w:rsid w:val="00B274BF"/>
    <w:rsid w:val="00B27ABE"/>
    <w:rsid w:val="00B27C40"/>
    <w:rsid w:val="00B27DD7"/>
    <w:rsid w:val="00B27F02"/>
    <w:rsid w:val="00B27F56"/>
    <w:rsid w:val="00B30268"/>
    <w:rsid w:val="00B3046C"/>
    <w:rsid w:val="00B305AA"/>
    <w:rsid w:val="00B3084B"/>
    <w:rsid w:val="00B30B1C"/>
    <w:rsid w:val="00B30CD1"/>
    <w:rsid w:val="00B30D79"/>
    <w:rsid w:val="00B30E5D"/>
    <w:rsid w:val="00B31165"/>
    <w:rsid w:val="00B3128C"/>
    <w:rsid w:val="00B31610"/>
    <w:rsid w:val="00B31656"/>
    <w:rsid w:val="00B3178A"/>
    <w:rsid w:val="00B3179B"/>
    <w:rsid w:val="00B318FA"/>
    <w:rsid w:val="00B31993"/>
    <w:rsid w:val="00B31C76"/>
    <w:rsid w:val="00B31EBB"/>
    <w:rsid w:val="00B32091"/>
    <w:rsid w:val="00B32799"/>
    <w:rsid w:val="00B32885"/>
    <w:rsid w:val="00B3295D"/>
    <w:rsid w:val="00B32BB8"/>
    <w:rsid w:val="00B32C6E"/>
    <w:rsid w:val="00B32F3D"/>
    <w:rsid w:val="00B33393"/>
    <w:rsid w:val="00B33447"/>
    <w:rsid w:val="00B3368B"/>
    <w:rsid w:val="00B3388D"/>
    <w:rsid w:val="00B33967"/>
    <w:rsid w:val="00B33A02"/>
    <w:rsid w:val="00B33AAA"/>
    <w:rsid w:val="00B33E9E"/>
    <w:rsid w:val="00B33EC5"/>
    <w:rsid w:val="00B34300"/>
    <w:rsid w:val="00B34336"/>
    <w:rsid w:val="00B344AA"/>
    <w:rsid w:val="00B34627"/>
    <w:rsid w:val="00B347F0"/>
    <w:rsid w:val="00B348B8"/>
    <w:rsid w:val="00B34CB1"/>
    <w:rsid w:val="00B3519D"/>
    <w:rsid w:val="00B35237"/>
    <w:rsid w:val="00B354DB"/>
    <w:rsid w:val="00B35590"/>
    <w:rsid w:val="00B356F5"/>
    <w:rsid w:val="00B357AF"/>
    <w:rsid w:val="00B359B4"/>
    <w:rsid w:val="00B35BBA"/>
    <w:rsid w:val="00B35C50"/>
    <w:rsid w:val="00B35E2E"/>
    <w:rsid w:val="00B35FCA"/>
    <w:rsid w:val="00B36147"/>
    <w:rsid w:val="00B36255"/>
    <w:rsid w:val="00B364C1"/>
    <w:rsid w:val="00B366E5"/>
    <w:rsid w:val="00B3679A"/>
    <w:rsid w:val="00B3694C"/>
    <w:rsid w:val="00B3699D"/>
    <w:rsid w:val="00B36BAC"/>
    <w:rsid w:val="00B36BBF"/>
    <w:rsid w:val="00B36D0C"/>
    <w:rsid w:val="00B37159"/>
    <w:rsid w:val="00B37992"/>
    <w:rsid w:val="00B4028D"/>
    <w:rsid w:val="00B40376"/>
    <w:rsid w:val="00B405EF"/>
    <w:rsid w:val="00B4063E"/>
    <w:rsid w:val="00B406E0"/>
    <w:rsid w:val="00B408BC"/>
    <w:rsid w:val="00B40904"/>
    <w:rsid w:val="00B40ADA"/>
    <w:rsid w:val="00B40BFD"/>
    <w:rsid w:val="00B40D8F"/>
    <w:rsid w:val="00B40E8B"/>
    <w:rsid w:val="00B41314"/>
    <w:rsid w:val="00B41425"/>
    <w:rsid w:val="00B414E1"/>
    <w:rsid w:val="00B4156D"/>
    <w:rsid w:val="00B4212C"/>
    <w:rsid w:val="00B4249E"/>
    <w:rsid w:val="00B42B45"/>
    <w:rsid w:val="00B42B8F"/>
    <w:rsid w:val="00B43498"/>
    <w:rsid w:val="00B4361C"/>
    <w:rsid w:val="00B43731"/>
    <w:rsid w:val="00B437F0"/>
    <w:rsid w:val="00B43BC5"/>
    <w:rsid w:val="00B43CA1"/>
    <w:rsid w:val="00B43E36"/>
    <w:rsid w:val="00B43F57"/>
    <w:rsid w:val="00B43FA3"/>
    <w:rsid w:val="00B44545"/>
    <w:rsid w:val="00B44573"/>
    <w:rsid w:val="00B445D5"/>
    <w:rsid w:val="00B447CB"/>
    <w:rsid w:val="00B44E62"/>
    <w:rsid w:val="00B4506C"/>
    <w:rsid w:val="00B45251"/>
    <w:rsid w:val="00B453B8"/>
    <w:rsid w:val="00B456D0"/>
    <w:rsid w:val="00B45724"/>
    <w:rsid w:val="00B45C36"/>
    <w:rsid w:val="00B45C59"/>
    <w:rsid w:val="00B45CFB"/>
    <w:rsid w:val="00B45CFD"/>
    <w:rsid w:val="00B45D32"/>
    <w:rsid w:val="00B45FE9"/>
    <w:rsid w:val="00B46163"/>
    <w:rsid w:val="00B463AA"/>
    <w:rsid w:val="00B46495"/>
    <w:rsid w:val="00B46513"/>
    <w:rsid w:val="00B465E0"/>
    <w:rsid w:val="00B46783"/>
    <w:rsid w:val="00B46817"/>
    <w:rsid w:val="00B46BE3"/>
    <w:rsid w:val="00B46C2B"/>
    <w:rsid w:val="00B47595"/>
    <w:rsid w:val="00B47670"/>
    <w:rsid w:val="00B47678"/>
    <w:rsid w:val="00B479C4"/>
    <w:rsid w:val="00B47F17"/>
    <w:rsid w:val="00B500C8"/>
    <w:rsid w:val="00B506AC"/>
    <w:rsid w:val="00B509D8"/>
    <w:rsid w:val="00B50A81"/>
    <w:rsid w:val="00B50B76"/>
    <w:rsid w:val="00B50C63"/>
    <w:rsid w:val="00B50EB1"/>
    <w:rsid w:val="00B51254"/>
    <w:rsid w:val="00B512DE"/>
    <w:rsid w:val="00B51441"/>
    <w:rsid w:val="00B5171B"/>
    <w:rsid w:val="00B51756"/>
    <w:rsid w:val="00B5193B"/>
    <w:rsid w:val="00B51975"/>
    <w:rsid w:val="00B51989"/>
    <w:rsid w:val="00B519EE"/>
    <w:rsid w:val="00B51B21"/>
    <w:rsid w:val="00B51BAC"/>
    <w:rsid w:val="00B51E71"/>
    <w:rsid w:val="00B5214E"/>
    <w:rsid w:val="00B52465"/>
    <w:rsid w:val="00B52EB3"/>
    <w:rsid w:val="00B53032"/>
    <w:rsid w:val="00B53208"/>
    <w:rsid w:val="00B534B6"/>
    <w:rsid w:val="00B535BE"/>
    <w:rsid w:val="00B53627"/>
    <w:rsid w:val="00B5370E"/>
    <w:rsid w:val="00B53722"/>
    <w:rsid w:val="00B537F0"/>
    <w:rsid w:val="00B53AAD"/>
    <w:rsid w:val="00B53CBF"/>
    <w:rsid w:val="00B53F55"/>
    <w:rsid w:val="00B53F68"/>
    <w:rsid w:val="00B5437E"/>
    <w:rsid w:val="00B54512"/>
    <w:rsid w:val="00B54610"/>
    <w:rsid w:val="00B5473B"/>
    <w:rsid w:val="00B547C4"/>
    <w:rsid w:val="00B54C84"/>
    <w:rsid w:val="00B54D4C"/>
    <w:rsid w:val="00B54EEE"/>
    <w:rsid w:val="00B555B0"/>
    <w:rsid w:val="00B555F2"/>
    <w:rsid w:val="00B5567D"/>
    <w:rsid w:val="00B55692"/>
    <w:rsid w:val="00B55817"/>
    <w:rsid w:val="00B55878"/>
    <w:rsid w:val="00B55951"/>
    <w:rsid w:val="00B55E52"/>
    <w:rsid w:val="00B55E56"/>
    <w:rsid w:val="00B55EE4"/>
    <w:rsid w:val="00B5611E"/>
    <w:rsid w:val="00B5619F"/>
    <w:rsid w:val="00B561A8"/>
    <w:rsid w:val="00B56291"/>
    <w:rsid w:val="00B56349"/>
    <w:rsid w:val="00B56524"/>
    <w:rsid w:val="00B565FD"/>
    <w:rsid w:val="00B5685C"/>
    <w:rsid w:val="00B56B4F"/>
    <w:rsid w:val="00B56E49"/>
    <w:rsid w:val="00B56E92"/>
    <w:rsid w:val="00B56F9E"/>
    <w:rsid w:val="00B572D0"/>
    <w:rsid w:val="00B5730A"/>
    <w:rsid w:val="00B57D38"/>
    <w:rsid w:val="00B57E5B"/>
    <w:rsid w:val="00B57F16"/>
    <w:rsid w:val="00B608FA"/>
    <w:rsid w:val="00B609D7"/>
    <w:rsid w:val="00B60A82"/>
    <w:rsid w:val="00B60C76"/>
    <w:rsid w:val="00B61029"/>
    <w:rsid w:val="00B61276"/>
    <w:rsid w:val="00B61414"/>
    <w:rsid w:val="00B61665"/>
    <w:rsid w:val="00B61ADF"/>
    <w:rsid w:val="00B6227D"/>
    <w:rsid w:val="00B62332"/>
    <w:rsid w:val="00B623D4"/>
    <w:rsid w:val="00B6277B"/>
    <w:rsid w:val="00B627C3"/>
    <w:rsid w:val="00B62C68"/>
    <w:rsid w:val="00B62C86"/>
    <w:rsid w:val="00B62DE3"/>
    <w:rsid w:val="00B62DFE"/>
    <w:rsid w:val="00B62F0F"/>
    <w:rsid w:val="00B6300A"/>
    <w:rsid w:val="00B63014"/>
    <w:rsid w:val="00B63188"/>
    <w:rsid w:val="00B6367A"/>
    <w:rsid w:val="00B6384F"/>
    <w:rsid w:val="00B638EC"/>
    <w:rsid w:val="00B63A57"/>
    <w:rsid w:val="00B63A5E"/>
    <w:rsid w:val="00B63CA7"/>
    <w:rsid w:val="00B63D56"/>
    <w:rsid w:val="00B64004"/>
    <w:rsid w:val="00B64009"/>
    <w:rsid w:val="00B64459"/>
    <w:rsid w:val="00B6451A"/>
    <w:rsid w:val="00B646AA"/>
    <w:rsid w:val="00B647FF"/>
    <w:rsid w:val="00B64CD0"/>
    <w:rsid w:val="00B64D25"/>
    <w:rsid w:val="00B64D2F"/>
    <w:rsid w:val="00B6514A"/>
    <w:rsid w:val="00B6544D"/>
    <w:rsid w:val="00B657A8"/>
    <w:rsid w:val="00B65854"/>
    <w:rsid w:val="00B65BA3"/>
    <w:rsid w:val="00B65DA0"/>
    <w:rsid w:val="00B6648F"/>
    <w:rsid w:val="00B6649B"/>
    <w:rsid w:val="00B666FF"/>
    <w:rsid w:val="00B66A5A"/>
    <w:rsid w:val="00B66B8C"/>
    <w:rsid w:val="00B66E4F"/>
    <w:rsid w:val="00B66ED7"/>
    <w:rsid w:val="00B66F1B"/>
    <w:rsid w:val="00B66F6C"/>
    <w:rsid w:val="00B66FEC"/>
    <w:rsid w:val="00B6703C"/>
    <w:rsid w:val="00B67160"/>
    <w:rsid w:val="00B671AD"/>
    <w:rsid w:val="00B6728F"/>
    <w:rsid w:val="00B6775D"/>
    <w:rsid w:val="00B677A6"/>
    <w:rsid w:val="00B677CA"/>
    <w:rsid w:val="00B677D5"/>
    <w:rsid w:val="00B67825"/>
    <w:rsid w:val="00B67858"/>
    <w:rsid w:val="00B67AAA"/>
    <w:rsid w:val="00B67BCF"/>
    <w:rsid w:val="00B701DE"/>
    <w:rsid w:val="00B702DD"/>
    <w:rsid w:val="00B70455"/>
    <w:rsid w:val="00B707F3"/>
    <w:rsid w:val="00B70A56"/>
    <w:rsid w:val="00B70AE5"/>
    <w:rsid w:val="00B71177"/>
    <w:rsid w:val="00B717EE"/>
    <w:rsid w:val="00B71945"/>
    <w:rsid w:val="00B719FB"/>
    <w:rsid w:val="00B719FF"/>
    <w:rsid w:val="00B71AF6"/>
    <w:rsid w:val="00B71D26"/>
    <w:rsid w:val="00B71D4C"/>
    <w:rsid w:val="00B7234E"/>
    <w:rsid w:val="00B726E6"/>
    <w:rsid w:val="00B729C5"/>
    <w:rsid w:val="00B729CA"/>
    <w:rsid w:val="00B72BD5"/>
    <w:rsid w:val="00B7316E"/>
    <w:rsid w:val="00B7322C"/>
    <w:rsid w:val="00B734A0"/>
    <w:rsid w:val="00B735B2"/>
    <w:rsid w:val="00B73603"/>
    <w:rsid w:val="00B7371F"/>
    <w:rsid w:val="00B737D8"/>
    <w:rsid w:val="00B7398A"/>
    <w:rsid w:val="00B73BA0"/>
    <w:rsid w:val="00B743EA"/>
    <w:rsid w:val="00B7445D"/>
    <w:rsid w:val="00B746FB"/>
    <w:rsid w:val="00B748B2"/>
    <w:rsid w:val="00B74984"/>
    <w:rsid w:val="00B74B8B"/>
    <w:rsid w:val="00B74BC2"/>
    <w:rsid w:val="00B74C25"/>
    <w:rsid w:val="00B7520D"/>
    <w:rsid w:val="00B75299"/>
    <w:rsid w:val="00B75346"/>
    <w:rsid w:val="00B753B4"/>
    <w:rsid w:val="00B753B6"/>
    <w:rsid w:val="00B755ED"/>
    <w:rsid w:val="00B758E2"/>
    <w:rsid w:val="00B75A70"/>
    <w:rsid w:val="00B75B91"/>
    <w:rsid w:val="00B75C2C"/>
    <w:rsid w:val="00B75D28"/>
    <w:rsid w:val="00B75D7C"/>
    <w:rsid w:val="00B75E34"/>
    <w:rsid w:val="00B762F8"/>
    <w:rsid w:val="00B76841"/>
    <w:rsid w:val="00B76B6C"/>
    <w:rsid w:val="00B76F77"/>
    <w:rsid w:val="00B772A7"/>
    <w:rsid w:val="00B772B4"/>
    <w:rsid w:val="00B772E5"/>
    <w:rsid w:val="00B77337"/>
    <w:rsid w:val="00B773A5"/>
    <w:rsid w:val="00B777B8"/>
    <w:rsid w:val="00B77954"/>
    <w:rsid w:val="00B77AD1"/>
    <w:rsid w:val="00B77C58"/>
    <w:rsid w:val="00B80269"/>
    <w:rsid w:val="00B8038B"/>
    <w:rsid w:val="00B803E3"/>
    <w:rsid w:val="00B804A6"/>
    <w:rsid w:val="00B8057C"/>
    <w:rsid w:val="00B80852"/>
    <w:rsid w:val="00B80A8F"/>
    <w:rsid w:val="00B81032"/>
    <w:rsid w:val="00B81062"/>
    <w:rsid w:val="00B8131F"/>
    <w:rsid w:val="00B81388"/>
    <w:rsid w:val="00B81422"/>
    <w:rsid w:val="00B8158A"/>
    <w:rsid w:val="00B8173B"/>
    <w:rsid w:val="00B81B3D"/>
    <w:rsid w:val="00B81C42"/>
    <w:rsid w:val="00B81D0C"/>
    <w:rsid w:val="00B81F5F"/>
    <w:rsid w:val="00B820AA"/>
    <w:rsid w:val="00B823C8"/>
    <w:rsid w:val="00B82500"/>
    <w:rsid w:val="00B8263B"/>
    <w:rsid w:val="00B8270E"/>
    <w:rsid w:val="00B8297A"/>
    <w:rsid w:val="00B829CD"/>
    <w:rsid w:val="00B82C8A"/>
    <w:rsid w:val="00B82D6D"/>
    <w:rsid w:val="00B82FDA"/>
    <w:rsid w:val="00B83265"/>
    <w:rsid w:val="00B832F7"/>
    <w:rsid w:val="00B8342A"/>
    <w:rsid w:val="00B8347B"/>
    <w:rsid w:val="00B834DF"/>
    <w:rsid w:val="00B8350C"/>
    <w:rsid w:val="00B83631"/>
    <w:rsid w:val="00B836A3"/>
    <w:rsid w:val="00B83712"/>
    <w:rsid w:val="00B83928"/>
    <w:rsid w:val="00B83936"/>
    <w:rsid w:val="00B83B2F"/>
    <w:rsid w:val="00B83BC6"/>
    <w:rsid w:val="00B83CAF"/>
    <w:rsid w:val="00B83D2D"/>
    <w:rsid w:val="00B83D65"/>
    <w:rsid w:val="00B84090"/>
    <w:rsid w:val="00B846D5"/>
    <w:rsid w:val="00B84A45"/>
    <w:rsid w:val="00B84AE5"/>
    <w:rsid w:val="00B84C1C"/>
    <w:rsid w:val="00B84C24"/>
    <w:rsid w:val="00B84C61"/>
    <w:rsid w:val="00B84DDE"/>
    <w:rsid w:val="00B84E07"/>
    <w:rsid w:val="00B85378"/>
    <w:rsid w:val="00B8540A"/>
    <w:rsid w:val="00B85425"/>
    <w:rsid w:val="00B85426"/>
    <w:rsid w:val="00B8560C"/>
    <w:rsid w:val="00B8563F"/>
    <w:rsid w:val="00B85779"/>
    <w:rsid w:val="00B8578F"/>
    <w:rsid w:val="00B85799"/>
    <w:rsid w:val="00B857D1"/>
    <w:rsid w:val="00B85B0E"/>
    <w:rsid w:val="00B85BCF"/>
    <w:rsid w:val="00B85C91"/>
    <w:rsid w:val="00B85CF9"/>
    <w:rsid w:val="00B85ED3"/>
    <w:rsid w:val="00B85F15"/>
    <w:rsid w:val="00B86416"/>
    <w:rsid w:val="00B86439"/>
    <w:rsid w:val="00B8673A"/>
    <w:rsid w:val="00B867C0"/>
    <w:rsid w:val="00B8689C"/>
    <w:rsid w:val="00B86A94"/>
    <w:rsid w:val="00B86AB1"/>
    <w:rsid w:val="00B86DF6"/>
    <w:rsid w:val="00B86E48"/>
    <w:rsid w:val="00B86FE2"/>
    <w:rsid w:val="00B871D4"/>
    <w:rsid w:val="00B8737D"/>
    <w:rsid w:val="00B876F9"/>
    <w:rsid w:val="00B87DE3"/>
    <w:rsid w:val="00B87EAB"/>
    <w:rsid w:val="00B907B1"/>
    <w:rsid w:val="00B9099F"/>
    <w:rsid w:val="00B90A59"/>
    <w:rsid w:val="00B90AA7"/>
    <w:rsid w:val="00B90B16"/>
    <w:rsid w:val="00B90D11"/>
    <w:rsid w:val="00B91019"/>
    <w:rsid w:val="00B91194"/>
    <w:rsid w:val="00B915EB"/>
    <w:rsid w:val="00B91616"/>
    <w:rsid w:val="00B9171B"/>
    <w:rsid w:val="00B917A6"/>
    <w:rsid w:val="00B9180D"/>
    <w:rsid w:val="00B91DB2"/>
    <w:rsid w:val="00B91F35"/>
    <w:rsid w:val="00B92057"/>
    <w:rsid w:val="00B9211B"/>
    <w:rsid w:val="00B9211C"/>
    <w:rsid w:val="00B92151"/>
    <w:rsid w:val="00B92A4A"/>
    <w:rsid w:val="00B92AF2"/>
    <w:rsid w:val="00B92CB6"/>
    <w:rsid w:val="00B9362D"/>
    <w:rsid w:val="00B93680"/>
    <w:rsid w:val="00B939C6"/>
    <w:rsid w:val="00B93B03"/>
    <w:rsid w:val="00B93B56"/>
    <w:rsid w:val="00B93BB4"/>
    <w:rsid w:val="00B93C87"/>
    <w:rsid w:val="00B93F75"/>
    <w:rsid w:val="00B940DA"/>
    <w:rsid w:val="00B941D8"/>
    <w:rsid w:val="00B941FF"/>
    <w:rsid w:val="00B9426A"/>
    <w:rsid w:val="00B9428C"/>
    <w:rsid w:val="00B9437B"/>
    <w:rsid w:val="00B94603"/>
    <w:rsid w:val="00B94A9C"/>
    <w:rsid w:val="00B94DD8"/>
    <w:rsid w:val="00B94E1B"/>
    <w:rsid w:val="00B95284"/>
    <w:rsid w:val="00B953ED"/>
    <w:rsid w:val="00B95611"/>
    <w:rsid w:val="00B957CF"/>
    <w:rsid w:val="00B957EA"/>
    <w:rsid w:val="00B95BD5"/>
    <w:rsid w:val="00B95C34"/>
    <w:rsid w:val="00B95F8D"/>
    <w:rsid w:val="00B96018"/>
    <w:rsid w:val="00B96086"/>
    <w:rsid w:val="00B966B2"/>
    <w:rsid w:val="00B966E1"/>
    <w:rsid w:val="00B96731"/>
    <w:rsid w:val="00B96DF1"/>
    <w:rsid w:val="00B96FB5"/>
    <w:rsid w:val="00B9720A"/>
    <w:rsid w:val="00B9777F"/>
    <w:rsid w:val="00B9781D"/>
    <w:rsid w:val="00B978FA"/>
    <w:rsid w:val="00B97AA1"/>
    <w:rsid w:val="00B97BA8"/>
    <w:rsid w:val="00B97BFD"/>
    <w:rsid w:val="00B97DB5"/>
    <w:rsid w:val="00B97DC7"/>
    <w:rsid w:val="00B97F1A"/>
    <w:rsid w:val="00BA017D"/>
    <w:rsid w:val="00BA022A"/>
    <w:rsid w:val="00BA025E"/>
    <w:rsid w:val="00BA02A5"/>
    <w:rsid w:val="00BA03A7"/>
    <w:rsid w:val="00BA03AD"/>
    <w:rsid w:val="00BA04E0"/>
    <w:rsid w:val="00BA0502"/>
    <w:rsid w:val="00BA05E3"/>
    <w:rsid w:val="00BA07D8"/>
    <w:rsid w:val="00BA08F1"/>
    <w:rsid w:val="00BA0960"/>
    <w:rsid w:val="00BA0F64"/>
    <w:rsid w:val="00BA101F"/>
    <w:rsid w:val="00BA1067"/>
    <w:rsid w:val="00BA1688"/>
    <w:rsid w:val="00BA169C"/>
    <w:rsid w:val="00BA1969"/>
    <w:rsid w:val="00BA267E"/>
    <w:rsid w:val="00BA26A6"/>
    <w:rsid w:val="00BA2CC3"/>
    <w:rsid w:val="00BA2FA3"/>
    <w:rsid w:val="00BA325B"/>
    <w:rsid w:val="00BA3463"/>
    <w:rsid w:val="00BA34CA"/>
    <w:rsid w:val="00BA384A"/>
    <w:rsid w:val="00BA3A8E"/>
    <w:rsid w:val="00BA3C61"/>
    <w:rsid w:val="00BA3F93"/>
    <w:rsid w:val="00BA4001"/>
    <w:rsid w:val="00BA40FB"/>
    <w:rsid w:val="00BA448A"/>
    <w:rsid w:val="00BA44D2"/>
    <w:rsid w:val="00BA47E6"/>
    <w:rsid w:val="00BA4989"/>
    <w:rsid w:val="00BA4A5C"/>
    <w:rsid w:val="00BA4C0F"/>
    <w:rsid w:val="00BA4C27"/>
    <w:rsid w:val="00BA4CC9"/>
    <w:rsid w:val="00BA5020"/>
    <w:rsid w:val="00BA5177"/>
    <w:rsid w:val="00BA5178"/>
    <w:rsid w:val="00BA566D"/>
    <w:rsid w:val="00BA5DA5"/>
    <w:rsid w:val="00BA5E47"/>
    <w:rsid w:val="00BA644A"/>
    <w:rsid w:val="00BA65A0"/>
    <w:rsid w:val="00BA66D6"/>
    <w:rsid w:val="00BA6879"/>
    <w:rsid w:val="00BA6A4B"/>
    <w:rsid w:val="00BA6CBD"/>
    <w:rsid w:val="00BA6CE2"/>
    <w:rsid w:val="00BA6E80"/>
    <w:rsid w:val="00BA6F86"/>
    <w:rsid w:val="00BA752C"/>
    <w:rsid w:val="00BA76A8"/>
    <w:rsid w:val="00BA79D3"/>
    <w:rsid w:val="00BA7A65"/>
    <w:rsid w:val="00BA7C51"/>
    <w:rsid w:val="00BA7CED"/>
    <w:rsid w:val="00BB024F"/>
    <w:rsid w:val="00BB0276"/>
    <w:rsid w:val="00BB0575"/>
    <w:rsid w:val="00BB0819"/>
    <w:rsid w:val="00BB0A25"/>
    <w:rsid w:val="00BB0AA6"/>
    <w:rsid w:val="00BB0D75"/>
    <w:rsid w:val="00BB0E7D"/>
    <w:rsid w:val="00BB10B4"/>
    <w:rsid w:val="00BB133D"/>
    <w:rsid w:val="00BB1374"/>
    <w:rsid w:val="00BB18A9"/>
    <w:rsid w:val="00BB1A54"/>
    <w:rsid w:val="00BB1BFE"/>
    <w:rsid w:val="00BB2208"/>
    <w:rsid w:val="00BB254E"/>
    <w:rsid w:val="00BB26B3"/>
    <w:rsid w:val="00BB28A5"/>
    <w:rsid w:val="00BB28C2"/>
    <w:rsid w:val="00BB2B7E"/>
    <w:rsid w:val="00BB2BB1"/>
    <w:rsid w:val="00BB2BC8"/>
    <w:rsid w:val="00BB2C09"/>
    <w:rsid w:val="00BB2C2D"/>
    <w:rsid w:val="00BB2CB1"/>
    <w:rsid w:val="00BB2EB5"/>
    <w:rsid w:val="00BB2F9A"/>
    <w:rsid w:val="00BB2FCA"/>
    <w:rsid w:val="00BB3032"/>
    <w:rsid w:val="00BB3177"/>
    <w:rsid w:val="00BB31B1"/>
    <w:rsid w:val="00BB342F"/>
    <w:rsid w:val="00BB39E9"/>
    <w:rsid w:val="00BB3B4F"/>
    <w:rsid w:val="00BB3B81"/>
    <w:rsid w:val="00BB4086"/>
    <w:rsid w:val="00BB4294"/>
    <w:rsid w:val="00BB4380"/>
    <w:rsid w:val="00BB4546"/>
    <w:rsid w:val="00BB473C"/>
    <w:rsid w:val="00BB4743"/>
    <w:rsid w:val="00BB4957"/>
    <w:rsid w:val="00BB4986"/>
    <w:rsid w:val="00BB4BC0"/>
    <w:rsid w:val="00BB4DD2"/>
    <w:rsid w:val="00BB4F4F"/>
    <w:rsid w:val="00BB4F51"/>
    <w:rsid w:val="00BB4FDB"/>
    <w:rsid w:val="00BB50F4"/>
    <w:rsid w:val="00BB545B"/>
    <w:rsid w:val="00BB55F2"/>
    <w:rsid w:val="00BB5936"/>
    <w:rsid w:val="00BB5938"/>
    <w:rsid w:val="00BB5ADE"/>
    <w:rsid w:val="00BB5BE3"/>
    <w:rsid w:val="00BB5BEE"/>
    <w:rsid w:val="00BB5C07"/>
    <w:rsid w:val="00BB5CAC"/>
    <w:rsid w:val="00BB5D6E"/>
    <w:rsid w:val="00BB5F9E"/>
    <w:rsid w:val="00BB6109"/>
    <w:rsid w:val="00BB618B"/>
    <w:rsid w:val="00BB6295"/>
    <w:rsid w:val="00BB6311"/>
    <w:rsid w:val="00BB686E"/>
    <w:rsid w:val="00BB6901"/>
    <w:rsid w:val="00BB6916"/>
    <w:rsid w:val="00BB6B70"/>
    <w:rsid w:val="00BB6B8A"/>
    <w:rsid w:val="00BB6C6A"/>
    <w:rsid w:val="00BB77CE"/>
    <w:rsid w:val="00BB7865"/>
    <w:rsid w:val="00BB7933"/>
    <w:rsid w:val="00BB7968"/>
    <w:rsid w:val="00BB7B6D"/>
    <w:rsid w:val="00BC03F7"/>
    <w:rsid w:val="00BC073F"/>
    <w:rsid w:val="00BC08AB"/>
    <w:rsid w:val="00BC0997"/>
    <w:rsid w:val="00BC0A79"/>
    <w:rsid w:val="00BC14AB"/>
    <w:rsid w:val="00BC1617"/>
    <w:rsid w:val="00BC1A88"/>
    <w:rsid w:val="00BC1B26"/>
    <w:rsid w:val="00BC1E79"/>
    <w:rsid w:val="00BC1FE4"/>
    <w:rsid w:val="00BC24F3"/>
    <w:rsid w:val="00BC259D"/>
    <w:rsid w:val="00BC2B8D"/>
    <w:rsid w:val="00BC2C81"/>
    <w:rsid w:val="00BC2EBC"/>
    <w:rsid w:val="00BC300F"/>
    <w:rsid w:val="00BC31EE"/>
    <w:rsid w:val="00BC3204"/>
    <w:rsid w:val="00BC368C"/>
    <w:rsid w:val="00BC3849"/>
    <w:rsid w:val="00BC385B"/>
    <w:rsid w:val="00BC4136"/>
    <w:rsid w:val="00BC43ED"/>
    <w:rsid w:val="00BC45A2"/>
    <w:rsid w:val="00BC464D"/>
    <w:rsid w:val="00BC4873"/>
    <w:rsid w:val="00BC487D"/>
    <w:rsid w:val="00BC49D4"/>
    <w:rsid w:val="00BC4AAE"/>
    <w:rsid w:val="00BC4B86"/>
    <w:rsid w:val="00BC4BD7"/>
    <w:rsid w:val="00BC4DEC"/>
    <w:rsid w:val="00BC557D"/>
    <w:rsid w:val="00BC5654"/>
    <w:rsid w:val="00BC58A0"/>
    <w:rsid w:val="00BC58FE"/>
    <w:rsid w:val="00BC5C0C"/>
    <w:rsid w:val="00BC619E"/>
    <w:rsid w:val="00BC620E"/>
    <w:rsid w:val="00BC6699"/>
    <w:rsid w:val="00BC69A1"/>
    <w:rsid w:val="00BC6C4E"/>
    <w:rsid w:val="00BC713A"/>
    <w:rsid w:val="00BC763B"/>
    <w:rsid w:val="00BC77CF"/>
    <w:rsid w:val="00BC7AB4"/>
    <w:rsid w:val="00BC7B1B"/>
    <w:rsid w:val="00BC7BF2"/>
    <w:rsid w:val="00BC7C65"/>
    <w:rsid w:val="00BC7C72"/>
    <w:rsid w:val="00BC7E0A"/>
    <w:rsid w:val="00BD007A"/>
    <w:rsid w:val="00BD0228"/>
    <w:rsid w:val="00BD023A"/>
    <w:rsid w:val="00BD02BC"/>
    <w:rsid w:val="00BD0767"/>
    <w:rsid w:val="00BD0909"/>
    <w:rsid w:val="00BD0A3B"/>
    <w:rsid w:val="00BD0B24"/>
    <w:rsid w:val="00BD0E73"/>
    <w:rsid w:val="00BD11B5"/>
    <w:rsid w:val="00BD1543"/>
    <w:rsid w:val="00BD1608"/>
    <w:rsid w:val="00BD18BA"/>
    <w:rsid w:val="00BD1922"/>
    <w:rsid w:val="00BD1991"/>
    <w:rsid w:val="00BD1B34"/>
    <w:rsid w:val="00BD1B3B"/>
    <w:rsid w:val="00BD1B6A"/>
    <w:rsid w:val="00BD1F7B"/>
    <w:rsid w:val="00BD206A"/>
    <w:rsid w:val="00BD2136"/>
    <w:rsid w:val="00BD2230"/>
    <w:rsid w:val="00BD283C"/>
    <w:rsid w:val="00BD2DFD"/>
    <w:rsid w:val="00BD2F03"/>
    <w:rsid w:val="00BD3164"/>
    <w:rsid w:val="00BD3431"/>
    <w:rsid w:val="00BD3468"/>
    <w:rsid w:val="00BD37D0"/>
    <w:rsid w:val="00BD37F4"/>
    <w:rsid w:val="00BD3817"/>
    <w:rsid w:val="00BD398F"/>
    <w:rsid w:val="00BD3AFD"/>
    <w:rsid w:val="00BD3B34"/>
    <w:rsid w:val="00BD3B88"/>
    <w:rsid w:val="00BD3C37"/>
    <w:rsid w:val="00BD3D2B"/>
    <w:rsid w:val="00BD3DF0"/>
    <w:rsid w:val="00BD3E07"/>
    <w:rsid w:val="00BD41C1"/>
    <w:rsid w:val="00BD47B8"/>
    <w:rsid w:val="00BD4894"/>
    <w:rsid w:val="00BD500B"/>
    <w:rsid w:val="00BD51FC"/>
    <w:rsid w:val="00BD52F7"/>
    <w:rsid w:val="00BD55D2"/>
    <w:rsid w:val="00BD573C"/>
    <w:rsid w:val="00BD5A12"/>
    <w:rsid w:val="00BD5A22"/>
    <w:rsid w:val="00BD5CFC"/>
    <w:rsid w:val="00BD600F"/>
    <w:rsid w:val="00BD607F"/>
    <w:rsid w:val="00BD6452"/>
    <w:rsid w:val="00BD646E"/>
    <w:rsid w:val="00BD6592"/>
    <w:rsid w:val="00BD67E8"/>
    <w:rsid w:val="00BD6812"/>
    <w:rsid w:val="00BD6A31"/>
    <w:rsid w:val="00BD6AE6"/>
    <w:rsid w:val="00BD6EE9"/>
    <w:rsid w:val="00BD6FBA"/>
    <w:rsid w:val="00BD734F"/>
    <w:rsid w:val="00BD74BD"/>
    <w:rsid w:val="00BD7549"/>
    <w:rsid w:val="00BD75D2"/>
    <w:rsid w:val="00BD7C4F"/>
    <w:rsid w:val="00BD7D33"/>
    <w:rsid w:val="00BD7FB1"/>
    <w:rsid w:val="00BE00EF"/>
    <w:rsid w:val="00BE01B9"/>
    <w:rsid w:val="00BE0212"/>
    <w:rsid w:val="00BE04A4"/>
    <w:rsid w:val="00BE0556"/>
    <w:rsid w:val="00BE05CB"/>
    <w:rsid w:val="00BE0661"/>
    <w:rsid w:val="00BE0898"/>
    <w:rsid w:val="00BE0AF6"/>
    <w:rsid w:val="00BE0B5B"/>
    <w:rsid w:val="00BE0E07"/>
    <w:rsid w:val="00BE0EC7"/>
    <w:rsid w:val="00BE0EDF"/>
    <w:rsid w:val="00BE0F67"/>
    <w:rsid w:val="00BE1377"/>
    <w:rsid w:val="00BE1688"/>
    <w:rsid w:val="00BE16AE"/>
    <w:rsid w:val="00BE1A62"/>
    <w:rsid w:val="00BE1C0C"/>
    <w:rsid w:val="00BE1C52"/>
    <w:rsid w:val="00BE1C72"/>
    <w:rsid w:val="00BE2852"/>
    <w:rsid w:val="00BE28A2"/>
    <w:rsid w:val="00BE2911"/>
    <w:rsid w:val="00BE2C0C"/>
    <w:rsid w:val="00BE2DEE"/>
    <w:rsid w:val="00BE2F2F"/>
    <w:rsid w:val="00BE3398"/>
    <w:rsid w:val="00BE3522"/>
    <w:rsid w:val="00BE3760"/>
    <w:rsid w:val="00BE3882"/>
    <w:rsid w:val="00BE38A2"/>
    <w:rsid w:val="00BE3A61"/>
    <w:rsid w:val="00BE3CC2"/>
    <w:rsid w:val="00BE3E39"/>
    <w:rsid w:val="00BE3FF3"/>
    <w:rsid w:val="00BE406B"/>
    <w:rsid w:val="00BE4076"/>
    <w:rsid w:val="00BE40CB"/>
    <w:rsid w:val="00BE415B"/>
    <w:rsid w:val="00BE43E4"/>
    <w:rsid w:val="00BE4501"/>
    <w:rsid w:val="00BE4E69"/>
    <w:rsid w:val="00BE4E9A"/>
    <w:rsid w:val="00BE5516"/>
    <w:rsid w:val="00BE5790"/>
    <w:rsid w:val="00BE58EA"/>
    <w:rsid w:val="00BE5973"/>
    <w:rsid w:val="00BE5AD1"/>
    <w:rsid w:val="00BE5B82"/>
    <w:rsid w:val="00BE5C92"/>
    <w:rsid w:val="00BE5E14"/>
    <w:rsid w:val="00BE6123"/>
    <w:rsid w:val="00BE62CC"/>
    <w:rsid w:val="00BE6302"/>
    <w:rsid w:val="00BE6377"/>
    <w:rsid w:val="00BE63C4"/>
    <w:rsid w:val="00BE6539"/>
    <w:rsid w:val="00BE6631"/>
    <w:rsid w:val="00BE6923"/>
    <w:rsid w:val="00BE6A7C"/>
    <w:rsid w:val="00BE6CEB"/>
    <w:rsid w:val="00BE768A"/>
    <w:rsid w:val="00BE79B9"/>
    <w:rsid w:val="00BE79EC"/>
    <w:rsid w:val="00BE7DB7"/>
    <w:rsid w:val="00BF029C"/>
    <w:rsid w:val="00BF02CA"/>
    <w:rsid w:val="00BF04C8"/>
    <w:rsid w:val="00BF05B0"/>
    <w:rsid w:val="00BF0876"/>
    <w:rsid w:val="00BF093E"/>
    <w:rsid w:val="00BF0C03"/>
    <w:rsid w:val="00BF0C30"/>
    <w:rsid w:val="00BF0F15"/>
    <w:rsid w:val="00BF105A"/>
    <w:rsid w:val="00BF1494"/>
    <w:rsid w:val="00BF16B4"/>
    <w:rsid w:val="00BF17EC"/>
    <w:rsid w:val="00BF1835"/>
    <w:rsid w:val="00BF197B"/>
    <w:rsid w:val="00BF1B64"/>
    <w:rsid w:val="00BF1C2E"/>
    <w:rsid w:val="00BF1D6A"/>
    <w:rsid w:val="00BF2097"/>
    <w:rsid w:val="00BF20F1"/>
    <w:rsid w:val="00BF2833"/>
    <w:rsid w:val="00BF2835"/>
    <w:rsid w:val="00BF2A32"/>
    <w:rsid w:val="00BF2CDA"/>
    <w:rsid w:val="00BF308A"/>
    <w:rsid w:val="00BF3249"/>
    <w:rsid w:val="00BF35BD"/>
    <w:rsid w:val="00BF38D5"/>
    <w:rsid w:val="00BF3999"/>
    <w:rsid w:val="00BF3B71"/>
    <w:rsid w:val="00BF3D1B"/>
    <w:rsid w:val="00BF3F27"/>
    <w:rsid w:val="00BF3F86"/>
    <w:rsid w:val="00BF41C8"/>
    <w:rsid w:val="00BF45A6"/>
    <w:rsid w:val="00BF45B0"/>
    <w:rsid w:val="00BF45BF"/>
    <w:rsid w:val="00BF4DE9"/>
    <w:rsid w:val="00BF4E43"/>
    <w:rsid w:val="00BF4ED8"/>
    <w:rsid w:val="00BF51D2"/>
    <w:rsid w:val="00BF5543"/>
    <w:rsid w:val="00BF5572"/>
    <w:rsid w:val="00BF5653"/>
    <w:rsid w:val="00BF5816"/>
    <w:rsid w:val="00BF5840"/>
    <w:rsid w:val="00BF58B2"/>
    <w:rsid w:val="00BF5D7F"/>
    <w:rsid w:val="00BF5E5A"/>
    <w:rsid w:val="00BF5F29"/>
    <w:rsid w:val="00BF6156"/>
    <w:rsid w:val="00BF61B7"/>
    <w:rsid w:val="00BF6232"/>
    <w:rsid w:val="00BF6719"/>
    <w:rsid w:val="00BF6845"/>
    <w:rsid w:val="00BF6BC9"/>
    <w:rsid w:val="00BF6E51"/>
    <w:rsid w:val="00BF6EC0"/>
    <w:rsid w:val="00BF740D"/>
    <w:rsid w:val="00BF7559"/>
    <w:rsid w:val="00BF7671"/>
    <w:rsid w:val="00BF77B4"/>
    <w:rsid w:val="00BF7A24"/>
    <w:rsid w:val="00BF7CBF"/>
    <w:rsid w:val="00BF7FE1"/>
    <w:rsid w:val="00C00037"/>
    <w:rsid w:val="00C000D5"/>
    <w:rsid w:val="00C003BE"/>
    <w:rsid w:val="00C00425"/>
    <w:rsid w:val="00C00735"/>
    <w:rsid w:val="00C007B9"/>
    <w:rsid w:val="00C008C9"/>
    <w:rsid w:val="00C00BA0"/>
    <w:rsid w:val="00C00FD3"/>
    <w:rsid w:val="00C011F0"/>
    <w:rsid w:val="00C012C8"/>
    <w:rsid w:val="00C01503"/>
    <w:rsid w:val="00C0172D"/>
    <w:rsid w:val="00C01766"/>
    <w:rsid w:val="00C018C4"/>
    <w:rsid w:val="00C019E1"/>
    <w:rsid w:val="00C01A5C"/>
    <w:rsid w:val="00C01A99"/>
    <w:rsid w:val="00C0200E"/>
    <w:rsid w:val="00C021A9"/>
    <w:rsid w:val="00C02253"/>
    <w:rsid w:val="00C02497"/>
    <w:rsid w:val="00C0254F"/>
    <w:rsid w:val="00C025A2"/>
    <w:rsid w:val="00C02696"/>
    <w:rsid w:val="00C02A5A"/>
    <w:rsid w:val="00C02C07"/>
    <w:rsid w:val="00C02D01"/>
    <w:rsid w:val="00C02E3E"/>
    <w:rsid w:val="00C02ED3"/>
    <w:rsid w:val="00C0350F"/>
    <w:rsid w:val="00C03793"/>
    <w:rsid w:val="00C037CC"/>
    <w:rsid w:val="00C039B0"/>
    <w:rsid w:val="00C03CBD"/>
    <w:rsid w:val="00C03F13"/>
    <w:rsid w:val="00C041E8"/>
    <w:rsid w:val="00C04281"/>
    <w:rsid w:val="00C04371"/>
    <w:rsid w:val="00C043D5"/>
    <w:rsid w:val="00C04405"/>
    <w:rsid w:val="00C045E6"/>
    <w:rsid w:val="00C04634"/>
    <w:rsid w:val="00C0484A"/>
    <w:rsid w:val="00C0489B"/>
    <w:rsid w:val="00C048B5"/>
    <w:rsid w:val="00C048D4"/>
    <w:rsid w:val="00C049D2"/>
    <w:rsid w:val="00C04CFB"/>
    <w:rsid w:val="00C04D69"/>
    <w:rsid w:val="00C04FF6"/>
    <w:rsid w:val="00C0556B"/>
    <w:rsid w:val="00C0581E"/>
    <w:rsid w:val="00C05AE6"/>
    <w:rsid w:val="00C05B1D"/>
    <w:rsid w:val="00C05B30"/>
    <w:rsid w:val="00C05C71"/>
    <w:rsid w:val="00C05DDE"/>
    <w:rsid w:val="00C05EEF"/>
    <w:rsid w:val="00C06147"/>
    <w:rsid w:val="00C061C5"/>
    <w:rsid w:val="00C062F7"/>
    <w:rsid w:val="00C06686"/>
    <w:rsid w:val="00C06695"/>
    <w:rsid w:val="00C06A89"/>
    <w:rsid w:val="00C06AED"/>
    <w:rsid w:val="00C06B18"/>
    <w:rsid w:val="00C06DF8"/>
    <w:rsid w:val="00C06F5F"/>
    <w:rsid w:val="00C07146"/>
    <w:rsid w:val="00C074FE"/>
    <w:rsid w:val="00C0765C"/>
    <w:rsid w:val="00C0769E"/>
    <w:rsid w:val="00C076C3"/>
    <w:rsid w:val="00C076D5"/>
    <w:rsid w:val="00C0774D"/>
    <w:rsid w:val="00C07A3B"/>
    <w:rsid w:val="00C07AE0"/>
    <w:rsid w:val="00C07DC1"/>
    <w:rsid w:val="00C07F21"/>
    <w:rsid w:val="00C102D6"/>
    <w:rsid w:val="00C1033F"/>
    <w:rsid w:val="00C10353"/>
    <w:rsid w:val="00C1040E"/>
    <w:rsid w:val="00C1084E"/>
    <w:rsid w:val="00C10CAC"/>
    <w:rsid w:val="00C10EDD"/>
    <w:rsid w:val="00C10FF0"/>
    <w:rsid w:val="00C110D5"/>
    <w:rsid w:val="00C11196"/>
    <w:rsid w:val="00C111DB"/>
    <w:rsid w:val="00C11618"/>
    <w:rsid w:val="00C1165D"/>
    <w:rsid w:val="00C117F5"/>
    <w:rsid w:val="00C1192E"/>
    <w:rsid w:val="00C119CF"/>
    <w:rsid w:val="00C119E9"/>
    <w:rsid w:val="00C11B07"/>
    <w:rsid w:val="00C11BCA"/>
    <w:rsid w:val="00C120DF"/>
    <w:rsid w:val="00C12142"/>
    <w:rsid w:val="00C1231D"/>
    <w:rsid w:val="00C1239A"/>
    <w:rsid w:val="00C126DC"/>
    <w:rsid w:val="00C12879"/>
    <w:rsid w:val="00C128C2"/>
    <w:rsid w:val="00C12A46"/>
    <w:rsid w:val="00C12C6A"/>
    <w:rsid w:val="00C12CA6"/>
    <w:rsid w:val="00C12D04"/>
    <w:rsid w:val="00C12F5C"/>
    <w:rsid w:val="00C12F62"/>
    <w:rsid w:val="00C1328D"/>
    <w:rsid w:val="00C13490"/>
    <w:rsid w:val="00C135C1"/>
    <w:rsid w:val="00C135E5"/>
    <w:rsid w:val="00C136CB"/>
    <w:rsid w:val="00C138EF"/>
    <w:rsid w:val="00C13A21"/>
    <w:rsid w:val="00C1437C"/>
    <w:rsid w:val="00C14402"/>
    <w:rsid w:val="00C1457B"/>
    <w:rsid w:val="00C1469F"/>
    <w:rsid w:val="00C146ED"/>
    <w:rsid w:val="00C14761"/>
    <w:rsid w:val="00C14ADF"/>
    <w:rsid w:val="00C14B20"/>
    <w:rsid w:val="00C14C50"/>
    <w:rsid w:val="00C14CAE"/>
    <w:rsid w:val="00C14CE2"/>
    <w:rsid w:val="00C14E2D"/>
    <w:rsid w:val="00C15048"/>
    <w:rsid w:val="00C1558A"/>
    <w:rsid w:val="00C156D9"/>
    <w:rsid w:val="00C15717"/>
    <w:rsid w:val="00C1573B"/>
    <w:rsid w:val="00C1574D"/>
    <w:rsid w:val="00C15804"/>
    <w:rsid w:val="00C15819"/>
    <w:rsid w:val="00C15828"/>
    <w:rsid w:val="00C15928"/>
    <w:rsid w:val="00C15A67"/>
    <w:rsid w:val="00C15AE8"/>
    <w:rsid w:val="00C15CBA"/>
    <w:rsid w:val="00C15EFF"/>
    <w:rsid w:val="00C1617C"/>
    <w:rsid w:val="00C162A7"/>
    <w:rsid w:val="00C16355"/>
    <w:rsid w:val="00C16375"/>
    <w:rsid w:val="00C16919"/>
    <w:rsid w:val="00C16A7D"/>
    <w:rsid w:val="00C16D73"/>
    <w:rsid w:val="00C16DFE"/>
    <w:rsid w:val="00C17265"/>
    <w:rsid w:val="00C172D5"/>
    <w:rsid w:val="00C173B4"/>
    <w:rsid w:val="00C173E5"/>
    <w:rsid w:val="00C17B24"/>
    <w:rsid w:val="00C17C79"/>
    <w:rsid w:val="00C17D54"/>
    <w:rsid w:val="00C2009F"/>
    <w:rsid w:val="00C2035A"/>
    <w:rsid w:val="00C203A0"/>
    <w:rsid w:val="00C20448"/>
    <w:rsid w:val="00C209CF"/>
    <w:rsid w:val="00C20B6C"/>
    <w:rsid w:val="00C20C7C"/>
    <w:rsid w:val="00C20D2A"/>
    <w:rsid w:val="00C20D9B"/>
    <w:rsid w:val="00C20F3F"/>
    <w:rsid w:val="00C21410"/>
    <w:rsid w:val="00C2154C"/>
    <w:rsid w:val="00C217FC"/>
    <w:rsid w:val="00C21B20"/>
    <w:rsid w:val="00C21C15"/>
    <w:rsid w:val="00C21CA0"/>
    <w:rsid w:val="00C21CA1"/>
    <w:rsid w:val="00C21CBE"/>
    <w:rsid w:val="00C21D1A"/>
    <w:rsid w:val="00C21E08"/>
    <w:rsid w:val="00C21F6F"/>
    <w:rsid w:val="00C21FA4"/>
    <w:rsid w:val="00C220C8"/>
    <w:rsid w:val="00C2220A"/>
    <w:rsid w:val="00C22269"/>
    <w:rsid w:val="00C22274"/>
    <w:rsid w:val="00C2234F"/>
    <w:rsid w:val="00C224B2"/>
    <w:rsid w:val="00C224B6"/>
    <w:rsid w:val="00C224F3"/>
    <w:rsid w:val="00C226DC"/>
    <w:rsid w:val="00C22BB9"/>
    <w:rsid w:val="00C22BF5"/>
    <w:rsid w:val="00C22D02"/>
    <w:rsid w:val="00C22D07"/>
    <w:rsid w:val="00C22E90"/>
    <w:rsid w:val="00C23124"/>
    <w:rsid w:val="00C2322C"/>
    <w:rsid w:val="00C2390D"/>
    <w:rsid w:val="00C23937"/>
    <w:rsid w:val="00C23B4B"/>
    <w:rsid w:val="00C23BE5"/>
    <w:rsid w:val="00C23CEC"/>
    <w:rsid w:val="00C23D6C"/>
    <w:rsid w:val="00C23E46"/>
    <w:rsid w:val="00C2433A"/>
    <w:rsid w:val="00C24430"/>
    <w:rsid w:val="00C2457D"/>
    <w:rsid w:val="00C24631"/>
    <w:rsid w:val="00C2480E"/>
    <w:rsid w:val="00C24B1F"/>
    <w:rsid w:val="00C24BCE"/>
    <w:rsid w:val="00C24C13"/>
    <w:rsid w:val="00C24E8E"/>
    <w:rsid w:val="00C24FD6"/>
    <w:rsid w:val="00C25478"/>
    <w:rsid w:val="00C25803"/>
    <w:rsid w:val="00C25A7E"/>
    <w:rsid w:val="00C25ADE"/>
    <w:rsid w:val="00C25C93"/>
    <w:rsid w:val="00C25E74"/>
    <w:rsid w:val="00C26126"/>
    <w:rsid w:val="00C26626"/>
    <w:rsid w:val="00C26672"/>
    <w:rsid w:val="00C26739"/>
    <w:rsid w:val="00C269B4"/>
    <w:rsid w:val="00C26AD7"/>
    <w:rsid w:val="00C27021"/>
    <w:rsid w:val="00C2705A"/>
    <w:rsid w:val="00C27068"/>
    <w:rsid w:val="00C270CD"/>
    <w:rsid w:val="00C27197"/>
    <w:rsid w:val="00C272F6"/>
    <w:rsid w:val="00C27354"/>
    <w:rsid w:val="00C273E9"/>
    <w:rsid w:val="00C27457"/>
    <w:rsid w:val="00C27704"/>
    <w:rsid w:val="00C277E7"/>
    <w:rsid w:val="00C2784C"/>
    <w:rsid w:val="00C27B6C"/>
    <w:rsid w:val="00C27C54"/>
    <w:rsid w:val="00C27E6A"/>
    <w:rsid w:val="00C30148"/>
    <w:rsid w:val="00C30228"/>
    <w:rsid w:val="00C30520"/>
    <w:rsid w:val="00C307EA"/>
    <w:rsid w:val="00C30A3A"/>
    <w:rsid w:val="00C30BB1"/>
    <w:rsid w:val="00C30D1F"/>
    <w:rsid w:val="00C30DE4"/>
    <w:rsid w:val="00C30E61"/>
    <w:rsid w:val="00C30FD2"/>
    <w:rsid w:val="00C3148D"/>
    <w:rsid w:val="00C319BD"/>
    <w:rsid w:val="00C31A83"/>
    <w:rsid w:val="00C32015"/>
    <w:rsid w:val="00C321B1"/>
    <w:rsid w:val="00C32344"/>
    <w:rsid w:val="00C325F3"/>
    <w:rsid w:val="00C3271E"/>
    <w:rsid w:val="00C32885"/>
    <w:rsid w:val="00C32A17"/>
    <w:rsid w:val="00C32D8E"/>
    <w:rsid w:val="00C32F04"/>
    <w:rsid w:val="00C33002"/>
    <w:rsid w:val="00C33030"/>
    <w:rsid w:val="00C330B2"/>
    <w:rsid w:val="00C3354D"/>
    <w:rsid w:val="00C33687"/>
    <w:rsid w:val="00C337AE"/>
    <w:rsid w:val="00C33970"/>
    <w:rsid w:val="00C33AB3"/>
    <w:rsid w:val="00C33B10"/>
    <w:rsid w:val="00C33B6D"/>
    <w:rsid w:val="00C33E2A"/>
    <w:rsid w:val="00C345E7"/>
    <w:rsid w:val="00C34626"/>
    <w:rsid w:val="00C348E9"/>
    <w:rsid w:val="00C34B4D"/>
    <w:rsid w:val="00C34F27"/>
    <w:rsid w:val="00C34FCE"/>
    <w:rsid w:val="00C3507F"/>
    <w:rsid w:val="00C354F7"/>
    <w:rsid w:val="00C3573E"/>
    <w:rsid w:val="00C35911"/>
    <w:rsid w:val="00C35C75"/>
    <w:rsid w:val="00C35D3C"/>
    <w:rsid w:val="00C35ED5"/>
    <w:rsid w:val="00C361CE"/>
    <w:rsid w:val="00C36281"/>
    <w:rsid w:val="00C3645C"/>
    <w:rsid w:val="00C36927"/>
    <w:rsid w:val="00C36B6B"/>
    <w:rsid w:val="00C36D71"/>
    <w:rsid w:val="00C36D80"/>
    <w:rsid w:val="00C36D82"/>
    <w:rsid w:val="00C3722F"/>
    <w:rsid w:val="00C37367"/>
    <w:rsid w:val="00C37A50"/>
    <w:rsid w:val="00C4028B"/>
    <w:rsid w:val="00C403CE"/>
    <w:rsid w:val="00C4043B"/>
    <w:rsid w:val="00C405F7"/>
    <w:rsid w:val="00C4077A"/>
    <w:rsid w:val="00C40B16"/>
    <w:rsid w:val="00C40E12"/>
    <w:rsid w:val="00C40E6D"/>
    <w:rsid w:val="00C4112B"/>
    <w:rsid w:val="00C41189"/>
    <w:rsid w:val="00C414B7"/>
    <w:rsid w:val="00C41658"/>
    <w:rsid w:val="00C41940"/>
    <w:rsid w:val="00C41AB3"/>
    <w:rsid w:val="00C41BAE"/>
    <w:rsid w:val="00C41DF1"/>
    <w:rsid w:val="00C4204D"/>
    <w:rsid w:val="00C421C5"/>
    <w:rsid w:val="00C423A0"/>
    <w:rsid w:val="00C42526"/>
    <w:rsid w:val="00C425F9"/>
    <w:rsid w:val="00C428F2"/>
    <w:rsid w:val="00C429B3"/>
    <w:rsid w:val="00C42C1C"/>
    <w:rsid w:val="00C42C65"/>
    <w:rsid w:val="00C432F5"/>
    <w:rsid w:val="00C433A8"/>
    <w:rsid w:val="00C433FB"/>
    <w:rsid w:val="00C43466"/>
    <w:rsid w:val="00C4359A"/>
    <w:rsid w:val="00C437ED"/>
    <w:rsid w:val="00C43B0B"/>
    <w:rsid w:val="00C43BEA"/>
    <w:rsid w:val="00C43C14"/>
    <w:rsid w:val="00C43E67"/>
    <w:rsid w:val="00C4427C"/>
    <w:rsid w:val="00C442AD"/>
    <w:rsid w:val="00C443AD"/>
    <w:rsid w:val="00C44B5D"/>
    <w:rsid w:val="00C44EAF"/>
    <w:rsid w:val="00C45162"/>
    <w:rsid w:val="00C45626"/>
    <w:rsid w:val="00C45972"/>
    <w:rsid w:val="00C45A76"/>
    <w:rsid w:val="00C45D8B"/>
    <w:rsid w:val="00C45ED5"/>
    <w:rsid w:val="00C45F27"/>
    <w:rsid w:val="00C46078"/>
    <w:rsid w:val="00C460E0"/>
    <w:rsid w:val="00C46162"/>
    <w:rsid w:val="00C46176"/>
    <w:rsid w:val="00C46286"/>
    <w:rsid w:val="00C46683"/>
    <w:rsid w:val="00C46718"/>
    <w:rsid w:val="00C46B5B"/>
    <w:rsid w:val="00C46BB8"/>
    <w:rsid w:val="00C46DC1"/>
    <w:rsid w:val="00C46DD5"/>
    <w:rsid w:val="00C4727C"/>
    <w:rsid w:val="00C4727D"/>
    <w:rsid w:val="00C473CB"/>
    <w:rsid w:val="00C473FD"/>
    <w:rsid w:val="00C4785C"/>
    <w:rsid w:val="00C4788E"/>
    <w:rsid w:val="00C47E4F"/>
    <w:rsid w:val="00C47E8A"/>
    <w:rsid w:val="00C50195"/>
    <w:rsid w:val="00C5053F"/>
    <w:rsid w:val="00C509F0"/>
    <w:rsid w:val="00C50A18"/>
    <w:rsid w:val="00C50CF1"/>
    <w:rsid w:val="00C50EB3"/>
    <w:rsid w:val="00C511F6"/>
    <w:rsid w:val="00C5125F"/>
    <w:rsid w:val="00C51270"/>
    <w:rsid w:val="00C512F3"/>
    <w:rsid w:val="00C514BC"/>
    <w:rsid w:val="00C5168E"/>
    <w:rsid w:val="00C51690"/>
    <w:rsid w:val="00C518B4"/>
    <w:rsid w:val="00C51A50"/>
    <w:rsid w:val="00C51AF3"/>
    <w:rsid w:val="00C51C09"/>
    <w:rsid w:val="00C51C30"/>
    <w:rsid w:val="00C51E3B"/>
    <w:rsid w:val="00C5208D"/>
    <w:rsid w:val="00C52155"/>
    <w:rsid w:val="00C52191"/>
    <w:rsid w:val="00C522E2"/>
    <w:rsid w:val="00C525BE"/>
    <w:rsid w:val="00C525F8"/>
    <w:rsid w:val="00C52905"/>
    <w:rsid w:val="00C52979"/>
    <w:rsid w:val="00C529D7"/>
    <w:rsid w:val="00C52DBB"/>
    <w:rsid w:val="00C52E86"/>
    <w:rsid w:val="00C52EEF"/>
    <w:rsid w:val="00C53005"/>
    <w:rsid w:val="00C53202"/>
    <w:rsid w:val="00C53350"/>
    <w:rsid w:val="00C53375"/>
    <w:rsid w:val="00C533DE"/>
    <w:rsid w:val="00C5365E"/>
    <w:rsid w:val="00C53666"/>
    <w:rsid w:val="00C536FD"/>
    <w:rsid w:val="00C539AE"/>
    <w:rsid w:val="00C53B37"/>
    <w:rsid w:val="00C540C3"/>
    <w:rsid w:val="00C54445"/>
    <w:rsid w:val="00C54546"/>
    <w:rsid w:val="00C547BC"/>
    <w:rsid w:val="00C547F9"/>
    <w:rsid w:val="00C549DA"/>
    <w:rsid w:val="00C54A79"/>
    <w:rsid w:val="00C54B65"/>
    <w:rsid w:val="00C54C06"/>
    <w:rsid w:val="00C54E42"/>
    <w:rsid w:val="00C54F82"/>
    <w:rsid w:val="00C552B5"/>
    <w:rsid w:val="00C554F2"/>
    <w:rsid w:val="00C558C9"/>
    <w:rsid w:val="00C55A50"/>
    <w:rsid w:val="00C55F18"/>
    <w:rsid w:val="00C55FF9"/>
    <w:rsid w:val="00C5603A"/>
    <w:rsid w:val="00C560EA"/>
    <w:rsid w:val="00C56677"/>
    <w:rsid w:val="00C567C8"/>
    <w:rsid w:val="00C56B57"/>
    <w:rsid w:val="00C56C0A"/>
    <w:rsid w:val="00C56DB7"/>
    <w:rsid w:val="00C57198"/>
    <w:rsid w:val="00C5745B"/>
    <w:rsid w:val="00C574B4"/>
    <w:rsid w:val="00C57686"/>
    <w:rsid w:val="00C5774B"/>
    <w:rsid w:val="00C5779B"/>
    <w:rsid w:val="00C57C27"/>
    <w:rsid w:val="00C57D1C"/>
    <w:rsid w:val="00C57DE2"/>
    <w:rsid w:val="00C57F5C"/>
    <w:rsid w:val="00C60082"/>
    <w:rsid w:val="00C600CC"/>
    <w:rsid w:val="00C600D0"/>
    <w:rsid w:val="00C60692"/>
    <w:rsid w:val="00C6081D"/>
    <w:rsid w:val="00C6096E"/>
    <w:rsid w:val="00C60C84"/>
    <w:rsid w:val="00C60D5B"/>
    <w:rsid w:val="00C60D64"/>
    <w:rsid w:val="00C60D92"/>
    <w:rsid w:val="00C60F13"/>
    <w:rsid w:val="00C60F1B"/>
    <w:rsid w:val="00C60F60"/>
    <w:rsid w:val="00C612BD"/>
    <w:rsid w:val="00C6130B"/>
    <w:rsid w:val="00C6136C"/>
    <w:rsid w:val="00C6136D"/>
    <w:rsid w:val="00C61CE7"/>
    <w:rsid w:val="00C621C3"/>
    <w:rsid w:val="00C62270"/>
    <w:rsid w:val="00C622AD"/>
    <w:rsid w:val="00C62620"/>
    <w:rsid w:val="00C62660"/>
    <w:rsid w:val="00C62BA9"/>
    <w:rsid w:val="00C63031"/>
    <w:rsid w:val="00C6327B"/>
    <w:rsid w:val="00C632A6"/>
    <w:rsid w:val="00C63EB2"/>
    <w:rsid w:val="00C63EE6"/>
    <w:rsid w:val="00C64110"/>
    <w:rsid w:val="00C64219"/>
    <w:rsid w:val="00C64295"/>
    <w:rsid w:val="00C648E6"/>
    <w:rsid w:val="00C64960"/>
    <w:rsid w:val="00C649C6"/>
    <w:rsid w:val="00C64BBA"/>
    <w:rsid w:val="00C64C42"/>
    <w:rsid w:val="00C64D5B"/>
    <w:rsid w:val="00C6552E"/>
    <w:rsid w:val="00C656EF"/>
    <w:rsid w:val="00C65783"/>
    <w:rsid w:val="00C65911"/>
    <w:rsid w:val="00C6594B"/>
    <w:rsid w:val="00C6609A"/>
    <w:rsid w:val="00C66206"/>
    <w:rsid w:val="00C66338"/>
    <w:rsid w:val="00C66856"/>
    <w:rsid w:val="00C66868"/>
    <w:rsid w:val="00C668D0"/>
    <w:rsid w:val="00C66D68"/>
    <w:rsid w:val="00C66D93"/>
    <w:rsid w:val="00C67162"/>
    <w:rsid w:val="00C67441"/>
    <w:rsid w:val="00C67731"/>
    <w:rsid w:val="00C67832"/>
    <w:rsid w:val="00C678A1"/>
    <w:rsid w:val="00C679E5"/>
    <w:rsid w:val="00C67A36"/>
    <w:rsid w:val="00C67C55"/>
    <w:rsid w:val="00C67D59"/>
    <w:rsid w:val="00C703AA"/>
    <w:rsid w:val="00C70738"/>
    <w:rsid w:val="00C710AB"/>
    <w:rsid w:val="00C712A6"/>
    <w:rsid w:val="00C7142F"/>
    <w:rsid w:val="00C71451"/>
    <w:rsid w:val="00C715EA"/>
    <w:rsid w:val="00C71D2A"/>
    <w:rsid w:val="00C71E22"/>
    <w:rsid w:val="00C72005"/>
    <w:rsid w:val="00C72039"/>
    <w:rsid w:val="00C72071"/>
    <w:rsid w:val="00C7210C"/>
    <w:rsid w:val="00C7210F"/>
    <w:rsid w:val="00C721AF"/>
    <w:rsid w:val="00C722A2"/>
    <w:rsid w:val="00C722AE"/>
    <w:rsid w:val="00C722E9"/>
    <w:rsid w:val="00C72426"/>
    <w:rsid w:val="00C726B5"/>
    <w:rsid w:val="00C727F3"/>
    <w:rsid w:val="00C728DB"/>
    <w:rsid w:val="00C729C2"/>
    <w:rsid w:val="00C72A72"/>
    <w:rsid w:val="00C72AB6"/>
    <w:rsid w:val="00C72AD1"/>
    <w:rsid w:val="00C72B6C"/>
    <w:rsid w:val="00C72BD3"/>
    <w:rsid w:val="00C72C96"/>
    <w:rsid w:val="00C73B65"/>
    <w:rsid w:val="00C73CF3"/>
    <w:rsid w:val="00C73D8D"/>
    <w:rsid w:val="00C73E3C"/>
    <w:rsid w:val="00C74144"/>
    <w:rsid w:val="00C7436C"/>
    <w:rsid w:val="00C7458A"/>
    <w:rsid w:val="00C745C9"/>
    <w:rsid w:val="00C7464B"/>
    <w:rsid w:val="00C748C4"/>
    <w:rsid w:val="00C74E20"/>
    <w:rsid w:val="00C750FE"/>
    <w:rsid w:val="00C7510F"/>
    <w:rsid w:val="00C752E0"/>
    <w:rsid w:val="00C752F4"/>
    <w:rsid w:val="00C754F5"/>
    <w:rsid w:val="00C757CE"/>
    <w:rsid w:val="00C758BC"/>
    <w:rsid w:val="00C75D51"/>
    <w:rsid w:val="00C75F62"/>
    <w:rsid w:val="00C763E5"/>
    <w:rsid w:val="00C76419"/>
    <w:rsid w:val="00C7643C"/>
    <w:rsid w:val="00C764AF"/>
    <w:rsid w:val="00C765E9"/>
    <w:rsid w:val="00C766C9"/>
    <w:rsid w:val="00C7674A"/>
    <w:rsid w:val="00C76B29"/>
    <w:rsid w:val="00C76FE8"/>
    <w:rsid w:val="00C77247"/>
    <w:rsid w:val="00C77251"/>
    <w:rsid w:val="00C773DC"/>
    <w:rsid w:val="00C77BDE"/>
    <w:rsid w:val="00C77C07"/>
    <w:rsid w:val="00C8001E"/>
    <w:rsid w:val="00C801AC"/>
    <w:rsid w:val="00C80432"/>
    <w:rsid w:val="00C8085D"/>
    <w:rsid w:val="00C80892"/>
    <w:rsid w:val="00C80A5A"/>
    <w:rsid w:val="00C80C39"/>
    <w:rsid w:val="00C80E7D"/>
    <w:rsid w:val="00C810B9"/>
    <w:rsid w:val="00C81442"/>
    <w:rsid w:val="00C81475"/>
    <w:rsid w:val="00C815B6"/>
    <w:rsid w:val="00C81850"/>
    <w:rsid w:val="00C81A31"/>
    <w:rsid w:val="00C81B0E"/>
    <w:rsid w:val="00C81BB6"/>
    <w:rsid w:val="00C81D49"/>
    <w:rsid w:val="00C81DD2"/>
    <w:rsid w:val="00C81F3D"/>
    <w:rsid w:val="00C81F4E"/>
    <w:rsid w:val="00C81F85"/>
    <w:rsid w:val="00C81F99"/>
    <w:rsid w:val="00C820C2"/>
    <w:rsid w:val="00C820CB"/>
    <w:rsid w:val="00C82175"/>
    <w:rsid w:val="00C822E4"/>
    <w:rsid w:val="00C82440"/>
    <w:rsid w:val="00C824B8"/>
    <w:rsid w:val="00C8256B"/>
    <w:rsid w:val="00C825EE"/>
    <w:rsid w:val="00C82621"/>
    <w:rsid w:val="00C8262E"/>
    <w:rsid w:val="00C826BC"/>
    <w:rsid w:val="00C82776"/>
    <w:rsid w:val="00C827C6"/>
    <w:rsid w:val="00C82A6F"/>
    <w:rsid w:val="00C82B8D"/>
    <w:rsid w:val="00C83074"/>
    <w:rsid w:val="00C8313F"/>
    <w:rsid w:val="00C833BC"/>
    <w:rsid w:val="00C8377E"/>
    <w:rsid w:val="00C83906"/>
    <w:rsid w:val="00C83A37"/>
    <w:rsid w:val="00C83A78"/>
    <w:rsid w:val="00C83A8E"/>
    <w:rsid w:val="00C83BA4"/>
    <w:rsid w:val="00C841A9"/>
    <w:rsid w:val="00C84299"/>
    <w:rsid w:val="00C843DF"/>
    <w:rsid w:val="00C84567"/>
    <w:rsid w:val="00C8488D"/>
    <w:rsid w:val="00C848F8"/>
    <w:rsid w:val="00C84DDA"/>
    <w:rsid w:val="00C853B6"/>
    <w:rsid w:val="00C8548A"/>
    <w:rsid w:val="00C85B9D"/>
    <w:rsid w:val="00C85C9A"/>
    <w:rsid w:val="00C85CB1"/>
    <w:rsid w:val="00C8616A"/>
    <w:rsid w:val="00C86391"/>
    <w:rsid w:val="00C863BC"/>
    <w:rsid w:val="00C86583"/>
    <w:rsid w:val="00C86A7A"/>
    <w:rsid w:val="00C87458"/>
    <w:rsid w:val="00C87648"/>
    <w:rsid w:val="00C8797A"/>
    <w:rsid w:val="00C87D69"/>
    <w:rsid w:val="00C87D8C"/>
    <w:rsid w:val="00C87E40"/>
    <w:rsid w:val="00C87FFD"/>
    <w:rsid w:val="00C90056"/>
    <w:rsid w:val="00C9007C"/>
    <w:rsid w:val="00C90122"/>
    <w:rsid w:val="00C90630"/>
    <w:rsid w:val="00C90678"/>
    <w:rsid w:val="00C90A92"/>
    <w:rsid w:val="00C90BBF"/>
    <w:rsid w:val="00C91365"/>
    <w:rsid w:val="00C915B1"/>
    <w:rsid w:val="00C917D7"/>
    <w:rsid w:val="00C919EA"/>
    <w:rsid w:val="00C91ACD"/>
    <w:rsid w:val="00C91FDA"/>
    <w:rsid w:val="00C9203C"/>
    <w:rsid w:val="00C9246C"/>
    <w:rsid w:val="00C924E7"/>
    <w:rsid w:val="00C9272D"/>
    <w:rsid w:val="00C92C32"/>
    <w:rsid w:val="00C92C5C"/>
    <w:rsid w:val="00C92E0C"/>
    <w:rsid w:val="00C92E7D"/>
    <w:rsid w:val="00C92EA7"/>
    <w:rsid w:val="00C934D1"/>
    <w:rsid w:val="00C935CA"/>
    <w:rsid w:val="00C935F5"/>
    <w:rsid w:val="00C93784"/>
    <w:rsid w:val="00C93851"/>
    <w:rsid w:val="00C93885"/>
    <w:rsid w:val="00C939FB"/>
    <w:rsid w:val="00C93B1C"/>
    <w:rsid w:val="00C93D64"/>
    <w:rsid w:val="00C93DFE"/>
    <w:rsid w:val="00C93EDC"/>
    <w:rsid w:val="00C93EE8"/>
    <w:rsid w:val="00C945D2"/>
    <w:rsid w:val="00C94F9C"/>
    <w:rsid w:val="00C951C0"/>
    <w:rsid w:val="00C95451"/>
    <w:rsid w:val="00C957AE"/>
    <w:rsid w:val="00C9596B"/>
    <w:rsid w:val="00C95C63"/>
    <w:rsid w:val="00C95F04"/>
    <w:rsid w:val="00C95FDB"/>
    <w:rsid w:val="00C961B7"/>
    <w:rsid w:val="00C9657C"/>
    <w:rsid w:val="00C965CD"/>
    <w:rsid w:val="00C9694A"/>
    <w:rsid w:val="00C96E89"/>
    <w:rsid w:val="00C970B2"/>
    <w:rsid w:val="00C975E5"/>
    <w:rsid w:val="00C97726"/>
    <w:rsid w:val="00C978B1"/>
    <w:rsid w:val="00C979A8"/>
    <w:rsid w:val="00C979CA"/>
    <w:rsid w:val="00C97A26"/>
    <w:rsid w:val="00C97AD1"/>
    <w:rsid w:val="00C97B38"/>
    <w:rsid w:val="00C97BE9"/>
    <w:rsid w:val="00C97F08"/>
    <w:rsid w:val="00CA02CA"/>
    <w:rsid w:val="00CA0323"/>
    <w:rsid w:val="00CA03C8"/>
    <w:rsid w:val="00CA04F4"/>
    <w:rsid w:val="00CA0924"/>
    <w:rsid w:val="00CA095F"/>
    <w:rsid w:val="00CA0AC0"/>
    <w:rsid w:val="00CA1105"/>
    <w:rsid w:val="00CA11B7"/>
    <w:rsid w:val="00CA1210"/>
    <w:rsid w:val="00CA15A8"/>
    <w:rsid w:val="00CA1628"/>
    <w:rsid w:val="00CA1730"/>
    <w:rsid w:val="00CA1D1E"/>
    <w:rsid w:val="00CA1E20"/>
    <w:rsid w:val="00CA1EC6"/>
    <w:rsid w:val="00CA1EFC"/>
    <w:rsid w:val="00CA1F21"/>
    <w:rsid w:val="00CA219E"/>
    <w:rsid w:val="00CA2316"/>
    <w:rsid w:val="00CA235A"/>
    <w:rsid w:val="00CA2B29"/>
    <w:rsid w:val="00CA2C10"/>
    <w:rsid w:val="00CA2C36"/>
    <w:rsid w:val="00CA2D37"/>
    <w:rsid w:val="00CA3007"/>
    <w:rsid w:val="00CA33EE"/>
    <w:rsid w:val="00CA37BB"/>
    <w:rsid w:val="00CA3905"/>
    <w:rsid w:val="00CA3B70"/>
    <w:rsid w:val="00CA3BA4"/>
    <w:rsid w:val="00CA3C3D"/>
    <w:rsid w:val="00CA3E37"/>
    <w:rsid w:val="00CA42FB"/>
    <w:rsid w:val="00CA434B"/>
    <w:rsid w:val="00CA45EC"/>
    <w:rsid w:val="00CA46AC"/>
    <w:rsid w:val="00CA4FC2"/>
    <w:rsid w:val="00CA4FE2"/>
    <w:rsid w:val="00CA509F"/>
    <w:rsid w:val="00CA54A1"/>
    <w:rsid w:val="00CA580E"/>
    <w:rsid w:val="00CA5AEA"/>
    <w:rsid w:val="00CA5BE8"/>
    <w:rsid w:val="00CA5E21"/>
    <w:rsid w:val="00CA5E40"/>
    <w:rsid w:val="00CA608C"/>
    <w:rsid w:val="00CA6229"/>
    <w:rsid w:val="00CA6709"/>
    <w:rsid w:val="00CA69C5"/>
    <w:rsid w:val="00CA6ABE"/>
    <w:rsid w:val="00CA6BF5"/>
    <w:rsid w:val="00CA6CF3"/>
    <w:rsid w:val="00CA6FF2"/>
    <w:rsid w:val="00CA701C"/>
    <w:rsid w:val="00CA713C"/>
    <w:rsid w:val="00CA71CC"/>
    <w:rsid w:val="00CA724E"/>
    <w:rsid w:val="00CA726D"/>
    <w:rsid w:val="00CA7833"/>
    <w:rsid w:val="00CA78BA"/>
    <w:rsid w:val="00CA7D73"/>
    <w:rsid w:val="00CB0482"/>
    <w:rsid w:val="00CB0A84"/>
    <w:rsid w:val="00CB0AB0"/>
    <w:rsid w:val="00CB0AB8"/>
    <w:rsid w:val="00CB0AFF"/>
    <w:rsid w:val="00CB1003"/>
    <w:rsid w:val="00CB11F8"/>
    <w:rsid w:val="00CB1656"/>
    <w:rsid w:val="00CB1932"/>
    <w:rsid w:val="00CB1B1C"/>
    <w:rsid w:val="00CB1C62"/>
    <w:rsid w:val="00CB2062"/>
    <w:rsid w:val="00CB2133"/>
    <w:rsid w:val="00CB2360"/>
    <w:rsid w:val="00CB24AB"/>
    <w:rsid w:val="00CB264E"/>
    <w:rsid w:val="00CB2980"/>
    <w:rsid w:val="00CB2CDD"/>
    <w:rsid w:val="00CB2DB5"/>
    <w:rsid w:val="00CB35BE"/>
    <w:rsid w:val="00CB3650"/>
    <w:rsid w:val="00CB369E"/>
    <w:rsid w:val="00CB3876"/>
    <w:rsid w:val="00CB3A7E"/>
    <w:rsid w:val="00CB3B96"/>
    <w:rsid w:val="00CB3CB7"/>
    <w:rsid w:val="00CB424B"/>
    <w:rsid w:val="00CB425D"/>
    <w:rsid w:val="00CB4328"/>
    <w:rsid w:val="00CB4751"/>
    <w:rsid w:val="00CB49BD"/>
    <w:rsid w:val="00CB4A21"/>
    <w:rsid w:val="00CB4DEA"/>
    <w:rsid w:val="00CB4E19"/>
    <w:rsid w:val="00CB4F2C"/>
    <w:rsid w:val="00CB500F"/>
    <w:rsid w:val="00CB5144"/>
    <w:rsid w:val="00CB5149"/>
    <w:rsid w:val="00CB5213"/>
    <w:rsid w:val="00CB5A49"/>
    <w:rsid w:val="00CB5CF5"/>
    <w:rsid w:val="00CB5DA8"/>
    <w:rsid w:val="00CB5F82"/>
    <w:rsid w:val="00CB60EE"/>
    <w:rsid w:val="00CB61A9"/>
    <w:rsid w:val="00CB62C7"/>
    <w:rsid w:val="00CB6648"/>
    <w:rsid w:val="00CB6663"/>
    <w:rsid w:val="00CB68C8"/>
    <w:rsid w:val="00CB6A38"/>
    <w:rsid w:val="00CB6A5B"/>
    <w:rsid w:val="00CB6BEF"/>
    <w:rsid w:val="00CB6E6E"/>
    <w:rsid w:val="00CB6F98"/>
    <w:rsid w:val="00CB708B"/>
    <w:rsid w:val="00CB7357"/>
    <w:rsid w:val="00CB7595"/>
    <w:rsid w:val="00CB77E6"/>
    <w:rsid w:val="00CB78BA"/>
    <w:rsid w:val="00CB78C7"/>
    <w:rsid w:val="00CB78EE"/>
    <w:rsid w:val="00CB7C00"/>
    <w:rsid w:val="00CB7D94"/>
    <w:rsid w:val="00CC005A"/>
    <w:rsid w:val="00CC00BF"/>
    <w:rsid w:val="00CC00F7"/>
    <w:rsid w:val="00CC0347"/>
    <w:rsid w:val="00CC05C2"/>
    <w:rsid w:val="00CC05DA"/>
    <w:rsid w:val="00CC05F6"/>
    <w:rsid w:val="00CC0697"/>
    <w:rsid w:val="00CC070A"/>
    <w:rsid w:val="00CC0960"/>
    <w:rsid w:val="00CC0A5B"/>
    <w:rsid w:val="00CC0AAD"/>
    <w:rsid w:val="00CC0BB8"/>
    <w:rsid w:val="00CC0F5C"/>
    <w:rsid w:val="00CC1521"/>
    <w:rsid w:val="00CC15D4"/>
    <w:rsid w:val="00CC17B5"/>
    <w:rsid w:val="00CC1862"/>
    <w:rsid w:val="00CC1B0D"/>
    <w:rsid w:val="00CC1BCD"/>
    <w:rsid w:val="00CC1CF2"/>
    <w:rsid w:val="00CC2114"/>
    <w:rsid w:val="00CC2498"/>
    <w:rsid w:val="00CC256F"/>
    <w:rsid w:val="00CC2BEE"/>
    <w:rsid w:val="00CC2F0E"/>
    <w:rsid w:val="00CC30D6"/>
    <w:rsid w:val="00CC348D"/>
    <w:rsid w:val="00CC34C6"/>
    <w:rsid w:val="00CC3B64"/>
    <w:rsid w:val="00CC3B76"/>
    <w:rsid w:val="00CC3BA4"/>
    <w:rsid w:val="00CC3F97"/>
    <w:rsid w:val="00CC3FEB"/>
    <w:rsid w:val="00CC3FFC"/>
    <w:rsid w:val="00CC4020"/>
    <w:rsid w:val="00CC4444"/>
    <w:rsid w:val="00CC460A"/>
    <w:rsid w:val="00CC470B"/>
    <w:rsid w:val="00CC4B49"/>
    <w:rsid w:val="00CC4D4B"/>
    <w:rsid w:val="00CC4F70"/>
    <w:rsid w:val="00CC51E6"/>
    <w:rsid w:val="00CC5329"/>
    <w:rsid w:val="00CC5399"/>
    <w:rsid w:val="00CC5959"/>
    <w:rsid w:val="00CC5B43"/>
    <w:rsid w:val="00CC5CBB"/>
    <w:rsid w:val="00CC5E8B"/>
    <w:rsid w:val="00CC5EAB"/>
    <w:rsid w:val="00CC60F8"/>
    <w:rsid w:val="00CC65D9"/>
    <w:rsid w:val="00CC66AE"/>
    <w:rsid w:val="00CC6819"/>
    <w:rsid w:val="00CC6ACA"/>
    <w:rsid w:val="00CC6C8B"/>
    <w:rsid w:val="00CC6CB5"/>
    <w:rsid w:val="00CC6DF4"/>
    <w:rsid w:val="00CC6EEA"/>
    <w:rsid w:val="00CC7038"/>
    <w:rsid w:val="00CC705D"/>
    <w:rsid w:val="00CC72EC"/>
    <w:rsid w:val="00CC750F"/>
    <w:rsid w:val="00CC76D9"/>
    <w:rsid w:val="00CC7935"/>
    <w:rsid w:val="00CC7D59"/>
    <w:rsid w:val="00CC7E84"/>
    <w:rsid w:val="00CC7F7E"/>
    <w:rsid w:val="00CD006C"/>
    <w:rsid w:val="00CD0173"/>
    <w:rsid w:val="00CD0208"/>
    <w:rsid w:val="00CD026B"/>
    <w:rsid w:val="00CD0543"/>
    <w:rsid w:val="00CD072F"/>
    <w:rsid w:val="00CD07DB"/>
    <w:rsid w:val="00CD0873"/>
    <w:rsid w:val="00CD0BE7"/>
    <w:rsid w:val="00CD0BEA"/>
    <w:rsid w:val="00CD0C86"/>
    <w:rsid w:val="00CD0CF7"/>
    <w:rsid w:val="00CD0D8F"/>
    <w:rsid w:val="00CD0E5A"/>
    <w:rsid w:val="00CD0F99"/>
    <w:rsid w:val="00CD1375"/>
    <w:rsid w:val="00CD185F"/>
    <w:rsid w:val="00CD1995"/>
    <w:rsid w:val="00CD1A29"/>
    <w:rsid w:val="00CD1A70"/>
    <w:rsid w:val="00CD1AF1"/>
    <w:rsid w:val="00CD1FAB"/>
    <w:rsid w:val="00CD2062"/>
    <w:rsid w:val="00CD2824"/>
    <w:rsid w:val="00CD2977"/>
    <w:rsid w:val="00CD2B3A"/>
    <w:rsid w:val="00CD2D9A"/>
    <w:rsid w:val="00CD3032"/>
    <w:rsid w:val="00CD31A7"/>
    <w:rsid w:val="00CD33F2"/>
    <w:rsid w:val="00CD3527"/>
    <w:rsid w:val="00CD3552"/>
    <w:rsid w:val="00CD37B0"/>
    <w:rsid w:val="00CD387D"/>
    <w:rsid w:val="00CD38EB"/>
    <w:rsid w:val="00CD42FD"/>
    <w:rsid w:val="00CD44BB"/>
    <w:rsid w:val="00CD4604"/>
    <w:rsid w:val="00CD4932"/>
    <w:rsid w:val="00CD4C75"/>
    <w:rsid w:val="00CD4CFA"/>
    <w:rsid w:val="00CD5077"/>
    <w:rsid w:val="00CD510B"/>
    <w:rsid w:val="00CD537A"/>
    <w:rsid w:val="00CD54B8"/>
    <w:rsid w:val="00CD57AA"/>
    <w:rsid w:val="00CD58E3"/>
    <w:rsid w:val="00CD599C"/>
    <w:rsid w:val="00CD59B1"/>
    <w:rsid w:val="00CD5B45"/>
    <w:rsid w:val="00CD5DE2"/>
    <w:rsid w:val="00CD5F86"/>
    <w:rsid w:val="00CD6059"/>
    <w:rsid w:val="00CD6065"/>
    <w:rsid w:val="00CD6711"/>
    <w:rsid w:val="00CD679A"/>
    <w:rsid w:val="00CD67DD"/>
    <w:rsid w:val="00CD6861"/>
    <w:rsid w:val="00CD6925"/>
    <w:rsid w:val="00CD6BAD"/>
    <w:rsid w:val="00CD6BF2"/>
    <w:rsid w:val="00CD6D7A"/>
    <w:rsid w:val="00CD6F9D"/>
    <w:rsid w:val="00CD70B2"/>
    <w:rsid w:val="00CD70F7"/>
    <w:rsid w:val="00CD720C"/>
    <w:rsid w:val="00CD72BE"/>
    <w:rsid w:val="00CD753D"/>
    <w:rsid w:val="00CD7593"/>
    <w:rsid w:val="00CD7907"/>
    <w:rsid w:val="00CD79BB"/>
    <w:rsid w:val="00CD7A24"/>
    <w:rsid w:val="00CD7B7B"/>
    <w:rsid w:val="00CD7BA0"/>
    <w:rsid w:val="00CE0025"/>
    <w:rsid w:val="00CE00A3"/>
    <w:rsid w:val="00CE031A"/>
    <w:rsid w:val="00CE0746"/>
    <w:rsid w:val="00CE09CD"/>
    <w:rsid w:val="00CE0ABA"/>
    <w:rsid w:val="00CE0BDC"/>
    <w:rsid w:val="00CE0D21"/>
    <w:rsid w:val="00CE1361"/>
    <w:rsid w:val="00CE14B0"/>
    <w:rsid w:val="00CE15BC"/>
    <w:rsid w:val="00CE15DE"/>
    <w:rsid w:val="00CE1688"/>
    <w:rsid w:val="00CE1697"/>
    <w:rsid w:val="00CE16F6"/>
    <w:rsid w:val="00CE1A7C"/>
    <w:rsid w:val="00CE1FE7"/>
    <w:rsid w:val="00CE23F2"/>
    <w:rsid w:val="00CE24F7"/>
    <w:rsid w:val="00CE2757"/>
    <w:rsid w:val="00CE29B5"/>
    <w:rsid w:val="00CE2BBD"/>
    <w:rsid w:val="00CE2C8A"/>
    <w:rsid w:val="00CE2D4F"/>
    <w:rsid w:val="00CE2FB1"/>
    <w:rsid w:val="00CE3277"/>
    <w:rsid w:val="00CE3428"/>
    <w:rsid w:val="00CE3581"/>
    <w:rsid w:val="00CE36DA"/>
    <w:rsid w:val="00CE3A86"/>
    <w:rsid w:val="00CE3C1D"/>
    <w:rsid w:val="00CE3D41"/>
    <w:rsid w:val="00CE3FE7"/>
    <w:rsid w:val="00CE4007"/>
    <w:rsid w:val="00CE44E2"/>
    <w:rsid w:val="00CE44E4"/>
    <w:rsid w:val="00CE4A76"/>
    <w:rsid w:val="00CE4DF2"/>
    <w:rsid w:val="00CE4FAF"/>
    <w:rsid w:val="00CE5047"/>
    <w:rsid w:val="00CE5957"/>
    <w:rsid w:val="00CE5D3B"/>
    <w:rsid w:val="00CE5D90"/>
    <w:rsid w:val="00CE5EB2"/>
    <w:rsid w:val="00CE6027"/>
    <w:rsid w:val="00CE60F1"/>
    <w:rsid w:val="00CE6227"/>
    <w:rsid w:val="00CE627F"/>
    <w:rsid w:val="00CE65FF"/>
    <w:rsid w:val="00CE667F"/>
    <w:rsid w:val="00CE6764"/>
    <w:rsid w:val="00CE677C"/>
    <w:rsid w:val="00CE6C97"/>
    <w:rsid w:val="00CE6E9B"/>
    <w:rsid w:val="00CE7377"/>
    <w:rsid w:val="00CE7550"/>
    <w:rsid w:val="00CE7830"/>
    <w:rsid w:val="00CE7841"/>
    <w:rsid w:val="00CE78C5"/>
    <w:rsid w:val="00CE7965"/>
    <w:rsid w:val="00CE7E1A"/>
    <w:rsid w:val="00CF017F"/>
    <w:rsid w:val="00CF024C"/>
    <w:rsid w:val="00CF0625"/>
    <w:rsid w:val="00CF07A8"/>
    <w:rsid w:val="00CF09C5"/>
    <w:rsid w:val="00CF0B72"/>
    <w:rsid w:val="00CF0C51"/>
    <w:rsid w:val="00CF0EAF"/>
    <w:rsid w:val="00CF19DC"/>
    <w:rsid w:val="00CF1A6B"/>
    <w:rsid w:val="00CF1C4A"/>
    <w:rsid w:val="00CF1EA2"/>
    <w:rsid w:val="00CF21D7"/>
    <w:rsid w:val="00CF22C0"/>
    <w:rsid w:val="00CF22E4"/>
    <w:rsid w:val="00CF22F4"/>
    <w:rsid w:val="00CF2438"/>
    <w:rsid w:val="00CF24F5"/>
    <w:rsid w:val="00CF2529"/>
    <w:rsid w:val="00CF252C"/>
    <w:rsid w:val="00CF278B"/>
    <w:rsid w:val="00CF2A1B"/>
    <w:rsid w:val="00CF2C19"/>
    <w:rsid w:val="00CF2C77"/>
    <w:rsid w:val="00CF37BF"/>
    <w:rsid w:val="00CF38D8"/>
    <w:rsid w:val="00CF3910"/>
    <w:rsid w:val="00CF3969"/>
    <w:rsid w:val="00CF3A86"/>
    <w:rsid w:val="00CF3B74"/>
    <w:rsid w:val="00CF3C9B"/>
    <w:rsid w:val="00CF3CE9"/>
    <w:rsid w:val="00CF3E03"/>
    <w:rsid w:val="00CF40C7"/>
    <w:rsid w:val="00CF4776"/>
    <w:rsid w:val="00CF4FCE"/>
    <w:rsid w:val="00CF4FFC"/>
    <w:rsid w:val="00CF50A6"/>
    <w:rsid w:val="00CF5274"/>
    <w:rsid w:val="00CF55CB"/>
    <w:rsid w:val="00CF5682"/>
    <w:rsid w:val="00CF57B1"/>
    <w:rsid w:val="00CF5835"/>
    <w:rsid w:val="00CF5841"/>
    <w:rsid w:val="00CF588F"/>
    <w:rsid w:val="00CF5B4A"/>
    <w:rsid w:val="00CF5FF8"/>
    <w:rsid w:val="00CF622D"/>
    <w:rsid w:val="00CF627C"/>
    <w:rsid w:val="00CF6324"/>
    <w:rsid w:val="00CF6436"/>
    <w:rsid w:val="00CF6791"/>
    <w:rsid w:val="00CF6C6A"/>
    <w:rsid w:val="00CF6F75"/>
    <w:rsid w:val="00CF74C0"/>
    <w:rsid w:val="00CF7657"/>
    <w:rsid w:val="00CF7664"/>
    <w:rsid w:val="00CF7B5C"/>
    <w:rsid w:val="00CF7DC0"/>
    <w:rsid w:val="00D00541"/>
    <w:rsid w:val="00D00D2A"/>
    <w:rsid w:val="00D00D30"/>
    <w:rsid w:val="00D00E7B"/>
    <w:rsid w:val="00D01031"/>
    <w:rsid w:val="00D011EC"/>
    <w:rsid w:val="00D0127E"/>
    <w:rsid w:val="00D0129D"/>
    <w:rsid w:val="00D0139F"/>
    <w:rsid w:val="00D01825"/>
    <w:rsid w:val="00D01ABD"/>
    <w:rsid w:val="00D01DB6"/>
    <w:rsid w:val="00D01F64"/>
    <w:rsid w:val="00D01FF7"/>
    <w:rsid w:val="00D02003"/>
    <w:rsid w:val="00D02174"/>
    <w:rsid w:val="00D02301"/>
    <w:rsid w:val="00D02455"/>
    <w:rsid w:val="00D025D7"/>
    <w:rsid w:val="00D02984"/>
    <w:rsid w:val="00D02D20"/>
    <w:rsid w:val="00D02E12"/>
    <w:rsid w:val="00D02FF3"/>
    <w:rsid w:val="00D0302E"/>
    <w:rsid w:val="00D03459"/>
    <w:rsid w:val="00D036D6"/>
    <w:rsid w:val="00D03832"/>
    <w:rsid w:val="00D03951"/>
    <w:rsid w:val="00D03ACE"/>
    <w:rsid w:val="00D03D08"/>
    <w:rsid w:val="00D03E04"/>
    <w:rsid w:val="00D04115"/>
    <w:rsid w:val="00D0411F"/>
    <w:rsid w:val="00D04484"/>
    <w:rsid w:val="00D04914"/>
    <w:rsid w:val="00D04CE5"/>
    <w:rsid w:val="00D0513F"/>
    <w:rsid w:val="00D052CF"/>
    <w:rsid w:val="00D054BE"/>
    <w:rsid w:val="00D0587B"/>
    <w:rsid w:val="00D058E8"/>
    <w:rsid w:val="00D05B92"/>
    <w:rsid w:val="00D05C25"/>
    <w:rsid w:val="00D05D5E"/>
    <w:rsid w:val="00D05E22"/>
    <w:rsid w:val="00D0600A"/>
    <w:rsid w:val="00D0608F"/>
    <w:rsid w:val="00D06138"/>
    <w:rsid w:val="00D061AF"/>
    <w:rsid w:val="00D0629A"/>
    <w:rsid w:val="00D066CB"/>
    <w:rsid w:val="00D06745"/>
    <w:rsid w:val="00D0681E"/>
    <w:rsid w:val="00D069A2"/>
    <w:rsid w:val="00D06B91"/>
    <w:rsid w:val="00D06C47"/>
    <w:rsid w:val="00D06E5C"/>
    <w:rsid w:val="00D072B8"/>
    <w:rsid w:val="00D07608"/>
    <w:rsid w:val="00D0774D"/>
    <w:rsid w:val="00D07AD6"/>
    <w:rsid w:val="00D07D76"/>
    <w:rsid w:val="00D07E82"/>
    <w:rsid w:val="00D07EF9"/>
    <w:rsid w:val="00D07F16"/>
    <w:rsid w:val="00D101EB"/>
    <w:rsid w:val="00D10264"/>
    <w:rsid w:val="00D10673"/>
    <w:rsid w:val="00D1081A"/>
    <w:rsid w:val="00D10A40"/>
    <w:rsid w:val="00D10AA7"/>
    <w:rsid w:val="00D10CB8"/>
    <w:rsid w:val="00D10DB1"/>
    <w:rsid w:val="00D10F49"/>
    <w:rsid w:val="00D110FD"/>
    <w:rsid w:val="00D11175"/>
    <w:rsid w:val="00D11192"/>
    <w:rsid w:val="00D111B9"/>
    <w:rsid w:val="00D113E7"/>
    <w:rsid w:val="00D116C3"/>
    <w:rsid w:val="00D122A0"/>
    <w:rsid w:val="00D123F6"/>
    <w:rsid w:val="00D1256C"/>
    <w:rsid w:val="00D126A0"/>
    <w:rsid w:val="00D12808"/>
    <w:rsid w:val="00D12A88"/>
    <w:rsid w:val="00D12D28"/>
    <w:rsid w:val="00D13073"/>
    <w:rsid w:val="00D1391A"/>
    <w:rsid w:val="00D13998"/>
    <w:rsid w:val="00D13AA5"/>
    <w:rsid w:val="00D13CD8"/>
    <w:rsid w:val="00D13EA8"/>
    <w:rsid w:val="00D13EF1"/>
    <w:rsid w:val="00D13F11"/>
    <w:rsid w:val="00D1406D"/>
    <w:rsid w:val="00D143B5"/>
    <w:rsid w:val="00D1495F"/>
    <w:rsid w:val="00D149B6"/>
    <w:rsid w:val="00D1520F"/>
    <w:rsid w:val="00D152B2"/>
    <w:rsid w:val="00D1564C"/>
    <w:rsid w:val="00D156DE"/>
    <w:rsid w:val="00D1586A"/>
    <w:rsid w:val="00D158BA"/>
    <w:rsid w:val="00D15B15"/>
    <w:rsid w:val="00D15B63"/>
    <w:rsid w:val="00D15BB8"/>
    <w:rsid w:val="00D15F97"/>
    <w:rsid w:val="00D16222"/>
    <w:rsid w:val="00D16289"/>
    <w:rsid w:val="00D166DC"/>
    <w:rsid w:val="00D168FD"/>
    <w:rsid w:val="00D16B2C"/>
    <w:rsid w:val="00D16B38"/>
    <w:rsid w:val="00D16CC6"/>
    <w:rsid w:val="00D17003"/>
    <w:rsid w:val="00D17394"/>
    <w:rsid w:val="00D173DD"/>
    <w:rsid w:val="00D17705"/>
    <w:rsid w:val="00D177EA"/>
    <w:rsid w:val="00D178AD"/>
    <w:rsid w:val="00D17F9F"/>
    <w:rsid w:val="00D20548"/>
    <w:rsid w:val="00D20613"/>
    <w:rsid w:val="00D207DC"/>
    <w:rsid w:val="00D2098B"/>
    <w:rsid w:val="00D20CC2"/>
    <w:rsid w:val="00D20F1A"/>
    <w:rsid w:val="00D21009"/>
    <w:rsid w:val="00D21120"/>
    <w:rsid w:val="00D21669"/>
    <w:rsid w:val="00D220B2"/>
    <w:rsid w:val="00D222F0"/>
    <w:rsid w:val="00D2237E"/>
    <w:rsid w:val="00D2249C"/>
    <w:rsid w:val="00D22798"/>
    <w:rsid w:val="00D22822"/>
    <w:rsid w:val="00D22E28"/>
    <w:rsid w:val="00D232FF"/>
    <w:rsid w:val="00D2345F"/>
    <w:rsid w:val="00D23CBD"/>
    <w:rsid w:val="00D2402B"/>
    <w:rsid w:val="00D2403F"/>
    <w:rsid w:val="00D242CC"/>
    <w:rsid w:val="00D244EE"/>
    <w:rsid w:val="00D244F3"/>
    <w:rsid w:val="00D245B1"/>
    <w:rsid w:val="00D24B83"/>
    <w:rsid w:val="00D24F06"/>
    <w:rsid w:val="00D250D1"/>
    <w:rsid w:val="00D251CC"/>
    <w:rsid w:val="00D25335"/>
    <w:rsid w:val="00D2536E"/>
    <w:rsid w:val="00D2542A"/>
    <w:rsid w:val="00D25634"/>
    <w:rsid w:val="00D257EE"/>
    <w:rsid w:val="00D25807"/>
    <w:rsid w:val="00D258F8"/>
    <w:rsid w:val="00D25B19"/>
    <w:rsid w:val="00D25DC2"/>
    <w:rsid w:val="00D25DE6"/>
    <w:rsid w:val="00D25DFC"/>
    <w:rsid w:val="00D25E50"/>
    <w:rsid w:val="00D25F53"/>
    <w:rsid w:val="00D25F7B"/>
    <w:rsid w:val="00D261F4"/>
    <w:rsid w:val="00D261FC"/>
    <w:rsid w:val="00D262B8"/>
    <w:rsid w:val="00D266A2"/>
    <w:rsid w:val="00D26836"/>
    <w:rsid w:val="00D26868"/>
    <w:rsid w:val="00D26A3F"/>
    <w:rsid w:val="00D26BBF"/>
    <w:rsid w:val="00D26BD4"/>
    <w:rsid w:val="00D26D33"/>
    <w:rsid w:val="00D26D70"/>
    <w:rsid w:val="00D26E01"/>
    <w:rsid w:val="00D26E2F"/>
    <w:rsid w:val="00D26EA3"/>
    <w:rsid w:val="00D270DD"/>
    <w:rsid w:val="00D271D3"/>
    <w:rsid w:val="00D27244"/>
    <w:rsid w:val="00D27273"/>
    <w:rsid w:val="00D274F5"/>
    <w:rsid w:val="00D27ACE"/>
    <w:rsid w:val="00D27F54"/>
    <w:rsid w:val="00D3008A"/>
    <w:rsid w:val="00D3012A"/>
    <w:rsid w:val="00D3032C"/>
    <w:rsid w:val="00D30399"/>
    <w:rsid w:val="00D30525"/>
    <w:rsid w:val="00D30735"/>
    <w:rsid w:val="00D3080A"/>
    <w:rsid w:val="00D30ACA"/>
    <w:rsid w:val="00D31312"/>
    <w:rsid w:val="00D31341"/>
    <w:rsid w:val="00D317BA"/>
    <w:rsid w:val="00D31918"/>
    <w:rsid w:val="00D31C1E"/>
    <w:rsid w:val="00D31C3A"/>
    <w:rsid w:val="00D31E1F"/>
    <w:rsid w:val="00D31F17"/>
    <w:rsid w:val="00D31FDD"/>
    <w:rsid w:val="00D32380"/>
    <w:rsid w:val="00D32448"/>
    <w:rsid w:val="00D32882"/>
    <w:rsid w:val="00D32B44"/>
    <w:rsid w:val="00D32CCF"/>
    <w:rsid w:val="00D32DBF"/>
    <w:rsid w:val="00D33296"/>
    <w:rsid w:val="00D3333E"/>
    <w:rsid w:val="00D333A3"/>
    <w:rsid w:val="00D3364F"/>
    <w:rsid w:val="00D336EE"/>
    <w:rsid w:val="00D33707"/>
    <w:rsid w:val="00D337D1"/>
    <w:rsid w:val="00D340FD"/>
    <w:rsid w:val="00D3426D"/>
    <w:rsid w:val="00D3458B"/>
    <w:rsid w:val="00D34732"/>
    <w:rsid w:val="00D347C7"/>
    <w:rsid w:val="00D34959"/>
    <w:rsid w:val="00D34AA3"/>
    <w:rsid w:val="00D34ACE"/>
    <w:rsid w:val="00D34C1C"/>
    <w:rsid w:val="00D34E5A"/>
    <w:rsid w:val="00D34EA3"/>
    <w:rsid w:val="00D353A5"/>
    <w:rsid w:val="00D35760"/>
    <w:rsid w:val="00D359DF"/>
    <w:rsid w:val="00D35AC1"/>
    <w:rsid w:val="00D35CE1"/>
    <w:rsid w:val="00D35E69"/>
    <w:rsid w:val="00D362E2"/>
    <w:rsid w:val="00D3645F"/>
    <w:rsid w:val="00D36577"/>
    <w:rsid w:val="00D36BB3"/>
    <w:rsid w:val="00D36CDA"/>
    <w:rsid w:val="00D36D14"/>
    <w:rsid w:val="00D36D17"/>
    <w:rsid w:val="00D36F8C"/>
    <w:rsid w:val="00D37343"/>
    <w:rsid w:val="00D374EC"/>
    <w:rsid w:val="00D37764"/>
    <w:rsid w:val="00D377AF"/>
    <w:rsid w:val="00D377FD"/>
    <w:rsid w:val="00D37C1B"/>
    <w:rsid w:val="00D37C55"/>
    <w:rsid w:val="00D37DB8"/>
    <w:rsid w:val="00D37F06"/>
    <w:rsid w:val="00D37FED"/>
    <w:rsid w:val="00D40070"/>
    <w:rsid w:val="00D40127"/>
    <w:rsid w:val="00D401AC"/>
    <w:rsid w:val="00D40689"/>
    <w:rsid w:val="00D4070A"/>
    <w:rsid w:val="00D40E84"/>
    <w:rsid w:val="00D40F96"/>
    <w:rsid w:val="00D41056"/>
    <w:rsid w:val="00D41E98"/>
    <w:rsid w:val="00D422B8"/>
    <w:rsid w:val="00D42351"/>
    <w:rsid w:val="00D42A7D"/>
    <w:rsid w:val="00D43230"/>
    <w:rsid w:val="00D433E1"/>
    <w:rsid w:val="00D4360B"/>
    <w:rsid w:val="00D43684"/>
    <w:rsid w:val="00D4376D"/>
    <w:rsid w:val="00D437D2"/>
    <w:rsid w:val="00D43B93"/>
    <w:rsid w:val="00D43C34"/>
    <w:rsid w:val="00D43E04"/>
    <w:rsid w:val="00D43E7F"/>
    <w:rsid w:val="00D43E92"/>
    <w:rsid w:val="00D44110"/>
    <w:rsid w:val="00D44989"/>
    <w:rsid w:val="00D44A10"/>
    <w:rsid w:val="00D44DA3"/>
    <w:rsid w:val="00D44DDB"/>
    <w:rsid w:val="00D44EF1"/>
    <w:rsid w:val="00D452FE"/>
    <w:rsid w:val="00D454B6"/>
    <w:rsid w:val="00D456BD"/>
    <w:rsid w:val="00D45739"/>
    <w:rsid w:val="00D45A30"/>
    <w:rsid w:val="00D45A65"/>
    <w:rsid w:val="00D45AEF"/>
    <w:rsid w:val="00D45BE8"/>
    <w:rsid w:val="00D45C85"/>
    <w:rsid w:val="00D46160"/>
    <w:rsid w:val="00D46565"/>
    <w:rsid w:val="00D465C6"/>
    <w:rsid w:val="00D46B4F"/>
    <w:rsid w:val="00D46E5E"/>
    <w:rsid w:val="00D46E65"/>
    <w:rsid w:val="00D47279"/>
    <w:rsid w:val="00D4764D"/>
    <w:rsid w:val="00D5030B"/>
    <w:rsid w:val="00D504D4"/>
    <w:rsid w:val="00D506A8"/>
    <w:rsid w:val="00D508F7"/>
    <w:rsid w:val="00D50911"/>
    <w:rsid w:val="00D50A54"/>
    <w:rsid w:val="00D50C4B"/>
    <w:rsid w:val="00D50DC1"/>
    <w:rsid w:val="00D51499"/>
    <w:rsid w:val="00D5169C"/>
    <w:rsid w:val="00D516B8"/>
    <w:rsid w:val="00D51750"/>
    <w:rsid w:val="00D51C00"/>
    <w:rsid w:val="00D51F7C"/>
    <w:rsid w:val="00D52092"/>
    <w:rsid w:val="00D520CD"/>
    <w:rsid w:val="00D52189"/>
    <w:rsid w:val="00D52308"/>
    <w:rsid w:val="00D527EB"/>
    <w:rsid w:val="00D529A0"/>
    <w:rsid w:val="00D52C6A"/>
    <w:rsid w:val="00D52C82"/>
    <w:rsid w:val="00D52E29"/>
    <w:rsid w:val="00D52E49"/>
    <w:rsid w:val="00D52FCD"/>
    <w:rsid w:val="00D530E8"/>
    <w:rsid w:val="00D530F8"/>
    <w:rsid w:val="00D53335"/>
    <w:rsid w:val="00D534EB"/>
    <w:rsid w:val="00D5387A"/>
    <w:rsid w:val="00D53DCA"/>
    <w:rsid w:val="00D53FD4"/>
    <w:rsid w:val="00D54285"/>
    <w:rsid w:val="00D54586"/>
    <w:rsid w:val="00D545F6"/>
    <w:rsid w:val="00D5467C"/>
    <w:rsid w:val="00D549BB"/>
    <w:rsid w:val="00D54EA5"/>
    <w:rsid w:val="00D5528E"/>
    <w:rsid w:val="00D55346"/>
    <w:rsid w:val="00D55474"/>
    <w:rsid w:val="00D557E9"/>
    <w:rsid w:val="00D559DF"/>
    <w:rsid w:val="00D55AAE"/>
    <w:rsid w:val="00D55B75"/>
    <w:rsid w:val="00D55C49"/>
    <w:rsid w:val="00D55E28"/>
    <w:rsid w:val="00D55FBB"/>
    <w:rsid w:val="00D5670F"/>
    <w:rsid w:val="00D567A6"/>
    <w:rsid w:val="00D5696D"/>
    <w:rsid w:val="00D56AE7"/>
    <w:rsid w:val="00D5719B"/>
    <w:rsid w:val="00D5723F"/>
    <w:rsid w:val="00D573A6"/>
    <w:rsid w:val="00D574A4"/>
    <w:rsid w:val="00D5752C"/>
    <w:rsid w:val="00D5760F"/>
    <w:rsid w:val="00D579A6"/>
    <w:rsid w:val="00D57B3B"/>
    <w:rsid w:val="00D57BD3"/>
    <w:rsid w:val="00D57CBE"/>
    <w:rsid w:val="00D57D85"/>
    <w:rsid w:val="00D57F1D"/>
    <w:rsid w:val="00D60150"/>
    <w:rsid w:val="00D604A9"/>
    <w:rsid w:val="00D608F9"/>
    <w:rsid w:val="00D60931"/>
    <w:rsid w:val="00D60AF7"/>
    <w:rsid w:val="00D60F96"/>
    <w:rsid w:val="00D61058"/>
    <w:rsid w:val="00D610C3"/>
    <w:rsid w:val="00D6113D"/>
    <w:rsid w:val="00D611A7"/>
    <w:rsid w:val="00D6120A"/>
    <w:rsid w:val="00D6140F"/>
    <w:rsid w:val="00D61606"/>
    <w:rsid w:val="00D61793"/>
    <w:rsid w:val="00D61966"/>
    <w:rsid w:val="00D61991"/>
    <w:rsid w:val="00D61F11"/>
    <w:rsid w:val="00D620D3"/>
    <w:rsid w:val="00D620E6"/>
    <w:rsid w:val="00D62CE2"/>
    <w:rsid w:val="00D62DC2"/>
    <w:rsid w:val="00D62EF6"/>
    <w:rsid w:val="00D63041"/>
    <w:rsid w:val="00D63111"/>
    <w:rsid w:val="00D63283"/>
    <w:rsid w:val="00D6347A"/>
    <w:rsid w:val="00D6354B"/>
    <w:rsid w:val="00D63AAE"/>
    <w:rsid w:val="00D64139"/>
    <w:rsid w:val="00D64305"/>
    <w:rsid w:val="00D643AC"/>
    <w:rsid w:val="00D643B6"/>
    <w:rsid w:val="00D64749"/>
    <w:rsid w:val="00D64784"/>
    <w:rsid w:val="00D648B3"/>
    <w:rsid w:val="00D64ACE"/>
    <w:rsid w:val="00D64E6C"/>
    <w:rsid w:val="00D64EC1"/>
    <w:rsid w:val="00D65149"/>
    <w:rsid w:val="00D655EF"/>
    <w:rsid w:val="00D657B9"/>
    <w:rsid w:val="00D65B8A"/>
    <w:rsid w:val="00D65D95"/>
    <w:rsid w:val="00D65F2B"/>
    <w:rsid w:val="00D66566"/>
    <w:rsid w:val="00D6675C"/>
    <w:rsid w:val="00D668C8"/>
    <w:rsid w:val="00D6697F"/>
    <w:rsid w:val="00D66B12"/>
    <w:rsid w:val="00D66F24"/>
    <w:rsid w:val="00D67733"/>
    <w:rsid w:val="00D678C0"/>
    <w:rsid w:val="00D67B2C"/>
    <w:rsid w:val="00D702E0"/>
    <w:rsid w:val="00D70A70"/>
    <w:rsid w:val="00D70E4C"/>
    <w:rsid w:val="00D71037"/>
    <w:rsid w:val="00D71179"/>
    <w:rsid w:val="00D71720"/>
    <w:rsid w:val="00D7186D"/>
    <w:rsid w:val="00D7192E"/>
    <w:rsid w:val="00D71C28"/>
    <w:rsid w:val="00D71C51"/>
    <w:rsid w:val="00D71CE7"/>
    <w:rsid w:val="00D71F48"/>
    <w:rsid w:val="00D7222B"/>
    <w:rsid w:val="00D723D4"/>
    <w:rsid w:val="00D7271D"/>
    <w:rsid w:val="00D72982"/>
    <w:rsid w:val="00D72AF3"/>
    <w:rsid w:val="00D72B7E"/>
    <w:rsid w:val="00D72C3D"/>
    <w:rsid w:val="00D731FE"/>
    <w:rsid w:val="00D732A8"/>
    <w:rsid w:val="00D73ACC"/>
    <w:rsid w:val="00D73CC7"/>
    <w:rsid w:val="00D73E97"/>
    <w:rsid w:val="00D73EB3"/>
    <w:rsid w:val="00D73F12"/>
    <w:rsid w:val="00D74254"/>
    <w:rsid w:val="00D74436"/>
    <w:rsid w:val="00D74502"/>
    <w:rsid w:val="00D7478D"/>
    <w:rsid w:val="00D747A1"/>
    <w:rsid w:val="00D74D4A"/>
    <w:rsid w:val="00D75435"/>
    <w:rsid w:val="00D75586"/>
    <w:rsid w:val="00D75700"/>
    <w:rsid w:val="00D757E0"/>
    <w:rsid w:val="00D75980"/>
    <w:rsid w:val="00D75996"/>
    <w:rsid w:val="00D759D4"/>
    <w:rsid w:val="00D75B08"/>
    <w:rsid w:val="00D7620B"/>
    <w:rsid w:val="00D76390"/>
    <w:rsid w:val="00D763A3"/>
    <w:rsid w:val="00D76411"/>
    <w:rsid w:val="00D766DB"/>
    <w:rsid w:val="00D76704"/>
    <w:rsid w:val="00D7687A"/>
    <w:rsid w:val="00D76924"/>
    <w:rsid w:val="00D76A8C"/>
    <w:rsid w:val="00D76E97"/>
    <w:rsid w:val="00D7703A"/>
    <w:rsid w:val="00D77268"/>
    <w:rsid w:val="00D77321"/>
    <w:rsid w:val="00D77323"/>
    <w:rsid w:val="00D77441"/>
    <w:rsid w:val="00D77872"/>
    <w:rsid w:val="00D779C3"/>
    <w:rsid w:val="00D77E1C"/>
    <w:rsid w:val="00D800B7"/>
    <w:rsid w:val="00D8021F"/>
    <w:rsid w:val="00D80848"/>
    <w:rsid w:val="00D80A90"/>
    <w:rsid w:val="00D80E09"/>
    <w:rsid w:val="00D813A6"/>
    <w:rsid w:val="00D816E4"/>
    <w:rsid w:val="00D81723"/>
    <w:rsid w:val="00D81977"/>
    <w:rsid w:val="00D81A55"/>
    <w:rsid w:val="00D81C2B"/>
    <w:rsid w:val="00D81E12"/>
    <w:rsid w:val="00D81E49"/>
    <w:rsid w:val="00D822BC"/>
    <w:rsid w:val="00D82354"/>
    <w:rsid w:val="00D82510"/>
    <w:rsid w:val="00D8251A"/>
    <w:rsid w:val="00D82B41"/>
    <w:rsid w:val="00D82CEC"/>
    <w:rsid w:val="00D82D08"/>
    <w:rsid w:val="00D82DB3"/>
    <w:rsid w:val="00D82FF2"/>
    <w:rsid w:val="00D8304C"/>
    <w:rsid w:val="00D830DA"/>
    <w:rsid w:val="00D8386B"/>
    <w:rsid w:val="00D83930"/>
    <w:rsid w:val="00D83ABF"/>
    <w:rsid w:val="00D83B9A"/>
    <w:rsid w:val="00D83DE5"/>
    <w:rsid w:val="00D83F23"/>
    <w:rsid w:val="00D840BD"/>
    <w:rsid w:val="00D84212"/>
    <w:rsid w:val="00D8439D"/>
    <w:rsid w:val="00D84834"/>
    <w:rsid w:val="00D84CDB"/>
    <w:rsid w:val="00D84CFC"/>
    <w:rsid w:val="00D84E78"/>
    <w:rsid w:val="00D84F4A"/>
    <w:rsid w:val="00D852E0"/>
    <w:rsid w:val="00D85454"/>
    <w:rsid w:val="00D8549B"/>
    <w:rsid w:val="00D859E4"/>
    <w:rsid w:val="00D859FC"/>
    <w:rsid w:val="00D85D57"/>
    <w:rsid w:val="00D864D8"/>
    <w:rsid w:val="00D86588"/>
    <w:rsid w:val="00D866D8"/>
    <w:rsid w:val="00D86C05"/>
    <w:rsid w:val="00D87102"/>
    <w:rsid w:val="00D87240"/>
    <w:rsid w:val="00D87741"/>
    <w:rsid w:val="00D8779E"/>
    <w:rsid w:val="00D87852"/>
    <w:rsid w:val="00D87CC9"/>
    <w:rsid w:val="00D9009C"/>
    <w:rsid w:val="00D9059A"/>
    <w:rsid w:val="00D9066D"/>
    <w:rsid w:val="00D9070A"/>
    <w:rsid w:val="00D90A80"/>
    <w:rsid w:val="00D91014"/>
    <w:rsid w:val="00D9108D"/>
    <w:rsid w:val="00D91986"/>
    <w:rsid w:val="00D91CA5"/>
    <w:rsid w:val="00D92011"/>
    <w:rsid w:val="00D92055"/>
    <w:rsid w:val="00D92132"/>
    <w:rsid w:val="00D923C3"/>
    <w:rsid w:val="00D9246C"/>
    <w:rsid w:val="00D9284C"/>
    <w:rsid w:val="00D92860"/>
    <w:rsid w:val="00D92BDD"/>
    <w:rsid w:val="00D92D65"/>
    <w:rsid w:val="00D92F43"/>
    <w:rsid w:val="00D92F88"/>
    <w:rsid w:val="00D9301E"/>
    <w:rsid w:val="00D935DC"/>
    <w:rsid w:val="00D93E06"/>
    <w:rsid w:val="00D94382"/>
    <w:rsid w:val="00D945AB"/>
    <w:rsid w:val="00D948A4"/>
    <w:rsid w:val="00D94972"/>
    <w:rsid w:val="00D94DA4"/>
    <w:rsid w:val="00D94DB1"/>
    <w:rsid w:val="00D94EBC"/>
    <w:rsid w:val="00D950EA"/>
    <w:rsid w:val="00D954DF"/>
    <w:rsid w:val="00D9552A"/>
    <w:rsid w:val="00D95AA4"/>
    <w:rsid w:val="00D95C43"/>
    <w:rsid w:val="00D95D15"/>
    <w:rsid w:val="00D95D88"/>
    <w:rsid w:val="00D95FFC"/>
    <w:rsid w:val="00D96152"/>
    <w:rsid w:val="00D96463"/>
    <w:rsid w:val="00D9657E"/>
    <w:rsid w:val="00D965C0"/>
    <w:rsid w:val="00D967ED"/>
    <w:rsid w:val="00D96E35"/>
    <w:rsid w:val="00D96FB9"/>
    <w:rsid w:val="00D97048"/>
    <w:rsid w:val="00D97242"/>
    <w:rsid w:val="00D973EA"/>
    <w:rsid w:val="00D9769B"/>
    <w:rsid w:val="00D97869"/>
    <w:rsid w:val="00D97904"/>
    <w:rsid w:val="00D97C32"/>
    <w:rsid w:val="00D97FD7"/>
    <w:rsid w:val="00DA00D4"/>
    <w:rsid w:val="00DA0347"/>
    <w:rsid w:val="00DA0398"/>
    <w:rsid w:val="00DA03A2"/>
    <w:rsid w:val="00DA06C5"/>
    <w:rsid w:val="00DA074D"/>
    <w:rsid w:val="00DA09B8"/>
    <w:rsid w:val="00DA0ED6"/>
    <w:rsid w:val="00DA0FEB"/>
    <w:rsid w:val="00DA1222"/>
    <w:rsid w:val="00DA1278"/>
    <w:rsid w:val="00DA14BD"/>
    <w:rsid w:val="00DA1806"/>
    <w:rsid w:val="00DA180E"/>
    <w:rsid w:val="00DA189D"/>
    <w:rsid w:val="00DA1B82"/>
    <w:rsid w:val="00DA1C48"/>
    <w:rsid w:val="00DA1E61"/>
    <w:rsid w:val="00DA20C5"/>
    <w:rsid w:val="00DA2229"/>
    <w:rsid w:val="00DA2614"/>
    <w:rsid w:val="00DA27CD"/>
    <w:rsid w:val="00DA28AC"/>
    <w:rsid w:val="00DA29DC"/>
    <w:rsid w:val="00DA2AD3"/>
    <w:rsid w:val="00DA2ADB"/>
    <w:rsid w:val="00DA2EC4"/>
    <w:rsid w:val="00DA2FE8"/>
    <w:rsid w:val="00DA3106"/>
    <w:rsid w:val="00DA3154"/>
    <w:rsid w:val="00DA33A1"/>
    <w:rsid w:val="00DA375F"/>
    <w:rsid w:val="00DA3776"/>
    <w:rsid w:val="00DA3B65"/>
    <w:rsid w:val="00DA3DB3"/>
    <w:rsid w:val="00DA427D"/>
    <w:rsid w:val="00DA47B2"/>
    <w:rsid w:val="00DA480B"/>
    <w:rsid w:val="00DA4907"/>
    <w:rsid w:val="00DA4B13"/>
    <w:rsid w:val="00DA4D12"/>
    <w:rsid w:val="00DA4E9E"/>
    <w:rsid w:val="00DA4F25"/>
    <w:rsid w:val="00DA54BF"/>
    <w:rsid w:val="00DA57AD"/>
    <w:rsid w:val="00DA5871"/>
    <w:rsid w:val="00DA5B7E"/>
    <w:rsid w:val="00DA5B9E"/>
    <w:rsid w:val="00DA62C8"/>
    <w:rsid w:val="00DA6314"/>
    <w:rsid w:val="00DA6559"/>
    <w:rsid w:val="00DA65D7"/>
    <w:rsid w:val="00DA679D"/>
    <w:rsid w:val="00DA6821"/>
    <w:rsid w:val="00DA695B"/>
    <w:rsid w:val="00DA6AE2"/>
    <w:rsid w:val="00DA6B84"/>
    <w:rsid w:val="00DA700C"/>
    <w:rsid w:val="00DA72BC"/>
    <w:rsid w:val="00DA73B3"/>
    <w:rsid w:val="00DA7446"/>
    <w:rsid w:val="00DA74C2"/>
    <w:rsid w:val="00DA7B6C"/>
    <w:rsid w:val="00DA7BDC"/>
    <w:rsid w:val="00DA7D03"/>
    <w:rsid w:val="00DA7E5A"/>
    <w:rsid w:val="00DA7F84"/>
    <w:rsid w:val="00DB0377"/>
    <w:rsid w:val="00DB03F2"/>
    <w:rsid w:val="00DB0471"/>
    <w:rsid w:val="00DB05D1"/>
    <w:rsid w:val="00DB05D3"/>
    <w:rsid w:val="00DB083D"/>
    <w:rsid w:val="00DB08F6"/>
    <w:rsid w:val="00DB0BD1"/>
    <w:rsid w:val="00DB11B2"/>
    <w:rsid w:val="00DB1437"/>
    <w:rsid w:val="00DB16A0"/>
    <w:rsid w:val="00DB1A32"/>
    <w:rsid w:val="00DB1CDE"/>
    <w:rsid w:val="00DB1F71"/>
    <w:rsid w:val="00DB1F92"/>
    <w:rsid w:val="00DB2662"/>
    <w:rsid w:val="00DB26DB"/>
    <w:rsid w:val="00DB2A1B"/>
    <w:rsid w:val="00DB2B2E"/>
    <w:rsid w:val="00DB2BB6"/>
    <w:rsid w:val="00DB2D49"/>
    <w:rsid w:val="00DB2E8D"/>
    <w:rsid w:val="00DB3083"/>
    <w:rsid w:val="00DB30F7"/>
    <w:rsid w:val="00DB3197"/>
    <w:rsid w:val="00DB34C9"/>
    <w:rsid w:val="00DB3586"/>
    <w:rsid w:val="00DB366E"/>
    <w:rsid w:val="00DB370D"/>
    <w:rsid w:val="00DB379C"/>
    <w:rsid w:val="00DB37A5"/>
    <w:rsid w:val="00DB3B27"/>
    <w:rsid w:val="00DB3B45"/>
    <w:rsid w:val="00DB3B77"/>
    <w:rsid w:val="00DB3C66"/>
    <w:rsid w:val="00DB3DEC"/>
    <w:rsid w:val="00DB40F3"/>
    <w:rsid w:val="00DB413B"/>
    <w:rsid w:val="00DB4156"/>
    <w:rsid w:val="00DB418D"/>
    <w:rsid w:val="00DB41E4"/>
    <w:rsid w:val="00DB421E"/>
    <w:rsid w:val="00DB4267"/>
    <w:rsid w:val="00DB44D2"/>
    <w:rsid w:val="00DB44DD"/>
    <w:rsid w:val="00DB473D"/>
    <w:rsid w:val="00DB47D8"/>
    <w:rsid w:val="00DB49DB"/>
    <w:rsid w:val="00DB4A0C"/>
    <w:rsid w:val="00DB4A2D"/>
    <w:rsid w:val="00DB4AB0"/>
    <w:rsid w:val="00DB4D4A"/>
    <w:rsid w:val="00DB4F98"/>
    <w:rsid w:val="00DB51C5"/>
    <w:rsid w:val="00DB520D"/>
    <w:rsid w:val="00DB5815"/>
    <w:rsid w:val="00DB5992"/>
    <w:rsid w:val="00DB59E0"/>
    <w:rsid w:val="00DB5A38"/>
    <w:rsid w:val="00DB5AA3"/>
    <w:rsid w:val="00DB5B56"/>
    <w:rsid w:val="00DB5DF3"/>
    <w:rsid w:val="00DB6184"/>
    <w:rsid w:val="00DB66EB"/>
    <w:rsid w:val="00DB67E7"/>
    <w:rsid w:val="00DB6A8F"/>
    <w:rsid w:val="00DB6DBE"/>
    <w:rsid w:val="00DB6DEF"/>
    <w:rsid w:val="00DB722A"/>
    <w:rsid w:val="00DB7272"/>
    <w:rsid w:val="00DB7A19"/>
    <w:rsid w:val="00DB7BF2"/>
    <w:rsid w:val="00DB7D70"/>
    <w:rsid w:val="00DB7EAE"/>
    <w:rsid w:val="00DC0230"/>
    <w:rsid w:val="00DC0848"/>
    <w:rsid w:val="00DC0CEE"/>
    <w:rsid w:val="00DC190F"/>
    <w:rsid w:val="00DC1D5B"/>
    <w:rsid w:val="00DC1DAE"/>
    <w:rsid w:val="00DC1DB0"/>
    <w:rsid w:val="00DC2121"/>
    <w:rsid w:val="00DC216D"/>
    <w:rsid w:val="00DC222B"/>
    <w:rsid w:val="00DC2381"/>
    <w:rsid w:val="00DC26F6"/>
    <w:rsid w:val="00DC2988"/>
    <w:rsid w:val="00DC3120"/>
    <w:rsid w:val="00DC3155"/>
    <w:rsid w:val="00DC3183"/>
    <w:rsid w:val="00DC3277"/>
    <w:rsid w:val="00DC3295"/>
    <w:rsid w:val="00DC341E"/>
    <w:rsid w:val="00DC359B"/>
    <w:rsid w:val="00DC3622"/>
    <w:rsid w:val="00DC36FB"/>
    <w:rsid w:val="00DC370A"/>
    <w:rsid w:val="00DC3717"/>
    <w:rsid w:val="00DC42E2"/>
    <w:rsid w:val="00DC4309"/>
    <w:rsid w:val="00DC4429"/>
    <w:rsid w:val="00DC4441"/>
    <w:rsid w:val="00DC4657"/>
    <w:rsid w:val="00DC48FF"/>
    <w:rsid w:val="00DC4963"/>
    <w:rsid w:val="00DC4C90"/>
    <w:rsid w:val="00DC4CF2"/>
    <w:rsid w:val="00DC4D66"/>
    <w:rsid w:val="00DC4DAC"/>
    <w:rsid w:val="00DC4E5A"/>
    <w:rsid w:val="00DC5007"/>
    <w:rsid w:val="00DC50B8"/>
    <w:rsid w:val="00DC520A"/>
    <w:rsid w:val="00DC5AF8"/>
    <w:rsid w:val="00DC5FE1"/>
    <w:rsid w:val="00DC60C4"/>
    <w:rsid w:val="00DC6339"/>
    <w:rsid w:val="00DC633F"/>
    <w:rsid w:val="00DC66E8"/>
    <w:rsid w:val="00DC6A2D"/>
    <w:rsid w:val="00DC6A7F"/>
    <w:rsid w:val="00DC6FCE"/>
    <w:rsid w:val="00DC7068"/>
    <w:rsid w:val="00DC7184"/>
    <w:rsid w:val="00DC76BD"/>
    <w:rsid w:val="00DC7A69"/>
    <w:rsid w:val="00DC7ADD"/>
    <w:rsid w:val="00DC7BBD"/>
    <w:rsid w:val="00DC7CE3"/>
    <w:rsid w:val="00DC7FD9"/>
    <w:rsid w:val="00DD0205"/>
    <w:rsid w:val="00DD02FC"/>
    <w:rsid w:val="00DD0364"/>
    <w:rsid w:val="00DD081E"/>
    <w:rsid w:val="00DD0962"/>
    <w:rsid w:val="00DD0A42"/>
    <w:rsid w:val="00DD0AF4"/>
    <w:rsid w:val="00DD0B34"/>
    <w:rsid w:val="00DD0D9D"/>
    <w:rsid w:val="00DD0F61"/>
    <w:rsid w:val="00DD11FA"/>
    <w:rsid w:val="00DD14D3"/>
    <w:rsid w:val="00DD16CE"/>
    <w:rsid w:val="00DD1A37"/>
    <w:rsid w:val="00DD1C6D"/>
    <w:rsid w:val="00DD1F6F"/>
    <w:rsid w:val="00DD2082"/>
    <w:rsid w:val="00DD209E"/>
    <w:rsid w:val="00DD21EA"/>
    <w:rsid w:val="00DD229F"/>
    <w:rsid w:val="00DD23C9"/>
    <w:rsid w:val="00DD2651"/>
    <w:rsid w:val="00DD2708"/>
    <w:rsid w:val="00DD271A"/>
    <w:rsid w:val="00DD281E"/>
    <w:rsid w:val="00DD2885"/>
    <w:rsid w:val="00DD28EB"/>
    <w:rsid w:val="00DD295B"/>
    <w:rsid w:val="00DD2A3F"/>
    <w:rsid w:val="00DD2B01"/>
    <w:rsid w:val="00DD2CD0"/>
    <w:rsid w:val="00DD2D11"/>
    <w:rsid w:val="00DD30BF"/>
    <w:rsid w:val="00DD316B"/>
    <w:rsid w:val="00DD3398"/>
    <w:rsid w:val="00DD3453"/>
    <w:rsid w:val="00DD3498"/>
    <w:rsid w:val="00DD350B"/>
    <w:rsid w:val="00DD3852"/>
    <w:rsid w:val="00DD3A83"/>
    <w:rsid w:val="00DD3BC8"/>
    <w:rsid w:val="00DD3E01"/>
    <w:rsid w:val="00DD47E2"/>
    <w:rsid w:val="00DD489F"/>
    <w:rsid w:val="00DD4969"/>
    <w:rsid w:val="00DD49BA"/>
    <w:rsid w:val="00DD49BD"/>
    <w:rsid w:val="00DD49E3"/>
    <w:rsid w:val="00DD4A17"/>
    <w:rsid w:val="00DD4C01"/>
    <w:rsid w:val="00DD4C6C"/>
    <w:rsid w:val="00DD53E0"/>
    <w:rsid w:val="00DD5568"/>
    <w:rsid w:val="00DD592D"/>
    <w:rsid w:val="00DD59E2"/>
    <w:rsid w:val="00DD5D5F"/>
    <w:rsid w:val="00DD5F2A"/>
    <w:rsid w:val="00DD6211"/>
    <w:rsid w:val="00DD6317"/>
    <w:rsid w:val="00DD6338"/>
    <w:rsid w:val="00DD63B2"/>
    <w:rsid w:val="00DD64C6"/>
    <w:rsid w:val="00DD66FD"/>
    <w:rsid w:val="00DD6790"/>
    <w:rsid w:val="00DD6965"/>
    <w:rsid w:val="00DD6A50"/>
    <w:rsid w:val="00DD6B6B"/>
    <w:rsid w:val="00DD6C67"/>
    <w:rsid w:val="00DD6CE9"/>
    <w:rsid w:val="00DD7093"/>
    <w:rsid w:val="00DD7172"/>
    <w:rsid w:val="00DD72D9"/>
    <w:rsid w:val="00DD7309"/>
    <w:rsid w:val="00DD730F"/>
    <w:rsid w:val="00DD7478"/>
    <w:rsid w:val="00DD74FA"/>
    <w:rsid w:val="00DD7685"/>
    <w:rsid w:val="00DD7731"/>
    <w:rsid w:val="00DD7757"/>
    <w:rsid w:val="00DD7763"/>
    <w:rsid w:val="00DD7772"/>
    <w:rsid w:val="00DD787A"/>
    <w:rsid w:val="00DD78C6"/>
    <w:rsid w:val="00DD7CD5"/>
    <w:rsid w:val="00DD7CF3"/>
    <w:rsid w:val="00DD7D6A"/>
    <w:rsid w:val="00DE0003"/>
    <w:rsid w:val="00DE01B7"/>
    <w:rsid w:val="00DE06BF"/>
    <w:rsid w:val="00DE06F4"/>
    <w:rsid w:val="00DE0871"/>
    <w:rsid w:val="00DE0D96"/>
    <w:rsid w:val="00DE15DE"/>
    <w:rsid w:val="00DE18A8"/>
    <w:rsid w:val="00DE1C40"/>
    <w:rsid w:val="00DE1D10"/>
    <w:rsid w:val="00DE1DC2"/>
    <w:rsid w:val="00DE2232"/>
    <w:rsid w:val="00DE255F"/>
    <w:rsid w:val="00DE2592"/>
    <w:rsid w:val="00DE2632"/>
    <w:rsid w:val="00DE2731"/>
    <w:rsid w:val="00DE2753"/>
    <w:rsid w:val="00DE27D9"/>
    <w:rsid w:val="00DE3011"/>
    <w:rsid w:val="00DE3053"/>
    <w:rsid w:val="00DE3298"/>
    <w:rsid w:val="00DE32BC"/>
    <w:rsid w:val="00DE368C"/>
    <w:rsid w:val="00DE36B0"/>
    <w:rsid w:val="00DE3B3D"/>
    <w:rsid w:val="00DE3B5C"/>
    <w:rsid w:val="00DE3B73"/>
    <w:rsid w:val="00DE3C04"/>
    <w:rsid w:val="00DE3D61"/>
    <w:rsid w:val="00DE3D70"/>
    <w:rsid w:val="00DE3EAE"/>
    <w:rsid w:val="00DE40C8"/>
    <w:rsid w:val="00DE4144"/>
    <w:rsid w:val="00DE416D"/>
    <w:rsid w:val="00DE4200"/>
    <w:rsid w:val="00DE42D0"/>
    <w:rsid w:val="00DE42FA"/>
    <w:rsid w:val="00DE461E"/>
    <w:rsid w:val="00DE4B3F"/>
    <w:rsid w:val="00DE4D39"/>
    <w:rsid w:val="00DE53C9"/>
    <w:rsid w:val="00DE56E0"/>
    <w:rsid w:val="00DE59C3"/>
    <w:rsid w:val="00DE5A9C"/>
    <w:rsid w:val="00DE5DC7"/>
    <w:rsid w:val="00DE60C3"/>
    <w:rsid w:val="00DE617A"/>
    <w:rsid w:val="00DE630A"/>
    <w:rsid w:val="00DE6612"/>
    <w:rsid w:val="00DE6854"/>
    <w:rsid w:val="00DE69AA"/>
    <w:rsid w:val="00DE6A2A"/>
    <w:rsid w:val="00DE6A7B"/>
    <w:rsid w:val="00DE6BF0"/>
    <w:rsid w:val="00DE6DD9"/>
    <w:rsid w:val="00DE6E97"/>
    <w:rsid w:val="00DE6F4A"/>
    <w:rsid w:val="00DE70AE"/>
    <w:rsid w:val="00DE7150"/>
    <w:rsid w:val="00DE71E4"/>
    <w:rsid w:val="00DE74AD"/>
    <w:rsid w:val="00DE75F7"/>
    <w:rsid w:val="00DE7826"/>
    <w:rsid w:val="00DE7DE1"/>
    <w:rsid w:val="00DE7F5F"/>
    <w:rsid w:val="00DF01B8"/>
    <w:rsid w:val="00DF055B"/>
    <w:rsid w:val="00DF0643"/>
    <w:rsid w:val="00DF068B"/>
    <w:rsid w:val="00DF079E"/>
    <w:rsid w:val="00DF08CB"/>
    <w:rsid w:val="00DF0C2F"/>
    <w:rsid w:val="00DF11B8"/>
    <w:rsid w:val="00DF123E"/>
    <w:rsid w:val="00DF1536"/>
    <w:rsid w:val="00DF17AA"/>
    <w:rsid w:val="00DF1824"/>
    <w:rsid w:val="00DF1B2A"/>
    <w:rsid w:val="00DF1B2C"/>
    <w:rsid w:val="00DF24F5"/>
    <w:rsid w:val="00DF2659"/>
    <w:rsid w:val="00DF27EA"/>
    <w:rsid w:val="00DF2857"/>
    <w:rsid w:val="00DF28DB"/>
    <w:rsid w:val="00DF29BD"/>
    <w:rsid w:val="00DF2ACA"/>
    <w:rsid w:val="00DF2BA1"/>
    <w:rsid w:val="00DF2BD2"/>
    <w:rsid w:val="00DF2C11"/>
    <w:rsid w:val="00DF2F29"/>
    <w:rsid w:val="00DF3047"/>
    <w:rsid w:val="00DF30D0"/>
    <w:rsid w:val="00DF32E6"/>
    <w:rsid w:val="00DF35FF"/>
    <w:rsid w:val="00DF3877"/>
    <w:rsid w:val="00DF3DE8"/>
    <w:rsid w:val="00DF3EF8"/>
    <w:rsid w:val="00DF415F"/>
    <w:rsid w:val="00DF45FE"/>
    <w:rsid w:val="00DF461C"/>
    <w:rsid w:val="00DF49B0"/>
    <w:rsid w:val="00DF4B0A"/>
    <w:rsid w:val="00DF4B14"/>
    <w:rsid w:val="00DF4B48"/>
    <w:rsid w:val="00DF4D11"/>
    <w:rsid w:val="00DF5172"/>
    <w:rsid w:val="00DF5639"/>
    <w:rsid w:val="00DF565C"/>
    <w:rsid w:val="00DF5787"/>
    <w:rsid w:val="00DF594A"/>
    <w:rsid w:val="00DF5982"/>
    <w:rsid w:val="00DF5B1D"/>
    <w:rsid w:val="00DF5B43"/>
    <w:rsid w:val="00DF5D43"/>
    <w:rsid w:val="00DF5EBB"/>
    <w:rsid w:val="00DF6067"/>
    <w:rsid w:val="00DF6074"/>
    <w:rsid w:val="00DF63FB"/>
    <w:rsid w:val="00DF656E"/>
    <w:rsid w:val="00DF6627"/>
    <w:rsid w:val="00DF68B3"/>
    <w:rsid w:val="00DF6958"/>
    <w:rsid w:val="00DF69A6"/>
    <w:rsid w:val="00DF6A9E"/>
    <w:rsid w:val="00DF7050"/>
    <w:rsid w:val="00DF71C5"/>
    <w:rsid w:val="00DF722A"/>
    <w:rsid w:val="00DF76A1"/>
    <w:rsid w:val="00DF79E5"/>
    <w:rsid w:val="00DF7B64"/>
    <w:rsid w:val="00DF7CF0"/>
    <w:rsid w:val="00DF7D66"/>
    <w:rsid w:val="00DF7F59"/>
    <w:rsid w:val="00DF7F89"/>
    <w:rsid w:val="00E001A6"/>
    <w:rsid w:val="00E00A22"/>
    <w:rsid w:val="00E00AB6"/>
    <w:rsid w:val="00E00AC8"/>
    <w:rsid w:val="00E011F9"/>
    <w:rsid w:val="00E01290"/>
    <w:rsid w:val="00E014C2"/>
    <w:rsid w:val="00E01630"/>
    <w:rsid w:val="00E017EA"/>
    <w:rsid w:val="00E01A23"/>
    <w:rsid w:val="00E01AAF"/>
    <w:rsid w:val="00E01E82"/>
    <w:rsid w:val="00E0203F"/>
    <w:rsid w:val="00E0234E"/>
    <w:rsid w:val="00E02432"/>
    <w:rsid w:val="00E02715"/>
    <w:rsid w:val="00E02960"/>
    <w:rsid w:val="00E02A93"/>
    <w:rsid w:val="00E02DA0"/>
    <w:rsid w:val="00E02ECB"/>
    <w:rsid w:val="00E031DE"/>
    <w:rsid w:val="00E0326B"/>
    <w:rsid w:val="00E0375E"/>
    <w:rsid w:val="00E03AB3"/>
    <w:rsid w:val="00E03D0D"/>
    <w:rsid w:val="00E0401D"/>
    <w:rsid w:val="00E042AF"/>
    <w:rsid w:val="00E04656"/>
    <w:rsid w:val="00E048F3"/>
    <w:rsid w:val="00E04A09"/>
    <w:rsid w:val="00E04B70"/>
    <w:rsid w:val="00E04BD1"/>
    <w:rsid w:val="00E04D27"/>
    <w:rsid w:val="00E04EED"/>
    <w:rsid w:val="00E058FC"/>
    <w:rsid w:val="00E06197"/>
    <w:rsid w:val="00E064EF"/>
    <w:rsid w:val="00E06B7F"/>
    <w:rsid w:val="00E06BAC"/>
    <w:rsid w:val="00E06C51"/>
    <w:rsid w:val="00E06D73"/>
    <w:rsid w:val="00E0709E"/>
    <w:rsid w:val="00E070E0"/>
    <w:rsid w:val="00E0722D"/>
    <w:rsid w:val="00E074CA"/>
    <w:rsid w:val="00E0756E"/>
    <w:rsid w:val="00E07824"/>
    <w:rsid w:val="00E07906"/>
    <w:rsid w:val="00E0796F"/>
    <w:rsid w:val="00E07CAA"/>
    <w:rsid w:val="00E07EEF"/>
    <w:rsid w:val="00E10044"/>
    <w:rsid w:val="00E10356"/>
    <w:rsid w:val="00E1042C"/>
    <w:rsid w:val="00E10907"/>
    <w:rsid w:val="00E10A9D"/>
    <w:rsid w:val="00E10F53"/>
    <w:rsid w:val="00E113AC"/>
    <w:rsid w:val="00E11C40"/>
    <w:rsid w:val="00E1201D"/>
    <w:rsid w:val="00E12767"/>
    <w:rsid w:val="00E127A0"/>
    <w:rsid w:val="00E12B63"/>
    <w:rsid w:val="00E12B85"/>
    <w:rsid w:val="00E12BC9"/>
    <w:rsid w:val="00E12CBA"/>
    <w:rsid w:val="00E12E8B"/>
    <w:rsid w:val="00E1323D"/>
    <w:rsid w:val="00E1332E"/>
    <w:rsid w:val="00E134FB"/>
    <w:rsid w:val="00E13546"/>
    <w:rsid w:val="00E136EA"/>
    <w:rsid w:val="00E13881"/>
    <w:rsid w:val="00E13EE0"/>
    <w:rsid w:val="00E13F8B"/>
    <w:rsid w:val="00E13F9E"/>
    <w:rsid w:val="00E14070"/>
    <w:rsid w:val="00E142F6"/>
    <w:rsid w:val="00E1439D"/>
    <w:rsid w:val="00E144A1"/>
    <w:rsid w:val="00E14754"/>
    <w:rsid w:val="00E149B0"/>
    <w:rsid w:val="00E14D85"/>
    <w:rsid w:val="00E14E7B"/>
    <w:rsid w:val="00E15082"/>
    <w:rsid w:val="00E1535A"/>
    <w:rsid w:val="00E1535E"/>
    <w:rsid w:val="00E1543E"/>
    <w:rsid w:val="00E155AA"/>
    <w:rsid w:val="00E15620"/>
    <w:rsid w:val="00E156BE"/>
    <w:rsid w:val="00E157A7"/>
    <w:rsid w:val="00E15892"/>
    <w:rsid w:val="00E15934"/>
    <w:rsid w:val="00E15D57"/>
    <w:rsid w:val="00E160AE"/>
    <w:rsid w:val="00E160E1"/>
    <w:rsid w:val="00E16423"/>
    <w:rsid w:val="00E164D0"/>
    <w:rsid w:val="00E16EEC"/>
    <w:rsid w:val="00E17514"/>
    <w:rsid w:val="00E176C2"/>
    <w:rsid w:val="00E17B26"/>
    <w:rsid w:val="00E17E6A"/>
    <w:rsid w:val="00E17E99"/>
    <w:rsid w:val="00E20086"/>
    <w:rsid w:val="00E20119"/>
    <w:rsid w:val="00E20343"/>
    <w:rsid w:val="00E20390"/>
    <w:rsid w:val="00E206F5"/>
    <w:rsid w:val="00E20729"/>
    <w:rsid w:val="00E207EA"/>
    <w:rsid w:val="00E20868"/>
    <w:rsid w:val="00E20870"/>
    <w:rsid w:val="00E20B81"/>
    <w:rsid w:val="00E20C36"/>
    <w:rsid w:val="00E20D9D"/>
    <w:rsid w:val="00E20ECE"/>
    <w:rsid w:val="00E20EF9"/>
    <w:rsid w:val="00E21101"/>
    <w:rsid w:val="00E215FB"/>
    <w:rsid w:val="00E216A7"/>
    <w:rsid w:val="00E2192A"/>
    <w:rsid w:val="00E219D3"/>
    <w:rsid w:val="00E21DAF"/>
    <w:rsid w:val="00E22074"/>
    <w:rsid w:val="00E2237B"/>
    <w:rsid w:val="00E225DA"/>
    <w:rsid w:val="00E22668"/>
    <w:rsid w:val="00E22677"/>
    <w:rsid w:val="00E226FA"/>
    <w:rsid w:val="00E22749"/>
    <w:rsid w:val="00E228BC"/>
    <w:rsid w:val="00E228D8"/>
    <w:rsid w:val="00E22DE4"/>
    <w:rsid w:val="00E23387"/>
    <w:rsid w:val="00E23A4E"/>
    <w:rsid w:val="00E23F66"/>
    <w:rsid w:val="00E24082"/>
    <w:rsid w:val="00E24100"/>
    <w:rsid w:val="00E2432B"/>
    <w:rsid w:val="00E24348"/>
    <w:rsid w:val="00E2448C"/>
    <w:rsid w:val="00E247FD"/>
    <w:rsid w:val="00E2499E"/>
    <w:rsid w:val="00E24AC4"/>
    <w:rsid w:val="00E24AF9"/>
    <w:rsid w:val="00E24B99"/>
    <w:rsid w:val="00E24C1C"/>
    <w:rsid w:val="00E24E8E"/>
    <w:rsid w:val="00E2538E"/>
    <w:rsid w:val="00E25562"/>
    <w:rsid w:val="00E2561B"/>
    <w:rsid w:val="00E25630"/>
    <w:rsid w:val="00E256AF"/>
    <w:rsid w:val="00E2587F"/>
    <w:rsid w:val="00E25C71"/>
    <w:rsid w:val="00E25ED8"/>
    <w:rsid w:val="00E25F37"/>
    <w:rsid w:val="00E26103"/>
    <w:rsid w:val="00E26173"/>
    <w:rsid w:val="00E2621E"/>
    <w:rsid w:val="00E26303"/>
    <w:rsid w:val="00E266A6"/>
    <w:rsid w:val="00E26738"/>
    <w:rsid w:val="00E26754"/>
    <w:rsid w:val="00E26D41"/>
    <w:rsid w:val="00E271E2"/>
    <w:rsid w:val="00E272B3"/>
    <w:rsid w:val="00E272EC"/>
    <w:rsid w:val="00E2767E"/>
    <w:rsid w:val="00E2795B"/>
    <w:rsid w:val="00E30168"/>
    <w:rsid w:val="00E3023C"/>
    <w:rsid w:val="00E302AF"/>
    <w:rsid w:val="00E303E5"/>
    <w:rsid w:val="00E306B8"/>
    <w:rsid w:val="00E309D7"/>
    <w:rsid w:val="00E30A14"/>
    <w:rsid w:val="00E30B9C"/>
    <w:rsid w:val="00E30E2F"/>
    <w:rsid w:val="00E310DD"/>
    <w:rsid w:val="00E3121F"/>
    <w:rsid w:val="00E31289"/>
    <w:rsid w:val="00E31630"/>
    <w:rsid w:val="00E317EB"/>
    <w:rsid w:val="00E318D6"/>
    <w:rsid w:val="00E31975"/>
    <w:rsid w:val="00E319E3"/>
    <w:rsid w:val="00E31A83"/>
    <w:rsid w:val="00E31C7D"/>
    <w:rsid w:val="00E31D9F"/>
    <w:rsid w:val="00E32078"/>
    <w:rsid w:val="00E322CB"/>
    <w:rsid w:val="00E324F7"/>
    <w:rsid w:val="00E32516"/>
    <w:rsid w:val="00E327DC"/>
    <w:rsid w:val="00E32837"/>
    <w:rsid w:val="00E332D2"/>
    <w:rsid w:val="00E3342B"/>
    <w:rsid w:val="00E33456"/>
    <w:rsid w:val="00E336A9"/>
    <w:rsid w:val="00E33B20"/>
    <w:rsid w:val="00E33B3B"/>
    <w:rsid w:val="00E33CB1"/>
    <w:rsid w:val="00E33F94"/>
    <w:rsid w:val="00E340DD"/>
    <w:rsid w:val="00E3426C"/>
    <w:rsid w:val="00E343BD"/>
    <w:rsid w:val="00E34640"/>
    <w:rsid w:val="00E3476E"/>
    <w:rsid w:val="00E347FC"/>
    <w:rsid w:val="00E34867"/>
    <w:rsid w:val="00E348A2"/>
    <w:rsid w:val="00E3498B"/>
    <w:rsid w:val="00E34A31"/>
    <w:rsid w:val="00E3509D"/>
    <w:rsid w:val="00E3549C"/>
    <w:rsid w:val="00E354A8"/>
    <w:rsid w:val="00E35518"/>
    <w:rsid w:val="00E3566F"/>
    <w:rsid w:val="00E359B2"/>
    <w:rsid w:val="00E35ABF"/>
    <w:rsid w:val="00E35CC9"/>
    <w:rsid w:val="00E35F99"/>
    <w:rsid w:val="00E36805"/>
    <w:rsid w:val="00E36B25"/>
    <w:rsid w:val="00E36F05"/>
    <w:rsid w:val="00E36F2B"/>
    <w:rsid w:val="00E374DB"/>
    <w:rsid w:val="00E377AB"/>
    <w:rsid w:val="00E37B44"/>
    <w:rsid w:val="00E37B7B"/>
    <w:rsid w:val="00E37BBA"/>
    <w:rsid w:val="00E37D56"/>
    <w:rsid w:val="00E37D9A"/>
    <w:rsid w:val="00E37E16"/>
    <w:rsid w:val="00E37EA5"/>
    <w:rsid w:val="00E400C6"/>
    <w:rsid w:val="00E40322"/>
    <w:rsid w:val="00E40396"/>
    <w:rsid w:val="00E403B5"/>
    <w:rsid w:val="00E40530"/>
    <w:rsid w:val="00E40D20"/>
    <w:rsid w:val="00E40EFA"/>
    <w:rsid w:val="00E4117E"/>
    <w:rsid w:val="00E411B3"/>
    <w:rsid w:val="00E4170F"/>
    <w:rsid w:val="00E419EF"/>
    <w:rsid w:val="00E41AEF"/>
    <w:rsid w:val="00E41C46"/>
    <w:rsid w:val="00E41CDA"/>
    <w:rsid w:val="00E41F82"/>
    <w:rsid w:val="00E420E0"/>
    <w:rsid w:val="00E42537"/>
    <w:rsid w:val="00E425D0"/>
    <w:rsid w:val="00E42869"/>
    <w:rsid w:val="00E42933"/>
    <w:rsid w:val="00E42CFF"/>
    <w:rsid w:val="00E42F6C"/>
    <w:rsid w:val="00E43698"/>
    <w:rsid w:val="00E43722"/>
    <w:rsid w:val="00E43734"/>
    <w:rsid w:val="00E4388E"/>
    <w:rsid w:val="00E43920"/>
    <w:rsid w:val="00E43A88"/>
    <w:rsid w:val="00E43E79"/>
    <w:rsid w:val="00E43F9C"/>
    <w:rsid w:val="00E44356"/>
    <w:rsid w:val="00E44910"/>
    <w:rsid w:val="00E449A0"/>
    <w:rsid w:val="00E44B64"/>
    <w:rsid w:val="00E44CEB"/>
    <w:rsid w:val="00E44D26"/>
    <w:rsid w:val="00E44D3F"/>
    <w:rsid w:val="00E44F28"/>
    <w:rsid w:val="00E4501F"/>
    <w:rsid w:val="00E45181"/>
    <w:rsid w:val="00E45372"/>
    <w:rsid w:val="00E4544C"/>
    <w:rsid w:val="00E45B26"/>
    <w:rsid w:val="00E45D14"/>
    <w:rsid w:val="00E45E9A"/>
    <w:rsid w:val="00E46168"/>
    <w:rsid w:val="00E462D8"/>
    <w:rsid w:val="00E468A4"/>
    <w:rsid w:val="00E46D4D"/>
    <w:rsid w:val="00E46E72"/>
    <w:rsid w:val="00E473F7"/>
    <w:rsid w:val="00E4766A"/>
    <w:rsid w:val="00E47794"/>
    <w:rsid w:val="00E479A2"/>
    <w:rsid w:val="00E47A05"/>
    <w:rsid w:val="00E47B71"/>
    <w:rsid w:val="00E47D28"/>
    <w:rsid w:val="00E47EF5"/>
    <w:rsid w:val="00E47F83"/>
    <w:rsid w:val="00E501DC"/>
    <w:rsid w:val="00E5037E"/>
    <w:rsid w:val="00E503B0"/>
    <w:rsid w:val="00E505FB"/>
    <w:rsid w:val="00E5086C"/>
    <w:rsid w:val="00E50AF1"/>
    <w:rsid w:val="00E50B7D"/>
    <w:rsid w:val="00E50C40"/>
    <w:rsid w:val="00E50C72"/>
    <w:rsid w:val="00E50E54"/>
    <w:rsid w:val="00E50FA7"/>
    <w:rsid w:val="00E5125C"/>
    <w:rsid w:val="00E512DE"/>
    <w:rsid w:val="00E51338"/>
    <w:rsid w:val="00E513C4"/>
    <w:rsid w:val="00E51608"/>
    <w:rsid w:val="00E5173E"/>
    <w:rsid w:val="00E51898"/>
    <w:rsid w:val="00E518A6"/>
    <w:rsid w:val="00E51A20"/>
    <w:rsid w:val="00E51B8C"/>
    <w:rsid w:val="00E51E09"/>
    <w:rsid w:val="00E51E1D"/>
    <w:rsid w:val="00E51FAB"/>
    <w:rsid w:val="00E52088"/>
    <w:rsid w:val="00E523A0"/>
    <w:rsid w:val="00E52634"/>
    <w:rsid w:val="00E52733"/>
    <w:rsid w:val="00E528A4"/>
    <w:rsid w:val="00E529C9"/>
    <w:rsid w:val="00E52CE7"/>
    <w:rsid w:val="00E52D5A"/>
    <w:rsid w:val="00E5313D"/>
    <w:rsid w:val="00E53235"/>
    <w:rsid w:val="00E53529"/>
    <w:rsid w:val="00E53704"/>
    <w:rsid w:val="00E53CA0"/>
    <w:rsid w:val="00E53D7F"/>
    <w:rsid w:val="00E53D85"/>
    <w:rsid w:val="00E53F1A"/>
    <w:rsid w:val="00E5402F"/>
    <w:rsid w:val="00E54140"/>
    <w:rsid w:val="00E54355"/>
    <w:rsid w:val="00E5439E"/>
    <w:rsid w:val="00E54770"/>
    <w:rsid w:val="00E547EE"/>
    <w:rsid w:val="00E548D3"/>
    <w:rsid w:val="00E554DE"/>
    <w:rsid w:val="00E55803"/>
    <w:rsid w:val="00E55974"/>
    <w:rsid w:val="00E55E64"/>
    <w:rsid w:val="00E55F56"/>
    <w:rsid w:val="00E55FE5"/>
    <w:rsid w:val="00E56051"/>
    <w:rsid w:val="00E561A1"/>
    <w:rsid w:val="00E56249"/>
    <w:rsid w:val="00E5630B"/>
    <w:rsid w:val="00E56384"/>
    <w:rsid w:val="00E56441"/>
    <w:rsid w:val="00E564C4"/>
    <w:rsid w:val="00E56768"/>
    <w:rsid w:val="00E569EB"/>
    <w:rsid w:val="00E569FF"/>
    <w:rsid w:val="00E56C10"/>
    <w:rsid w:val="00E56F56"/>
    <w:rsid w:val="00E56F76"/>
    <w:rsid w:val="00E570B3"/>
    <w:rsid w:val="00E570BE"/>
    <w:rsid w:val="00E5744D"/>
    <w:rsid w:val="00E575C2"/>
    <w:rsid w:val="00E576D8"/>
    <w:rsid w:val="00E5771F"/>
    <w:rsid w:val="00E57770"/>
    <w:rsid w:val="00E57AEB"/>
    <w:rsid w:val="00E57B97"/>
    <w:rsid w:val="00E57FF7"/>
    <w:rsid w:val="00E600E2"/>
    <w:rsid w:val="00E600E9"/>
    <w:rsid w:val="00E604D9"/>
    <w:rsid w:val="00E605A8"/>
    <w:rsid w:val="00E607B9"/>
    <w:rsid w:val="00E60908"/>
    <w:rsid w:val="00E60AB5"/>
    <w:rsid w:val="00E60AE6"/>
    <w:rsid w:val="00E60B41"/>
    <w:rsid w:val="00E60BE1"/>
    <w:rsid w:val="00E60C8A"/>
    <w:rsid w:val="00E611B7"/>
    <w:rsid w:val="00E6129F"/>
    <w:rsid w:val="00E614F6"/>
    <w:rsid w:val="00E6154F"/>
    <w:rsid w:val="00E615DC"/>
    <w:rsid w:val="00E61611"/>
    <w:rsid w:val="00E6198A"/>
    <w:rsid w:val="00E61C05"/>
    <w:rsid w:val="00E61C15"/>
    <w:rsid w:val="00E61F36"/>
    <w:rsid w:val="00E62094"/>
    <w:rsid w:val="00E621DF"/>
    <w:rsid w:val="00E622F8"/>
    <w:rsid w:val="00E629E6"/>
    <w:rsid w:val="00E62CFA"/>
    <w:rsid w:val="00E63070"/>
    <w:rsid w:val="00E6316B"/>
    <w:rsid w:val="00E635B3"/>
    <w:rsid w:val="00E636AB"/>
    <w:rsid w:val="00E636EC"/>
    <w:rsid w:val="00E638AA"/>
    <w:rsid w:val="00E63A37"/>
    <w:rsid w:val="00E63E7D"/>
    <w:rsid w:val="00E63FB8"/>
    <w:rsid w:val="00E6408F"/>
    <w:rsid w:val="00E640E8"/>
    <w:rsid w:val="00E64215"/>
    <w:rsid w:val="00E64258"/>
    <w:rsid w:val="00E64319"/>
    <w:rsid w:val="00E64343"/>
    <w:rsid w:val="00E6437F"/>
    <w:rsid w:val="00E64471"/>
    <w:rsid w:val="00E64492"/>
    <w:rsid w:val="00E645A0"/>
    <w:rsid w:val="00E6474C"/>
    <w:rsid w:val="00E64C29"/>
    <w:rsid w:val="00E64CC7"/>
    <w:rsid w:val="00E64D42"/>
    <w:rsid w:val="00E650AF"/>
    <w:rsid w:val="00E650FC"/>
    <w:rsid w:val="00E6518E"/>
    <w:rsid w:val="00E655A1"/>
    <w:rsid w:val="00E655F3"/>
    <w:rsid w:val="00E657CA"/>
    <w:rsid w:val="00E659CC"/>
    <w:rsid w:val="00E65A36"/>
    <w:rsid w:val="00E65A5C"/>
    <w:rsid w:val="00E65AD4"/>
    <w:rsid w:val="00E65DC1"/>
    <w:rsid w:val="00E660F8"/>
    <w:rsid w:val="00E664F4"/>
    <w:rsid w:val="00E66658"/>
    <w:rsid w:val="00E666F0"/>
    <w:rsid w:val="00E66720"/>
    <w:rsid w:val="00E66735"/>
    <w:rsid w:val="00E66819"/>
    <w:rsid w:val="00E669BB"/>
    <w:rsid w:val="00E66EBC"/>
    <w:rsid w:val="00E66FE3"/>
    <w:rsid w:val="00E676B6"/>
    <w:rsid w:val="00E676DD"/>
    <w:rsid w:val="00E67AF9"/>
    <w:rsid w:val="00E67B11"/>
    <w:rsid w:val="00E67EDC"/>
    <w:rsid w:val="00E67EED"/>
    <w:rsid w:val="00E70442"/>
    <w:rsid w:val="00E706D3"/>
    <w:rsid w:val="00E70983"/>
    <w:rsid w:val="00E70A62"/>
    <w:rsid w:val="00E711BD"/>
    <w:rsid w:val="00E71323"/>
    <w:rsid w:val="00E71348"/>
    <w:rsid w:val="00E71352"/>
    <w:rsid w:val="00E713D8"/>
    <w:rsid w:val="00E7154E"/>
    <w:rsid w:val="00E716F0"/>
    <w:rsid w:val="00E71929"/>
    <w:rsid w:val="00E71A7F"/>
    <w:rsid w:val="00E71DE4"/>
    <w:rsid w:val="00E71EA8"/>
    <w:rsid w:val="00E71FAA"/>
    <w:rsid w:val="00E7210A"/>
    <w:rsid w:val="00E72338"/>
    <w:rsid w:val="00E727A9"/>
    <w:rsid w:val="00E727BA"/>
    <w:rsid w:val="00E7281E"/>
    <w:rsid w:val="00E72AB8"/>
    <w:rsid w:val="00E72B46"/>
    <w:rsid w:val="00E72C47"/>
    <w:rsid w:val="00E73004"/>
    <w:rsid w:val="00E7307E"/>
    <w:rsid w:val="00E7329D"/>
    <w:rsid w:val="00E735CB"/>
    <w:rsid w:val="00E73633"/>
    <w:rsid w:val="00E738E4"/>
    <w:rsid w:val="00E73A44"/>
    <w:rsid w:val="00E73A92"/>
    <w:rsid w:val="00E73B97"/>
    <w:rsid w:val="00E73D04"/>
    <w:rsid w:val="00E73D98"/>
    <w:rsid w:val="00E73E39"/>
    <w:rsid w:val="00E73E51"/>
    <w:rsid w:val="00E740B3"/>
    <w:rsid w:val="00E748F4"/>
    <w:rsid w:val="00E74E0C"/>
    <w:rsid w:val="00E75080"/>
    <w:rsid w:val="00E75176"/>
    <w:rsid w:val="00E752A5"/>
    <w:rsid w:val="00E75586"/>
    <w:rsid w:val="00E75A34"/>
    <w:rsid w:val="00E75A74"/>
    <w:rsid w:val="00E75C14"/>
    <w:rsid w:val="00E75EEC"/>
    <w:rsid w:val="00E75FAC"/>
    <w:rsid w:val="00E7663D"/>
    <w:rsid w:val="00E766B6"/>
    <w:rsid w:val="00E766F1"/>
    <w:rsid w:val="00E76868"/>
    <w:rsid w:val="00E76A6F"/>
    <w:rsid w:val="00E76DF3"/>
    <w:rsid w:val="00E76E1C"/>
    <w:rsid w:val="00E77061"/>
    <w:rsid w:val="00E77234"/>
    <w:rsid w:val="00E7764E"/>
    <w:rsid w:val="00E7767A"/>
    <w:rsid w:val="00E776AB"/>
    <w:rsid w:val="00E7774F"/>
    <w:rsid w:val="00E777CC"/>
    <w:rsid w:val="00E777E1"/>
    <w:rsid w:val="00E77BF1"/>
    <w:rsid w:val="00E80534"/>
    <w:rsid w:val="00E8057D"/>
    <w:rsid w:val="00E80636"/>
    <w:rsid w:val="00E809E0"/>
    <w:rsid w:val="00E809E4"/>
    <w:rsid w:val="00E80A17"/>
    <w:rsid w:val="00E80A3A"/>
    <w:rsid w:val="00E80ABD"/>
    <w:rsid w:val="00E80C55"/>
    <w:rsid w:val="00E80C64"/>
    <w:rsid w:val="00E80CB2"/>
    <w:rsid w:val="00E81133"/>
    <w:rsid w:val="00E815AA"/>
    <w:rsid w:val="00E817A2"/>
    <w:rsid w:val="00E81B56"/>
    <w:rsid w:val="00E81F7B"/>
    <w:rsid w:val="00E81F98"/>
    <w:rsid w:val="00E82290"/>
    <w:rsid w:val="00E82350"/>
    <w:rsid w:val="00E828CF"/>
    <w:rsid w:val="00E82BBF"/>
    <w:rsid w:val="00E82E00"/>
    <w:rsid w:val="00E82EDC"/>
    <w:rsid w:val="00E83089"/>
    <w:rsid w:val="00E8329B"/>
    <w:rsid w:val="00E8344F"/>
    <w:rsid w:val="00E8367F"/>
    <w:rsid w:val="00E836B7"/>
    <w:rsid w:val="00E836BC"/>
    <w:rsid w:val="00E83889"/>
    <w:rsid w:val="00E83EAB"/>
    <w:rsid w:val="00E83F5A"/>
    <w:rsid w:val="00E84256"/>
    <w:rsid w:val="00E842B1"/>
    <w:rsid w:val="00E842D9"/>
    <w:rsid w:val="00E8431F"/>
    <w:rsid w:val="00E843A8"/>
    <w:rsid w:val="00E8484C"/>
    <w:rsid w:val="00E84A87"/>
    <w:rsid w:val="00E84B72"/>
    <w:rsid w:val="00E850B9"/>
    <w:rsid w:val="00E85197"/>
    <w:rsid w:val="00E854EF"/>
    <w:rsid w:val="00E85C9C"/>
    <w:rsid w:val="00E85E86"/>
    <w:rsid w:val="00E862A0"/>
    <w:rsid w:val="00E8630A"/>
    <w:rsid w:val="00E86487"/>
    <w:rsid w:val="00E86821"/>
    <w:rsid w:val="00E86EDE"/>
    <w:rsid w:val="00E870DD"/>
    <w:rsid w:val="00E87478"/>
    <w:rsid w:val="00E8751F"/>
    <w:rsid w:val="00E8764F"/>
    <w:rsid w:val="00E87758"/>
    <w:rsid w:val="00E8794B"/>
    <w:rsid w:val="00E87B33"/>
    <w:rsid w:val="00E87BDA"/>
    <w:rsid w:val="00E87CF3"/>
    <w:rsid w:val="00E87D5F"/>
    <w:rsid w:val="00E900F4"/>
    <w:rsid w:val="00E90102"/>
    <w:rsid w:val="00E901E2"/>
    <w:rsid w:val="00E90567"/>
    <w:rsid w:val="00E905CC"/>
    <w:rsid w:val="00E9070A"/>
    <w:rsid w:val="00E90712"/>
    <w:rsid w:val="00E90809"/>
    <w:rsid w:val="00E9088F"/>
    <w:rsid w:val="00E90A02"/>
    <w:rsid w:val="00E90D90"/>
    <w:rsid w:val="00E90F11"/>
    <w:rsid w:val="00E91142"/>
    <w:rsid w:val="00E9128D"/>
    <w:rsid w:val="00E9137D"/>
    <w:rsid w:val="00E91789"/>
    <w:rsid w:val="00E91993"/>
    <w:rsid w:val="00E91ABF"/>
    <w:rsid w:val="00E91C01"/>
    <w:rsid w:val="00E91EBA"/>
    <w:rsid w:val="00E91F96"/>
    <w:rsid w:val="00E9205A"/>
    <w:rsid w:val="00E92102"/>
    <w:rsid w:val="00E92700"/>
    <w:rsid w:val="00E9273C"/>
    <w:rsid w:val="00E92A48"/>
    <w:rsid w:val="00E92BF4"/>
    <w:rsid w:val="00E931EA"/>
    <w:rsid w:val="00E932BD"/>
    <w:rsid w:val="00E93417"/>
    <w:rsid w:val="00E934BB"/>
    <w:rsid w:val="00E934F5"/>
    <w:rsid w:val="00E93596"/>
    <w:rsid w:val="00E938DE"/>
    <w:rsid w:val="00E93FD7"/>
    <w:rsid w:val="00E9423C"/>
    <w:rsid w:val="00E9423E"/>
    <w:rsid w:val="00E94C1E"/>
    <w:rsid w:val="00E94DB7"/>
    <w:rsid w:val="00E94DE2"/>
    <w:rsid w:val="00E95128"/>
    <w:rsid w:val="00E95361"/>
    <w:rsid w:val="00E9556C"/>
    <w:rsid w:val="00E95926"/>
    <w:rsid w:val="00E95983"/>
    <w:rsid w:val="00E95AC9"/>
    <w:rsid w:val="00E95E6B"/>
    <w:rsid w:val="00E95F02"/>
    <w:rsid w:val="00E9622E"/>
    <w:rsid w:val="00E96464"/>
    <w:rsid w:val="00E9650F"/>
    <w:rsid w:val="00E968F4"/>
    <w:rsid w:val="00E97044"/>
    <w:rsid w:val="00E971C8"/>
    <w:rsid w:val="00E973AC"/>
    <w:rsid w:val="00E974EB"/>
    <w:rsid w:val="00E9773B"/>
    <w:rsid w:val="00E977E3"/>
    <w:rsid w:val="00E97ADD"/>
    <w:rsid w:val="00E97DFB"/>
    <w:rsid w:val="00EA01B5"/>
    <w:rsid w:val="00EA089A"/>
    <w:rsid w:val="00EA08EF"/>
    <w:rsid w:val="00EA0C47"/>
    <w:rsid w:val="00EA0E18"/>
    <w:rsid w:val="00EA11B9"/>
    <w:rsid w:val="00EA14EE"/>
    <w:rsid w:val="00EA191C"/>
    <w:rsid w:val="00EA1E00"/>
    <w:rsid w:val="00EA1FF3"/>
    <w:rsid w:val="00EA22A1"/>
    <w:rsid w:val="00EA232B"/>
    <w:rsid w:val="00EA24A3"/>
    <w:rsid w:val="00EA25AC"/>
    <w:rsid w:val="00EA2B22"/>
    <w:rsid w:val="00EA2C15"/>
    <w:rsid w:val="00EA2D66"/>
    <w:rsid w:val="00EA2ED9"/>
    <w:rsid w:val="00EA33B4"/>
    <w:rsid w:val="00EA3476"/>
    <w:rsid w:val="00EA3B9C"/>
    <w:rsid w:val="00EA3BBD"/>
    <w:rsid w:val="00EA3CD5"/>
    <w:rsid w:val="00EA3F7A"/>
    <w:rsid w:val="00EA3FA4"/>
    <w:rsid w:val="00EA3FC3"/>
    <w:rsid w:val="00EA4350"/>
    <w:rsid w:val="00EA4776"/>
    <w:rsid w:val="00EA478B"/>
    <w:rsid w:val="00EA4936"/>
    <w:rsid w:val="00EA4BB0"/>
    <w:rsid w:val="00EA4F26"/>
    <w:rsid w:val="00EA4F96"/>
    <w:rsid w:val="00EA53BD"/>
    <w:rsid w:val="00EA541A"/>
    <w:rsid w:val="00EA5A35"/>
    <w:rsid w:val="00EA5A42"/>
    <w:rsid w:val="00EA5B04"/>
    <w:rsid w:val="00EA5B3E"/>
    <w:rsid w:val="00EA5D87"/>
    <w:rsid w:val="00EA604D"/>
    <w:rsid w:val="00EA6663"/>
    <w:rsid w:val="00EA689C"/>
    <w:rsid w:val="00EA6B01"/>
    <w:rsid w:val="00EA6CAC"/>
    <w:rsid w:val="00EA718A"/>
    <w:rsid w:val="00EA71C7"/>
    <w:rsid w:val="00EA73D8"/>
    <w:rsid w:val="00EA7530"/>
    <w:rsid w:val="00EA7583"/>
    <w:rsid w:val="00EA7673"/>
    <w:rsid w:val="00EA784C"/>
    <w:rsid w:val="00EA78A8"/>
    <w:rsid w:val="00EA7D2A"/>
    <w:rsid w:val="00EA7D82"/>
    <w:rsid w:val="00EA7EDD"/>
    <w:rsid w:val="00EA7EFD"/>
    <w:rsid w:val="00EB0059"/>
    <w:rsid w:val="00EB01CD"/>
    <w:rsid w:val="00EB025B"/>
    <w:rsid w:val="00EB026D"/>
    <w:rsid w:val="00EB02C8"/>
    <w:rsid w:val="00EB05D9"/>
    <w:rsid w:val="00EB0B96"/>
    <w:rsid w:val="00EB0BB6"/>
    <w:rsid w:val="00EB0FA2"/>
    <w:rsid w:val="00EB10A9"/>
    <w:rsid w:val="00EB10AC"/>
    <w:rsid w:val="00EB10B3"/>
    <w:rsid w:val="00EB1271"/>
    <w:rsid w:val="00EB12F6"/>
    <w:rsid w:val="00EB1B58"/>
    <w:rsid w:val="00EB1FD4"/>
    <w:rsid w:val="00EB2219"/>
    <w:rsid w:val="00EB25D2"/>
    <w:rsid w:val="00EB297E"/>
    <w:rsid w:val="00EB29FC"/>
    <w:rsid w:val="00EB2A9B"/>
    <w:rsid w:val="00EB2C94"/>
    <w:rsid w:val="00EB31FD"/>
    <w:rsid w:val="00EB33C3"/>
    <w:rsid w:val="00EB37C2"/>
    <w:rsid w:val="00EB37E3"/>
    <w:rsid w:val="00EB406C"/>
    <w:rsid w:val="00EB41C6"/>
    <w:rsid w:val="00EB434F"/>
    <w:rsid w:val="00EB4631"/>
    <w:rsid w:val="00EB4A8A"/>
    <w:rsid w:val="00EB4C40"/>
    <w:rsid w:val="00EB4C7B"/>
    <w:rsid w:val="00EB506B"/>
    <w:rsid w:val="00EB51B9"/>
    <w:rsid w:val="00EB577F"/>
    <w:rsid w:val="00EB5B13"/>
    <w:rsid w:val="00EB5BC7"/>
    <w:rsid w:val="00EB5E50"/>
    <w:rsid w:val="00EB5E6B"/>
    <w:rsid w:val="00EB5FD4"/>
    <w:rsid w:val="00EB616C"/>
    <w:rsid w:val="00EB61A7"/>
    <w:rsid w:val="00EB64A7"/>
    <w:rsid w:val="00EB65AC"/>
    <w:rsid w:val="00EB6ABA"/>
    <w:rsid w:val="00EB6B32"/>
    <w:rsid w:val="00EB6D2D"/>
    <w:rsid w:val="00EB6E71"/>
    <w:rsid w:val="00EB701C"/>
    <w:rsid w:val="00EB7079"/>
    <w:rsid w:val="00EB7282"/>
    <w:rsid w:val="00EB747E"/>
    <w:rsid w:val="00EB7A9D"/>
    <w:rsid w:val="00EB7B1C"/>
    <w:rsid w:val="00EB7B84"/>
    <w:rsid w:val="00EB7C0D"/>
    <w:rsid w:val="00EB7D81"/>
    <w:rsid w:val="00EB7DFA"/>
    <w:rsid w:val="00EC0162"/>
    <w:rsid w:val="00EC02AC"/>
    <w:rsid w:val="00EC07A1"/>
    <w:rsid w:val="00EC0A6B"/>
    <w:rsid w:val="00EC0F28"/>
    <w:rsid w:val="00EC1070"/>
    <w:rsid w:val="00EC1082"/>
    <w:rsid w:val="00EC1485"/>
    <w:rsid w:val="00EC1675"/>
    <w:rsid w:val="00EC18CB"/>
    <w:rsid w:val="00EC1AC2"/>
    <w:rsid w:val="00EC1B49"/>
    <w:rsid w:val="00EC1C51"/>
    <w:rsid w:val="00EC2325"/>
    <w:rsid w:val="00EC233D"/>
    <w:rsid w:val="00EC23E5"/>
    <w:rsid w:val="00EC2422"/>
    <w:rsid w:val="00EC2B0A"/>
    <w:rsid w:val="00EC2C00"/>
    <w:rsid w:val="00EC2E26"/>
    <w:rsid w:val="00EC2E6A"/>
    <w:rsid w:val="00EC3121"/>
    <w:rsid w:val="00EC34E2"/>
    <w:rsid w:val="00EC3508"/>
    <w:rsid w:val="00EC3588"/>
    <w:rsid w:val="00EC36D2"/>
    <w:rsid w:val="00EC3843"/>
    <w:rsid w:val="00EC3A1C"/>
    <w:rsid w:val="00EC3A48"/>
    <w:rsid w:val="00EC3B06"/>
    <w:rsid w:val="00EC3D71"/>
    <w:rsid w:val="00EC3F00"/>
    <w:rsid w:val="00EC3F7E"/>
    <w:rsid w:val="00EC4314"/>
    <w:rsid w:val="00EC4338"/>
    <w:rsid w:val="00EC4A7D"/>
    <w:rsid w:val="00EC4B5F"/>
    <w:rsid w:val="00EC4DAA"/>
    <w:rsid w:val="00EC4ED9"/>
    <w:rsid w:val="00EC5117"/>
    <w:rsid w:val="00EC5997"/>
    <w:rsid w:val="00EC59AD"/>
    <w:rsid w:val="00EC59D0"/>
    <w:rsid w:val="00EC5B19"/>
    <w:rsid w:val="00EC5D21"/>
    <w:rsid w:val="00EC5E20"/>
    <w:rsid w:val="00EC60D6"/>
    <w:rsid w:val="00EC64B9"/>
    <w:rsid w:val="00EC6751"/>
    <w:rsid w:val="00EC69A0"/>
    <w:rsid w:val="00EC6BA4"/>
    <w:rsid w:val="00EC6EB9"/>
    <w:rsid w:val="00EC70B1"/>
    <w:rsid w:val="00EC71EA"/>
    <w:rsid w:val="00EC732A"/>
    <w:rsid w:val="00EC7987"/>
    <w:rsid w:val="00EC7B3A"/>
    <w:rsid w:val="00EC7D42"/>
    <w:rsid w:val="00EC7D97"/>
    <w:rsid w:val="00EC7E37"/>
    <w:rsid w:val="00EC7F1B"/>
    <w:rsid w:val="00ED008F"/>
    <w:rsid w:val="00ED04CD"/>
    <w:rsid w:val="00ED0632"/>
    <w:rsid w:val="00ED089E"/>
    <w:rsid w:val="00ED09E9"/>
    <w:rsid w:val="00ED0A2B"/>
    <w:rsid w:val="00ED0B4F"/>
    <w:rsid w:val="00ED0B5B"/>
    <w:rsid w:val="00ED0EC7"/>
    <w:rsid w:val="00ED1085"/>
    <w:rsid w:val="00ED1715"/>
    <w:rsid w:val="00ED1731"/>
    <w:rsid w:val="00ED1D27"/>
    <w:rsid w:val="00ED1DD1"/>
    <w:rsid w:val="00ED220D"/>
    <w:rsid w:val="00ED22D5"/>
    <w:rsid w:val="00ED234A"/>
    <w:rsid w:val="00ED23AF"/>
    <w:rsid w:val="00ED2697"/>
    <w:rsid w:val="00ED278B"/>
    <w:rsid w:val="00ED28C7"/>
    <w:rsid w:val="00ED2EA9"/>
    <w:rsid w:val="00ED2FC4"/>
    <w:rsid w:val="00ED3051"/>
    <w:rsid w:val="00ED3106"/>
    <w:rsid w:val="00ED3225"/>
    <w:rsid w:val="00ED3317"/>
    <w:rsid w:val="00ED3345"/>
    <w:rsid w:val="00ED3599"/>
    <w:rsid w:val="00ED3625"/>
    <w:rsid w:val="00ED37EF"/>
    <w:rsid w:val="00ED3AF0"/>
    <w:rsid w:val="00ED3BF6"/>
    <w:rsid w:val="00ED3CAA"/>
    <w:rsid w:val="00ED3F6D"/>
    <w:rsid w:val="00ED423C"/>
    <w:rsid w:val="00ED4263"/>
    <w:rsid w:val="00ED46E4"/>
    <w:rsid w:val="00ED4AF8"/>
    <w:rsid w:val="00ED4B0E"/>
    <w:rsid w:val="00ED4D55"/>
    <w:rsid w:val="00ED52F3"/>
    <w:rsid w:val="00ED53C4"/>
    <w:rsid w:val="00ED544D"/>
    <w:rsid w:val="00ED5733"/>
    <w:rsid w:val="00ED57B1"/>
    <w:rsid w:val="00ED5930"/>
    <w:rsid w:val="00ED59FE"/>
    <w:rsid w:val="00ED5A52"/>
    <w:rsid w:val="00ED5BBA"/>
    <w:rsid w:val="00ED5BC9"/>
    <w:rsid w:val="00ED5C02"/>
    <w:rsid w:val="00ED5CA9"/>
    <w:rsid w:val="00ED5CC7"/>
    <w:rsid w:val="00ED5EF7"/>
    <w:rsid w:val="00ED6060"/>
    <w:rsid w:val="00ED65BF"/>
    <w:rsid w:val="00ED68B4"/>
    <w:rsid w:val="00ED699E"/>
    <w:rsid w:val="00ED6AF6"/>
    <w:rsid w:val="00ED6B68"/>
    <w:rsid w:val="00ED6CA9"/>
    <w:rsid w:val="00ED6E16"/>
    <w:rsid w:val="00ED6E4B"/>
    <w:rsid w:val="00ED6F52"/>
    <w:rsid w:val="00ED712A"/>
    <w:rsid w:val="00ED7429"/>
    <w:rsid w:val="00ED7864"/>
    <w:rsid w:val="00ED78D4"/>
    <w:rsid w:val="00ED7A65"/>
    <w:rsid w:val="00ED7AE6"/>
    <w:rsid w:val="00ED7B85"/>
    <w:rsid w:val="00ED7C5B"/>
    <w:rsid w:val="00ED7C83"/>
    <w:rsid w:val="00ED7DCE"/>
    <w:rsid w:val="00EE0074"/>
    <w:rsid w:val="00EE01C8"/>
    <w:rsid w:val="00EE0223"/>
    <w:rsid w:val="00EE05D0"/>
    <w:rsid w:val="00EE0834"/>
    <w:rsid w:val="00EE0867"/>
    <w:rsid w:val="00EE0A2A"/>
    <w:rsid w:val="00EE0A8C"/>
    <w:rsid w:val="00EE0FC5"/>
    <w:rsid w:val="00EE1177"/>
    <w:rsid w:val="00EE1204"/>
    <w:rsid w:val="00EE1530"/>
    <w:rsid w:val="00EE16EA"/>
    <w:rsid w:val="00EE1786"/>
    <w:rsid w:val="00EE17C7"/>
    <w:rsid w:val="00EE18E7"/>
    <w:rsid w:val="00EE1BC5"/>
    <w:rsid w:val="00EE1DF0"/>
    <w:rsid w:val="00EE2540"/>
    <w:rsid w:val="00EE26B5"/>
    <w:rsid w:val="00EE2726"/>
    <w:rsid w:val="00EE28BF"/>
    <w:rsid w:val="00EE2A99"/>
    <w:rsid w:val="00EE3452"/>
    <w:rsid w:val="00EE34D8"/>
    <w:rsid w:val="00EE3776"/>
    <w:rsid w:val="00EE3788"/>
    <w:rsid w:val="00EE37A1"/>
    <w:rsid w:val="00EE37F0"/>
    <w:rsid w:val="00EE3AFA"/>
    <w:rsid w:val="00EE3B72"/>
    <w:rsid w:val="00EE3EEE"/>
    <w:rsid w:val="00EE3F81"/>
    <w:rsid w:val="00EE4561"/>
    <w:rsid w:val="00EE47C3"/>
    <w:rsid w:val="00EE48DA"/>
    <w:rsid w:val="00EE4AAD"/>
    <w:rsid w:val="00EE4AE9"/>
    <w:rsid w:val="00EE4BAE"/>
    <w:rsid w:val="00EE4BEC"/>
    <w:rsid w:val="00EE4D96"/>
    <w:rsid w:val="00EE4F7C"/>
    <w:rsid w:val="00EE50A7"/>
    <w:rsid w:val="00EE52E4"/>
    <w:rsid w:val="00EE5673"/>
    <w:rsid w:val="00EE5827"/>
    <w:rsid w:val="00EE5AD4"/>
    <w:rsid w:val="00EE5BDD"/>
    <w:rsid w:val="00EE5D72"/>
    <w:rsid w:val="00EE617A"/>
    <w:rsid w:val="00EE6316"/>
    <w:rsid w:val="00EE683E"/>
    <w:rsid w:val="00EE6ACD"/>
    <w:rsid w:val="00EE6C64"/>
    <w:rsid w:val="00EE6DBD"/>
    <w:rsid w:val="00EE6F28"/>
    <w:rsid w:val="00EE6F9D"/>
    <w:rsid w:val="00EE723C"/>
    <w:rsid w:val="00EE747F"/>
    <w:rsid w:val="00EE7508"/>
    <w:rsid w:val="00EE7A5B"/>
    <w:rsid w:val="00EE7AF6"/>
    <w:rsid w:val="00EE7D41"/>
    <w:rsid w:val="00EF035A"/>
    <w:rsid w:val="00EF0492"/>
    <w:rsid w:val="00EF051B"/>
    <w:rsid w:val="00EF0746"/>
    <w:rsid w:val="00EF08D8"/>
    <w:rsid w:val="00EF092C"/>
    <w:rsid w:val="00EF094D"/>
    <w:rsid w:val="00EF0A65"/>
    <w:rsid w:val="00EF0C05"/>
    <w:rsid w:val="00EF100C"/>
    <w:rsid w:val="00EF1350"/>
    <w:rsid w:val="00EF13E2"/>
    <w:rsid w:val="00EF14ED"/>
    <w:rsid w:val="00EF159F"/>
    <w:rsid w:val="00EF161D"/>
    <w:rsid w:val="00EF1704"/>
    <w:rsid w:val="00EF182F"/>
    <w:rsid w:val="00EF1C18"/>
    <w:rsid w:val="00EF1E3C"/>
    <w:rsid w:val="00EF214D"/>
    <w:rsid w:val="00EF2216"/>
    <w:rsid w:val="00EF2832"/>
    <w:rsid w:val="00EF293E"/>
    <w:rsid w:val="00EF2BD0"/>
    <w:rsid w:val="00EF2DED"/>
    <w:rsid w:val="00EF307F"/>
    <w:rsid w:val="00EF33D4"/>
    <w:rsid w:val="00EF3BA1"/>
    <w:rsid w:val="00EF3D3D"/>
    <w:rsid w:val="00EF3E3F"/>
    <w:rsid w:val="00EF43C1"/>
    <w:rsid w:val="00EF4476"/>
    <w:rsid w:val="00EF44FA"/>
    <w:rsid w:val="00EF4539"/>
    <w:rsid w:val="00EF454C"/>
    <w:rsid w:val="00EF4A20"/>
    <w:rsid w:val="00EF4C22"/>
    <w:rsid w:val="00EF5046"/>
    <w:rsid w:val="00EF5134"/>
    <w:rsid w:val="00EF5350"/>
    <w:rsid w:val="00EF5537"/>
    <w:rsid w:val="00EF55CE"/>
    <w:rsid w:val="00EF588D"/>
    <w:rsid w:val="00EF59D5"/>
    <w:rsid w:val="00EF5A58"/>
    <w:rsid w:val="00EF5AA8"/>
    <w:rsid w:val="00EF5ADA"/>
    <w:rsid w:val="00EF5B45"/>
    <w:rsid w:val="00EF5BDA"/>
    <w:rsid w:val="00EF5E2F"/>
    <w:rsid w:val="00EF5EDE"/>
    <w:rsid w:val="00EF6312"/>
    <w:rsid w:val="00EF636D"/>
    <w:rsid w:val="00EF6478"/>
    <w:rsid w:val="00EF6617"/>
    <w:rsid w:val="00EF663E"/>
    <w:rsid w:val="00EF6733"/>
    <w:rsid w:val="00EF69B9"/>
    <w:rsid w:val="00EF6A5B"/>
    <w:rsid w:val="00EF6ABE"/>
    <w:rsid w:val="00EF6AE7"/>
    <w:rsid w:val="00EF6C8F"/>
    <w:rsid w:val="00EF6EFE"/>
    <w:rsid w:val="00EF710B"/>
    <w:rsid w:val="00EF7115"/>
    <w:rsid w:val="00EF719E"/>
    <w:rsid w:val="00EF724D"/>
    <w:rsid w:val="00EF78DB"/>
    <w:rsid w:val="00EF798E"/>
    <w:rsid w:val="00EF7C28"/>
    <w:rsid w:val="00EF7CB6"/>
    <w:rsid w:val="00EF7E44"/>
    <w:rsid w:val="00EF7E86"/>
    <w:rsid w:val="00F00051"/>
    <w:rsid w:val="00F00301"/>
    <w:rsid w:val="00F00766"/>
    <w:rsid w:val="00F00778"/>
    <w:rsid w:val="00F00791"/>
    <w:rsid w:val="00F00CA6"/>
    <w:rsid w:val="00F00FC1"/>
    <w:rsid w:val="00F0118B"/>
    <w:rsid w:val="00F01415"/>
    <w:rsid w:val="00F01504"/>
    <w:rsid w:val="00F0152B"/>
    <w:rsid w:val="00F015B6"/>
    <w:rsid w:val="00F016EF"/>
    <w:rsid w:val="00F01893"/>
    <w:rsid w:val="00F01BF5"/>
    <w:rsid w:val="00F01FD0"/>
    <w:rsid w:val="00F02003"/>
    <w:rsid w:val="00F02239"/>
    <w:rsid w:val="00F0255D"/>
    <w:rsid w:val="00F025A5"/>
    <w:rsid w:val="00F0269C"/>
    <w:rsid w:val="00F02AD1"/>
    <w:rsid w:val="00F02D42"/>
    <w:rsid w:val="00F034C4"/>
    <w:rsid w:val="00F03576"/>
    <w:rsid w:val="00F0366F"/>
    <w:rsid w:val="00F0375D"/>
    <w:rsid w:val="00F03DE2"/>
    <w:rsid w:val="00F03F86"/>
    <w:rsid w:val="00F0427E"/>
    <w:rsid w:val="00F0471F"/>
    <w:rsid w:val="00F0486D"/>
    <w:rsid w:val="00F04A6B"/>
    <w:rsid w:val="00F04A6C"/>
    <w:rsid w:val="00F04D3A"/>
    <w:rsid w:val="00F05180"/>
    <w:rsid w:val="00F0544B"/>
    <w:rsid w:val="00F05537"/>
    <w:rsid w:val="00F055E5"/>
    <w:rsid w:val="00F05702"/>
    <w:rsid w:val="00F0592F"/>
    <w:rsid w:val="00F05C10"/>
    <w:rsid w:val="00F060E6"/>
    <w:rsid w:val="00F062C6"/>
    <w:rsid w:val="00F067EB"/>
    <w:rsid w:val="00F06820"/>
    <w:rsid w:val="00F068D0"/>
    <w:rsid w:val="00F06B31"/>
    <w:rsid w:val="00F06C33"/>
    <w:rsid w:val="00F06CA6"/>
    <w:rsid w:val="00F06D84"/>
    <w:rsid w:val="00F06F56"/>
    <w:rsid w:val="00F07229"/>
    <w:rsid w:val="00F07D0B"/>
    <w:rsid w:val="00F07D60"/>
    <w:rsid w:val="00F07FBF"/>
    <w:rsid w:val="00F102DA"/>
    <w:rsid w:val="00F105BE"/>
    <w:rsid w:val="00F10777"/>
    <w:rsid w:val="00F10F84"/>
    <w:rsid w:val="00F11071"/>
    <w:rsid w:val="00F11106"/>
    <w:rsid w:val="00F1111C"/>
    <w:rsid w:val="00F112E2"/>
    <w:rsid w:val="00F11358"/>
    <w:rsid w:val="00F11531"/>
    <w:rsid w:val="00F1164D"/>
    <w:rsid w:val="00F11AF2"/>
    <w:rsid w:val="00F11CF6"/>
    <w:rsid w:val="00F11F68"/>
    <w:rsid w:val="00F12556"/>
    <w:rsid w:val="00F12719"/>
    <w:rsid w:val="00F127C1"/>
    <w:rsid w:val="00F127D5"/>
    <w:rsid w:val="00F12C80"/>
    <w:rsid w:val="00F135B3"/>
    <w:rsid w:val="00F13838"/>
    <w:rsid w:val="00F13C7B"/>
    <w:rsid w:val="00F13E04"/>
    <w:rsid w:val="00F13EB0"/>
    <w:rsid w:val="00F14325"/>
    <w:rsid w:val="00F1440B"/>
    <w:rsid w:val="00F14794"/>
    <w:rsid w:val="00F14BC1"/>
    <w:rsid w:val="00F15032"/>
    <w:rsid w:val="00F1512C"/>
    <w:rsid w:val="00F15521"/>
    <w:rsid w:val="00F1575B"/>
    <w:rsid w:val="00F15A80"/>
    <w:rsid w:val="00F15DDF"/>
    <w:rsid w:val="00F15FE4"/>
    <w:rsid w:val="00F16353"/>
    <w:rsid w:val="00F167BD"/>
    <w:rsid w:val="00F1699F"/>
    <w:rsid w:val="00F16C04"/>
    <w:rsid w:val="00F16DF3"/>
    <w:rsid w:val="00F1726D"/>
    <w:rsid w:val="00F174C0"/>
    <w:rsid w:val="00F1751E"/>
    <w:rsid w:val="00F175D2"/>
    <w:rsid w:val="00F179EF"/>
    <w:rsid w:val="00F17A5A"/>
    <w:rsid w:val="00F17DC9"/>
    <w:rsid w:val="00F200CD"/>
    <w:rsid w:val="00F20227"/>
    <w:rsid w:val="00F202F2"/>
    <w:rsid w:val="00F20320"/>
    <w:rsid w:val="00F20327"/>
    <w:rsid w:val="00F203EC"/>
    <w:rsid w:val="00F20534"/>
    <w:rsid w:val="00F207C3"/>
    <w:rsid w:val="00F207C7"/>
    <w:rsid w:val="00F20904"/>
    <w:rsid w:val="00F20936"/>
    <w:rsid w:val="00F20C15"/>
    <w:rsid w:val="00F20D40"/>
    <w:rsid w:val="00F20E96"/>
    <w:rsid w:val="00F217F5"/>
    <w:rsid w:val="00F2199C"/>
    <w:rsid w:val="00F21C77"/>
    <w:rsid w:val="00F21F79"/>
    <w:rsid w:val="00F220C9"/>
    <w:rsid w:val="00F2214D"/>
    <w:rsid w:val="00F223B1"/>
    <w:rsid w:val="00F22416"/>
    <w:rsid w:val="00F224F3"/>
    <w:rsid w:val="00F224F8"/>
    <w:rsid w:val="00F227C2"/>
    <w:rsid w:val="00F228E4"/>
    <w:rsid w:val="00F22BF6"/>
    <w:rsid w:val="00F22DBE"/>
    <w:rsid w:val="00F22DF0"/>
    <w:rsid w:val="00F22E9E"/>
    <w:rsid w:val="00F232BA"/>
    <w:rsid w:val="00F23660"/>
    <w:rsid w:val="00F23698"/>
    <w:rsid w:val="00F237B6"/>
    <w:rsid w:val="00F237BD"/>
    <w:rsid w:val="00F23827"/>
    <w:rsid w:val="00F23F01"/>
    <w:rsid w:val="00F23FF4"/>
    <w:rsid w:val="00F24069"/>
    <w:rsid w:val="00F24205"/>
    <w:rsid w:val="00F24377"/>
    <w:rsid w:val="00F24619"/>
    <w:rsid w:val="00F248C7"/>
    <w:rsid w:val="00F24E31"/>
    <w:rsid w:val="00F252B7"/>
    <w:rsid w:val="00F25517"/>
    <w:rsid w:val="00F2556B"/>
    <w:rsid w:val="00F2573C"/>
    <w:rsid w:val="00F2599D"/>
    <w:rsid w:val="00F25C17"/>
    <w:rsid w:val="00F25E8E"/>
    <w:rsid w:val="00F25F8F"/>
    <w:rsid w:val="00F26035"/>
    <w:rsid w:val="00F260C9"/>
    <w:rsid w:val="00F2675E"/>
    <w:rsid w:val="00F26DA2"/>
    <w:rsid w:val="00F272DF"/>
    <w:rsid w:val="00F2733E"/>
    <w:rsid w:val="00F273D7"/>
    <w:rsid w:val="00F27556"/>
    <w:rsid w:val="00F27980"/>
    <w:rsid w:val="00F27CF8"/>
    <w:rsid w:val="00F27D85"/>
    <w:rsid w:val="00F27E57"/>
    <w:rsid w:val="00F3040F"/>
    <w:rsid w:val="00F30662"/>
    <w:rsid w:val="00F3078C"/>
    <w:rsid w:val="00F307C9"/>
    <w:rsid w:val="00F30B4C"/>
    <w:rsid w:val="00F30C54"/>
    <w:rsid w:val="00F30F56"/>
    <w:rsid w:val="00F310D0"/>
    <w:rsid w:val="00F31265"/>
    <w:rsid w:val="00F312BD"/>
    <w:rsid w:val="00F31543"/>
    <w:rsid w:val="00F315BA"/>
    <w:rsid w:val="00F3174B"/>
    <w:rsid w:val="00F31964"/>
    <w:rsid w:val="00F31B52"/>
    <w:rsid w:val="00F31CFE"/>
    <w:rsid w:val="00F32064"/>
    <w:rsid w:val="00F323CD"/>
    <w:rsid w:val="00F323EC"/>
    <w:rsid w:val="00F32549"/>
    <w:rsid w:val="00F32D0E"/>
    <w:rsid w:val="00F32E0A"/>
    <w:rsid w:val="00F330F9"/>
    <w:rsid w:val="00F33301"/>
    <w:rsid w:val="00F33471"/>
    <w:rsid w:val="00F336D4"/>
    <w:rsid w:val="00F33876"/>
    <w:rsid w:val="00F3421A"/>
    <w:rsid w:val="00F34450"/>
    <w:rsid w:val="00F346C2"/>
    <w:rsid w:val="00F348D1"/>
    <w:rsid w:val="00F3492B"/>
    <w:rsid w:val="00F3527C"/>
    <w:rsid w:val="00F353D3"/>
    <w:rsid w:val="00F35506"/>
    <w:rsid w:val="00F355E6"/>
    <w:rsid w:val="00F356F0"/>
    <w:rsid w:val="00F358C6"/>
    <w:rsid w:val="00F35A37"/>
    <w:rsid w:val="00F35CC1"/>
    <w:rsid w:val="00F35E16"/>
    <w:rsid w:val="00F36190"/>
    <w:rsid w:val="00F3620E"/>
    <w:rsid w:val="00F3634E"/>
    <w:rsid w:val="00F3635A"/>
    <w:rsid w:val="00F363F7"/>
    <w:rsid w:val="00F36465"/>
    <w:rsid w:val="00F36650"/>
    <w:rsid w:val="00F36718"/>
    <w:rsid w:val="00F36C02"/>
    <w:rsid w:val="00F36DA9"/>
    <w:rsid w:val="00F37140"/>
    <w:rsid w:val="00F37147"/>
    <w:rsid w:val="00F3716D"/>
    <w:rsid w:val="00F377AA"/>
    <w:rsid w:val="00F37C94"/>
    <w:rsid w:val="00F37DE6"/>
    <w:rsid w:val="00F37E1B"/>
    <w:rsid w:val="00F37F4D"/>
    <w:rsid w:val="00F40280"/>
    <w:rsid w:val="00F40302"/>
    <w:rsid w:val="00F40323"/>
    <w:rsid w:val="00F404E3"/>
    <w:rsid w:val="00F404FD"/>
    <w:rsid w:val="00F40530"/>
    <w:rsid w:val="00F405BF"/>
    <w:rsid w:val="00F405C2"/>
    <w:rsid w:val="00F40608"/>
    <w:rsid w:val="00F40661"/>
    <w:rsid w:val="00F412BE"/>
    <w:rsid w:val="00F41800"/>
    <w:rsid w:val="00F41BDF"/>
    <w:rsid w:val="00F42341"/>
    <w:rsid w:val="00F424E8"/>
    <w:rsid w:val="00F4263D"/>
    <w:rsid w:val="00F427A0"/>
    <w:rsid w:val="00F42B0B"/>
    <w:rsid w:val="00F42BB0"/>
    <w:rsid w:val="00F42BE5"/>
    <w:rsid w:val="00F42D0C"/>
    <w:rsid w:val="00F42D98"/>
    <w:rsid w:val="00F42DE1"/>
    <w:rsid w:val="00F43076"/>
    <w:rsid w:val="00F43387"/>
    <w:rsid w:val="00F43397"/>
    <w:rsid w:val="00F434E6"/>
    <w:rsid w:val="00F43A02"/>
    <w:rsid w:val="00F43A3A"/>
    <w:rsid w:val="00F43CA4"/>
    <w:rsid w:val="00F441FD"/>
    <w:rsid w:val="00F4459C"/>
    <w:rsid w:val="00F44667"/>
    <w:rsid w:val="00F446B3"/>
    <w:rsid w:val="00F44935"/>
    <w:rsid w:val="00F44A5B"/>
    <w:rsid w:val="00F44C3D"/>
    <w:rsid w:val="00F44C99"/>
    <w:rsid w:val="00F44D35"/>
    <w:rsid w:val="00F44ECD"/>
    <w:rsid w:val="00F4503D"/>
    <w:rsid w:val="00F4547E"/>
    <w:rsid w:val="00F4555F"/>
    <w:rsid w:val="00F4568E"/>
    <w:rsid w:val="00F45A81"/>
    <w:rsid w:val="00F45B8E"/>
    <w:rsid w:val="00F46012"/>
    <w:rsid w:val="00F46088"/>
    <w:rsid w:val="00F460A4"/>
    <w:rsid w:val="00F46173"/>
    <w:rsid w:val="00F461A7"/>
    <w:rsid w:val="00F46763"/>
    <w:rsid w:val="00F469FE"/>
    <w:rsid w:val="00F46A5D"/>
    <w:rsid w:val="00F46A96"/>
    <w:rsid w:val="00F4708C"/>
    <w:rsid w:val="00F4720E"/>
    <w:rsid w:val="00F4750B"/>
    <w:rsid w:val="00F475C3"/>
    <w:rsid w:val="00F4775F"/>
    <w:rsid w:val="00F4796C"/>
    <w:rsid w:val="00F47ADF"/>
    <w:rsid w:val="00F47DAA"/>
    <w:rsid w:val="00F47F15"/>
    <w:rsid w:val="00F50103"/>
    <w:rsid w:val="00F50134"/>
    <w:rsid w:val="00F5016A"/>
    <w:rsid w:val="00F5021E"/>
    <w:rsid w:val="00F5024A"/>
    <w:rsid w:val="00F50314"/>
    <w:rsid w:val="00F50658"/>
    <w:rsid w:val="00F50810"/>
    <w:rsid w:val="00F508F6"/>
    <w:rsid w:val="00F509BE"/>
    <w:rsid w:val="00F50F95"/>
    <w:rsid w:val="00F5119E"/>
    <w:rsid w:val="00F51227"/>
    <w:rsid w:val="00F5135D"/>
    <w:rsid w:val="00F513B2"/>
    <w:rsid w:val="00F51492"/>
    <w:rsid w:val="00F51A67"/>
    <w:rsid w:val="00F51A79"/>
    <w:rsid w:val="00F51CB1"/>
    <w:rsid w:val="00F51D3E"/>
    <w:rsid w:val="00F51DCB"/>
    <w:rsid w:val="00F51EA0"/>
    <w:rsid w:val="00F52232"/>
    <w:rsid w:val="00F5240C"/>
    <w:rsid w:val="00F5242F"/>
    <w:rsid w:val="00F52627"/>
    <w:rsid w:val="00F527A0"/>
    <w:rsid w:val="00F527F8"/>
    <w:rsid w:val="00F5282E"/>
    <w:rsid w:val="00F52842"/>
    <w:rsid w:val="00F52A7C"/>
    <w:rsid w:val="00F52AEA"/>
    <w:rsid w:val="00F52F97"/>
    <w:rsid w:val="00F53024"/>
    <w:rsid w:val="00F530D1"/>
    <w:rsid w:val="00F531FF"/>
    <w:rsid w:val="00F53454"/>
    <w:rsid w:val="00F5349B"/>
    <w:rsid w:val="00F534E8"/>
    <w:rsid w:val="00F53511"/>
    <w:rsid w:val="00F5393F"/>
    <w:rsid w:val="00F53B53"/>
    <w:rsid w:val="00F53C05"/>
    <w:rsid w:val="00F53D04"/>
    <w:rsid w:val="00F53DEE"/>
    <w:rsid w:val="00F53E92"/>
    <w:rsid w:val="00F54020"/>
    <w:rsid w:val="00F542E4"/>
    <w:rsid w:val="00F546B8"/>
    <w:rsid w:val="00F547C1"/>
    <w:rsid w:val="00F54D77"/>
    <w:rsid w:val="00F54E20"/>
    <w:rsid w:val="00F54F20"/>
    <w:rsid w:val="00F55440"/>
    <w:rsid w:val="00F556FD"/>
    <w:rsid w:val="00F557D5"/>
    <w:rsid w:val="00F557F2"/>
    <w:rsid w:val="00F55937"/>
    <w:rsid w:val="00F55C2A"/>
    <w:rsid w:val="00F55C5E"/>
    <w:rsid w:val="00F55DBF"/>
    <w:rsid w:val="00F55FB9"/>
    <w:rsid w:val="00F55FDF"/>
    <w:rsid w:val="00F56152"/>
    <w:rsid w:val="00F5658F"/>
    <w:rsid w:val="00F565FE"/>
    <w:rsid w:val="00F5689C"/>
    <w:rsid w:val="00F56E15"/>
    <w:rsid w:val="00F56E2B"/>
    <w:rsid w:val="00F572E4"/>
    <w:rsid w:val="00F57500"/>
    <w:rsid w:val="00F576EF"/>
    <w:rsid w:val="00F57DD5"/>
    <w:rsid w:val="00F57F5F"/>
    <w:rsid w:val="00F6022A"/>
    <w:rsid w:val="00F60765"/>
    <w:rsid w:val="00F608B2"/>
    <w:rsid w:val="00F6094B"/>
    <w:rsid w:val="00F609FE"/>
    <w:rsid w:val="00F60A13"/>
    <w:rsid w:val="00F60A32"/>
    <w:rsid w:val="00F60C8F"/>
    <w:rsid w:val="00F60D3F"/>
    <w:rsid w:val="00F60FE3"/>
    <w:rsid w:val="00F6107C"/>
    <w:rsid w:val="00F613FA"/>
    <w:rsid w:val="00F616C5"/>
    <w:rsid w:val="00F61995"/>
    <w:rsid w:val="00F61A8C"/>
    <w:rsid w:val="00F61D5A"/>
    <w:rsid w:val="00F61F9C"/>
    <w:rsid w:val="00F61FAB"/>
    <w:rsid w:val="00F61FD2"/>
    <w:rsid w:val="00F620C3"/>
    <w:rsid w:val="00F6268A"/>
    <w:rsid w:val="00F62693"/>
    <w:rsid w:val="00F627D8"/>
    <w:rsid w:val="00F62D0E"/>
    <w:rsid w:val="00F6308A"/>
    <w:rsid w:val="00F6320F"/>
    <w:rsid w:val="00F633AA"/>
    <w:rsid w:val="00F6344E"/>
    <w:rsid w:val="00F63702"/>
    <w:rsid w:val="00F6385E"/>
    <w:rsid w:val="00F6393A"/>
    <w:rsid w:val="00F63B5E"/>
    <w:rsid w:val="00F63BF9"/>
    <w:rsid w:val="00F6412F"/>
    <w:rsid w:val="00F64354"/>
    <w:rsid w:val="00F646A7"/>
    <w:rsid w:val="00F6477C"/>
    <w:rsid w:val="00F6487E"/>
    <w:rsid w:val="00F64895"/>
    <w:rsid w:val="00F64B7D"/>
    <w:rsid w:val="00F64E2E"/>
    <w:rsid w:val="00F64EE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D67"/>
    <w:rsid w:val="00F66D7F"/>
    <w:rsid w:val="00F66DB2"/>
    <w:rsid w:val="00F66DE7"/>
    <w:rsid w:val="00F66F54"/>
    <w:rsid w:val="00F6732A"/>
    <w:rsid w:val="00F678BF"/>
    <w:rsid w:val="00F678EC"/>
    <w:rsid w:val="00F67D4B"/>
    <w:rsid w:val="00F67EFB"/>
    <w:rsid w:val="00F67F93"/>
    <w:rsid w:val="00F705F9"/>
    <w:rsid w:val="00F70754"/>
    <w:rsid w:val="00F7076D"/>
    <w:rsid w:val="00F708AA"/>
    <w:rsid w:val="00F708B2"/>
    <w:rsid w:val="00F71005"/>
    <w:rsid w:val="00F7115A"/>
    <w:rsid w:val="00F713F7"/>
    <w:rsid w:val="00F71756"/>
    <w:rsid w:val="00F717D5"/>
    <w:rsid w:val="00F7187E"/>
    <w:rsid w:val="00F718B1"/>
    <w:rsid w:val="00F71D16"/>
    <w:rsid w:val="00F71D48"/>
    <w:rsid w:val="00F71DA4"/>
    <w:rsid w:val="00F71F76"/>
    <w:rsid w:val="00F71F95"/>
    <w:rsid w:val="00F72055"/>
    <w:rsid w:val="00F72584"/>
    <w:rsid w:val="00F726C7"/>
    <w:rsid w:val="00F72823"/>
    <w:rsid w:val="00F72824"/>
    <w:rsid w:val="00F729D4"/>
    <w:rsid w:val="00F72B38"/>
    <w:rsid w:val="00F72BCB"/>
    <w:rsid w:val="00F72C5F"/>
    <w:rsid w:val="00F72C7D"/>
    <w:rsid w:val="00F730CB"/>
    <w:rsid w:val="00F730EA"/>
    <w:rsid w:val="00F731CB"/>
    <w:rsid w:val="00F732B7"/>
    <w:rsid w:val="00F73A8E"/>
    <w:rsid w:val="00F73C08"/>
    <w:rsid w:val="00F73CDE"/>
    <w:rsid w:val="00F73E05"/>
    <w:rsid w:val="00F73E8D"/>
    <w:rsid w:val="00F74193"/>
    <w:rsid w:val="00F74241"/>
    <w:rsid w:val="00F743F0"/>
    <w:rsid w:val="00F74474"/>
    <w:rsid w:val="00F746D5"/>
    <w:rsid w:val="00F74708"/>
    <w:rsid w:val="00F747B8"/>
    <w:rsid w:val="00F74864"/>
    <w:rsid w:val="00F74A43"/>
    <w:rsid w:val="00F74B4E"/>
    <w:rsid w:val="00F74DDE"/>
    <w:rsid w:val="00F750D5"/>
    <w:rsid w:val="00F751F9"/>
    <w:rsid w:val="00F7531C"/>
    <w:rsid w:val="00F7540E"/>
    <w:rsid w:val="00F75410"/>
    <w:rsid w:val="00F75466"/>
    <w:rsid w:val="00F756C9"/>
    <w:rsid w:val="00F75741"/>
    <w:rsid w:val="00F7587F"/>
    <w:rsid w:val="00F758FF"/>
    <w:rsid w:val="00F759C1"/>
    <w:rsid w:val="00F759C2"/>
    <w:rsid w:val="00F75ECD"/>
    <w:rsid w:val="00F75FEB"/>
    <w:rsid w:val="00F760DC"/>
    <w:rsid w:val="00F76247"/>
    <w:rsid w:val="00F76706"/>
    <w:rsid w:val="00F7683F"/>
    <w:rsid w:val="00F769B9"/>
    <w:rsid w:val="00F76C4E"/>
    <w:rsid w:val="00F76C56"/>
    <w:rsid w:val="00F76C5B"/>
    <w:rsid w:val="00F76E5F"/>
    <w:rsid w:val="00F77082"/>
    <w:rsid w:val="00F77241"/>
    <w:rsid w:val="00F7734B"/>
    <w:rsid w:val="00F774D9"/>
    <w:rsid w:val="00F77521"/>
    <w:rsid w:val="00F7795C"/>
    <w:rsid w:val="00F77E19"/>
    <w:rsid w:val="00F77EDA"/>
    <w:rsid w:val="00F8028E"/>
    <w:rsid w:val="00F8050B"/>
    <w:rsid w:val="00F807C5"/>
    <w:rsid w:val="00F80968"/>
    <w:rsid w:val="00F80C17"/>
    <w:rsid w:val="00F80D8A"/>
    <w:rsid w:val="00F80DA4"/>
    <w:rsid w:val="00F813DD"/>
    <w:rsid w:val="00F8169F"/>
    <w:rsid w:val="00F81743"/>
    <w:rsid w:val="00F81B32"/>
    <w:rsid w:val="00F81B6A"/>
    <w:rsid w:val="00F81C4A"/>
    <w:rsid w:val="00F81D8F"/>
    <w:rsid w:val="00F8202D"/>
    <w:rsid w:val="00F8274B"/>
    <w:rsid w:val="00F82899"/>
    <w:rsid w:val="00F82BFF"/>
    <w:rsid w:val="00F82C20"/>
    <w:rsid w:val="00F82CA8"/>
    <w:rsid w:val="00F82CD6"/>
    <w:rsid w:val="00F831B7"/>
    <w:rsid w:val="00F831DB"/>
    <w:rsid w:val="00F833E8"/>
    <w:rsid w:val="00F83488"/>
    <w:rsid w:val="00F8354D"/>
    <w:rsid w:val="00F836E3"/>
    <w:rsid w:val="00F83A55"/>
    <w:rsid w:val="00F83A62"/>
    <w:rsid w:val="00F83B54"/>
    <w:rsid w:val="00F83BB1"/>
    <w:rsid w:val="00F83D5D"/>
    <w:rsid w:val="00F83F0B"/>
    <w:rsid w:val="00F841D0"/>
    <w:rsid w:val="00F841FD"/>
    <w:rsid w:val="00F84453"/>
    <w:rsid w:val="00F84528"/>
    <w:rsid w:val="00F84CFA"/>
    <w:rsid w:val="00F84F4D"/>
    <w:rsid w:val="00F85712"/>
    <w:rsid w:val="00F8583D"/>
    <w:rsid w:val="00F85ABC"/>
    <w:rsid w:val="00F85B5E"/>
    <w:rsid w:val="00F85BD0"/>
    <w:rsid w:val="00F85C13"/>
    <w:rsid w:val="00F85F14"/>
    <w:rsid w:val="00F86089"/>
    <w:rsid w:val="00F86139"/>
    <w:rsid w:val="00F863C2"/>
    <w:rsid w:val="00F867C0"/>
    <w:rsid w:val="00F86A23"/>
    <w:rsid w:val="00F86E54"/>
    <w:rsid w:val="00F86E5A"/>
    <w:rsid w:val="00F86F44"/>
    <w:rsid w:val="00F871A6"/>
    <w:rsid w:val="00F877A6"/>
    <w:rsid w:val="00F877E0"/>
    <w:rsid w:val="00F87920"/>
    <w:rsid w:val="00F87955"/>
    <w:rsid w:val="00F8799D"/>
    <w:rsid w:val="00F87A94"/>
    <w:rsid w:val="00F87AD4"/>
    <w:rsid w:val="00F87D76"/>
    <w:rsid w:val="00F87E44"/>
    <w:rsid w:val="00F87E8A"/>
    <w:rsid w:val="00F90119"/>
    <w:rsid w:val="00F90161"/>
    <w:rsid w:val="00F9063A"/>
    <w:rsid w:val="00F9069D"/>
    <w:rsid w:val="00F90751"/>
    <w:rsid w:val="00F9095E"/>
    <w:rsid w:val="00F909BE"/>
    <w:rsid w:val="00F90C06"/>
    <w:rsid w:val="00F90CDF"/>
    <w:rsid w:val="00F90DF9"/>
    <w:rsid w:val="00F910A5"/>
    <w:rsid w:val="00F911BF"/>
    <w:rsid w:val="00F915A4"/>
    <w:rsid w:val="00F91647"/>
    <w:rsid w:val="00F918C3"/>
    <w:rsid w:val="00F91AC3"/>
    <w:rsid w:val="00F91B97"/>
    <w:rsid w:val="00F91BBF"/>
    <w:rsid w:val="00F91D8D"/>
    <w:rsid w:val="00F91E6E"/>
    <w:rsid w:val="00F91FBF"/>
    <w:rsid w:val="00F920D6"/>
    <w:rsid w:val="00F92306"/>
    <w:rsid w:val="00F923EE"/>
    <w:rsid w:val="00F9263A"/>
    <w:rsid w:val="00F93021"/>
    <w:rsid w:val="00F9319D"/>
    <w:rsid w:val="00F9333E"/>
    <w:rsid w:val="00F9358D"/>
    <w:rsid w:val="00F93800"/>
    <w:rsid w:val="00F9398E"/>
    <w:rsid w:val="00F93B78"/>
    <w:rsid w:val="00F93C83"/>
    <w:rsid w:val="00F93EC0"/>
    <w:rsid w:val="00F942C2"/>
    <w:rsid w:val="00F946B0"/>
    <w:rsid w:val="00F9487E"/>
    <w:rsid w:val="00F94973"/>
    <w:rsid w:val="00F949C3"/>
    <w:rsid w:val="00F94B6C"/>
    <w:rsid w:val="00F94D28"/>
    <w:rsid w:val="00F94F43"/>
    <w:rsid w:val="00F94F99"/>
    <w:rsid w:val="00F950B6"/>
    <w:rsid w:val="00F95759"/>
    <w:rsid w:val="00F957A1"/>
    <w:rsid w:val="00F9583C"/>
    <w:rsid w:val="00F95874"/>
    <w:rsid w:val="00F95E4D"/>
    <w:rsid w:val="00F95EE0"/>
    <w:rsid w:val="00F95F0A"/>
    <w:rsid w:val="00F95FDF"/>
    <w:rsid w:val="00F96213"/>
    <w:rsid w:val="00F964A9"/>
    <w:rsid w:val="00F966ED"/>
    <w:rsid w:val="00F96710"/>
    <w:rsid w:val="00F969F1"/>
    <w:rsid w:val="00F96A51"/>
    <w:rsid w:val="00F96C83"/>
    <w:rsid w:val="00F96E46"/>
    <w:rsid w:val="00F97195"/>
    <w:rsid w:val="00F972B1"/>
    <w:rsid w:val="00F972ED"/>
    <w:rsid w:val="00F973BC"/>
    <w:rsid w:val="00F975CE"/>
    <w:rsid w:val="00F9794B"/>
    <w:rsid w:val="00F979C4"/>
    <w:rsid w:val="00F97B5D"/>
    <w:rsid w:val="00F97E0D"/>
    <w:rsid w:val="00F97E98"/>
    <w:rsid w:val="00F97FD5"/>
    <w:rsid w:val="00FA0027"/>
    <w:rsid w:val="00FA009C"/>
    <w:rsid w:val="00FA02B2"/>
    <w:rsid w:val="00FA0390"/>
    <w:rsid w:val="00FA043C"/>
    <w:rsid w:val="00FA0455"/>
    <w:rsid w:val="00FA0715"/>
    <w:rsid w:val="00FA0974"/>
    <w:rsid w:val="00FA0BED"/>
    <w:rsid w:val="00FA0FF8"/>
    <w:rsid w:val="00FA123E"/>
    <w:rsid w:val="00FA1501"/>
    <w:rsid w:val="00FA15A5"/>
    <w:rsid w:val="00FA17CF"/>
    <w:rsid w:val="00FA1834"/>
    <w:rsid w:val="00FA1BD7"/>
    <w:rsid w:val="00FA2029"/>
    <w:rsid w:val="00FA2081"/>
    <w:rsid w:val="00FA24E4"/>
    <w:rsid w:val="00FA2839"/>
    <w:rsid w:val="00FA28AB"/>
    <w:rsid w:val="00FA2A7B"/>
    <w:rsid w:val="00FA2B20"/>
    <w:rsid w:val="00FA2B69"/>
    <w:rsid w:val="00FA2BAE"/>
    <w:rsid w:val="00FA2C1C"/>
    <w:rsid w:val="00FA2E7F"/>
    <w:rsid w:val="00FA3125"/>
    <w:rsid w:val="00FA342F"/>
    <w:rsid w:val="00FA380F"/>
    <w:rsid w:val="00FA3820"/>
    <w:rsid w:val="00FA39D2"/>
    <w:rsid w:val="00FA3AFB"/>
    <w:rsid w:val="00FA3E9C"/>
    <w:rsid w:val="00FA42C3"/>
    <w:rsid w:val="00FA4A4E"/>
    <w:rsid w:val="00FA4DAD"/>
    <w:rsid w:val="00FA4F96"/>
    <w:rsid w:val="00FA5209"/>
    <w:rsid w:val="00FA55F7"/>
    <w:rsid w:val="00FA5C40"/>
    <w:rsid w:val="00FA5D00"/>
    <w:rsid w:val="00FA6327"/>
    <w:rsid w:val="00FA647C"/>
    <w:rsid w:val="00FA6774"/>
    <w:rsid w:val="00FA6806"/>
    <w:rsid w:val="00FA680D"/>
    <w:rsid w:val="00FA6AD6"/>
    <w:rsid w:val="00FA6AF9"/>
    <w:rsid w:val="00FA6CCE"/>
    <w:rsid w:val="00FA6CF3"/>
    <w:rsid w:val="00FA70A1"/>
    <w:rsid w:val="00FA76E8"/>
    <w:rsid w:val="00FA77A5"/>
    <w:rsid w:val="00FA796F"/>
    <w:rsid w:val="00FA7FE5"/>
    <w:rsid w:val="00FB012C"/>
    <w:rsid w:val="00FB020B"/>
    <w:rsid w:val="00FB02D3"/>
    <w:rsid w:val="00FB03C2"/>
    <w:rsid w:val="00FB03DC"/>
    <w:rsid w:val="00FB0869"/>
    <w:rsid w:val="00FB0CF8"/>
    <w:rsid w:val="00FB12D8"/>
    <w:rsid w:val="00FB1667"/>
    <w:rsid w:val="00FB17B4"/>
    <w:rsid w:val="00FB181B"/>
    <w:rsid w:val="00FB1851"/>
    <w:rsid w:val="00FB1E41"/>
    <w:rsid w:val="00FB1E44"/>
    <w:rsid w:val="00FB1E8B"/>
    <w:rsid w:val="00FB2780"/>
    <w:rsid w:val="00FB27B7"/>
    <w:rsid w:val="00FB2907"/>
    <w:rsid w:val="00FB291C"/>
    <w:rsid w:val="00FB2B84"/>
    <w:rsid w:val="00FB3369"/>
    <w:rsid w:val="00FB3424"/>
    <w:rsid w:val="00FB3450"/>
    <w:rsid w:val="00FB3482"/>
    <w:rsid w:val="00FB3565"/>
    <w:rsid w:val="00FB3981"/>
    <w:rsid w:val="00FB3BE9"/>
    <w:rsid w:val="00FB3CFE"/>
    <w:rsid w:val="00FB3D58"/>
    <w:rsid w:val="00FB3E61"/>
    <w:rsid w:val="00FB40DF"/>
    <w:rsid w:val="00FB414A"/>
    <w:rsid w:val="00FB41AD"/>
    <w:rsid w:val="00FB4782"/>
    <w:rsid w:val="00FB480C"/>
    <w:rsid w:val="00FB49CB"/>
    <w:rsid w:val="00FB4C82"/>
    <w:rsid w:val="00FB4D32"/>
    <w:rsid w:val="00FB4D3F"/>
    <w:rsid w:val="00FB4DCA"/>
    <w:rsid w:val="00FB4DD5"/>
    <w:rsid w:val="00FB4F44"/>
    <w:rsid w:val="00FB514B"/>
    <w:rsid w:val="00FB527B"/>
    <w:rsid w:val="00FB5652"/>
    <w:rsid w:val="00FB5787"/>
    <w:rsid w:val="00FB5973"/>
    <w:rsid w:val="00FB5ADC"/>
    <w:rsid w:val="00FB5B4A"/>
    <w:rsid w:val="00FB5C53"/>
    <w:rsid w:val="00FB5FEB"/>
    <w:rsid w:val="00FB62AD"/>
    <w:rsid w:val="00FB6325"/>
    <w:rsid w:val="00FB636B"/>
    <w:rsid w:val="00FB69B3"/>
    <w:rsid w:val="00FB6C7C"/>
    <w:rsid w:val="00FB6EAC"/>
    <w:rsid w:val="00FB7226"/>
    <w:rsid w:val="00FB72C5"/>
    <w:rsid w:val="00FB7698"/>
    <w:rsid w:val="00FB7B58"/>
    <w:rsid w:val="00FB7BF1"/>
    <w:rsid w:val="00FB7DA0"/>
    <w:rsid w:val="00FC0092"/>
    <w:rsid w:val="00FC00A4"/>
    <w:rsid w:val="00FC0151"/>
    <w:rsid w:val="00FC01B8"/>
    <w:rsid w:val="00FC0436"/>
    <w:rsid w:val="00FC048A"/>
    <w:rsid w:val="00FC0646"/>
    <w:rsid w:val="00FC0939"/>
    <w:rsid w:val="00FC0C25"/>
    <w:rsid w:val="00FC0E75"/>
    <w:rsid w:val="00FC126E"/>
    <w:rsid w:val="00FC12BF"/>
    <w:rsid w:val="00FC155E"/>
    <w:rsid w:val="00FC17CC"/>
    <w:rsid w:val="00FC18A3"/>
    <w:rsid w:val="00FC1D3C"/>
    <w:rsid w:val="00FC1D77"/>
    <w:rsid w:val="00FC2221"/>
    <w:rsid w:val="00FC23D3"/>
    <w:rsid w:val="00FC2596"/>
    <w:rsid w:val="00FC25C6"/>
    <w:rsid w:val="00FC25F7"/>
    <w:rsid w:val="00FC288B"/>
    <w:rsid w:val="00FC29E5"/>
    <w:rsid w:val="00FC2B19"/>
    <w:rsid w:val="00FC2C09"/>
    <w:rsid w:val="00FC2D08"/>
    <w:rsid w:val="00FC2F1A"/>
    <w:rsid w:val="00FC2FB0"/>
    <w:rsid w:val="00FC3048"/>
    <w:rsid w:val="00FC3123"/>
    <w:rsid w:val="00FC3266"/>
    <w:rsid w:val="00FC339F"/>
    <w:rsid w:val="00FC33FF"/>
    <w:rsid w:val="00FC365D"/>
    <w:rsid w:val="00FC3791"/>
    <w:rsid w:val="00FC37AB"/>
    <w:rsid w:val="00FC3964"/>
    <w:rsid w:val="00FC3C2D"/>
    <w:rsid w:val="00FC445D"/>
    <w:rsid w:val="00FC4516"/>
    <w:rsid w:val="00FC4987"/>
    <w:rsid w:val="00FC4A73"/>
    <w:rsid w:val="00FC4ACB"/>
    <w:rsid w:val="00FC4D2D"/>
    <w:rsid w:val="00FC4EBB"/>
    <w:rsid w:val="00FC51C8"/>
    <w:rsid w:val="00FC5363"/>
    <w:rsid w:val="00FC561E"/>
    <w:rsid w:val="00FC5769"/>
    <w:rsid w:val="00FC5812"/>
    <w:rsid w:val="00FC5B90"/>
    <w:rsid w:val="00FC5C6F"/>
    <w:rsid w:val="00FC5E39"/>
    <w:rsid w:val="00FC6445"/>
    <w:rsid w:val="00FC64FD"/>
    <w:rsid w:val="00FC67A3"/>
    <w:rsid w:val="00FC6FCD"/>
    <w:rsid w:val="00FC7117"/>
    <w:rsid w:val="00FC7147"/>
    <w:rsid w:val="00FC7194"/>
    <w:rsid w:val="00FC7266"/>
    <w:rsid w:val="00FC7390"/>
    <w:rsid w:val="00FC74B6"/>
    <w:rsid w:val="00FC758D"/>
    <w:rsid w:val="00FC77A9"/>
    <w:rsid w:val="00FC790F"/>
    <w:rsid w:val="00FC7AEB"/>
    <w:rsid w:val="00FC7DAF"/>
    <w:rsid w:val="00FD00ED"/>
    <w:rsid w:val="00FD0252"/>
    <w:rsid w:val="00FD0617"/>
    <w:rsid w:val="00FD0A1B"/>
    <w:rsid w:val="00FD0A2D"/>
    <w:rsid w:val="00FD1206"/>
    <w:rsid w:val="00FD1217"/>
    <w:rsid w:val="00FD1402"/>
    <w:rsid w:val="00FD14EA"/>
    <w:rsid w:val="00FD1571"/>
    <w:rsid w:val="00FD1692"/>
    <w:rsid w:val="00FD16F5"/>
    <w:rsid w:val="00FD18B3"/>
    <w:rsid w:val="00FD19A8"/>
    <w:rsid w:val="00FD1A84"/>
    <w:rsid w:val="00FD1BF2"/>
    <w:rsid w:val="00FD1CDB"/>
    <w:rsid w:val="00FD249F"/>
    <w:rsid w:val="00FD2C40"/>
    <w:rsid w:val="00FD3161"/>
    <w:rsid w:val="00FD3309"/>
    <w:rsid w:val="00FD33D8"/>
    <w:rsid w:val="00FD35C6"/>
    <w:rsid w:val="00FD37D4"/>
    <w:rsid w:val="00FD3930"/>
    <w:rsid w:val="00FD39C5"/>
    <w:rsid w:val="00FD3BE6"/>
    <w:rsid w:val="00FD3EEC"/>
    <w:rsid w:val="00FD3F82"/>
    <w:rsid w:val="00FD4BC0"/>
    <w:rsid w:val="00FD4EAD"/>
    <w:rsid w:val="00FD5189"/>
    <w:rsid w:val="00FD5428"/>
    <w:rsid w:val="00FD5502"/>
    <w:rsid w:val="00FD569A"/>
    <w:rsid w:val="00FD5743"/>
    <w:rsid w:val="00FD586E"/>
    <w:rsid w:val="00FD58AB"/>
    <w:rsid w:val="00FD5AB7"/>
    <w:rsid w:val="00FD5D7D"/>
    <w:rsid w:val="00FD5E95"/>
    <w:rsid w:val="00FD627E"/>
    <w:rsid w:val="00FD687A"/>
    <w:rsid w:val="00FD6BF5"/>
    <w:rsid w:val="00FD6C7F"/>
    <w:rsid w:val="00FD7005"/>
    <w:rsid w:val="00FD70A1"/>
    <w:rsid w:val="00FD72EF"/>
    <w:rsid w:val="00FD7431"/>
    <w:rsid w:val="00FD752A"/>
    <w:rsid w:val="00FD7838"/>
    <w:rsid w:val="00FD791F"/>
    <w:rsid w:val="00FD7AAC"/>
    <w:rsid w:val="00FD7B75"/>
    <w:rsid w:val="00FD7C1C"/>
    <w:rsid w:val="00FD7EBE"/>
    <w:rsid w:val="00FD7F97"/>
    <w:rsid w:val="00FD7FB8"/>
    <w:rsid w:val="00FE006C"/>
    <w:rsid w:val="00FE00E5"/>
    <w:rsid w:val="00FE0262"/>
    <w:rsid w:val="00FE0391"/>
    <w:rsid w:val="00FE03A4"/>
    <w:rsid w:val="00FE04A1"/>
    <w:rsid w:val="00FE0632"/>
    <w:rsid w:val="00FE0657"/>
    <w:rsid w:val="00FE0760"/>
    <w:rsid w:val="00FE0A2C"/>
    <w:rsid w:val="00FE0B5D"/>
    <w:rsid w:val="00FE0C42"/>
    <w:rsid w:val="00FE0DA6"/>
    <w:rsid w:val="00FE0FA4"/>
    <w:rsid w:val="00FE131E"/>
    <w:rsid w:val="00FE1693"/>
    <w:rsid w:val="00FE18E6"/>
    <w:rsid w:val="00FE19E2"/>
    <w:rsid w:val="00FE1A6F"/>
    <w:rsid w:val="00FE2077"/>
    <w:rsid w:val="00FE229E"/>
    <w:rsid w:val="00FE2932"/>
    <w:rsid w:val="00FE29F0"/>
    <w:rsid w:val="00FE2B16"/>
    <w:rsid w:val="00FE2CAF"/>
    <w:rsid w:val="00FE2F6D"/>
    <w:rsid w:val="00FE2F8D"/>
    <w:rsid w:val="00FE3333"/>
    <w:rsid w:val="00FE34B7"/>
    <w:rsid w:val="00FE35BC"/>
    <w:rsid w:val="00FE3602"/>
    <w:rsid w:val="00FE3674"/>
    <w:rsid w:val="00FE37CF"/>
    <w:rsid w:val="00FE3926"/>
    <w:rsid w:val="00FE3979"/>
    <w:rsid w:val="00FE401A"/>
    <w:rsid w:val="00FE407A"/>
    <w:rsid w:val="00FE40F9"/>
    <w:rsid w:val="00FE455B"/>
    <w:rsid w:val="00FE484F"/>
    <w:rsid w:val="00FE4A37"/>
    <w:rsid w:val="00FE4F90"/>
    <w:rsid w:val="00FE5011"/>
    <w:rsid w:val="00FE5022"/>
    <w:rsid w:val="00FE55D0"/>
    <w:rsid w:val="00FE5CEF"/>
    <w:rsid w:val="00FE5EF7"/>
    <w:rsid w:val="00FE6085"/>
    <w:rsid w:val="00FE6352"/>
    <w:rsid w:val="00FE6555"/>
    <w:rsid w:val="00FE66D9"/>
    <w:rsid w:val="00FE6897"/>
    <w:rsid w:val="00FE699F"/>
    <w:rsid w:val="00FE6A71"/>
    <w:rsid w:val="00FE6DB6"/>
    <w:rsid w:val="00FE6E01"/>
    <w:rsid w:val="00FE71AF"/>
    <w:rsid w:val="00FE7329"/>
    <w:rsid w:val="00FE73BC"/>
    <w:rsid w:val="00FE7432"/>
    <w:rsid w:val="00FE75B1"/>
    <w:rsid w:val="00FE7622"/>
    <w:rsid w:val="00FE7625"/>
    <w:rsid w:val="00FE7644"/>
    <w:rsid w:val="00FE767A"/>
    <w:rsid w:val="00FE7681"/>
    <w:rsid w:val="00FE76D9"/>
    <w:rsid w:val="00FE77CE"/>
    <w:rsid w:val="00FE784E"/>
    <w:rsid w:val="00FE7931"/>
    <w:rsid w:val="00FE7990"/>
    <w:rsid w:val="00FE7AA3"/>
    <w:rsid w:val="00FE7EF1"/>
    <w:rsid w:val="00FE7F8E"/>
    <w:rsid w:val="00FF02D9"/>
    <w:rsid w:val="00FF03F9"/>
    <w:rsid w:val="00FF04DA"/>
    <w:rsid w:val="00FF070B"/>
    <w:rsid w:val="00FF07EF"/>
    <w:rsid w:val="00FF086B"/>
    <w:rsid w:val="00FF0C99"/>
    <w:rsid w:val="00FF0D8F"/>
    <w:rsid w:val="00FF0F69"/>
    <w:rsid w:val="00FF0F72"/>
    <w:rsid w:val="00FF140A"/>
    <w:rsid w:val="00FF157E"/>
    <w:rsid w:val="00FF178C"/>
    <w:rsid w:val="00FF19ED"/>
    <w:rsid w:val="00FF1E87"/>
    <w:rsid w:val="00FF2248"/>
    <w:rsid w:val="00FF27B7"/>
    <w:rsid w:val="00FF2E04"/>
    <w:rsid w:val="00FF2FA8"/>
    <w:rsid w:val="00FF30D0"/>
    <w:rsid w:val="00FF317A"/>
    <w:rsid w:val="00FF3773"/>
    <w:rsid w:val="00FF37F9"/>
    <w:rsid w:val="00FF3881"/>
    <w:rsid w:val="00FF38A6"/>
    <w:rsid w:val="00FF3907"/>
    <w:rsid w:val="00FF3B0F"/>
    <w:rsid w:val="00FF3B1F"/>
    <w:rsid w:val="00FF3F78"/>
    <w:rsid w:val="00FF4381"/>
    <w:rsid w:val="00FF4980"/>
    <w:rsid w:val="00FF4CD5"/>
    <w:rsid w:val="00FF4FA6"/>
    <w:rsid w:val="00FF53B6"/>
    <w:rsid w:val="00FF54B4"/>
    <w:rsid w:val="00FF5526"/>
    <w:rsid w:val="00FF5F49"/>
    <w:rsid w:val="00FF60CC"/>
    <w:rsid w:val="00FF636C"/>
    <w:rsid w:val="00FF6BF0"/>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5DFF963D-5B0A-44AA-83FB-5CD9A040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72"/>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เนื้อเรื่อง"/>
    <w:basedOn w:val="Normal"/>
    <w:rsid w:val="0068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urier New"/>
      <w:sz w:val="28"/>
      <w:szCs w:val="28"/>
    </w:rPr>
  </w:style>
  <w:style w:type="character" w:customStyle="1" w:styleId="BodyTextIndentChar">
    <w:name w:val="Body Text Indent Char"/>
    <w:basedOn w:val="DefaultParagraphFont"/>
    <w:link w:val="BodyTextIndent"/>
    <w:rsid w:val="00E9071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29771">
      <w:bodyDiv w:val="1"/>
      <w:marLeft w:val="0"/>
      <w:marRight w:val="0"/>
      <w:marTop w:val="0"/>
      <w:marBottom w:val="0"/>
      <w:divBdr>
        <w:top w:val="none" w:sz="0" w:space="0" w:color="auto"/>
        <w:left w:val="none" w:sz="0" w:space="0" w:color="auto"/>
        <w:bottom w:val="none" w:sz="0" w:space="0" w:color="auto"/>
        <w:right w:val="none" w:sz="0" w:space="0" w:color="auto"/>
      </w:divBdr>
    </w:div>
    <w:div w:id="57098362">
      <w:bodyDiv w:val="1"/>
      <w:marLeft w:val="0"/>
      <w:marRight w:val="0"/>
      <w:marTop w:val="0"/>
      <w:marBottom w:val="0"/>
      <w:divBdr>
        <w:top w:val="none" w:sz="0" w:space="0" w:color="auto"/>
        <w:left w:val="none" w:sz="0" w:space="0" w:color="auto"/>
        <w:bottom w:val="none" w:sz="0" w:space="0" w:color="auto"/>
        <w:right w:val="none" w:sz="0" w:space="0" w:color="auto"/>
      </w:divBdr>
    </w:div>
    <w:div w:id="57821962">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62799408">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89933876">
      <w:bodyDiv w:val="1"/>
      <w:marLeft w:val="0"/>
      <w:marRight w:val="0"/>
      <w:marTop w:val="0"/>
      <w:marBottom w:val="0"/>
      <w:divBdr>
        <w:top w:val="none" w:sz="0" w:space="0" w:color="auto"/>
        <w:left w:val="none" w:sz="0" w:space="0" w:color="auto"/>
        <w:bottom w:val="none" w:sz="0" w:space="0" w:color="auto"/>
        <w:right w:val="none" w:sz="0" w:space="0" w:color="auto"/>
      </w:divBdr>
    </w:div>
    <w:div w:id="93476831">
      <w:bodyDiv w:val="1"/>
      <w:marLeft w:val="0"/>
      <w:marRight w:val="0"/>
      <w:marTop w:val="0"/>
      <w:marBottom w:val="0"/>
      <w:divBdr>
        <w:top w:val="none" w:sz="0" w:space="0" w:color="auto"/>
        <w:left w:val="none" w:sz="0" w:space="0" w:color="auto"/>
        <w:bottom w:val="none" w:sz="0" w:space="0" w:color="auto"/>
        <w:right w:val="none" w:sz="0" w:space="0" w:color="auto"/>
      </w:divBdr>
    </w:div>
    <w:div w:id="113717974">
      <w:bodyDiv w:val="1"/>
      <w:marLeft w:val="0"/>
      <w:marRight w:val="0"/>
      <w:marTop w:val="0"/>
      <w:marBottom w:val="0"/>
      <w:divBdr>
        <w:top w:val="none" w:sz="0" w:space="0" w:color="auto"/>
        <w:left w:val="none" w:sz="0" w:space="0" w:color="auto"/>
        <w:bottom w:val="none" w:sz="0" w:space="0" w:color="auto"/>
        <w:right w:val="none" w:sz="0" w:space="0" w:color="auto"/>
      </w:divBdr>
    </w:div>
    <w:div w:id="114956811">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19036584">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23876750">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32548604">
      <w:bodyDiv w:val="1"/>
      <w:marLeft w:val="0"/>
      <w:marRight w:val="0"/>
      <w:marTop w:val="0"/>
      <w:marBottom w:val="0"/>
      <w:divBdr>
        <w:top w:val="none" w:sz="0" w:space="0" w:color="auto"/>
        <w:left w:val="none" w:sz="0" w:space="0" w:color="auto"/>
        <w:bottom w:val="none" w:sz="0" w:space="0" w:color="auto"/>
        <w:right w:val="none" w:sz="0" w:space="0" w:color="auto"/>
      </w:divBdr>
    </w:div>
    <w:div w:id="235096079">
      <w:bodyDiv w:val="1"/>
      <w:marLeft w:val="0"/>
      <w:marRight w:val="0"/>
      <w:marTop w:val="0"/>
      <w:marBottom w:val="0"/>
      <w:divBdr>
        <w:top w:val="none" w:sz="0" w:space="0" w:color="auto"/>
        <w:left w:val="none" w:sz="0" w:space="0" w:color="auto"/>
        <w:bottom w:val="none" w:sz="0" w:space="0" w:color="auto"/>
        <w:right w:val="none" w:sz="0" w:space="0" w:color="auto"/>
      </w:divBdr>
    </w:div>
    <w:div w:id="26654971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78151064">
      <w:bodyDiv w:val="1"/>
      <w:marLeft w:val="0"/>
      <w:marRight w:val="0"/>
      <w:marTop w:val="0"/>
      <w:marBottom w:val="0"/>
      <w:divBdr>
        <w:top w:val="none" w:sz="0" w:space="0" w:color="auto"/>
        <w:left w:val="none" w:sz="0" w:space="0" w:color="auto"/>
        <w:bottom w:val="none" w:sz="0" w:space="0" w:color="auto"/>
        <w:right w:val="none" w:sz="0" w:space="0" w:color="auto"/>
      </w:divBdr>
    </w:div>
    <w:div w:id="278341599">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2102796">
      <w:bodyDiv w:val="1"/>
      <w:marLeft w:val="0"/>
      <w:marRight w:val="0"/>
      <w:marTop w:val="0"/>
      <w:marBottom w:val="0"/>
      <w:divBdr>
        <w:top w:val="none" w:sz="0" w:space="0" w:color="auto"/>
        <w:left w:val="none" w:sz="0" w:space="0" w:color="auto"/>
        <w:bottom w:val="none" w:sz="0" w:space="0" w:color="auto"/>
        <w:right w:val="none" w:sz="0" w:space="0" w:color="auto"/>
      </w:divBdr>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11325720">
      <w:bodyDiv w:val="1"/>
      <w:marLeft w:val="0"/>
      <w:marRight w:val="0"/>
      <w:marTop w:val="0"/>
      <w:marBottom w:val="0"/>
      <w:divBdr>
        <w:top w:val="none" w:sz="0" w:space="0" w:color="auto"/>
        <w:left w:val="none" w:sz="0" w:space="0" w:color="auto"/>
        <w:bottom w:val="none" w:sz="0" w:space="0" w:color="auto"/>
        <w:right w:val="none" w:sz="0" w:space="0" w:color="auto"/>
      </w:divBdr>
    </w:div>
    <w:div w:id="314721485">
      <w:bodyDiv w:val="1"/>
      <w:marLeft w:val="0"/>
      <w:marRight w:val="0"/>
      <w:marTop w:val="0"/>
      <w:marBottom w:val="0"/>
      <w:divBdr>
        <w:top w:val="none" w:sz="0" w:space="0" w:color="auto"/>
        <w:left w:val="none" w:sz="0" w:space="0" w:color="auto"/>
        <w:bottom w:val="none" w:sz="0" w:space="0" w:color="auto"/>
        <w:right w:val="none" w:sz="0" w:space="0" w:color="auto"/>
      </w:divBdr>
    </w:div>
    <w:div w:id="321663656">
      <w:bodyDiv w:val="1"/>
      <w:marLeft w:val="0"/>
      <w:marRight w:val="0"/>
      <w:marTop w:val="0"/>
      <w:marBottom w:val="0"/>
      <w:divBdr>
        <w:top w:val="none" w:sz="0" w:space="0" w:color="auto"/>
        <w:left w:val="none" w:sz="0" w:space="0" w:color="auto"/>
        <w:bottom w:val="none" w:sz="0" w:space="0" w:color="auto"/>
        <w:right w:val="none" w:sz="0" w:space="0" w:color="auto"/>
      </w:divBdr>
    </w:div>
    <w:div w:id="326594680">
      <w:bodyDiv w:val="1"/>
      <w:marLeft w:val="0"/>
      <w:marRight w:val="0"/>
      <w:marTop w:val="0"/>
      <w:marBottom w:val="0"/>
      <w:divBdr>
        <w:top w:val="none" w:sz="0" w:space="0" w:color="auto"/>
        <w:left w:val="none" w:sz="0" w:space="0" w:color="auto"/>
        <w:bottom w:val="none" w:sz="0" w:space="0" w:color="auto"/>
        <w:right w:val="none" w:sz="0" w:space="0" w:color="auto"/>
      </w:divBdr>
    </w:div>
    <w:div w:id="328099294">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80323602">
      <w:bodyDiv w:val="1"/>
      <w:marLeft w:val="0"/>
      <w:marRight w:val="0"/>
      <w:marTop w:val="0"/>
      <w:marBottom w:val="0"/>
      <w:divBdr>
        <w:top w:val="none" w:sz="0" w:space="0" w:color="auto"/>
        <w:left w:val="none" w:sz="0" w:space="0" w:color="auto"/>
        <w:bottom w:val="none" w:sz="0" w:space="0" w:color="auto"/>
        <w:right w:val="none" w:sz="0" w:space="0" w:color="auto"/>
      </w:divBdr>
    </w:div>
    <w:div w:id="384182004">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2383886">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55487018">
      <w:bodyDiv w:val="1"/>
      <w:marLeft w:val="0"/>
      <w:marRight w:val="0"/>
      <w:marTop w:val="0"/>
      <w:marBottom w:val="0"/>
      <w:divBdr>
        <w:top w:val="none" w:sz="0" w:space="0" w:color="auto"/>
        <w:left w:val="none" w:sz="0" w:space="0" w:color="auto"/>
        <w:bottom w:val="none" w:sz="0" w:space="0" w:color="auto"/>
        <w:right w:val="none" w:sz="0" w:space="0" w:color="auto"/>
      </w:divBdr>
    </w:div>
    <w:div w:id="464857853">
      <w:bodyDiv w:val="1"/>
      <w:marLeft w:val="0"/>
      <w:marRight w:val="0"/>
      <w:marTop w:val="0"/>
      <w:marBottom w:val="0"/>
      <w:divBdr>
        <w:top w:val="none" w:sz="0" w:space="0" w:color="auto"/>
        <w:left w:val="none" w:sz="0" w:space="0" w:color="auto"/>
        <w:bottom w:val="none" w:sz="0" w:space="0" w:color="auto"/>
        <w:right w:val="none" w:sz="0" w:space="0" w:color="auto"/>
      </w:divBdr>
    </w:div>
    <w:div w:id="480075277">
      <w:bodyDiv w:val="1"/>
      <w:marLeft w:val="0"/>
      <w:marRight w:val="0"/>
      <w:marTop w:val="0"/>
      <w:marBottom w:val="0"/>
      <w:divBdr>
        <w:top w:val="none" w:sz="0" w:space="0" w:color="auto"/>
        <w:left w:val="none" w:sz="0" w:space="0" w:color="auto"/>
        <w:bottom w:val="none" w:sz="0" w:space="0" w:color="auto"/>
        <w:right w:val="none" w:sz="0" w:space="0" w:color="auto"/>
      </w:divBdr>
    </w:div>
    <w:div w:id="494416316">
      <w:bodyDiv w:val="1"/>
      <w:marLeft w:val="0"/>
      <w:marRight w:val="0"/>
      <w:marTop w:val="0"/>
      <w:marBottom w:val="0"/>
      <w:divBdr>
        <w:top w:val="none" w:sz="0" w:space="0" w:color="auto"/>
        <w:left w:val="none" w:sz="0" w:space="0" w:color="auto"/>
        <w:bottom w:val="none" w:sz="0" w:space="0" w:color="auto"/>
        <w:right w:val="none" w:sz="0" w:space="0" w:color="auto"/>
      </w:divBdr>
    </w:div>
    <w:div w:id="495264091">
      <w:bodyDiv w:val="1"/>
      <w:marLeft w:val="0"/>
      <w:marRight w:val="0"/>
      <w:marTop w:val="0"/>
      <w:marBottom w:val="0"/>
      <w:divBdr>
        <w:top w:val="none" w:sz="0" w:space="0" w:color="auto"/>
        <w:left w:val="none" w:sz="0" w:space="0" w:color="auto"/>
        <w:bottom w:val="none" w:sz="0" w:space="0" w:color="auto"/>
        <w:right w:val="none" w:sz="0" w:space="0" w:color="auto"/>
      </w:divBdr>
    </w:div>
    <w:div w:id="508180007">
      <w:bodyDiv w:val="1"/>
      <w:marLeft w:val="0"/>
      <w:marRight w:val="0"/>
      <w:marTop w:val="0"/>
      <w:marBottom w:val="0"/>
      <w:divBdr>
        <w:top w:val="none" w:sz="0" w:space="0" w:color="auto"/>
        <w:left w:val="none" w:sz="0" w:space="0" w:color="auto"/>
        <w:bottom w:val="none" w:sz="0" w:space="0" w:color="auto"/>
        <w:right w:val="none" w:sz="0" w:space="0" w:color="auto"/>
      </w:divBdr>
    </w:div>
    <w:div w:id="512838244">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22405978">
      <w:bodyDiv w:val="1"/>
      <w:marLeft w:val="0"/>
      <w:marRight w:val="0"/>
      <w:marTop w:val="0"/>
      <w:marBottom w:val="0"/>
      <w:divBdr>
        <w:top w:val="none" w:sz="0" w:space="0" w:color="auto"/>
        <w:left w:val="none" w:sz="0" w:space="0" w:color="auto"/>
        <w:bottom w:val="none" w:sz="0" w:space="0" w:color="auto"/>
        <w:right w:val="none" w:sz="0" w:space="0" w:color="auto"/>
      </w:divBdr>
    </w:div>
    <w:div w:id="527330811">
      <w:bodyDiv w:val="1"/>
      <w:marLeft w:val="0"/>
      <w:marRight w:val="0"/>
      <w:marTop w:val="0"/>
      <w:marBottom w:val="0"/>
      <w:divBdr>
        <w:top w:val="none" w:sz="0" w:space="0" w:color="auto"/>
        <w:left w:val="none" w:sz="0" w:space="0" w:color="auto"/>
        <w:bottom w:val="none" w:sz="0" w:space="0" w:color="auto"/>
        <w:right w:val="none" w:sz="0" w:space="0" w:color="auto"/>
      </w:divBdr>
    </w:div>
    <w:div w:id="54198307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593785955">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3386547">
      <w:bodyDiv w:val="1"/>
      <w:marLeft w:val="0"/>
      <w:marRight w:val="0"/>
      <w:marTop w:val="0"/>
      <w:marBottom w:val="0"/>
      <w:divBdr>
        <w:top w:val="none" w:sz="0" w:space="0" w:color="auto"/>
        <w:left w:val="none" w:sz="0" w:space="0" w:color="auto"/>
        <w:bottom w:val="none" w:sz="0" w:space="0" w:color="auto"/>
        <w:right w:val="none" w:sz="0" w:space="0" w:color="auto"/>
      </w:divBdr>
    </w:div>
    <w:div w:id="625354299">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42856965">
      <w:bodyDiv w:val="1"/>
      <w:marLeft w:val="0"/>
      <w:marRight w:val="0"/>
      <w:marTop w:val="0"/>
      <w:marBottom w:val="0"/>
      <w:divBdr>
        <w:top w:val="none" w:sz="0" w:space="0" w:color="auto"/>
        <w:left w:val="none" w:sz="0" w:space="0" w:color="auto"/>
        <w:bottom w:val="none" w:sz="0" w:space="0" w:color="auto"/>
        <w:right w:val="none" w:sz="0" w:space="0" w:color="auto"/>
      </w:divBdr>
    </w:div>
    <w:div w:id="661474614">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2204967">
      <w:bodyDiv w:val="1"/>
      <w:marLeft w:val="0"/>
      <w:marRight w:val="0"/>
      <w:marTop w:val="0"/>
      <w:marBottom w:val="0"/>
      <w:divBdr>
        <w:top w:val="none" w:sz="0" w:space="0" w:color="auto"/>
        <w:left w:val="none" w:sz="0" w:space="0" w:color="auto"/>
        <w:bottom w:val="none" w:sz="0" w:space="0" w:color="auto"/>
        <w:right w:val="none" w:sz="0" w:space="0" w:color="auto"/>
      </w:divBdr>
    </w:div>
    <w:div w:id="662321495">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77077100">
      <w:bodyDiv w:val="1"/>
      <w:marLeft w:val="0"/>
      <w:marRight w:val="0"/>
      <w:marTop w:val="0"/>
      <w:marBottom w:val="0"/>
      <w:divBdr>
        <w:top w:val="none" w:sz="0" w:space="0" w:color="auto"/>
        <w:left w:val="none" w:sz="0" w:space="0" w:color="auto"/>
        <w:bottom w:val="none" w:sz="0" w:space="0" w:color="auto"/>
        <w:right w:val="none" w:sz="0" w:space="0" w:color="auto"/>
      </w:divBdr>
    </w:div>
    <w:div w:id="678628315">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23874803">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58409971">
      <w:bodyDiv w:val="1"/>
      <w:marLeft w:val="0"/>
      <w:marRight w:val="0"/>
      <w:marTop w:val="0"/>
      <w:marBottom w:val="0"/>
      <w:divBdr>
        <w:top w:val="none" w:sz="0" w:space="0" w:color="auto"/>
        <w:left w:val="none" w:sz="0" w:space="0" w:color="auto"/>
        <w:bottom w:val="none" w:sz="0" w:space="0" w:color="auto"/>
        <w:right w:val="none" w:sz="0" w:space="0" w:color="auto"/>
      </w:divBdr>
    </w:div>
    <w:div w:id="766341147">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779378815">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14882932">
      <w:bodyDiv w:val="1"/>
      <w:marLeft w:val="0"/>
      <w:marRight w:val="0"/>
      <w:marTop w:val="0"/>
      <w:marBottom w:val="0"/>
      <w:divBdr>
        <w:top w:val="none" w:sz="0" w:space="0" w:color="auto"/>
        <w:left w:val="none" w:sz="0" w:space="0" w:color="auto"/>
        <w:bottom w:val="none" w:sz="0" w:space="0" w:color="auto"/>
        <w:right w:val="none" w:sz="0" w:space="0" w:color="auto"/>
      </w:divBdr>
    </w:div>
    <w:div w:id="824932423">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897665832">
      <w:bodyDiv w:val="1"/>
      <w:marLeft w:val="0"/>
      <w:marRight w:val="0"/>
      <w:marTop w:val="0"/>
      <w:marBottom w:val="0"/>
      <w:divBdr>
        <w:top w:val="none" w:sz="0" w:space="0" w:color="auto"/>
        <w:left w:val="none" w:sz="0" w:space="0" w:color="auto"/>
        <w:bottom w:val="none" w:sz="0" w:space="0" w:color="auto"/>
        <w:right w:val="none" w:sz="0" w:space="0" w:color="auto"/>
      </w:divBdr>
    </w:div>
    <w:div w:id="904294298">
      <w:bodyDiv w:val="1"/>
      <w:marLeft w:val="0"/>
      <w:marRight w:val="0"/>
      <w:marTop w:val="0"/>
      <w:marBottom w:val="0"/>
      <w:divBdr>
        <w:top w:val="none" w:sz="0" w:space="0" w:color="auto"/>
        <w:left w:val="none" w:sz="0" w:space="0" w:color="auto"/>
        <w:bottom w:val="none" w:sz="0" w:space="0" w:color="auto"/>
        <w:right w:val="none" w:sz="0" w:space="0" w:color="auto"/>
      </w:divBdr>
    </w:div>
    <w:div w:id="912395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36132640">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64043138">
      <w:bodyDiv w:val="1"/>
      <w:marLeft w:val="0"/>
      <w:marRight w:val="0"/>
      <w:marTop w:val="0"/>
      <w:marBottom w:val="0"/>
      <w:divBdr>
        <w:top w:val="none" w:sz="0" w:space="0" w:color="auto"/>
        <w:left w:val="none" w:sz="0" w:space="0" w:color="auto"/>
        <w:bottom w:val="none" w:sz="0" w:space="0" w:color="auto"/>
        <w:right w:val="none" w:sz="0" w:space="0" w:color="auto"/>
      </w:divBdr>
    </w:div>
    <w:div w:id="966083011">
      <w:bodyDiv w:val="1"/>
      <w:marLeft w:val="0"/>
      <w:marRight w:val="0"/>
      <w:marTop w:val="0"/>
      <w:marBottom w:val="0"/>
      <w:divBdr>
        <w:top w:val="none" w:sz="0" w:space="0" w:color="auto"/>
        <w:left w:val="none" w:sz="0" w:space="0" w:color="auto"/>
        <w:bottom w:val="none" w:sz="0" w:space="0" w:color="auto"/>
        <w:right w:val="none" w:sz="0" w:space="0" w:color="auto"/>
      </w:divBdr>
    </w:div>
    <w:div w:id="976178890">
      <w:bodyDiv w:val="1"/>
      <w:marLeft w:val="0"/>
      <w:marRight w:val="0"/>
      <w:marTop w:val="0"/>
      <w:marBottom w:val="0"/>
      <w:divBdr>
        <w:top w:val="none" w:sz="0" w:space="0" w:color="auto"/>
        <w:left w:val="none" w:sz="0" w:space="0" w:color="auto"/>
        <w:bottom w:val="none" w:sz="0" w:space="0" w:color="auto"/>
        <w:right w:val="none" w:sz="0" w:space="0" w:color="auto"/>
      </w:divBdr>
    </w:div>
    <w:div w:id="988245537">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48072180">
      <w:bodyDiv w:val="1"/>
      <w:marLeft w:val="0"/>
      <w:marRight w:val="0"/>
      <w:marTop w:val="0"/>
      <w:marBottom w:val="0"/>
      <w:divBdr>
        <w:top w:val="none" w:sz="0" w:space="0" w:color="auto"/>
        <w:left w:val="none" w:sz="0" w:space="0" w:color="auto"/>
        <w:bottom w:val="none" w:sz="0" w:space="0" w:color="auto"/>
        <w:right w:val="none" w:sz="0" w:space="0" w:color="auto"/>
      </w:divBdr>
    </w:div>
    <w:div w:id="1048920645">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77510129">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23617890">
      <w:bodyDiv w:val="1"/>
      <w:marLeft w:val="0"/>
      <w:marRight w:val="0"/>
      <w:marTop w:val="0"/>
      <w:marBottom w:val="0"/>
      <w:divBdr>
        <w:top w:val="none" w:sz="0" w:space="0" w:color="auto"/>
        <w:left w:val="none" w:sz="0" w:space="0" w:color="auto"/>
        <w:bottom w:val="none" w:sz="0" w:space="0" w:color="auto"/>
        <w:right w:val="none" w:sz="0" w:space="0" w:color="auto"/>
      </w:divBdr>
    </w:div>
    <w:div w:id="1147286953">
      <w:bodyDiv w:val="1"/>
      <w:marLeft w:val="0"/>
      <w:marRight w:val="0"/>
      <w:marTop w:val="0"/>
      <w:marBottom w:val="0"/>
      <w:divBdr>
        <w:top w:val="none" w:sz="0" w:space="0" w:color="auto"/>
        <w:left w:val="none" w:sz="0" w:space="0" w:color="auto"/>
        <w:bottom w:val="none" w:sz="0" w:space="0" w:color="auto"/>
        <w:right w:val="none" w:sz="0" w:space="0" w:color="auto"/>
      </w:divBdr>
    </w:div>
    <w:div w:id="1151404856">
      <w:bodyDiv w:val="1"/>
      <w:marLeft w:val="0"/>
      <w:marRight w:val="0"/>
      <w:marTop w:val="0"/>
      <w:marBottom w:val="0"/>
      <w:divBdr>
        <w:top w:val="none" w:sz="0" w:space="0" w:color="auto"/>
        <w:left w:val="none" w:sz="0" w:space="0" w:color="auto"/>
        <w:bottom w:val="none" w:sz="0" w:space="0" w:color="auto"/>
        <w:right w:val="none" w:sz="0" w:space="0" w:color="auto"/>
      </w:divBdr>
    </w:div>
    <w:div w:id="1157262564">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189950656">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4572248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269773848">
      <w:bodyDiv w:val="1"/>
      <w:marLeft w:val="0"/>
      <w:marRight w:val="0"/>
      <w:marTop w:val="0"/>
      <w:marBottom w:val="0"/>
      <w:divBdr>
        <w:top w:val="none" w:sz="0" w:space="0" w:color="auto"/>
        <w:left w:val="none" w:sz="0" w:space="0" w:color="auto"/>
        <w:bottom w:val="none" w:sz="0" w:space="0" w:color="auto"/>
        <w:right w:val="none" w:sz="0" w:space="0" w:color="auto"/>
      </w:divBdr>
    </w:div>
    <w:div w:id="1270090599">
      <w:bodyDiv w:val="1"/>
      <w:marLeft w:val="0"/>
      <w:marRight w:val="0"/>
      <w:marTop w:val="0"/>
      <w:marBottom w:val="0"/>
      <w:divBdr>
        <w:top w:val="none" w:sz="0" w:space="0" w:color="auto"/>
        <w:left w:val="none" w:sz="0" w:space="0" w:color="auto"/>
        <w:bottom w:val="none" w:sz="0" w:space="0" w:color="auto"/>
        <w:right w:val="none" w:sz="0" w:space="0" w:color="auto"/>
      </w:divBdr>
    </w:div>
    <w:div w:id="1282227480">
      <w:bodyDiv w:val="1"/>
      <w:marLeft w:val="0"/>
      <w:marRight w:val="0"/>
      <w:marTop w:val="0"/>
      <w:marBottom w:val="0"/>
      <w:divBdr>
        <w:top w:val="none" w:sz="0" w:space="0" w:color="auto"/>
        <w:left w:val="none" w:sz="0" w:space="0" w:color="auto"/>
        <w:bottom w:val="none" w:sz="0" w:space="0" w:color="auto"/>
        <w:right w:val="none" w:sz="0" w:space="0" w:color="auto"/>
      </w:divBdr>
    </w:div>
    <w:div w:id="1315530200">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4742304">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382946807">
      <w:bodyDiv w:val="1"/>
      <w:marLeft w:val="0"/>
      <w:marRight w:val="0"/>
      <w:marTop w:val="0"/>
      <w:marBottom w:val="0"/>
      <w:divBdr>
        <w:top w:val="none" w:sz="0" w:space="0" w:color="auto"/>
        <w:left w:val="none" w:sz="0" w:space="0" w:color="auto"/>
        <w:bottom w:val="none" w:sz="0" w:space="0" w:color="auto"/>
        <w:right w:val="none" w:sz="0" w:space="0" w:color="auto"/>
      </w:divBdr>
    </w:div>
    <w:div w:id="1388140950">
      <w:bodyDiv w:val="1"/>
      <w:marLeft w:val="0"/>
      <w:marRight w:val="0"/>
      <w:marTop w:val="0"/>
      <w:marBottom w:val="0"/>
      <w:divBdr>
        <w:top w:val="none" w:sz="0" w:space="0" w:color="auto"/>
        <w:left w:val="none" w:sz="0" w:space="0" w:color="auto"/>
        <w:bottom w:val="none" w:sz="0" w:space="0" w:color="auto"/>
        <w:right w:val="none" w:sz="0" w:space="0" w:color="auto"/>
      </w:divBdr>
    </w:div>
    <w:div w:id="1388651068">
      <w:bodyDiv w:val="1"/>
      <w:marLeft w:val="0"/>
      <w:marRight w:val="0"/>
      <w:marTop w:val="0"/>
      <w:marBottom w:val="0"/>
      <w:divBdr>
        <w:top w:val="none" w:sz="0" w:space="0" w:color="auto"/>
        <w:left w:val="none" w:sz="0" w:space="0" w:color="auto"/>
        <w:bottom w:val="none" w:sz="0" w:space="0" w:color="auto"/>
        <w:right w:val="none" w:sz="0" w:space="0" w:color="auto"/>
      </w:divBdr>
    </w:div>
    <w:div w:id="1418477759">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467696721">
      <w:bodyDiv w:val="1"/>
      <w:marLeft w:val="0"/>
      <w:marRight w:val="0"/>
      <w:marTop w:val="0"/>
      <w:marBottom w:val="0"/>
      <w:divBdr>
        <w:top w:val="none" w:sz="0" w:space="0" w:color="auto"/>
        <w:left w:val="none" w:sz="0" w:space="0" w:color="auto"/>
        <w:bottom w:val="none" w:sz="0" w:space="0" w:color="auto"/>
        <w:right w:val="none" w:sz="0" w:space="0" w:color="auto"/>
      </w:divBdr>
    </w:div>
    <w:div w:id="1485662594">
      <w:bodyDiv w:val="1"/>
      <w:marLeft w:val="0"/>
      <w:marRight w:val="0"/>
      <w:marTop w:val="0"/>
      <w:marBottom w:val="0"/>
      <w:divBdr>
        <w:top w:val="none" w:sz="0" w:space="0" w:color="auto"/>
        <w:left w:val="none" w:sz="0" w:space="0" w:color="auto"/>
        <w:bottom w:val="none" w:sz="0" w:space="0" w:color="auto"/>
        <w:right w:val="none" w:sz="0" w:space="0" w:color="auto"/>
      </w:divBdr>
    </w:div>
    <w:div w:id="1487628710">
      <w:bodyDiv w:val="1"/>
      <w:marLeft w:val="0"/>
      <w:marRight w:val="0"/>
      <w:marTop w:val="0"/>
      <w:marBottom w:val="0"/>
      <w:divBdr>
        <w:top w:val="none" w:sz="0" w:space="0" w:color="auto"/>
        <w:left w:val="none" w:sz="0" w:space="0" w:color="auto"/>
        <w:bottom w:val="none" w:sz="0" w:space="0" w:color="auto"/>
        <w:right w:val="none" w:sz="0" w:space="0" w:color="auto"/>
      </w:divBdr>
    </w:div>
    <w:div w:id="1504123221">
      <w:bodyDiv w:val="1"/>
      <w:marLeft w:val="0"/>
      <w:marRight w:val="0"/>
      <w:marTop w:val="0"/>
      <w:marBottom w:val="0"/>
      <w:divBdr>
        <w:top w:val="none" w:sz="0" w:space="0" w:color="auto"/>
        <w:left w:val="none" w:sz="0" w:space="0" w:color="auto"/>
        <w:bottom w:val="none" w:sz="0" w:space="0" w:color="auto"/>
        <w:right w:val="none" w:sz="0" w:space="0" w:color="auto"/>
      </w:divBdr>
    </w:div>
    <w:div w:id="1520387182">
      <w:bodyDiv w:val="1"/>
      <w:marLeft w:val="0"/>
      <w:marRight w:val="0"/>
      <w:marTop w:val="0"/>
      <w:marBottom w:val="0"/>
      <w:divBdr>
        <w:top w:val="none" w:sz="0" w:space="0" w:color="auto"/>
        <w:left w:val="none" w:sz="0" w:space="0" w:color="auto"/>
        <w:bottom w:val="none" w:sz="0" w:space="0" w:color="auto"/>
        <w:right w:val="none" w:sz="0" w:space="0" w:color="auto"/>
      </w:divBdr>
    </w:div>
    <w:div w:id="1523279108">
      <w:bodyDiv w:val="1"/>
      <w:marLeft w:val="0"/>
      <w:marRight w:val="0"/>
      <w:marTop w:val="0"/>
      <w:marBottom w:val="0"/>
      <w:divBdr>
        <w:top w:val="none" w:sz="0" w:space="0" w:color="auto"/>
        <w:left w:val="none" w:sz="0" w:space="0" w:color="auto"/>
        <w:bottom w:val="none" w:sz="0" w:space="0" w:color="auto"/>
        <w:right w:val="none" w:sz="0" w:space="0" w:color="auto"/>
      </w:divBdr>
    </w:div>
    <w:div w:id="1529947581">
      <w:bodyDiv w:val="1"/>
      <w:marLeft w:val="0"/>
      <w:marRight w:val="0"/>
      <w:marTop w:val="0"/>
      <w:marBottom w:val="0"/>
      <w:divBdr>
        <w:top w:val="none" w:sz="0" w:space="0" w:color="auto"/>
        <w:left w:val="none" w:sz="0" w:space="0" w:color="auto"/>
        <w:bottom w:val="none" w:sz="0" w:space="0" w:color="auto"/>
        <w:right w:val="none" w:sz="0" w:space="0" w:color="auto"/>
      </w:divBdr>
    </w:div>
    <w:div w:id="1542285950">
      <w:bodyDiv w:val="1"/>
      <w:marLeft w:val="0"/>
      <w:marRight w:val="0"/>
      <w:marTop w:val="0"/>
      <w:marBottom w:val="0"/>
      <w:divBdr>
        <w:top w:val="none" w:sz="0" w:space="0" w:color="auto"/>
        <w:left w:val="none" w:sz="0" w:space="0" w:color="auto"/>
        <w:bottom w:val="none" w:sz="0" w:space="0" w:color="auto"/>
        <w:right w:val="none" w:sz="0" w:space="0" w:color="auto"/>
      </w:divBdr>
    </w:div>
    <w:div w:id="1565679229">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7076732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597715148">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61694764">
      <w:bodyDiv w:val="1"/>
      <w:marLeft w:val="0"/>
      <w:marRight w:val="0"/>
      <w:marTop w:val="0"/>
      <w:marBottom w:val="0"/>
      <w:divBdr>
        <w:top w:val="none" w:sz="0" w:space="0" w:color="auto"/>
        <w:left w:val="none" w:sz="0" w:space="0" w:color="auto"/>
        <w:bottom w:val="none" w:sz="0" w:space="0" w:color="auto"/>
        <w:right w:val="none" w:sz="0" w:space="0" w:color="auto"/>
      </w:divBdr>
    </w:div>
    <w:div w:id="1667436030">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58092462">
      <w:bodyDiv w:val="1"/>
      <w:marLeft w:val="0"/>
      <w:marRight w:val="0"/>
      <w:marTop w:val="0"/>
      <w:marBottom w:val="0"/>
      <w:divBdr>
        <w:top w:val="none" w:sz="0" w:space="0" w:color="auto"/>
        <w:left w:val="none" w:sz="0" w:space="0" w:color="auto"/>
        <w:bottom w:val="none" w:sz="0" w:space="0" w:color="auto"/>
        <w:right w:val="none" w:sz="0" w:space="0" w:color="auto"/>
      </w:divBdr>
    </w:div>
    <w:div w:id="1763910495">
      <w:bodyDiv w:val="1"/>
      <w:marLeft w:val="0"/>
      <w:marRight w:val="0"/>
      <w:marTop w:val="0"/>
      <w:marBottom w:val="0"/>
      <w:divBdr>
        <w:top w:val="none" w:sz="0" w:space="0" w:color="auto"/>
        <w:left w:val="none" w:sz="0" w:space="0" w:color="auto"/>
        <w:bottom w:val="none" w:sz="0" w:space="0" w:color="auto"/>
        <w:right w:val="none" w:sz="0" w:space="0" w:color="auto"/>
      </w:divBdr>
    </w:div>
    <w:div w:id="177963571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17989792">
      <w:bodyDiv w:val="1"/>
      <w:marLeft w:val="0"/>
      <w:marRight w:val="0"/>
      <w:marTop w:val="0"/>
      <w:marBottom w:val="0"/>
      <w:divBdr>
        <w:top w:val="none" w:sz="0" w:space="0" w:color="auto"/>
        <w:left w:val="none" w:sz="0" w:space="0" w:color="auto"/>
        <w:bottom w:val="none" w:sz="0" w:space="0" w:color="auto"/>
        <w:right w:val="none" w:sz="0" w:space="0" w:color="auto"/>
      </w:divBdr>
    </w:div>
    <w:div w:id="1842086632">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00944850">
      <w:bodyDiv w:val="1"/>
      <w:marLeft w:val="0"/>
      <w:marRight w:val="0"/>
      <w:marTop w:val="0"/>
      <w:marBottom w:val="0"/>
      <w:divBdr>
        <w:top w:val="none" w:sz="0" w:space="0" w:color="auto"/>
        <w:left w:val="none" w:sz="0" w:space="0" w:color="auto"/>
        <w:bottom w:val="none" w:sz="0" w:space="0" w:color="auto"/>
        <w:right w:val="none" w:sz="0" w:space="0" w:color="auto"/>
      </w:divBdr>
    </w:div>
    <w:div w:id="1911574889">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1974169239">
      <w:bodyDiv w:val="1"/>
      <w:marLeft w:val="0"/>
      <w:marRight w:val="0"/>
      <w:marTop w:val="0"/>
      <w:marBottom w:val="0"/>
      <w:divBdr>
        <w:top w:val="none" w:sz="0" w:space="0" w:color="auto"/>
        <w:left w:val="none" w:sz="0" w:space="0" w:color="auto"/>
        <w:bottom w:val="none" w:sz="0" w:space="0" w:color="auto"/>
        <w:right w:val="none" w:sz="0" w:space="0" w:color="auto"/>
      </w:divBdr>
    </w:div>
    <w:div w:id="1983579360">
      <w:bodyDiv w:val="1"/>
      <w:marLeft w:val="0"/>
      <w:marRight w:val="0"/>
      <w:marTop w:val="0"/>
      <w:marBottom w:val="0"/>
      <w:divBdr>
        <w:top w:val="none" w:sz="0" w:space="0" w:color="auto"/>
        <w:left w:val="none" w:sz="0" w:space="0" w:color="auto"/>
        <w:bottom w:val="none" w:sz="0" w:space="0" w:color="auto"/>
        <w:right w:val="none" w:sz="0" w:space="0" w:color="auto"/>
      </w:divBdr>
    </w:div>
    <w:div w:id="2021665168">
      <w:bodyDiv w:val="1"/>
      <w:marLeft w:val="0"/>
      <w:marRight w:val="0"/>
      <w:marTop w:val="0"/>
      <w:marBottom w:val="0"/>
      <w:divBdr>
        <w:top w:val="none" w:sz="0" w:space="0" w:color="auto"/>
        <w:left w:val="none" w:sz="0" w:space="0" w:color="auto"/>
        <w:bottom w:val="none" w:sz="0" w:space="0" w:color="auto"/>
        <w:right w:val="none" w:sz="0" w:space="0" w:color="auto"/>
      </w:divBdr>
    </w:div>
    <w:div w:id="204651796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 w:id="213097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8f8c7fff-08a5-4626-a07d-d2cb7939053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0BEC8EDC1FC84FBC44B37B5D754150" ma:contentTypeVersion="11" ma:contentTypeDescription="Create a new document." ma:contentTypeScope="" ma:versionID="d93d55017b1f8499dca08d6c9e81e74d">
  <xsd:schema xmlns:xsd="http://www.w3.org/2001/XMLSchema" xmlns:xs="http://www.w3.org/2001/XMLSchema" xmlns:p="http://schemas.microsoft.com/office/2006/metadata/properties" xmlns:ns2="8f8c7fff-08a5-4626-a07d-d2cb79390539" xmlns:ns3="9c46a28d-acc8-4027-86ce-a8901ee39950" targetNamespace="http://schemas.microsoft.com/office/2006/metadata/properties" ma:root="true" ma:fieldsID="315a19b0a118a74fdb6a811edadcb1d8" ns2:_="" ns3:_="">
    <xsd:import namespace="8f8c7fff-08a5-4626-a07d-d2cb79390539"/>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8c7fff-08a5-4626-a07d-d2cb79390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9c46a28d-acc8-4027-86ce-a8901ee39950"/>
    <ds:schemaRef ds:uri="8f8c7fff-08a5-4626-a07d-d2cb79390539"/>
  </ds:schemaRefs>
</ds:datastoreItem>
</file>

<file path=customXml/itemProps2.xml><?xml version="1.0" encoding="utf-8"?>
<ds:datastoreItem xmlns:ds="http://schemas.openxmlformats.org/officeDocument/2006/customXml" ds:itemID="{CC310B84-C6F8-45D3-9079-AB331715D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8c7fff-08a5-4626-a07d-d2cb79390539"/>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5672</TotalTime>
  <Pages>19</Pages>
  <Words>5087</Words>
  <Characters>25031</Characters>
  <Application>Microsoft Office Word</Application>
  <DocSecurity>0</DocSecurity>
  <Lines>208</Lines>
  <Paragraphs>60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Chaveewan Srikun</cp:lastModifiedBy>
  <cp:revision>4718</cp:revision>
  <cp:lastPrinted>2025-05-11T08:17:00Z</cp:lastPrinted>
  <dcterms:created xsi:type="dcterms:W3CDTF">2023-07-16T13:03:00Z</dcterms:created>
  <dcterms:modified xsi:type="dcterms:W3CDTF">2025-05-15T05:27:00Z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0x0101008D0BEC8EDC1FC84FBC44B37B5D754150</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