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FB75" w14:textId="77777777" w:rsidR="00932BEB" w:rsidRPr="006F1BAF" w:rsidRDefault="00932BEB" w:rsidP="00932BE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29"/>
          <w:szCs w:val="29"/>
        </w:rPr>
      </w:pPr>
      <w:r w:rsidRPr="006F1BAF">
        <w:rPr>
          <w:rFonts w:ascii="Angsana New" w:hAnsi="Angsana New" w:hint="cs"/>
          <w:b/>
          <w:bCs/>
          <w:sz w:val="29"/>
          <w:szCs w:val="29"/>
          <w:cs/>
        </w:rPr>
        <w:t>ข้อมูลทั่วไป</w:t>
      </w:r>
    </w:p>
    <w:p w14:paraId="45FF9A56" w14:textId="77777777" w:rsidR="00932BEB" w:rsidRPr="008C34A0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09F1E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 xml:space="preserve">บริษัท </w:t>
      </w:r>
      <w:r w:rsidRPr="002B4526">
        <w:rPr>
          <w:rFonts w:ascii="Angsana New" w:hAnsi="Angsana New" w:hint="cs"/>
          <w:sz w:val="30"/>
          <w:szCs w:val="30"/>
          <w:cs/>
        </w:rPr>
        <w:t>ฐิติกร</w:t>
      </w:r>
      <w:r w:rsidRPr="002B4526">
        <w:rPr>
          <w:rFonts w:ascii="Angsana New" w:hAnsi="Angsana New"/>
          <w:sz w:val="30"/>
          <w:szCs w:val="30"/>
          <w:cs/>
        </w:rPr>
        <w:t xml:space="preserve"> จำกัด </w:t>
      </w:r>
      <w:r w:rsidRPr="002B4526">
        <w:rPr>
          <w:rFonts w:ascii="Angsana New" w:hAnsi="Angsana New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  <w:cs/>
        </w:rPr>
        <w:t>มหาชน</w:t>
      </w:r>
      <w:r w:rsidRPr="002B4526">
        <w:rPr>
          <w:rFonts w:ascii="Angsana New" w:hAnsi="Angsana New"/>
          <w:sz w:val="30"/>
          <w:szCs w:val="30"/>
        </w:rPr>
        <w:t xml:space="preserve">) </w:t>
      </w:r>
      <w:r w:rsidRPr="002B4526">
        <w:rPr>
          <w:rFonts w:ascii="Angsana New" w:hAnsi="Angsana New" w:hint="cs"/>
          <w:sz w:val="30"/>
          <w:szCs w:val="30"/>
        </w:rPr>
        <w:t>(</w:t>
      </w:r>
      <w:r w:rsidRPr="002B4526">
        <w:rPr>
          <w:rFonts w:ascii="Angsana New" w:hAnsi="Angsana New"/>
          <w:sz w:val="30"/>
          <w:szCs w:val="30"/>
        </w:rPr>
        <w:t>“</w:t>
      </w:r>
      <w:r w:rsidRPr="002B4526">
        <w:rPr>
          <w:rFonts w:ascii="Angsana New" w:hAnsi="Angsana New" w:hint="cs"/>
          <w:sz w:val="30"/>
          <w:szCs w:val="30"/>
          <w:cs/>
        </w:rPr>
        <w:t>บริษัท</w:t>
      </w:r>
      <w:r w:rsidRPr="002B4526">
        <w:rPr>
          <w:rFonts w:ascii="Angsana New" w:hAnsi="Angsana New"/>
          <w:sz w:val="30"/>
          <w:szCs w:val="30"/>
        </w:rPr>
        <w:t xml:space="preserve">”) </w:t>
      </w:r>
      <w:r w:rsidRPr="002B4526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2B4526">
        <w:rPr>
          <w:rFonts w:ascii="Angsana New" w:hAnsi="Angsana New"/>
          <w:sz w:val="30"/>
          <w:szCs w:val="30"/>
        </w:rPr>
        <w:t>0107546000130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เป็น</w:t>
      </w:r>
      <w:r w:rsidRPr="002B4526">
        <w:rPr>
          <w:rFonts w:ascii="Angsana New" w:hAnsi="Angsana New" w:hint="cs"/>
          <w:sz w:val="30"/>
          <w:szCs w:val="30"/>
          <w:cs/>
        </w:rPr>
        <w:t xml:space="preserve">นิติบุคคลที่จัดตั้งขึ้นในประเทศไทยเมื่อวันที่ </w:t>
      </w:r>
      <w:r w:rsidRPr="002B4526">
        <w:rPr>
          <w:rFonts w:ascii="Angsana New" w:hAnsi="Angsana New"/>
          <w:sz w:val="30"/>
          <w:szCs w:val="30"/>
        </w:rPr>
        <w:t xml:space="preserve">4 </w:t>
      </w:r>
      <w:r w:rsidRPr="002B452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2B4526">
        <w:rPr>
          <w:rFonts w:ascii="Angsana New" w:hAnsi="Angsana New"/>
          <w:sz w:val="30"/>
          <w:szCs w:val="30"/>
        </w:rPr>
        <w:t xml:space="preserve">2515 </w:t>
      </w:r>
      <w:r w:rsidRPr="002B4526">
        <w:rPr>
          <w:rFonts w:ascii="Angsana New" w:hAnsi="Angsana New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sz w:val="30"/>
          <w:szCs w:val="30"/>
          <w:cs/>
        </w:rPr>
        <w:t>ที่อยู่จดทะเบียนตั้งอยู่</w:t>
      </w:r>
      <w:r w:rsidRPr="002B4526">
        <w:rPr>
          <w:rFonts w:ascii="Angsana New" w:hAnsi="Angsana New"/>
          <w:sz w:val="30"/>
          <w:szCs w:val="30"/>
          <w:cs/>
        </w:rPr>
        <w:t xml:space="preserve">ที่เลขที่ </w:t>
      </w:r>
      <w:r w:rsidRPr="002B4526">
        <w:rPr>
          <w:rFonts w:ascii="Angsana New" w:hAnsi="Angsana New"/>
          <w:sz w:val="30"/>
          <w:szCs w:val="30"/>
        </w:rPr>
        <w:t xml:space="preserve">69 </w:t>
      </w:r>
      <w:r w:rsidRPr="002B4526">
        <w:rPr>
          <w:rFonts w:ascii="Angsana New" w:hAnsi="Angsana New" w:hint="cs"/>
          <w:sz w:val="30"/>
          <w:szCs w:val="30"/>
          <w:cs/>
        </w:rPr>
        <w:t xml:space="preserve">ถนนรามคำแหง แขวงหัวหมาก เขตบางกะปิ กรุงเทพมหานคร </w:t>
      </w:r>
      <w:r w:rsidRPr="002B4526">
        <w:rPr>
          <w:rFonts w:ascii="Angsana New" w:hAnsi="Angsana New"/>
          <w:sz w:val="30"/>
          <w:szCs w:val="30"/>
        </w:rPr>
        <w:t>10240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ประเทศไทย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บริษัท</w:t>
      </w:r>
      <w:r w:rsidRPr="002B4526">
        <w:rPr>
          <w:rFonts w:ascii="Angsana New" w:hAnsi="Angsana New" w:hint="cs"/>
          <w:sz w:val="30"/>
          <w:szCs w:val="30"/>
          <w:cs/>
        </w:rPr>
        <w:t>ได้</w:t>
      </w:r>
      <w:r w:rsidRPr="002B4526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2B452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B4526">
        <w:rPr>
          <w:rFonts w:ascii="Angsana New" w:hAnsi="Angsana New"/>
          <w:sz w:val="30"/>
          <w:szCs w:val="30"/>
        </w:rPr>
        <w:t>2546</w:t>
      </w:r>
    </w:p>
    <w:p w14:paraId="537545D9" w14:textId="77777777" w:rsidR="00932BEB" w:rsidRPr="002B4526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5056ABA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2B4526">
        <w:rPr>
          <w:rFonts w:ascii="Angsana New" w:hAnsi="Angsana New"/>
          <w:sz w:val="30"/>
          <w:szCs w:val="30"/>
        </w:rPr>
        <w:t>42.36</w:t>
      </w:r>
      <w:r w:rsidRPr="002B4526">
        <w:rPr>
          <w:rFonts w:ascii="Angsana New" w:hAnsi="Angsana New" w:hint="cs"/>
          <w:sz w:val="30"/>
          <w:szCs w:val="30"/>
          <w:cs/>
        </w:rPr>
        <w:t>)</w:t>
      </w:r>
    </w:p>
    <w:p w14:paraId="4BDC33B1" w14:textId="77777777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B7EA23" w14:textId="1635CD06" w:rsidR="00932BEB" w:rsidRPr="002B4526" w:rsidRDefault="00932BEB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2B4526">
        <w:rPr>
          <w:rFonts w:ascii="Angsana New" w:hAnsi="Angsana New" w:hint="cs"/>
          <w:sz w:val="30"/>
          <w:szCs w:val="30"/>
          <w:cs/>
        </w:rPr>
        <w:t>ดำเนินธุรกิจหลัก</w:t>
      </w:r>
      <w:r w:rsidR="00021CB2">
        <w:rPr>
          <w:rFonts w:ascii="Angsana New" w:hAnsi="Angsana New" w:hint="cs"/>
          <w:sz w:val="30"/>
          <w:szCs w:val="30"/>
          <w:cs/>
        </w:rPr>
        <w:t>ส่วนใหญ่</w:t>
      </w:r>
      <w:r w:rsidRPr="002B4526">
        <w:rPr>
          <w:rFonts w:ascii="Angsana New" w:hAnsi="Angsana New" w:hint="cs"/>
          <w:sz w:val="30"/>
          <w:szCs w:val="30"/>
          <w:cs/>
        </w:rPr>
        <w:t>เกี่ยวกับ</w:t>
      </w:r>
      <w:r w:rsidRPr="002B4526">
        <w:rPr>
          <w:rFonts w:ascii="Angsana New" w:hAnsi="Angsana New"/>
          <w:sz w:val="30"/>
          <w:szCs w:val="30"/>
          <w:cs/>
        </w:rPr>
        <w:t>ธุรกิจ</w:t>
      </w:r>
      <w:r w:rsidRPr="002B4526">
        <w:rPr>
          <w:rFonts w:ascii="Angsana New" w:hAnsi="Angsana New" w:hint="cs"/>
          <w:sz w:val="30"/>
          <w:szCs w:val="30"/>
          <w:cs/>
        </w:rPr>
        <w:t>การให้เช่าซื้อยานพาหนะและบริการอื่นที่เกี่ยวข้อง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="00924AD5">
        <w:rPr>
          <w:rFonts w:ascii="Angsana New" w:hAnsi="Angsana New"/>
          <w:sz w:val="30"/>
          <w:szCs w:val="30"/>
          <w:cs/>
        </w:rPr>
        <w:br/>
      </w:r>
      <w:r w:rsidRPr="002B4526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และการให้เช่ารถจักรยานยนต์ภายใต้สัญญาเช่าดำเนินงาน โดยรายละเอียดของบริษัทย่อยมีดังต่อไปนี้</w:t>
      </w:r>
    </w:p>
    <w:p w14:paraId="5A25993F" w14:textId="77777777" w:rsidR="00932BEB" w:rsidRPr="008C34A0" w:rsidRDefault="00932BEB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2376"/>
        <w:gridCol w:w="236"/>
        <w:gridCol w:w="2174"/>
        <w:gridCol w:w="236"/>
        <w:gridCol w:w="1195"/>
        <w:gridCol w:w="236"/>
        <w:gridCol w:w="1181"/>
        <w:gridCol w:w="236"/>
        <w:gridCol w:w="1026"/>
        <w:gridCol w:w="236"/>
        <w:gridCol w:w="1040"/>
      </w:tblGrid>
      <w:tr w:rsidR="00932BEB" w:rsidRPr="008C34A0" w14:paraId="7B71BF87" w14:textId="77777777" w:rsidTr="005C71AF">
        <w:trPr>
          <w:tblHeader/>
        </w:trPr>
        <w:tc>
          <w:tcPr>
            <w:tcW w:w="2376" w:type="dxa"/>
          </w:tcPr>
          <w:p w14:paraId="4DBF369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DCE4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4" w:type="dxa"/>
          </w:tcPr>
          <w:p w14:paraId="2FFFD6C2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E9D35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41ADBA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2B09B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F2E03D9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677FF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</w:tcPr>
          <w:p w14:paraId="17463526" w14:textId="77777777" w:rsidR="00932BEB" w:rsidRPr="008C34A0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34A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932BEB" w:rsidRPr="00A65910" w14:paraId="44CBE73C" w14:textId="77777777" w:rsidTr="005C71AF">
        <w:trPr>
          <w:tblHeader/>
        </w:trPr>
        <w:tc>
          <w:tcPr>
            <w:tcW w:w="2376" w:type="dxa"/>
          </w:tcPr>
          <w:p w14:paraId="55CD9E3F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CA8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E1E2F3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F4B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A8A29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090B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9BEF4E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859B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</w:tcPr>
          <w:p w14:paraId="51D71EF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932BEB" w:rsidRPr="00A65910" w14:paraId="17B13B04" w14:textId="77777777" w:rsidTr="005C71AF">
        <w:trPr>
          <w:tblHeader/>
        </w:trPr>
        <w:tc>
          <w:tcPr>
            <w:tcW w:w="2376" w:type="dxa"/>
          </w:tcPr>
          <w:p w14:paraId="5D72CC2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EC87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0A2D3DF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F2A8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EFFA2A2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400F0B0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tcBorders>
              <w:bottom w:val="single" w:sz="4" w:space="0" w:color="auto"/>
            </w:tcBorders>
          </w:tcPr>
          <w:p w14:paraId="1C26CDC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ของบริษัท (ร้อยละ)</w:t>
            </w:r>
          </w:p>
        </w:tc>
      </w:tr>
      <w:tr w:rsidR="00932BEB" w:rsidRPr="00A65910" w14:paraId="0B534184" w14:textId="77777777" w:rsidTr="005C71AF">
        <w:trPr>
          <w:tblHeader/>
        </w:trPr>
        <w:tc>
          <w:tcPr>
            <w:tcW w:w="2376" w:type="dxa"/>
          </w:tcPr>
          <w:p w14:paraId="0531B54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396A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7B7007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9F534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609E2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A075AB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6CEF4B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1C8FEBC7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854E119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B4C5193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9E257E8" w14:textId="77777777" w:rsidR="00932BEB" w:rsidRPr="00F24A7A" w:rsidRDefault="00932BEB" w:rsidP="009D3BA0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32BEB" w:rsidRPr="00A65910" w14:paraId="11F9C483" w14:textId="77777777" w:rsidTr="005C71AF">
        <w:trPr>
          <w:tblHeader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4051D74" w14:textId="77777777" w:rsidR="00932BEB" w:rsidRPr="00F24A7A" w:rsidRDefault="00932BEB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36" w:type="dxa"/>
            <w:vAlign w:val="bottom"/>
          </w:tcPr>
          <w:p w14:paraId="23479CF8" w14:textId="77777777" w:rsidR="00932BEB" w:rsidRPr="00F24A7A" w:rsidRDefault="00932BEB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14:paraId="0D5DA7EB" w14:textId="77777777" w:rsidR="00932BEB" w:rsidRPr="00F24A7A" w:rsidRDefault="00932BEB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5CFFA355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29E03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F8BDD93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3C01556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AFF6248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26A1610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3ADD163D" w14:textId="77777777" w:rsidR="00932BEB" w:rsidRPr="00F24A7A" w:rsidRDefault="00932BEB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EAB055E" w14:textId="77777777" w:rsidR="00932BEB" w:rsidRPr="00F24A7A" w:rsidRDefault="00932BEB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B4526" w:rsidRPr="001077A3" w14:paraId="3906BE02" w14:textId="77777777" w:rsidTr="002B4526">
        <w:trPr>
          <w:tblHeader/>
        </w:trPr>
        <w:tc>
          <w:tcPr>
            <w:tcW w:w="2376" w:type="dxa"/>
            <w:vAlign w:val="bottom"/>
          </w:tcPr>
          <w:p w14:paraId="2885E9E1" w14:textId="77777777" w:rsidR="002B4526" w:rsidRPr="001077A3" w:rsidRDefault="002B4526" w:rsidP="009D3BA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6A2F29" w14:textId="77777777" w:rsidR="002B4526" w:rsidRPr="001077A3" w:rsidRDefault="002B4526" w:rsidP="009D3BA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vAlign w:val="bottom"/>
          </w:tcPr>
          <w:p w14:paraId="68A00A3D" w14:textId="77777777" w:rsidR="002B4526" w:rsidRPr="001077A3" w:rsidRDefault="002B4526" w:rsidP="009D3BA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5EB5B7E6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7C5CE86A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D2000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0D14C49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84D68" w14:textId="77777777" w:rsidR="002B4526" w:rsidRPr="001077A3" w:rsidRDefault="002B4526" w:rsidP="009D3BA0">
            <w:pPr>
              <w:tabs>
                <w:tab w:val="clear" w:pos="2580"/>
                <w:tab w:val="left" w:pos="241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46E7428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6B1984" w14:textId="77777777" w:rsidR="002B4526" w:rsidRPr="001077A3" w:rsidRDefault="002B4526" w:rsidP="009D3BA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3BEC7E0" w14:textId="77777777" w:rsidR="002B4526" w:rsidRPr="001077A3" w:rsidRDefault="002B4526" w:rsidP="009D3BA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B4526" w:rsidRPr="00306EC5" w14:paraId="679437C4" w14:textId="77777777" w:rsidTr="009D3BA0">
        <w:tc>
          <w:tcPr>
            <w:tcW w:w="2376" w:type="dxa"/>
          </w:tcPr>
          <w:p w14:paraId="5D4946D5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ซี.วี.เอ. จำกัด</w:t>
            </w:r>
          </w:p>
        </w:tc>
        <w:tc>
          <w:tcPr>
            <w:tcW w:w="236" w:type="dxa"/>
          </w:tcPr>
          <w:p w14:paraId="5F2F408E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32CC65FF" w14:textId="0529F1E4" w:rsidR="002B4526" w:rsidRPr="00F24A7A" w:rsidRDefault="002B4526" w:rsidP="002B452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6671BC61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454BFCA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24E671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4D60533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1922436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E83E54F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250102A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CFC3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220E4C0C" w14:textId="77777777" w:rsidTr="009D3BA0">
        <w:tc>
          <w:tcPr>
            <w:tcW w:w="2376" w:type="dxa"/>
          </w:tcPr>
          <w:p w14:paraId="3C2C56CF" w14:textId="77777777" w:rsidR="002B4526" w:rsidRPr="00F24A7A" w:rsidRDefault="002B4526" w:rsidP="002B4526">
            <w:pPr>
              <w:tabs>
                <w:tab w:val="left" w:pos="162"/>
              </w:tabs>
              <w:ind w:left="-108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บริษัท ชยภาค จำกัด</w:t>
            </w:r>
          </w:p>
        </w:tc>
        <w:tc>
          <w:tcPr>
            <w:tcW w:w="236" w:type="dxa"/>
          </w:tcPr>
          <w:p w14:paraId="0C0B1FAA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21CA75C8" w14:textId="46ABC174" w:rsidR="002B4526" w:rsidRPr="00F24A7A" w:rsidRDefault="002B4526" w:rsidP="002B452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6F1535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1BC193E5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6C537BD9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9C334DB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30CFADAB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A46597B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67E38DC9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C34A83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2B4526" w:rsidRPr="00306EC5" w14:paraId="79C41F2A" w14:textId="77777777" w:rsidTr="009D3BA0">
        <w:tc>
          <w:tcPr>
            <w:tcW w:w="2376" w:type="dxa"/>
          </w:tcPr>
          <w:p w14:paraId="198834A4" w14:textId="77777777" w:rsidR="002B4526" w:rsidRPr="00F24A7A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 เงินทันใจ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36" w:type="dxa"/>
          </w:tcPr>
          <w:p w14:paraId="1958279C" w14:textId="77777777" w:rsidR="002B4526" w:rsidRPr="00F24A7A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5F44FB4" w14:textId="39FFB599" w:rsidR="002B4526" w:rsidRPr="00F24A7A" w:rsidRDefault="002B4526" w:rsidP="002B4526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ให้สินเชื่อรายย่อยเพื่อการประกอบอาชีพ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Nano Finance)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และสินเชื่อส่วนบุคคล </w:t>
            </w:r>
          </w:p>
        </w:tc>
        <w:tc>
          <w:tcPr>
            <w:tcW w:w="236" w:type="dxa"/>
          </w:tcPr>
          <w:p w14:paraId="68A2A9E5" w14:textId="77777777" w:rsidR="002B4526" w:rsidRPr="00A65910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35C998C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27B6427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BE1344" w14:textId="77777777" w:rsidR="002B4526" w:rsidRPr="00306EC5" w:rsidRDefault="002B4526" w:rsidP="002B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0F61582" w14:textId="77777777" w:rsidR="002B4526" w:rsidRPr="00306EC5" w:rsidRDefault="002B4526" w:rsidP="002B4526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BA3F517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0BFE5D8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856ECB8" w14:textId="77777777" w:rsidR="002B4526" w:rsidRPr="00306EC5" w:rsidRDefault="002B4526" w:rsidP="002B4526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04AF8C80" w14:textId="77777777" w:rsidTr="009D3BA0">
        <w:tc>
          <w:tcPr>
            <w:tcW w:w="2376" w:type="dxa"/>
          </w:tcPr>
          <w:p w14:paraId="73EC83AB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ทีเค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โบรคเกอร์ จำกัด</w:t>
            </w:r>
          </w:p>
        </w:tc>
        <w:tc>
          <w:tcPr>
            <w:tcW w:w="236" w:type="dxa"/>
          </w:tcPr>
          <w:p w14:paraId="5384293C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02ED537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6FB66077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429FABFE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0296055F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058B5A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  3,000</w:t>
            </w:r>
          </w:p>
        </w:tc>
        <w:tc>
          <w:tcPr>
            <w:tcW w:w="236" w:type="dxa"/>
          </w:tcPr>
          <w:p w14:paraId="763E6F1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4397E0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36" w:type="dxa"/>
          </w:tcPr>
          <w:p w14:paraId="3CA4D24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A247BD6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932BEB" w:rsidRPr="00306EC5" w14:paraId="1C19ED09" w14:textId="77777777" w:rsidTr="009D3BA0">
        <w:tc>
          <w:tcPr>
            <w:tcW w:w="2376" w:type="dxa"/>
          </w:tcPr>
          <w:p w14:paraId="5DADB01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Sabaidee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Leasing Co., Ltd.</w:t>
            </w:r>
          </w:p>
        </w:tc>
        <w:tc>
          <w:tcPr>
            <w:tcW w:w="236" w:type="dxa"/>
          </w:tcPr>
          <w:p w14:paraId="6B4A296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723C265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51E54BF8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4A05A89" w14:textId="77777777" w:rsidR="00932BEB" w:rsidRPr="000038A6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76BE13C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508D915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  <w:r w:rsidRPr="000038A6">
              <w:rPr>
                <w:rFonts w:ascii="Angsana New" w:hAnsi="Angsana New"/>
                <w:sz w:val="28"/>
                <w:szCs w:val="28"/>
              </w:rPr>
              <w:t xml:space="preserve">    58,013*</w:t>
            </w:r>
          </w:p>
        </w:tc>
        <w:tc>
          <w:tcPr>
            <w:tcW w:w="236" w:type="dxa"/>
          </w:tcPr>
          <w:p w14:paraId="6F7CF223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7621E2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  <w:tc>
          <w:tcPr>
            <w:tcW w:w="236" w:type="dxa"/>
          </w:tcPr>
          <w:p w14:paraId="7A2AA3BD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0D87C00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93.45</w:t>
            </w:r>
          </w:p>
        </w:tc>
      </w:tr>
      <w:tr w:rsidR="00932BEB" w:rsidRPr="00306EC5" w14:paraId="0A6ACC72" w14:textId="77777777" w:rsidTr="009D3BA0">
        <w:tc>
          <w:tcPr>
            <w:tcW w:w="2376" w:type="dxa"/>
          </w:tcPr>
          <w:p w14:paraId="29A72E5D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(ประเทศลาว</w:t>
            </w:r>
            <w:r w:rsidRPr="00F24A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AA7331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F11C443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A337A6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B9AB811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4391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5E39AA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6E53C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24E44B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7059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97F0EE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BEB" w:rsidRPr="00306EC5" w14:paraId="6FF4192A" w14:textId="77777777" w:rsidTr="009D3BA0">
        <w:tc>
          <w:tcPr>
            <w:tcW w:w="2376" w:type="dxa"/>
          </w:tcPr>
          <w:p w14:paraId="3E31EACF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Suosdey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Finance PLC. </w:t>
            </w:r>
          </w:p>
        </w:tc>
        <w:tc>
          <w:tcPr>
            <w:tcW w:w="236" w:type="dxa"/>
          </w:tcPr>
          <w:p w14:paraId="1C09E649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42D44541" w14:textId="77777777" w:rsidR="00932BEB" w:rsidRPr="00F24A7A" w:rsidRDefault="00932BEB" w:rsidP="009D3B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64719412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44A5EFC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642AF1B1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E86EEC9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132,209**</w:t>
            </w:r>
          </w:p>
        </w:tc>
        <w:tc>
          <w:tcPr>
            <w:tcW w:w="236" w:type="dxa"/>
          </w:tcPr>
          <w:p w14:paraId="79838CE7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6C16BBC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36" w:type="dxa"/>
          </w:tcPr>
          <w:p w14:paraId="054EE1D8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E3AC714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</w:tr>
      <w:tr w:rsidR="00932BEB" w:rsidRPr="00306EC5" w14:paraId="1368622E" w14:textId="77777777" w:rsidTr="009D3BA0">
        <w:tc>
          <w:tcPr>
            <w:tcW w:w="2376" w:type="dxa"/>
          </w:tcPr>
          <w:p w14:paraId="0276445E" w14:textId="77777777" w:rsidR="00932BEB" w:rsidRPr="00F24A7A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  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ประเทศกัมพูชา)</w:t>
            </w:r>
          </w:p>
        </w:tc>
        <w:tc>
          <w:tcPr>
            <w:tcW w:w="236" w:type="dxa"/>
          </w:tcPr>
          <w:p w14:paraId="0E29710A" w14:textId="77777777" w:rsidR="00932BEB" w:rsidRPr="00F24A7A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6E24A86" w14:textId="77777777" w:rsidR="00932BEB" w:rsidRPr="00F24A7A" w:rsidRDefault="00932BEB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51E8E0" w14:textId="77777777" w:rsidR="00932BEB" w:rsidRPr="00A65910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6B5F85F4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2E4C4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62F083F" w14:textId="77777777" w:rsidR="00932BEB" w:rsidRPr="00306EC5" w:rsidRDefault="00932BEB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C38F2" w14:textId="77777777" w:rsidR="00932BEB" w:rsidRPr="00306EC5" w:rsidRDefault="00932BEB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E017082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607D7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A78A11" w14:textId="77777777" w:rsidR="00932BEB" w:rsidRPr="00306EC5" w:rsidRDefault="00932BEB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038AFE59" w14:textId="77777777" w:rsidTr="009D3BA0">
        <w:tc>
          <w:tcPr>
            <w:tcW w:w="2376" w:type="dxa"/>
          </w:tcPr>
          <w:p w14:paraId="4D949584" w14:textId="77777777" w:rsidR="008C34A0" w:rsidRPr="00F24A7A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38D141" w14:textId="77777777" w:rsidR="008C34A0" w:rsidRPr="00F24A7A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6C07E76" w14:textId="77777777" w:rsidR="008C34A0" w:rsidRPr="00F24A7A" w:rsidRDefault="008C34A0" w:rsidP="009D3B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1C03228" w14:textId="77777777" w:rsidR="008C34A0" w:rsidRPr="00A65910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55118B2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D61B8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F0AAFD4" w14:textId="77777777" w:rsidR="008C34A0" w:rsidRPr="00306EC5" w:rsidRDefault="008C34A0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825A5" w14:textId="77777777" w:rsidR="008C34A0" w:rsidRPr="00306EC5" w:rsidRDefault="008C34A0" w:rsidP="009D3B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B98E550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1F4A6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333BD3" w14:textId="77777777" w:rsidR="008C34A0" w:rsidRPr="00306EC5" w:rsidRDefault="008C34A0" w:rsidP="009D3B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47869B7" w14:textId="77777777" w:rsidTr="009D3BA0">
        <w:tc>
          <w:tcPr>
            <w:tcW w:w="2376" w:type="dxa"/>
          </w:tcPr>
          <w:p w14:paraId="6DD9145F" w14:textId="294F9DB9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Mingalaba</w:t>
            </w:r>
            <w:proofErr w:type="spellEnd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Thitikorn</w:t>
            </w:r>
            <w:proofErr w:type="spellEnd"/>
          </w:p>
        </w:tc>
        <w:tc>
          <w:tcPr>
            <w:tcW w:w="236" w:type="dxa"/>
          </w:tcPr>
          <w:p w14:paraId="3BEF770D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CB6EEFC" w14:textId="6F967FD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ไมโครไฟแนนซ์</w:t>
            </w:r>
          </w:p>
        </w:tc>
        <w:tc>
          <w:tcPr>
            <w:tcW w:w="236" w:type="dxa"/>
          </w:tcPr>
          <w:p w14:paraId="40FB1B67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7C5720F2" w14:textId="051D556D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3597DEA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E454E2A" w14:textId="5FDC55C9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4,705***</w:t>
            </w:r>
          </w:p>
        </w:tc>
        <w:tc>
          <w:tcPr>
            <w:tcW w:w="236" w:type="dxa"/>
          </w:tcPr>
          <w:p w14:paraId="63D45C26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E0152A" w14:textId="2ED3DFD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398D3A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FCC759" w14:textId="3BCDED5A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>99.00</w:t>
            </w:r>
          </w:p>
        </w:tc>
      </w:tr>
      <w:tr w:rsidR="008C34A0" w:rsidRPr="00306EC5" w14:paraId="76CFB336" w14:textId="77777777" w:rsidTr="009D3BA0">
        <w:tc>
          <w:tcPr>
            <w:tcW w:w="2376" w:type="dxa"/>
          </w:tcPr>
          <w:p w14:paraId="437EDB90" w14:textId="5A7BE396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Microfinance Co., Ltd.</w:t>
            </w:r>
          </w:p>
        </w:tc>
        <w:tc>
          <w:tcPr>
            <w:tcW w:w="236" w:type="dxa"/>
          </w:tcPr>
          <w:p w14:paraId="74BA01CB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1EE3CAD3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3E8C0B8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333611EF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AD56A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3BA2A50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FAA2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29CDBD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A896A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7669E32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306EC5" w14:paraId="38AFFC41" w14:textId="77777777" w:rsidTr="009D3BA0">
        <w:tc>
          <w:tcPr>
            <w:tcW w:w="2376" w:type="dxa"/>
          </w:tcPr>
          <w:p w14:paraId="0C062F6F" w14:textId="3F1E17F3" w:rsidR="008C34A0" w:rsidRPr="00F24A7A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24A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ประเทศพม่า)</w:t>
            </w:r>
          </w:p>
        </w:tc>
        <w:tc>
          <w:tcPr>
            <w:tcW w:w="236" w:type="dxa"/>
          </w:tcPr>
          <w:p w14:paraId="64567A68" w14:textId="77777777" w:rsidR="008C34A0" w:rsidRPr="00F24A7A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</w:tcPr>
          <w:p w14:paraId="64A2D3C0" w14:textId="77777777" w:rsidR="008C34A0" w:rsidRPr="00F24A7A" w:rsidRDefault="008C34A0" w:rsidP="008C34A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5A26323" w14:textId="77777777" w:rsidR="008C34A0" w:rsidRPr="00A65910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</w:tcPr>
          <w:p w14:paraId="51C20F41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00CC7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486F1CD" w14:textId="77777777" w:rsidR="008C34A0" w:rsidRPr="00306EC5" w:rsidRDefault="008C34A0" w:rsidP="008C34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7388F" w14:textId="77777777" w:rsidR="008C34A0" w:rsidRPr="00306EC5" w:rsidRDefault="008C34A0" w:rsidP="008C34A0">
            <w:pPr>
              <w:tabs>
                <w:tab w:val="clear" w:pos="2580"/>
                <w:tab w:val="left" w:pos="24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41C626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B97EB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4DFCC5E" w14:textId="77777777" w:rsidR="008C34A0" w:rsidRPr="00306EC5" w:rsidRDefault="008C34A0" w:rsidP="008C34A0">
            <w:pPr>
              <w:ind w:right="20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4A0" w:rsidRPr="005B2E51" w14:paraId="456774BB" w14:textId="77777777" w:rsidTr="009D3BA0">
        <w:tc>
          <w:tcPr>
            <w:tcW w:w="10172" w:type="dxa"/>
            <w:gridSpan w:val="11"/>
          </w:tcPr>
          <w:p w14:paraId="268B3470" w14:textId="77777777" w:rsidR="008C34A0" w:rsidRPr="005B2E51" w:rsidRDefault="008C34A0" w:rsidP="008C34A0">
            <w:pPr>
              <w:tabs>
                <w:tab w:val="clear" w:pos="2580"/>
                <w:tab w:val="left" w:pos="2410"/>
              </w:tabs>
              <w:spacing w:line="160" w:lineRule="atLeast"/>
              <w:jc w:val="thaiDistribute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8C34A0" w:rsidRPr="00A65910" w14:paraId="75D49ADF" w14:textId="77777777" w:rsidTr="009D3BA0">
        <w:tc>
          <w:tcPr>
            <w:tcW w:w="10172" w:type="dxa"/>
            <w:gridSpan w:val="11"/>
          </w:tcPr>
          <w:p w14:paraId="2CF6096E" w14:textId="1727B40F" w:rsidR="008C34A0" w:rsidRPr="00A65910" w:rsidRDefault="008C34A0" w:rsidP="008C34A0">
            <w:pPr>
              <w:tabs>
                <w:tab w:val="clear" w:pos="2580"/>
                <w:tab w:val="left" w:pos="2410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06EC5">
              <w:rPr>
                <w:rFonts w:ascii="Angsana New" w:hAnsi="Angsana New"/>
                <w:sz w:val="28"/>
                <w:szCs w:val="28"/>
              </w:rPr>
              <w:t xml:space="preserve">*15,250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ล้านกีบ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</w:rPr>
              <w:t xml:space="preserve">**4 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</w:t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06EC5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***200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ล้านจ๊าด</w:t>
            </w:r>
          </w:p>
        </w:tc>
      </w:tr>
    </w:tbl>
    <w:p w14:paraId="6A0C6784" w14:textId="77777777" w:rsidR="005C71AF" w:rsidRPr="002B4526" w:rsidRDefault="005C71AF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6A454A62" w14:textId="7D98CD64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  <w:proofErr w:type="spellStart"/>
      <w:r w:rsidRPr="002B4526">
        <w:rPr>
          <w:rFonts w:ascii="Angsana New" w:hAnsi="Angsana New"/>
          <w:sz w:val="30"/>
          <w:szCs w:val="30"/>
        </w:rPr>
        <w:t>Mingalaba</w:t>
      </w:r>
      <w:proofErr w:type="spellEnd"/>
      <w:r w:rsidRPr="002B4526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2B4526">
        <w:rPr>
          <w:rFonts w:ascii="Angsana New" w:hAnsi="Angsana New"/>
          <w:sz w:val="30"/>
          <w:szCs w:val="30"/>
        </w:rPr>
        <w:t>Thitikorn</w:t>
      </w:r>
      <w:proofErr w:type="spellEnd"/>
      <w:r w:rsidRPr="002B4526">
        <w:rPr>
          <w:rFonts w:ascii="Angsana New" w:hAnsi="Angsana New"/>
          <w:sz w:val="30"/>
          <w:szCs w:val="30"/>
        </w:rPr>
        <w:t xml:space="preserve"> Microfinance Co., Ltd. (</w:t>
      </w:r>
      <w:r w:rsidRPr="002B4526">
        <w:rPr>
          <w:rFonts w:ascii="Angsana New" w:hAnsi="Angsana New"/>
          <w:sz w:val="30"/>
          <w:szCs w:val="30"/>
          <w:cs/>
        </w:rPr>
        <w:t xml:space="preserve">ประเทศพม่า) ได้เลิกกิจการแล้วในปี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5CF5AC40" w14:textId="77777777" w:rsidR="001B5EB8" w:rsidRPr="002B4526" w:rsidRDefault="001B5EB8" w:rsidP="00932BEB">
      <w:pPr>
        <w:jc w:val="thaiDistribute"/>
        <w:rPr>
          <w:rFonts w:ascii="Angsana New" w:hAnsi="Angsana New"/>
          <w:sz w:val="30"/>
          <w:szCs w:val="30"/>
        </w:rPr>
      </w:pPr>
    </w:p>
    <w:p w14:paraId="3A1D0AAB" w14:textId="77777777" w:rsidR="00C07B53" w:rsidRPr="002B4526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2B452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1AFF3601" w:rsidR="00C07B53" w:rsidRPr="002B4526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2B4526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2B4526">
        <w:rPr>
          <w:rFonts w:ascii="Angsana New" w:hAnsi="Angsana New" w:hint="cs"/>
          <w:sz w:val="30"/>
          <w:szCs w:val="30"/>
          <w:cs/>
        </w:rPr>
        <w:t>ไทย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2B4526">
        <w:rPr>
          <w:rFonts w:ascii="Angsana New" w:hAnsi="Angsana New"/>
          <w:sz w:val="30"/>
          <w:szCs w:val="30"/>
        </w:rPr>
        <w:t>34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2B4526">
        <w:rPr>
          <w:rFonts w:ascii="Angsana New" w:hAnsi="Angsana New"/>
          <w:sz w:val="30"/>
          <w:szCs w:val="30"/>
        </w:rPr>
        <w:t xml:space="preserve"> </w:t>
      </w:r>
      <w:r w:rsidR="00C07B53" w:rsidRPr="002B452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836B49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ธันวาคม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เหตุการณ์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และสถานการณ์ใหม่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ๆ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 </w:t>
      </w:r>
      <w:r w:rsidRPr="002B45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03B7A278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E08BFE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ข้อมูลทางการเงินระหว่างกาลรวมนี้ประกอบด้วยข้อมูลทางการเงินของบริษัทและบริษัทย่อย</w:t>
      </w:r>
      <w:r w:rsidRPr="002B4526">
        <w:rPr>
          <w:rFonts w:ascii="Angsana New" w:hAnsi="Angsana New"/>
          <w:color w:val="FFFFFF"/>
          <w:sz w:val="30"/>
          <w:szCs w:val="30"/>
        </w:rPr>
        <w:t>_</w:t>
      </w:r>
      <w:r w:rsidRPr="002B452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B452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B4526">
        <w:rPr>
          <w:rFonts w:ascii="Angsana New" w:hAnsi="Angsana New"/>
          <w:sz w:val="30"/>
          <w:szCs w:val="30"/>
          <w:cs/>
        </w:rPr>
        <w:t xml:space="preserve">“กลุ่มบริษัท”) 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รายการที่มีนัยสำคัญระหว่างบริษัทกับบริษัทย่อยได้ถูกตัดรายการในการทำข้อมูลทางการเงินรวม</w:t>
      </w:r>
    </w:p>
    <w:p w14:paraId="5F67642A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4D69A663" w:rsidR="00F42B72" w:rsidRPr="002B4526" w:rsidRDefault="00F42B72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  <w:sectPr w:rsidR="00F42B72" w:rsidRPr="002B4526" w:rsidSect="00620C3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1" w:right="1111" w:bottom="709" w:left="1440" w:header="992" w:footer="113" w:gutter="0"/>
          <w:pgNumType w:start="15"/>
          <w:cols w:space="720"/>
          <w:titlePg/>
          <w:docGrid w:linePitch="245"/>
        </w:sectPr>
      </w:pPr>
    </w:p>
    <w:p w14:paraId="6053DE3B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B4526">
        <w:rPr>
          <w:rFonts w:ascii="Angsana New" w:hAnsi="Angsana New"/>
          <w:sz w:val="30"/>
          <w:szCs w:val="30"/>
          <w:cs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กลุ่ม</w:t>
      </w:r>
      <w:r w:rsidRPr="002B4526">
        <w:rPr>
          <w:rFonts w:ascii="Angsana New" w:hAnsi="Angsana New"/>
          <w:sz w:val="30"/>
          <w:szCs w:val="30"/>
          <w:cs/>
        </w:rPr>
        <w:t>บริษัทได้จัดทำ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2B4526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0C81752C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78D680" w14:textId="633E7E5A" w:rsidR="002B4526" w:rsidRPr="002B4526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973369">
        <w:rPr>
          <w:rFonts w:ascii="Angsana New" w:hAnsi="Angsana New" w:hint="cs"/>
          <w:sz w:val="30"/>
          <w:szCs w:val="30"/>
          <w:cs/>
        </w:rPr>
        <w:t>มีสาระ</w:t>
      </w:r>
      <w:r w:rsidRPr="002B4526">
        <w:rPr>
          <w:rFonts w:ascii="Angsana New" w:hAnsi="Angsana New" w:hint="cs"/>
          <w:sz w:val="30"/>
          <w:szCs w:val="30"/>
          <w:cs/>
        </w:rPr>
        <w:t>สำคัญและวิธีการคำนวณในข้อมูลทางการเงินระหว่างกาลสำหรับงวดสามเดือนสิ้นสุดวันที่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3</w:t>
      </w:r>
      <w:r w:rsidRPr="002B4526">
        <w:rPr>
          <w:rFonts w:ascii="Angsana New" w:hAnsi="Angsana New"/>
          <w:sz w:val="30"/>
          <w:szCs w:val="30"/>
        </w:rPr>
        <w:t>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มีนาคม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256</w:t>
      </w:r>
      <w:r w:rsidRPr="002B4526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2567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เช่นเดียวกับที่ใช้สำหรับการจัดทำงบการเงินประจำปีสิ้นสุดวันที่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</w:t>
      </w:r>
      <w:r w:rsidRPr="002B45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B4526">
        <w:rPr>
          <w:rFonts w:ascii="Angsana New" w:hAnsi="Angsana New"/>
          <w:sz w:val="30"/>
          <w:szCs w:val="30"/>
        </w:rPr>
        <w:t>2567</w:t>
      </w:r>
    </w:p>
    <w:p w14:paraId="258F5134" w14:textId="77777777" w:rsidR="002B4526" w:rsidRPr="00417612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71EA1D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7612">
        <w:rPr>
          <w:rFonts w:ascii="Angsana New" w:hAnsi="Angsana New" w:hint="cs"/>
          <w:b/>
          <w:bCs/>
          <w:sz w:val="30"/>
          <w:szCs w:val="30"/>
          <w:cs/>
        </w:rPr>
        <w:t>มาตรฐานการบัญชีและมาตรฐานการรายงานทางการเงินที่มีผลบังคับใช้</w:t>
      </w:r>
    </w:p>
    <w:p w14:paraId="162F4A1B" w14:textId="77777777" w:rsidR="00417612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505DCDB" w14:textId="1CBAD43E" w:rsidR="002B4526" w:rsidRPr="00417612" w:rsidRDefault="00417612" w:rsidP="00417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7612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กลุ่มบริษัทได้ถือปฏิบัติตามมาตรฐานการบัญชี </w:t>
      </w:r>
      <w:r w:rsidRPr="00417612">
        <w:rPr>
          <w:rFonts w:ascii="Angsana New" w:hAnsi="Angsana New"/>
          <w:sz w:val="30"/>
          <w:szCs w:val="30"/>
        </w:rPr>
        <w:t xml:space="preserve">(TAS)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Pr="00417612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</w:t>
      </w:r>
      <w:r w:rsidRPr="00417612">
        <w:rPr>
          <w:rFonts w:ascii="Angsana New" w:hAnsi="Angsana New"/>
          <w:sz w:val="30"/>
          <w:szCs w:val="30"/>
        </w:rPr>
        <w:t xml:space="preserve">(TFRS) </w:t>
      </w:r>
      <w:r w:rsidRPr="00417612">
        <w:rPr>
          <w:rFonts w:ascii="Angsana New" w:hAnsi="Angsana New" w:hint="cs"/>
          <w:sz w:val="30"/>
          <w:szCs w:val="30"/>
          <w:cs/>
        </w:rPr>
        <w:t>หลายฉบับ</w:t>
      </w:r>
      <w:r w:rsidR="008F6D84">
        <w:rPr>
          <w:rFonts w:ascii="Angsana New" w:hAnsi="Angsana New"/>
          <w:sz w:val="30"/>
          <w:szCs w:val="30"/>
        </w:rPr>
        <w:br/>
      </w:r>
      <w:r w:rsidRPr="00417612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color w:val="000000"/>
          <w:sz w:val="30"/>
          <w:szCs w:val="30"/>
        </w:rPr>
        <w:t>1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417612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417612">
        <w:rPr>
          <w:rFonts w:ascii="Angsana New" w:hAnsi="Angsana New" w:hint="cs"/>
          <w:sz w:val="30"/>
          <w:szCs w:val="30"/>
          <w:cs/>
        </w:rPr>
        <w:t>กราคม</w:t>
      </w:r>
      <w:r w:rsidRPr="0041761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C70C0">
        <w:rPr>
          <w:rFonts w:ascii="Angsana New" w:hAnsi="Angsana New"/>
          <w:sz w:val="30"/>
          <w:szCs w:val="30"/>
        </w:rPr>
        <w:t>2568</w:t>
      </w:r>
      <w:r w:rsidRPr="00417612">
        <w:rPr>
          <w:rFonts w:ascii="Angsana New" w:hAnsi="Angsana New"/>
          <w:color w:val="FFFFFF"/>
          <w:sz w:val="30"/>
          <w:szCs w:val="30"/>
        </w:rPr>
        <w:t>_</w:t>
      </w:r>
      <w:r w:rsidRPr="00417612">
        <w:rPr>
          <w:rFonts w:ascii="Angsana New" w:hAnsi="Angsana New" w:hint="cs"/>
          <w:sz w:val="30"/>
          <w:szCs w:val="30"/>
          <w:cs/>
        </w:rPr>
        <w:t>การนำ</w:t>
      </w:r>
      <w:r w:rsidR="008F6D84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 xml:space="preserve">TAS </w:t>
      </w:r>
      <w:r w:rsidR="00FC6C26">
        <w:rPr>
          <w:rFonts w:ascii="Angsana New" w:hAnsi="Angsana New" w:hint="cs"/>
          <w:sz w:val="30"/>
          <w:szCs w:val="30"/>
          <w:cs/>
        </w:rPr>
        <w:t>และ</w:t>
      </w:r>
      <w:r w:rsidR="00705BEB">
        <w:rPr>
          <w:rFonts w:ascii="Angsana New" w:hAnsi="Angsana New"/>
          <w:sz w:val="30"/>
          <w:szCs w:val="30"/>
        </w:rPr>
        <w:t xml:space="preserve"> </w:t>
      </w:r>
      <w:r w:rsidRPr="00417612">
        <w:rPr>
          <w:rFonts w:ascii="Angsana New" w:hAnsi="Angsana New"/>
          <w:sz w:val="30"/>
          <w:szCs w:val="30"/>
        </w:rPr>
        <w:t>TFRS</w:t>
      </w:r>
      <w:r w:rsidR="008F6D84">
        <w:rPr>
          <w:rFonts w:ascii="Angsana New" w:hAnsi="Angsana New"/>
          <w:sz w:val="30"/>
          <w:szCs w:val="30"/>
        </w:rPr>
        <w:br/>
      </w:r>
      <w:r w:rsidRPr="00417612">
        <w:rPr>
          <w:rFonts w:ascii="Angsana New" w:hAnsi="Angsana New" w:hint="cs"/>
          <w:sz w:val="30"/>
          <w:szCs w:val="30"/>
          <w:cs/>
        </w:rPr>
        <w:t>ที่ปรับปรุงใหม่มาใช้ไม่มีผลกระทบต่อข้อมูลทางการเงินระหว่างกาลของกลุ่มบริษัทที่เป็นสาระสำคัญ</w:t>
      </w:r>
    </w:p>
    <w:p w14:paraId="57E9F44F" w14:textId="77777777" w:rsidR="00417612" w:rsidRPr="00417612" w:rsidRDefault="00417612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1791B0" w14:textId="77777777" w:rsidR="00500F23" w:rsidRPr="002B4526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</w:t>
      </w:r>
      <w:r w:rsidR="00AC4672" w:rsidRPr="002B4526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2B4526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0B56DF10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2568</w:t>
      </w:r>
      <w:r w:rsidRPr="003570E7">
        <w:rPr>
          <w:rFonts w:ascii="Angsana New" w:hAnsi="Angsana New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Pr="003570E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007CD6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B905F7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777FE1D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47098896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69E942E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7DBAF581" w:rsidR="003570E7" w:rsidRPr="00840E13" w:rsidRDefault="00620C32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70E7" w:rsidRPr="00CD16CD" w14:paraId="54D16D8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D0FE9" w:rsidRPr="00CD16CD" w14:paraId="31DE7626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63BEF8" w14:textId="77777777" w:rsidR="006D0FE9" w:rsidRPr="001A7A1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1EB49" w14:textId="77777777" w:rsidR="006D0FE9" w:rsidRPr="002D235B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0CC3C64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5AAB6" w14:textId="77777777" w:rsidR="006D0FE9" w:rsidRPr="00840E13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3E2CE8D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AC72C" w14:textId="624C63F5" w:rsidR="006D0FE9" w:rsidRPr="00882657" w:rsidRDefault="007F72D2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57B58E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CE8DF" w14:textId="47DB242C" w:rsidR="006D0FE9" w:rsidRPr="00840E13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9,278</w:t>
            </w:r>
          </w:p>
        </w:tc>
      </w:tr>
      <w:tr w:rsidR="006D0FE9" w:rsidRPr="00CD16CD" w14:paraId="5D36D057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E67600E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DCC12B" w14:textId="77777777" w:rsidR="006D0FE9" w:rsidRPr="002D235B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5EB5E6C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9219DF" w14:textId="77777777" w:rsidR="006D0FE9" w:rsidRPr="00840E13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CF7422C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27ABD" w14:textId="1475847C" w:rsidR="006D0FE9" w:rsidRPr="00882657" w:rsidRDefault="007F72D2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1B610E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671900" w14:textId="3D0796AF" w:rsidR="006D0FE9" w:rsidRPr="00840E13" w:rsidRDefault="006D0FE9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5,409</w:t>
            </w:r>
          </w:p>
        </w:tc>
      </w:tr>
      <w:tr w:rsidR="006D0FE9" w:rsidRPr="00CD16CD" w14:paraId="10CB862B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AE3946A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1752F" w14:textId="77777777" w:rsidR="006D0FE9" w:rsidRPr="002D235B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3B95B46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F660B" w14:textId="77777777" w:rsidR="006D0FE9" w:rsidRPr="00840E13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32A9720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48C61" w14:textId="009F3B71" w:rsidR="006D0FE9" w:rsidRPr="00882657" w:rsidRDefault="007F72D2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BA3256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A09EC" w14:textId="672C8439" w:rsidR="006D0FE9" w:rsidRPr="00840E13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6D0FE9" w:rsidRPr="00CD16CD" w14:paraId="7C8A413D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AE6D485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3D54C" w14:textId="77777777" w:rsidR="006D0FE9" w:rsidRPr="002D235B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ACA9C80" w14:textId="77777777" w:rsidR="006D0FE9" w:rsidRPr="00CD16CD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2B6D0" w14:textId="77777777" w:rsidR="006D0FE9" w:rsidRPr="00D11CD5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98C1B02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50694" w14:textId="66C21B3A" w:rsidR="006D0FE9" w:rsidRPr="00882657" w:rsidRDefault="007F72D2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0A1023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A0DA5" w14:textId="31D977F1" w:rsidR="006D0FE9" w:rsidRPr="00D11CD5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14,362</w:t>
            </w:r>
          </w:p>
        </w:tc>
      </w:tr>
      <w:tr w:rsidR="003570E7" w:rsidRPr="0008405E" w14:paraId="15BACA4D" w14:textId="77777777" w:rsidTr="00B905F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8CAA296" w14:textId="77777777" w:rsidR="003570E7" w:rsidRPr="0008405E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53CC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79B783E2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4B7FF2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B7830B8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F1D977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305CCF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653BFB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05E" w:rsidRPr="00CD16CD" w14:paraId="0B2B60AD" w14:textId="77777777" w:rsidTr="00E5320B">
        <w:trPr>
          <w:tblHeader/>
        </w:trPr>
        <w:tc>
          <w:tcPr>
            <w:tcW w:w="3669" w:type="dxa"/>
            <w:vAlign w:val="bottom"/>
          </w:tcPr>
          <w:p w14:paraId="14FF3656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50B429B1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4AEF892B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7" w:type="dxa"/>
            <w:vAlign w:val="bottom"/>
          </w:tcPr>
          <w:p w14:paraId="69C55D47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467631F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33C7ED0C" w:rsidR="0008405E" w:rsidRPr="00840E13" w:rsidRDefault="00620C32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8405E" w:rsidRPr="00CD16CD" w14:paraId="2DC0747C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60DE82B" w14:textId="1070EA98" w:rsidR="0008405E" w:rsidRPr="002E2EEF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9095C9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4BCF0388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C74522" w14:textId="77777777" w:rsidR="0008405E" w:rsidRPr="00840E13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AB4033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6EB4078" w14:textId="77777777" w:rsidR="0008405E" w:rsidRPr="0042383A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153B7E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98534C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E51" w:rsidRPr="00CD16CD" w14:paraId="639B1364" w14:textId="77777777" w:rsidTr="00A2129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146258F3" w14:textId="77777777" w:rsidR="005B2E51" w:rsidRPr="001A7A1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FB1A7A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B3376A4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B2D85" w14:textId="77777777" w:rsidR="005B2E51" w:rsidRPr="00840E13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4EE2D25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6B883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214BC9" w14:textId="77777777" w:rsidR="005B2E51" w:rsidRPr="00CD16CD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541D3" w14:textId="77777777" w:rsidR="005B2E51" w:rsidRPr="00840E13" w:rsidRDefault="005B2E51" w:rsidP="00A2129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2E51" w:rsidRPr="00AE18B9" w14:paraId="127A45E4" w14:textId="77777777" w:rsidTr="00A2129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F43D811" w14:textId="77777777" w:rsidR="005B2E51" w:rsidRPr="00AE18B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C4DDDD" w14:textId="77777777" w:rsidR="005B2E51" w:rsidRPr="0042383A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33805162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CBEFE3B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262C114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39F7D3B" w14:textId="77777777" w:rsidR="005B2E51" w:rsidRPr="0042383A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93E8E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5A7653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B2E51" w:rsidRPr="00AE18B9" w14:paraId="47C5377C" w14:textId="77777777" w:rsidTr="00A2129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7D7F97E" w14:textId="77777777" w:rsidR="005B2E51" w:rsidRPr="00AE18B9" w:rsidRDefault="005B2E51" w:rsidP="00A21297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8B436C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0A64866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343372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BA64D59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F1FF65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DF98C0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3D1D1" w14:textId="77777777" w:rsidR="005B2E51" w:rsidRPr="00AE18B9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4,637</w:t>
            </w:r>
          </w:p>
        </w:tc>
      </w:tr>
      <w:tr w:rsidR="005B2E51" w:rsidRPr="00CD16CD" w14:paraId="2D181B40" w14:textId="77777777" w:rsidTr="00A21297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3EE73EC" w14:textId="77777777" w:rsidR="005B2E51" w:rsidRPr="00AE18B9" w:rsidRDefault="005B2E51" w:rsidP="00A21297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229CF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86AB475" w14:textId="77777777" w:rsidR="005B2E51" w:rsidRPr="007411AD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9A035" w14:textId="77777777" w:rsidR="005B2E51" w:rsidRPr="007411AD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0A3D178" w14:textId="77777777" w:rsidR="005B2E51" w:rsidRPr="007411AD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7B59F" w14:textId="77777777" w:rsidR="005B2E51" w:rsidRPr="002D235B" w:rsidRDefault="005B2E51" w:rsidP="00A2129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EF6F9E" w14:textId="77777777" w:rsidR="005B2E51" w:rsidRPr="00CD16CD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9A9EA" w14:textId="77777777" w:rsidR="005B2E51" w:rsidRPr="00D11CD5" w:rsidRDefault="005B2E51" w:rsidP="00A21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6D0FE9" w:rsidRPr="00CD16CD" w14:paraId="0847FA54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B4185C6" w14:textId="77777777" w:rsidR="006D0FE9" w:rsidRPr="006F5DA2" w:rsidRDefault="006D0FE9" w:rsidP="006D0FE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5D6C5" w14:textId="5C7C34AA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10,267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9FD153C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49E8C" w14:textId="6EFA13DE" w:rsidR="006D0FE9" w:rsidRPr="00C37D4E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0E35587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4C87A" w14:textId="31EDAC2E" w:rsidR="006D0FE9" w:rsidRPr="002D235B" w:rsidRDefault="00A61034" w:rsidP="00A610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BBF25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0D714" w14:textId="5224EB67" w:rsidR="006D0FE9" w:rsidRPr="00C37D4E" w:rsidRDefault="006D0FE9" w:rsidP="006D0FE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D9F" w:rsidRPr="00CD16CD" w14:paraId="187ECFCA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D813A50" w14:textId="39583E0E" w:rsidR="003D3D9F" w:rsidRPr="006F5DA2" w:rsidRDefault="003D3D9F" w:rsidP="006D0FE9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9A015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6EC32" w14:textId="7AB04128" w:rsidR="003D3D9F" w:rsidRDefault="003D3D9F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BC031E7" w14:textId="77777777" w:rsidR="003D3D9F" w:rsidRPr="00CD16CD" w:rsidRDefault="003D3D9F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472896" w14:textId="19809F25" w:rsidR="003D3D9F" w:rsidRDefault="003D3D9F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FECC8C6" w14:textId="77777777" w:rsidR="003D3D9F" w:rsidRPr="00CD16CD" w:rsidRDefault="003D3D9F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F3C4E" w14:textId="2E783E69" w:rsidR="003D3D9F" w:rsidRDefault="003D3D9F" w:rsidP="00E9322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195727" w14:textId="77777777" w:rsidR="003D3D9F" w:rsidRPr="00CD16CD" w:rsidRDefault="003D3D9F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312C57" w14:textId="55FF1B4F" w:rsidR="003D3D9F" w:rsidRDefault="003D3D9F" w:rsidP="003D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6D0FE9" w:rsidRPr="00CD16CD" w14:paraId="26DCD978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C5B16BF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479FF" w14:textId="679B86E7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E4918F5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F495F" w14:textId="0AD912FA" w:rsidR="006D0FE9" w:rsidRPr="00840E13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DBE773D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11BB4" w14:textId="018124A1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0993C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3929F" w14:textId="4F014D26" w:rsidR="006D0FE9" w:rsidRPr="00840E13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2,852</w:t>
            </w:r>
          </w:p>
        </w:tc>
      </w:tr>
      <w:tr w:rsidR="006D0FE9" w:rsidRPr="00CD16CD" w14:paraId="739EB158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8FA62A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65D5D" w14:textId="5FBC1ABA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6698BD42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177C1" w14:textId="44B9C6E1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97BD45F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F44" w14:textId="14D737E5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495382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577B9" w14:textId="7FF98072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6D0FE9" w:rsidRPr="00CD16CD" w14:paraId="21C2931F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A068591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3EC43F" w14:textId="492572EE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1DFB840C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58E0F" w14:textId="260F7936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127BD26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9043A0" w14:textId="51F314C3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F55C0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096DB5" w14:textId="21C186DC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6D0FE9" w:rsidRPr="00CD16CD" w14:paraId="42B4C03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092C1FC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8C373" w14:textId="27081553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BDF09FE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8F0861" w14:textId="3AA9CD6E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8412012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81A2C" w14:textId="6F39AEA5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90D656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B7E9A" w14:textId="185F59B3" w:rsidR="006D0FE9" w:rsidRPr="007A40F7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6D0FE9" w:rsidRPr="00CD16CD" w14:paraId="1EBAD8F4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2B3F223A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10C48B" w14:textId="225AF055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0E50C830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C9C0C" w14:textId="1F3AD35F" w:rsidR="006D0FE9" w:rsidRPr="00BB212A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09B648F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8083" w14:textId="59D758D8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E81521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7F7BBC" w14:textId="1D00EF36" w:rsidR="006D0FE9" w:rsidRPr="00BB212A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</w:tr>
      <w:tr w:rsidR="006D0FE9" w:rsidRPr="00CD16CD" w14:paraId="6B5BF243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0121D3A6" w14:textId="77777777" w:rsidR="006D0FE9" w:rsidRPr="00AE18B9" w:rsidRDefault="006D0FE9" w:rsidP="006D0FE9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133F7" w14:textId="591A7883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6,842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53F34819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21C35B" w14:textId="2ECBB842" w:rsidR="006D0FE9" w:rsidRPr="00D11CD5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6,985</w:t>
            </w:r>
          </w:p>
        </w:tc>
        <w:tc>
          <w:tcPr>
            <w:tcW w:w="287" w:type="dxa"/>
            <w:shd w:val="clear" w:color="auto" w:fill="auto"/>
          </w:tcPr>
          <w:p w14:paraId="25505B2B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643AF" w14:textId="45D5FA5B" w:rsidR="006D0FE9" w:rsidRPr="002D235B" w:rsidRDefault="00E93227" w:rsidP="006D0FE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F59DA" w14:textId="77777777" w:rsidR="006D0FE9" w:rsidRPr="00CD16CD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C6F2C4" w14:textId="47E5B386" w:rsidR="006D0FE9" w:rsidRPr="00D11CD5" w:rsidRDefault="006D0FE9" w:rsidP="006D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6,181</w:t>
            </w:r>
          </w:p>
        </w:tc>
      </w:tr>
      <w:tr w:rsidR="00454541" w:rsidRPr="00CD16CD" w14:paraId="155CD678" w14:textId="77777777" w:rsidTr="00A31CE2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983FCBA" w14:textId="59F60956" w:rsidR="00454541" w:rsidRPr="00AE18B9" w:rsidRDefault="00454541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7834A49" w14:textId="15D65135" w:rsidR="00454541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2C57669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5C7434" w14:textId="71EFC144" w:rsidR="00454541" w:rsidRDefault="00454541" w:rsidP="0045454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01E2FBD6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BE3E77A" w14:textId="1EB0711A" w:rsidR="00454541" w:rsidRDefault="00454541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343000" w14:textId="77777777" w:rsidR="00454541" w:rsidRPr="00CD16CD" w:rsidRDefault="00454541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A226A81" w14:textId="27CDD6A6" w:rsidR="00454541" w:rsidRDefault="00454541" w:rsidP="0045454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5579C8AB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956429F" w14:textId="77777777" w:rsidR="0008405E" w:rsidRPr="00AE18B9" w:rsidRDefault="0008405E" w:rsidP="00E5320B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46B46A" w14:textId="77777777" w:rsidR="0008405E" w:rsidRPr="0042383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0C841A82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F99217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7B666447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21F586" w14:textId="77777777" w:rsidR="0008405E" w:rsidRPr="002D235B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D4E7BB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CAA071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67F82260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C143C1D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52F5E8" w14:textId="77777777" w:rsidR="0008405E" w:rsidRPr="0042383A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5CB0A929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5668AF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0DFAAC70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4B5F444" w14:textId="77777777" w:rsidR="0008405E" w:rsidRPr="002D235B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68CA06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1B14C1" w14:textId="77777777" w:rsidR="0008405E" w:rsidRPr="007A40F7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05E" w:rsidRPr="00CD16CD" w14:paraId="21274B52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54BBD27" w14:textId="77777777" w:rsidR="0008405E" w:rsidRPr="00AE18B9" w:rsidRDefault="0008405E" w:rsidP="00E5320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A459CF" w14:textId="5E34B759" w:rsidR="0008405E" w:rsidRPr="002D235B" w:rsidRDefault="00E93227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7D162F77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7DD31" w14:textId="2C16A3FA" w:rsidR="0008405E" w:rsidRPr="00986D72" w:rsidRDefault="006D0FE9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F5D8F79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5D34C" w14:textId="402A5CDC" w:rsidR="0008405E" w:rsidRPr="002D235B" w:rsidRDefault="00E93227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97E93E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BD92D" w14:textId="62C42610" w:rsidR="0008405E" w:rsidRPr="007A40F7" w:rsidRDefault="006D0FE9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08405E" w:rsidRPr="00CD16CD" w14:paraId="3742DE62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7B815690" w14:textId="77777777" w:rsidR="0008405E" w:rsidRPr="00AE18B9" w:rsidRDefault="0008405E" w:rsidP="00E5320B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2C0FC" w14:textId="276AC64C" w:rsidR="0008405E" w:rsidRPr="002D235B" w:rsidRDefault="00E93227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351241F7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95FF9" w14:textId="61E6788B" w:rsidR="0008405E" w:rsidRPr="00986D72" w:rsidRDefault="006D0FE9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36392A0" w14:textId="77777777" w:rsidR="0008405E" w:rsidRPr="00986D72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CBC53" w14:textId="34394D32" w:rsidR="0008405E" w:rsidRPr="002D235B" w:rsidRDefault="00E93227" w:rsidP="00E532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D17879" w14:textId="77777777" w:rsidR="0008405E" w:rsidRPr="00CD16CD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775E7" w14:textId="6D7D7EC5" w:rsidR="0008405E" w:rsidRPr="00D11CD5" w:rsidRDefault="006D0FE9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08405E" w:rsidRPr="0008405E" w14:paraId="01683DF4" w14:textId="77777777" w:rsidTr="00E5320B">
        <w:tc>
          <w:tcPr>
            <w:tcW w:w="3669" w:type="dxa"/>
            <w:tcBorders>
              <w:top w:val="nil"/>
            </w:tcBorders>
            <w:shd w:val="clear" w:color="auto" w:fill="auto"/>
            <w:vAlign w:val="bottom"/>
          </w:tcPr>
          <w:p w14:paraId="1B5A29AC" w14:textId="77777777" w:rsidR="0008405E" w:rsidRPr="0008405E" w:rsidRDefault="0008405E" w:rsidP="00E5320B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FD7DAE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  <w:vAlign w:val="bottom"/>
          </w:tcPr>
          <w:p w14:paraId="53CB6004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F5132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shd w:val="clear" w:color="auto" w:fill="auto"/>
            <w:vAlign w:val="bottom"/>
          </w:tcPr>
          <w:p w14:paraId="7E4AB989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BCBCD3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4AA4AE76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C5CD78" w14:textId="77777777" w:rsidR="0008405E" w:rsidRPr="0008405E" w:rsidRDefault="0008405E" w:rsidP="00E53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DF5" w:rsidRPr="00CD16CD" w14:paraId="4A4FE8B5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5C93ACF6" w14:textId="7C542C4C" w:rsidR="007B0DF5" w:rsidRPr="00C37D4E" w:rsidRDefault="007B0DF5" w:rsidP="007B0DF5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5F5081" w14:textId="77777777" w:rsidR="007B0DF5" w:rsidRPr="0042383A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14:paraId="6BA0375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789DBC" w14:textId="77777777" w:rsidR="007B0DF5" w:rsidRPr="00C37D4E" w:rsidRDefault="007B0DF5" w:rsidP="007B0DF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14:paraId="3A4822E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706151" w14:textId="77777777" w:rsidR="007B0DF5" w:rsidRPr="0042383A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2595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83AFEDB" w14:textId="77777777" w:rsidR="007B0DF5" w:rsidRPr="00C37D4E" w:rsidRDefault="007B0DF5" w:rsidP="007B0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056E4" w:rsidRPr="00CD16CD" w14:paraId="7FA3C20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38A2FD27" w14:textId="77777777" w:rsidR="00F056E4" w:rsidRPr="00C37D4E" w:rsidRDefault="00F056E4" w:rsidP="00F056E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FD68ABF" w14:textId="54915213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4495A976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92F92C" w14:textId="4A64CC63" w:rsidR="00F056E4" w:rsidRPr="00986D72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D6DD6A3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9D01A43" w14:textId="324E5E4D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C374F" w14:textId="77777777" w:rsidR="00F056E4" w:rsidRPr="00C37D4E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32A9AB" w14:textId="2A102FAB" w:rsidR="00F056E4" w:rsidRPr="00C37D4E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F056E4" w:rsidRPr="00CD16CD" w14:paraId="4F2BF349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4857C6F5" w14:textId="77777777" w:rsidR="00F056E4" w:rsidRPr="00C37D4E" w:rsidRDefault="00F056E4" w:rsidP="00F056E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9039" w14:textId="1BFCCD50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E41D823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931A" w14:textId="1801D6E5" w:rsidR="00F056E4" w:rsidRPr="00986D72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7F2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6D124DD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F2A7" w14:textId="038478BB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8CA545" w14:textId="77777777" w:rsidR="00F056E4" w:rsidRPr="00C37D4E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0F2D" w14:textId="4A016ED7" w:rsidR="00F056E4" w:rsidRPr="00C37D4E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7F2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F056E4" w:rsidRPr="00CD16CD" w14:paraId="5D707F75" w14:textId="77777777" w:rsidTr="00E5320B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14:paraId="64210B5D" w14:textId="77777777" w:rsidR="00F056E4" w:rsidRPr="00C37D4E" w:rsidRDefault="00F056E4" w:rsidP="00F056E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DD270" w14:textId="22E09A3B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7,179</w:t>
            </w:r>
          </w:p>
        </w:tc>
        <w:tc>
          <w:tcPr>
            <w:tcW w:w="286" w:type="dxa"/>
            <w:shd w:val="clear" w:color="auto" w:fill="auto"/>
            <w:vAlign w:val="bottom"/>
          </w:tcPr>
          <w:p w14:paraId="273F02DB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D622D" w14:textId="199DDC5F" w:rsidR="00F056E4" w:rsidRPr="00986D72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48C314A" w14:textId="77777777" w:rsidR="00F056E4" w:rsidRPr="00986D72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BAEA9" w14:textId="0C185FB9" w:rsidR="00F056E4" w:rsidRPr="00882657" w:rsidRDefault="00F056E4" w:rsidP="00F056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86DE0" w14:textId="77777777" w:rsidR="00F056E4" w:rsidRPr="00C37D4E" w:rsidRDefault="00F056E4" w:rsidP="00F0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F41B" w14:textId="3405FF07" w:rsidR="00F056E4" w:rsidRPr="00C37D4E" w:rsidRDefault="00F056E4" w:rsidP="00F056E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7,246</w:t>
            </w:r>
          </w:p>
        </w:tc>
      </w:tr>
    </w:tbl>
    <w:p w14:paraId="06FD8549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1C15F5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30317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FE0D0D" w14:textId="56E473ED" w:rsidR="00280D43" w:rsidRPr="00A65910" w:rsidRDefault="00FB436D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47327" w:rsidRPr="00EF5F2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="00D47327" w:rsidRPr="00EF5F20">
        <w:rPr>
          <w:rFonts w:ascii="Angsana New" w:hAnsi="Angsana New"/>
          <w:sz w:val="30"/>
          <w:szCs w:val="30"/>
          <w:cs/>
        </w:rPr>
        <w:t>กับบุคคล</w:t>
      </w:r>
      <w:r w:rsidR="00D47327"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620C32">
        <w:rPr>
          <w:rFonts w:ascii="Angsana New" w:hAnsi="Angsana New" w:hint="cs"/>
          <w:sz w:val="30"/>
          <w:szCs w:val="30"/>
        </w:rPr>
        <w:t xml:space="preserve">31 </w:t>
      </w:r>
      <w:r w:rsidR="00620C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602787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10035" w:type="dxa"/>
        <w:tblLook w:val="01E0" w:firstRow="1" w:lastRow="1" w:firstColumn="1" w:lastColumn="1" w:noHBand="0" w:noVBand="0"/>
      </w:tblPr>
      <w:tblGrid>
        <w:gridCol w:w="4500"/>
        <w:gridCol w:w="1278"/>
        <w:gridCol w:w="236"/>
        <w:gridCol w:w="1134"/>
        <w:gridCol w:w="236"/>
        <w:gridCol w:w="1217"/>
        <w:gridCol w:w="236"/>
        <w:gridCol w:w="1198"/>
      </w:tblGrid>
      <w:tr w:rsidR="004E246F" w:rsidRPr="00A65910" w14:paraId="616154EC" w14:textId="77777777" w:rsidTr="00602787">
        <w:trPr>
          <w:tblHeader/>
        </w:trPr>
        <w:tc>
          <w:tcPr>
            <w:tcW w:w="4500" w:type="dxa"/>
            <w:vAlign w:val="bottom"/>
          </w:tcPr>
          <w:p w14:paraId="110FF73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5910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535" w:type="dxa"/>
            <w:gridSpan w:val="7"/>
            <w:tcBorders>
              <w:bottom w:val="single" w:sz="4" w:space="0" w:color="auto"/>
            </w:tcBorders>
            <w:vAlign w:val="bottom"/>
          </w:tcPr>
          <w:p w14:paraId="2C8ABC2A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E246F" w:rsidRPr="00A65910" w14:paraId="63B22A37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6E03CE61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center"/>
          </w:tcPr>
          <w:p w14:paraId="2311479E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8F52CEC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14:paraId="20C9403D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14:paraId="3DF007BD" w14:textId="595B3734" w:rsidR="004E246F" w:rsidRPr="00EF5F20" w:rsidRDefault="00620C32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0334ED79" w14:textId="0D3383D9" w:rsidR="004E246F" w:rsidRPr="00EF5F20" w:rsidRDefault="00620C32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602787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4EDC9E6" w14:textId="3ECA669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F4DA31" w14:textId="218BBDC1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21F60BD" w14:textId="0FC661AF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256</w:t>
            </w:r>
            <w:r w:rsidR="00DE49A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2F72289C" w:rsidR="004E246F" w:rsidRPr="00EF5F20" w:rsidRDefault="00620C32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246F" w:rsidRPr="00A65910" w14:paraId="4F3169B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8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32E65F96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8827764" w14:textId="07413AE6" w:rsidR="000D0E55" w:rsidRPr="00423E36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2567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AED34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AAE5E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603B1E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8C81D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CB1CEAF" w14:textId="31382954" w:rsidR="000D0E55" w:rsidRPr="00216B9B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</w:t>
            </w:r>
            <w:r w:rsidR="00B47973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36" w:type="dxa"/>
            <w:vAlign w:val="bottom"/>
          </w:tcPr>
          <w:p w14:paraId="4C52FAB9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6B5CEC14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</w:tr>
      <w:tr w:rsidR="000D0E55" w:rsidRPr="00A65910" w14:paraId="7F4EE25F" w14:textId="77777777" w:rsidTr="00423E36">
        <w:trPr>
          <w:trHeight w:val="113"/>
        </w:trPr>
        <w:tc>
          <w:tcPr>
            <w:tcW w:w="4500" w:type="dxa"/>
            <w:vAlign w:val="bottom"/>
          </w:tcPr>
          <w:p w14:paraId="0A02AB80" w14:textId="15AFD501" w:rsidR="000D0E55" w:rsidRPr="00423E36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79F9B6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D750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2FC3C5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62CD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6A21602" w14:textId="10FCCE3D" w:rsidR="000D0E55" w:rsidRPr="00216B9B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  <w:tc>
          <w:tcPr>
            <w:tcW w:w="236" w:type="dxa"/>
            <w:vAlign w:val="bottom"/>
          </w:tcPr>
          <w:p w14:paraId="03331A87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66D9A8A9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11,760</w:t>
            </w:r>
          </w:p>
        </w:tc>
      </w:tr>
      <w:tr w:rsidR="000D0E55" w:rsidRPr="00A65910" w14:paraId="118437DE" w14:textId="77777777" w:rsidTr="001534E8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0D0E55" w:rsidRPr="00423E36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7499C180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9ADB7C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12CDCCA5" w14:textId="4FB47FC9" w:rsidR="000D0E55" w:rsidRPr="00216B9B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vAlign w:val="bottom"/>
          </w:tcPr>
          <w:p w14:paraId="7C30A177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47283CBA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0D0E55" w:rsidRPr="00A65910" w14:paraId="6BEFF7AB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0D0E55" w:rsidRPr="00EF5F20" w:rsidRDefault="000D0E55" w:rsidP="000D0E55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D183" w14:textId="644E4998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2384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C8CA" w14:textId="796CF70B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7C98C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BC35F" w14:textId="1E8C2BBA" w:rsidR="000D0E55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</w:t>
            </w:r>
            <w:r w:rsidR="00B47973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36" w:type="dxa"/>
            <w:vAlign w:val="bottom"/>
          </w:tcPr>
          <w:p w14:paraId="5812E03D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67315DFF" w14:textId="6DAE8389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269,592</w:t>
            </w:r>
          </w:p>
        </w:tc>
      </w:tr>
      <w:tr w:rsidR="000D0E55" w:rsidRPr="00A65910" w14:paraId="366F9BC9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2F30AC01" w14:textId="3112D287" w:rsidR="000D0E55" w:rsidRDefault="000D0E55" w:rsidP="000D0E55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</w:t>
            </w:r>
            <w:r w:rsidR="00130D81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686B" w14:textId="4643DC87" w:rsidR="000D0E55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9CAB5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242B7" w14:textId="34700082" w:rsidR="000D0E55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652D3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5B84" w14:textId="289AB147" w:rsidR="000D0E55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  <w:tc>
          <w:tcPr>
            <w:tcW w:w="236" w:type="dxa"/>
            <w:vAlign w:val="bottom"/>
          </w:tcPr>
          <w:p w14:paraId="2C87C240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F33EF48" w14:textId="5AF9020C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(1,851)</w:t>
            </w:r>
          </w:p>
        </w:tc>
      </w:tr>
      <w:tr w:rsidR="000D0E55" w:rsidRPr="00A65910" w14:paraId="66E804BF" w14:textId="77777777" w:rsidTr="00DF7B98">
        <w:trPr>
          <w:trHeight w:val="113"/>
        </w:trPr>
        <w:tc>
          <w:tcPr>
            <w:tcW w:w="4500" w:type="dxa"/>
            <w:vAlign w:val="bottom"/>
          </w:tcPr>
          <w:p w14:paraId="66549A36" w14:textId="631BFDC0" w:rsidR="000D0E55" w:rsidRDefault="000D0E55" w:rsidP="000D0E55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CFCEE" w14:textId="47D0506B" w:rsidR="000D0E55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02534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0278F" w14:textId="1DAA06DE" w:rsidR="000D0E55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A99D3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C1DAD" w14:textId="418207FF" w:rsidR="000D0E55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</w:t>
            </w:r>
            <w:r w:rsidR="00B47973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36" w:type="dxa"/>
            <w:vAlign w:val="bottom"/>
          </w:tcPr>
          <w:p w14:paraId="08CB5097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F630E" w14:textId="1DD07A20" w:rsidR="000D0E55" w:rsidRPr="008627F4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627F4">
              <w:rPr>
                <w:rFonts w:ascii="Angsana New" w:hAnsi="Angsana New"/>
                <w:sz w:val="30"/>
                <w:szCs w:val="30"/>
              </w:rPr>
              <w:t>267,741</w:t>
            </w:r>
          </w:p>
        </w:tc>
      </w:tr>
      <w:tr w:rsidR="000D0E55" w:rsidRPr="00A65910" w14:paraId="556EF34F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20CECEA1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D9BCC6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BB9F2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92D5D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E285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F7D9C0A" w14:textId="77777777" w:rsidR="000D0E55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82C10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01F222D" w14:textId="77777777" w:rsidR="000D0E55" w:rsidRPr="008627F4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5E3EF498" w14:textId="77777777" w:rsidTr="00216AB9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0D0E55" w:rsidRPr="00EF5F20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3848DC5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68456EB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68E12303" w14:textId="0ED446BB" w:rsidR="000D0E55" w:rsidRPr="00216B9B" w:rsidRDefault="008627F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  <w:vAlign w:val="bottom"/>
          </w:tcPr>
          <w:p w14:paraId="200919F6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1835AD1D" w14:textId="3C73A83D" w:rsidR="000D0E55" w:rsidRPr="00EF5F20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0D0E55" w:rsidRPr="00A65910" w14:paraId="71C51219" w14:textId="77777777" w:rsidTr="00602787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9BC9C7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2C6077E6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center"/>
          </w:tcPr>
          <w:p w14:paraId="5974F5A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2303D74D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vAlign w:val="center"/>
          </w:tcPr>
          <w:p w14:paraId="2BA371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5A62562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center"/>
          </w:tcPr>
          <w:p w14:paraId="7EB9ECE6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5CA0A122" w14:textId="77777777" w:rsidTr="00602787">
        <w:trPr>
          <w:trHeight w:val="56"/>
        </w:trPr>
        <w:tc>
          <w:tcPr>
            <w:tcW w:w="4500" w:type="dxa"/>
            <w:vAlign w:val="bottom"/>
          </w:tcPr>
          <w:p w14:paraId="65676230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A2EB4A3" w14:textId="7699107A" w:rsidR="000D0E55" w:rsidRPr="00216B9B" w:rsidRDefault="008627F4" w:rsidP="000D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  <w:vAlign w:val="bottom"/>
          </w:tcPr>
          <w:p w14:paraId="7CD4ABF3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5D58836" w14:textId="7BC9237A" w:rsidR="000D0E55" w:rsidRPr="00EF5F20" w:rsidRDefault="000D0E55" w:rsidP="000D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vAlign w:val="bottom"/>
          </w:tcPr>
          <w:p w14:paraId="6BD727B4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81B050D" w14:textId="37C483D9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D837C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58CA1BFD" w14:textId="45207AF8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0E55" w:rsidRPr="00A65910" w14:paraId="42C157C8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E4EF0A2" w14:textId="3B09B03E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  <w:vAlign w:val="bottom"/>
          </w:tcPr>
          <w:p w14:paraId="05724049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B18E44C" w14:textId="6E62FDA6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  <w:vAlign w:val="bottom"/>
          </w:tcPr>
          <w:p w14:paraId="54FAFEC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3C0D7AA7" w14:textId="062C2884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  <w:vAlign w:val="bottom"/>
          </w:tcPr>
          <w:p w14:paraId="6C272864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0A1A48E6" w:rsidR="000D0E55" w:rsidRPr="00EF5F20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0D0E55" w:rsidRPr="00A65910" w14:paraId="32C888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607695FD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12,244</w:t>
            </w:r>
          </w:p>
        </w:tc>
        <w:tc>
          <w:tcPr>
            <w:tcW w:w="236" w:type="dxa"/>
            <w:vAlign w:val="bottom"/>
          </w:tcPr>
          <w:p w14:paraId="72783730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66A9ACBC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  <w:tc>
          <w:tcPr>
            <w:tcW w:w="236" w:type="dxa"/>
            <w:vAlign w:val="bottom"/>
          </w:tcPr>
          <w:p w14:paraId="17DF826F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5E30D0ED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12,244</w:t>
            </w:r>
          </w:p>
        </w:tc>
        <w:tc>
          <w:tcPr>
            <w:tcW w:w="236" w:type="dxa"/>
            <w:vAlign w:val="bottom"/>
          </w:tcPr>
          <w:p w14:paraId="12C270C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2D6B5A00" w:rsidR="000D0E55" w:rsidRPr="00EF5F20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16,756</w:t>
            </w:r>
          </w:p>
        </w:tc>
      </w:tr>
      <w:tr w:rsidR="000D0E55" w:rsidRPr="00A65910" w14:paraId="311861B9" w14:textId="77777777" w:rsidTr="00602787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5DA096E6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1FA2FC2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vAlign w:val="bottom"/>
          </w:tcPr>
          <w:p w14:paraId="7E92E7C3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3C151606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vAlign w:val="bottom"/>
          </w:tcPr>
          <w:p w14:paraId="65E9D5DD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5FDB2D61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vAlign w:val="bottom"/>
          </w:tcPr>
          <w:p w14:paraId="3039E0EE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65A7DD97" w14:textId="77777777" w:rsidTr="00602787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E1F9C9B" w14:textId="60AF44B0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vAlign w:val="bottom"/>
          </w:tcPr>
          <w:p w14:paraId="3DC7B92E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217EF81" w14:textId="00EBDB7A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5B4C00E0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0DCA897D" w14:textId="11A68D25" w:rsidR="000D0E55" w:rsidRPr="00216B9B" w:rsidRDefault="008627F4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vAlign w:val="bottom"/>
          </w:tcPr>
          <w:p w14:paraId="2E093A68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556C4445" w:rsidR="000D0E55" w:rsidRPr="00EF5F20" w:rsidRDefault="000D0E55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F55AD72" w14:textId="77777777" w:rsidR="008627F4" w:rsidRDefault="00862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187C304D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5B2E51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798"/>
        <w:gridCol w:w="1440"/>
        <w:gridCol w:w="264"/>
        <w:gridCol w:w="1086"/>
        <w:gridCol w:w="271"/>
        <w:gridCol w:w="1079"/>
        <w:gridCol w:w="303"/>
        <w:gridCol w:w="1587"/>
      </w:tblGrid>
      <w:tr w:rsidR="00AA1822" w:rsidRPr="00EF5F20" w14:paraId="4DB9BEF1" w14:textId="77777777" w:rsidTr="00BD7E5E">
        <w:trPr>
          <w:tblHeader/>
        </w:trPr>
        <w:tc>
          <w:tcPr>
            <w:tcW w:w="3798" w:type="dxa"/>
            <w:vAlign w:val="bottom"/>
          </w:tcPr>
          <w:p w14:paraId="0C609E9E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  <w:vAlign w:val="bottom"/>
          </w:tcPr>
          <w:p w14:paraId="71B1D15D" w14:textId="77777777" w:rsidR="00AA1822" w:rsidRPr="00EF5F20" w:rsidRDefault="00C76DB1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AA1822" w:rsidRPr="00EF5F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AA1822" w:rsidRPr="00EF5F20" w14:paraId="1425D51E" w14:textId="77777777" w:rsidTr="00BD7E5E">
        <w:trPr>
          <w:tblHeader/>
        </w:trPr>
        <w:tc>
          <w:tcPr>
            <w:tcW w:w="3798" w:type="dxa"/>
            <w:vAlign w:val="bottom"/>
          </w:tcPr>
          <w:p w14:paraId="69DEFB97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6D693A97" w:rsidR="00AA1822" w:rsidRPr="00EF5F20" w:rsidRDefault="00161F05" w:rsidP="00581DCA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6759"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2E5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AA1822" w:rsidRPr="00EF5F20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74B7A260" w:rsidR="00AA1822" w:rsidRPr="00EF5F20" w:rsidRDefault="00620C32" w:rsidP="00E72827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AA1822" w:rsidRPr="00024214" w14:paraId="06211B35" w14:textId="77777777" w:rsidTr="00BD7E5E">
        <w:tc>
          <w:tcPr>
            <w:tcW w:w="3798" w:type="dxa"/>
            <w:vAlign w:val="bottom"/>
          </w:tcPr>
          <w:p w14:paraId="0A6D8CDC" w14:textId="77777777" w:rsidR="00AA1822" w:rsidRPr="00024214" w:rsidRDefault="00AA1822" w:rsidP="00400391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186CD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EA4DAD5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D872804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3142020" w14:textId="77777777" w:rsidR="00AA1822" w:rsidRPr="00024214" w:rsidRDefault="00AA1822" w:rsidP="00581DCA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024214" w14:paraId="08530C0F" w14:textId="77777777" w:rsidTr="00BD7E5E">
        <w:tc>
          <w:tcPr>
            <w:tcW w:w="3798" w:type="dxa"/>
            <w:vAlign w:val="bottom"/>
          </w:tcPr>
          <w:p w14:paraId="3F1D80D8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</w:t>
            </w:r>
            <w:proofErr w:type="spellEnd"/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 xml:space="preserve"> Finance PLC.</w:t>
            </w:r>
          </w:p>
        </w:tc>
        <w:tc>
          <w:tcPr>
            <w:tcW w:w="1440" w:type="dxa"/>
            <w:vAlign w:val="bottom"/>
          </w:tcPr>
          <w:p w14:paraId="69E4A7F9" w14:textId="1A09D8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192,829</w:t>
            </w:r>
          </w:p>
        </w:tc>
        <w:tc>
          <w:tcPr>
            <w:tcW w:w="264" w:type="dxa"/>
            <w:vAlign w:val="bottom"/>
          </w:tcPr>
          <w:p w14:paraId="040CDC91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7669BC" w14:textId="21F0A7DE" w:rsidR="00DE49A5" w:rsidRPr="00024214" w:rsidRDefault="00B03D8E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5C340F0" w14:textId="4B97A646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9F29E8" w14:textId="05EA8EE3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(357)</w:t>
            </w:r>
          </w:p>
        </w:tc>
        <w:tc>
          <w:tcPr>
            <w:tcW w:w="303" w:type="dxa"/>
            <w:vAlign w:val="bottom"/>
          </w:tcPr>
          <w:p w14:paraId="0B176048" w14:textId="2E63FB33" w:rsidR="00DE49A5" w:rsidRPr="00024214" w:rsidRDefault="00B03D8E" w:rsidP="00DE49A5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87" w:type="dxa"/>
            <w:vAlign w:val="bottom"/>
          </w:tcPr>
          <w:p w14:paraId="1AD56A13" w14:textId="1E7AA01E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192,472</w:t>
            </w:r>
          </w:p>
        </w:tc>
      </w:tr>
      <w:tr w:rsidR="00DE49A5" w:rsidRPr="00024214" w14:paraId="7612F284" w14:textId="77777777" w:rsidTr="00BD7E5E">
        <w:tc>
          <w:tcPr>
            <w:tcW w:w="3798" w:type="dxa"/>
            <w:vAlign w:val="bottom"/>
          </w:tcPr>
          <w:p w14:paraId="750254EB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0" w:type="dxa"/>
            <w:vAlign w:val="bottom"/>
          </w:tcPr>
          <w:p w14:paraId="7580A16C" w14:textId="5B02AB09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vAlign w:val="bottom"/>
          </w:tcPr>
          <w:p w14:paraId="62BD955B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E17BE45" w14:textId="6927CCA0" w:rsidR="00DE49A5" w:rsidRPr="00024214" w:rsidRDefault="00B03D8E" w:rsidP="00B03D8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FEB1A5C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5F053A" w14:textId="50D53670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(8,000)</w:t>
            </w:r>
          </w:p>
        </w:tc>
        <w:tc>
          <w:tcPr>
            <w:tcW w:w="303" w:type="dxa"/>
            <w:vAlign w:val="bottom"/>
          </w:tcPr>
          <w:p w14:paraId="5D5858B0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14F30E1" w14:textId="5083CB19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DE49A5" w:rsidRPr="00024214" w14:paraId="64748532" w14:textId="77777777" w:rsidTr="00BD7E5E">
        <w:tc>
          <w:tcPr>
            <w:tcW w:w="3798" w:type="dxa"/>
            <w:vAlign w:val="bottom"/>
          </w:tcPr>
          <w:p w14:paraId="4FEE966E" w14:textId="77777777" w:rsidR="00DE49A5" w:rsidRPr="00B03D8E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B03D8E">
              <w:rPr>
                <w:rFonts w:ascii="Angsana New" w:hAnsi="Angsana New"/>
                <w:sz w:val="30"/>
                <w:szCs w:val="30"/>
              </w:rPr>
              <w:t>Mingalaba</w:t>
            </w:r>
            <w:proofErr w:type="spellEnd"/>
            <w:r w:rsidRPr="00B03D8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B03D8E">
              <w:rPr>
                <w:rFonts w:ascii="Angsana New" w:hAnsi="Angsana New"/>
                <w:sz w:val="30"/>
                <w:szCs w:val="30"/>
              </w:rPr>
              <w:t>Thitikorn</w:t>
            </w:r>
            <w:proofErr w:type="spellEnd"/>
            <w:r w:rsidRPr="00B03D8E">
              <w:rPr>
                <w:rFonts w:ascii="Angsana New" w:hAnsi="Angsana New"/>
                <w:sz w:val="30"/>
                <w:szCs w:val="30"/>
              </w:rPr>
              <w:t xml:space="preserve"> Microfinance Co., Ltd.</w:t>
            </w:r>
          </w:p>
        </w:tc>
        <w:tc>
          <w:tcPr>
            <w:tcW w:w="1440" w:type="dxa"/>
            <w:vAlign w:val="bottom"/>
          </w:tcPr>
          <w:p w14:paraId="0F0DEA22" w14:textId="105EA89A" w:rsidR="00DE49A5" w:rsidRPr="00B03D8E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D8E">
              <w:rPr>
                <w:rFonts w:ascii="Angsana New" w:hAnsi="Angsana New"/>
                <w:sz w:val="30"/>
                <w:szCs w:val="30"/>
              </w:rPr>
              <w:t>17,820</w:t>
            </w:r>
          </w:p>
        </w:tc>
        <w:tc>
          <w:tcPr>
            <w:tcW w:w="264" w:type="dxa"/>
            <w:vAlign w:val="bottom"/>
          </w:tcPr>
          <w:p w14:paraId="23DBCA9C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1F87540" w14:textId="36E1F356" w:rsidR="00DE49A5" w:rsidRPr="00024214" w:rsidRDefault="00B03D8E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3B6E307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A306806" w14:textId="4682B7A8" w:rsidR="00DE49A5" w:rsidRPr="00024214" w:rsidRDefault="00027C11" w:rsidP="00027C1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3" w:type="dxa"/>
            <w:vAlign w:val="bottom"/>
          </w:tcPr>
          <w:p w14:paraId="3E1377FC" w14:textId="5ADE2FBB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BEED52B" w14:textId="0F31E709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B868D6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DE49A5" w:rsidRPr="00024214" w14:paraId="2328112E" w14:textId="77777777" w:rsidTr="00BD7E5E">
        <w:tc>
          <w:tcPr>
            <w:tcW w:w="3798" w:type="dxa"/>
            <w:vAlign w:val="bottom"/>
          </w:tcPr>
          <w:p w14:paraId="6526C04E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C54D1" w14:textId="5B4AF08B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64" w:type="dxa"/>
            <w:vAlign w:val="bottom"/>
          </w:tcPr>
          <w:p w14:paraId="603E9FA7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BFAE" w14:textId="15410296" w:rsidR="00DE49A5" w:rsidRPr="00024214" w:rsidRDefault="00B03D8E" w:rsidP="00B03D8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8E95347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C6ED5" w14:textId="3714075B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303" w:type="dxa"/>
            <w:vAlign w:val="bottom"/>
          </w:tcPr>
          <w:p w14:paraId="15A4C962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6C92" w14:textId="508B5832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</w:tr>
      <w:tr w:rsidR="00DE49A5" w:rsidRPr="00A65910" w14:paraId="4F2C1760" w14:textId="77777777" w:rsidTr="00BD7E5E">
        <w:tc>
          <w:tcPr>
            <w:tcW w:w="3798" w:type="dxa"/>
            <w:vAlign w:val="bottom"/>
          </w:tcPr>
          <w:p w14:paraId="5327DA2A" w14:textId="77777777" w:rsidR="00DE49A5" w:rsidRPr="00024214" w:rsidRDefault="00DE49A5" w:rsidP="00DE49A5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084FCDFC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1E6B">
              <w:rPr>
                <w:rFonts w:ascii="Angsana New" w:hAnsi="Angsana New"/>
                <w:sz w:val="30"/>
                <w:szCs w:val="30"/>
              </w:rPr>
              <w:t>257,649</w:t>
            </w:r>
          </w:p>
        </w:tc>
        <w:tc>
          <w:tcPr>
            <w:tcW w:w="264" w:type="dxa"/>
            <w:vAlign w:val="bottom"/>
          </w:tcPr>
          <w:p w14:paraId="2876A0F3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94E4F" w14:textId="7A0CEDE2" w:rsidR="00DE49A5" w:rsidRPr="00024214" w:rsidRDefault="00B03D8E" w:rsidP="00B03D8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20E2A35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5F03E" w14:textId="2F8CCA0F" w:rsidR="00DE49A5" w:rsidRPr="00024214" w:rsidRDefault="00B03D8E" w:rsidP="00DE49A5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</w:t>
            </w:r>
            <w:r w:rsidR="00CB397E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  <w:vAlign w:val="bottom"/>
          </w:tcPr>
          <w:p w14:paraId="6B8E752E" w14:textId="77777777" w:rsidR="00DE49A5" w:rsidRPr="00024214" w:rsidRDefault="00DE49A5" w:rsidP="00DE49A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263D0" w14:textId="3FBA2C33" w:rsidR="00DE49A5" w:rsidRPr="00024214" w:rsidRDefault="00B03D8E" w:rsidP="00DE49A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</w:t>
            </w:r>
            <w:r w:rsidR="00B868D6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71836F88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จำนวนเงินประมาณ </w:t>
      </w:r>
      <w:r w:rsidR="00B868D6">
        <w:rPr>
          <w:rFonts w:ascii="Angsana New" w:hAnsi="Angsana New"/>
          <w:color w:val="000000"/>
          <w:sz w:val="30"/>
          <w:szCs w:val="30"/>
        </w:rPr>
        <w:t>357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9ACA1" w14:textId="2AD613F4" w:rsidR="00B03EAB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OLE_LINK9"/>
      <w:bookmarkStart w:id="1" w:name="OLE_LINK10"/>
      <w:r w:rsidRPr="00EF5F20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EF5F20">
        <w:rPr>
          <w:rFonts w:ascii="Angsana New" w:hAnsi="Angsana New" w:hint="cs"/>
          <w:color w:val="000000"/>
          <w:sz w:val="30"/>
          <w:szCs w:val="30"/>
        </w:rPr>
        <w:t>1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EF5F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EF5F20">
        <w:rPr>
          <w:rFonts w:ascii="Angsana New" w:hAnsi="Angsana New"/>
          <w:color w:val="000000"/>
          <w:sz w:val="30"/>
          <w:szCs w:val="30"/>
        </w:rPr>
        <w:t>Suosdey</w:t>
      </w:r>
      <w:proofErr w:type="spellEnd"/>
      <w:r w:rsidRPr="00EF5F20">
        <w:rPr>
          <w:rFonts w:ascii="Angsana New" w:hAnsi="Angsana New"/>
          <w:color w:val="000000"/>
          <w:sz w:val="30"/>
          <w:szCs w:val="30"/>
        </w:rPr>
        <w:t xml:space="preserve"> Finance PLC.</w:t>
      </w:r>
      <w:r w:rsidRPr="00EF5F20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3D2971" w:rsidRPr="00EF5F20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AA208E">
        <w:rPr>
          <w:rFonts w:ascii="Angsana New" w:hAnsi="Angsana New"/>
          <w:color w:val="000000"/>
          <w:sz w:val="30"/>
          <w:szCs w:val="30"/>
        </w:rPr>
        <w:t>30.6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>31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 34.6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ล้านเหรียญสหรัฐอเมริกา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31 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1D02DF">
        <w:rPr>
          <w:rFonts w:ascii="Angsana New" w:hAnsi="Angsana New" w:hint="cs"/>
          <w:color w:val="000000"/>
          <w:sz w:val="30"/>
          <w:szCs w:val="30"/>
        </w:rPr>
        <w:t>2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1D02DF">
        <w:rPr>
          <w:rFonts w:ascii="Angsana New" w:hAnsi="Angsana New"/>
          <w:sz w:val="30"/>
          <w:szCs w:val="30"/>
          <w:cs/>
        </w:rPr>
        <w:t>วงเงิน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1D02DF">
        <w:rPr>
          <w:rFonts w:ascii="Angsana New" w:hAnsi="Angsana New"/>
          <w:sz w:val="30"/>
          <w:szCs w:val="30"/>
          <w:cs/>
        </w:rPr>
        <w:t>กู้ยืม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1D02DF">
        <w:rPr>
          <w:rFonts w:ascii="Angsana New" w:hAnsi="Angsana New"/>
          <w:sz w:val="30"/>
          <w:szCs w:val="30"/>
          <w:cs/>
        </w:rPr>
        <w:t>จาก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proofErr w:type="spellStart"/>
      <w:r w:rsidRPr="001D02DF">
        <w:rPr>
          <w:rFonts w:ascii="Angsana New" w:hAnsi="Angsana New"/>
          <w:color w:val="000000"/>
          <w:sz w:val="30"/>
          <w:szCs w:val="30"/>
        </w:rPr>
        <w:t>Sabaidee</w:t>
      </w:r>
      <w:proofErr w:type="spellEnd"/>
      <w:r w:rsidRPr="001D02DF">
        <w:rPr>
          <w:rFonts w:ascii="Angsana New" w:hAnsi="Angsana New"/>
          <w:color w:val="000000"/>
          <w:sz w:val="30"/>
          <w:szCs w:val="30"/>
        </w:rPr>
        <w:t xml:space="preserve"> Leasing Co., Ltd.</w:t>
      </w:r>
      <w:r w:rsidRPr="001D02D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1D02DF">
        <w:rPr>
          <w:rFonts w:ascii="Angsana New" w:hAnsi="Angsana New" w:hint="cs"/>
          <w:color w:val="000000"/>
          <w:sz w:val="30"/>
          <w:szCs w:val="30"/>
          <w:cs/>
        </w:rPr>
        <w:t xml:space="preserve">รวม </w:t>
      </w:r>
      <w:r w:rsidR="00C078D4">
        <w:rPr>
          <w:rFonts w:ascii="Angsana New" w:hAnsi="Angsana New"/>
          <w:color w:val="000000"/>
          <w:sz w:val="30"/>
          <w:szCs w:val="30"/>
        </w:rPr>
        <w:t>37,376</w:t>
      </w:r>
      <w:r w:rsidRPr="001D02DF">
        <w:rPr>
          <w:rFonts w:ascii="Angsana New" w:hAnsi="Angsana New"/>
          <w:color w:val="000000"/>
          <w:sz w:val="30"/>
          <w:szCs w:val="30"/>
        </w:rPr>
        <w:t xml:space="preserve"> </w:t>
      </w:r>
      <w:r w:rsidRPr="001D02DF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937FF2">
        <w:rPr>
          <w:rFonts w:ascii="Angsana New" w:hAnsi="Angsana New"/>
          <w:color w:val="000000"/>
          <w:sz w:val="30"/>
          <w:szCs w:val="30"/>
        </w:rPr>
        <w:t xml:space="preserve">31 </w:t>
      </w:r>
      <w:r w:rsidR="00937FF2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 xml:space="preserve">2568 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00401">
        <w:rPr>
          <w:rFonts w:ascii="Angsana New" w:hAnsi="Angsana New"/>
          <w:color w:val="000000"/>
          <w:sz w:val="30"/>
          <w:szCs w:val="30"/>
        </w:rPr>
        <w:t xml:space="preserve"> 31 </w:t>
      </w:r>
      <w:r w:rsidR="00500401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078D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78D4">
        <w:rPr>
          <w:rFonts w:ascii="Angsana New" w:hAnsi="Angsana New"/>
          <w:color w:val="000000"/>
          <w:sz w:val="30"/>
          <w:szCs w:val="30"/>
        </w:rPr>
        <w:t>2567</w:t>
      </w:r>
      <w:r w:rsidRPr="00EF5F20">
        <w:rPr>
          <w:rFonts w:ascii="Angsana New" w:hAnsi="Angsana New"/>
          <w:color w:val="000000"/>
          <w:sz w:val="30"/>
          <w:szCs w:val="30"/>
        </w:rPr>
        <w:t xml:space="preserve"> </w:t>
      </w:r>
      <w:r w:rsidRPr="00EF5F20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="00E34A6E">
        <w:rPr>
          <w:rFonts w:ascii="Angsana New" w:hAnsi="Angsana New"/>
          <w:color w:val="000000"/>
          <w:sz w:val="30"/>
          <w:szCs w:val="30"/>
          <w:cs/>
        </w:rPr>
        <w:br/>
      </w:r>
      <w:r w:rsidRPr="00EF5F20">
        <w:rPr>
          <w:rFonts w:ascii="Angsana New" w:hAnsi="Angsana New"/>
          <w:color w:val="000000"/>
          <w:sz w:val="30"/>
          <w:szCs w:val="30"/>
          <w:cs/>
        </w:rPr>
        <w:t>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271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86"/>
        <w:gridCol w:w="35"/>
        <w:gridCol w:w="8"/>
      </w:tblGrid>
      <w:tr w:rsidR="00B03EAB" w:rsidRPr="00A65910" w14:paraId="4A33D6EA" w14:textId="77777777" w:rsidTr="000E5EFB">
        <w:tc>
          <w:tcPr>
            <w:tcW w:w="2376" w:type="dxa"/>
          </w:tcPr>
          <w:p w14:paraId="1FEB050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5" w:type="dxa"/>
            <w:gridSpan w:val="13"/>
          </w:tcPr>
          <w:p w14:paraId="162CA7F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7E67F0FF" w14:textId="77777777" w:rsidTr="000E5EFB">
        <w:trPr>
          <w:gridAfter w:val="1"/>
          <w:wAfter w:w="8" w:type="dxa"/>
        </w:trPr>
        <w:tc>
          <w:tcPr>
            <w:tcW w:w="2376" w:type="dxa"/>
          </w:tcPr>
          <w:p w14:paraId="41C8AD58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D6BE" w14:textId="15EAE324" w:rsidR="00B03EAB" w:rsidRPr="0042383A" w:rsidRDefault="00620C32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125B2" w14:textId="77777777" w:rsidR="00B03EAB" w:rsidRPr="0042383A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FDC00" w14:textId="0F1FEEB0" w:rsidR="00B03EAB" w:rsidRPr="0042383A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4E1E2644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495505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38BEA7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F6CF6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D8082B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241CA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26ACDB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1AF2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8A542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CBFB5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97727C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0B3CF274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C2E0FB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C82401B" w14:textId="77777777" w:rsidTr="000E5EFB">
        <w:trPr>
          <w:gridAfter w:val="2"/>
          <w:wAfter w:w="43" w:type="dxa"/>
        </w:trPr>
        <w:tc>
          <w:tcPr>
            <w:tcW w:w="2376" w:type="dxa"/>
          </w:tcPr>
          <w:p w14:paraId="75AED46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8054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8F711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04F2B3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DCB29C6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60E720A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39ACB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A2F1F2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289D1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35205753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34C2D34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131547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D7E23F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BE234B5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CE8FB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A52CE3C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5BEA0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D29AE21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30A13A9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44A114E8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ABF24D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97B750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04452C0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782749B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644EE7E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23626A28" w14:textId="77777777" w:rsidTr="000E5EFB">
        <w:trPr>
          <w:gridAfter w:val="2"/>
          <w:wAfter w:w="43" w:type="dxa"/>
          <w:trHeight w:val="113"/>
        </w:trPr>
        <w:tc>
          <w:tcPr>
            <w:tcW w:w="2376" w:type="dxa"/>
            <w:vAlign w:val="bottom"/>
          </w:tcPr>
          <w:p w14:paraId="1B36FD3F" w14:textId="77777777" w:rsidR="00B03EAB" w:rsidRPr="0042383A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9E220B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88CD6C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E17DDB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4A19E7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748B456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B3B2C2C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6129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70E3F2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89AA70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006467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BC9AF9A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20F54F89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18F57C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432624B6" w14:textId="3835853E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</w:t>
            </w:r>
            <w:r w:rsidR="003349DA">
              <w:rPr>
                <w:rFonts w:ascii="Angsana New" w:hAnsi="Angsana New"/>
                <w:sz w:val="28"/>
                <w:szCs w:val="28"/>
              </w:rPr>
              <w:t>61,729</w:t>
            </w:r>
          </w:p>
        </w:tc>
        <w:tc>
          <w:tcPr>
            <w:tcW w:w="236" w:type="dxa"/>
          </w:tcPr>
          <w:p w14:paraId="295B2A4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972405C" w14:textId="30ABDBDB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</w:t>
            </w:r>
            <w:r w:rsidR="00247A30">
              <w:rPr>
                <w:rFonts w:ascii="Angsana New" w:hAnsi="Angsana New"/>
                <w:sz w:val="28"/>
                <w:szCs w:val="28"/>
              </w:rPr>
              <w:t>8,620</w:t>
            </w:r>
          </w:p>
        </w:tc>
        <w:tc>
          <w:tcPr>
            <w:tcW w:w="236" w:type="dxa"/>
          </w:tcPr>
          <w:p w14:paraId="1F1BDD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B073D3B" w14:textId="17F7B10F" w:rsidR="00DE49A5" w:rsidRPr="0080285C" w:rsidRDefault="00847B52" w:rsidP="00847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247A30">
              <w:rPr>
                <w:rFonts w:ascii="Angsana New" w:hAnsi="Angsana New"/>
                <w:sz w:val="28"/>
                <w:szCs w:val="28"/>
              </w:rPr>
              <w:t>53,109</w:t>
            </w:r>
          </w:p>
        </w:tc>
        <w:tc>
          <w:tcPr>
            <w:tcW w:w="236" w:type="dxa"/>
          </w:tcPr>
          <w:p w14:paraId="2FC4C6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2AF143E4" w14:textId="312FCDE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2,656,462</w:t>
            </w:r>
          </w:p>
        </w:tc>
        <w:tc>
          <w:tcPr>
            <w:tcW w:w="236" w:type="dxa"/>
          </w:tcPr>
          <w:p w14:paraId="04C6574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80DE86C" w14:textId="4CB1D4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1,542,523</w:t>
            </w:r>
          </w:p>
        </w:tc>
        <w:tc>
          <w:tcPr>
            <w:tcW w:w="246" w:type="dxa"/>
          </w:tcPr>
          <w:p w14:paraId="589A5D9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50521FA" w14:textId="3B3C8D8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1,113,939</w:t>
            </w:r>
          </w:p>
        </w:tc>
      </w:tr>
      <w:tr w:rsidR="00DE49A5" w:rsidRPr="00A65910" w14:paraId="49DB04A2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F8FAD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3BBA2D5" w14:textId="1B13569C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28,072</w:t>
            </w:r>
          </w:p>
        </w:tc>
        <w:tc>
          <w:tcPr>
            <w:tcW w:w="236" w:type="dxa"/>
          </w:tcPr>
          <w:p w14:paraId="60629D1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2327CA3" w14:textId="02095968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28,072</w:t>
            </w:r>
          </w:p>
        </w:tc>
        <w:tc>
          <w:tcPr>
            <w:tcW w:w="236" w:type="dxa"/>
          </w:tcPr>
          <w:p w14:paraId="25E452E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34D5204" w14:textId="4F7F6AC1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0451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A772A79" w14:textId="299D500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36" w:type="dxa"/>
          </w:tcPr>
          <w:p w14:paraId="18A5106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F729B28" w14:textId="1374FDB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29,603</w:t>
            </w:r>
          </w:p>
        </w:tc>
        <w:tc>
          <w:tcPr>
            <w:tcW w:w="246" w:type="dxa"/>
          </w:tcPr>
          <w:p w14:paraId="3AB7044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A2CF5B6" w14:textId="70B5FD2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55EB2BE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24D99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2608F3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74DB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E21A8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B031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EF1E5F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10FEF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41129D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7EB8E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5885E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A49D6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537B67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9C81846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6CFBE48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7A45FE" w14:textId="73A8032D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3349DA">
              <w:rPr>
                <w:rFonts w:ascii="Angsana New" w:hAnsi="Angsana New"/>
                <w:sz w:val="28"/>
                <w:szCs w:val="28"/>
              </w:rPr>
              <w:t>73,782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BDBD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AEDE1E3" w14:textId="766D4CED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247A30">
              <w:rPr>
                <w:rFonts w:ascii="Angsana New" w:hAnsi="Angsana New"/>
                <w:sz w:val="28"/>
                <w:szCs w:val="28"/>
              </w:rPr>
              <w:t>91,246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FFA9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506B949" w14:textId="2CB655EB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247A30">
              <w:rPr>
                <w:rFonts w:ascii="Angsana New" w:hAnsi="Angsana New"/>
                <w:sz w:val="28"/>
                <w:szCs w:val="28"/>
              </w:rPr>
              <w:t>82,536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DFF0ED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EA4353" w14:textId="410AD2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(606,202)</w:t>
            </w:r>
          </w:p>
        </w:tc>
        <w:tc>
          <w:tcPr>
            <w:tcW w:w="236" w:type="dxa"/>
          </w:tcPr>
          <w:p w14:paraId="522597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730F260" w14:textId="3FAC153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(413,228)</w:t>
            </w:r>
          </w:p>
        </w:tc>
        <w:tc>
          <w:tcPr>
            <w:tcW w:w="246" w:type="dxa"/>
          </w:tcPr>
          <w:p w14:paraId="7BCEF23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D2E06CF" w14:textId="5ADFA7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(192,974)</w:t>
            </w:r>
          </w:p>
        </w:tc>
      </w:tr>
      <w:tr w:rsidR="00DE49A5" w:rsidRPr="00A65910" w14:paraId="63CAFE9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0C5836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3F3754" w14:textId="18D0AB61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1,916,01</w:t>
            </w:r>
            <w:r w:rsidR="00100B1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73A4B3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642B37" w14:textId="29BDDCE2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1,045,446</w:t>
            </w:r>
          </w:p>
        </w:tc>
        <w:tc>
          <w:tcPr>
            <w:tcW w:w="236" w:type="dxa"/>
          </w:tcPr>
          <w:p w14:paraId="57DA933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74F0564" w14:textId="1E4F4A0D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870,57</w:t>
            </w:r>
            <w:r w:rsidR="00100B1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8EBE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3685C2" w14:textId="79E74EF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2,079,863</w:t>
            </w:r>
          </w:p>
        </w:tc>
        <w:tc>
          <w:tcPr>
            <w:tcW w:w="236" w:type="dxa"/>
          </w:tcPr>
          <w:p w14:paraId="3EB64E2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2E1E0FF" w14:textId="2E43C00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1,158,898</w:t>
            </w:r>
          </w:p>
        </w:tc>
        <w:tc>
          <w:tcPr>
            <w:tcW w:w="246" w:type="dxa"/>
          </w:tcPr>
          <w:p w14:paraId="5E818FD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7933F5" w14:textId="10A0BB7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920,965</w:t>
            </w:r>
          </w:p>
        </w:tc>
      </w:tr>
      <w:tr w:rsidR="00DE49A5" w:rsidRPr="00A65910" w14:paraId="76B5C8E8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7D95D6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785B585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E7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FF2AC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8746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93552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E773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35158C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74F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3518F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AF9785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F8A463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73D3CB6B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36E96D6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3416213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61CC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58B665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22C9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2D46E0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A5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D6132C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710E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F8068B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C3E763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4B1E3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B76C877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1F2FD01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4EFBD1" w14:textId="7916AEA9" w:rsidR="00DE49A5" w:rsidRPr="0080285C" w:rsidRDefault="00847B5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(124,13</w:t>
            </w:r>
            <w:r w:rsidR="007166E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1F45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FB0E7FE" w14:textId="31A6142F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(88,421)</w:t>
            </w:r>
          </w:p>
        </w:tc>
        <w:tc>
          <w:tcPr>
            <w:tcW w:w="236" w:type="dxa"/>
          </w:tcPr>
          <w:p w14:paraId="60C0CE2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5FB1373C" w14:textId="4BC34309" w:rsidR="00DE49A5" w:rsidRPr="0080285C" w:rsidRDefault="00847B52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(35,71</w:t>
            </w:r>
            <w:r w:rsidR="007166E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CA0D1D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9DEA4F" w14:textId="253363F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(164,361)</w:t>
            </w:r>
          </w:p>
        </w:tc>
        <w:tc>
          <w:tcPr>
            <w:tcW w:w="236" w:type="dxa"/>
          </w:tcPr>
          <w:p w14:paraId="3532B90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5F23E8D" w14:textId="57A8618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(114,838)</w:t>
            </w:r>
          </w:p>
        </w:tc>
        <w:tc>
          <w:tcPr>
            <w:tcW w:w="246" w:type="dxa"/>
          </w:tcPr>
          <w:p w14:paraId="695699B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A53C9F0" w14:textId="765486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(49,523)</w:t>
            </w:r>
          </w:p>
        </w:tc>
      </w:tr>
      <w:tr w:rsidR="00DE49A5" w:rsidRPr="00A65910" w14:paraId="4A3F5D55" w14:textId="77777777" w:rsidTr="000E5EFB">
        <w:trPr>
          <w:gridAfter w:val="2"/>
          <w:wAfter w:w="43" w:type="dxa"/>
        </w:trPr>
        <w:tc>
          <w:tcPr>
            <w:tcW w:w="2376" w:type="dxa"/>
            <w:vAlign w:val="bottom"/>
          </w:tcPr>
          <w:p w14:paraId="56F5539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5E52A" w14:textId="7CFA8899" w:rsidR="00DE49A5" w:rsidRPr="0080285C" w:rsidRDefault="00DE5B61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1,791,886</w:t>
            </w:r>
          </w:p>
        </w:tc>
        <w:tc>
          <w:tcPr>
            <w:tcW w:w="236" w:type="dxa"/>
          </w:tcPr>
          <w:p w14:paraId="3D852D0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D95A0" w14:textId="5120CFBF" w:rsidR="00DE49A5" w:rsidRPr="0080285C" w:rsidRDefault="00DE5B61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957,025</w:t>
            </w:r>
          </w:p>
        </w:tc>
        <w:tc>
          <w:tcPr>
            <w:tcW w:w="236" w:type="dxa"/>
          </w:tcPr>
          <w:p w14:paraId="3F01EF6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AC2F9" w14:textId="0719373B" w:rsidR="00DE49A5" w:rsidRPr="0080285C" w:rsidRDefault="00DE5B61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834,86</w:t>
            </w:r>
            <w:r w:rsidR="00847B5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726A1E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DCD6C" w14:textId="7199D66B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1,915,502</w:t>
            </w:r>
          </w:p>
        </w:tc>
        <w:tc>
          <w:tcPr>
            <w:tcW w:w="236" w:type="dxa"/>
          </w:tcPr>
          <w:p w14:paraId="325E6C3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8A56" w14:textId="2E214A9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1,044,060</w:t>
            </w:r>
          </w:p>
        </w:tc>
        <w:tc>
          <w:tcPr>
            <w:tcW w:w="246" w:type="dxa"/>
          </w:tcPr>
          <w:p w14:paraId="4AECECB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22D6" w14:textId="66D0A7D2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871,442</w:t>
            </w:r>
          </w:p>
        </w:tc>
      </w:tr>
    </w:tbl>
    <w:p w14:paraId="7BEC6DCD" w14:textId="77777777" w:rsidR="00B03EAB" w:rsidRPr="00A65910" w:rsidRDefault="00B03EAB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48"/>
        <w:gridCol w:w="1169"/>
        <w:gridCol w:w="236"/>
        <w:gridCol w:w="1074"/>
        <w:gridCol w:w="246"/>
        <w:gridCol w:w="1082"/>
      </w:tblGrid>
      <w:tr w:rsidR="00B03EAB" w:rsidRPr="00A65910" w14:paraId="5D4B800E" w14:textId="77777777" w:rsidTr="000E5EFB">
        <w:tc>
          <w:tcPr>
            <w:tcW w:w="2376" w:type="dxa"/>
          </w:tcPr>
          <w:p w14:paraId="383D4F3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3" w:type="dxa"/>
            <w:gridSpan w:val="11"/>
          </w:tcPr>
          <w:p w14:paraId="23144FF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03EAB" w:rsidRPr="00A65910" w14:paraId="37D07972" w14:textId="77777777" w:rsidTr="000E5EFB">
        <w:tc>
          <w:tcPr>
            <w:tcW w:w="2376" w:type="dxa"/>
          </w:tcPr>
          <w:p w14:paraId="347C791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752B" w14:textId="1E2DD667" w:rsidR="00B03EAB" w:rsidRPr="0042383A" w:rsidRDefault="00620C32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EC4ACF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D52DA" w14:textId="4A16771C" w:rsidR="00B03EAB" w:rsidRPr="0042383A" w:rsidRDefault="00161F0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62DB1B3D" w14:textId="77777777" w:rsidTr="000E5EFB">
        <w:tc>
          <w:tcPr>
            <w:tcW w:w="2376" w:type="dxa"/>
          </w:tcPr>
          <w:p w14:paraId="53CFD4D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243DE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688B6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9B9EF1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D1680E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035BEA3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834568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E96FF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B0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8A05C4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022D9D" w:rsidRPr="0042383A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7B017D8A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339FE3D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43F86161" w14:textId="77777777" w:rsidTr="000E5EFB">
        <w:tc>
          <w:tcPr>
            <w:tcW w:w="2376" w:type="dxa"/>
          </w:tcPr>
          <w:p w14:paraId="0AB0CC0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90035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DD99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65A2666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3B7FEA2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5469E8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713B878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CAA5D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865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vAlign w:val="bottom"/>
          </w:tcPr>
          <w:p w14:paraId="546E5F2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2945E47E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795B708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1A3E148" w14:textId="77777777" w:rsidTr="000E5EFB">
        <w:tc>
          <w:tcPr>
            <w:tcW w:w="2376" w:type="dxa"/>
            <w:vAlign w:val="bottom"/>
          </w:tcPr>
          <w:p w14:paraId="2ABC8F98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D8D64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48600A2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3D30F63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2301F5D9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41581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48" w:type="dxa"/>
            <w:vAlign w:val="bottom"/>
          </w:tcPr>
          <w:p w14:paraId="6EDDC83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D56DFF7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18DAD57C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E3CA5DB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17B371B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D5071" w14:textId="77777777" w:rsidR="00B03EAB" w:rsidRPr="0042383A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6B772029" w14:textId="77777777" w:rsidTr="000E5EFB">
        <w:tc>
          <w:tcPr>
            <w:tcW w:w="2376" w:type="dxa"/>
            <w:vAlign w:val="bottom"/>
          </w:tcPr>
          <w:p w14:paraId="770666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847FA5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3521AED7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83D3609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F4EDF80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FE0D8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8" w:type="dxa"/>
          </w:tcPr>
          <w:p w14:paraId="4FCBD2DD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655814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FF0D168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49E49F6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778851A2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B0AA03" w14:textId="77777777" w:rsidR="00B03EAB" w:rsidRPr="00A65910" w:rsidRDefault="00B03EA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DE49A5" w:rsidRPr="00A65910" w14:paraId="56940239" w14:textId="77777777" w:rsidTr="000E5EFB">
        <w:tc>
          <w:tcPr>
            <w:tcW w:w="2376" w:type="dxa"/>
            <w:vAlign w:val="bottom"/>
          </w:tcPr>
          <w:p w14:paraId="5419B46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92A1E97" w14:textId="79421203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7149B8">
              <w:rPr>
                <w:rFonts w:ascii="Angsana New" w:hAnsi="Angsana New"/>
                <w:sz w:val="28"/>
                <w:szCs w:val="28"/>
              </w:rPr>
              <w:t>64,925</w:t>
            </w:r>
          </w:p>
        </w:tc>
        <w:tc>
          <w:tcPr>
            <w:tcW w:w="236" w:type="dxa"/>
          </w:tcPr>
          <w:p w14:paraId="5FE484E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CCAC005" w14:textId="43AB7A39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7149B8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69356B9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16C54CB" w14:textId="4E7303FC" w:rsidR="00DE49A5" w:rsidRPr="0080285C" w:rsidRDefault="005F08FF" w:rsidP="00B0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B00FEA">
              <w:rPr>
                <w:rFonts w:ascii="Angsana New" w:hAnsi="Angsana New"/>
                <w:sz w:val="28"/>
                <w:szCs w:val="28"/>
              </w:rPr>
              <w:t>9,075</w:t>
            </w:r>
          </w:p>
        </w:tc>
        <w:tc>
          <w:tcPr>
            <w:tcW w:w="248" w:type="dxa"/>
          </w:tcPr>
          <w:p w14:paraId="73FDD5A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6BFA1C57" w14:textId="7129D7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1,024,090</w:t>
            </w:r>
          </w:p>
        </w:tc>
        <w:tc>
          <w:tcPr>
            <w:tcW w:w="236" w:type="dxa"/>
          </w:tcPr>
          <w:p w14:paraId="751E2A1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142AC1F" w14:textId="6D49EFF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706,733</w:t>
            </w:r>
          </w:p>
        </w:tc>
        <w:tc>
          <w:tcPr>
            <w:tcW w:w="246" w:type="dxa"/>
          </w:tcPr>
          <w:p w14:paraId="15D1F8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336AC6" w14:textId="48873AE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317,357</w:t>
            </w:r>
          </w:p>
        </w:tc>
      </w:tr>
      <w:tr w:rsidR="00DE49A5" w:rsidRPr="00A65910" w14:paraId="6E3556CF" w14:textId="77777777" w:rsidTr="000E5EFB">
        <w:tc>
          <w:tcPr>
            <w:tcW w:w="2376" w:type="dxa"/>
            <w:vAlign w:val="bottom"/>
          </w:tcPr>
          <w:p w14:paraId="07262BD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5E6B7BA4" w14:textId="5918D191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236" w:type="dxa"/>
          </w:tcPr>
          <w:p w14:paraId="5C731B7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6F0A839" w14:textId="2934509F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236" w:type="dxa"/>
          </w:tcPr>
          <w:p w14:paraId="19727B4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7F14F0E" w14:textId="5D044909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F729F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B547247" w14:textId="06ECADD5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36" w:type="dxa"/>
          </w:tcPr>
          <w:p w14:paraId="01B0FCB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DDABF2E" w14:textId="40D5710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8,710</w:t>
            </w:r>
          </w:p>
        </w:tc>
        <w:tc>
          <w:tcPr>
            <w:tcW w:w="246" w:type="dxa"/>
          </w:tcPr>
          <w:p w14:paraId="4BE5405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4E271D2" w14:textId="575E49F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3B69A09A" w14:textId="77777777" w:rsidTr="000E5EFB">
        <w:tc>
          <w:tcPr>
            <w:tcW w:w="2376" w:type="dxa"/>
            <w:vAlign w:val="bottom"/>
          </w:tcPr>
          <w:p w14:paraId="0F50350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130EB10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8F89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564793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4902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D1AA8B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2C6728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42258CC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9664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587D0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6512A4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2CF728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9045BA4" w14:textId="77777777" w:rsidTr="000E5EFB">
        <w:tc>
          <w:tcPr>
            <w:tcW w:w="2376" w:type="dxa"/>
            <w:vAlign w:val="bottom"/>
          </w:tcPr>
          <w:p w14:paraId="5E42FB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BA291E" w14:textId="002C5AD6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</w:t>
            </w:r>
            <w:r w:rsidR="007149B8">
              <w:rPr>
                <w:rFonts w:ascii="Angsana New" w:hAnsi="Angsana New"/>
                <w:sz w:val="28"/>
                <w:szCs w:val="28"/>
              </w:rPr>
              <w:t>9,575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2C8414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7C6741" w14:textId="4F9161E3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</w:t>
            </w:r>
            <w:r w:rsidR="007149B8">
              <w:rPr>
                <w:rFonts w:ascii="Angsana New" w:hAnsi="Angsana New"/>
                <w:sz w:val="28"/>
                <w:szCs w:val="28"/>
              </w:rPr>
              <w:t>9,526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92002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E1BD1D3" w14:textId="457E6F8B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00FEA">
              <w:rPr>
                <w:rFonts w:ascii="Angsana New" w:hAnsi="Angsana New"/>
                <w:sz w:val="28"/>
                <w:szCs w:val="28"/>
              </w:rPr>
              <w:t>30,049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5C4D4B5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C503195" w14:textId="5749B2C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(168,134)</w:t>
            </w:r>
          </w:p>
        </w:tc>
        <w:tc>
          <w:tcPr>
            <w:tcW w:w="236" w:type="dxa"/>
          </w:tcPr>
          <w:p w14:paraId="4B8AE6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CB504C" w14:textId="415C286D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(126,132)</w:t>
            </w:r>
          </w:p>
        </w:tc>
        <w:tc>
          <w:tcPr>
            <w:tcW w:w="246" w:type="dxa"/>
          </w:tcPr>
          <w:p w14:paraId="54D440C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DC63C4E" w14:textId="0787B6EA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(42,002)</w:t>
            </w:r>
          </w:p>
        </w:tc>
      </w:tr>
      <w:tr w:rsidR="00DE49A5" w:rsidRPr="00A65910" w14:paraId="4E1243FA" w14:textId="77777777" w:rsidTr="000E5EFB">
        <w:tc>
          <w:tcPr>
            <w:tcW w:w="2376" w:type="dxa"/>
            <w:vAlign w:val="bottom"/>
          </w:tcPr>
          <w:p w14:paraId="673CA49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82A13A" w14:textId="5F935AF7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651,590</w:t>
            </w:r>
          </w:p>
        </w:tc>
        <w:tc>
          <w:tcPr>
            <w:tcW w:w="236" w:type="dxa"/>
          </w:tcPr>
          <w:p w14:paraId="5A6FF14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882E60" w14:textId="55B11521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442,564</w:t>
            </w:r>
          </w:p>
        </w:tc>
        <w:tc>
          <w:tcPr>
            <w:tcW w:w="236" w:type="dxa"/>
          </w:tcPr>
          <w:p w14:paraId="6A67DCD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D8FCDEB" w14:textId="5D7EC3BE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209,026</w:t>
            </w:r>
          </w:p>
        </w:tc>
        <w:tc>
          <w:tcPr>
            <w:tcW w:w="248" w:type="dxa"/>
          </w:tcPr>
          <w:p w14:paraId="00DB717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D9D75F7" w14:textId="7C80F64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864,666</w:t>
            </w:r>
          </w:p>
        </w:tc>
        <w:tc>
          <w:tcPr>
            <w:tcW w:w="236" w:type="dxa"/>
          </w:tcPr>
          <w:p w14:paraId="1CC36F5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093C75C" w14:textId="7A745E9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589,311</w:t>
            </w:r>
          </w:p>
        </w:tc>
        <w:tc>
          <w:tcPr>
            <w:tcW w:w="246" w:type="dxa"/>
          </w:tcPr>
          <w:p w14:paraId="1053CAF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99E6EEC" w14:textId="5D5D1F8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275,355</w:t>
            </w:r>
          </w:p>
        </w:tc>
      </w:tr>
      <w:tr w:rsidR="00DE49A5" w:rsidRPr="00A65910" w14:paraId="4B7DF6DC" w14:textId="77777777" w:rsidTr="003C5883">
        <w:tc>
          <w:tcPr>
            <w:tcW w:w="2376" w:type="dxa"/>
            <w:vAlign w:val="bottom"/>
          </w:tcPr>
          <w:p w14:paraId="2DC6AB8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38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  <w:vAlign w:val="bottom"/>
          </w:tcPr>
          <w:p w14:paraId="39B0495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A77E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5D5D47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3EDD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08DF9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376B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0DA835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07B3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85312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6098E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7AB8E4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6177106C" w14:textId="77777777" w:rsidTr="003C5883">
        <w:tc>
          <w:tcPr>
            <w:tcW w:w="2376" w:type="dxa"/>
            <w:vAlign w:val="bottom"/>
          </w:tcPr>
          <w:p w14:paraId="3A74312F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168FBB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7DF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02576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BDE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72057C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D3739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3107021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8CF39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262C2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1DA1CD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91DA7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043E1F25" w14:textId="77777777" w:rsidTr="000E5EFB">
        <w:tc>
          <w:tcPr>
            <w:tcW w:w="2376" w:type="dxa"/>
            <w:vAlign w:val="bottom"/>
          </w:tcPr>
          <w:p w14:paraId="2FBDEF7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383A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42383A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8F8E8" w14:textId="5EAF3A14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(64,379)</w:t>
            </w:r>
          </w:p>
        </w:tc>
        <w:tc>
          <w:tcPr>
            <w:tcW w:w="236" w:type="dxa"/>
          </w:tcPr>
          <w:p w14:paraId="1B91B1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F43FD99" w14:textId="669C0942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(48,086)</w:t>
            </w:r>
          </w:p>
        </w:tc>
        <w:tc>
          <w:tcPr>
            <w:tcW w:w="236" w:type="dxa"/>
          </w:tcPr>
          <w:p w14:paraId="2E64B78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8E2049E" w14:textId="2941BE4B" w:rsidR="00DE49A5" w:rsidRPr="0080285C" w:rsidRDefault="005F08FF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(16,293)</w:t>
            </w:r>
          </w:p>
        </w:tc>
        <w:tc>
          <w:tcPr>
            <w:tcW w:w="248" w:type="dxa"/>
          </w:tcPr>
          <w:p w14:paraId="41D819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A4ED0FA" w14:textId="588EFD5E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(100,259)</w:t>
            </w:r>
          </w:p>
        </w:tc>
        <w:tc>
          <w:tcPr>
            <w:tcW w:w="236" w:type="dxa"/>
          </w:tcPr>
          <w:p w14:paraId="5CB3B6EC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57D6D19" w14:textId="009AE70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(73,466)</w:t>
            </w:r>
          </w:p>
        </w:tc>
        <w:tc>
          <w:tcPr>
            <w:tcW w:w="246" w:type="dxa"/>
          </w:tcPr>
          <w:p w14:paraId="67CF51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77525F6" w14:textId="519CBB66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(26,793)</w:t>
            </w:r>
          </w:p>
        </w:tc>
      </w:tr>
      <w:tr w:rsidR="00DE49A5" w:rsidRPr="00A65910" w14:paraId="78BD869B" w14:textId="77777777" w:rsidTr="000E5EFB">
        <w:tc>
          <w:tcPr>
            <w:tcW w:w="2376" w:type="dxa"/>
            <w:vAlign w:val="bottom"/>
          </w:tcPr>
          <w:p w14:paraId="5E3D7A93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432B7" w14:textId="7314D896" w:rsidR="00DE49A5" w:rsidRPr="0080285C" w:rsidRDefault="00DE5B61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587,21</w:t>
            </w:r>
            <w:r w:rsidR="005F08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B6A841B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AA966" w14:textId="2B42DCF5" w:rsidR="00DE49A5" w:rsidRPr="0080285C" w:rsidRDefault="00DE5B61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394,478</w:t>
            </w:r>
          </w:p>
        </w:tc>
        <w:tc>
          <w:tcPr>
            <w:tcW w:w="236" w:type="dxa"/>
          </w:tcPr>
          <w:p w14:paraId="01215A4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09C9F" w14:textId="42463FE8" w:rsidR="00DE49A5" w:rsidRPr="0080285C" w:rsidRDefault="00DE5B61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192,73</w:t>
            </w:r>
            <w:r w:rsidR="005F08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8" w:type="dxa"/>
          </w:tcPr>
          <w:p w14:paraId="01D5694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40B20" w14:textId="04CE0E1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764,407</w:t>
            </w:r>
          </w:p>
        </w:tc>
        <w:tc>
          <w:tcPr>
            <w:tcW w:w="236" w:type="dxa"/>
          </w:tcPr>
          <w:p w14:paraId="2E9BB8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F903A" w14:textId="6FFEC1EC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515,845</w:t>
            </w:r>
          </w:p>
        </w:tc>
        <w:tc>
          <w:tcPr>
            <w:tcW w:w="246" w:type="dxa"/>
          </w:tcPr>
          <w:p w14:paraId="4F7CD6F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E952D" w14:textId="1B625E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248,562</w:t>
            </w:r>
          </w:p>
        </w:tc>
      </w:tr>
    </w:tbl>
    <w:p w14:paraId="19E1EF69" w14:textId="77777777" w:rsidR="00350E31" w:rsidRPr="00A65910" w:rsidRDefault="00350E31" w:rsidP="000A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350E31" w:rsidRPr="00A65910" w:rsidSect="00333183">
          <w:headerReference w:type="first" r:id="rId13"/>
          <w:pgSz w:w="11909" w:h="16834" w:code="9"/>
          <w:pgMar w:top="1151" w:right="1111" w:bottom="709" w:left="1440" w:header="992" w:footer="113" w:gutter="0"/>
          <w:pgNumType w:start="17"/>
          <w:cols w:space="720"/>
          <w:titlePg/>
          <w:docGrid w:linePitch="245"/>
        </w:sectPr>
      </w:pPr>
    </w:p>
    <w:bookmarkEnd w:id="0"/>
    <w:bookmarkEnd w:id="1"/>
    <w:p w14:paraId="0BAA465F" w14:textId="660030F7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20C32">
        <w:rPr>
          <w:rFonts w:ascii="Angsana New" w:hAnsi="Angsana New" w:hint="cs"/>
          <w:sz w:val="30"/>
          <w:szCs w:val="30"/>
        </w:rPr>
        <w:t xml:space="preserve">31 </w:t>
      </w:r>
      <w:r w:rsidR="00620C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 w:val="30"/>
          <w:szCs w:val="30"/>
        </w:rPr>
        <w:t>2568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537795F0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3A7228A9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6A48D1C4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53EABCD2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287921CE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0413146D" w:rsidR="00D3112A" w:rsidRPr="0042383A" w:rsidRDefault="00DE49A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DE49A5" w:rsidRPr="00A65910" w14:paraId="2A08ACFC" w14:textId="77777777" w:rsidTr="00520E63">
        <w:tc>
          <w:tcPr>
            <w:tcW w:w="3792" w:type="dxa"/>
          </w:tcPr>
          <w:p w14:paraId="7217478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46354DDD" w:rsidR="00DE49A5" w:rsidRPr="0080285C" w:rsidRDefault="00772BD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1,547,53</w:t>
            </w:r>
            <w:r w:rsidR="001E2C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14795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502B81BE" w:rsidR="00DE49A5" w:rsidRPr="0042383A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1,619,339</w:t>
            </w:r>
          </w:p>
        </w:tc>
        <w:tc>
          <w:tcPr>
            <w:tcW w:w="236" w:type="dxa"/>
          </w:tcPr>
          <w:p w14:paraId="0FD9176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218C9D98" w:rsidR="00DE49A5" w:rsidRPr="0080285C" w:rsidRDefault="00772BD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449,001</w:t>
            </w:r>
          </w:p>
        </w:tc>
        <w:tc>
          <w:tcPr>
            <w:tcW w:w="236" w:type="dxa"/>
          </w:tcPr>
          <w:p w14:paraId="183F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005BAD21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582,560</w:t>
            </w:r>
          </w:p>
        </w:tc>
      </w:tr>
      <w:tr w:rsidR="00DE49A5" w:rsidRPr="00A65910" w14:paraId="785A2323" w14:textId="77777777" w:rsidTr="00520E63">
        <w:tc>
          <w:tcPr>
            <w:tcW w:w="3792" w:type="dxa"/>
          </w:tcPr>
          <w:p w14:paraId="29E110B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74EFCE42" w14:textId="77777777" w:rsidTr="00520E63">
        <w:tc>
          <w:tcPr>
            <w:tcW w:w="3792" w:type="dxa"/>
          </w:tcPr>
          <w:p w14:paraId="3502DADE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120510E6" w:rsidR="00DE49A5" w:rsidRPr="0080285C" w:rsidRDefault="00772BD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253,232</w:t>
            </w:r>
          </w:p>
        </w:tc>
        <w:tc>
          <w:tcPr>
            <w:tcW w:w="236" w:type="dxa"/>
          </w:tcPr>
          <w:p w14:paraId="34C58E99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301D2FA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766F">
              <w:rPr>
                <w:rFonts w:ascii="Angsana New" w:hAnsi="Angsana New"/>
                <w:sz w:val="30"/>
                <w:szCs w:val="30"/>
              </w:rPr>
              <w:t>319,343</w:t>
            </w:r>
          </w:p>
        </w:tc>
        <w:tc>
          <w:tcPr>
            <w:tcW w:w="236" w:type="dxa"/>
          </w:tcPr>
          <w:p w14:paraId="01598CC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3F8B59CB" w:rsidR="00DE49A5" w:rsidRPr="0080285C" w:rsidRDefault="00772BD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168,876</w:t>
            </w:r>
          </w:p>
        </w:tc>
        <w:tc>
          <w:tcPr>
            <w:tcW w:w="236" w:type="dxa"/>
          </w:tcPr>
          <w:p w14:paraId="488C8A4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580D8C79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221,244</w:t>
            </w:r>
          </w:p>
        </w:tc>
      </w:tr>
      <w:tr w:rsidR="00DE49A5" w:rsidRPr="00A65910" w14:paraId="0D092D29" w14:textId="77777777" w:rsidTr="00520E63">
        <w:tc>
          <w:tcPr>
            <w:tcW w:w="3792" w:type="dxa"/>
          </w:tcPr>
          <w:p w14:paraId="2EC8ADA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4F69CBC" w14:textId="77777777" w:rsidTr="00520E63">
        <w:tc>
          <w:tcPr>
            <w:tcW w:w="3792" w:type="dxa"/>
          </w:tcPr>
          <w:p w14:paraId="341639B0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195AF6D0" w:rsidR="00DE49A5" w:rsidRPr="0080285C" w:rsidRDefault="00772BD2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115,252</w:t>
            </w:r>
          </w:p>
        </w:tc>
        <w:tc>
          <w:tcPr>
            <w:tcW w:w="236" w:type="dxa"/>
          </w:tcPr>
          <w:p w14:paraId="1F1D5D5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6AB96358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141,181</w:t>
            </w:r>
          </w:p>
        </w:tc>
        <w:tc>
          <w:tcPr>
            <w:tcW w:w="236" w:type="dxa"/>
          </w:tcPr>
          <w:p w14:paraId="376D383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51E94BE5" w:rsidR="00DE49A5" w:rsidRPr="0080285C" w:rsidRDefault="00772BD2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33,713</w:t>
            </w:r>
          </w:p>
        </w:tc>
        <w:tc>
          <w:tcPr>
            <w:tcW w:w="236" w:type="dxa"/>
          </w:tcPr>
          <w:p w14:paraId="02755BAC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1AD2F4B9" w:rsidR="00DE49A5" w:rsidRPr="0042383A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60,862</w:t>
            </w:r>
          </w:p>
        </w:tc>
      </w:tr>
      <w:tr w:rsidR="00DE49A5" w:rsidRPr="00A65910" w14:paraId="454D7078" w14:textId="77777777" w:rsidTr="00520E63">
        <w:tc>
          <w:tcPr>
            <w:tcW w:w="3792" w:type="dxa"/>
          </w:tcPr>
          <w:p w14:paraId="23E797EA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3C15F57A" w:rsidR="00DE49A5" w:rsidRPr="0080285C" w:rsidRDefault="00772BD2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1,916,01</w:t>
            </w:r>
            <w:r w:rsidR="001E2CD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81B7B9F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65250CB8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0299">
              <w:rPr>
                <w:rFonts w:ascii="Angsana New" w:hAnsi="Angsana New"/>
                <w:sz w:val="30"/>
                <w:szCs w:val="30"/>
              </w:rPr>
              <w:t>2,079,863</w:t>
            </w:r>
          </w:p>
        </w:tc>
        <w:tc>
          <w:tcPr>
            <w:tcW w:w="236" w:type="dxa"/>
          </w:tcPr>
          <w:p w14:paraId="37225F2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11114251" w:rsidR="00DE49A5" w:rsidRPr="0080285C" w:rsidRDefault="00772BD2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651,590</w:t>
            </w:r>
          </w:p>
        </w:tc>
        <w:tc>
          <w:tcPr>
            <w:tcW w:w="236" w:type="dxa"/>
          </w:tcPr>
          <w:p w14:paraId="18003312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2A031B4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864,666</w:t>
            </w:r>
          </w:p>
        </w:tc>
      </w:tr>
      <w:tr w:rsidR="00DE49A5" w:rsidRPr="00A65910" w14:paraId="37472669" w14:textId="77777777" w:rsidTr="00520E63">
        <w:tc>
          <w:tcPr>
            <w:tcW w:w="3792" w:type="dxa"/>
          </w:tcPr>
          <w:p w14:paraId="46E07865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DE49A5" w:rsidRPr="0080285C" w:rsidRDefault="00DE49A5" w:rsidP="0077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2485EBE" w14:textId="77777777" w:rsidTr="009A253A">
        <w:tc>
          <w:tcPr>
            <w:tcW w:w="3792" w:type="dxa"/>
          </w:tcPr>
          <w:p w14:paraId="3F99693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780338B9" w:rsidR="00DE49A5" w:rsidRPr="0080285C" w:rsidRDefault="00772BD2" w:rsidP="005C2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72BD2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,13</w:t>
            </w:r>
            <w:r w:rsidR="005C2C7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5A0E15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5965E24F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(164,361)</w:t>
            </w:r>
          </w:p>
        </w:tc>
        <w:tc>
          <w:tcPr>
            <w:tcW w:w="236" w:type="dxa"/>
          </w:tcPr>
          <w:p w14:paraId="3147172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F4F4AA5" w14:textId="3800319A" w:rsidR="00DE49A5" w:rsidRPr="0080285C" w:rsidRDefault="00772BD2" w:rsidP="0008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(64,379)</w:t>
            </w:r>
          </w:p>
        </w:tc>
        <w:tc>
          <w:tcPr>
            <w:tcW w:w="236" w:type="dxa"/>
          </w:tcPr>
          <w:p w14:paraId="6FEF66DE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54392903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(100,259)</w:t>
            </w:r>
          </w:p>
        </w:tc>
      </w:tr>
      <w:tr w:rsidR="00DE49A5" w:rsidRPr="00A65910" w14:paraId="47A30AA8" w14:textId="77777777" w:rsidTr="00F43736">
        <w:tc>
          <w:tcPr>
            <w:tcW w:w="3792" w:type="dxa"/>
          </w:tcPr>
          <w:p w14:paraId="7D67500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EE70" w14:textId="2A784518" w:rsidR="00DE49A5" w:rsidRPr="0080285C" w:rsidRDefault="00740AF8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AF8">
              <w:rPr>
                <w:rFonts w:ascii="Angsana New" w:hAnsi="Angsana New"/>
                <w:sz w:val="30"/>
                <w:szCs w:val="30"/>
              </w:rPr>
              <w:t>1,791,886</w:t>
            </w:r>
          </w:p>
        </w:tc>
        <w:tc>
          <w:tcPr>
            <w:tcW w:w="236" w:type="dxa"/>
          </w:tcPr>
          <w:p w14:paraId="6A492D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34A7C705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1,915,502</w:t>
            </w:r>
          </w:p>
        </w:tc>
        <w:tc>
          <w:tcPr>
            <w:tcW w:w="236" w:type="dxa"/>
          </w:tcPr>
          <w:p w14:paraId="376DAFC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517B18B6" w:rsidR="00DE49A5" w:rsidRPr="0080285C" w:rsidRDefault="00740AF8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AF8">
              <w:rPr>
                <w:rFonts w:ascii="Angsana New" w:hAnsi="Angsana New"/>
                <w:sz w:val="30"/>
                <w:szCs w:val="30"/>
              </w:rPr>
              <w:t>587,21</w:t>
            </w:r>
            <w:r w:rsidR="00772B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6B27938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2FE72BDC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764,407</w:t>
            </w:r>
          </w:p>
        </w:tc>
      </w:tr>
      <w:tr w:rsidR="00DE49A5" w:rsidRPr="00A65910" w14:paraId="6146BDD1" w14:textId="77777777" w:rsidTr="00F43736">
        <w:tc>
          <w:tcPr>
            <w:tcW w:w="3792" w:type="dxa"/>
          </w:tcPr>
          <w:p w14:paraId="0EABC3F6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5BD3BC5B" w14:textId="77777777" w:rsidTr="00F43736">
        <w:tc>
          <w:tcPr>
            <w:tcW w:w="3792" w:type="dxa"/>
          </w:tcPr>
          <w:p w14:paraId="0937699D" w14:textId="1BB12134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236B58E9" w14:textId="77777777" w:rsidTr="00F43736">
        <w:tc>
          <w:tcPr>
            <w:tcW w:w="3792" w:type="dxa"/>
          </w:tcPr>
          <w:p w14:paraId="7077FE95" w14:textId="29083C5F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DE49A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DE49A5" w:rsidRPr="00A65910" w:rsidRDefault="00DE49A5" w:rsidP="00DE49A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9A5" w:rsidRPr="00A65910" w14:paraId="1132A4BA" w14:textId="77777777" w:rsidTr="00F43736">
        <w:tc>
          <w:tcPr>
            <w:tcW w:w="3792" w:type="dxa"/>
          </w:tcPr>
          <w:p w14:paraId="1E1903AE" w14:textId="2B6C78C0" w:rsidR="00DE49A5" w:rsidRPr="0042383A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50A67599" w:rsidR="00DE49A5" w:rsidRDefault="00D74B90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6.48</w:t>
            </w:r>
          </w:p>
        </w:tc>
        <w:tc>
          <w:tcPr>
            <w:tcW w:w="236" w:type="dxa"/>
          </w:tcPr>
          <w:p w14:paraId="136C6D38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238AC7E3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7.90</w:t>
            </w:r>
          </w:p>
        </w:tc>
        <w:tc>
          <w:tcPr>
            <w:tcW w:w="236" w:type="dxa"/>
          </w:tcPr>
          <w:p w14:paraId="347B0736" w14:textId="77777777" w:rsidR="00DE49A5" w:rsidRPr="00973A65" w:rsidRDefault="00DE49A5" w:rsidP="00973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1BFA738C" w:rsidR="00DE49A5" w:rsidRDefault="00D74B90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9.88</w:t>
            </w:r>
          </w:p>
        </w:tc>
        <w:tc>
          <w:tcPr>
            <w:tcW w:w="236" w:type="dxa"/>
          </w:tcPr>
          <w:p w14:paraId="4BE22D1A" w14:textId="77777777" w:rsidR="00DE49A5" w:rsidRPr="00973A65" w:rsidRDefault="00DE49A5" w:rsidP="00973A6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528A739B" w:rsidR="00DE49A5" w:rsidRPr="0042383A" w:rsidRDefault="00DE49A5" w:rsidP="0085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11.60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DF8F5F" w14:textId="23AEC6CE" w:rsidR="003875D5" w:rsidRPr="00A65910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8171F5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</w:t>
      </w:r>
      <w:r w:rsidR="003875D5" w:rsidRPr="008171F5">
        <w:rPr>
          <w:rFonts w:ascii="Angsana New" w:hAnsi="Angsana New" w:hint="cs"/>
          <w:sz w:val="28"/>
          <w:szCs w:val="28"/>
          <w:u w:val="single"/>
          <w:cs/>
        </w:rPr>
        <w:t>เงินให้กู้ยืม</w:t>
      </w:r>
    </w:p>
    <w:p w14:paraId="1B8BD5CD" w14:textId="77777777" w:rsidR="00CA3C13" w:rsidRPr="00A65910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  <w:highlight w:val="yellow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223"/>
        <w:gridCol w:w="230"/>
        <w:gridCol w:w="1100"/>
        <w:gridCol w:w="241"/>
        <w:gridCol w:w="1100"/>
        <w:gridCol w:w="232"/>
        <w:gridCol w:w="1100"/>
        <w:gridCol w:w="239"/>
        <w:gridCol w:w="1100"/>
        <w:gridCol w:w="232"/>
        <w:gridCol w:w="1100"/>
      </w:tblGrid>
      <w:tr w:rsidR="00B03EAB" w:rsidRPr="00A65910" w14:paraId="59076B0A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E95EC5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89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8CD4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B03EAB" w:rsidRPr="00A65910" w14:paraId="06C55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A24776" w14:textId="77777777" w:rsidR="00B03EAB" w:rsidRPr="00A65910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31C3" w14:textId="6D222605" w:rsidR="00B03EAB" w:rsidRPr="008171F5" w:rsidRDefault="00620C32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DF303" w14:textId="77777777" w:rsidR="00B03EAB" w:rsidRPr="008171F5" w:rsidRDefault="00B03EAB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08685" w14:textId="70D47591" w:rsidR="00B03EAB" w:rsidRPr="008171F5" w:rsidRDefault="00161F05" w:rsidP="00B0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03EAB"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03EAB" w:rsidRPr="00A65910" w14:paraId="0AAE539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255E50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FA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B3EF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AE817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7ED6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CD8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0D1EF4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D5E6C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03A55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62F5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="009E7DFC" w:rsidRPr="008171F5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040351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A42406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3C048425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C89D78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74DDC7D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1105D5C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63D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436267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6FB0B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3DB9A3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B76D1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E01D8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F97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FE8148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567D934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3EAB" w:rsidRPr="00A65910" w14:paraId="65D00D90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44E5AA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7AE8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EE406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ADDA9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864F1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630F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9E1C30F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4E0EE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35D311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F0D63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BE1837A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DCA8B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B03EAB" w:rsidRPr="00A65910" w14:paraId="501F9B96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9A529B2" w14:textId="77777777" w:rsidR="00B03EAB" w:rsidRPr="008171F5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D907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4DB25C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1E41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4A69115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BAED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0C8104F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63F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6D114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CE63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C3D6D27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4C0E" w14:textId="77777777" w:rsidR="00B03EAB" w:rsidRPr="00A65910" w:rsidRDefault="00B03EAB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8"/>
                <w:szCs w:val="8"/>
                <w:highlight w:val="yellow"/>
              </w:rPr>
            </w:pPr>
          </w:p>
        </w:tc>
      </w:tr>
      <w:tr w:rsidR="00DE49A5" w:rsidRPr="00A65910" w14:paraId="2156903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B5E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B6FA57B" w14:textId="082E1E60" w:rsidR="00DE49A5" w:rsidRPr="0080285C" w:rsidRDefault="00742936" w:rsidP="00DE2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82,210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52C208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8E7868C" w14:textId="4CE2A95A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217D9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DC677F" w14:textId="1A7914BD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21,764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27B31DB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34534F" w14:textId="6436132A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F44C6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6CDE3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6DF57" w14:textId="212E622A" w:rsidR="00DE49A5" w:rsidRPr="008171F5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58,432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02FF3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106EA48" w14:textId="469F8C0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</w:tr>
      <w:tr w:rsidR="005E4BB8" w:rsidRPr="00A65910" w14:paraId="5A985DF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D34F" w14:textId="56BBBAC5" w:rsidR="005E4BB8" w:rsidRPr="008171F5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42B6560A" w14:textId="6855A7C7" w:rsidR="005E4BB8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80F9D64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15E46A" w14:textId="59135135" w:rsidR="005E4BB8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E87D3D" w14:textId="77777777" w:rsidR="005E4BB8" w:rsidRPr="0080285C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61978FC" w14:textId="76F1B604" w:rsidR="005E4BB8" w:rsidRPr="0080285C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A431DB5" w14:textId="77777777" w:rsidR="005E4BB8" w:rsidRPr="00A65910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D79181" w14:textId="67DF2817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7F5D929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989E75" w14:textId="147E93EE" w:rsidR="005E4BB8" w:rsidRDefault="006F44C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303E0EB" w14:textId="77777777" w:rsidR="005E4BB8" w:rsidRPr="008171F5" w:rsidRDefault="005E4BB8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6D87F4C" w14:textId="31E0A992" w:rsidR="005E4BB8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A5" w:rsidRPr="00A65910" w14:paraId="1F3D4293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7EF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 ดอกผลรอการ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A0C6E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3FB86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669C9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91B82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536B1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A403BE7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6F1F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BE9EC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CDD00C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744BC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8CF26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88A7642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8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64BCA" w14:textId="6A345D43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8363A1A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000B7" w14:textId="4E8C134E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083D54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598FB" w14:textId="3634D6C1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6AAA60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2DF" w14:textId="71CB4C9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3BC15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5EA25" w14:textId="1F464693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1A473B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8315D" w14:textId="660E49D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</w:tr>
      <w:tr w:rsidR="00DE49A5" w:rsidRPr="00A65910" w14:paraId="31DF2E3D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81A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3FBB" w14:textId="372FC85B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83,497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BA7D52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837EA" w14:textId="6AE67B47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61,817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75FFA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C5B17" w14:textId="200C8219" w:rsidR="00DE49A5" w:rsidRPr="0080285C" w:rsidRDefault="00742936" w:rsidP="00742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21,680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9F6384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97BF1" w14:textId="4D33D882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D4C73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B236E" w14:textId="5905C26D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60,054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BB115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63E42" w14:textId="4D00A936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</w:tr>
      <w:tr w:rsidR="00DE49A5" w:rsidRPr="00A65910" w14:paraId="224880B7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9FD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71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875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7ED9C4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790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DDF470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4B2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0BB2B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3D18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B80D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CCA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699982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250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1D57A49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ECB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 xml:space="preserve">      สำหรับ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72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8EB98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CB89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70BC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CD4D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7EFCE21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829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75699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3EC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BDA6030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7E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279D1C94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159D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12B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C4682F2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7726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59C2BF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0057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5C6D31D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A4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01F37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709F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7F765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4404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A5" w:rsidRPr="00A65910" w14:paraId="3AEC7C90" w14:textId="77777777" w:rsidTr="00F42084">
        <w:trPr>
          <w:trHeight w:val="277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C69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8171F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171F5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9F66" w14:textId="6407C98E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(8,221)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7221CB1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8422A" w14:textId="112D925A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(6,218)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18F09D1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87C" w14:textId="0FB322E5" w:rsidR="00DE49A5" w:rsidRPr="0080285C" w:rsidRDefault="00742936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(2,003)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B2F38E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6581" w14:textId="2D685FC0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(9,634)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8E0D451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E1B8" w14:textId="182E0824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(6,727)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50935D2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29B4C" w14:textId="38FB1A2E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(2,907)</w:t>
            </w:r>
          </w:p>
        </w:tc>
      </w:tr>
      <w:tr w:rsidR="00DE49A5" w:rsidRPr="00A65910" w14:paraId="6E780FA1" w14:textId="77777777" w:rsidTr="000E5EFB"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84DE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8171F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D0958" w14:textId="42737BB6" w:rsidR="00DE49A5" w:rsidRPr="0080285C" w:rsidRDefault="00744AE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75,276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61C66DC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E35B" w14:textId="062621A1" w:rsidR="00DE49A5" w:rsidRPr="0080285C" w:rsidRDefault="00744AE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F9074E" w14:textId="77777777" w:rsidR="00DE49A5" w:rsidRPr="0080285C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A0EE1" w14:textId="7A8C0375" w:rsidR="00DE49A5" w:rsidRPr="0080285C" w:rsidRDefault="00744AE7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19,677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A39BBE2" w14:textId="77777777" w:rsidR="00DE49A5" w:rsidRPr="00A65910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9A765" w14:textId="14282D08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5C77C73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E0871" w14:textId="645448F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53,327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C96A785" w14:textId="77777777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59CAA" w14:textId="108053B9" w:rsidR="00DE49A5" w:rsidRPr="008171F5" w:rsidRDefault="00DE49A5" w:rsidP="00DE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21,429</w:t>
            </w:r>
          </w:p>
        </w:tc>
      </w:tr>
    </w:tbl>
    <w:p w14:paraId="0EFC8695" w14:textId="77777777" w:rsidR="00B03EAB" w:rsidRPr="005E4BB8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768CB143" w14:textId="5E9C32A0" w:rsidR="00C76E62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8171F5">
        <w:rPr>
          <w:rFonts w:ascii="Angsana New" w:hAnsi="Angsana New"/>
          <w:sz w:val="30"/>
          <w:szCs w:val="30"/>
        </w:rPr>
        <w:t xml:space="preserve"> </w:t>
      </w: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ลูกหนี้เงินให้กู้ยืมแยกตามประเภทการจัดลำดับขั้นได้ดังนี้</w:t>
      </w:r>
    </w:p>
    <w:p w14:paraId="6D8E9239" w14:textId="77777777" w:rsidR="00C76E62" w:rsidRPr="005E4BB8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C76E62" w:rsidRPr="00A65910" w14:paraId="07F30C1B" w14:textId="77777777" w:rsidTr="00FC59A6">
        <w:tc>
          <w:tcPr>
            <w:tcW w:w="7054" w:type="dxa"/>
            <w:vAlign w:val="bottom"/>
          </w:tcPr>
          <w:p w14:paraId="18ECDD80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51FA3C95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76E62" w:rsidRPr="00A65910" w14:paraId="781ABEF4" w14:textId="77777777" w:rsidTr="00FC59A6">
        <w:tc>
          <w:tcPr>
            <w:tcW w:w="7054" w:type="dxa"/>
            <w:vAlign w:val="bottom"/>
          </w:tcPr>
          <w:p w14:paraId="12241179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BF0223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16C1AE84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1F50C177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C76E62" w:rsidRPr="00A65910" w14:paraId="07A8AD40" w14:textId="77777777" w:rsidTr="00FC59A6">
        <w:tc>
          <w:tcPr>
            <w:tcW w:w="7054" w:type="dxa"/>
            <w:vAlign w:val="bottom"/>
          </w:tcPr>
          <w:p w14:paraId="351C96D8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24D3AE38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67CF545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17E357B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C76E62" w:rsidRPr="00A65910" w14:paraId="40D5F5B9" w14:textId="77777777" w:rsidTr="00FC59A6">
        <w:tc>
          <w:tcPr>
            <w:tcW w:w="7054" w:type="dxa"/>
            <w:vAlign w:val="bottom"/>
          </w:tcPr>
          <w:p w14:paraId="6D0B1257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CB863F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6E9F56F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8794EEE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76E62" w:rsidRPr="00A65910" w14:paraId="4D77AC16" w14:textId="77777777" w:rsidTr="00FC59A6">
        <w:tc>
          <w:tcPr>
            <w:tcW w:w="7054" w:type="dxa"/>
            <w:vAlign w:val="bottom"/>
          </w:tcPr>
          <w:p w14:paraId="6B409E4F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29063051" w14:textId="04555856" w:rsidR="00C76E62" w:rsidRPr="0080285C" w:rsidRDefault="00DE240F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62,314</w:t>
            </w:r>
          </w:p>
        </w:tc>
        <w:tc>
          <w:tcPr>
            <w:tcW w:w="270" w:type="dxa"/>
          </w:tcPr>
          <w:p w14:paraId="6D785164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BD74B7C" w14:textId="51341A7E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</w:tr>
      <w:tr w:rsidR="00C76E62" w:rsidRPr="00A65910" w14:paraId="0600D6B4" w14:textId="77777777" w:rsidTr="00FC59A6">
        <w:tc>
          <w:tcPr>
            <w:tcW w:w="7054" w:type="dxa"/>
            <w:vAlign w:val="bottom"/>
          </w:tcPr>
          <w:p w14:paraId="0311B23F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58EFBDBA" w14:textId="1462A3AE" w:rsidR="00C76E62" w:rsidRPr="0080285C" w:rsidRDefault="00DE240F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  <w:tc>
          <w:tcPr>
            <w:tcW w:w="270" w:type="dxa"/>
          </w:tcPr>
          <w:p w14:paraId="004E742D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5CCB802B" w14:textId="07674973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C76E62">
              <w:rPr>
                <w:rFonts w:ascii="Angsana New" w:hAnsi="Angsana New"/>
                <w:sz w:val="30"/>
                <w:szCs w:val="30"/>
              </w:rPr>
              <w:t>,</w:t>
            </w:r>
            <w:r w:rsidRPr="00C76E62">
              <w:rPr>
                <w:rFonts w:ascii="Angsana New" w:hAnsi="Angsana New"/>
                <w:sz w:val="30"/>
                <w:szCs w:val="30"/>
                <w:cs/>
              </w:rPr>
              <w:t>673</w:t>
            </w:r>
          </w:p>
        </w:tc>
      </w:tr>
      <w:tr w:rsidR="00C76E62" w:rsidRPr="00A65910" w14:paraId="2643B423" w14:textId="77777777" w:rsidTr="00FC59A6">
        <w:tc>
          <w:tcPr>
            <w:tcW w:w="7054" w:type="dxa"/>
            <w:vAlign w:val="bottom"/>
          </w:tcPr>
          <w:p w14:paraId="69397A86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1E5D4A" w14:textId="2842FED0" w:rsidR="00C76E62" w:rsidRPr="0080285C" w:rsidRDefault="00DE240F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7,497</w:t>
            </w:r>
          </w:p>
        </w:tc>
        <w:tc>
          <w:tcPr>
            <w:tcW w:w="270" w:type="dxa"/>
          </w:tcPr>
          <w:p w14:paraId="70EDCE5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E113C50" w14:textId="511B8C7A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76E62">
              <w:rPr>
                <w:rFonts w:ascii="Angsana New" w:hAnsi="Angsana New"/>
                <w:sz w:val="30"/>
                <w:szCs w:val="30"/>
              </w:rPr>
              <w:t>,</w:t>
            </w:r>
            <w:r w:rsidRPr="00C76E62">
              <w:rPr>
                <w:rFonts w:ascii="Angsana New" w:hAnsi="Angsana New"/>
                <w:sz w:val="30"/>
                <w:szCs w:val="30"/>
                <w:cs/>
              </w:rPr>
              <w:t>792</w:t>
            </w:r>
          </w:p>
        </w:tc>
      </w:tr>
      <w:tr w:rsidR="00C76E62" w:rsidRPr="00A65910" w14:paraId="68213C94" w14:textId="77777777" w:rsidTr="00FC59A6">
        <w:tc>
          <w:tcPr>
            <w:tcW w:w="7054" w:type="dxa"/>
            <w:vAlign w:val="bottom"/>
          </w:tcPr>
          <w:p w14:paraId="0E626BEC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D301F7" w14:textId="5684B52C" w:rsidR="00C76E62" w:rsidRPr="0080285C" w:rsidRDefault="00DE240F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83,497</w:t>
            </w:r>
          </w:p>
        </w:tc>
        <w:tc>
          <w:tcPr>
            <w:tcW w:w="270" w:type="dxa"/>
          </w:tcPr>
          <w:p w14:paraId="69FF5AA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4450D70" w14:textId="6F583B23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84,390</w:t>
            </w:r>
          </w:p>
        </w:tc>
      </w:tr>
      <w:tr w:rsidR="00C76E62" w:rsidRPr="00A65910" w14:paraId="733CE49F" w14:textId="77777777" w:rsidTr="00FC59A6">
        <w:tc>
          <w:tcPr>
            <w:tcW w:w="7054" w:type="dxa"/>
            <w:vAlign w:val="bottom"/>
          </w:tcPr>
          <w:p w14:paraId="5E1DF120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DB84007" w14:textId="74AA268C" w:rsidR="00C76E62" w:rsidRPr="0080285C" w:rsidRDefault="00DE240F" w:rsidP="00FC59A6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(8,22</w:t>
            </w:r>
            <w:r w:rsidR="00A52D9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7D197E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3A47E585" w14:textId="470558AD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(9,634)</w:t>
            </w:r>
          </w:p>
        </w:tc>
      </w:tr>
      <w:tr w:rsidR="00C76E62" w:rsidRPr="00A65910" w14:paraId="5AF9BAEA" w14:textId="77777777" w:rsidTr="00FC59A6">
        <w:tc>
          <w:tcPr>
            <w:tcW w:w="7054" w:type="dxa"/>
            <w:vAlign w:val="bottom"/>
          </w:tcPr>
          <w:p w14:paraId="021BA8A4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215F3C" w14:textId="164F4592" w:rsidR="00C76E62" w:rsidRPr="0080285C" w:rsidRDefault="00DE240F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75,276</w:t>
            </w:r>
          </w:p>
        </w:tc>
        <w:tc>
          <w:tcPr>
            <w:tcW w:w="270" w:type="dxa"/>
          </w:tcPr>
          <w:p w14:paraId="6D4F81D3" w14:textId="77777777" w:rsidR="00C76E62" w:rsidRPr="00A65910" w:rsidRDefault="00C76E62" w:rsidP="00FC59A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E346454" w14:textId="6A2D8EBB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6E62">
              <w:rPr>
                <w:rFonts w:ascii="Angsana New" w:hAnsi="Angsana New"/>
                <w:sz w:val="30"/>
                <w:szCs w:val="30"/>
              </w:rPr>
              <w:t>74,756</w:t>
            </w:r>
          </w:p>
        </w:tc>
      </w:tr>
    </w:tbl>
    <w:p w14:paraId="51BBED03" w14:textId="77777777" w:rsidR="00BB59AB" w:rsidRPr="005E4BB8" w:rsidRDefault="00BB59AB" w:rsidP="00BB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0"/>
          <w:szCs w:val="20"/>
          <w:highlight w:val="yellow"/>
        </w:rPr>
      </w:pPr>
    </w:p>
    <w:p w14:paraId="519C0D60" w14:textId="7BBB9C9B" w:rsidR="008804C8" w:rsidRPr="008171F5" w:rsidRDefault="00C76E62" w:rsidP="00C7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ๆ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กัน ทั้งนี้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1100"/>
        <w:gridCol w:w="231"/>
        <w:gridCol w:w="1100"/>
        <w:gridCol w:w="242"/>
        <w:gridCol w:w="1100"/>
        <w:gridCol w:w="233"/>
        <w:gridCol w:w="1104"/>
        <w:gridCol w:w="240"/>
        <w:gridCol w:w="1104"/>
        <w:gridCol w:w="233"/>
        <w:gridCol w:w="1104"/>
      </w:tblGrid>
      <w:tr w:rsidR="00CA3C13" w:rsidRPr="00991F65" w14:paraId="24F04C3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A72AAC" w14:textId="77777777" w:rsidR="00CA3C13" w:rsidRPr="00991F65" w:rsidRDefault="00CA3C13" w:rsidP="000E5E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CC64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A3C13" w:rsidRPr="00991F65" w14:paraId="35DB06D6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1A7D3F0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A6A65" w14:textId="0F58285F" w:rsidR="00CA3C13" w:rsidRPr="00991F65" w:rsidRDefault="00620C32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91F6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04DC1" w14:textId="77777777" w:rsidR="00CA3C13" w:rsidRPr="00991F65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3AD44" w14:textId="671EF778" w:rsidR="00CA3C13" w:rsidRPr="00991F65" w:rsidRDefault="00D9793B" w:rsidP="00CA3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>31</w:t>
            </w:r>
            <w:r w:rsidR="00CA3C13" w:rsidRPr="00991F6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20C32" w:rsidRPr="00991F6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991F65" w14:paraId="44E7DAA0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A2004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0A68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0D4D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13EF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9C9A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8B99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373E39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FEEF19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B82B9D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11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="0076517F" w:rsidRPr="00991F65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187A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4DE080E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2918288B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BB084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39C26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1E3696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07B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544A2C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525F8C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CC5922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284D448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D0C07F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A904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FE1F95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B272DE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C13" w:rsidRPr="00991F65" w14:paraId="15B5208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ED836A3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D26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EF85BF6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CBC17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CF8A262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764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17376A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59FE5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DC3EB7B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DBEF9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60448E0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C7AF1" w14:textId="77777777" w:rsidR="00CA3C13" w:rsidRPr="00991F65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</w:tr>
      <w:tr w:rsidR="00CA3C13" w:rsidRPr="00A65910" w14:paraId="4432E57F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AEB97B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E91F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C030C0D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1F53C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C59E69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F5EE8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D18CB6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F7E6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08BB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8BB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50CE9B1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DF3E7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A3C13" w:rsidRPr="00A65910" w14:paraId="73730FF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749" w14:textId="77777777" w:rsidR="00CA3C13" w:rsidRPr="00684C27" w:rsidRDefault="00CA3C1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684C2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สินเชื่อรายย่อย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97366AB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B367E5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49ACA9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15AF905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0FF97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E1994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6C307B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30C1B7F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87C86E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E20F004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0A48AF0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91F65" w:rsidRPr="00A65910" w14:paraId="0EA1DF92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B35F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3E9121D" w14:textId="19401CE8" w:rsidR="00991F65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3,395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F68AAC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6BFEF1" w14:textId="756D2357" w:rsidR="00991F65" w:rsidRPr="00CB12C9" w:rsidRDefault="00AF6B4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</w:t>
            </w:r>
            <w:r w:rsidR="00E6395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202004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27929B3" w14:textId="3FE26E73" w:rsidR="00991F65" w:rsidRPr="00CB12C9" w:rsidRDefault="00AF6B4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D416F40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55BF11" w14:textId="3FFF53FD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CB12C9" w:rsidRPr="00CB12C9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8FE0B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0ABC742" w14:textId="51B6DF48" w:rsidR="00991F65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3,963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9080A77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48648C0" w14:textId="651FD730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047C30" w:rsidRPr="00A65910" w14:paraId="746C159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BB23" w14:textId="5455CCD0" w:rsidR="00047C30" w:rsidRPr="00684C27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BCBDB59" w14:textId="212D5FE8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6AAB08F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D4445E1" w14:textId="14B897D1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F3979BD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B003FEC" w14:textId="74E6A4D0" w:rsidR="00047C30" w:rsidRPr="00CB12C9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3A108AB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D649FC" w14:textId="51E2986C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E1156C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FFB802" w14:textId="4C322491" w:rsidR="00047C30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431499" w14:textId="77777777" w:rsidR="00047C30" w:rsidRPr="00CB12C9" w:rsidRDefault="00047C3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479EC54" w14:textId="4F4DAAC9" w:rsidR="00047C30" w:rsidRPr="00CB12C9" w:rsidRDefault="00E6395A" w:rsidP="00E63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1F65" w:rsidRPr="00991F65" w14:paraId="3F909754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C711" w14:textId="4E91FF1A" w:rsidR="00991F65" w:rsidRPr="00991F65" w:rsidRDefault="00AD186A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1BF66" w14:textId="25044A81" w:rsidR="00991F65" w:rsidRPr="00CB12C9" w:rsidRDefault="00CB12C9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CD89F5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6C7F7" w14:textId="4F8BA944" w:rsidR="00991F65" w:rsidRPr="00CB12C9" w:rsidRDefault="00AF6B4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</w:t>
            </w:r>
            <w:r w:rsidR="00E639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B12415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2AFE8" w14:textId="463A83DF" w:rsidR="00991F65" w:rsidRPr="00CB12C9" w:rsidRDefault="00AF6B40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3031B50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BC992" w14:textId="54D1E076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4,753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B0A30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B3E33" w14:textId="129CF4C6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4,174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3E11A1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724EE" w14:textId="2A67049B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991F65" w:rsidRPr="00991F65" w14:paraId="737507C3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3554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91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99C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3934A79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0C4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A361A81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B5C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B80A6B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D97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A0C0818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546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D763C3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4F1D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F65" w:rsidRPr="00991F65" w14:paraId="17F468E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CA55" w14:textId="77777777" w:rsidR="00991F65" w:rsidRPr="00991F6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20E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F2C374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429C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E752DC5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A2E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F9B4492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67EA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92B6F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40B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6B30B23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E26" w14:textId="77777777" w:rsidR="00991F65" w:rsidRPr="00CB12C9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4FC2" w:rsidRPr="00991F65" w14:paraId="489B0122" w14:textId="77777777" w:rsidTr="00347706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47BF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91F65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91F6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53338" w14:textId="1B5267E5" w:rsidR="00864FC2" w:rsidRPr="00CB12C9" w:rsidRDefault="00CB12C9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(637)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BDAB41A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0B3D" w14:textId="061ADB69" w:rsidR="00864FC2" w:rsidRPr="00CB12C9" w:rsidRDefault="00CB12C9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(61</w:t>
            </w:r>
            <w:r w:rsidR="00D8023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B12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A87C2B5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55F49" w14:textId="0585B7E1" w:rsidR="00864FC2" w:rsidRPr="00CB12C9" w:rsidRDefault="00CB12C9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E639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B12C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165714E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89E12" w14:textId="647DDE0D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(560)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94DF20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8626" w14:textId="4BBC8225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(525)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672A21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83B63" w14:textId="19D9B516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</w:tr>
      <w:tr w:rsidR="00864FC2" w:rsidRPr="00991F65" w14:paraId="01126B51" w14:textId="77777777" w:rsidTr="00991F65"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49B8" w14:textId="77777777" w:rsidR="00864FC2" w:rsidRPr="00991F65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91F6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405EA" w14:textId="22A09588" w:rsidR="00864FC2" w:rsidRPr="00CB12C9" w:rsidRDefault="00C76E6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2,932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303B567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310A1" w14:textId="597CDA11" w:rsidR="00864FC2" w:rsidRPr="00CB12C9" w:rsidRDefault="00C76E6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2,665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DB1ACA8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97D67" w14:textId="5D1F3AEE" w:rsidR="00864FC2" w:rsidRPr="00CB12C9" w:rsidRDefault="00C76E6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C8CA01F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7BEF2" w14:textId="650D2296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52328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275D3" w14:textId="1FEA20DC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01ECD49" w14:textId="77777777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634BF" w14:textId="0C7C833A" w:rsidR="00864FC2" w:rsidRPr="00CB12C9" w:rsidRDefault="00864FC2" w:rsidP="0086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12C9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</w:tbl>
    <w:p w14:paraId="3AABB381" w14:textId="77777777" w:rsidR="00CA3C13" w:rsidRPr="008171F5" w:rsidRDefault="00CA3C1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6E4BCA09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2568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2567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A65910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03D5C20A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16A5AD0D" w:rsidR="00E55679" w:rsidRPr="008171F5" w:rsidRDefault="00991F6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7E1E0B7B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2567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91F65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248DD54A" w:rsidR="00991F65" w:rsidRPr="0080285C" w:rsidRDefault="00E02F50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270" w:type="dxa"/>
          </w:tcPr>
          <w:p w14:paraId="7FB0DEE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4BB9DEC3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991F65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7A87B37E" w:rsidR="00991F65" w:rsidRPr="0080285C" w:rsidRDefault="00E02F50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7F3D9A6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074FC42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  <w:tr w:rsidR="00991F65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6FF249D0" w:rsidR="00991F65" w:rsidRPr="0080285C" w:rsidRDefault="00E02F50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163B0D2F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6C603BA4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683</w:t>
            </w:r>
          </w:p>
        </w:tc>
      </w:tr>
      <w:tr w:rsidR="00991F65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015913F3" w:rsidR="00991F65" w:rsidRPr="0080285C" w:rsidRDefault="00E02F50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3,569</w:t>
            </w:r>
          </w:p>
        </w:tc>
        <w:tc>
          <w:tcPr>
            <w:tcW w:w="270" w:type="dxa"/>
          </w:tcPr>
          <w:p w14:paraId="4D0FFDFE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32731368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4,753</w:t>
            </w:r>
          </w:p>
        </w:tc>
      </w:tr>
      <w:tr w:rsidR="00991F65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263F9574" w:rsidR="00991F65" w:rsidRPr="0080285C" w:rsidRDefault="00E02F50" w:rsidP="00991F65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(637)</w:t>
            </w:r>
          </w:p>
        </w:tc>
        <w:tc>
          <w:tcPr>
            <w:tcW w:w="270" w:type="dxa"/>
          </w:tcPr>
          <w:p w14:paraId="33F2896C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69349BE0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(560)</w:t>
            </w:r>
          </w:p>
        </w:tc>
      </w:tr>
      <w:tr w:rsidR="00991F65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0503E5D9" w:rsidR="00991F65" w:rsidRPr="0080285C" w:rsidRDefault="00C76E62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</w:tcPr>
          <w:p w14:paraId="51BBBA46" w14:textId="77777777" w:rsidR="00991F65" w:rsidRPr="00A65910" w:rsidRDefault="00991F65" w:rsidP="00991F65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763CEE61" w:rsidR="00991F65" w:rsidRPr="008171F5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60FF">
              <w:rPr>
                <w:rFonts w:ascii="Angsana New" w:hAnsi="Angsana New"/>
                <w:sz w:val="30"/>
                <w:szCs w:val="30"/>
              </w:rPr>
              <w:t>4,193</w:t>
            </w:r>
          </w:p>
        </w:tc>
      </w:tr>
      <w:tr w:rsidR="008171F5" w:rsidRPr="00A65910" w14:paraId="2E7DD034" w14:textId="77777777" w:rsidTr="008171F5">
        <w:tc>
          <w:tcPr>
            <w:tcW w:w="7054" w:type="dxa"/>
            <w:vAlign w:val="bottom"/>
          </w:tcPr>
          <w:p w14:paraId="5A43DE17" w14:textId="77777777" w:rsidR="008171F5" w:rsidRPr="008171F5" w:rsidRDefault="008171F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8AC0D77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8D8AC2" w14:textId="77777777" w:rsidR="008171F5" w:rsidRPr="00A65910" w:rsidRDefault="008171F5" w:rsidP="00B2428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011307D" w14:textId="77777777" w:rsidR="008171F5" w:rsidRPr="008171F5" w:rsidRDefault="008171F5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36CC1ED" w14:textId="77777777" w:rsidR="008F0BEE" w:rsidRDefault="008F0BEE" w:rsidP="008F0B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CB0E55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lastRenderedPageBreak/>
        <w:t>ลูกหนี้หมุนเวียนอื่น</w:t>
      </w:r>
    </w:p>
    <w:p w14:paraId="2F5BD993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8F0BEE" w:rsidRPr="00CB0E55" w14:paraId="6EDC1533" w14:textId="77777777" w:rsidTr="00241B5B">
        <w:tc>
          <w:tcPr>
            <w:tcW w:w="3690" w:type="dxa"/>
            <w:vAlign w:val="bottom"/>
          </w:tcPr>
          <w:p w14:paraId="037DA29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5D24635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8F0BEE" w:rsidRPr="00CB0E55" w14:paraId="2B6F903E" w14:textId="77777777" w:rsidTr="00241B5B">
        <w:tc>
          <w:tcPr>
            <w:tcW w:w="3690" w:type="dxa"/>
            <w:vAlign w:val="bottom"/>
          </w:tcPr>
          <w:p w14:paraId="0C263D57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BF72B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1015E7D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036F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F0BEE" w:rsidRPr="00CB0E55" w14:paraId="2EF579F4" w14:textId="77777777" w:rsidTr="001720AE">
        <w:tc>
          <w:tcPr>
            <w:tcW w:w="3690" w:type="dxa"/>
            <w:vAlign w:val="bottom"/>
          </w:tcPr>
          <w:p w14:paraId="71FD68F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B0F91E" w14:textId="5515E5D5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D51B3A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</w:tcPr>
          <w:p w14:paraId="62664A56" w14:textId="441EF59E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93EAD5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</w:tcPr>
          <w:p w14:paraId="448BE1BB" w14:textId="5D7044F6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5F8C9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</w:tcPr>
          <w:p w14:paraId="7DA14588" w14:textId="371267F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0BEE" w:rsidRPr="00CB0E55" w14:paraId="013A3C3F" w14:textId="77777777" w:rsidTr="001720AE">
        <w:tc>
          <w:tcPr>
            <w:tcW w:w="3690" w:type="dxa"/>
            <w:vAlign w:val="bottom"/>
          </w:tcPr>
          <w:p w14:paraId="5B82A3D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D4F37B" w14:textId="72C1950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2D8D973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EFEC08" w14:textId="077FE7B9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E3EC5D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37FE1A" w14:textId="582C077C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70" w:type="dxa"/>
          </w:tcPr>
          <w:p w14:paraId="341C0C1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09276D" w14:textId="2C281131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F0BEE" w:rsidRPr="00CB0E55" w14:paraId="557DA5D8" w14:textId="77777777" w:rsidTr="008F0BEE">
        <w:tc>
          <w:tcPr>
            <w:tcW w:w="3690" w:type="dxa"/>
            <w:vAlign w:val="bottom"/>
          </w:tcPr>
          <w:p w14:paraId="1A544FB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41E84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A937668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632666D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69013C7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0538B43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0127E9A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08FBE1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</w:rPr>
            </w:pPr>
          </w:p>
        </w:tc>
      </w:tr>
      <w:tr w:rsidR="008F0BEE" w:rsidRPr="00CB0E55" w14:paraId="7F44AE11" w14:textId="77777777" w:rsidTr="00241B5B">
        <w:tc>
          <w:tcPr>
            <w:tcW w:w="3690" w:type="dxa"/>
            <w:vAlign w:val="bottom"/>
          </w:tcPr>
          <w:p w14:paraId="50502F9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F3F0282" w14:textId="6AC76780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11,9</w:t>
            </w:r>
            <w:r w:rsidR="00C02118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1F500DB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5D2B132D" w14:textId="586A0D59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12,907</w:t>
            </w:r>
          </w:p>
        </w:tc>
        <w:tc>
          <w:tcPr>
            <w:tcW w:w="270" w:type="dxa"/>
            <w:vAlign w:val="bottom"/>
          </w:tcPr>
          <w:p w14:paraId="588B7C30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7A282B47" w14:textId="1A9CC4B4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5,274</w:t>
            </w:r>
          </w:p>
        </w:tc>
        <w:tc>
          <w:tcPr>
            <w:tcW w:w="270" w:type="dxa"/>
            <w:vAlign w:val="bottom"/>
          </w:tcPr>
          <w:p w14:paraId="72114DEF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1CE7AF81" w14:textId="43FCC77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6,075</w:t>
            </w:r>
          </w:p>
        </w:tc>
      </w:tr>
      <w:tr w:rsidR="008F0BEE" w:rsidRPr="00CB0E55" w14:paraId="0EC2EEE7" w14:textId="77777777" w:rsidTr="00241B5B">
        <w:tc>
          <w:tcPr>
            <w:tcW w:w="3690" w:type="dxa"/>
            <w:vAlign w:val="bottom"/>
          </w:tcPr>
          <w:p w14:paraId="08D6C9F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30E27D9" w14:textId="7C94C7F6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(8,787)</w:t>
            </w:r>
          </w:p>
        </w:tc>
        <w:tc>
          <w:tcPr>
            <w:tcW w:w="270" w:type="dxa"/>
            <w:vAlign w:val="bottom"/>
          </w:tcPr>
          <w:p w14:paraId="411B8EF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594973F9" w14:textId="42011E3B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(8,798)</w:t>
            </w:r>
          </w:p>
        </w:tc>
        <w:tc>
          <w:tcPr>
            <w:tcW w:w="270" w:type="dxa"/>
            <w:vAlign w:val="bottom"/>
          </w:tcPr>
          <w:p w14:paraId="71F2FF2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12338A5C" w14:textId="482C864A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  <w:tc>
          <w:tcPr>
            <w:tcW w:w="270" w:type="dxa"/>
            <w:vAlign w:val="bottom"/>
          </w:tcPr>
          <w:p w14:paraId="5E4FA364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303C2778" w14:textId="2CA40C92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(2,612)</w:t>
            </w:r>
          </w:p>
        </w:tc>
      </w:tr>
      <w:tr w:rsidR="008F0BEE" w:rsidRPr="00CB0E55" w14:paraId="73B38BA0" w14:textId="77777777" w:rsidTr="00241B5B">
        <w:tc>
          <w:tcPr>
            <w:tcW w:w="3690" w:type="dxa"/>
            <w:vAlign w:val="bottom"/>
          </w:tcPr>
          <w:p w14:paraId="6753D24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B60C9D" w14:textId="2341A066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</w:t>
            </w:r>
            <w:r w:rsidR="00C02118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  <w:vAlign w:val="bottom"/>
          </w:tcPr>
          <w:p w14:paraId="040EA65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10F75F9" w14:textId="3444D315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4,109</w:t>
            </w:r>
          </w:p>
        </w:tc>
        <w:tc>
          <w:tcPr>
            <w:tcW w:w="270" w:type="dxa"/>
            <w:vAlign w:val="bottom"/>
          </w:tcPr>
          <w:p w14:paraId="092DB7A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9EB9EF1" w14:textId="629DB856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2,662</w:t>
            </w:r>
          </w:p>
        </w:tc>
        <w:tc>
          <w:tcPr>
            <w:tcW w:w="270" w:type="dxa"/>
            <w:vAlign w:val="bottom"/>
          </w:tcPr>
          <w:p w14:paraId="1F3D678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1B8A58B" w14:textId="36FB61F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3,463</w:t>
            </w:r>
          </w:p>
        </w:tc>
      </w:tr>
      <w:tr w:rsidR="008F0BEE" w:rsidRPr="00CB0E55" w14:paraId="46E0CD8F" w14:textId="77777777" w:rsidTr="00241B5B">
        <w:tc>
          <w:tcPr>
            <w:tcW w:w="3690" w:type="dxa"/>
            <w:vAlign w:val="bottom"/>
          </w:tcPr>
          <w:p w14:paraId="4A0079ED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F525C3B" w14:textId="12AEBE35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40,</w:t>
            </w:r>
            <w:r w:rsidR="00C02118">
              <w:rPr>
                <w:rFonts w:ascii="Angsana New" w:hAnsi="Angsana New"/>
                <w:sz w:val="29"/>
                <w:szCs w:val="29"/>
              </w:rPr>
              <w:t>160</w:t>
            </w:r>
          </w:p>
        </w:tc>
        <w:tc>
          <w:tcPr>
            <w:tcW w:w="270" w:type="dxa"/>
            <w:vAlign w:val="bottom"/>
          </w:tcPr>
          <w:p w14:paraId="65A902D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1FDE25C1" w14:textId="15D5A410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40,961</w:t>
            </w:r>
          </w:p>
        </w:tc>
        <w:tc>
          <w:tcPr>
            <w:tcW w:w="270" w:type="dxa"/>
            <w:vAlign w:val="bottom"/>
          </w:tcPr>
          <w:p w14:paraId="285B336F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4DD0E664" w14:textId="4125ADD1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15,604</w:t>
            </w:r>
          </w:p>
        </w:tc>
        <w:tc>
          <w:tcPr>
            <w:tcW w:w="270" w:type="dxa"/>
            <w:vAlign w:val="bottom"/>
          </w:tcPr>
          <w:p w14:paraId="6223659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02FD34D7" w14:textId="30058A25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18,685</w:t>
            </w:r>
          </w:p>
        </w:tc>
      </w:tr>
      <w:tr w:rsidR="008F0BEE" w:rsidRPr="00CB0E55" w14:paraId="48E8F6FC" w14:textId="77777777" w:rsidTr="00241B5B">
        <w:tc>
          <w:tcPr>
            <w:tcW w:w="3690" w:type="dxa"/>
            <w:vAlign w:val="bottom"/>
          </w:tcPr>
          <w:p w14:paraId="393ABC4C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D5675D2" w14:textId="40D609D4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</w:t>
            </w:r>
            <w:r w:rsidR="00C02118">
              <w:rPr>
                <w:rFonts w:ascii="Angsana New" w:hAnsi="Angsana New"/>
                <w:sz w:val="29"/>
                <w:szCs w:val="29"/>
              </w:rPr>
              <w:t>287</w:t>
            </w:r>
          </w:p>
        </w:tc>
        <w:tc>
          <w:tcPr>
            <w:tcW w:w="270" w:type="dxa"/>
            <w:vAlign w:val="bottom"/>
          </w:tcPr>
          <w:p w14:paraId="18F2B456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31FCFFD0" w14:textId="69CAEE2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5,2</w:t>
            </w:r>
            <w:r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270" w:type="dxa"/>
            <w:vAlign w:val="bottom"/>
          </w:tcPr>
          <w:p w14:paraId="51EEADB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4C8B5FE8" w14:textId="1A7C728E" w:rsidR="008F0BEE" w:rsidRPr="00CB0E55" w:rsidRDefault="00C0211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4,874</w:t>
            </w:r>
          </w:p>
        </w:tc>
        <w:tc>
          <w:tcPr>
            <w:tcW w:w="270" w:type="dxa"/>
            <w:vAlign w:val="bottom"/>
          </w:tcPr>
          <w:p w14:paraId="19EB2EFC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E763C01" w14:textId="687EFAB0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3,685</w:t>
            </w:r>
          </w:p>
        </w:tc>
      </w:tr>
      <w:tr w:rsidR="008F0BEE" w:rsidRPr="00CB0E55" w14:paraId="2E3FC91F" w14:textId="77777777" w:rsidTr="00241B5B">
        <w:tc>
          <w:tcPr>
            <w:tcW w:w="3690" w:type="dxa"/>
            <w:vAlign w:val="bottom"/>
          </w:tcPr>
          <w:p w14:paraId="2C580ED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493F3503" w14:textId="0205A8E2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1,522</w:t>
            </w:r>
          </w:p>
        </w:tc>
        <w:tc>
          <w:tcPr>
            <w:tcW w:w="270" w:type="dxa"/>
            <w:vAlign w:val="bottom"/>
          </w:tcPr>
          <w:p w14:paraId="18E1902E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vAlign w:val="bottom"/>
          </w:tcPr>
          <w:p w14:paraId="2064F141" w14:textId="30566C76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  <w:tc>
          <w:tcPr>
            <w:tcW w:w="270" w:type="dxa"/>
            <w:vAlign w:val="bottom"/>
          </w:tcPr>
          <w:p w14:paraId="5B881B76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vAlign w:val="bottom"/>
          </w:tcPr>
          <w:p w14:paraId="0F925756" w14:textId="7414A0FC" w:rsidR="008F0BEE" w:rsidRPr="00CB0E55" w:rsidRDefault="008C6B90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1,522</w:t>
            </w:r>
          </w:p>
        </w:tc>
        <w:tc>
          <w:tcPr>
            <w:tcW w:w="270" w:type="dxa"/>
            <w:vAlign w:val="bottom"/>
          </w:tcPr>
          <w:p w14:paraId="7C2D2D1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vAlign w:val="bottom"/>
          </w:tcPr>
          <w:p w14:paraId="6C26F988" w14:textId="1B837EB3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</w:t>
            </w:r>
          </w:p>
        </w:tc>
      </w:tr>
      <w:tr w:rsidR="008F0BEE" w:rsidRPr="00CB0E55" w14:paraId="763BDF12" w14:textId="77777777" w:rsidTr="00241B5B">
        <w:tc>
          <w:tcPr>
            <w:tcW w:w="3690" w:type="dxa"/>
            <w:vAlign w:val="bottom"/>
          </w:tcPr>
          <w:p w14:paraId="601387B2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49A4E8" w14:textId="001CB9C2" w:rsidR="008F0BEE" w:rsidRPr="00CB0E55" w:rsidRDefault="00C0211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1,180</w:t>
            </w:r>
          </w:p>
        </w:tc>
        <w:tc>
          <w:tcPr>
            <w:tcW w:w="270" w:type="dxa"/>
            <w:vAlign w:val="bottom"/>
          </w:tcPr>
          <w:p w14:paraId="6C48520A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D8029D8" w14:textId="523CEE7A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/>
                <w:sz w:val="29"/>
                <w:szCs w:val="29"/>
              </w:rPr>
              <w:t>99</w:t>
            </w:r>
          </w:p>
        </w:tc>
        <w:tc>
          <w:tcPr>
            <w:tcW w:w="270" w:type="dxa"/>
            <w:vAlign w:val="bottom"/>
          </w:tcPr>
          <w:p w14:paraId="28D1FFA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B48E496" w14:textId="77D36AB0" w:rsidR="008F0BEE" w:rsidRPr="00CB0E55" w:rsidRDefault="00C02118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795</w:t>
            </w:r>
          </w:p>
        </w:tc>
        <w:tc>
          <w:tcPr>
            <w:tcW w:w="270" w:type="dxa"/>
            <w:vAlign w:val="bottom"/>
          </w:tcPr>
          <w:p w14:paraId="56761633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B3E75DA" w14:textId="0930452F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187</w:t>
            </w:r>
          </w:p>
        </w:tc>
      </w:tr>
      <w:tr w:rsidR="008F0BEE" w:rsidRPr="00CB0E55" w14:paraId="11E261DC" w14:textId="77777777" w:rsidTr="00241B5B">
        <w:tc>
          <w:tcPr>
            <w:tcW w:w="3690" w:type="dxa"/>
            <w:vAlign w:val="bottom"/>
          </w:tcPr>
          <w:p w14:paraId="71E99C30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</w:rPr>
            </w:pPr>
            <w:r w:rsidRPr="00CB0E55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9D7F2" w14:textId="52D64D28" w:rsidR="008F0BEE" w:rsidRPr="00CB0E55" w:rsidRDefault="00C078D4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53,323</w:t>
            </w:r>
          </w:p>
        </w:tc>
        <w:tc>
          <w:tcPr>
            <w:tcW w:w="270" w:type="dxa"/>
            <w:vAlign w:val="bottom"/>
          </w:tcPr>
          <w:p w14:paraId="3C7E3827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16D2" w14:textId="36E68CF1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52,298</w:t>
            </w:r>
          </w:p>
        </w:tc>
        <w:tc>
          <w:tcPr>
            <w:tcW w:w="270" w:type="dxa"/>
            <w:vAlign w:val="bottom"/>
          </w:tcPr>
          <w:p w14:paraId="2FA14A49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DBF" w14:textId="02A117B4" w:rsidR="008F0BEE" w:rsidRPr="00CB0E55" w:rsidRDefault="008C6B90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25,457</w:t>
            </w:r>
          </w:p>
        </w:tc>
        <w:tc>
          <w:tcPr>
            <w:tcW w:w="270" w:type="dxa"/>
            <w:vAlign w:val="bottom"/>
          </w:tcPr>
          <w:p w14:paraId="27CF9050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0246D" w14:textId="3211A026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27,708</w:t>
            </w:r>
          </w:p>
        </w:tc>
      </w:tr>
    </w:tbl>
    <w:p w14:paraId="5B7A0709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51A90036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A048A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19769865" w:rsidR="00684C27" w:rsidRPr="00684C27" w:rsidRDefault="00620C32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7E2A9C65" w:rsidR="00CA3C13" w:rsidRPr="00684C27" w:rsidRDefault="00991F65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0619CC71" w:rsidR="00CA3C13" w:rsidRPr="00684C27" w:rsidRDefault="00620C32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991F65" w:rsidRPr="00A65910" w14:paraId="6FDEC989" w14:textId="77777777" w:rsidTr="00CA3C13">
        <w:tc>
          <w:tcPr>
            <w:tcW w:w="6518" w:type="dxa"/>
          </w:tcPr>
          <w:p w14:paraId="0113735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36" w:type="dxa"/>
          </w:tcPr>
          <w:p w14:paraId="623BBD5F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0B7D6A09" w:rsidR="00991F65" w:rsidRPr="0080285C" w:rsidRDefault="008B69F8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19,959</w:t>
            </w:r>
          </w:p>
        </w:tc>
        <w:tc>
          <w:tcPr>
            <w:tcW w:w="236" w:type="dxa"/>
          </w:tcPr>
          <w:p w14:paraId="3815D7CA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5F4CD505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21,44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991F65" w:rsidRPr="00A65910" w14:paraId="0685889A" w14:textId="77777777" w:rsidTr="00CA3C13">
        <w:tc>
          <w:tcPr>
            <w:tcW w:w="6518" w:type="dxa"/>
          </w:tcPr>
          <w:p w14:paraId="50E67B96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636F1346" w:rsidR="00991F65" w:rsidRPr="0080285C" w:rsidRDefault="008B69F8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(3,007)</w:t>
            </w:r>
          </w:p>
        </w:tc>
        <w:tc>
          <w:tcPr>
            <w:tcW w:w="236" w:type="dxa"/>
          </w:tcPr>
          <w:p w14:paraId="57293F50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6F0CC669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(13,334)</w:t>
            </w:r>
          </w:p>
        </w:tc>
      </w:tr>
      <w:tr w:rsidR="00991F65" w:rsidRPr="00A65910" w14:paraId="1DFDC5BE" w14:textId="77777777" w:rsidTr="00684C27">
        <w:tc>
          <w:tcPr>
            <w:tcW w:w="6518" w:type="dxa"/>
          </w:tcPr>
          <w:p w14:paraId="4BD63BA2" w14:textId="77777777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009E180D" w:rsidR="00991F65" w:rsidRPr="0080285C" w:rsidRDefault="008B69F8" w:rsidP="0021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16,952</w:t>
            </w:r>
          </w:p>
        </w:tc>
        <w:tc>
          <w:tcPr>
            <w:tcW w:w="236" w:type="dxa"/>
          </w:tcPr>
          <w:p w14:paraId="660399C2" w14:textId="77777777" w:rsidR="00991F65" w:rsidRPr="00A65910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10DBD330" w:rsidR="00991F65" w:rsidRPr="00684C27" w:rsidRDefault="00991F65" w:rsidP="00991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0E55">
              <w:rPr>
                <w:rFonts w:ascii="Angsana New" w:hAnsi="Angsana New"/>
                <w:sz w:val="29"/>
                <w:szCs w:val="29"/>
              </w:rPr>
              <w:t>8,1</w:t>
            </w:r>
            <w:r>
              <w:rPr>
                <w:rFonts w:ascii="Angsana New" w:hAnsi="Angsana New"/>
                <w:sz w:val="29"/>
                <w:szCs w:val="29"/>
              </w:rPr>
              <w:t>09</w:t>
            </w:r>
          </w:p>
        </w:tc>
      </w:tr>
    </w:tbl>
    <w:p w14:paraId="2B97C2F8" w14:textId="77777777" w:rsidR="0072382A" w:rsidRPr="008F0BEE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6A17CD" w14:textId="77777777" w:rsidR="004A43B4" w:rsidRDefault="004A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9"/>
          <w:szCs w:val="29"/>
          <w:cs/>
        </w:rPr>
      </w:pPr>
      <w:r>
        <w:rPr>
          <w:rFonts w:ascii="Angsana New" w:hAnsi="Angsana New"/>
          <w:spacing w:val="-4"/>
          <w:sz w:val="29"/>
          <w:szCs w:val="29"/>
          <w:cs/>
        </w:rPr>
        <w:br w:type="page"/>
      </w:r>
    </w:p>
    <w:p w14:paraId="25BC0D13" w14:textId="2D873220" w:rsidR="00991F65" w:rsidRDefault="00991F65" w:rsidP="0099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CB0E55">
        <w:rPr>
          <w:rFonts w:ascii="Angsana New" w:hAnsi="Angsana New" w:hint="cs"/>
          <w:spacing w:val="-4"/>
          <w:sz w:val="29"/>
          <w:szCs w:val="29"/>
          <w:cs/>
        </w:rPr>
        <w:lastRenderedPageBreak/>
        <w:t>เงินให้กู้ยืมแก่กิจการอื่นชนิดไม่มีหลักประกันประกอบด้วย (</w:t>
      </w:r>
      <w:r w:rsidRPr="00CB0E55">
        <w:rPr>
          <w:rFonts w:ascii="Angsana New" w:hAnsi="Angsana New" w:hint="cs"/>
          <w:spacing w:val="-4"/>
          <w:sz w:val="29"/>
          <w:szCs w:val="29"/>
        </w:rPr>
        <w:t>1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>) เงินให้กู้ยืมแก่บริษัทที่ไม่เกี่ยวข้องกันในประเทศแห่งหนึ่ง</w:t>
      </w:r>
      <w:r w:rsidRPr="00CB0E55">
        <w:rPr>
          <w:rFonts w:ascii="Angsana New" w:hAnsi="Angsana New"/>
          <w:spacing w:val="-4"/>
          <w:sz w:val="29"/>
          <w:szCs w:val="29"/>
          <w:cs/>
        </w:rPr>
        <w:t>ซึ่งดำเนินธุรกิจเกี่ยวกับการ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>จำหน่ายแผงโซล่าเซลล์จำนวน</w:t>
      </w:r>
      <w:r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="009E7439">
        <w:rPr>
          <w:rFonts w:ascii="Angsana New" w:hAnsi="Angsana New"/>
          <w:spacing w:val="-4"/>
          <w:sz w:val="29"/>
          <w:szCs w:val="29"/>
        </w:rPr>
        <w:t>9.2</w:t>
      </w:r>
      <w:r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ล้านบาท ณ วันที่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>
        <w:rPr>
          <w:rFonts w:ascii="Angsana New" w:hAnsi="Angsana New" w:hint="cs"/>
          <w:sz w:val="29"/>
          <w:szCs w:val="29"/>
          <w:cs/>
        </w:rPr>
        <w:t>มีน</w:t>
      </w:r>
      <w:r w:rsidRPr="00CB0E55">
        <w:rPr>
          <w:rFonts w:ascii="Angsana New" w:hAnsi="Angsana New"/>
          <w:sz w:val="29"/>
          <w:szCs w:val="29"/>
          <w:cs/>
        </w:rPr>
        <w:t>าคม</w:t>
      </w:r>
      <w:r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Pr="00CB0E55">
        <w:rPr>
          <w:rFonts w:ascii="Angsana New" w:hAnsi="Angsana New" w:hint="cs"/>
          <w:spacing w:val="-4"/>
          <w:sz w:val="29"/>
          <w:szCs w:val="29"/>
        </w:rPr>
        <w:t>256</w:t>
      </w:r>
      <w:r>
        <w:rPr>
          <w:rFonts w:ascii="Angsana New" w:hAnsi="Angsana New"/>
          <w:spacing w:val="-4"/>
          <w:sz w:val="29"/>
          <w:szCs w:val="29"/>
        </w:rPr>
        <w:t>8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pacing w:val="-4"/>
          <w:sz w:val="29"/>
          <w:szCs w:val="29"/>
        </w:rPr>
        <w:t>(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จำนวน </w:t>
      </w:r>
      <w:r>
        <w:rPr>
          <w:rFonts w:ascii="Angsana New" w:hAnsi="Angsana New"/>
          <w:spacing w:val="-4"/>
          <w:sz w:val="29"/>
          <w:szCs w:val="29"/>
        </w:rPr>
        <w:t>10.2</w:t>
      </w:r>
      <w:r w:rsidRPr="00CB0E55">
        <w:rPr>
          <w:rFonts w:ascii="Angsana New" w:hAnsi="Angsana New"/>
          <w:spacing w:val="-4"/>
          <w:sz w:val="29"/>
          <w:szCs w:val="29"/>
        </w:rPr>
        <w:t xml:space="preserve"> </w:t>
      </w:r>
      <w:r w:rsidRPr="00CB0E55">
        <w:rPr>
          <w:rFonts w:ascii="Angsana New" w:hAnsi="Angsana New" w:hint="cs"/>
          <w:spacing w:val="-4"/>
          <w:sz w:val="29"/>
          <w:szCs w:val="29"/>
          <w:cs/>
        </w:rPr>
        <w:t xml:space="preserve">ล้านบาท ณ วันที่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7</w:t>
      </w:r>
      <w:r w:rsidRPr="00CB0E55">
        <w:rPr>
          <w:rFonts w:ascii="Angsana New" w:hAnsi="Angsana New"/>
          <w:sz w:val="29"/>
          <w:szCs w:val="29"/>
        </w:rPr>
        <w:t>)</w:t>
      </w:r>
      <w:r w:rsidRPr="00CB0E55">
        <w:rPr>
          <w:rFonts w:ascii="Angsana New" w:hAnsi="Angsana New" w:hint="cs"/>
          <w:sz w:val="29"/>
          <w:szCs w:val="29"/>
          <w:cs/>
        </w:rPr>
        <w:t xml:space="preserve"> อัตรา</w:t>
      </w:r>
      <w:r w:rsidRPr="00CB0E55">
        <w:rPr>
          <w:rFonts w:ascii="Angsana New" w:hAnsi="Angsana New"/>
          <w:sz w:val="29"/>
          <w:szCs w:val="29"/>
          <w:cs/>
        </w:rPr>
        <w:t xml:space="preserve">ดอกเบี้ยร้อยละ </w:t>
      </w:r>
      <w:r w:rsidRPr="00CB0E55">
        <w:rPr>
          <w:rFonts w:ascii="Angsana New" w:hAnsi="Angsana New"/>
          <w:sz w:val="29"/>
          <w:szCs w:val="29"/>
        </w:rPr>
        <w:t xml:space="preserve">10 </w:t>
      </w:r>
      <w:r w:rsidRPr="00CB0E55">
        <w:rPr>
          <w:rFonts w:ascii="Angsana New" w:hAnsi="Angsana New"/>
          <w:sz w:val="29"/>
          <w:szCs w:val="29"/>
          <w:cs/>
        </w:rPr>
        <w:t>ต่อปี</w:t>
      </w:r>
      <w:r w:rsidR="00C35981">
        <w:rPr>
          <w:rFonts w:ascii="Angsana New" w:hAnsi="Angsana New"/>
          <w:sz w:val="29"/>
          <w:szCs w:val="29"/>
        </w:rPr>
        <w:t xml:space="preserve"> </w:t>
      </w:r>
      <w:r w:rsidRPr="00CB0E55">
        <w:rPr>
          <w:rFonts w:ascii="Angsana New" w:hAnsi="Angsana New"/>
          <w:sz w:val="29"/>
          <w:szCs w:val="29"/>
          <w:cs/>
        </w:rPr>
        <w:t>และ</w:t>
      </w:r>
      <w:r w:rsidRPr="00CB0E55">
        <w:rPr>
          <w:rFonts w:ascii="Angsana New" w:hAnsi="Angsana New" w:hint="cs"/>
          <w:sz w:val="29"/>
          <w:szCs w:val="29"/>
          <w:cs/>
        </w:rPr>
        <w:t xml:space="preserve">มีกำหนดชำระคืนเป็นรายเดือนรวมทั้งสิ้น </w:t>
      </w:r>
      <w:r w:rsidRPr="00CB0E55">
        <w:rPr>
          <w:rFonts w:ascii="Angsana New" w:hAnsi="Angsana New"/>
          <w:sz w:val="29"/>
          <w:szCs w:val="29"/>
        </w:rPr>
        <w:t>72</w:t>
      </w:r>
      <w:r w:rsidRPr="00CB0E55">
        <w:rPr>
          <w:rFonts w:ascii="Angsana New" w:hAnsi="Angsana New" w:hint="cs"/>
          <w:sz w:val="29"/>
          <w:szCs w:val="29"/>
          <w:cs/>
        </w:rPr>
        <w:t xml:space="preserve"> เดือน โดยเริ่มชำระงวดแรกในเดือนมีนาคม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</w:rPr>
        <w:t>2565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/>
          <w:sz w:val="29"/>
          <w:szCs w:val="29"/>
          <w:cs/>
        </w:rPr>
        <w:t>จนถึงเดือน</w:t>
      </w:r>
      <w:r w:rsidRPr="00CB0E55">
        <w:rPr>
          <w:rFonts w:ascii="Angsana New" w:hAnsi="Angsana New" w:hint="cs"/>
          <w:sz w:val="29"/>
          <w:szCs w:val="29"/>
          <w:cs/>
        </w:rPr>
        <w:t>กุมภาพันธ์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/>
          <w:sz w:val="29"/>
          <w:szCs w:val="29"/>
        </w:rPr>
        <w:t>25</w:t>
      </w:r>
      <w:r w:rsidRPr="00CB0E55">
        <w:rPr>
          <w:rFonts w:ascii="Angsana New" w:hAnsi="Angsana New" w:hint="cs"/>
          <w:sz w:val="29"/>
          <w:szCs w:val="29"/>
        </w:rPr>
        <w:t>71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และ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(</w:t>
      </w:r>
      <w:r w:rsidRPr="00CB0E55">
        <w:rPr>
          <w:rFonts w:ascii="Angsana New" w:hAnsi="Angsana New" w:hint="cs"/>
          <w:sz w:val="29"/>
          <w:szCs w:val="29"/>
        </w:rPr>
        <w:t>2</w:t>
      </w:r>
      <w:r w:rsidRPr="00CB0E55">
        <w:rPr>
          <w:rFonts w:ascii="Angsana New" w:hAnsi="Angsana New" w:hint="cs"/>
          <w:sz w:val="29"/>
          <w:szCs w:val="29"/>
          <w:cs/>
        </w:rPr>
        <w:t>)</w:t>
      </w:r>
      <w:r w:rsidRPr="00CB0E55">
        <w:rPr>
          <w:rFonts w:ascii="Angsana New" w:hAnsi="Angsana New"/>
          <w:color w:val="FFFFFF"/>
          <w:sz w:val="29"/>
          <w:szCs w:val="29"/>
        </w:rPr>
        <w:t>-</w:t>
      </w:r>
      <w:r w:rsidRPr="00CB0E55">
        <w:rPr>
          <w:rFonts w:ascii="Angsana New" w:hAnsi="Angsana New" w:hint="cs"/>
          <w:sz w:val="29"/>
          <w:szCs w:val="29"/>
          <w:cs/>
        </w:rPr>
        <w:t>เงินให้กู้ยืมแก่ตัวแทนจำหน่ายจำนวน</w:t>
      </w:r>
      <w:r w:rsidRPr="00CB0E55">
        <w:rPr>
          <w:rFonts w:ascii="Angsana New" w:hAnsi="Angsana New"/>
          <w:sz w:val="29"/>
          <w:szCs w:val="29"/>
        </w:rPr>
        <w:t xml:space="preserve"> </w:t>
      </w:r>
      <w:r w:rsidR="009E7439">
        <w:rPr>
          <w:rFonts w:ascii="Angsana New" w:hAnsi="Angsana New"/>
          <w:sz w:val="29"/>
          <w:szCs w:val="29"/>
        </w:rPr>
        <w:t>10.</w:t>
      </w:r>
      <w:r w:rsidR="00C35981">
        <w:rPr>
          <w:rFonts w:ascii="Angsana New" w:hAnsi="Angsana New"/>
          <w:sz w:val="29"/>
          <w:szCs w:val="29"/>
        </w:rPr>
        <w:t>8</w:t>
      </w:r>
      <w:r w:rsidRPr="00CB0E55">
        <w:rPr>
          <w:rFonts w:ascii="Angsana New" w:hAnsi="Angsana New"/>
          <w:sz w:val="29"/>
          <w:szCs w:val="29"/>
        </w:rPr>
        <w:t xml:space="preserve"> </w:t>
      </w:r>
      <w:r w:rsidRPr="00CB0E55">
        <w:rPr>
          <w:rFonts w:ascii="Angsana New" w:hAnsi="Angsana New" w:hint="cs"/>
          <w:sz w:val="29"/>
          <w:szCs w:val="29"/>
          <w:cs/>
        </w:rPr>
        <w:t xml:space="preserve">ล้านบาท ณ วันที่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>
        <w:rPr>
          <w:rFonts w:ascii="Angsana New" w:hAnsi="Angsana New" w:hint="cs"/>
          <w:sz w:val="29"/>
          <w:szCs w:val="29"/>
          <w:cs/>
        </w:rPr>
        <w:t>มีน</w:t>
      </w:r>
      <w:r w:rsidRPr="00CB0E55">
        <w:rPr>
          <w:rFonts w:ascii="Angsana New" w:hAnsi="Angsana New"/>
          <w:sz w:val="29"/>
          <w:szCs w:val="29"/>
          <w:cs/>
        </w:rPr>
        <w:t>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 w:hint="cs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8</w:t>
      </w:r>
      <w:r w:rsidRPr="00CB0E55">
        <w:rPr>
          <w:rFonts w:ascii="Angsana New" w:hAnsi="Angsana New" w:hint="cs"/>
          <w:sz w:val="29"/>
          <w:szCs w:val="29"/>
          <w:cs/>
        </w:rPr>
        <w:t xml:space="preserve"> (จำนวน </w:t>
      </w:r>
      <w:r>
        <w:rPr>
          <w:rFonts w:ascii="Angsana New" w:hAnsi="Angsana New"/>
          <w:sz w:val="29"/>
          <w:szCs w:val="29"/>
        </w:rPr>
        <w:t>11.2</w:t>
      </w:r>
      <w:r w:rsidRPr="00CB0E55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Pr="00CB0E55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CB0E55">
        <w:rPr>
          <w:rFonts w:ascii="Angsana New" w:hAnsi="Angsana New"/>
          <w:sz w:val="29"/>
          <w:szCs w:val="29"/>
        </w:rPr>
        <w:t xml:space="preserve">31 </w:t>
      </w:r>
      <w:r w:rsidRPr="00CB0E55">
        <w:rPr>
          <w:rFonts w:ascii="Angsana New" w:hAnsi="Angsana New"/>
          <w:sz w:val="29"/>
          <w:szCs w:val="29"/>
          <w:cs/>
        </w:rPr>
        <w:t>ธันวาคม</w:t>
      </w:r>
      <w:r w:rsidRPr="00CB0E55">
        <w:rPr>
          <w:rFonts w:ascii="Angsana New" w:hAnsi="Angsana New" w:hint="cs"/>
          <w:sz w:val="29"/>
          <w:szCs w:val="29"/>
          <w:cs/>
        </w:rPr>
        <w:t xml:space="preserve"> </w:t>
      </w:r>
      <w:r w:rsidRPr="00CB0E55">
        <w:rPr>
          <w:rFonts w:ascii="Angsana New" w:hAnsi="Angsana New"/>
          <w:sz w:val="29"/>
          <w:szCs w:val="29"/>
        </w:rPr>
        <w:t>256</w:t>
      </w:r>
      <w:r>
        <w:rPr>
          <w:rFonts w:ascii="Angsana New" w:hAnsi="Angsana New"/>
          <w:sz w:val="29"/>
          <w:szCs w:val="29"/>
        </w:rPr>
        <w:t>7</w:t>
      </w:r>
      <w:r w:rsidRPr="00CB0E55">
        <w:rPr>
          <w:rFonts w:ascii="Angsana New" w:hAnsi="Angsana New"/>
          <w:sz w:val="29"/>
          <w:szCs w:val="29"/>
        </w:rPr>
        <w:t xml:space="preserve">) </w:t>
      </w:r>
      <w:r w:rsidRPr="00CB0E55">
        <w:rPr>
          <w:rFonts w:ascii="Angsana New" w:hAnsi="Angsana New" w:hint="cs"/>
          <w:sz w:val="29"/>
          <w:szCs w:val="29"/>
          <w:cs/>
        </w:rPr>
        <w:t xml:space="preserve">อัตราดอกเบี้ยร้อยละ </w:t>
      </w:r>
      <w:r w:rsidRPr="00CB0E55">
        <w:rPr>
          <w:rFonts w:ascii="Angsana New" w:hAnsi="Angsana New"/>
          <w:sz w:val="29"/>
          <w:szCs w:val="29"/>
        </w:rPr>
        <w:t xml:space="preserve">9 </w:t>
      </w:r>
      <w:r w:rsidRPr="00CB0E55">
        <w:rPr>
          <w:rFonts w:ascii="Angsana New" w:hAnsi="Angsana New" w:hint="cs"/>
          <w:sz w:val="29"/>
          <w:szCs w:val="29"/>
          <w:cs/>
        </w:rPr>
        <w:t>ต่อปี</w:t>
      </w:r>
      <w:r w:rsidR="00C35981">
        <w:rPr>
          <w:rFonts w:ascii="Angsana New" w:hAnsi="Angsana New"/>
          <w:sz w:val="29"/>
          <w:szCs w:val="29"/>
        </w:rPr>
        <w:t xml:space="preserve"> </w:t>
      </w:r>
      <w:r w:rsidRPr="00CB0E55">
        <w:rPr>
          <w:rFonts w:ascii="Angsana New" w:hAnsi="Angsana New" w:hint="cs"/>
          <w:sz w:val="29"/>
          <w:szCs w:val="29"/>
          <w:cs/>
        </w:rPr>
        <w:t>และมีกำหนด</w:t>
      </w:r>
      <w:r w:rsidR="00C35981">
        <w:rPr>
          <w:rFonts w:ascii="Angsana New" w:hAnsi="Angsana New"/>
          <w:sz w:val="29"/>
          <w:szCs w:val="29"/>
        </w:rPr>
        <w:br/>
      </w:r>
      <w:r w:rsidRPr="00CB0E55">
        <w:rPr>
          <w:rFonts w:ascii="Angsana New" w:hAnsi="Angsana New" w:hint="cs"/>
          <w:sz w:val="29"/>
          <w:szCs w:val="29"/>
          <w:cs/>
        </w:rPr>
        <w:t>ชำระคืน</w:t>
      </w:r>
      <w:r>
        <w:rPr>
          <w:rFonts w:ascii="Angsana New" w:hAnsi="Angsana New" w:hint="cs"/>
          <w:sz w:val="29"/>
          <w:szCs w:val="29"/>
          <w:cs/>
        </w:rPr>
        <w:t xml:space="preserve">ภายในปี </w:t>
      </w:r>
      <w:r>
        <w:rPr>
          <w:rFonts w:ascii="Angsana New" w:hAnsi="Angsana New"/>
          <w:sz w:val="29"/>
          <w:szCs w:val="29"/>
        </w:rPr>
        <w:t>2571</w:t>
      </w:r>
    </w:p>
    <w:p w14:paraId="33D16D7E" w14:textId="542011A7" w:rsidR="007E04C7" w:rsidRDefault="007E0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</w:p>
    <w:p w14:paraId="33B9FEB2" w14:textId="64D0A832" w:rsidR="007E04C7" w:rsidRDefault="007E04C7" w:rsidP="007E04C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สินทรัพย์ทางการเงินหมุนเวียนอื่น</w:t>
      </w:r>
    </w:p>
    <w:p w14:paraId="4C74B113" w14:textId="77777777" w:rsidR="007E04C7" w:rsidRPr="004A43B4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7E04C7" w:rsidRPr="003B4476" w14:paraId="43D93CE6" w14:textId="77777777" w:rsidTr="007E04C7">
        <w:tc>
          <w:tcPr>
            <w:tcW w:w="4395" w:type="dxa"/>
          </w:tcPr>
          <w:p w14:paraId="6CE1003A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0ED2B0E7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7E04C7" w:rsidRPr="003B4476" w14:paraId="5B48A511" w14:textId="77777777" w:rsidTr="005F19FC">
        <w:tc>
          <w:tcPr>
            <w:tcW w:w="4395" w:type="dxa"/>
          </w:tcPr>
          <w:p w14:paraId="00021921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8AA4BC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0DE9E69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6FE8F4" w14:textId="77777777" w:rsidR="007E04C7" w:rsidRPr="003B4476" w:rsidRDefault="007E04C7" w:rsidP="00A942B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A95" w:rsidRPr="003B4476" w14:paraId="426F89A3" w14:textId="77777777" w:rsidTr="005F19FC">
        <w:tc>
          <w:tcPr>
            <w:tcW w:w="4395" w:type="dxa"/>
          </w:tcPr>
          <w:p w14:paraId="0CF1618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367405" w14:textId="17EA5B96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0DBBB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E6EB10" w14:textId="131D7DC5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</w:tcPr>
          <w:p w14:paraId="2DD4BCA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5550A9C" w14:textId="4ACEA3B8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A84DD4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6291DF9" w14:textId="746BAAB9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9E7A95" w:rsidRPr="003B4476" w14:paraId="459CC074" w14:textId="77777777" w:rsidTr="007E04C7">
        <w:tc>
          <w:tcPr>
            <w:tcW w:w="4395" w:type="dxa"/>
          </w:tcPr>
          <w:p w14:paraId="3990AAE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DF8A339" w14:textId="2B788CF2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40" w:type="dxa"/>
          </w:tcPr>
          <w:p w14:paraId="469ABCF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5021ED" w14:textId="747CE038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290" w:type="dxa"/>
          </w:tcPr>
          <w:p w14:paraId="523264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255C9A8" w14:textId="61817616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37" w:type="dxa"/>
          </w:tcPr>
          <w:p w14:paraId="602626C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AA2D68" w14:textId="3E9C260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2567</w:t>
            </w:r>
          </w:p>
        </w:tc>
      </w:tr>
      <w:tr w:rsidR="009E7A95" w:rsidRPr="003B4476" w14:paraId="2901E875" w14:textId="77777777" w:rsidTr="00A942B6">
        <w:tc>
          <w:tcPr>
            <w:tcW w:w="4395" w:type="dxa"/>
            <w:vAlign w:val="bottom"/>
          </w:tcPr>
          <w:p w14:paraId="4C000430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37AD745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454EB5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8D582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1FF726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FD3F4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162C56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53B8FA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3C62BCB" w14:textId="77777777" w:rsidTr="00A942B6">
        <w:tc>
          <w:tcPr>
            <w:tcW w:w="4395" w:type="dxa"/>
          </w:tcPr>
          <w:p w14:paraId="493FA998" w14:textId="488FE386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เดือน</w:t>
            </w:r>
            <w:r w:rsidR="00B1384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2A5A04E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A7C210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70D2D4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7F8F5ED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A36AB6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E5AA94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1D8D6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5AE96247" w14:textId="77777777" w:rsidTr="00A942B6">
        <w:trPr>
          <w:trHeight w:val="79"/>
        </w:trPr>
        <w:tc>
          <w:tcPr>
            <w:tcW w:w="4395" w:type="dxa"/>
          </w:tcPr>
          <w:p w14:paraId="048AC4E5" w14:textId="55AFB060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D147D1">
              <w:rPr>
                <w:rFonts w:ascii="Angsana New" w:hAnsi="Angsana New" w:cs="Angsana New"/>
                <w:color w:val="auto"/>
                <w:sz w:val="30"/>
                <w:szCs w:val="30"/>
              </w:rPr>
              <w:t>1.</w:t>
            </w:r>
            <w:r w:rsidR="00172177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="00D147D1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2.15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5AB036DE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535CCE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C025C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1AD6A1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4CB2E7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61C1B98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FF87D3C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4729DEF" w14:textId="77777777" w:rsidTr="00A942B6">
        <w:tc>
          <w:tcPr>
            <w:tcW w:w="4395" w:type="dxa"/>
          </w:tcPr>
          <w:p w14:paraId="466C24D2" w14:textId="224810EA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D147D1">
              <w:rPr>
                <w:rFonts w:ascii="Angsana New" w:hAnsi="Angsana New" w:cs="Angsana New"/>
                <w:color w:val="auto"/>
                <w:sz w:val="30"/>
                <w:szCs w:val="30"/>
              </w:rPr>
              <w:t>2.00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3DCD5CC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A6C81D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FBD657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FE9D8E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32CD9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D05F21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826680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0B2F7953" w14:textId="77777777" w:rsidTr="00A942B6">
        <w:tc>
          <w:tcPr>
            <w:tcW w:w="4395" w:type="dxa"/>
          </w:tcPr>
          <w:p w14:paraId="3C2179D2" w14:textId="571A4A40" w:rsidR="009E7A95" w:rsidRPr="003B4476" w:rsidRDefault="009E7A95" w:rsidP="009E7A95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2.</w:t>
            </w:r>
            <w:r w:rsidR="00172177"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D147D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</w:tcPr>
          <w:p w14:paraId="6B4B3644" w14:textId="05CF7FE1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935,000</w:t>
            </w:r>
          </w:p>
        </w:tc>
        <w:tc>
          <w:tcPr>
            <w:tcW w:w="240" w:type="dxa"/>
          </w:tcPr>
          <w:p w14:paraId="3F6DCBC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22EB175" w14:textId="16A26430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1,415,000</w:t>
            </w:r>
          </w:p>
        </w:tc>
        <w:tc>
          <w:tcPr>
            <w:tcW w:w="290" w:type="dxa"/>
          </w:tcPr>
          <w:p w14:paraId="045AC97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9F0C782" w14:textId="2C51A2ED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280,000</w:t>
            </w:r>
          </w:p>
        </w:tc>
        <w:tc>
          <w:tcPr>
            <w:tcW w:w="237" w:type="dxa"/>
          </w:tcPr>
          <w:p w14:paraId="15228CD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980BF15" w14:textId="4E829693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740,000</w:t>
            </w:r>
          </w:p>
        </w:tc>
      </w:tr>
      <w:tr w:rsidR="009E7A95" w:rsidRPr="003B4476" w14:paraId="0B3042B5" w14:textId="77777777" w:rsidTr="00A942B6">
        <w:tc>
          <w:tcPr>
            <w:tcW w:w="4395" w:type="dxa"/>
          </w:tcPr>
          <w:p w14:paraId="374E1FD2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B279D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9DB75C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0342923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BEFF49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F861514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45E365C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FC5328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214F457A" w14:textId="77777777" w:rsidTr="00A942B6">
        <w:tc>
          <w:tcPr>
            <w:tcW w:w="4395" w:type="dxa"/>
          </w:tcPr>
          <w:p w14:paraId="557BCF2D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09C7DEBF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3B9005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B4F7B0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32F787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F2D144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3F6F66E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2FCB322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69ADF94A" w14:textId="77777777" w:rsidTr="00A942B6">
        <w:tc>
          <w:tcPr>
            <w:tcW w:w="4395" w:type="dxa"/>
          </w:tcPr>
          <w:p w14:paraId="79292E3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1168" w:type="dxa"/>
          </w:tcPr>
          <w:p w14:paraId="3BDEC61A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C62B04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1119605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AB50BF8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E98EDE1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BEAA0D6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329124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9E7A95" w:rsidRPr="003B4476" w14:paraId="72C96B7E" w14:textId="77777777" w:rsidTr="00A942B6">
        <w:tc>
          <w:tcPr>
            <w:tcW w:w="4395" w:type="dxa"/>
          </w:tcPr>
          <w:p w14:paraId="52417621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2.85 </w:t>
            </w: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45DBF8F" w14:textId="4C1E66F2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0B8A963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B05C9E" w14:textId="29BEA461" w:rsidR="009E7A95" w:rsidRPr="003B4476" w:rsidRDefault="009E7A95" w:rsidP="00D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90" w:type="dxa"/>
          </w:tcPr>
          <w:p w14:paraId="2EDE078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6D439CA" w14:textId="614F3BDE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66B9A92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B9A8ABD" w14:textId="19821550" w:rsidR="009E7A95" w:rsidRPr="003B4476" w:rsidRDefault="009E7A95" w:rsidP="00D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</w:tr>
      <w:tr w:rsidR="009E7A95" w:rsidRPr="003B4476" w14:paraId="31953DAE" w14:textId="77777777" w:rsidTr="00A942B6">
        <w:tc>
          <w:tcPr>
            <w:tcW w:w="4395" w:type="dxa"/>
          </w:tcPr>
          <w:p w14:paraId="342DC44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ACF82E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5DCB639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F47834B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584C53D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8F8BB3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AEF4A5C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04A0B0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A95" w:rsidRPr="003B4476" w14:paraId="66BAA058" w14:textId="77777777" w:rsidTr="00A942B6">
        <w:tc>
          <w:tcPr>
            <w:tcW w:w="4395" w:type="dxa"/>
          </w:tcPr>
          <w:p w14:paraId="456C0976" w14:textId="77777777" w:rsidR="009E7A95" w:rsidRPr="003B4476" w:rsidRDefault="009E7A95" w:rsidP="009E7A95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B447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CB3D81F" w14:textId="0E2BDA8B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940,000</w:t>
            </w:r>
          </w:p>
        </w:tc>
        <w:tc>
          <w:tcPr>
            <w:tcW w:w="240" w:type="dxa"/>
          </w:tcPr>
          <w:p w14:paraId="7A76F872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1262FCA" w14:textId="66BC88D5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1,420,000</w:t>
            </w:r>
          </w:p>
        </w:tc>
        <w:tc>
          <w:tcPr>
            <w:tcW w:w="290" w:type="dxa"/>
          </w:tcPr>
          <w:p w14:paraId="71043451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95802C2" w14:textId="4C3A8CD1" w:rsidR="009E7A95" w:rsidRPr="003B4476" w:rsidRDefault="00D147D1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285,000</w:t>
            </w:r>
          </w:p>
        </w:tc>
        <w:tc>
          <w:tcPr>
            <w:tcW w:w="237" w:type="dxa"/>
          </w:tcPr>
          <w:p w14:paraId="506EA5B7" w14:textId="77777777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FD84422" w14:textId="5AEB0C24" w:rsidR="009E7A95" w:rsidRPr="003B4476" w:rsidRDefault="009E7A95" w:rsidP="009E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3B4476">
              <w:rPr>
                <w:rFonts w:ascii="Angsana New" w:eastAsia="SimSun" w:hAnsi="Angsana New"/>
                <w:sz w:val="30"/>
                <w:szCs w:val="30"/>
                <w:lang w:eastAsia="zh-CN"/>
              </w:rPr>
              <w:t>745,000</w:t>
            </w:r>
          </w:p>
        </w:tc>
      </w:tr>
    </w:tbl>
    <w:p w14:paraId="485B1EFA" w14:textId="77777777" w:rsidR="007E04C7" w:rsidRPr="004A43B4" w:rsidRDefault="007E04C7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47FEFA0F" w14:textId="77777777" w:rsidR="009E7A95" w:rsidRPr="003B4476" w:rsidRDefault="009E7A95" w:rsidP="009E7A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 xml:space="preserve">หุ้นกู้ บริษัท ทรู คอร์ปอเรชั่น จำกัด (มหาชน)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ดังกล่าว</w:t>
      </w: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>จะครบกำหนดไถ่ถอนวันที่</w:t>
      </w:r>
      <w:r w:rsidRPr="003B4476">
        <w:rPr>
          <w:rFonts w:ascii="Angsana New" w:eastAsia="SimSun" w:hAnsi="Angsana New"/>
          <w:sz w:val="30"/>
          <w:szCs w:val="30"/>
          <w:lang w:eastAsia="zh-CN"/>
        </w:rPr>
        <w:t xml:space="preserve"> 30 </w:t>
      </w:r>
      <w:r w:rsidRPr="003B4476">
        <w:rPr>
          <w:rFonts w:ascii="Angsana New" w:eastAsia="SimSun" w:hAnsi="Angsana New"/>
          <w:sz w:val="30"/>
          <w:szCs w:val="30"/>
          <w:cs/>
          <w:lang w:eastAsia="zh-CN"/>
        </w:rPr>
        <w:t>พฤศจิกายน</w:t>
      </w:r>
      <w:r w:rsidRPr="003B4476">
        <w:rPr>
          <w:rFonts w:ascii="Angsana New" w:eastAsia="SimSun" w:hAnsi="Angsana New"/>
          <w:sz w:val="30"/>
          <w:szCs w:val="30"/>
          <w:lang w:eastAsia="zh-CN"/>
        </w:rPr>
        <w:t xml:space="preserve"> 2568</w:t>
      </w:r>
    </w:p>
    <w:p w14:paraId="25BC686E" w14:textId="77777777" w:rsidR="009E7A95" w:rsidRPr="004A43B4" w:rsidRDefault="009E7A95" w:rsidP="007E04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30"/>
          <w:szCs w:val="30"/>
          <w:lang w:eastAsia="zh-CN"/>
        </w:rPr>
      </w:pPr>
    </w:p>
    <w:p w14:paraId="1857ADF4" w14:textId="38ABBA4A" w:rsidR="00413B29" w:rsidRPr="00271920" w:rsidRDefault="004A43B4" w:rsidP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4DDFAECD" w14:textId="77777777" w:rsidR="00333183" w:rsidRDefault="0033318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1120E4">
          <w:footerReference w:type="default" r:id="rId14"/>
          <w:footerReference w:type="first" r:id="rId15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2C8D3B8" w14:textId="07BC03B9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28"/>
          <w:szCs w:val="28"/>
          <w:lang w:eastAsia="zh-CN"/>
        </w:rPr>
      </w:pP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รายละเอียดของสินทรัพย์ทางการเงินไม่หมุนเวียนอื่น</w:t>
      </w:r>
      <w:r w:rsidRPr="00CA2BD7">
        <w:rPr>
          <w:rFonts w:ascii="Angsana New" w:eastAsia="SimSun" w:hAnsi="Angsana New"/>
          <w:sz w:val="28"/>
          <w:szCs w:val="28"/>
          <w:lang w:eastAsia="zh-CN"/>
        </w:rPr>
        <w:t xml:space="preserve"> </w:t>
      </w:r>
      <w:r w:rsidR="00F43FA9">
        <w:rPr>
          <w:rFonts w:ascii="Angsana New" w:eastAsia="SimSun" w:hAnsi="Angsana New" w:hint="cs"/>
          <w:sz w:val="28"/>
          <w:szCs w:val="28"/>
          <w:cs/>
          <w:lang w:eastAsia="zh-CN"/>
        </w:rPr>
        <w:t>-</w:t>
      </w:r>
      <w:r w:rsidRPr="00CA2BD7">
        <w:rPr>
          <w:rFonts w:ascii="Angsana New" w:eastAsia="SimSun" w:hAnsi="Angsana New"/>
          <w:sz w:val="28"/>
          <w:szCs w:val="28"/>
          <w:lang w:eastAsia="zh-CN"/>
        </w:rPr>
        <w:t xml:space="preserve"> 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เงินลงทุนในตราสารหนี้</w:t>
      </w:r>
      <w:r w:rsidR="00F43FA9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ณ วันที่ </w:t>
      </w:r>
      <w:r w:rsidRPr="00CA2BD7">
        <w:rPr>
          <w:rFonts w:ascii="Angsana New" w:eastAsia="SimSun" w:hAnsi="Angsana New"/>
          <w:sz w:val="28"/>
          <w:szCs w:val="28"/>
          <w:lang w:eastAsia="zh-CN"/>
        </w:rPr>
        <w:t xml:space="preserve">31 </w:t>
      </w:r>
      <w:r>
        <w:rPr>
          <w:rFonts w:ascii="Angsana New" w:eastAsia="SimSun" w:hAnsi="Angsana New" w:hint="cs"/>
          <w:sz w:val="28"/>
          <w:szCs w:val="28"/>
          <w:cs/>
          <w:lang w:eastAsia="zh-CN"/>
        </w:rPr>
        <w:t>มีนา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คม</w:t>
      </w:r>
      <w:r>
        <w:rPr>
          <w:rFonts w:ascii="Angsana New" w:eastAsia="SimSun" w:hAnsi="Angsana New"/>
          <w:sz w:val="28"/>
          <w:szCs w:val="28"/>
          <w:lang w:eastAsia="zh-CN"/>
        </w:rPr>
        <w:t xml:space="preserve"> 2568 </w:t>
      </w:r>
      <w:r>
        <w:rPr>
          <w:rFonts w:ascii="Angsana New" w:eastAsia="SimSun" w:hAnsi="Angsana New" w:hint="cs"/>
          <w:sz w:val="28"/>
          <w:szCs w:val="28"/>
          <w:cs/>
          <w:lang w:eastAsia="zh-CN"/>
        </w:rPr>
        <w:t>และ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 </w:t>
      </w:r>
      <w:r w:rsidRPr="00CA2BD7">
        <w:rPr>
          <w:rFonts w:ascii="Angsana New" w:eastAsia="SimSun" w:hAnsi="Angsana New"/>
          <w:sz w:val="28"/>
          <w:szCs w:val="28"/>
          <w:lang w:eastAsia="zh-CN"/>
        </w:rPr>
        <w:t xml:space="preserve">31 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Angsana New" w:eastAsia="SimSun" w:hAnsi="Angsana New"/>
          <w:sz w:val="28"/>
          <w:szCs w:val="28"/>
          <w:lang w:eastAsia="zh-CN"/>
        </w:rPr>
        <w:t xml:space="preserve">2567 </w:t>
      </w:r>
      <w:r w:rsidRPr="00CA2BD7">
        <w:rPr>
          <w:rFonts w:ascii="Angsana New" w:eastAsia="SimSun" w:hAnsi="Angsana New" w:hint="cs"/>
          <w:sz w:val="28"/>
          <w:szCs w:val="28"/>
          <w:cs/>
          <w:lang w:eastAsia="zh-CN"/>
        </w:rPr>
        <w:t>มีดังนี้</w:t>
      </w:r>
    </w:p>
    <w:p w14:paraId="3D6EF99C" w14:textId="77777777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1D2F1B" w:rsidRPr="00A65910" w14:paraId="59B4B63F" w14:textId="77777777" w:rsidTr="001D2F1B">
        <w:tc>
          <w:tcPr>
            <w:tcW w:w="4252" w:type="dxa"/>
          </w:tcPr>
          <w:p w14:paraId="7C37CCD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3B9E604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DB9EAD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07212B8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4D890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34DD3D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1827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FA5D382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28E7A514" w14:textId="5B0D0EC8" w:rsidR="001D2F1B" w:rsidRPr="001D2F1B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1D2F1B" w:rsidRPr="00A65910" w14:paraId="323A63BB" w14:textId="77777777" w:rsidTr="001D2F1B">
        <w:tc>
          <w:tcPr>
            <w:tcW w:w="4252" w:type="dxa"/>
          </w:tcPr>
          <w:p w14:paraId="7D003AA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CD61AC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0CCE8B3B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AC013B9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5C1905F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DCC897E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AC37FB7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9075A41" w14:textId="77777777" w:rsidR="001D2F1B" w:rsidRPr="00CA2BD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484152" w14:textId="11677D85" w:rsidR="001D2F1B" w:rsidRPr="001D2F1B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FE995E" w14:textId="77777777" w:rsidR="001D2F1B" w:rsidRPr="00684C27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35239C92" w14:textId="1820407F" w:rsidR="001D2F1B" w:rsidRPr="001D2F1B" w:rsidRDefault="001D2F1B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183" w:rsidRPr="00A65910" w14:paraId="5986C498" w14:textId="426D48F5" w:rsidTr="001D2F1B">
        <w:tc>
          <w:tcPr>
            <w:tcW w:w="4252" w:type="dxa"/>
          </w:tcPr>
          <w:p w14:paraId="11E17C5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26BDDF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F2FF838" w14:textId="6D4A58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7E5256D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DAF995" w14:textId="582B8FD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66A5A3D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B8C5436" w14:textId="1A3A18BA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5187904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8B6ECF3" w14:textId="4711107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AD1B7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3815E" w14:textId="74B224A8" w:rsidR="00333183" w:rsidRPr="001D2F1B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2F1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D2F1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594B53E" w14:textId="77777777" w:rsidR="00333183" w:rsidRPr="00684C2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FA0E59" w14:textId="2AED12A0" w:rsidR="00333183" w:rsidRPr="00684C2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054BDD" w14:textId="77777777" w:rsidR="00333183" w:rsidRPr="00684C2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3C4DD4" w14:textId="63F04636" w:rsidR="00333183" w:rsidRPr="001D2F1B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2F1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D2F1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3183" w:rsidRPr="00A65910" w14:paraId="269F2150" w14:textId="5A82911C" w:rsidTr="005272AC">
        <w:tc>
          <w:tcPr>
            <w:tcW w:w="4252" w:type="dxa"/>
            <w:tcBorders>
              <w:bottom w:val="single" w:sz="4" w:space="0" w:color="auto"/>
            </w:tcBorders>
          </w:tcPr>
          <w:p w14:paraId="5C68157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200CD76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7AFEAA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22C9BB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2CAA2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3C8847C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374E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BD310F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B3E3802" w14:textId="3130368F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CF7769F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8EA00F" w14:textId="232367BF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E05C9DE" w14:textId="77777777" w:rsid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1E3CAA" w14:textId="13C26767" w:rsid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60A18A0" w14:textId="77777777" w:rsid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FAE48" w14:textId="24058F78" w:rsid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33183" w:rsidRPr="00A65910" w14:paraId="6725C8A1" w14:textId="6DADD92B" w:rsidTr="005272AC">
        <w:tc>
          <w:tcPr>
            <w:tcW w:w="4252" w:type="dxa"/>
            <w:tcBorders>
              <w:top w:val="single" w:sz="4" w:space="0" w:color="auto"/>
            </w:tcBorders>
          </w:tcPr>
          <w:p w14:paraId="41CDC6F0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0E55CCF7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0CA4E92A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D91A409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4EB474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16D8F0C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158F15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D1EFCA8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8CFA5AE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113C65F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AE1343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41713EBB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806C5E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9CA2338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B609B6" w14:textId="77777777" w:rsidR="00333183" w:rsidRPr="00884C1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33183" w:rsidRPr="00A65910" w14:paraId="6F9A41FF" w14:textId="649F7A4F" w:rsidTr="001D2F1B">
        <w:tc>
          <w:tcPr>
            <w:tcW w:w="4252" w:type="dxa"/>
          </w:tcPr>
          <w:p w14:paraId="2F8EB9C8" w14:textId="0F6CC18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bookmarkStart w:id="2" w:name="_Hlk190672713"/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คอร์ปอเรชั่น จำกัด</w:t>
            </w: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1179F9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F6D7C9C" w14:textId="7119890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765216B4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63DF3C6" w14:textId="5C299535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1BDBA7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6A812C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28E5D73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7EB20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B81585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C27D81B" w14:textId="27F71738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52417D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B29513" w14:textId="045DB92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20DE6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4411E1" w14:textId="1A94B66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A65910" w14:paraId="60CCDD94" w14:textId="0F8FA25A" w:rsidTr="001D2F1B">
        <w:tc>
          <w:tcPr>
            <w:tcW w:w="4252" w:type="dxa"/>
          </w:tcPr>
          <w:p w14:paraId="5BC1AF31" w14:textId="297CD69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06AD354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D39FFE8" w14:textId="0E3E520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51B1837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B7C9A8B" w14:textId="580E7AD2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7641B8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25FAA9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3B1F7A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AA998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48D17A0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7436D82" w14:textId="099D6F9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1454004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9B9CB9" w14:textId="56257D54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6DD86BD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AE73C5" w14:textId="7745F4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33183" w:rsidRPr="00A65910" w14:paraId="5CFAFC5F" w14:textId="243B008B" w:rsidTr="001D2F1B">
        <w:tc>
          <w:tcPr>
            <w:tcW w:w="4252" w:type="dxa"/>
          </w:tcPr>
          <w:p w14:paraId="15CF6042" w14:textId="03823EE8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FAC8A6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946AE18" w14:textId="3B1215D3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91A14B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8E5742A" w14:textId="1B7CB94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5A658C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9A7DAB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77ED9A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870AB9F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5749E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6037060" w14:textId="2D66309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690A30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CADE70" w14:textId="51BDFB0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2C476E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1284D0" w14:textId="0054B6EE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0D79568E" w14:textId="70DEAF78" w:rsidTr="001D2F1B">
        <w:tc>
          <w:tcPr>
            <w:tcW w:w="4252" w:type="dxa"/>
          </w:tcPr>
          <w:p w14:paraId="33F404AF" w14:textId="7086EE64" w:rsidR="00333183" w:rsidRPr="001D2F1B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="001D2F1B"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="001D2F1B"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33647E2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1474F38" w14:textId="148448B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B6D6A9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C55D787" w14:textId="5001425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643A307B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762C1B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12AF4E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A613C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F600F2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332587C" w14:textId="2A891BF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29FE91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31B46D" w14:textId="4CFA8B7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E3865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A4F7FE" w14:textId="42C47D1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bookmarkEnd w:id="2"/>
      <w:tr w:rsidR="00333183" w:rsidRPr="00A65910" w14:paraId="1FDB2AB4" w14:textId="7663A00C" w:rsidTr="001D2F1B">
        <w:tc>
          <w:tcPr>
            <w:tcW w:w="4252" w:type="dxa"/>
          </w:tcPr>
          <w:p w14:paraId="2F7B29C2" w14:textId="2902425B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8A10F2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2FDB36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D8F5B2" w14:textId="31445871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356A81A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E7B996D" w14:textId="4C59C868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ค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</w:t>
            </w:r>
            <w:r w:rsidR="001D2F1B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66B9DC5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346C5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4D0A2BA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A3A564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B0BD4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FDA96E2" w14:textId="3B7FFE6D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66FFE7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570B2C" w14:textId="06FFBA1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0543BB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31C05" w14:textId="1B91E86F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8DA5EB6" w14:textId="62B02745" w:rsidTr="001D2F1B">
        <w:tc>
          <w:tcPr>
            <w:tcW w:w="4252" w:type="dxa"/>
          </w:tcPr>
          <w:p w14:paraId="4AAF901B" w14:textId="45ED9D3A" w:rsidR="00333183" w:rsidRPr="00333183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333183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33318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4C383F3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4DEE26D" w14:textId="7BBCDF8B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5A12C38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2A11CB" w14:textId="20861BD4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5FF9947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4C0FBB6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2.7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7A8539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3F1442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9D177F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3F35396" w14:textId="7E40C33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1ADF7BFA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A3ED9B" w14:textId="478E9E0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DDF073C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255DEB" w14:textId="455132C2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33183" w:rsidRPr="00A65910" w14:paraId="105EBA5E" w14:textId="616DF75D" w:rsidTr="001D2F1B">
        <w:tc>
          <w:tcPr>
            <w:tcW w:w="4252" w:type="dxa"/>
          </w:tcPr>
          <w:p w14:paraId="7E6D85AC" w14:textId="2D3D08BE" w:rsidR="00333183" w:rsidRPr="008A10F2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8A10F2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AAE1FA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04A85" w14:textId="6EE2947E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47377A6D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6608496" w14:textId="5B092839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="001D2F1B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2FCB31E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1473D39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45046B4E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9560A2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EA903C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50232AC" w14:textId="5EFE8869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52B78A7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47F5B5" w14:textId="57150980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1AA11F8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80428B" w14:textId="5D1A6936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33183" w:rsidRPr="00CA4740" w14:paraId="3FD30FC7" w14:textId="511DE9B2" w:rsidTr="001D2F1B">
        <w:tc>
          <w:tcPr>
            <w:tcW w:w="4252" w:type="dxa"/>
          </w:tcPr>
          <w:p w14:paraId="68978FBB" w14:textId="0955D5F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971DB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005D836" w14:textId="673FC3BC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CA2BD7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3B447153" w14:textId="77777777" w:rsidR="00333183" w:rsidRPr="00CA2BD7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BC5199" w14:textId="09CFBDE6" w:rsidR="00333183" w:rsidRPr="00333183" w:rsidRDefault="00333183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33318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333183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12932943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A2982D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22B4CFF7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D9AF380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C7C34E5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405DBEF" w14:textId="2B74D86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039B2F4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707F11" w14:textId="5943242B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DC7A0B1" w14:textId="77777777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6C8756" w14:textId="7FCF6081" w:rsidR="00333183" w:rsidRPr="00CA2BD7" w:rsidRDefault="00333183" w:rsidP="00333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FD1C89" w:rsidRPr="00CA4740" w14:paraId="5CC438C4" w14:textId="77777777" w:rsidTr="001D2F1B">
        <w:tc>
          <w:tcPr>
            <w:tcW w:w="4252" w:type="dxa"/>
          </w:tcPr>
          <w:p w14:paraId="63E7EDC4" w14:textId="5B9FACF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539952B7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C072081" w14:textId="54C27871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876CF86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1043FA5" w14:textId="7D243732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B0A49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4A23737" w14:textId="3C9DF782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0E2D321B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6E7EE14" w14:textId="2E70563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AA55EEA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371557" w14:textId="45D6B710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3A9E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E8CDD8" w14:textId="166EC77D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A2DA3BE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EFACC7" w14:textId="56CE4CE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1C89" w:rsidRPr="00CA4740" w14:paraId="0613D13F" w14:textId="77777777" w:rsidTr="00FD1C89">
        <w:tc>
          <w:tcPr>
            <w:tcW w:w="4252" w:type="dxa"/>
          </w:tcPr>
          <w:p w14:paraId="2EC40AE9" w14:textId="268DB32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31E3546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92AB3E2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43E095" w14:textId="77777777" w:rsidR="00FD1C89" w:rsidRPr="00CA2BD7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50B9B28" w14:textId="77777777" w:rsidR="00FD1C89" w:rsidRPr="00333183" w:rsidRDefault="00FD1C89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494C1E14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82AC939" w14:textId="73D3635C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6C764F05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1C25F51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8CF5A80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5CFC38D" w14:textId="0AB2B5DE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8DFD5F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3DF6CF" w14:textId="32E7C07B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C32401D" w14:textId="77777777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D25501" w14:textId="436910D6" w:rsidR="00FD1C89" w:rsidRPr="00CA2BD7" w:rsidRDefault="00FD1C89" w:rsidP="00F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F96210" w14:textId="77777777" w:rsidR="007D03A6" w:rsidRDefault="007D0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2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4"/>
        <w:gridCol w:w="236"/>
        <w:gridCol w:w="1134"/>
      </w:tblGrid>
      <w:tr w:rsidR="007D03A6" w:rsidRPr="00A65910" w14:paraId="669483ED" w14:textId="77777777" w:rsidTr="009D3BA0">
        <w:tc>
          <w:tcPr>
            <w:tcW w:w="4252" w:type="dxa"/>
          </w:tcPr>
          <w:p w14:paraId="0833DD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48BBA72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20796B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82EFD9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DC392C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2E1A4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56200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BCBFD7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89" w:type="dxa"/>
            <w:gridSpan w:val="7"/>
          </w:tcPr>
          <w:p w14:paraId="4BC8849E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D03A6" w:rsidRPr="00A65910" w14:paraId="0E86E945" w14:textId="77777777" w:rsidTr="009D3BA0">
        <w:tc>
          <w:tcPr>
            <w:tcW w:w="4252" w:type="dxa"/>
          </w:tcPr>
          <w:p w14:paraId="6A9615D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AD0541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536A35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C240D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1F29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C8CB3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CC0779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EB7BE3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08CA7F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E4D62D8" w14:textId="77777777" w:rsidR="007D03A6" w:rsidRPr="00684C2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29D5EA36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3A6" w:rsidRPr="00A65910" w14:paraId="2BF35773" w14:textId="77777777" w:rsidTr="009D3BA0">
        <w:tc>
          <w:tcPr>
            <w:tcW w:w="4252" w:type="dxa"/>
          </w:tcPr>
          <w:p w14:paraId="68AFB2C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769D39C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1E7C94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6422BA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347B91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1195A98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595CD5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4EF3D4B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33E38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0AC2EE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8FEF6B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2F1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D2F1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4E0A8C0" w14:textId="77777777" w:rsidR="007D03A6" w:rsidRPr="00684C2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B68F2A" w14:textId="77777777" w:rsidR="007D03A6" w:rsidRPr="00684C2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9F07B0" w14:textId="77777777" w:rsidR="007D03A6" w:rsidRPr="00684C2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F6C514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D2F1B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D2F1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03A6" w:rsidRPr="00A65910" w14:paraId="00E2230F" w14:textId="77777777" w:rsidTr="00AD1710">
        <w:tc>
          <w:tcPr>
            <w:tcW w:w="4252" w:type="dxa"/>
            <w:tcBorders>
              <w:bottom w:val="single" w:sz="4" w:space="0" w:color="auto"/>
            </w:tcBorders>
          </w:tcPr>
          <w:p w14:paraId="316E9FA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7BF0CC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FDA63A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582D50E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86D02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7ECD85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3354F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704F9B1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FE8C7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85F7E7C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8418F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0BD8A60" w14:textId="77777777" w:rsidR="007D03A6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7260E3" w14:textId="77777777" w:rsidR="007D03A6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8FBC067" w14:textId="77777777" w:rsidR="007D03A6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110463" w14:textId="77777777" w:rsidR="007D03A6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D03A6" w:rsidRPr="00A65910" w14:paraId="6388B27D" w14:textId="77777777" w:rsidTr="00AD1710">
        <w:tc>
          <w:tcPr>
            <w:tcW w:w="4252" w:type="dxa"/>
            <w:tcBorders>
              <w:top w:val="single" w:sz="4" w:space="0" w:color="auto"/>
            </w:tcBorders>
          </w:tcPr>
          <w:p w14:paraId="7E67A8CC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69C39CB5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05FC837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45908E24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9E2B4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16AF53F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F4F5445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160A194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3235B52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E73273D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B52FD1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5BF84AE7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5E61EC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42DF8B0D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E65648" w14:textId="77777777" w:rsidR="007D03A6" w:rsidRPr="00884C1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7D03A6" w:rsidRPr="00CA4740" w14:paraId="3D403E1B" w14:textId="77777777" w:rsidTr="009D3BA0">
        <w:tc>
          <w:tcPr>
            <w:tcW w:w="4252" w:type="dxa"/>
          </w:tcPr>
          <w:p w14:paraId="68076128" w14:textId="79844150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เบทาโกร จำกัด (มหาชน)</w:t>
            </w:r>
          </w:p>
        </w:tc>
        <w:tc>
          <w:tcPr>
            <w:tcW w:w="239" w:type="dxa"/>
          </w:tcPr>
          <w:p w14:paraId="7E2723E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995618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B88B641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6C4A5CA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21192FD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E4D35C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5315EC7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B1E4A4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241481F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1CA20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45AEF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5726A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1871DE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83402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4AC37011" w14:textId="77777777" w:rsidTr="009D3BA0">
        <w:tc>
          <w:tcPr>
            <w:tcW w:w="4252" w:type="dxa"/>
          </w:tcPr>
          <w:p w14:paraId="649B5EE8" w14:textId="4D5B049F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บางจาก ศรีราชา จำกัด (มหาชน)</w:t>
            </w:r>
          </w:p>
        </w:tc>
        <w:tc>
          <w:tcPr>
            <w:tcW w:w="239" w:type="dxa"/>
          </w:tcPr>
          <w:p w14:paraId="3794E6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66D4E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A74C360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C77F67E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6138179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FEDD13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217F671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FA2EE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898AB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407E8E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7DD46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4A7D5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0B81B9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087D7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6B988D48" w14:textId="77777777" w:rsidTr="009D3BA0">
        <w:tc>
          <w:tcPr>
            <w:tcW w:w="4252" w:type="dxa"/>
          </w:tcPr>
          <w:p w14:paraId="4F56088D" w14:textId="06E2A14A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385BCA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3292F14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A3FD5E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0DFE3BAA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D43B170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58FAF6D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DD93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0561B20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FF77F0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4CFEF4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81B4D2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6CEE7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56F1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B83F57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6B9DF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372EF657" w14:textId="77777777" w:rsidTr="009D3BA0">
        <w:tc>
          <w:tcPr>
            <w:tcW w:w="4252" w:type="dxa"/>
          </w:tcPr>
          <w:p w14:paraId="567100F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483EB64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8E4BF7B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A928FCC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A37535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0D41B8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4315A3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545DFA9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62802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1DABB6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53F51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EF818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48D4C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A18EEF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93D3B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5702797B" w14:textId="77777777" w:rsidTr="00385BCA">
        <w:tc>
          <w:tcPr>
            <w:tcW w:w="4252" w:type="dxa"/>
          </w:tcPr>
          <w:p w14:paraId="701B7F91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69F9E2BF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27CAA01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7392C26D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39B62C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10EA97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A87771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49F0B726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2AF081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FD5572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7D7159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7238A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F51A6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B033EF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4014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74A959D2" w14:textId="77777777" w:rsidTr="009D3BA0">
        <w:tc>
          <w:tcPr>
            <w:tcW w:w="4252" w:type="dxa"/>
          </w:tcPr>
          <w:p w14:paraId="1FAD4B0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562473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F710B63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ECEACC8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9C74A01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0D6EB79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B852026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6D2F2FE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64E033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9DF364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331B940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9CB15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4BBEA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FDCFB8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AA7078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5BCA" w:rsidRPr="00CA4740" w14:paraId="636E3B3F" w14:textId="77777777" w:rsidTr="00036722">
        <w:tc>
          <w:tcPr>
            <w:tcW w:w="4252" w:type="dxa"/>
          </w:tcPr>
          <w:p w14:paraId="6838181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ไออาร์พีซี จำกัด (มหาชน)</w:t>
            </w:r>
          </w:p>
        </w:tc>
        <w:tc>
          <w:tcPr>
            <w:tcW w:w="239" w:type="dxa"/>
          </w:tcPr>
          <w:p w14:paraId="4B0090C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FC00AFF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3572C283" w14:textId="77777777" w:rsidR="00385BCA" w:rsidRPr="00CA2BD7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E9CE865" w14:textId="77777777" w:rsidR="00385BCA" w:rsidRPr="00333183" w:rsidRDefault="00385BCA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348C252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F797D4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72C77377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8A58D72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23039F0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2B78C3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C4C31B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7DBCCC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6C0BDB8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B0CFE" w14:textId="77777777" w:rsidR="00385BCA" w:rsidRPr="00CA2BD7" w:rsidRDefault="00385BCA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CA4740" w14:paraId="1119EA9E" w14:textId="77777777" w:rsidTr="00036722">
        <w:tc>
          <w:tcPr>
            <w:tcW w:w="4252" w:type="dxa"/>
          </w:tcPr>
          <w:p w14:paraId="71375FAF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จำกัด</w:t>
            </w:r>
            <w:r w:rsidRPr="001D2F1B">
              <w:rPr>
                <w:rFonts w:ascii="Angsana New" w:eastAsia="SimSun" w:hAnsi="Angsana New"/>
                <w:spacing w:val="-8"/>
                <w:sz w:val="28"/>
                <w:szCs w:val="28"/>
                <w:lang w:eastAsia="zh-CN"/>
              </w:rPr>
              <w:t xml:space="preserve"> </w:t>
            </w:r>
            <w:r w:rsidRPr="001D2F1B">
              <w:rPr>
                <w:rFonts w:ascii="Angsana New" w:eastAsia="SimSun" w:hAnsi="Angsana New" w:hint="cs"/>
                <w:spacing w:val="-8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745EA77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E4C94C4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4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0AF4171F" w14:textId="77777777" w:rsidR="007D03A6" w:rsidRPr="00CA2BD7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127B3BD" w14:textId="77777777" w:rsidR="007D03A6" w:rsidRPr="00333183" w:rsidRDefault="007D03A6" w:rsidP="000E37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7B272B5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B6354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7126665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931F6D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CD890DE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B3A75E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CA164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C5893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2D101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D01747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3A6" w:rsidRPr="001D2F1B" w14:paraId="555CBD37" w14:textId="77777777" w:rsidTr="00036722">
        <w:tc>
          <w:tcPr>
            <w:tcW w:w="4252" w:type="dxa"/>
          </w:tcPr>
          <w:p w14:paraId="2A4A7190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ind w:left="-111"/>
              <w:jc w:val="both"/>
              <w:rPr>
                <w:rFonts w:ascii="Angsana New" w:eastAsia="SimSun" w:hAnsi="Angsan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239" w:type="dxa"/>
          </w:tcPr>
          <w:p w14:paraId="04F363B4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844A153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4BED91B8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701" w:type="dxa"/>
          </w:tcPr>
          <w:p w14:paraId="73FC0BE5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2761380B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247" w:type="dxa"/>
          </w:tcPr>
          <w:p w14:paraId="57AFCE8B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center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236" w:type="dxa"/>
          </w:tcPr>
          <w:p w14:paraId="0E938E74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DCCB774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41A6C9A3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atLeast"/>
              <w:jc w:val="both"/>
              <w:rPr>
                <w:rFonts w:ascii="Angsana New" w:eastAsia="SimSun" w:hAnsi="Angsana New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924CA7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259385BA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7DE8FE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460297F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24C315" w14:textId="77777777" w:rsidR="007D03A6" w:rsidRPr="001D2F1B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03A6" w:rsidRPr="00CA4740" w14:paraId="572AE80B" w14:textId="77777777" w:rsidTr="005272AC">
        <w:tc>
          <w:tcPr>
            <w:tcW w:w="4252" w:type="dxa"/>
          </w:tcPr>
          <w:p w14:paraId="61D3D6D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A2BD7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16E623F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FD979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3CAE2B51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0C08EA2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62C85E9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51A2A2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7D06FA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257AD04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</w:t>
            </w:r>
          </w:p>
        </w:tc>
        <w:tc>
          <w:tcPr>
            <w:tcW w:w="236" w:type="dxa"/>
          </w:tcPr>
          <w:p w14:paraId="48951C0A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617E35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tcBorders>
              <w:bottom w:val="nil"/>
            </w:tcBorders>
          </w:tcPr>
          <w:p w14:paraId="0633712D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898E7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260,000</w:t>
            </w:r>
          </w:p>
        </w:tc>
        <w:tc>
          <w:tcPr>
            <w:tcW w:w="236" w:type="dxa"/>
            <w:tcBorders>
              <w:bottom w:val="nil"/>
            </w:tcBorders>
          </w:tcPr>
          <w:p w14:paraId="7E2BFB4B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8545AC3" w14:textId="77777777" w:rsidR="007D03A6" w:rsidRPr="00CA2BD7" w:rsidRDefault="007D03A6" w:rsidP="009D3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A2BD7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CA2BD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1D7DEF56" w14:textId="20C9561D" w:rsidR="00A245CE" w:rsidRDefault="00A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51B476D" w14:textId="77777777" w:rsidR="00333183" w:rsidRDefault="00333183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333183">
          <w:headerReference w:type="first" r:id="rId16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6133E6A9" w14:textId="04437168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581070B5" w14:textId="77777777" w:rsidR="00A245CE" w:rsidRPr="006D6704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5" w:type="dxa"/>
          </w:tcPr>
          <w:p w14:paraId="722102E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536C0A09" w14:textId="77777777">
        <w:tc>
          <w:tcPr>
            <w:tcW w:w="3936" w:type="dxa"/>
          </w:tcPr>
          <w:p w14:paraId="6478E13A" w14:textId="4D114D2C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59083023"/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371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vAlign w:val="center"/>
          </w:tcPr>
          <w:p w14:paraId="0C655F37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646FD76B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3,292</w:t>
            </w:r>
          </w:p>
        </w:tc>
        <w:tc>
          <w:tcPr>
            <w:tcW w:w="235" w:type="dxa"/>
          </w:tcPr>
          <w:p w14:paraId="67161A36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55F866AE" w14:textId="05B0A22A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3588029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5DC3DED2" w:rsidR="00482B41" w:rsidRPr="00B73DD0" w:rsidRDefault="00F371E3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246,269</w:t>
            </w:r>
          </w:p>
        </w:tc>
      </w:tr>
      <w:bookmarkEnd w:id="3"/>
      <w:tr w:rsidR="00A649FA" w:rsidRPr="00A65910" w14:paraId="34879846" w14:textId="77777777" w:rsidTr="00D44D2B">
        <w:tc>
          <w:tcPr>
            <w:tcW w:w="3936" w:type="dxa"/>
          </w:tcPr>
          <w:p w14:paraId="72C9EF55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7EF7794" w14:textId="26F070EE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8CB519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B05EC1E" w14:textId="221BDA80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D4001B4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8E492E" w14:textId="7C69500F" w:rsidR="00A649FA" w:rsidRPr="0080285C" w:rsidRDefault="00600795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0795">
              <w:rPr>
                <w:rFonts w:ascii="Angsana New" w:hAnsi="Angsana New"/>
                <w:sz w:val="30"/>
                <w:szCs w:val="30"/>
              </w:rPr>
              <w:t>12,570</w:t>
            </w:r>
          </w:p>
        </w:tc>
        <w:tc>
          <w:tcPr>
            <w:tcW w:w="235" w:type="dxa"/>
          </w:tcPr>
          <w:p w14:paraId="2C9A4E0B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6B0B7CA" w14:textId="6FF01863" w:rsidR="00A649FA" w:rsidRPr="0080285C" w:rsidRDefault="00600795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0795">
              <w:rPr>
                <w:rFonts w:ascii="Angsana New" w:hAnsi="Angsana New"/>
                <w:sz w:val="30"/>
                <w:szCs w:val="30"/>
              </w:rPr>
              <w:t>12,570</w:t>
            </w:r>
          </w:p>
        </w:tc>
      </w:tr>
      <w:tr w:rsidR="0010125D" w:rsidRPr="00A65910" w14:paraId="402D9D70" w14:textId="77777777" w:rsidTr="00D44D2B">
        <w:tc>
          <w:tcPr>
            <w:tcW w:w="3936" w:type="dxa"/>
          </w:tcPr>
          <w:p w14:paraId="1AFB16BA" w14:textId="78F4BE6A" w:rsidR="0010125D" w:rsidRPr="00FC6613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2DA39F96" w14:textId="0E77CDF5" w:rsidR="0010125D" w:rsidRDefault="00C54C93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792DFD71" w14:textId="77777777" w:rsidR="0010125D" w:rsidRPr="0080285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60C63B" w14:textId="2524E68E" w:rsidR="0010125D" w:rsidRDefault="00C54C93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3FA1B680" w14:textId="77777777" w:rsidR="0010125D" w:rsidRPr="0080285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39E32A16" w14:textId="606CD4EC" w:rsidR="0010125D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7,603</w:t>
            </w:r>
          </w:p>
        </w:tc>
        <w:tc>
          <w:tcPr>
            <w:tcW w:w="235" w:type="dxa"/>
          </w:tcPr>
          <w:p w14:paraId="5AD262CF" w14:textId="77777777" w:rsidR="0010125D" w:rsidRPr="0080285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542590B7" w14:textId="592C2C22" w:rsidR="0010125D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7,603</w:t>
            </w:r>
          </w:p>
        </w:tc>
      </w:tr>
      <w:tr w:rsidR="00A649FA" w:rsidRPr="00A65910" w14:paraId="2FC6B626" w14:textId="77777777" w:rsidTr="00C4288D">
        <w:tc>
          <w:tcPr>
            <w:tcW w:w="3936" w:type="dxa"/>
          </w:tcPr>
          <w:p w14:paraId="50E991BE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712930B3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08AA171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219A1ADF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1A30D63A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(2,522)</w:t>
            </w:r>
          </w:p>
        </w:tc>
        <w:tc>
          <w:tcPr>
            <w:tcW w:w="235" w:type="dxa"/>
          </w:tcPr>
          <w:p w14:paraId="1F8FDB15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6C64DB4A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(2,522)</w:t>
            </w:r>
          </w:p>
        </w:tc>
      </w:tr>
      <w:tr w:rsidR="00A649FA" w:rsidRPr="00A65910" w14:paraId="31B28DCB" w14:textId="77777777" w:rsidTr="00BC609B">
        <w:tc>
          <w:tcPr>
            <w:tcW w:w="3936" w:type="dxa"/>
          </w:tcPr>
          <w:p w14:paraId="75469D0E" w14:textId="77777777" w:rsidR="00A649FA" w:rsidRPr="00FC6613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543E45DA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7412F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74846F34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3098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F65AF3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2FBEE928" w:rsidR="00A649FA" w:rsidRPr="0080285C" w:rsidRDefault="004F5824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5824">
              <w:rPr>
                <w:rFonts w:ascii="Angsana New" w:hAnsi="Angsana New"/>
                <w:sz w:val="30"/>
                <w:szCs w:val="30"/>
              </w:rPr>
              <w:t>(10,962)</w:t>
            </w:r>
          </w:p>
        </w:tc>
        <w:tc>
          <w:tcPr>
            <w:tcW w:w="235" w:type="dxa"/>
          </w:tcPr>
          <w:p w14:paraId="735EB671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3E9BEA67" w:rsidR="00A649FA" w:rsidRPr="0080285C" w:rsidRDefault="00F22649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2649">
              <w:rPr>
                <w:rFonts w:ascii="Angsana New" w:hAnsi="Angsana New"/>
                <w:sz w:val="30"/>
                <w:szCs w:val="30"/>
              </w:rPr>
              <w:t>(11,061)</w:t>
            </w:r>
          </w:p>
        </w:tc>
      </w:tr>
      <w:tr w:rsidR="005855B6" w:rsidRPr="00A65910" w14:paraId="67562669" w14:textId="77777777" w:rsidTr="00BC609B">
        <w:tc>
          <w:tcPr>
            <w:tcW w:w="3936" w:type="dxa"/>
          </w:tcPr>
          <w:p w14:paraId="24DB8B6D" w14:textId="3F2D6091" w:rsidR="005855B6" w:rsidRPr="00FC6613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</w:tcPr>
          <w:p w14:paraId="158088FA" w14:textId="46B0E317" w:rsidR="005855B6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F139105" w14:textId="77777777" w:rsidR="005855B6" w:rsidRPr="0080285C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AF617B" w14:textId="0746EAF8" w:rsidR="005855B6" w:rsidRDefault="005855B6" w:rsidP="0058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F3B7E7A" w14:textId="77777777" w:rsidR="005855B6" w:rsidRPr="0080285C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8700383" w14:textId="501CABC3" w:rsidR="005855B6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(29,669)</w:t>
            </w:r>
          </w:p>
        </w:tc>
        <w:tc>
          <w:tcPr>
            <w:tcW w:w="235" w:type="dxa"/>
          </w:tcPr>
          <w:p w14:paraId="4C436F5D" w14:textId="77777777" w:rsidR="005855B6" w:rsidRPr="0080285C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2141428" w14:textId="321F1FF5" w:rsidR="005855B6" w:rsidRDefault="005855B6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(29,669)</w:t>
            </w:r>
          </w:p>
        </w:tc>
      </w:tr>
      <w:tr w:rsidR="00A649FA" w:rsidRPr="00A65910" w14:paraId="10984D2D" w14:textId="77777777" w:rsidTr="00D44D2B">
        <w:tc>
          <w:tcPr>
            <w:tcW w:w="3936" w:type="dxa"/>
          </w:tcPr>
          <w:p w14:paraId="29F67260" w14:textId="1FF400F3" w:rsidR="00A649FA" w:rsidRPr="00B73DD0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E873E" w14:textId="5C82D46A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4B0FF3D0" w:rsidR="00A649FA" w:rsidRPr="0080285C" w:rsidRDefault="00737B72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</w:t>
            </w:r>
            <w:r w:rsidR="0079309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04DC9FD5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7116C42F" w:rsidR="00A649FA" w:rsidRPr="0080285C" w:rsidRDefault="00793098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207,197</w:t>
            </w:r>
          </w:p>
        </w:tc>
        <w:tc>
          <w:tcPr>
            <w:tcW w:w="235" w:type="dxa"/>
          </w:tcPr>
          <w:p w14:paraId="6E58D5E2" w14:textId="77777777" w:rsidR="00A649FA" w:rsidRPr="0080285C" w:rsidRDefault="00A649FA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6B78785F" w:rsidR="00A649FA" w:rsidRPr="0080285C" w:rsidRDefault="00793098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223,190</w:t>
            </w:r>
          </w:p>
        </w:tc>
      </w:tr>
      <w:tr w:rsidR="00482B41" w:rsidRPr="005B2E51" w14:paraId="03345067" w14:textId="77777777" w:rsidTr="00BC609B">
        <w:tc>
          <w:tcPr>
            <w:tcW w:w="3936" w:type="dxa"/>
          </w:tcPr>
          <w:p w14:paraId="3DD57CE2" w14:textId="77777777" w:rsidR="00482B41" w:rsidRPr="005B2E51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482B41" w:rsidRPr="005B2E51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82B41" w:rsidRPr="00A65910" w14:paraId="579D4018" w14:textId="77777777" w:rsidTr="00BC609B">
        <w:tc>
          <w:tcPr>
            <w:tcW w:w="3936" w:type="dxa"/>
          </w:tcPr>
          <w:p w14:paraId="08FD4448" w14:textId="77777777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2B41" w:rsidRPr="00A65910" w14:paraId="78895637" w14:textId="77777777" w:rsidTr="00BC609B">
        <w:tc>
          <w:tcPr>
            <w:tcW w:w="3936" w:type="dxa"/>
          </w:tcPr>
          <w:p w14:paraId="46B0C524" w14:textId="5CC23A41" w:rsidR="00482B41" w:rsidRPr="00B73DD0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73DD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371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0687C98D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2D325834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  <w:tc>
          <w:tcPr>
            <w:tcW w:w="235" w:type="dxa"/>
          </w:tcPr>
          <w:p w14:paraId="188DCE85" w14:textId="77777777" w:rsidR="00482B41" w:rsidRPr="00B73DD0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22FF8F7B" w:rsidR="00482B41" w:rsidRPr="00B73DD0" w:rsidRDefault="00F371E3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230,177</w:t>
            </w:r>
          </w:p>
        </w:tc>
      </w:tr>
      <w:tr w:rsidR="00903981" w:rsidRPr="00A65910" w14:paraId="4692610C" w14:textId="77777777" w:rsidTr="00D44D2B">
        <w:tc>
          <w:tcPr>
            <w:tcW w:w="3936" w:type="dxa"/>
          </w:tcPr>
          <w:p w14:paraId="47BD8267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661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278" w:type="dxa"/>
          </w:tcPr>
          <w:p w14:paraId="4C407E29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134D571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2ED3521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1C0E1A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C55D07D" w14:textId="33454170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8,711</w:t>
            </w:r>
          </w:p>
        </w:tc>
        <w:tc>
          <w:tcPr>
            <w:tcW w:w="235" w:type="dxa"/>
          </w:tcPr>
          <w:p w14:paraId="132C2B79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08C6F31" w14:textId="4E9029B6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8,711</w:t>
            </w:r>
          </w:p>
        </w:tc>
      </w:tr>
      <w:tr w:rsidR="0010125D" w:rsidRPr="00A65910" w14:paraId="05ED2641" w14:textId="77777777" w:rsidTr="00D44D2B">
        <w:tc>
          <w:tcPr>
            <w:tcW w:w="3936" w:type="dxa"/>
          </w:tcPr>
          <w:p w14:paraId="5C849C15" w14:textId="12A311FC" w:rsidR="0010125D" w:rsidRPr="00FC6613" w:rsidRDefault="0010125D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125D">
              <w:rPr>
                <w:rFonts w:ascii="Angsana New" w:hAnsi="Angsana New"/>
                <w:sz w:val="30"/>
                <w:szCs w:val="30"/>
                <w:cs/>
              </w:rPr>
              <w:t>โอนมาจาก “สินทรัพย์รอการขาย”</w:t>
            </w:r>
          </w:p>
        </w:tc>
        <w:tc>
          <w:tcPr>
            <w:tcW w:w="1278" w:type="dxa"/>
          </w:tcPr>
          <w:p w14:paraId="6664A792" w14:textId="15FB9352" w:rsidR="0010125D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E7D72FE" w14:textId="77777777" w:rsidR="0010125D" w:rsidRPr="0080285C" w:rsidRDefault="0010125D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B143C7" w14:textId="02B28742" w:rsidR="0010125D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4820A66" w14:textId="77777777" w:rsidR="0010125D" w:rsidRPr="0080285C" w:rsidRDefault="0010125D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D5D47A" w14:textId="11D6C154" w:rsidR="0010125D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7,603</w:t>
            </w:r>
          </w:p>
        </w:tc>
        <w:tc>
          <w:tcPr>
            <w:tcW w:w="235" w:type="dxa"/>
          </w:tcPr>
          <w:p w14:paraId="65453BF6" w14:textId="77777777" w:rsidR="0010125D" w:rsidRPr="0080285C" w:rsidRDefault="0010125D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1A3EEF" w14:textId="701A1F58" w:rsidR="0010125D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7,603</w:t>
            </w:r>
          </w:p>
        </w:tc>
      </w:tr>
      <w:tr w:rsidR="00903981" w:rsidRPr="00A65910" w14:paraId="0A31D627" w14:textId="77777777" w:rsidTr="005855B6">
        <w:tc>
          <w:tcPr>
            <w:tcW w:w="3936" w:type="dxa"/>
          </w:tcPr>
          <w:p w14:paraId="78A1F6AD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FC6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7C663FFA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(2,522)</w:t>
            </w:r>
          </w:p>
        </w:tc>
        <w:tc>
          <w:tcPr>
            <w:tcW w:w="235" w:type="dxa"/>
          </w:tcPr>
          <w:p w14:paraId="3B5BCF54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473FBCB6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(2,522)</w:t>
            </w:r>
          </w:p>
        </w:tc>
      </w:tr>
      <w:tr w:rsidR="00903981" w:rsidRPr="00A65910" w14:paraId="3EA8A24C" w14:textId="77777777" w:rsidTr="005855B6">
        <w:tc>
          <w:tcPr>
            <w:tcW w:w="3936" w:type="dxa"/>
          </w:tcPr>
          <w:p w14:paraId="34F15230" w14:textId="77777777" w:rsidR="00903981" w:rsidRPr="00FC6613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4" w:name="_Hlk159083055"/>
            <w:r w:rsidRPr="00FC6613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FC6613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28EAC1D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674AF0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43821A18" w14:textId="6A125B75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(10,837)</w:t>
            </w:r>
          </w:p>
        </w:tc>
        <w:tc>
          <w:tcPr>
            <w:tcW w:w="235" w:type="dxa"/>
          </w:tcPr>
          <w:p w14:paraId="712FDAF7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F0242D" w14:textId="48845789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(10,837)</w:t>
            </w:r>
          </w:p>
        </w:tc>
      </w:tr>
      <w:tr w:rsidR="005855B6" w:rsidRPr="00A65910" w14:paraId="042A7190" w14:textId="77777777" w:rsidTr="005855B6">
        <w:tc>
          <w:tcPr>
            <w:tcW w:w="3936" w:type="dxa"/>
          </w:tcPr>
          <w:p w14:paraId="2CA14618" w14:textId="497C5C6B" w:rsidR="005855B6" w:rsidRPr="00FC6613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55B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20AC9A1" w14:textId="6F4F67F0" w:rsidR="005855B6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E60732" w14:textId="77777777" w:rsidR="005855B6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AEDD9C" w14:textId="5453470A" w:rsidR="005855B6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787858" w14:textId="77777777" w:rsidR="005855B6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0ADBD88" w14:textId="0222D420" w:rsidR="005855B6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(29,669)</w:t>
            </w:r>
          </w:p>
        </w:tc>
        <w:tc>
          <w:tcPr>
            <w:tcW w:w="235" w:type="dxa"/>
          </w:tcPr>
          <w:p w14:paraId="644CE418" w14:textId="77777777" w:rsidR="005855B6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4D756D0" w14:textId="402A8101" w:rsidR="005855B6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(29,669)</w:t>
            </w:r>
          </w:p>
        </w:tc>
      </w:tr>
      <w:bookmarkEnd w:id="4"/>
      <w:tr w:rsidR="00903981" w:rsidRPr="00A65910" w14:paraId="2971795C" w14:textId="77777777" w:rsidTr="00B73DD0">
        <w:tc>
          <w:tcPr>
            <w:tcW w:w="3936" w:type="dxa"/>
          </w:tcPr>
          <w:p w14:paraId="6667102E" w14:textId="02DD3007" w:rsidR="00903981" w:rsidRPr="00B73DD0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B73D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620C32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6ED3EA8F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203,463</w:t>
            </w:r>
          </w:p>
        </w:tc>
        <w:tc>
          <w:tcPr>
            <w:tcW w:w="235" w:type="dxa"/>
          </w:tcPr>
          <w:p w14:paraId="1ED3F37F" w14:textId="77777777" w:rsidR="00903981" w:rsidRPr="0080285C" w:rsidRDefault="00903981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0C4A3E75" w:rsidR="00903981" w:rsidRPr="0080285C" w:rsidRDefault="005855B6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55B6">
              <w:rPr>
                <w:rFonts w:ascii="Angsana New" w:hAnsi="Angsana New"/>
                <w:sz w:val="30"/>
                <w:szCs w:val="30"/>
              </w:rPr>
              <w:t>203,463</w:t>
            </w:r>
          </w:p>
        </w:tc>
      </w:tr>
    </w:tbl>
    <w:p w14:paraId="62F3A29C" w14:textId="77777777" w:rsidR="005855B6" w:rsidRDefault="0058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6E4C7E" w14:textId="52797E93" w:rsidR="00F06885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B73DD0">
        <w:rPr>
          <w:rFonts w:ascii="Angsana New" w:hAnsi="Angsana New" w:cs="Angsana New" w:hint="cs"/>
          <w:sz w:val="30"/>
          <w:szCs w:val="30"/>
          <w:cs/>
        </w:rPr>
        <w:lastRenderedPageBreak/>
        <w:t>จำนวนค่าเช่าตามสัญญาที่จะได้รับจากสินทรัพย์ให้เช่า มีดังนี้</w:t>
      </w:r>
    </w:p>
    <w:p w14:paraId="1AF63729" w14:textId="77777777" w:rsidR="00F06885" w:rsidRDefault="00F06885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369"/>
        <w:gridCol w:w="239"/>
        <w:gridCol w:w="1321"/>
      </w:tblGrid>
      <w:tr w:rsidR="00F06885" w:rsidRPr="00922551" w14:paraId="7659D073" w14:textId="77777777" w:rsidTr="00B44156">
        <w:trPr>
          <w:cantSplit/>
          <w:trHeight w:val="395"/>
        </w:trPr>
        <w:tc>
          <w:tcPr>
            <w:tcW w:w="3686" w:type="dxa"/>
          </w:tcPr>
          <w:p w14:paraId="54181C12" w14:textId="77777777" w:rsidR="00F06885" w:rsidRPr="006761A2" w:rsidRDefault="00F06885" w:rsidP="00B44156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BF9B9CD" w14:textId="77777777" w:rsidR="00F06885" w:rsidRPr="00922551" w:rsidRDefault="00F06885" w:rsidP="00B44156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06885" w:rsidRPr="00922551" w14:paraId="143A868C" w14:textId="77777777" w:rsidTr="00B44156">
        <w:trPr>
          <w:cantSplit/>
          <w:trHeight w:val="352"/>
        </w:trPr>
        <w:tc>
          <w:tcPr>
            <w:tcW w:w="3686" w:type="dxa"/>
          </w:tcPr>
          <w:p w14:paraId="6E9EC9F4" w14:textId="77777777" w:rsidR="00F06885" w:rsidRPr="00922551" w:rsidRDefault="00F06885" w:rsidP="00B44156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B6915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F2D8F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AB9E7" w14:textId="77777777" w:rsidR="00F06885" w:rsidRPr="003568F1" w:rsidRDefault="00F06885" w:rsidP="00B44156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F06885" w:rsidRPr="00922551" w14:paraId="2BF03C42" w14:textId="77777777" w:rsidTr="009428A8">
        <w:trPr>
          <w:cantSplit/>
          <w:trHeight w:val="352"/>
        </w:trPr>
        <w:tc>
          <w:tcPr>
            <w:tcW w:w="3686" w:type="dxa"/>
          </w:tcPr>
          <w:p w14:paraId="2448621B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E876F6" w14:textId="04BCDE0D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863FA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058E5" w14:textId="0FF3023B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0AF1266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7619849" w14:textId="77AB57B5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761C226D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0619DD2" w14:textId="36FB454A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6885" w:rsidRPr="00922551" w14:paraId="0BA53AF9" w14:textId="77777777" w:rsidTr="009428A8">
        <w:trPr>
          <w:cantSplit/>
          <w:trHeight w:val="352"/>
        </w:trPr>
        <w:tc>
          <w:tcPr>
            <w:tcW w:w="3686" w:type="dxa"/>
          </w:tcPr>
          <w:p w14:paraId="1F084E23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A5947" w14:textId="5C9F4873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2FB3FC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18B76C" w14:textId="78A952FE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A415ACA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44C5D6" w14:textId="0350A0A9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2568</w:t>
            </w:r>
          </w:p>
        </w:tc>
        <w:tc>
          <w:tcPr>
            <w:tcW w:w="239" w:type="dxa"/>
          </w:tcPr>
          <w:p w14:paraId="71665D09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F0C083E" w14:textId="609DFC40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06885" w:rsidRPr="00922551" w14:paraId="3F0457EC" w14:textId="77777777" w:rsidTr="00F06885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487F1" w14:textId="77777777" w:rsidR="00F06885" w:rsidRPr="00922551" w:rsidRDefault="00F06885" w:rsidP="00F0688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2200BD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72B7B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5FE5F9E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A6E11A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4F167ED5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0C89CC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550F1779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F06885" w:rsidRPr="00922551" w14:paraId="606AD16A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DBFD8" w14:textId="77777777" w:rsidR="00F06885" w:rsidRPr="00B26C33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58368" w14:textId="290C621D" w:rsidR="00F06885" w:rsidRDefault="009428A8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428A8">
              <w:rPr>
                <w:rFonts w:ascii="Angsana New" w:hAnsi="Angsana New"/>
                <w:sz w:val="30"/>
                <w:szCs w:val="30"/>
              </w:rPr>
              <w:t>55,574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F00A0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4B7DDC8" w14:textId="50EFDE96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C40B75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37F8847C" w14:textId="68E2D238" w:rsidR="00F06885" w:rsidRPr="00D04C47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55,142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3FF61FC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075EF1B1" w14:textId="3CD2A59E" w:rsidR="00F06885" w:rsidRPr="00D04C47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62,045</w:t>
            </w:r>
          </w:p>
        </w:tc>
      </w:tr>
      <w:tr w:rsidR="00F06885" w:rsidRPr="00922551" w14:paraId="76179760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F0BF99" w14:textId="77777777" w:rsidR="00F06885" w:rsidRPr="00B26C33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ไม่เกินสองปี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AF34698" w14:textId="233314CB" w:rsidR="00F06885" w:rsidRDefault="009428A8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428A8">
              <w:rPr>
                <w:rFonts w:ascii="Angsana New" w:hAnsi="Angsana New"/>
                <w:sz w:val="30"/>
                <w:szCs w:val="30"/>
              </w:rPr>
              <w:t>7,926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8125B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F14FE6E" w14:textId="79690EA5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1A5D7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79F407D0" w14:textId="19817DD2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1DCA72F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290669DA" w14:textId="42DBD65E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F06885" w:rsidRPr="00922551" w14:paraId="04F14882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72D26" w14:textId="77777777" w:rsidR="00F06885" w:rsidRPr="00160ABA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BB43D" w14:textId="39942AF2" w:rsidR="00F06885" w:rsidRDefault="009428A8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428A8">
              <w:rPr>
                <w:rFonts w:ascii="Angsana New" w:hAnsi="Angsana New"/>
                <w:sz w:val="30"/>
                <w:szCs w:val="30"/>
              </w:rPr>
              <w:t>63,500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AE7328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C510" w14:textId="64776128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8B049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FA034" w14:textId="6F4EE98C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62,384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11FA3A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6F58" w14:textId="69818F68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F1A26">
              <w:rPr>
                <w:rFonts w:ascii="Angsana New" w:hAnsi="Angsana New"/>
                <w:sz w:val="30"/>
                <w:szCs w:val="30"/>
              </w:rPr>
              <w:t>70,165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5855B6">
        <w:trPr>
          <w:tblHeader/>
        </w:trPr>
        <w:tc>
          <w:tcPr>
            <w:tcW w:w="3794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5855B6">
        <w:trPr>
          <w:tblHeader/>
        </w:trPr>
        <w:tc>
          <w:tcPr>
            <w:tcW w:w="3794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5855B6">
        <w:trPr>
          <w:tblHeader/>
        </w:trPr>
        <w:tc>
          <w:tcPr>
            <w:tcW w:w="3794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4734BA69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4DB8883D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5855B6">
        <w:trPr>
          <w:tblHeader/>
        </w:trPr>
        <w:tc>
          <w:tcPr>
            <w:tcW w:w="3794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6EF7A8FD" w:rsidR="006516EA" w:rsidRPr="00B73DD0" w:rsidRDefault="00126161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52C99C57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58A7CCCC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 w:rsidR="00126161"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0B88CDBB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516EA" w:rsidRPr="006D6704" w14:paraId="05B5F096" w14:textId="77777777" w:rsidTr="005855B6">
        <w:trPr>
          <w:tblHeader/>
        </w:trPr>
        <w:tc>
          <w:tcPr>
            <w:tcW w:w="3794" w:type="dxa"/>
          </w:tcPr>
          <w:p w14:paraId="4820ADFD" w14:textId="77777777" w:rsidR="006516EA" w:rsidRPr="006D6704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516EA" w:rsidRPr="00A65910" w14:paraId="5873ECF8" w14:textId="77777777" w:rsidTr="000E5EFB">
        <w:tc>
          <w:tcPr>
            <w:tcW w:w="3794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0E5EFB">
        <w:tc>
          <w:tcPr>
            <w:tcW w:w="3794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71E3" w:rsidRPr="00A65910" w14:paraId="147FFEF7" w14:textId="77777777" w:rsidTr="000E5EFB">
        <w:tc>
          <w:tcPr>
            <w:tcW w:w="3794" w:type="dxa"/>
          </w:tcPr>
          <w:p w14:paraId="55AF6BBD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6A43D9C4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28,477</w:t>
            </w:r>
          </w:p>
        </w:tc>
        <w:tc>
          <w:tcPr>
            <w:tcW w:w="236" w:type="dxa"/>
          </w:tcPr>
          <w:p w14:paraId="371CD3B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74584533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36,910</w:t>
            </w:r>
          </w:p>
        </w:tc>
        <w:tc>
          <w:tcPr>
            <w:tcW w:w="236" w:type="dxa"/>
          </w:tcPr>
          <w:p w14:paraId="72ABB93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08D5A838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13,768</w:t>
            </w:r>
          </w:p>
        </w:tc>
        <w:tc>
          <w:tcPr>
            <w:tcW w:w="236" w:type="dxa"/>
          </w:tcPr>
          <w:p w14:paraId="00716B2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3BB2C3A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20,944</w:t>
            </w:r>
          </w:p>
        </w:tc>
      </w:tr>
      <w:tr w:rsidR="00F371E3" w:rsidRPr="00A65910" w14:paraId="2826E212" w14:textId="77777777" w:rsidTr="000E5EFB">
        <w:tc>
          <w:tcPr>
            <w:tcW w:w="3794" w:type="dxa"/>
          </w:tcPr>
          <w:p w14:paraId="0D64F7B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33E36146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  <w:tc>
          <w:tcPr>
            <w:tcW w:w="236" w:type="dxa"/>
          </w:tcPr>
          <w:p w14:paraId="33631586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963B3EE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36" w:type="dxa"/>
          </w:tcPr>
          <w:p w14:paraId="039AF449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1153E43A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3C24CF2C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54083522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F371E3" w:rsidRPr="00A65910" w14:paraId="218B201C" w14:textId="77777777" w:rsidTr="00D44D2B">
        <w:tc>
          <w:tcPr>
            <w:tcW w:w="3794" w:type="dxa"/>
          </w:tcPr>
          <w:p w14:paraId="76BB9AB0" w14:textId="06D9854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162A3D16" w14:textId="770FC551" w:rsidR="00F371E3" w:rsidRPr="0080285C" w:rsidRDefault="002E5F75" w:rsidP="002E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36" w:type="dxa"/>
          </w:tcPr>
          <w:p w14:paraId="6D76453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00FA9BCA" w:rsidR="00F371E3" w:rsidRPr="00B73DD0" w:rsidRDefault="00F371E3" w:rsidP="009D5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  <w:tc>
          <w:tcPr>
            <w:tcW w:w="236" w:type="dxa"/>
          </w:tcPr>
          <w:p w14:paraId="76A1C14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1A58159B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20,123</w:t>
            </w:r>
          </w:p>
        </w:tc>
        <w:tc>
          <w:tcPr>
            <w:tcW w:w="236" w:type="dxa"/>
          </w:tcPr>
          <w:p w14:paraId="60E6621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59EB28ED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14,189</w:t>
            </w:r>
          </w:p>
        </w:tc>
      </w:tr>
      <w:tr w:rsidR="00F371E3" w:rsidRPr="00A65910" w14:paraId="292658A6" w14:textId="77777777" w:rsidTr="000E5EFB">
        <w:tc>
          <w:tcPr>
            <w:tcW w:w="3794" w:type="dxa"/>
          </w:tcPr>
          <w:p w14:paraId="715B971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77248E9C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  <w:tc>
          <w:tcPr>
            <w:tcW w:w="236" w:type="dxa"/>
          </w:tcPr>
          <w:p w14:paraId="3D05A6FF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29373E45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  <w:tc>
          <w:tcPr>
            <w:tcW w:w="236" w:type="dxa"/>
          </w:tcPr>
          <w:p w14:paraId="7EA1F028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753C93EA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  <w:tc>
          <w:tcPr>
            <w:tcW w:w="236" w:type="dxa"/>
          </w:tcPr>
          <w:p w14:paraId="4ABD3AA3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2D8DE23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</w:tr>
      <w:tr w:rsidR="00F371E3" w:rsidRPr="00A65910" w14:paraId="508FB971" w14:textId="77777777" w:rsidTr="000E5EFB">
        <w:tc>
          <w:tcPr>
            <w:tcW w:w="3794" w:type="dxa"/>
          </w:tcPr>
          <w:p w14:paraId="3F238EDA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F371E3" w:rsidRPr="0080285C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1E3" w:rsidRPr="00A65910" w14:paraId="6AA0DF9F" w14:textId="77777777" w:rsidTr="000E5EFB">
        <w:tc>
          <w:tcPr>
            <w:tcW w:w="3794" w:type="dxa"/>
          </w:tcPr>
          <w:p w14:paraId="34CA1259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33B11F8D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  <w:tc>
          <w:tcPr>
            <w:tcW w:w="236" w:type="dxa"/>
          </w:tcPr>
          <w:p w14:paraId="6311250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475CA5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8,938</w:t>
            </w:r>
          </w:p>
        </w:tc>
        <w:tc>
          <w:tcPr>
            <w:tcW w:w="236" w:type="dxa"/>
          </w:tcPr>
          <w:p w14:paraId="1E68FD94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3F09A462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5,239</w:t>
            </w:r>
          </w:p>
        </w:tc>
        <w:tc>
          <w:tcPr>
            <w:tcW w:w="236" w:type="dxa"/>
          </w:tcPr>
          <w:p w14:paraId="4A6AFDAD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372B4054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8,076</w:t>
            </w:r>
          </w:p>
        </w:tc>
      </w:tr>
      <w:tr w:rsidR="00F371E3" w:rsidRPr="00A65910" w14:paraId="2AFE8D6F" w14:textId="77777777" w:rsidTr="000E5EFB">
        <w:tc>
          <w:tcPr>
            <w:tcW w:w="3794" w:type="dxa"/>
          </w:tcPr>
          <w:p w14:paraId="38AFBACB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9DC407" w14:textId="6F694D67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0C9A2F" w14:textId="48387E1B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B316D9" w14:textId="399B6A8B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32CD66" w14:textId="114F97C8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F371E3" w:rsidRPr="00A65910" w14:paraId="3E848017" w14:textId="77777777" w:rsidTr="000E5EFB">
        <w:tc>
          <w:tcPr>
            <w:tcW w:w="3794" w:type="dxa"/>
          </w:tcPr>
          <w:p w14:paraId="0284AAD4" w14:textId="77777777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47CDAC90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68,067</w:t>
            </w:r>
          </w:p>
        </w:tc>
        <w:tc>
          <w:tcPr>
            <w:tcW w:w="236" w:type="dxa"/>
          </w:tcPr>
          <w:p w14:paraId="5427B7F1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3A4AA521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75,012</w:t>
            </w:r>
          </w:p>
        </w:tc>
        <w:tc>
          <w:tcPr>
            <w:tcW w:w="236" w:type="dxa"/>
          </w:tcPr>
          <w:p w14:paraId="2E8E7B5D" w14:textId="77777777" w:rsidR="00F371E3" w:rsidRPr="00A6591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58C599F3" w:rsidR="00F371E3" w:rsidRPr="0080285C" w:rsidRDefault="002E5F75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52,364</w:t>
            </w:r>
          </w:p>
        </w:tc>
        <w:tc>
          <w:tcPr>
            <w:tcW w:w="236" w:type="dxa"/>
          </w:tcPr>
          <w:p w14:paraId="70217247" w14:textId="77777777" w:rsidR="00F371E3" w:rsidRPr="00A65910" w:rsidRDefault="00F371E3" w:rsidP="00F371E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357E8F26" w:rsidR="00F371E3" w:rsidRPr="00B73DD0" w:rsidRDefault="00F371E3" w:rsidP="00F37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57,938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D6704" w:rsidRPr="00A65910" w14:paraId="024251AD" w14:textId="77777777" w:rsidTr="002B752E">
        <w:trPr>
          <w:tblHeader/>
        </w:trPr>
        <w:tc>
          <w:tcPr>
            <w:tcW w:w="3794" w:type="dxa"/>
          </w:tcPr>
          <w:p w14:paraId="483EEBD0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30E953D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6704" w:rsidRPr="00A65910" w14:paraId="4F3BA09A" w14:textId="77777777" w:rsidTr="002B752E">
        <w:trPr>
          <w:tblHeader/>
        </w:trPr>
        <w:tc>
          <w:tcPr>
            <w:tcW w:w="3794" w:type="dxa"/>
          </w:tcPr>
          <w:p w14:paraId="454402E9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6CCD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AE23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6425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04" w:rsidRPr="00A65910" w14:paraId="43B7C94F" w14:textId="77777777" w:rsidTr="002B752E">
        <w:trPr>
          <w:tblHeader/>
        </w:trPr>
        <w:tc>
          <w:tcPr>
            <w:tcW w:w="3794" w:type="dxa"/>
          </w:tcPr>
          <w:p w14:paraId="3D8D192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90B960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7C87A41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7AAE275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6284EE3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53670DF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338EA839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2D86C1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D6704" w:rsidRPr="00A65910" w14:paraId="59A400AD" w14:textId="77777777" w:rsidTr="002B752E">
        <w:trPr>
          <w:tblHeader/>
        </w:trPr>
        <w:tc>
          <w:tcPr>
            <w:tcW w:w="3794" w:type="dxa"/>
          </w:tcPr>
          <w:p w14:paraId="7CB2A77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EF01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59DEAD27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A58D8E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  <w:tc>
          <w:tcPr>
            <w:tcW w:w="236" w:type="dxa"/>
          </w:tcPr>
          <w:p w14:paraId="4034590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473BB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B73DD0">
              <w:rPr>
                <w:lang w:val="en-US" w:eastAsia="en-US"/>
              </w:rPr>
              <w:t>256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4ECB298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0533E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>2567</w:t>
            </w:r>
          </w:p>
        </w:tc>
      </w:tr>
      <w:tr w:rsidR="006D6704" w:rsidRPr="006D6704" w14:paraId="00DB3D12" w14:textId="77777777" w:rsidTr="002B752E">
        <w:trPr>
          <w:tblHeader/>
        </w:trPr>
        <w:tc>
          <w:tcPr>
            <w:tcW w:w="3794" w:type="dxa"/>
          </w:tcPr>
          <w:p w14:paraId="03BAC0B2" w14:textId="77777777" w:rsidR="006D6704" w:rsidRP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7F29F5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F7965CF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438CD1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7E06DD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DA3D6E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4D73633A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B27FBC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D6704" w:rsidRPr="00A65910" w14:paraId="01F27BC8" w14:textId="77777777" w:rsidTr="002B752E">
        <w:tc>
          <w:tcPr>
            <w:tcW w:w="3794" w:type="dxa"/>
          </w:tcPr>
          <w:p w14:paraId="4DF8996A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522449C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EEAF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79CF57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417D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8E482A1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4324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BAAFAE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04" w:rsidRPr="00A65910" w14:paraId="2ACF7B58" w14:textId="77777777" w:rsidTr="002B752E">
        <w:tc>
          <w:tcPr>
            <w:tcW w:w="3794" w:type="dxa"/>
          </w:tcPr>
          <w:p w14:paraId="4E836BC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22CA1C51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(6,823)</w:t>
            </w:r>
          </w:p>
        </w:tc>
        <w:tc>
          <w:tcPr>
            <w:tcW w:w="236" w:type="dxa"/>
          </w:tcPr>
          <w:p w14:paraId="3EAD1F4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969894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(7,262)</w:t>
            </w:r>
          </w:p>
        </w:tc>
        <w:tc>
          <w:tcPr>
            <w:tcW w:w="236" w:type="dxa"/>
          </w:tcPr>
          <w:p w14:paraId="366823CF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4327EF6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(2,747)</w:t>
            </w:r>
          </w:p>
        </w:tc>
        <w:tc>
          <w:tcPr>
            <w:tcW w:w="236" w:type="dxa"/>
          </w:tcPr>
          <w:p w14:paraId="303D7723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110566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(3,316)</w:t>
            </w:r>
          </w:p>
        </w:tc>
      </w:tr>
      <w:tr w:rsidR="006D6704" w:rsidRPr="00A65910" w14:paraId="71BE109E" w14:textId="77777777" w:rsidTr="002B752E">
        <w:tc>
          <w:tcPr>
            <w:tcW w:w="3794" w:type="dxa"/>
          </w:tcPr>
          <w:p w14:paraId="74BBB53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23B514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36" w:type="dxa"/>
          </w:tcPr>
          <w:p w14:paraId="54E69FCC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8D45A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  <w:tc>
          <w:tcPr>
            <w:tcW w:w="236" w:type="dxa"/>
          </w:tcPr>
          <w:p w14:paraId="7CB5EAC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9FC2589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36" w:type="dxa"/>
          </w:tcPr>
          <w:p w14:paraId="0938EBCA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BA50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(8,669)</w:t>
            </w:r>
          </w:p>
        </w:tc>
      </w:tr>
      <w:tr w:rsidR="006D6704" w:rsidRPr="00A65910" w14:paraId="7982C233" w14:textId="77777777" w:rsidTr="002B752E">
        <w:tc>
          <w:tcPr>
            <w:tcW w:w="3794" w:type="dxa"/>
          </w:tcPr>
          <w:p w14:paraId="23907CC7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0FB009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(14,240)</w:t>
            </w:r>
          </w:p>
        </w:tc>
        <w:tc>
          <w:tcPr>
            <w:tcW w:w="236" w:type="dxa"/>
          </w:tcPr>
          <w:p w14:paraId="69E14FF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C68D8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(15,931)</w:t>
            </w:r>
          </w:p>
        </w:tc>
        <w:tc>
          <w:tcPr>
            <w:tcW w:w="236" w:type="dxa"/>
          </w:tcPr>
          <w:p w14:paraId="73304E1B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F314863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(10,164)</w:t>
            </w:r>
          </w:p>
        </w:tc>
        <w:tc>
          <w:tcPr>
            <w:tcW w:w="236" w:type="dxa"/>
          </w:tcPr>
          <w:p w14:paraId="40B2CB11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25217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(11,985)</w:t>
            </w:r>
          </w:p>
        </w:tc>
      </w:tr>
      <w:tr w:rsidR="006D6704" w:rsidRPr="00A65910" w14:paraId="5DBFFDFE" w14:textId="77777777" w:rsidTr="002B752E">
        <w:tc>
          <w:tcPr>
            <w:tcW w:w="3794" w:type="dxa"/>
          </w:tcPr>
          <w:p w14:paraId="28612028" w14:textId="77777777" w:rsidR="006D6704" w:rsidRPr="005D46FB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B5B4D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8A585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CB4E3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643EC8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CC96D96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7DFD84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738B9E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704" w:rsidRPr="00A65910" w14:paraId="1782BC3E" w14:textId="77777777" w:rsidTr="002B752E">
        <w:tc>
          <w:tcPr>
            <w:tcW w:w="3794" w:type="dxa"/>
          </w:tcPr>
          <w:p w14:paraId="297FF20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75FBCC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53,827</w:t>
            </w:r>
          </w:p>
        </w:tc>
        <w:tc>
          <w:tcPr>
            <w:tcW w:w="236" w:type="dxa"/>
          </w:tcPr>
          <w:p w14:paraId="45498C7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19F66E9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59,081</w:t>
            </w:r>
          </w:p>
        </w:tc>
        <w:tc>
          <w:tcPr>
            <w:tcW w:w="236" w:type="dxa"/>
          </w:tcPr>
          <w:p w14:paraId="4B3BC7C5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F6BA336" w14:textId="77777777" w:rsidR="006D6704" w:rsidRPr="0080285C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42,200</w:t>
            </w:r>
          </w:p>
        </w:tc>
        <w:tc>
          <w:tcPr>
            <w:tcW w:w="236" w:type="dxa"/>
          </w:tcPr>
          <w:p w14:paraId="6F6135D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F5C6B06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</w:tr>
    </w:tbl>
    <w:p w14:paraId="1EEEBFC0" w14:textId="77777777" w:rsidR="006D6704" w:rsidRDefault="006D6704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50B43E14" w14:textId="77777777" w:rsidR="00271920" w:rsidRPr="0063511C" w:rsidRDefault="00271920" w:rsidP="002719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3511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2DBD046F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271920" w:rsidRPr="007871A6" w14:paraId="1CBC16E0" w14:textId="77777777" w:rsidTr="001964B6">
        <w:tc>
          <w:tcPr>
            <w:tcW w:w="4248" w:type="dxa"/>
            <w:vAlign w:val="bottom"/>
          </w:tcPr>
          <w:p w14:paraId="7545A86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0C5B118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71920" w:rsidRPr="007871A6" w14:paraId="7A9F50F9" w14:textId="77777777" w:rsidTr="001964B6">
        <w:tc>
          <w:tcPr>
            <w:tcW w:w="4248" w:type="dxa"/>
            <w:vAlign w:val="bottom"/>
          </w:tcPr>
          <w:p w14:paraId="76C65701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204B41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D40B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5528004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920" w:rsidRPr="007871A6" w14:paraId="0FE6A394" w14:textId="77777777" w:rsidTr="001964B6">
        <w:tc>
          <w:tcPr>
            <w:tcW w:w="4248" w:type="dxa"/>
            <w:vAlign w:val="bottom"/>
          </w:tcPr>
          <w:p w14:paraId="4CF24E9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E446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5246A8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D79D2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1E7182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63FC0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6957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E0F1D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1920" w:rsidRPr="007871A6" w14:paraId="78B95E7E" w14:textId="77777777" w:rsidTr="001964B6">
        <w:tc>
          <w:tcPr>
            <w:tcW w:w="4248" w:type="dxa"/>
            <w:vAlign w:val="bottom"/>
          </w:tcPr>
          <w:p w14:paraId="1E1E28A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A57E0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5D9F19C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6C138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4FF491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52AEB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6C283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1A86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71920" w:rsidRPr="007871A6" w14:paraId="01F237EB" w14:textId="77777777" w:rsidTr="001964B6">
        <w:tc>
          <w:tcPr>
            <w:tcW w:w="4248" w:type="dxa"/>
            <w:vAlign w:val="bottom"/>
          </w:tcPr>
          <w:p w14:paraId="7A6B037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15B53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C970A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4312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0E87B2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8B266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5B60BAE9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8EF5DE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1920" w:rsidRPr="007871A6" w14:paraId="5EA995A1" w14:textId="77777777" w:rsidTr="001964B6">
        <w:tc>
          <w:tcPr>
            <w:tcW w:w="4248" w:type="dxa"/>
          </w:tcPr>
          <w:p w14:paraId="4457F369" w14:textId="77777777" w:rsidR="00271920" w:rsidRPr="007F18A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18A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D018" w14:textId="02D080D1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</w:p>
        </w:tc>
        <w:tc>
          <w:tcPr>
            <w:tcW w:w="270" w:type="dxa"/>
          </w:tcPr>
          <w:p w14:paraId="15392E7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86DE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36" w:type="dxa"/>
          </w:tcPr>
          <w:p w14:paraId="375D65F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D011C" w14:textId="4B6368CE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38" w:type="dxa"/>
            <w:shd w:val="clear" w:color="auto" w:fill="auto"/>
          </w:tcPr>
          <w:p w14:paraId="14C03CE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C55F0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271920" w:rsidRPr="007871A6" w14:paraId="4CD3B1EA" w14:textId="77777777" w:rsidTr="001964B6">
        <w:tc>
          <w:tcPr>
            <w:tcW w:w="4248" w:type="dxa"/>
          </w:tcPr>
          <w:p w14:paraId="2ADE193B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BACF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05D70E3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09E90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78FDBF2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F5A064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7E16EF1F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06D73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1920" w:rsidRPr="007871A6" w14:paraId="2B512CC5" w14:textId="77777777" w:rsidTr="001964B6">
        <w:tc>
          <w:tcPr>
            <w:tcW w:w="4248" w:type="dxa"/>
            <w:vAlign w:val="bottom"/>
          </w:tcPr>
          <w:p w14:paraId="705D2F61" w14:textId="77777777" w:rsidR="00271920" w:rsidRPr="006D0932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EF801E" w14:textId="632EDB44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346</w:t>
            </w:r>
          </w:p>
        </w:tc>
        <w:tc>
          <w:tcPr>
            <w:tcW w:w="270" w:type="dxa"/>
          </w:tcPr>
          <w:p w14:paraId="1C12DD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CF53C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1,683</w:t>
            </w:r>
          </w:p>
        </w:tc>
        <w:tc>
          <w:tcPr>
            <w:tcW w:w="236" w:type="dxa"/>
          </w:tcPr>
          <w:p w14:paraId="1ECE8F0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CCAC" w14:textId="188ED014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38" w:type="dxa"/>
            <w:shd w:val="clear" w:color="auto" w:fill="auto"/>
          </w:tcPr>
          <w:p w14:paraId="0482D25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9CCA7E1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271920" w:rsidRPr="007871A6" w14:paraId="033F90D6" w14:textId="77777777" w:rsidTr="001964B6">
        <w:tc>
          <w:tcPr>
            <w:tcW w:w="4248" w:type="dxa"/>
            <w:vAlign w:val="bottom"/>
          </w:tcPr>
          <w:p w14:paraId="642F46B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B91A27" w14:textId="385BDB11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41,805</w:t>
            </w:r>
          </w:p>
        </w:tc>
        <w:tc>
          <w:tcPr>
            <w:tcW w:w="270" w:type="dxa"/>
          </w:tcPr>
          <w:p w14:paraId="4C2CEFB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F4CCAA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52,663</w:t>
            </w:r>
          </w:p>
        </w:tc>
        <w:tc>
          <w:tcPr>
            <w:tcW w:w="236" w:type="dxa"/>
          </w:tcPr>
          <w:p w14:paraId="345C94C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3D22E" w14:textId="5FD3DB30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15,492</w:t>
            </w:r>
          </w:p>
        </w:tc>
        <w:tc>
          <w:tcPr>
            <w:tcW w:w="238" w:type="dxa"/>
            <w:shd w:val="clear" w:color="auto" w:fill="auto"/>
          </w:tcPr>
          <w:p w14:paraId="19632AA5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C67C00E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</w:tr>
      <w:tr w:rsidR="00271920" w:rsidRPr="007871A6" w14:paraId="1D5639B8" w14:textId="77777777" w:rsidTr="001964B6">
        <w:tc>
          <w:tcPr>
            <w:tcW w:w="4248" w:type="dxa"/>
            <w:vAlign w:val="bottom"/>
          </w:tcPr>
          <w:p w14:paraId="38A41A9D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9DCDB6" w14:textId="2CB68048" w:rsidR="00271920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27,122</w:t>
            </w:r>
          </w:p>
        </w:tc>
        <w:tc>
          <w:tcPr>
            <w:tcW w:w="270" w:type="dxa"/>
          </w:tcPr>
          <w:p w14:paraId="62E96CF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066C9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26,582</w:t>
            </w:r>
          </w:p>
        </w:tc>
        <w:tc>
          <w:tcPr>
            <w:tcW w:w="236" w:type="dxa"/>
          </w:tcPr>
          <w:p w14:paraId="0180B86C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FB95D" w14:textId="6FB72929" w:rsidR="00271920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24,233</w:t>
            </w:r>
          </w:p>
        </w:tc>
        <w:tc>
          <w:tcPr>
            <w:tcW w:w="238" w:type="dxa"/>
            <w:shd w:val="clear" w:color="auto" w:fill="auto"/>
          </w:tcPr>
          <w:p w14:paraId="3BE6EC1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4FD1D35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271920" w:rsidRPr="007871A6" w14:paraId="1B398B56" w14:textId="77777777" w:rsidTr="001964B6">
        <w:tc>
          <w:tcPr>
            <w:tcW w:w="4248" w:type="dxa"/>
            <w:vAlign w:val="bottom"/>
          </w:tcPr>
          <w:p w14:paraId="0FF11BE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C8B235" w14:textId="4F15BBF6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  <w:tc>
          <w:tcPr>
            <w:tcW w:w="270" w:type="dxa"/>
          </w:tcPr>
          <w:p w14:paraId="416958B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7C7C69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20,662</w:t>
            </w:r>
          </w:p>
        </w:tc>
        <w:tc>
          <w:tcPr>
            <w:tcW w:w="236" w:type="dxa"/>
          </w:tcPr>
          <w:p w14:paraId="1FBD7029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848839" w14:textId="26E0DA10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4,621</w:t>
            </w:r>
          </w:p>
        </w:tc>
        <w:tc>
          <w:tcPr>
            <w:tcW w:w="238" w:type="dxa"/>
            <w:shd w:val="clear" w:color="auto" w:fill="auto"/>
          </w:tcPr>
          <w:p w14:paraId="146AC1F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5E9F2A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17,658</w:t>
            </w:r>
          </w:p>
        </w:tc>
      </w:tr>
      <w:tr w:rsidR="00271920" w:rsidRPr="007871A6" w14:paraId="0C9688B1" w14:textId="77777777" w:rsidTr="001964B6">
        <w:tc>
          <w:tcPr>
            <w:tcW w:w="4248" w:type="dxa"/>
            <w:vAlign w:val="bottom"/>
          </w:tcPr>
          <w:p w14:paraId="09A310B4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C46E2E" w14:textId="01A32F25" w:rsidR="00271920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270" w:type="dxa"/>
          </w:tcPr>
          <w:p w14:paraId="3DC3BBA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036A9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236" w:type="dxa"/>
          </w:tcPr>
          <w:p w14:paraId="331DB432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96AD9F" w14:textId="449999CE" w:rsidR="00271920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4,406</w:t>
            </w:r>
          </w:p>
        </w:tc>
        <w:tc>
          <w:tcPr>
            <w:tcW w:w="238" w:type="dxa"/>
            <w:shd w:val="clear" w:color="auto" w:fill="auto"/>
          </w:tcPr>
          <w:p w14:paraId="508F5CD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6EA7BA7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</w:tr>
      <w:tr w:rsidR="00271920" w:rsidRPr="007871A6" w14:paraId="1FE1312A" w14:textId="77777777" w:rsidTr="001964B6">
        <w:tc>
          <w:tcPr>
            <w:tcW w:w="4248" w:type="dxa"/>
            <w:vAlign w:val="bottom"/>
          </w:tcPr>
          <w:p w14:paraId="0606ABAC" w14:textId="77777777" w:rsidR="00271920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F48FE5" w14:textId="2C97F31A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53,873</w:t>
            </w:r>
          </w:p>
        </w:tc>
        <w:tc>
          <w:tcPr>
            <w:tcW w:w="270" w:type="dxa"/>
          </w:tcPr>
          <w:p w14:paraId="694116A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03742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57,597</w:t>
            </w:r>
          </w:p>
        </w:tc>
        <w:tc>
          <w:tcPr>
            <w:tcW w:w="236" w:type="dxa"/>
          </w:tcPr>
          <w:p w14:paraId="66247FDE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A5DE3" w14:textId="2668DE25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42,744</w:t>
            </w:r>
          </w:p>
        </w:tc>
        <w:tc>
          <w:tcPr>
            <w:tcW w:w="238" w:type="dxa"/>
            <w:shd w:val="clear" w:color="auto" w:fill="auto"/>
          </w:tcPr>
          <w:p w14:paraId="3D00A488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5CB4D1CB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44,235</w:t>
            </w:r>
          </w:p>
        </w:tc>
      </w:tr>
      <w:tr w:rsidR="00271920" w:rsidRPr="007871A6" w14:paraId="5210FAD4" w14:textId="77777777" w:rsidTr="001964B6">
        <w:tc>
          <w:tcPr>
            <w:tcW w:w="4248" w:type="dxa"/>
            <w:vAlign w:val="bottom"/>
          </w:tcPr>
          <w:p w14:paraId="1D27D8A0" w14:textId="77777777" w:rsidR="00271920" w:rsidRPr="00D509EA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E26BA" w14:textId="1C748067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135,222</w:t>
            </w:r>
          </w:p>
        </w:tc>
        <w:tc>
          <w:tcPr>
            <w:tcW w:w="270" w:type="dxa"/>
          </w:tcPr>
          <w:p w14:paraId="601074AD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F925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163,256</w:t>
            </w:r>
          </w:p>
        </w:tc>
        <w:tc>
          <w:tcPr>
            <w:tcW w:w="236" w:type="dxa"/>
          </w:tcPr>
          <w:p w14:paraId="5A5AFAA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9608" w14:textId="212904EC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92,420</w:t>
            </w:r>
          </w:p>
        </w:tc>
        <w:tc>
          <w:tcPr>
            <w:tcW w:w="238" w:type="dxa"/>
            <w:shd w:val="clear" w:color="auto" w:fill="auto"/>
          </w:tcPr>
          <w:p w14:paraId="34DEA80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180A4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110,024</w:t>
            </w:r>
          </w:p>
        </w:tc>
      </w:tr>
      <w:tr w:rsidR="00271920" w:rsidRPr="007871A6" w14:paraId="68757D1D" w14:textId="77777777" w:rsidTr="001964B6">
        <w:tc>
          <w:tcPr>
            <w:tcW w:w="4248" w:type="dxa"/>
            <w:vAlign w:val="bottom"/>
          </w:tcPr>
          <w:p w14:paraId="70737C64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7FF51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8A8AFD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02C71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9D1D50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7A836C" w14:textId="258EEB3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2310755E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3544A" w14:textId="77777777" w:rsidR="00271920" w:rsidRPr="00812BD1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71920" w:rsidRPr="007871A6" w14:paraId="513A7E0F" w14:textId="77777777" w:rsidTr="001964B6">
        <w:tc>
          <w:tcPr>
            <w:tcW w:w="4248" w:type="dxa"/>
            <w:vAlign w:val="bottom"/>
          </w:tcPr>
          <w:p w14:paraId="7E4DA064" w14:textId="77777777" w:rsidR="00271920" w:rsidRPr="004B6BC5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B6BC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F1AE3" w14:textId="29175885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136,012</w:t>
            </w:r>
          </w:p>
        </w:tc>
        <w:tc>
          <w:tcPr>
            <w:tcW w:w="270" w:type="dxa"/>
          </w:tcPr>
          <w:p w14:paraId="758721F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3021EF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169,971</w:t>
            </w:r>
          </w:p>
        </w:tc>
        <w:tc>
          <w:tcPr>
            <w:tcW w:w="236" w:type="dxa"/>
          </w:tcPr>
          <w:p w14:paraId="3D92A6C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E1477FB" w14:textId="6C09AB7E" w:rsidR="00271920" w:rsidRPr="00060266" w:rsidRDefault="00767F2F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92,810</w:t>
            </w:r>
          </w:p>
        </w:tc>
        <w:tc>
          <w:tcPr>
            <w:tcW w:w="238" w:type="dxa"/>
            <w:shd w:val="clear" w:color="auto" w:fill="auto"/>
          </w:tcPr>
          <w:p w14:paraId="324BBCA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18F7D" w14:textId="77777777" w:rsidR="00271920" w:rsidRPr="0006026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110,431</w:t>
            </w:r>
          </w:p>
        </w:tc>
      </w:tr>
    </w:tbl>
    <w:p w14:paraId="08FE4C0B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49B53E8E" w14:textId="77777777" w:rsid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1F20D5C2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271920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0DCB14B" w14:textId="1CB30112" w:rsidR="00636475" w:rsidRPr="006C7E55" w:rsidRDefault="00636475" w:rsidP="0063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4F7E7E"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6C7E55">
        <w:rPr>
          <w:rFonts w:ascii="Angsana New" w:hAnsi="Angsana New"/>
          <w:sz w:val="30"/>
          <w:szCs w:val="30"/>
          <w:cs/>
        </w:rPr>
        <w:t>สำหรับ</w:t>
      </w:r>
      <w:r w:rsidR="006C7E55" w:rsidRPr="006C7E55">
        <w:rPr>
          <w:rFonts w:ascii="Angsana New" w:hAnsi="Angsana New"/>
          <w:sz w:val="30"/>
          <w:szCs w:val="30"/>
          <w:cs/>
        </w:rPr>
        <w:t>งวด</w:t>
      </w:r>
      <w:r w:rsidR="00620C32">
        <w:rPr>
          <w:rFonts w:ascii="Angsana New" w:hAnsi="Angsana New" w:hint="cs"/>
          <w:sz w:val="30"/>
          <w:szCs w:val="30"/>
          <w:cs/>
        </w:rPr>
        <w:t>สาม</w:t>
      </w:r>
      <w:r w:rsidR="001754C5">
        <w:rPr>
          <w:rFonts w:ascii="Angsana New" w:hAnsi="Angsana New"/>
          <w:sz w:val="30"/>
          <w:szCs w:val="30"/>
          <w:cs/>
        </w:rPr>
        <w:t>เดือน</w:t>
      </w:r>
      <w:r w:rsidR="006C7E55" w:rsidRPr="006C7E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2568</w:t>
      </w:r>
      <w:r w:rsidR="003230C9" w:rsidRPr="006C7E55">
        <w:rPr>
          <w:rFonts w:ascii="Angsana New" w:hAnsi="Angsana New"/>
          <w:sz w:val="30"/>
          <w:szCs w:val="30"/>
        </w:rPr>
        <w:t xml:space="preserve"> </w:t>
      </w:r>
      <w:r w:rsidRPr="006C7E55">
        <w:rPr>
          <w:rFonts w:ascii="Angsana New" w:hAnsi="Angsana New"/>
          <w:sz w:val="30"/>
          <w:szCs w:val="30"/>
          <w:cs/>
        </w:rPr>
        <w:t>มีดังนี้</w:t>
      </w:r>
    </w:p>
    <w:p w14:paraId="6D8A5E63" w14:textId="77777777" w:rsidR="00907300" w:rsidRPr="00271920" w:rsidRDefault="0090730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6345"/>
        <w:gridCol w:w="1418"/>
        <w:gridCol w:w="236"/>
        <w:gridCol w:w="1323"/>
      </w:tblGrid>
      <w:tr w:rsidR="00E2260E" w:rsidRPr="00A65910" w14:paraId="23925070" w14:textId="77777777" w:rsidTr="00E2260E">
        <w:tc>
          <w:tcPr>
            <w:tcW w:w="6345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E2260E">
        <w:tc>
          <w:tcPr>
            <w:tcW w:w="6345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E2260E">
        <w:tc>
          <w:tcPr>
            <w:tcW w:w="6345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A65910" w14:paraId="44946146" w14:textId="77777777" w:rsidTr="00271920">
        <w:trPr>
          <w:trHeight w:val="170"/>
        </w:trPr>
        <w:tc>
          <w:tcPr>
            <w:tcW w:w="6345" w:type="dxa"/>
          </w:tcPr>
          <w:p w14:paraId="6F94BCAF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E2260E" w:rsidRPr="00A65910" w14:paraId="304B00B4" w14:textId="77777777" w:rsidTr="00E2260E">
        <w:tc>
          <w:tcPr>
            <w:tcW w:w="6345" w:type="dxa"/>
          </w:tcPr>
          <w:p w14:paraId="0B6481EA" w14:textId="3E6608F1" w:rsidR="00E2260E" w:rsidRPr="00A65910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ยอดคงเหลือ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9E377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1C872A26" w:rsidR="00E2260E" w:rsidRPr="006C7E55" w:rsidRDefault="000E4F04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44,692</w:t>
            </w:r>
          </w:p>
        </w:tc>
        <w:tc>
          <w:tcPr>
            <w:tcW w:w="236" w:type="dxa"/>
          </w:tcPr>
          <w:p w14:paraId="785B90D6" w14:textId="77777777" w:rsidR="00E2260E" w:rsidRPr="006C7E55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61D67A72" w:rsidR="00E2260E" w:rsidRPr="006C7E55" w:rsidRDefault="000E4F04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40,378</w:t>
            </w:r>
          </w:p>
        </w:tc>
      </w:tr>
      <w:tr w:rsidR="00E2260E" w:rsidRPr="00A65910" w14:paraId="63A71C2A" w14:textId="77777777" w:rsidTr="00271920">
        <w:trPr>
          <w:trHeight w:hRule="exact" w:val="170"/>
        </w:trPr>
        <w:tc>
          <w:tcPr>
            <w:tcW w:w="6345" w:type="dxa"/>
          </w:tcPr>
          <w:p w14:paraId="4866BCC0" w14:textId="77777777" w:rsidR="00E2260E" w:rsidRPr="00271920" w:rsidRDefault="00E2260E" w:rsidP="00400391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63F6E8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223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</w:tcPr>
          <w:p w14:paraId="1E03DE00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6876ED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</w:tr>
      <w:tr w:rsidR="00B2428E" w:rsidRPr="00A65910" w14:paraId="32F3E1DD" w14:textId="77777777" w:rsidTr="00E2260E">
        <w:tc>
          <w:tcPr>
            <w:tcW w:w="6345" w:type="dxa"/>
          </w:tcPr>
          <w:p w14:paraId="1CF06EB2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32FCC55A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36" w:type="dxa"/>
          </w:tcPr>
          <w:p w14:paraId="1FB01151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670692DE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B2428E" w:rsidRPr="00A65910" w14:paraId="339445AC" w14:textId="77777777" w:rsidTr="00E2260E">
        <w:tc>
          <w:tcPr>
            <w:tcW w:w="6345" w:type="dxa"/>
          </w:tcPr>
          <w:p w14:paraId="512CA131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4FE0903C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415D5C15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5B20D461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B2428E" w:rsidRPr="00A65910" w14:paraId="5A7B4ED8" w14:textId="77777777" w:rsidTr="00C63D1C">
        <w:tc>
          <w:tcPr>
            <w:tcW w:w="6345" w:type="dxa"/>
          </w:tcPr>
          <w:p w14:paraId="5A419E84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1CFC10F3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36" w:type="dxa"/>
          </w:tcPr>
          <w:p w14:paraId="00363B7D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06618EA7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A8000C" w:rsidRPr="00A65910" w14:paraId="296F1D98" w14:textId="77777777" w:rsidTr="00271920">
        <w:trPr>
          <w:trHeight w:hRule="exact" w:val="170"/>
        </w:trPr>
        <w:tc>
          <w:tcPr>
            <w:tcW w:w="6345" w:type="dxa"/>
          </w:tcPr>
          <w:p w14:paraId="478C87B7" w14:textId="77777777" w:rsidR="00A8000C" w:rsidRPr="00271920" w:rsidRDefault="00A8000C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8" w:type="dxa"/>
          </w:tcPr>
          <w:p w14:paraId="753F49C0" w14:textId="77777777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7FD3587" w14:textId="77777777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</w:tcPr>
          <w:p w14:paraId="67FB295F" w14:textId="77777777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2428E" w:rsidRPr="00A65910" w14:paraId="296D0F71" w14:textId="77777777" w:rsidTr="00E2260E">
        <w:tc>
          <w:tcPr>
            <w:tcW w:w="6345" w:type="dxa"/>
          </w:tcPr>
          <w:p w14:paraId="26CF2244" w14:textId="77777777" w:rsidR="00B2428E" w:rsidRPr="003716A7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655A3DEE" w:rsidR="00B2428E" w:rsidRPr="0080285C" w:rsidRDefault="00DA5A16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(15,357)</w:t>
            </w:r>
          </w:p>
        </w:tc>
        <w:tc>
          <w:tcPr>
            <w:tcW w:w="236" w:type="dxa"/>
          </w:tcPr>
          <w:p w14:paraId="201FA106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28DF45A5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(14,931)</w:t>
            </w:r>
          </w:p>
        </w:tc>
      </w:tr>
      <w:tr w:rsidR="00B2428E" w:rsidRPr="00A65910" w14:paraId="3CED74B6" w14:textId="77777777" w:rsidTr="00271920">
        <w:trPr>
          <w:trHeight w:hRule="exact" w:val="170"/>
        </w:trPr>
        <w:tc>
          <w:tcPr>
            <w:tcW w:w="6345" w:type="dxa"/>
          </w:tcPr>
          <w:p w14:paraId="57F62483" w14:textId="77777777" w:rsidR="00B2428E" w:rsidRPr="0027192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E393DA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DABD900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4B0C7CA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2428E" w:rsidRPr="00A65910" w14:paraId="460169FA" w14:textId="77777777" w:rsidTr="00E2260E">
        <w:tc>
          <w:tcPr>
            <w:tcW w:w="6345" w:type="dxa"/>
          </w:tcPr>
          <w:p w14:paraId="7CA34C58" w14:textId="050C34CB" w:rsidR="00B2428E" w:rsidRPr="00A6591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58F304FB" w:rsidR="00B2428E" w:rsidRPr="0080285C" w:rsidRDefault="00DA5A16" w:rsidP="0067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30,150</w:t>
            </w:r>
          </w:p>
        </w:tc>
        <w:tc>
          <w:tcPr>
            <w:tcW w:w="236" w:type="dxa"/>
          </w:tcPr>
          <w:p w14:paraId="76CA1D23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3152BB6E" w:rsidR="00B2428E" w:rsidRPr="0080285C" w:rsidRDefault="00DA5A16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26,194</w:t>
            </w:r>
          </w:p>
        </w:tc>
      </w:tr>
    </w:tbl>
    <w:p w14:paraId="6A7E683A" w14:textId="77777777" w:rsidR="00271920" w:rsidRP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0"/>
          <w:szCs w:val="20"/>
          <w:cs/>
          <w:lang w:eastAsia="zh-CN"/>
        </w:rPr>
      </w:pPr>
    </w:p>
    <w:p w14:paraId="4C274EFD" w14:textId="3FE5584F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1B0E291D" w14:textId="77777777" w:rsidR="00A30CD0" w:rsidRPr="00271920" w:rsidRDefault="00A30CD0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highlight w:val="yellow"/>
          <w:lang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618"/>
        <w:gridCol w:w="1168"/>
        <w:gridCol w:w="255"/>
        <w:gridCol w:w="1304"/>
        <w:gridCol w:w="252"/>
        <w:gridCol w:w="1308"/>
        <w:gridCol w:w="255"/>
        <w:gridCol w:w="1304"/>
      </w:tblGrid>
      <w:tr w:rsidR="006C7E55" w:rsidRPr="00A43E33" w14:paraId="3EEDF5EB" w14:textId="77777777">
        <w:tc>
          <w:tcPr>
            <w:tcW w:w="361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>
        <w:tc>
          <w:tcPr>
            <w:tcW w:w="361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E55" w:rsidRPr="00A43E33" w14:paraId="12E474C6" w14:textId="77777777">
        <w:tc>
          <w:tcPr>
            <w:tcW w:w="3618" w:type="dxa"/>
            <w:vAlign w:val="bottom"/>
          </w:tcPr>
          <w:p w14:paraId="021A78A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C940140" w14:textId="55A5CC1B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6500D8E1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8D1E68" w14:textId="05F18E61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  <w:vAlign w:val="bottom"/>
          </w:tcPr>
          <w:p w14:paraId="7CD4607B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A8653AE" w14:textId="4F37F625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0E4523F0" w14:textId="77777777" w:rsidR="006C7E55" w:rsidRPr="00A43E33" w:rsidRDefault="006C7E55" w:rsidP="006C7E55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806D0E" w14:textId="724B1E73" w:rsidR="006C7E55" w:rsidRPr="00A43E33" w:rsidRDefault="00620C32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C7E55" w:rsidRPr="00903981" w14:paraId="0C6C9080" w14:textId="77777777">
        <w:tc>
          <w:tcPr>
            <w:tcW w:w="3618" w:type="dxa"/>
            <w:vAlign w:val="bottom"/>
          </w:tcPr>
          <w:p w14:paraId="61609CB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68" w:type="dxa"/>
            <w:vAlign w:val="bottom"/>
          </w:tcPr>
          <w:p w14:paraId="526992BD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2D32F12B" w14:textId="77777777" w:rsidR="006C7E55" w:rsidRPr="00903981" w:rsidRDefault="006C7E55" w:rsidP="00903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8" w:type="dxa"/>
            <w:vAlign w:val="bottom"/>
          </w:tcPr>
          <w:p w14:paraId="33EA52AA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F72119C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161A5CF3" w14:textId="77777777" w:rsidR="006C7E55" w:rsidRPr="00903981" w:rsidRDefault="006C7E55" w:rsidP="0090398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C7E55" w:rsidRPr="00A43E33" w14:paraId="013912B5" w14:textId="77777777">
        <w:tc>
          <w:tcPr>
            <w:tcW w:w="3618" w:type="dxa"/>
            <w:vAlign w:val="bottom"/>
          </w:tcPr>
          <w:p w14:paraId="3BF03725" w14:textId="6E0376F3" w:rsidR="006C7E55" w:rsidRPr="00E702FB" w:rsidRDefault="006C7E55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168" w:type="dxa"/>
            <w:vAlign w:val="bottom"/>
          </w:tcPr>
          <w:p w14:paraId="09806C93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5892379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4E9D9FF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A5CD452" w14:textId="77777777" w:rsidR="006C7E55" w:rsidRPr="00A43E33" w:rsidRDefault="006C7E55" w:rsidP="006C7E55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64A089C" w14:textId="77777777" w:rsidR="006C7E55" w:rsidRPr="00A43E33" w:rsidRDefault="006C7E55" w:rsidP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024D" w:rsidRPr="00A43E33" w14:paraId="388A4B5F" w14:textId="77777777">
        <w:tc>
          <w:tcPr>
            <w:tcW w:w="3618" w:type="dxa"/>
            <w:vAlign w:val="bottom"/>
          </w:tcPr>
          <w:p w14:paraId="058F488E" w14:textId="77777777" w:rsidR="0094024D" w:rsidRPr="00A43E33" w:rsidRDefault="0094024D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68" w:type="dxa"/>
            <w:vAlign w:val="bottom"/>
          </w:tcPr>
          <w:p w14:paraId="64DF15CC" w14:textId="517F98A5" w:rsidR="0094024D" w:rsidRPr="0080285C" w:rsidRDefault="00A71688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43,579</w:t>
            </w:r>
          </w:p>
        </w:tc>
        <w:tc>
          <w:tcPr>
            <w:tcW w:w="255" w:type="dxa"/>
            <w:vAlign w:val="bottom"/>
          </w:tcPr>
          <w:p w14:paraId="5D5430DF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1E3BBF9" w14:textId="403A64DD" w:rsidR="0094024D" w:rsidRPr="006D3581" w:rsidRDefault="0012616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37,651</w:t>
            </w:r>
          </w:p>
        </w:tc>
        <w:tc>
          <w:tcPr>
            <w:tcW w:w="252" w:type="dxa"/>
            <w:vAlign w:val="bottom"/>
          </w:tcPr>
          <w:p w14:paraId="18AEF495" w14:textId="77777777" w:rsidR="0094024D" w:rsidRPr="006D3581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AE9C9A8" w14:textId="6ED668F7" w:rsidR="0094024D" w:rsidRPr="0080285C" w:rsidRDefault="00A71688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</w:t>
            </w:r>
            <w:r w:rsidR="00CD7DC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vAlign w:val="bottom"/>
          </w:tcPr>
          <w:p w14:paraId="45E9EE20" w14:textId="77777777" w:rsidR="0094024D" w:rsidRPr="00A43E33" w:rsidRDefault="0094024D" w:rsidP="0094024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610F07" w14:textId="4439762B" w:rsidR="0094024D" w:rsidRPr="00A43E33" w:rsidRDefault="00126161" w:rsidP="0094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26,528</w:t>
            </w:r>
          </w:p>
        </w:tc>
      </w:tr>
      <w:tr w:rsidR="00126161" w:rsidRPr="00A43E33" w14:paraId="384C0F88" w14:textId="77777777">
        <w:tc>
          <w:tcPr>
            <w:tcW w:w="3618" w:type="dxa"/>
            <w:vAlign w:val="bottom"/>
          </w:tcPr>
          <w:p w14:paraId="2C7A4E75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68" w:type="dxa"/>
            <w:vAlign w:val="bottom"/>
          </w:tcPr>
          <w:p w14:paraId="6B20BB43" w14:textId="06DEB6E7" w:rsidR="00126161" w:rsidRPr="0080285C" w:rsidRDefault="00E8093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4,764</w:t>
            </w:r>
          </w:p>
        </w:tc>
        <w:tc>
          <w:tcPr>
            <w:tcW w:w="255" w:type="dxa"/>
            <w:vAlign w:val="bottom"/>
          </w:tcPr>
          <w:p w14:paraId="61BCF498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0063C8" w14:textId="7D47F3D3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5,281</w:t>
            </w:r>
          </w:p>
        </w:tc>
        <w:tc>
          <w:tcPr>
            <w:tcW w:w="252" w:type="dxa"/>
            <w:vAlign w:val="bottom"/>
          </w:tcPr>
          <w:p w14:paraId="0F00AD1A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7FD6FD3" w14:textId="32400599" w:rsidR="00126161" w:rsidRPr="0080285C" w:rsidRDefault="00E8093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</w:t>
            </w:r>
            <w:r w:rsidR="00C021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vAlign w:val="bottom"/>
          </w:tcPr>
          <w:p w14:paraId="40B7C007" w14:textId="77777777" w:rsidR="00126161" w:rsidRPr="00A43E33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44EA63B" w14:textId="0A386E16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</w:tr>
      <w:tr w:rsidR="00126161" w:rsidRPr="00A43E33" w14:paraId="694A89D1" w14:textId="77777777">
        <w:tc>
          <w:tcPr>
            <w:tcW w:w="3618" w:type="dxa"/>
            <w:vAlign w:val="bottom"/>
          </w:tcPr>
          <w:p w14:paraId="58FCB609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68" w:type="dxa"/>
            <w:vAlign w:val="bottom"/>
          </w:tcPr>
          <w:p w14:paraId="71E06B1B" w14:textId="5409BC1C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28,396</w:t>
            </w:r>
          </w:p>
        </w:tc>
        <w:tc>
          <w:tcPr>
            <w:tcW w:w="255" w:type="dxa"/>
            <w:vAlign w:val="bottom"/>
          </w:tcPr>
          <w:p w14:paraId="4979E3F8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2B6FFE" w14:textId="4C61D9CA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20,076</w:t>
            </w:r>
          </w:p>
        </w:tc>
        <w:tc>
          <w:tcPr>
            <w:tcW w:w="252" w:type="dxa"/>
            <w:vAlign w:val="bottom"/>
          </w:tcPr>
          <w:p w14:paraId="71744760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14E3217E" w14:textId="0339B87A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55" w:type="dxa"/>
            <w:vAlign w:val="bottom"/>
          </w:tcPr>
          <w:p w14:paraId="68889CBD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BF1E0D1" w14:textId="31E3F5B2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8,650</w:t>
            </w:r>
          </w:p>
        </w:tc>
      </w:tr>
      <w:tr w:rsidR="00126161" w:rsidRPr="00A43E33" w14:paraId="605B9BF8" w14:textId="77777777">
        <w:tc>
          <w:tcPr>
            <w:tcW w:w="3618" w:type="dxa"/>
            <w:vAlign w:val="bottom"/>
          </w:tcPr>
          <w:p w14:paraId="6B95F33C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68" w:type="dxa"/>
            <w:vAlign w:val="bottom"/>
          </w:tcPr>
          <w:p w14:paraId="72A13C9B" w14:textId="21FA97B9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55" w:type="dxa"/>
            <w:vAlign w:val="bottom"/>
          </w:tcPr>
          <w:p w14:paraId="2E9EF13C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2994611" w14:textId="60ED0933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7,295</w:t>
            </w:r>
          </w:p>
        </w:tc>
        <w:tc>
          <w:tcPr>
            <w:tcW w:w="252" w:type="dxa"/>
            <w:vAlign w:val="bottom"/>
          </w:tcPr>
          <w:p w14:paraId="6D21C7A6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3F52477" w14:textId="44E8ADA4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  <w:tc>
          <w:tcPr>
            <w:tcW w:w="255" w:type="dxa"/>
            <w:vAlign w:val="bottom"/>
          </w:tcPr>
          <w:p w14:paraId="2E84B822" w14:textId="77777777" w:rsidR="00126161" w:rsidRPr="00A43E33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498AE18" w14:textId="11556DE1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6,912</w:t>
            </w:r>
          </w:p>
        </w:tc>
      </w:tr>
      <w:tr w:rsidR="00126161" w:rsidRPr="00A43E33" w14:paraId="1F1B5AB5" w14:textId="77777777">
        <w:tc>
          <w:tcPr>
            <w:tcW w:w="3618" w:type="dxa"/>
            <w:vAlign w:val="bottom"/>
          </w:tcPr>
          <w:p w14:paraId="357B5D59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68" w:type="dxa"/>
            <w:vAlign w:val="bottom"/>
          </w:tcPr>
          <w:p w14:paraId="58B8FA85" w14:textId="191970D1" w:rsidR="00126161" w:rsidRPr="0080285C" w:rsidRDefault="00E8093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3,828</w:t>
            </w:r>
          </w:p>
        </w:tc>
        <w:tc>
          <w:tcPr>
            <w:tcW w:w="255" w:type="dxa"/>
            <w:vAlign w:val="bottom"/>
          </w:tcPr>
          <w:p w14:paraId="4B6F9C54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3CD1E75" w14:textId="0086DC2C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5,384</w:t>
            </w:r>
          </w:p>
        </w:tc>
        <w:tc>
          <w:tcPr>
            <w:tcW w:w="252" w:type="dxa"/>
            <w:vAlign w:val="bottom"/>
          </w:tcPr>
          <w:p w14:paraId="3F161D1C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E679443" w14:textId="4EE182BF" w:rsidR="00126161" w:rsidRPr="0080285C" w:rsidRDefault="00E8093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255" w:type="dxa"/>
            <w:vAlign w:val="bottom"/>
          </w:tcPr>
          <w:p w14:paraId="76AFA70D" w14:textId="77777777" w:rsidR="00126161" w:rsidRPr="00A43E33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BA8A053" w14:textId="15651DC4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</w:tr>
      <w:tr w:rsidR="00126161" w:rsidRPr="00A43E33" w14:paraId="0008B9C7" w14:textId="77777777">
        <w:tc>
          <w:tcPr>
            <w:tcW w:w="3618" w:type="dxa"/>
            <w:vAlign w:val="bottom"/>
          </w:tcPr>
          <w:p w14:paraId="7773A153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68" w:type="dxa"/>
            <w:vAlign w:val="bottom"/>
          </w:tcPr>
          <w:p w14:paraId="2A00E99C" w14:textId="1ED8FC0F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55" w:type="dxa"/>
            <w:vAlign w:val="bottom"/>
          </w:tcPr>
          <w:p w14:paraId="000ED447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3F249A9" w14:textId="50B93403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252" w:type="dxa"/>
            <w:vAlign w:val="bottom"/>
          </w:tcPr>
          <w:p w14:paraId="1100B622" w14:textId="77777777" w:rsidR="00126161" w:rsidRPr="006D3581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3580061" w14:textId="055DB02B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  <w:tc>
          <w:tcPr>
            <w:tcW w:w="255" w:type="dxa"/>
            <w:vAlign w:val="bottom"/>
          </w:tcPr>
          <w:p w14:paraId="421374C3" w14:textId="77777777" w:rsidR="00126161" w:rsidRPr="00A43E33" w:rsidRDefault="00126161" w:rsidP="0012616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F73296A" w14:textId="6333B78D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</w:tr>
      <w:tr w:rsidR="00126161" w:rsidRPr="00A43E33" w14:paraId="57B8DA06" w14:textId="77777777">
        <w:tc>
          <w:tcPr>
            <w:tcW w:w="3618" w:type="dxa"/>
            <w:vAlign w:val="bottom"/>
          </w:tcPr>
          <w:p w14:paraId="69CBBAEB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vAlign w:val="bottom"/>
          </w:tcPr>
          <w:p w14:paraId="47CEA8FB" w14:textId="054A7C15" w:rsidR="00126161" w:rsidRPr="0080285C" w:rsidRDefault="00A71688" w:rsidP="00126161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46149251" w14:textId="6C0D417D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4C141419" w14:textId="3781B117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</w:t>
            </w:r>
            <w:r w:rsidR="00C021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vAlign w:val="bottom"/>
          </w:tcPr>
          <w:p w14:paraId="3953F2F3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9C3562" w14:textId="521583C6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9,278</w:t>
            </w:r>
          </w:p>
        </w:tc>
      </w:tr>
      <w:tr w:rsidR="00126161" w:rsidRPr="00A43E33" w14:paraId="0EBD68BE" w14:textId="77777777">
        <w:tc>
          <w:tcPr>
            <w:tcW w:w="3618" w:type="dxa"/>
            <w:vAlign w:val="bottom"/>
          </w:tcPr>
          <w:p w14:paraId="699107D2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E5F5DA" w14:textId="1BD34B74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18,304</w:t>
            </w:r>
          </w:p>
        </w:tc>
        <w:tc>
          <w:tcPr>
            <w:tcW w:w="255" w:type="dxa"/>
            <w:vAlign w:val="bottom"/>
          </w:tcPr>
          <w:p w14:paraId="4015A1FC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8F408B5" w14:textId="53963B04" w:rsidR="00126161" w:rsidRPr="006D358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8,687</w:t>
            </w:r>
          </w:p>
        </w:tc>
        <w:tc>
          <w:tcPr>
            <w:tcW w:w="252" w:type="dxa"/>
            <w:vAlign w:val="bottom"/>
          </w:tcPr>
          <w:p w14:paraId="64FEB828" w14:textId="77777777" w:rsidR="00126161" w:rsidRPr="006D3581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AEBBD69" w14:textId="231EDA58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255" w:type="dxa"/>
            <w:vAlign w:val="bottom"/>
          </w:tcPr>
          <w:p w14:paraId="60CE27AE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D52370" w14:textId="1E6D1DD2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66F"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</w:tr>
      <w:tr w:rsidR="00126161" w:rsidRPr="00A43E33" w14:paraId="4A13581A" w14:textId="77777777">
        <w:tc>
          <w:tcPr>
            <w:tcW w:w="3618" w:type="dxa"/>
            <w:vAlign w:val="bottom"/>
          </w:tcPr>
          <w:p w14:paraId="1367E777" w14:textId="77777777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245721E4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105,950</w:t>
            </w:r>
          </w:p>
        </w:tc>
        <w:tc>
          <w:tcPr>
            <w:tcW w:w="255" w:type="dxa"/>
            <w:vAlign w:val="bottom"/>
          </w:tcPr>
          <w:p w14:paraId="499A0C66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2D91875A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87,123</w:t>
            </w:r>
          </w:p>
        </w:tc>
        <w:tc>
          <w:tcPr>
            <w:tcW w:w="252" w:type="dxa"/>
            <w:vAlign w:val="bottom"/>
          </w:tcPr>
          <w:p w14:paraId="1A4008FF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0344C36C" w:rsidR="00126161" w:rsidRPr="0080285C" w:rsidRDefault="00A71688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66,600</w:t>
            </w:r>
          </w:p>
        </w:tc>
        <w:tc>
          <w:tcPr>
            <w:tcW w:w="255" w:type="dxa"/>
            <w:vAlign w:val="bottom"/>
          </w:tcPr>
          <w:p w14:paraId="66074DDE" w14:textId="77777777" w:rsidR="00126161" w:rsidRPr="00A43E33" w:rsidRDefault="00126161" w:rsidP="00126161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685D738C" w:rsidR="00126161" w:rsidRPr="00A43E33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64,097</w:t>
            </w:r>
          </w:p>
        </w:tc>
      </w:tr>
    </w:tbl>
    <w:p w14:paraId="6E60E2C1" w14:textId="6A51EED4" w:rsidR="00A30CD0" w:rsidRPr="00FA4239" w:rsidRDefault="00EE65A3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BA4376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396CBCEB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="00161F05" w:rsidRPr="00FA4239">
        <w:rPr>
          <w:rFonts w:ascii="Angsana New" w:hAnsi="Angsana New"/>
          <w:sz w:val="30"/>
          <w:szCs w:val="30"/>
        </w:rPr>
        <w:t>20</w:t>
      </w:r>
      <w:r w:rsidR="008B2909" w:rsidRPr="00FA4239">
        <w:rPr>
          <w:rFonts w:ascii="Angsana New" w:hAnsi="Angsana New" w:hint="cs"/>
          <w:sz w:val="30"/>
          <w:szCs w:val="30"/>
          <w:cs/>
        </w:rPr>
        <w:t xml:space="preserve">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(สำหรับประเทศไทยกรณีเป็นกิจการขนาดกลางและขนาดย่อม </w:t>
      </w:r>
      <w:r w:rsidR="003C022F" w:rsidRPr="00FA4239">
        <w:rPr>
          <w:rFonts w:ascii="Angsana New" w:hAnsi="Angsana New"/>
          <w:sz w:val="30"/>
          <w:szCs w:val="30"/>
        </w:rPr>
        <w:t xml:space="preserve">(SME)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และมีกำไรสุทธิไม่เกิน </w:t>
      </w:r>
      <w:r w:rsidR="003C022F" w:rsidRPr="00FA4239">
        <w:rPr>
          <w:rFonts w:ascii="Angsana New" w:hAnsi="Angsana New"/>
          <w:sz w:val="30"/>
          <w:szCs w:val="30"/>
        </w:rPr>
        <w:t xml:space="preserve">3 </w:t>
      </w:r>
      <w:r w:rsidR="003C022F" w:rsidRPr="00FA4239">
        <w:rPr>
          <w:rFonts w:ascii="Angsana New" w:hAnsi="Angsana New" w:hint="cs"/>
          <w:sz w:val="30"/>
          <w:szCs w:val="30"/>
          <w:cs/>
        </w:rPr>
        <w:t xml:space="preserve">ล้านบาทต่อปีมีอัตราร้อยละ </w:t>
      </w:r>
      <w:r w:rsidR="003C022F" w:rsidRPr="00FA4239">
        <w:rPr>
          <w:rFonts w:ascii="Angsana New" w:hAnsi="Angsana New"/>
          <w:sz w:val="30"/>
          <w:szCs w:val="30"/>
        </w:rPr>
        <w:t>15</w:t>
      </w:r>
      <w:r w:rsidR="003C022F" w:rsidRPr="00FA4239">
        <w:rPr>
          <w:rFonts w:ascii="Angsana New" w:hAnsi="Angsana New" w:hint="cs"/>
          <w:sz w:val="30"/>
          <w:szCs w:val="30"/>
          <w:cs/>
        </w:rPr>
        <w:t>)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6EFFECE8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062D7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2568</w:t>
      </w:r>
      <w:r w:rsidR="000B09C3" w:rsidRPr="00FA4239">
        <w:rPr>
          <w:rFonts w:ascii="Angsana New" w:hAnsi="Angsana New"/>
          <w:sz w:val="30"/>
          <w:szCs w:val="30"/>
        </w:rPr>
        <w:t xml:space="preserve"> </w:t>
      </w:r>
      <w:r w:rsidR="000B09C3" w:rsidRPr="00FA42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0C32">
        <w:rPr>
          <w:rFonts w:ascii="Angsana New" w:hAnsi="Angsana New"/>
          <w:sz w:val="30"/>
          <w:szCs w:val="30"/>
        </w:rPr>
        <w:t>2567</w:t>
      </w:r>
      <w:r w:rsidR="003230C9" w:rsidRPr="00FA4239">
        <w:rPr>
          <w:rFonts w:ascii="Angsana New" w:hAnsi="Angsana New"/>
          <w:sz w:val="30"/>
          <w:szCs w:val="30"/>
          <w:cs/>
        </w:rPr>
        <w:t xml:space="preserve">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85" w:type="dxa"/>
        <w:tblLook w:val="04A0" w:firstRow="1" w:lastRow="0" w:firstColumn="1" w:lastColumn="0" w:noHBand="0" w:noVBand="1"/>
      </w:tblPr>
      <w:tblGrid>
        <w:gridCol w:w="4479"/>
        <w:gridCol w:w="1191"/>
        <w:gridCol w:w="236"/>
        <w:gridCol w:w="1191"/>
        <w:gridCol w:w="253"/>
        <w:gridCol w:w="1191"/>
        <w:gridCol w:w="253"/>
        <w:gridCol w:w="1191"/>
      </w:tblGrid>
      <w:tr w:rsidR="005B2E51" w:rsidRPr="008932D7" w14:paraId="2C2F8C2E" w14:textId="77777777" w:rsidTr="005B2E51">
        <w:tc>
          <w:tcPr>
            <w:tcW w:w="4479" w:type="dxa"/>
          </w:tcPr>
          <w:p w14:paraId="4733637C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18345F0F" w14:textId="2CEB59D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B2E51" w:rsidRPr="008932D7" w14:paraId="12E7FC79" w14:textId="77777777" w:rsidTr="003202D2">
        <w:tc>
          <w:tcPr>
            <w:tcW w:w="4479" w:type="dxa"/>
          </w:tcPr>
          <w:p w14:paraId="7FA44A47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3D5963" w14:textId="6A4F0D2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89B06C1" w14:textId="77777777" w:rsidR="005B2E51" w:rsidRPr="00FA4239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607F68E5" w14:textId="1C9FDE3E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39" w:rsidRPr="008932D7" w14:paraId="1D4235E1" w14:textId="77777777" w:rsidTr="005B2E51">
        <w:tc>
          <w:tcPr>
            <w:tcW w:w="4479" w:type="dxa"/>
          </w:tcPr>
          <w:p w14:paraId="7BC2FF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179AEDAE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05780669" w:rsidR="00FA4239" w:rsidRPr="00FA4239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  <w:tc>
          <w:tcPr>
            <w:tcW w:w="253" w:type="dxa"/>
          </w:tcPr>
          <w:p w14:paraId="08763B9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AD7A81A" w14:textId="61ED1BD9" w:rsidR="00FA4239" w:rsidRPr="00FA4239" w:rsidRDefault="0012616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7E58CE6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F320E8" w14:textId="0DBA98A7" w:rsidR="00FA4239" w:rsidRPr="008932D7" w:rsidRDefault="00620C32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2567</w:t>
            </w:r>
          </w:p>
        </w:tc>
      </w:tr>
      <w:tr w:rsidR="00FA4239" w:rsidRPr="008932D7" w14:paraId="0D81F556" w14:textId="77777777" w:rsidTr="005B2E51">
        <w:tc>
          <w:tcPr>
            <w:tcW w:w="4479" w:type="dxa"/>
          </w:tcPr>
          <w:p w14:paraId="1019CB2A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893B63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333E6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CAAF46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156F7C00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0F4B848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AFA4050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6161" w:rsidRPr="008932D7" w14:paraId="4A0A4060" w14:textId="77777777" w:rsidTr="005B2E51">
        <w:tc>
          <w:tcPr>
            <w:tcW w:w="4479" w:type="dxa"/>
          </w:tcPr>
          <w:p w14:paraId="4DADA787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1A00C43B" w14:textId="3C3FF19A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236" w:type="dxa"/>
          </w:tcPr>
          <w:p w14:paraId="2A74CB4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A70CFA" w14:textId="7ABB6F4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5,072</w:t>
            </w:r>
          </w:p>
        </w:tc>
        <w:tc>
          <w:tcPr>
            <w:tcW w:w="253" w:type="dxa"/>
          </w:tcPr>
          <w:p w14:paraId="6CA9B6C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5D5AF9B" w14:textId="05AD5B77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EDCE24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E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61" w:rsidRPr="008932D7" w14:paraId="5528784B" w14:textId="77777777" w:rsidTr="005B2E51">
        <w:tc>
          <w:tcPr>
            <w:tcW w:w="4479" w:type="dxa"/>
          </w:tcPr>
          <w:p w14:paraId="082E53CB" w14:textId="4D369E0A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74513E94" w14:textId="5997B6E8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</w:tcPr>
          <w:p w14:paraId="6BDA9791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BF593C8" w14:textId="03A8EDB5" w:rsidR="00126161" w:rsidRPr="00FD43D6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57332E1B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17CA277" w14:textId="669AA63E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571953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175F442" w14:textId="4DE8EB75" w:rsidR="00126161" w:rsidRPr="000A1EE3" w:rsidRDefault="00126161" w:rsidP="0070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126161" w:rsidRPr="003B31F8" w14:paraId="598D7FDD" w14:textId="77777777" w:rsidTr="005B2E51">
        <w:tc>
          <w:tcPr>
            <w:tcW w:w="4479" w:type="dxa"/>
          </w:tcPr>
          <w:p w14:paraId="0654821D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731040D7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38E31D9" w14:textId="653DC71B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950994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E45B40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61" w:rsidRPr="008932D7" w14:paraId="31ED227B" w14:textId="77777777" w:rsidTr="005B2E51">
        <w:tc>
          <w:tcPr>
            <w:tcW w:w="4479" w:type="dxa"/>
          </w:tcPr>
          <w:p w14:paraId="246F246B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D4DC42" w14:textId="433E5904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236" w:type="dxa"/>
          </w:tcPr>
          <w:p w14:paraId="3F12C371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DE09C5E" w14:textId="4D015384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16,858</w:t>
            </w:r>
          </w:p>
        </w:tc>
        <w:tc>
          <w:tcPr>
            <w:tcW w:w="253" w:type="dxa"/>
          </w:tcPr>
          <w:p w14:paraId="3CDBA594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16BFA07" w14:textId="5168076B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53" w:type="dxa"/>
          </w:tcPr>
          <w:p w14:paraId="3663C18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4097F" w14:textId="6C29547F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16,802</w:t>
            </w:r>
          </w:p>
        </w:tc>
      </w:tr>
      <w:tr w:rsidR="00126161" w:rsidRPr="008932D7" w14:paraId="03DDA061" w14:textId="77777777" w:rsidTr="005B2E51">
        <w:tc>
          <w:tcPr>
            <w:tcW w:w="4479" w:type="dxa"/>
          </w:tcPr>
          <w:p w14:paraId="71509E40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336EB63D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9,923</w:t>
            </w:r>
          </w:p>
        </w:tc>
        <w:tc>
          <w:tcPr>
            <w:tcW w:w="236" w:type="dxa"/>
          </w:tcPr>
          <w:p w14:paraId="286D8265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2D6AA355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12,234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2CC35DF5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5B6DC644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53" w:type="dxa"/>
          </w:tcPr>
          <w:p w14:paraId="175FD5E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4D78AFFF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18,698</w:t>
            </w:r>
          </w:p>
        </w:tc>
      </w:tr>
      <w:tr w:rsidR="00FA4239" w:rsidRPr="008932D7" w14:paraId="48DEE4A6" w14:textId="77777777" w:rsidTr="005B2E51">
        <w:tc>
          <w:tcPr>
            <w:tcW w:w="4479" w:type="dxa"/>
          </w:tcPr>
          <w:p w14:paraId="685E65EE" w14:textId="77777777" w:rsidR="00FA4239" w:rsidRPr="008932D7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8793A40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BC541C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CF38C1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6531B7D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5253EB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A6A191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35256F6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239" w:rsidRPr="008932D7" w14:paraId="36414579" w14:textId="77777777" w:rsidTr="005B2E51">
        <w:tc>
          <w:tcPr>
            <w:tcW w:w="4479" w:type="dxa"/>
          </w:tcPr>
          <w:p w14:paraId="29F68082" w14:textId="77777777" w:rsidR="00FA4239" w:rsidRPr="008932D7" w:rsidRDefault="00FA4239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70ACCAA6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48E57E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B9922D" w14:textId="77777777" w:rsidR="00FA4239" w:rsidRPr="00FA4239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0328CF" w14:textId="77777777" w:rsidR="00FA4239" w:rsidRPr="008932D7" w:rsidRDefault="00FA4239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61" w:rsidRPr="008932D7" w14:paraId="79A748A5" w14:textId="77777777" w:rsidTr="005B2E51">
        <w:tc>
          <w:tcPr>
            <w:tcW w:w="4479" w:type="dxa"/>
          </w:tcPr>
          <w:p w14:paraId="0112F63F" w14:textId="3194BAB1" w:rsidR="00126161" w:rsidRPr="00114DED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7D86B5" w14:textId="6C497BEB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63,128</w:t>
            </w:r>
          </w:p>
        </w:tc>
        <w:tc>
          <w:tcPr>
            <w:tcW w:w="236" w:type="dxa"/>
          </w:tcPr>
          <w:p w14:paraId="1DA5B3F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8F59A03" w14:textId="49D403E8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42,104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01226765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FE53C60" w14:textId="46652D3B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(2,343)</w:t>
            </w:r>
          </w:p>
        </w:tc>
        <w:tc>
          <w:tcPr>
            <w:tcW w:w="253" w:type="dxa"/>
          </w:tcPr>
          <w:p w14:paraId="3849E892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066C0923" w14:textId="177BAF80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(41,702)</w:t>
            </w:r>
          </w:p>
        </w:tc>
      </w:tr>
      <w:tr w:rsidR="00126161" w:rsidRPr="008932D7" w14:paraId="7881275E" w14:textId="77777777" w:rsidTr="005B2E51">
        <w:tc>
          <w:tcPr>
            <w:tcW w:w="4479" w:type="dxa"/>
          </w:tcPr>
          <w:p w14:paraId="219AE658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E836FF2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6578391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EF7F764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D70B94A" w14:textId="77777777" w:rsidR="00126161" w:rsidRPr="00B33BB5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161" w:rsidRPr="00B33BB5" w14:paraId="632FEA35" w14:textId="77777777" w:rsidTr="005B2E51">
        <w:tc>
          <w:tcPr>
            <w:tcW w:w="4479" w:type="dxa"/>
          </w:tcPr>
          <w:p w14:paraId="0DD03909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0828D9BA" w14:textId="3AEEA278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12,604</w:t>
            </w:r>
          </w:p>
        </w:tc>
        <w:tc>
          <w:tcPr>
            <w:tcW w:w="236" w:type="dxa"/>
          </w:tcPr>
          <w:p w14:paraId="223564AD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5640BD9" w14:textId="46994248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(8,436)</w:t>
            </w:r>
          </w:p>
        </w:tc>
        <w:tc>
          <w:tcPr>
            <w:tcW w:w="253" w:type="dxa"/>
          </w:tcPr>
          <w:p w14:paraId="1A277D38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FB8AB5" w14:textId="6803E7D0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  <w:tc>
          <w:tcPr>
            <w:tcW w:w="253" w:type="dxa"/>
          </w:tcPr>
          <w:p w14:paraId="080538E5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645579" w14:textId="01CFF441" w:rsidR="00126161" w:rsidRPr="008932D7" w:rsidRDefault="00126161" w:rsidP="0071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41AF">
              <w:rPr>
                <w:rFonts w:ascii="Angsana New" w:hAnsi="Angsana New"/>
                <w:sz w:val="30"/>
                <w:szCs w:val="30"/>
              </w:rPr>
              <w:t>(8,34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641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161" w:rsidRPr="00B33BB5" w14:paraId="74D24EBE" w14:textId="77777777" w:rsidTr="005B2E51">
        <w:tc>
          <w:tcPr>
            <w:tcW w:w="4479" w:type="dxa"/>
          </w:tcPr>
          <w:p w14:paraId="692F0711" w14:textId="4323D153" w:rsid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4C2F1415" w14:textId="37C4B854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</w:tcPr>
          <w:p w14:paraId="45223B9A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D5551D8" w14:textId="00908DF7" w:rsid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(34,164)</w:t>
            </w:r>
          </w:p>
        </w:tc>
        <w:tc>
          <w:tcPr>
            <w:tcW w:w="253" w:type="dxa"/>
          </w:tcPr>
          <w:p w14:paraId="5D31AF92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2967A7" w14:textId="7C1791DB" w:rsidR="00126161" w:rsidRPr="0080285C" w:rsidRDefault="006F0D96" w:rsidP="006F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7A55ED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93F19EC" w14:textId="21DA25E0" w:rsid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41AF">
              <w:rPr>
                <w:rFonts w:ascii="Angsana New" w:hAnsi="Angsana New"/>
                <w:sz w:val="30"/>
                <w:szCs w:val="30"/>
              </w:rPr>
              <w:t>1,89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6161" w:rsidRPr="008932D7" w14:paraId="1C0A3D63" w14:textId="77777777" w:rsidTr="005B2E51">
        <w:tc>
          <w:tcPr>
            <w:tcW w:w="4479" w:type="dxa"/>
          </w:tcPr>
          <w:p w14:paraId="4038D8A2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FDB8F79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E343C4C" w14:textId="529EC331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3B3D1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516E89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61" w:rsidRPr="008932D7" w14:paraId="3B4F551A" w14:textId="77777777" w:rsidTr="005B2E51">
        <w:tc>
          <w:tcPr>
            <w:tcW w:w="4479" w:type="dxa"/>
          </w:tcPr>
          <w:p w14:paraId="4FE1BA9B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21C0BCA1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F9F25E8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B4805D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440A63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61" w:rsidRPr="008932D7" w14:paraId="6607BE3D" w14:textId="77777777" w:rsidTr="005B2E51">
        <w:tc>
          <w:tcPr>
            <w:tcW w:w="4479" w:type="dxa"/>
          </w:tcPr>
          <w:p w14:paraId="6D8097D1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794D10CD" w14:textId="5AAB1EA4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36" w:type="dxa"/>
          </w:tcPr>
          <w:p w14:paraId="1C8A8D9F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67DE10" w14:textId="396A587D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5,878</w:t>
            </w:r>
          </w:p>
        </w:tc>
        <w:tc>
          <w:tcPr>
            <w:tcW w:w="253" w:type="dxa"/>
          </w:tcPr>
          <w:p w14:paraId="4DBEC25C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332641" w14:textId="65AB5087" w:rsidR="00126161" w:rsidRPr="0080285C" w:rsidRDefault="003E0BFF" w:rsidP="003E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3" w:type="dxa"/>
          </w:tcPr>
          <w:p w14:paraId="074F557F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8FA05D" w14:textId="1866D572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41AF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126161" w:rsidRPr="008932D7" w14:paraId="7A72F089" w14:textId="77777777" w:rsidTr="005B2E51">
        <w:tc>
          <w:tcPr>
            <w:tcW w:w="4479" w:type="dxa"/>
          </w:tcPr>
          <w:p w14:paraId="521A1BAD" w14:textId="77777777" w:rsid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4EA49CCE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024FAD" w14:textId="25EB1299" w:rsid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9C3F71" w14:textId="77777777" w:rsidR="00126161" w:rsidRPr="0080285C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A7F51B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61" w:rsidRPr="008932D7" w14:paraId="310ED225" w14:textId="77777777" w:rsidTr="005B2E51">
        <w:tc>
          <w:tcPr>
            <w:tcW w:w="4479" w:type="dxa"/>
          </w:tcPr>
          <w:p w14:paraId="2682AEE8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E7CCCEC" w14:textId="48C1EFB0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62D75">
              <w:rPr>
                <w:rFonts w:ascii="Angsana New" w:hAnsi="Angsana New" w:hint="cs"/>
                <w:sz w:val="30"/>
                <w:szCs w:val="30"/>
                <w:cs/>
              </w:rPr>
              <w:t>424</w:t>
            </w:r>
          </w:p>
        </w:tc>
        <w:tc>
          <w:tcPr>
            <w:tcW w:w="236" w:type="dxa"/>
          </w:tcPr>
          <w:p w14:paraId="14CE875A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2B46DC" w14:textId="649AA821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24,488</w:t>
            </w:r>
          </w:p>
        </w:tc>
        <w:tc>
          <w:tcPr>
            <w:tcW w:w="253" w:type="dxa"/>
          </w:tcPr>
          <w:p w14:paraId="614A447B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932055C" w14:textId="3E335F42" w:rsidR="00126161" w:rsidRPr="0080285C" w:rsidRDefault="006F0D96" w:rsidP="003E0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4,224</w:t>
            </w:r>
          </w:p>
        </w:tc>
        <w:tc>
          <w:tcPr>
            <w:tcW w:w="253" w:type="dxa"/>
          </w:tcPr>
          <w:p w14:paraId="0F04A318" w14:textId="77777777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FF18F2F" w14:textId="63693690" w:rsidR="00126161" w:rsidRPr="003B31F8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641AF">
              <w:rPr>
                <w:rFonts w:ascii="Angsana New" w:hAnsi="Angsana New"/>
                <w:sz w:val="30"/>
                <w:szCs w:val="30"/>
              </w:rPr>
              <w:t>24,473</w:t>
            </w:r>
          </w:p>
        </w:tc>
      </w:tr>
      <w:tr w:rsidR="002161B0" w:rsidRPr="008932D7" w14:paraId="6D0B0795" w14:textId="77777777" w:rsidTr="005B2E51">
        <w:tc>
          <w:tcPr>
            <w:tcW w:w="4479" w:type="dxa"/>
          </w:tcPr>
          <w:p w14:paraId="2D2A0C91" w14:textId="4FCC0CB5" w:rsidR="002161B0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</w:tc>
        <w:tc>
          <w:tcPr>
            <w:tcW w:w="1191" w:type="dxa"/>
          </w:tcPr>
          <w:p w14:paraId="4130E8A6" w14:textId="77777777" w:rsidR="002161B0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F735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26D69FE" w14:textId="77777777" w:rsidR="002161B0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A8828E3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9570CC" w14:textId="77777777" w:rsidR="002161B0" w:rsidRDefault="002161B0" w:rsidP="0021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14FDE6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45D5ECF" w14:textId="77777777" w:rsidR="002161B0" w:rsidRPr="001641AF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1B0" w:rsidRPr="008932D7" w14:paraId="1B018E06" w14:textId="77777777" w:rsidTr="005B2E51">
        <w:tc>
          <w:tcPr>
            <w:tcW w:w="4479" w:type="dxa"/>
          </w:tcPr>
          <w:p w14:paraId="28AF4A0A" w14:textId="70E6CE95" w:rsidR="002161B0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1" w:type="dxa"/>
          </w:tcPr>
          <w:p w14:paraId="67B83CD2" w14:textId="62A438AF" w:rsidR="002161B0" w:rsidRDefault="008E0DBE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(10,013)</w:t>
            </w:r>
          </w:p>
        </w:tc>
        <w:tc>
          <w:tcPr>
            <w:tcW w:w="236" w:type="dxa"/>
          </w:tcPr>
          <w:p w14:paraId="2202204E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9E05E9" w14:textId="511F87E3" w:rsidR="002161B0" w:rsidRDefault="008E0DBE" w:rsidP="008E0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755909D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99B01F" w14:textId="41ACE209" w:rsidR="002161B0" w:rsidRDefault="008E0DBE" w:rsidP="0021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B069456" w14:textId="77777777" w:rsidR="002161B0" w:rsidRPr="003B31F8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675A9D7" w14:textId="2068538E" w:rsidR="002161B0" w:rsidRPr="001641AF" w:rsidRDefault="008E0DBE" w:rsidP="008E0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61" w:rsidRPr="008932D7" w14:paraId="7A023153" w14:textId="77777777" w:rsidTr="005B2E51">
        <w:tc>
          <w:tcPr>
            <w:tcW w:w="4479" w:type="dxa"/>
          </w:tcPr>
          <w:p w14:paraId="20A0A7A4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33E57B06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9,923</w:t>
            </w:r>
          </w:p>
        </w:tc>
        <w:tc>
          <w:tcPr>
            <w:tcW w:w="236" w:type="dxa"/>
          </w:tcPr>
          <w:p w14:paraId="5410238E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3B3E6E03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12,234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12F390D8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4D73C8C3" w:rsidR="00126161" w:rsidRPr="0080285C" w:rsidRDefault="002161B0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53" w:type="dxa"/>
          </w:tcPr>
          <w:p w14:paraId="50121686" w14:textId="77777777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5AF37D48" w:rsidR="00126161" w:rsidRPr="008932D7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18,698</w:t>
            </w:r>
          </w:p>
        </w:tc>
      </w:tr>
    </w:tbl>
    <w:p w14:paraId="43ECA106" w14:textId="77777777" w:rsidR="00602AF5" w:rsidRDefault="0060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39CC032C" w14:textId="37CCB94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6A5339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F6803D6" w14:textId="6038CA25" w:rsidR="00E046F5" w:rsidRPr="00C023BB" w:rsidRDefault="00E046F5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="006A5339">
        <w:rPr>
          <w:rFonts w:ascii="Angsana New" w:hAnsi="Angsana New" w:hint="cs"/>
          <w:sz w:val="30"/>
          <w:szCs w:val="30"/>
          <w:cs/>
        </w:rPr>
        <w:t xml:space="preserve">    </w:t>
      </w:r>
      <w:r w:rsidRPr="00C023BB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="00AC6338" w:rsidRPr="00C023BB">
        <w:rPr>
          <w:rFonts w:ascii="Angsana New" w:hAnsi="Angsana New" w:hint="cs"/>
          <w:sz w:val="30"/>
          <w:szCs w:val="30"/>
          <w:cs/>
        </w:rPr>
        <w:t>ตาม</w:t>
      </w:r>
      <w:r w:rsidRPr="00C023BB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</w:t>
      </w:r>
      <w:r w:rsidR="00180138" w:rsidRPr="00C023BB">
        <w:rPr>
          <w:rFonts w:ascii="Angsana New" w:hAnsi="Angsana New"/>
          <w:sz w:val="30"/>
          <w:szCs w:val="30"/>
          <w:cs/>
        </w:rPr>
        <w:t>การให้เช่าซื้อรถยนต์และรถจักรยานยนต์</w:t>
      </w:r>
      <w:r w:rsidR="006A5339">
        <w:rPr>
          <w:rFonts w:ascii="Angsana New" w:hAnsi="Angsana New" w:hint="cs"/>
          <w:sz w:val="30"/>
          <w:szCs w:val="30"/>
          <w:cs/>
        </w:rPr>
        <w:t>เป็นส่วนใหญ่</w:t>
      </w:r>
      <w:r w:rsidR="00180138" w:rsidRPr="00C023BB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</w:t>
      </w:r>
      <w:r w:rsidRPr="00C023BB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C023BB">
        <w:rPr>
          <w:rFonts w:ascii="Angsana New" w:hAnsi="Angsana New"/>
          <w:sz w:val="30"/>
          <w:szCs w:val="30"/>
        </w:rPr>
        <w:t xml:space="preserve">Nano Finance </w:t>
      </w:r>
      <w:r w:rsidR="00B40435" w:rsidRPr="00C023BB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C023BB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="00B56B9C" w:rsidRPr="00C023BB">
        <w:rPr>
          <w:rFonts w:ascii="Angsana New" w:hAnsi="Angsana New"/>
          <w:sz w:val="30"/>
          <w:szCs w:val="30"/>
        </w:rPr>
        <w:t xml:space="preserve"> </w:t>
      </w:r>
      <w:r w:rsidR="00AC6338" w:rsidRPr="00C023BB">
        <w:rPr>
          <w:rFonts w:ascii="Angsana New" w:hAnsi="Angsana New"/>
          <w:sz w:val="30"/>
          <w:szCs w:val="30"/>
          <w:cs/>
        </w:rPr>
        <w:t>ดังนั้น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ข้อมูลทางการเงินระหว่างกาลนี้</w:t>
      </w:r>
    </w:p>
    <w:p w14:paraId="2467F146" w14:textId="77777777" w:rsidR="00C943A7" w:rsidRPr="006A5339" w:rsidRDefault="00C943A7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737643">
        <w:tc>
          <w:tcPr>
            <w:tcW w:w="5211" w:type="dxa"/>
            <w:vAlign w:val="bottom"/>
          </w:tcPr>
          <w:p w14:paraId="6FC9D2BE" w14:textId="3F27E09E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FB6AC" w14:textId="1A61D889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C96DA" w14:textId="6C7CCE17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AA7399C" w14:textId="50E070BF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F40DD8A" w14:textId="4A3C948A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123,276</w:t>
            </w:r>
          </w:p>
        </w:tc>
      </w:tr>
      <w:tr w:rsidR="00737643" w:rsidRPr="00A65910" w14:paraId="5534DE00" w14:textId="77777777" w:rsidTr="00737643">
        <w:tc>
          <w:tcPr>
            <w:tcW w:w="5211" w:type="dxa"/>
            <w:vAlign w:val="bottom"/>
          </w:tcPr>
          <w:p w14:paraId="125DDCBD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E9FF19" w14:textId="202D65DD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EFA1070" w14:textId="4D521EBC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D565CD9" w14:textId="12004C1C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21,609</w:t>
            </w:r>
          </w:p>
        </w:tc>
      </w:tr>
      <w:tr w:rsidR="00737643" w:rsidRPr="00A65910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61B6" w14:textId="0610AF72" w:rsidR="00737643" w:rsidRPr="0080285C" w:rsidRDefault="00286B8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0678" w14:textId="4E23F928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90EAD" w14:textId="167FD8FE" w:rsidR="00737643" w:rsidRPr="0080285C" w:rsidRDefault="00286B8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123,059</w:t>
            </w:r>
          </w:p>
        </w:tc>
      </w:tr>
      <w:tr w:rsidR="00737643" w:rsidRPr="00A65910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0321" w14:textId="471797F7" w:rsidR="00737643" w:rsidRPr="0080285C" w:rsidRDefault="00286B8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5AFA8" w14:textId="1C8F17F7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122,575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9CB5E" w14:textId="67A98B81" w:rsidR="00737643" w:rsidRPr="0080285C" w:rsidRDefault="00286B8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267,944</w:t>
            </w:r>
          </w:p>
        </w:tc>
      </w:tr>
      <w:tr w:rsidR="00737643" w:rsidRPr="00A65910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702F" w14:textId="48206DFE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(158,</w:t>
            </w:r>
            <w:r w:rsidR="007C16C2">
              <w:rPr>
                <w:rFonts w:ascii="Angsana New" w:hAnsi="Angsana New"/>
                <w:sz w:val="30"/>
                <w:szCs w:val="30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7A23" w14:textId="36AFF9EC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</w:t>
            </w:r>
            <w:r w:rsidR="007C16C2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E57D7" w14:textId="24B35294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(214,739)</w:t>
            </w:r>
          </w:p>
        </w:tc>
      </w:tr>
      <w:tr w:rsidR="00737643" w:rsidRPr="00A65910" w14:paraId="34A626F2" w14:textId="77777777" w:rsidTr="00737643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98214" w14:textId="6EE15AC3" w:rsidR="00737643" w:rsidRPr="0080285C" w:rsidRDefault="003F4D0F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6B88">
              <w:rPr>
                <w:rFonts w:ascii="Angsana New" w:hAnsi="Angsana New"/>
                <w:sz w:val="30"/>
                <w:szCs w:val="30"/>
              </w:rPr>
              <w:t>12,791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DEDFA" w14:textId="53975392" w:rsidR="00737643" w:rsidRPr="0080285C" w:rsidRDefault="007C16C2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A3669" w14:textId="61E28436" w:rsidR="00737643" w:rsidRPr="0080285C" w:rsidRDefault="00286B8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53,205</w:t>
            </w:r>
          </w:p>
        </w:tc>
      </w:tr>
      <w:tr w:rsidR="00126161" w:rsidRPr="00F10551" w14:paraId="45E3277C" w14:textId="77777777" w:rsidTr="00737643">
        <w:tc>
          <w:tcPr>
            <w:tcW w:w="5211" w:type="dxa"/>
            <w:vAlign w:val="bottom"/>
          </w:tcPr>
          <w:p w14:paraId="0E61370D" w14:textId="77777777" w:rsidR="00126161" w:rsidRPr="00F10551" w:rsidRDefault="0012616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89B368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B473C6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0CA485A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65ADF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518DD01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023BB" w:rsidRPr="00A65910" w14:paraId="4AF5AC75" w14:textId="77777777" w:rsidTr="00737643">
        <w:tc>
          <w:tcPr>
            <w:tcW w:w="5211" w:type="dxa"/>
            <w:vAlign w:val="bottom"/>
          </w:tcPr>
          <w:p w14:paraId="6530F2B8" w14:textId="4C5A47E7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26161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26161" w:rsidRPr="00A65910" w14:paraId="74F3AC9C" w14:textId="77777777" w:rsidTr="00737643">
        <w:tc>
          <w:tcPr>
            <w:tcW w:w="5211" w:type="dxa"/>
            <w:vAlign w:val="bottom"/>
          </w:tcPr>
          <w:p w14:paraId="4DE5E516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25C01" w14:textId="713EBF51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122,476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05221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CBB8591" w14:textId="6C218745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100,379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FF3C0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636F221" w14:textId="48E169BE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222,855</w:t>
            </w:r>
          </w:p>
        </w:tc>
      </w:tr>
      <w:tr w:rsidR="00126161" w:rsidRPr="00A65910" w14:paraId="17112340" w14:textId="77777777" w:rsidTr="00737643">
        <w:tc>
          <w:tcPr>
            <w:tcW w:w="5211" w:type="dxa"/>
            <w:vAlign w:val="bottom"/>
          </w:tcPr>
          <w:p w14:paraId="596E8521" w14:textId="215B1050" w:rsidR="00126161" w:rsidRPr="00633D84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รายได้จากการให้เช่ายานพาหนะ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63866" w14:textId="0AA27997" w:rsidR="00126161" w:rsidRPr="00F7593A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18,590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E9319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BDEB3E" w14:textId="161F47FC" w:rsidR="00126161" w:rsidRPr="00F7593A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761B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61D8F58" w14:textId="491955E1" w:rsidR="00126161" w:rsidRPr="00F7593A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18,590</w:t>
            </w:r>
          </w:p>
        </w:tc>
      </w:tr>
      <w:tr w:rsidR="00126161" w:rsidRPr="00A65910" w14:paraId="3CE8B129" w14:textId="77777777" w:rsidTr="00737643">
        <w:tc>
          <w:tcPr>
            <w:tcW w:w="5211" w:type="dxa"/>
            <w:vAlign w:val="bottom"/>
          </w:tcPr>
          <w:p w14:paraId="4331C798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2F3D9" w14:textId="67C56E9C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72,321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1BFAC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2FC47" w14:textId="27C85020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30,752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524FB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8E51" w14:textId="5920E42B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103,073</w:t>
            </w:r>
          </w:p>
        </w:tc>
      </w:tr>
      <w:tr w:rsidR="00126161" w:rsidRPr="00A65910" w14:paraId="13777C66" w14:textId="77777777" w:rsidTr="00737643">
        <w:tc>
          <w:tcPr>
            <w:tcW w:w="5211" w:type="dxa"/>
            <w:vAlign w:val="bottom"/>
          </w:tcPr>
          <w:p w14:paraId="45E155C6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6BA3" w14:textId="2DAEC070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213,387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23CD4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9185" w14:textId="79818DC5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131,131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F6293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57148" w14:textId="04E40315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37643">
              <w:rPr>
                <w:rFonts w:ascii="Angsana New" w:hAnsi="Angsana New"/>
                <w:sz w:val="30"/>
                <w:szCs w:val="30"/>
              </w:rPr>
              <w:t>344,5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26161" w:rsidRPr="00A65910" w14:paraId="63E4334E" w14:textId="77777777" w:rsidTr="00737643">
        <w:tc>
          <w:tcPr>
            <w:tcW w:w="5211" w:type="dxa"/>
            <w:vAlign w:val="bottom"/>
          </w:tcPr>
          <w:p w14:paraId="69EC1318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68D8" w14:textId="319FAC01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380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294,195</w:t>
            </w:r>
            <w:r w:rsidRPr="00CC3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3FA3E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D2DA" w14:textId="055C144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380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80,193</w:t>
            </w:r>
            <w:r w:rsidRPr="00CC3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C9CC2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694B7" w14:textId="07406416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C380D">
              <w:rPr>
                <w:rFonts w:ascii="Angsana New" w:hAnsi="Angsana New"/>
                <w:sz w:val="30"/>
                <w:szCs w:val="30"/>
              </w:rPr>
              <w:t>(37</w:t>
            </w:r>
            <w:r>
              <w:rPr>
                <w:rFonts w:ascii="Angsana New" w:hAnsi="Angsana New"/>
                <w:sz w:val="30"/>
                <w:szCs w:val="30"/>
              </w:rPr>
              <w:t>4,388</w:t>
            </w:r>
            <w:r w:rsidRPr="00CC3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161" w:rsidRPr="00A65910" w14:paraId="0E7C5162" w14:textId="77777777" w:rsidTr="00737643">
        <w:tc>
          <w:tcPr>
            <w:tcW w:w="5211" w:type="dxa"/>
            <w:vAlign w:val="bottom"/>
          </w:tcPr>
          <w:p w14:paraId="449116DF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73332" w14:textId="2536CAC5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(80,808)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3B1E6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C88E4" w14:textId="22EA19AA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50,938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C5F7A" w14:textId="77777777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7C48D" w14:textId="0B5FE162" w:rsidR="00126161" w:rsidRPr="00A65910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(29,870)</w:t>
            </w: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1273"/>
        <w:gridCol w:w="223"/>
        <w:gridCol w:w="1248"/>
        <w:gridCol w:w="234"/>
        <w:gridCol w:w="1275"/>
      </w:tblGrid>
      <w:tr w:rsidR="004340AE" w:rsidRPr="00A65910" w14:paraId="34EB7D1D" w14:textId="77777777" w:rsidTr="000E5EFB">
        <w:tc>
          <w:tcPr>
            <w:tcW w:w="5353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253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0E5EFB">
        <w:tc>
          <w:tcPr>
            <w:tcW w:w="5353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0E5EFB">
        <w:tc>
          <w:tcPr>
            <w:tcW w:w="5353" w:type="dxa"/>
            <w:shd w:val="clear" w:color="auto" w:fill="auto"/>
            <w:vAlign w:val="bottom"/>
          </w:tcPr>
          <w:p w14:paraId="07D44E21" w14:textId="5BB26F73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0E5EFB">
        <w:tc>
          <w:tcPr>
            <w:tcW w:w="5353" w:type="dxa"/>
            <w:shd w:val="clear" w:color="auto" w:fill="auto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A81AB0" w14:textId="4CEAE7BC" w:rsidR="0007466F" w:rsidRPr="0080285C" w:rsidRDefault="003F4D0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5010B">
              <w:rPr>
                <w:rFonts w:ascii="Angsana New" w:hAnsi="Angsana New"/>
                <w:sz w:val="30"/>
                <w:szCs w:val="30"/>
              </w:rPr>
              <w:t>,608,658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7E789D6" w14:textId="6269AFA0" w:rsidR="0007466F" w:rsidRPr="0080285C" w:rsidRDefault="00F5010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1,209,337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715F5F" w14:textId="0BECAB7A" w:rsidR="0007466F" w:rsidRPr="0080285C" w:rsidRDefault="003F4D0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5,817,9</w:t>
            </w:r>
            <w:r w:rsidR="007C16C2">
              <w:rPr>
                <w:rFonts w:ascii="Angsana New" w:hAnsi="Angsana New"/>
                <w:sz w:val="30"/>
                <w:szCs w:val="30"/>
              </w:rPr>
              <w:t>9</w:t>
            </w:r>
            <w:r w:rsidR="003B74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7466F" w:rsidRPr="00A65910" w14:paraId="58D45424" w14:textId="77777777" w:rsidTr="000E5EFB">
        <w:tc>
          <w:tcPr>
            <w:tcW w:w="5353" w:type="dxa"/>
            <w:shd w:val="clear" w:color="auto" w:fill="auto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5612A0A" w14:textId="422D3C60" w:rsidR="0007466F" w:rsidRPr="0080285C" w:rsidRDefault="003F4D0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F5010B"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84DCB5F" w14:textId="44CA7A4D" w:rsidR="0007466F" w:rsidRPr="0080285C" w:rsidRDefault="00F5010B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178,713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6BFCF6" w14:textId="2A5A1795" w:rsidR="0007466F" w:rsidRPr="0080285C" w:rsidRDefault="003F4D0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337,</w:t>
            </w:r>
            <w:r w:rsidR="007C16C2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4340AE" w:rsidRPr="00A65910" w14:paraId="7F6DB45F" w14:textId="77777777" w:rsidTr="000E5EFB">
        <w:tc>
          <w:tcPr>
            <w:tcW w:w="5353" w:type="dxa"/>
            <w:shd w:val="clear" w:color="auto" w:fill="auto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0E5EFB">
        <w:tc>
          <w:tcPr>
            <w:tcW w:w="5353" w:type="dxa"/>
            <w:shd w:val="clear" w:color="auto" w:fill="auto"/>
            <w:vAlign w:val="bottom"/>
          </w:tcPr>
          <w:p w14:paraId="2EAD9F11" w14:textId="79D01ACC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A65910" w14:paraId="354777B9" w14:textId="77777777" w:rsidTr="000E5EFB">
        <w:tc>
          <w:tcPr>
            <w:tcW w:w="5353" w:type="dxa"/>
            <w:shd w:val="clear" w:color="auto" w:fill="auto"/>
            <w:vAlign w:val="bottom"/>
          </w:tcPr>
          <w:p w14:paraId="7502B943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48A2CE4" w14:textId="13B0F998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4,649,743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43E8C98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487D0FA" w14:textId="23844815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1,228,153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968E29B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CA41B4" w14:textId="1231EAC3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5,877,896</w:t>
            </w:r>
          </w:p>
        </w:tc>
      </w:tr>
      <w:tr w:rsidR="005757D6" w:rsidRPr="00A65910" w14:paraId="270E238F" w14:textId="77777777" w:rsidTr="000E5EFB">
        <w:tc>
          <w:tcPr>
            <w:tcW w:w="5353" w:type="dxa"/>
            <w:shd w:val="clear" w:color="auto" w:fill="auto"/>
            <w:vAlign w:val="bottom"/>
          </w:tcPr>
          <w:p w14:paraId="11C8CC2D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F4D9743" w14:textId="6D50F3F2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199,832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EB0D908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82CCC4" w14:textId="2FA33F7B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249,976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F65245" w14:textId="77777777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BEFD74" w14:textId="0345DA40" w:rsidR="005757D6" w:rsidRPr="00C023BB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449,808</w:t>
            </w:r>
          </w:p>
        </w:tc>
      </w:tr>
    </w:tbl>
    <w:p w14:paraId="6476E550" w14:textId="77777777" w:rsidR="004340AE" w:rsidRPr="00C023BB" w:rsidRDefault="004340AE" w:rsidP="00282BC9">
      <w:pPr>
        <w:jc w:val="thaiDistribute"/>
        <w:rPr>
          <w:rFonts w:ascii="Angsana New" w:hAnsi="Angsana New"/>
          <w:sz w:val="30"/>
          <w:szCs w:val="30"/>
        </w:rPr>
      </w:pPr>
    </w:p>
    <w:p w14:paraId="40480907" w14:textId="77777777" w:rsidR="00282BC9" w:rsidRPr="00C023BB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8F18A7" w14:textId="77777777" w:rsidR="00282BC9" w:rsidRDefault="00282BC9" w:rsidP="0019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757D6" w:rsidRPr="00DB3296" w14:paraId="12702CC5" w14:textId="77777777" w:rsidTr="00D4668D">
        <w:tc>
          <w:tcPr>
            <w:tcW w:w="5827" w:type="dxa"/>
            <w:vAlign w:val="bottom"/>
          </w:tcPr>
          <w:p w14:paraId="380D3D99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F00F2D1" w14:textId="77777777" w:rsidR="005757D6" w:rsidRPr="005A5693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5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5A56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57D6" w:rsidRPr="00DB3296" w14:paraId="0AC4CA42" w14:textId="77777777" w:rsidTr="00D4668D">
        <w:tc>
          <w:tcPr>
            <w:tcW w:w="5827" w:type="dxa"/>
            <w:vAlign w:val="bottom"/>
          </w:tcPr>
          <w:p w14:paraId="74724A52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13F0" w14:textId="56429ADD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34FBCA9C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A989625" w14:textId="2A6949A0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757D6" w:rsidRPr="00126161" w14:paraId="3A0FF3E9" w14:textId="77777777" w:rsidTr="00D4668D">
        <w:trPr>
          <w:trHeight w:val="350"/>
        </w:trPr>
        <w:tc>
          <w:tcPr>
            <w:tcW w:w="5827" w:type="dxa"/>
            <w:vAlign w:val="bottom"/>
          </w:tcPr>
          <w:p w14:paraId="3A8FFE06" w14:textId="7A9268F5" w:rsidR="005757D6" w:rsidRPr="00126161" w:rsidRDefault="00126161" w:rsidP="0012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11100ED" w14:textId="77777777" w:rsidR="005757D6" w:rsidRPr="0012616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5D4848" w14:textId="77777777" w:rsidR="005757D6" w:rsidRPr="0012616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9AAD73C" w14:textId="77777777" w:rsidR="005757D6" w:rsidRPr="0012616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DB3296" w14:paraId="70E3BB50" w14:textId="77777777" w:rsidTr="00D4039A">
        <w:trPr>
          <w:trHeight w:val="350"/>
        </w:trPr>
        <w:tc>
          <w:tcPr>
            <w:tcW w:w="5827" w:type="dxa"/>
            <w:vAlign w:val="bottom"/>
          </w:tcPr>
          <w:p w14:paraId="110D06B1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BC66DFF" w14:textId="35E7CA7C" w:rsidR="005757D6" w:rsidRPr="009D022A" w:rsidRDefault="00E57EAA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6A43B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5087480B" w14:textId="261CE092" w:rsidR="005757D6" w:rsidRPr="000C0347" w:rsidRDefault="00713B93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88,893</w:t>
            </w:r>
          </w:p>
        </w:tc>
      </w:tr>
      <w:tr w:rsidR="005757D6" w:rsidRPr="00DB3296" w14:paraId="75915BF6" w14:textId="77777777" w:rsidTr="00D4039A">
        <w:tc>
          <w:tcPr>
            <w:tcW w:w="5827" w:type="dxa"/>
            <w:vAlign w:val="bottom"/>
          </w:tcPr>
          <w:p w14:paraId="6B95ECC9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1A9DD9E" w14:textId="7C888646" w:rsidR="005757D6" w:rsidRPr="009D022A" w:rsidRDefault="00E57EAA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A7E751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7061DE12" w14:textId="570A87BE" w:rsidR="005757D6" w:rsidRPr="000C0347" w:rsidRDefault="00713B93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11,486</w:t>
            </w:r>
          </w:p>
        </w:tc>
      </w:tr>
      <w:tr w:rsidR="005757D6" w:rsidRPr="00DB3296" w14:paraId="3AF5E0D2" w14:textId="77777777" w:rsidTr="00D4039A">
        <w:tc>
          <w:tcPr>
            <w:tcW w:w="5827" w:type="dxa"/>
            <w:vAlign w:val="bottom"/>
          </w:tcPr>
          <w:p w14:paraId="6481DD48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92B" w14:textId="1B1A45F2" w:rsidR="005757D6" w:rsidRPr="009D022A" w:rsidRDefault="00E57EAA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5393AF" w14:textId="77777777" w:rsidR="005757D6" w:rsidRPr="00DB3296" w:rsidRDefault="005757D6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6AFA" w14:textId="59E67C28" w:rsidR="005757D6" w:rsidRPr="000C0347" w:rsidRDefault="00713B93" w:rsidP="0057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100,379</w:t>
            </w:r>
          </w:p>
        </w:tc>
      </w:tr>
    </w:tbl>
    <w:p w14:paraId="5DCDB7B3" w14:textId="77777777" w:rsidR="005757D6" w:rsidRDefault="005757D6" w:rsidP="00A43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1F8D8A" w14:textId="67EA40EA" w:rsidR="005757D6" w:rsidRPr="001F2AB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1F2AB6">
        <w:rPr>
          <w:rFonts w:ascii="Angsana New" w:hAnsi="Angsana New"/>
          <w:sz w:val="30"/>
          <w:szCs w:val="30"/>
          <w:cs/>
        </w:rPr>
        <w:t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</w:t>
      </w:r>
      <w:r w:rsidRPr="001F2AB6">
        <w:rPr>
          <w:rFonts w:ascii="Angsana New" w:hAnsi="Angsana New" w:hint="cs"/>
          <w:sz w:val="30"/>
          <w:szCs w:val="30"/>
          <w:cs/>
        </w:rPr>
        <w:t>ตาม</w:t>
      </w:r>
      <w:r w:rsidRPr="001F2AB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F2A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 w:rsidRPr="001F2AB6">
        <w:rPr>
          <w:rFonts w:ascii="Angsana New" w:hAnsi="Angsana New"/>
          <w:sz w:val="30"/>
          <w:szCs w:val="30"/>
          <w:cs/>
        </w:rPr>
        <w:t>บริษัทย่อยในประเทศกัมพูชา</w:t>
      </w:r>
      <w:r>
        <w:rPr>
          <w:rFonts w:ascii="Angsana New" w:hAnsi="Angsana New" w:hint="cs"/>
          <w:sz w:val="30"/>
          <w:szCs w:val="30"/>
          <w:cs/>
        </w:rPr>
        <w:t>และลาว</w:t>
      </w:r>
      <w:r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มีสินทรัพย์ถาวรและสินทรัพย์ไม่มีตัวตนซึ่งมีมูลค่าตามบัญชีรวมประมาณ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="00E57EAA">
        <w:rPr>
          <w:rFonts w:ascii="Angsana New" w:hAnsi="Angsana New"/>
          <w:sz w:val="30"/>
          <w:szCs w:val="30"/>
        </w:rPr>
        <w:t>17.8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</w:t>
      </w:r>
      <w:r w:rsidRPr="009D022A">
        <w:rPr>
          <w:rFonts w:ascii="Angsana New" w:hAnsi="Angsana New"/>
          <w:sz w:val="30"/>
          <w:szCs w:val="30"/>
          <w:cs/>
        </w:rPr>
        <w:t>บาท</w:t>
      </w:r>
      <w:r w:rsidR="00602A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E57EAA">
        <w:rPr>
          <w:rFonts w:ascii="Angsana New" w:hAnsi="Angsana New"/>
          <w:sz w:val="30"/>
          <w:szCs w:val="30"/>
        </w:rPr>
        <w:t xml:space="preserve">0.5 </w:t>
      </w:r>
      <w:r w:rsidRPr="005757D6">
        <w:rPr>
          <w:rFonts w:ascii="Angsana New" w:hAnsi="Angsana New" w:hint="cs"/>
          <w:sz w:val="30"/>
          <w:szCs w:val="30"/>
          <w:cs/>
        </w:rPr>
        <w:t>ล้าน</w:t>
      </w:r>
      <w:r w:rsidRPr="005757D6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E64D4D">
        <w:rPr>
          <w:rFonts w:ascii="Angsana New" w:hAnsi="Angsana New"/>
          <w:color w:val="FFFFFF"/>
          <w:sz w:val="30"/>
          <w:szCs w:val="30"/>
        </w:rPr>
        <w:t>-</w:t>
      </w:r>
      <w:r w:rsidRPr="001F2AB6">
        <w:rPr>
          <w:rFonts w:ascii="Angsana New" w:hAnsi="Angsana New"/>
          <w:sz w:val="30"/>
          <w:szCs w:val="30"/>
          <w:cs/>
        </w:rPr>
        <w:t>แสดงไว้ในงบฐานะการเงินรวม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1F2AB6">
        <w:rPr>
          <w:rFonts w:ascii="Angsana New" w:hAnsi="Angsana New"/>
          <w:sz w:val="30"/>
          <w:szCs w:val="30"/>
        </w:rPr>
        <w:t xml:space="preserve"> (</w:t>
      </w:r>
      <w:r w:rsidRPr="001F2AB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F2AB6">
        <w:rPr>
          <w:rFonts w:ascii="Angsana New" w:hAnsi="Angsana New"/>
          <w:sz w:val="30"/>
          <w:szCs w:val="30"/>
        </w:rPr>
        <w:t xml:space="preserve">31 </w:t>
      </w:r>
      <w:r w:rsidRPr="001F2AB6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1F2AB6"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/>
          <w:sz w:val="30"/>
          <w:szCs w:val="30"/>
        </w:rPr>
        <w:t>18.4</w:t>
      </w:r>
      <w:r w:rsidRPr="001F2AB6">
        <w:rPr>
          <w:rFonts w:ascii="Angsana New" w:hAnsi="Angsana New"/>
          <w:sz w:val="30"/>
          <w:szCs w:val="30"/>
        </w:rPr>
        <w:t xml:space="preserve"> </w:t>
      </w:r>
      <w:r w:rsidRPr="001F2AB6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0.5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2AB6">
        <w:rPr>
          <w:rFonts w:ascii="Angsana New" w:hAnsi="Angsana New"/>
          <w:sz w:val="30"/>
          <w:szCs w:val="30"/>
          <w:cs/>
        </w:rPr>
        <w:t>ตามลำดับ</w:t>
      </w:r>
      <w:r w:rsidRPr="001F2AB6">
        <w:rPr>
          <w:rFonts w:ascii="Angsana New" w:hAnsi="Angsana New" w:hint="cs"/>
          <w:sz w:val="30"/>
          <w:szCs w:val="30"/>
          <w:cs/>
        </w:rPr>
        <w:t>)</w:t>
      </w:r>
    </w:p>
    <w:p w14:paraId="6D85ED07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3C094783" w14:textId="77777777" w:rsidR="00F95E0E" w:rsidRDefault="00F9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E31629" w14:textId="06B07F1E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lastRenderedPageBreak/>
        <w:t>ราย</w:t>
      </w:r>
      <w:r>
        <w:rPr>
          <w:rFonts w:ascii="Angsana New" w:hAnsi="Angsana New"/>
          <w:sz w:val="30"/>
          <w:szCs w:val="30"/>
          <w:cs/>
        </w:rPr>
        <w:t>ได้อื่นจำแนกตามเขตภูมิศาสตร์</w:t>
      </w:r>
      <w:r w:rsidRPr="00AD56E9">
        <w:rPr>
          <w:rFonts w:ascii="Angsana New" w:hAnsi="Angsana New"/>
          <w:sz w:val="30"/>
          <w:szCs w:val="30"/>
          <w:cs/>
        </w:rPr>
        <w:t>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14:paraId="33D5FD09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757D6" w:rsidRPr="00DB3296" w14:paraId="32F34C16" w14:textId="77777777" w:rsidTr="00D4668D">
        <w:tc>
          <w:tcPr>
            <w:tcW w:w="5827" w:type="dxa"/>
            <w:vAlign w:val="bottom"/>
          </w:tcPr>
          <w:p w14:paraId="33590974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79CC700B" w14:textId="77777777" w:rsidR="005757D6" w:rsidRPr="000C5A24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C5A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57D6" w:rsidRPr="00DB3296" w14:paraId="17ACEDDA" w14:textId="77777777" w:rsidTr="00D4668D">
        <w:tc>
          <w:tcPr>
            <w:tcW w:w="5827" w:type="dxa"/>
            <w:vAlign w:val="bottom"/>
          </w:tcPr>
          <w:p w14:paraId="3ABAA5A9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20AAE" w14:textId="44DF9A36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2310773A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9BAA085" w14:textId="0464A82C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757D6" w:rsidRPr="00126161" w14:paraId="34781EED" w14:textId="77777777" w:rsidTr="00D4668D">
        <w:tc>
          <w:tcPr>
            <w:tcW w:w="5827" w:type="dxa"/>
            <w:vAlign w:val="bottom"/>
          </w:tcPr>
          <w:p w14:paraId="602D8E5F" w14:textId="16C66312" w:rsidR="005757D6" w:rsidRPr="00126161" w:rsidRDefault="00126161" w:rsidP="001261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EBBCBF8" w14:textId="77777777" w:rsidR="005757D6" w:rsidRPr="00126161" w:rsidRDefault="005757D6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8CD3CB" w14:textId="77777777" w:rsidR="005757D6" w:rsidRPr="00126161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6A5DF66" w14:textId="77777777" w:rsidR="005757D6" w:rsidRPr="00126161" w:rsidRDefault="005757D6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DB3296" w14:paraId="45EDC7A8" w14:textId="77777777" w:rsidTr="00D4668D">
        <w:tc>
          <w:tcPr>
            <w:tcW w:w="5827" w:type="dxa"/>
            <w:vAlign w:val="bottom"/>
          </w:tcPr>
          <w:p w14:paraId="7F473FE3" w14:textId="77777777" w:rsidR="005757D6" w:rsidRPr="00DB3296" w:rsidRDefault="005757D6" w:rsidP="00D4668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B6AE6D7" w14:textId="351E95FB" w:rsidR="005757D6" w:rsidRPr="009D022A" w:rsidRDefault="00444997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6BE36" w14:textId="77777777" w:rsidR="005757D6" w:rsidRPr="00DB3296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C5C246B" w14:textId="30FBCA86" w:rsidR="005757D6" w:rsidRPr="000C0347" w:rsidRDefault="00126161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40,785</w:t>
            </w:r>
          </w:p>
        </w:tc>
      </w:tr>
      <w:tr w:rsidR="005757D6" w:rsidRPr="00DB3296" w14:paraId="26AEE241" w14:textId="77777777" w:rsidTr="00D4668D">
        <w:tc>
          <w:tcPr>
            <w:tcW w:w="5827" w:type="dxa"/>
            <w:vAlign w:val="bottom"/>
          </w:tcPr>
          <w:p w14:paraId="4E114701" w14:textId="77777777" w:rsidR="005757D6" w:rsidRPr="00DB3296" w:rsidRDefault="005757D6" w:rsidP="00D4668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7DDDC71" w14:textId="1EDF2A40" w:rsidR="005757D6" w:rsidRPr="000C0347" w:rsidRDefault="00437E15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5E7DD1" w14:textId="77777777" w:rsidR="005757D6" w:rsidRPr="00DB3296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50D9F8D" w14:textId="5B7C8722" w:rsidR="005757D6" w:rsidRPr="00216E54" w:rsidRDefault="00437E15" w:rsidP="00437E15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</w:tbl>
    <w:p w14:paraId="1E2A9F2C" w14:textId="77777777" w:rsidR="005757D6" w:rsidRPr="003E7351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429205E" w14:textId="77777777" w:rsidR="005757D6" w:rsidRPr="00450DF0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50DF0">
        <w:rPr>
          <w:rFonts w:ascii="Angsana New" w:hAnsi="Angsana New" w:hint="cs"/>
          <w:sz w:val="30"/>
          <w:szCs w:val="30"/>
          <w:cs/>
        </w:rPr>
        <w:t>รายได้อื่นระหว่างส่วนงานจำแนกตามเขตภูมิศาสตร์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450DF0">
        <w:rPr>
          <w:rFonts w:ascii="Angsana New" w:hAnsi="Angsana New"/>
          <w:sz w:val="30"/>
          <w:szCs w:val="30"/>
          <w:cs/>
        </w:rPr>
        <w:t>ตัดรายการ</w:t>
      </w:r>
      <w:r w:rsidRPr="00450DF0">
        <w:rPr>
          <w:rFonts w:ascii="Angsana New" w:hAnsi="Angsana New" w:hint="cs"/>
          <w:sz w:val="30"/>
          <w:szCs w:val="30"/>
          <w:cs/>
        </w:rPr>
        <w:t>เพื่อจัด</w:t>
      </w:r>
      <w:r w:rsidRPr="00450DF0">
        <w:rPr>
          <w:rFonts w:ascii="Angsana New" w:hAnsi="Angsana New"/>
          <w:sz w:val="30"/>
          <w:szCs w:val="30"/>
          <w:cs/>
        </w:rPr>
        <w:t>ทำ</w:t>
      </w:r>
      <w:r w:rsidRPr="00450DF0">
        <w:rPr>
          <w:rFonts w:ascii="Angsana New" w:hAnsi="Angsana New" w:hint="cs"/>
          <w:sz w:val="30"/>
          <w:szCs w:val="30"/>
          <w:cs/>
        </w:rPr>
        <w:t>งบการเงิน</w:t>
      </w:r>
      <w:r w:rsidRPr="00450DF0">
        <w:rPr>
          <w:rFonts w:ascii="Angsana New" w:hAnsi="Angsana New"/>
          <w:sz w:val="30"/>
          <w:szCs w:val="30"/>
          <w:cs/>
        </w:rPr>
        <w:t>รวม</w:t>
      </w:r>
      <w:r w:rsidRPr="00450DF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8CB97A2" w14:textId="77777777" w:rsidR="005757D6" w:rsidRPr="00FF3599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757D6" w:rsidRPr="003E7351" w14:paraId="3493A83A" w14:textId="77777777" w:rsidTr="00D4668D">
        <w:tc>
          <w:tcPr>
            <w:tcW w:w="5827" w:type="dxa"/>
            <w:vAlign w:val="bottom"/>
          </w:tcPr>
          <w:p w14:paraId="5584E164" w14:textId="77777777" w:rsidR="005757D6" w:rsidRPr="003E735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5C7945D" w14:textId="77777777" w:rsidR="005757D6" w:rsidRPr="000C5A24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C5A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57D6" w:rsidRPr="003E7351" w14:paraId="2E865A11" w14:textId="77777777" w:rsidTr="00D4668D">
        <w:tc>
          <w:tcPr>
            <w:tcW w:w="5827" w:type="dxa"/>
            <w:vAlign w:val="bottom"/>
          </w:tcPr>
          <w:p w14:paraId="1FA976E3" w14:textId="77777777" w:rsidR="005757D6" w:rsidRPr="003E735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2B6AF" w14:textId="25AAA3D3" w:rsidR="005757D6" w:rsidRPr="003E735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716737B4" w14:textId="77777777" w:rsidR="005757D6" w:rsidRPr="003E735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FD0F652" w14:textId="0258DF59" w:rsidR="005757D6" w:rsidRPr="003E7351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757D6" w:rsidRPr="00126161" w14:paraId="4EDE9E58" w14:textId="77777777" w:rsidTr="00D4668D">
        <w:tc>
          <w:tcPr>
            <w:tcW w:w="5827" w:type="dxa"/>
            <w:vAlign w:val="bottom"/>
          </w:tcPr>
          <w:p w14:paraId="733A1371" w14:textId="7141EB97" w:rsidR="005757D6" w:rsidRPr="00126161" w:rsidRDefault="00126161" w:rsidP="0012616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608CB04" w14:textId="77777777" w:rsidR="005757D6" w:rsidRPr="00126161" w:rsidRDefault="005757D6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6120C2" w14:textId="77777777" w:rsidR="005757D6" w:rsidRPr="00126161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B32972F" w14:textId="77777777" w:rsidR="005757D6" w:rsidRPr="00126161" w:rsidRDefault="005757D6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7D6" w:rsidRPr="003E7351" w14:paraId="1E9A628E" w14:textId="77777777" w:rsidTr="00D4668D">
        <w:tc>
          <w:tcPr>
            <w:tcW w:w="5827" w:type="dxa"/>
            <w:vAlign w:val="bottom"/>
          </w:tcPr>
          <w:p w14:paraId="4D6D7F9E" w14:textId="77777777" w:rsidR="005757D6" w:rsidRPr="003E7351" w:rsidRDefault="005757D6" w:rsidP="00D4668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CC5AE94" w14:textId="6281AEF8" w:rsidR="005757D6" w:rsidRPr="000C0347" w:rsidRDefault="00444997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</w:t>
            </w:r>
            <w:r w:rsidR="00F50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C77055" w14:textId="77777777" w:rsidR="005757D6" w:rsidRPr="003E7351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C2D3D6D" w14:textId="14CD96FA" w:rsidR="005757D6" w:rsidRPr="000C0347" w:rsidRDefault="00126161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9,278</w:t>
            </w:r>
          </w:p>
        </w:tc>
      </w:tr>
      <w:tr w:rsidR="005757D6" w:rsidRPr="003E7351" w14:paraId="52810BCC" w14:textId="77777777" w:rsidTr="00D4668D">
        <w:tc>
          <w:tcPr>
            <w:tcW w:w="5827" w:type="dxa"/>
            <w:vAlign w:val="bottom"/>
          </w:tcPr>
          <w:p w14:paraId="23C3A10D" w14:textId="77777777" w:rsidR="005757D6" w:rsidRPr="003E7351" w:rsidRDefault="005757D6" w:rsidP="00D4668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643CB" w14:textId="4B6F5E2C" w:rsidR="005757D6" w:rsidRPr="000C0347" w:rsidRDefault="00F5010B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6394F1" w14:textId="77777777" w:rsidR="005757D6" w:rsidRPr="003E7351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5C55C" w14:textId="126575A5" w:rsidR="005757D6" w:rsidRPr="000C0347" w:rsidRDefault="00126161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</w:tr>
      <w:tr w:rsidR="005757D6" w:rsidRPr="003E7351" w14:paraId="6ACB5893" w14:textId="77777777" w:rsidTr="00D4668D">
        <w:tc>
          <w:tcPr>
            <w:tcW w:w="5827" w:type="dxa"/>
            <w:vAlign w:val="bottom"/>
          </w:tcPr>
          <w:p w14:paraId="3BAE85D9" w14:textId="77777777" w:rsidR="005757D6" w:rsidRPr="003E7351" w:rsidRDefault="005757D6" w:rsidP="00D4668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1BAFD" w14:textId="5A97C10D" w:rsidR="005757D6" w:rsidRPr="000C0347" w:rsidRDefault="00F5010B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97F9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7F37A1" w14:textId="77777777" w:rsidR="005757D6" w:rsidRPr="003E7351" w:rsidRDefault="005757D6" w:rsidP="00D4668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5EC69" w14:textId="09CB24A7" w:rsidR="005757D6" w:rsidRPr="000C0347" w:rsidRDefault="00126161" w:rsidP="00D4668D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13,939</w:t>
            </w:r>
          </w:p>
        </w:tc>
      </w:tr>
    </w:tbl>
    <w:p w14:paraId="38AB26D9" w14:textId="77777777" w:rsidR="001150DF" w:rsidRPr="00DB3F62" w:rsidRDefault="004340AE" w:rsidP="00115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1150DF"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มูลค่ายุติธรรม</w:t>
      </w:r>
    </w:p>
    <w:p w14:paraId="18FE2807" w14:textId="77777777" w:rsidR="001150DF" w:rsidRPr="00DB3F62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cs/>
        </w:rPr>
      </w:pPr>
    </w:p>
    <w:p w14:paraId="69525C2C" w14:textId="2B4B3B02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620C32">
        <w:rPr>
          <w:rFonts w:ascii="Angsana New" w:hAnsi="Angsana New" w:hint="cs"/>
          <w:szCs w:val="30"/>
        </w:rPr>
        <w:t xml:space="preserve">31 </w:t>
      </w:r>
      <w:r w:rsidR="00620C32">
        <w:rPr>
          <w:rFonts w:ascii="Angsana New" w:hAnsi="Angsana New" w:hint="cs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Cs w:val="30"/>
        </w:rPr>
        <w:t>2568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620C32">
        <w:rPr>
          <w:rFonts w:ascii="Angsana New" w:hAnsi="Angsana New"/>
          <w:szCs w:val="30"/>
        </w:rPr>
        <w:t>2567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17A6F6B4" w14:textId="77777777" w:rsidR="001150DF" w:rsidRPr="00A65910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451" w:type="dxa"/>
        <w:tblLook w:val="04A0" w:firstRow="1" w:lastRow="0" w:firstColumn="1" w:lastColumn="0" w:noHBand="0" w:noVBand="1"/>
      </w:tblPr>
      <w:tblGrid>
        <w:gridCol w:w="2648"/>
        <w:gridCol w:w="264"/>
        <w:gridCol w:w="1531"/>
        <w:gridCol w:w="264"/>
        <w:gridCol w:w="1644"/>
        <w:gridCol w:w="264"/>
        <w:gridCol w:w="2836"/>
      </w:tblGrid>
      <w:tr w:rsidR="007C16C2" w:rsidRPr="00A65910" w14:paraId="142EA556" w14:textId="41E5A245" w:rsidTr="00241EB8">
        <w:tc>
          <w:tcPr>
            <w:tcW w:w="2648" w:type="dxa"/>
            <w:shd w:val="clear" w:color="auto" w:fill="auto"/>
          </w:tcPr>
          <w:p w14:paraId="7B530E62" w14:textId="77777777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C5BD23E" w14:textId="77777777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439" w:type="dxa"/>
            <w:gridSpan w:val="3"/>
            <w:shd w:val="clear" w:color="auto" w:fill="auto"/>
          </w:tcPr>
          <w:p w14:paraId="790D742C" w14:textId="375035E2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3100" w:type="dxa"/>
            <w:gridSpan w:val="2"/>
            <w:shd w:val="clear" w:color="auto" w:fill="auto"/>
          </w:tcPr>
          <w:p w14:paraId="218F0045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7C16C2" w:rsidRPr="00A65910" w14:paraId="0F4DFFA4" w14:textId="401C67BE" w:rsidTr="00241EB8">
        <w:tc>
          <w:tcPr>
            <w:tcW w:w="2648" w:type="dxa"/>
            <w:shd w:val="clear" w:color="auto" w:fill="auto"/>
          </w:tcPr>
          <w:p w14:paraId="5C8996B4" w14:textId="77777777" w:rsidR="007C16C2" w:rsidRPr="00DB3F6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56755A7" w14:textId="77777777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DF65B7" w14:textId="44C9483D" w:rsidR="007C16C2" w:rsidRPr="00A65910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DB3F62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DB3F62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3100" w:type="dxa"/>
            <w:gridSpan w:val="2"/>
            <w:shd w:val="clear" w:color="auto" w:fill="auto"/>
          </w:tcPr>
          <w:p w14:paraId="1CC4B878" w14:textId="77777777" w:rsidR="007C16C2" w:rsidRPr="00A65910" w:rsidRDefault="007C1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150DF" w:rsidRPr="00A65910" w14:paraId="508A228E" w14:textId="77777777" w:rsidTr="00241EB8"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14:paraId="3E54E81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5A59301E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A97E6B6" w14:textId="688A22E6" w:rsidR="001150DF" w:rsidRPr="00DB3F62" w:rsidRDefault="007C16C2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 xml:space="preserve">31 </w:t>
            </w:r>
            <w:r>
              <w:rPr>
                <w:rFonts w:ascii="Angsana New" w:hAnsi="Angsana New" w:hint="cs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207A989B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1A3D2689" w14:textId="01A6D08D" w:rsidR="001150DF" w:rsidRPr="00DB3F62" w:rsidRDefault="005C0757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7C16C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7C16C2">
              <w:rPr>
                <w:rFonts w:ascii="Angsana New" w:hAnsi="Angsana New"/>
                <w:szCs w:val="30"/>
              </w:rPr>
              <w:t xml:space="preserve"> </w:t>
            </w:r>
            <w:r w:rsidR="00620C32">
              <w:rPr>
                <w:rFonts w:ascii="Angsana New" w:hAnsi="Angsana New"/>
                <w:szCs w:val="30"/>
              </w:rPr>
              <w:t>2567</w:t>
            </w:r>
          </w:p>
        </w:tc>
        <w:tc>
          <w:tcPr>
            <w:tcW w:w="264" w:type="dxa"/>
          </w:tcPr>
          <w:p w14:paraId="36FC2066" w14:textId="77777777" w:rsidR="001150DF" w:rsidRPr="00A65910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0173BF9A" w14:textId="77777777" w:rsidR="001150DF" w:rsidRPr="00DB3F62" w:rsidRDefault="001150DF" w:rsidP="005E743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1150DF" w:rsidRPr="00A65910" w14:paraId="0D960915" w14:textId="77777777" w:rsidTr="00241EB8">
        <w:tc>
          <w:tcPr>
            <w:tcW w:w="2648" w:type="dxa"/>
            <w:shd w:val="clear" w:color="auto" w:fill="auto"/>
          </w:tcPr>
          <w:p w14:paraId="5E5C707C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B54349E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87356A3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BCF5865" w14:textId="77777777" w:rsidR="001150DF" w:rsidRPr="00A65910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C7F08D5" w14:textId="77777777" w:rsidR="001150DF" w:rsidRPr="00DB3F62" w:rsidRDefault="001150DF" w:rsidP="005E743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082D407" w14:textId="77777777" w:rsidR="001150DF" w:rsidRPr="00A65910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</w:tcPr>
          <w:p w14:paraId="160D0C1A" w14:textId="77777777" w:rsidR="001150DF" w:rsidRPr="00DB3F62" w:rsidRDefault="001150DF" w:rsidP="005E7434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57D6" w:rsidRPr="00A65910" w14:paraId="5A4B3BD4" w14:textId="77777777" w:rsidTr="00241EB8">
        <w:tc>
          <w:tcPr>
            <w:tcW w:w="2648" w:type="dxa"/>
            <w:shd w:val="clear" w:color="auto" w:fill="auto"/>
          </w:tcPr>
          <w:p w14:paraId="4FE7109E" w14:textId="77777777" w:rsidR="005757D6" w:rsidRPr="00DB3F62" w:rsidRDefault="005757D6" w:rsidP="005757D6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6E755AC2" w14:textId="77777777" w:rsidR="005757D6" w:rsidRPr="00A65910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2727AAC1" w14:textId="65D5C100" w:rsidR="005757D6" w:rsidRPr="0080285C" w:rsidRDefault="00C33558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1,6</w:t>
            </w:r>
            <w:r w:rsidR="00702325">
              <w:rPr>
                <w:rFonts w:ascii="Angsana New" w:hAnsi="Angsana New"/>
                <w:szCs w:val="30"/>
              </w:rPr>
              <w:t>3</w:t>
            </w:r>
            <w:r w:rsidR="00800CD8">
              <w:rPr>
                <w:rFonts w:ascii="Angsana New" w:hAnsi="Angsana New"/>
                <w:szCs w:val="30"/>
              </w:rPr>
              <w:t>9.0</w:t>
            </w:r>
          </w:p>
        </w:tc>
        <w:tc>
          <w:tcPr>
            <w:tcW w:w="264" w:type="dxa"/>
            <w:shd w:val="clear" w:color="auto" w:fill="auto"/>
          </w:tcPr>
          <w:p w14:paraId="37CE85B5" w14:textId="77777777" w:rsidR="005757D6" w:rsidRPr="00A65910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08EC3132" w14:textId="575BF832" w:rsidR="005757D6" w:rsidRPr="00DB3F62" w:rsidRDefault="005757D6" w:rsidP="005757D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1,776.5</w:t>
            </w:r>
          </w:p>
        </w:tc>
        <w:tc>
          <w:tcPr>
            <w:tcW w:w="264" w:type="dxa"/>
          </w:tcPr>
          <w:p w14:paraId="682806BB" w14:textId="77777777" w:rsidR="005757D6" w:rsidRPr="00A65910" w:rsidRDefault="005757D6" w:rsidP="005757D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62971D48" w14:textId="5C22AE76" w:rsidR="005757D6" w:rsidRPr="00DB3F62" w:rsidRDefault="00081D83" w:rsidP="005757D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ข้อมูลระดับ 3</w:t>
            </w:r>
          </w:p>
        </w:tc>
      </w:tr>
      <w:tr w:rsidR="00F17D02" w:rsidRPr="00A65910" w14:paraId="1E6A3254" w14:textId="77777777" w:rsidTr="00241EB8">
        <w:tc>
          <w:tcPr>
            <w:tcW w:w="2648" w:type="dxa"/>
            <w:shd w:val="clear" w:color="auto" w:fill="auto"/>
          </w:tcPr>
          <w:p w14:paraId="6D80B909" w14:textId="5CC55ADB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64" w:type="dxa"/>
            <w:shd w:val="clear" w:color="auto" w:fill="auto"/>
          </w:tcPr>
          <w:p w14:paraId="7E477A1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1723ACE2" w14:textId="1A3B5E26" w:rsidR="00F17D0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72.5</w:t>
            </w:r>
          </w:p>
        </w:tc>
        <w:tc>
          <w:tcPr>
            <w:tcW w:w="264" w:type="dxa"/>
            <w:shd w:val="clear" w:color="auto" w:fill="auto"/>
          </w:tcPr>
          <w:p w14:paraId="4EAC1C90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3BD09E93" w14:textId="7297A26E" w:rsidR="00F17D0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73.0</w:t>
            </w:r>
          </w:p>
        </w:tc>
        <w:tc>
          <w:tcPr>
            <w:tcW w:w="264" w:type="dxa"/>
          </w:tcPr>
          <w:p w14:paraId="4D60343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7EBFC80A" w14:textId="4AF25633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="00702325" w:rsidRPr="00DB3F62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F17D02" w:rsidRPr="00A65910" w14:paraId="061644F9" w14:textId="77777777" w:rsidTr="00241EB8">
        <w:tc>
          <w:tcPr>
            <w:tcW w:w="2648" w:type="dxa"/>
            <w:shd w:val="clear" w:color="auto" w:fill="auto"/>
          </w:tcPr>
          <w:p w14:paraId="13432AB5" w14:textId="3E3F52DE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64" w:type="dxa"/>
            <w:shd w:val="clear" w:color="auto" w:fill="auto"/>
          </w:tcPr>
          <w:p w14:paraId="12CA0A71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6BFF5CBA" w14:textId="6634522A" w:rsidR="00F17D02" w:rsidRPr="0080285C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E9536F1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7D69A0A0" w14:textId="563FBCA1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8441B9A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47E3B7FD" w14:textId="4E8C70E2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ในท้องตลาด</w:t>
            </w:r>
          </w:p>
        </w:tc>
      </w:tr>
      <w:tr w:rsidR="00F17D02" w:rsidRPr="00A65910" w14:paraId="7DD8BC64" w14:textId="77777777" w:rsidTr="00241EB8">
        <w:tc>
          <w:tcPr>
            <w:tcW w:w="2648" w:type="dxa"/>
            <w:shd w:val="clear" w:color="auto" w:fill="auto"/>
          </w:tcPr>
          <w:p w14:paraId="1F60B2B1" w14:textId="1E5AE0B3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DB3F62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64" w:type="dxa"/>
            <w:shd w:val="clear" w:color="auto" w:fill="auto"/>
          </w:tcPr>
          <w:p w14:paraId="5BB3E68C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1FA0762F" w14:textId="1F6AE289" w:rsidR="00F17D02" w:rsidRPr="0080285C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2.6</w:t>
            </w:r>
          </w:p>
        </w:tc>
        <w:tc>
          <w:tcPr>
            <w:tcW w:w="264" w:type="dxa"/>
            <w:shd w:val="clear" w:color="auto" w:fill="auto"/>
          </w:tcPr>
          <w:p w14:paraId="69E29D12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35B0BDFD" w14:textId="62815B63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3.5</w:t>
            </w:r>
          </w:p>
        </w:tc>
        <w:tc>
          <w:tcPr>
            <w:tcW w:w="264" w:type="dxa"/>
          </w:tcPr>
          <w:p w14:paraId="587575D0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2D35A3C6" w14:textId="2BF61D9E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</w:t>
            </w:r>
            <w:r w:rsidR="00702325" w:rsidRPr="00081D83">
              <w:rPr>
                <w:rFonts w:ascii="Angsana New" w:hAnsi="Angsana New"/>
                <w:szCs w:val="30"/>
                <w:cs/>
              </w:rPr>
              <w:t>ลักษณะสินเชื่อ</w:t>
            </w:r>
          </w:p>
        </w:tc>
      </w:tr>
      <w:tr w:rsidR="00F17D02" w:rsidRPr="00A65910" w14:paraId="20A10641" w14:textId="77777777" w:rsidTr="00241EB8">
        <w:tc>
          <w:tcPr>
            <w:tcW w:w="2648" w:type="dxa"/>
            <w:shd w:val="clear" w:color="auto" w:fill="auto"/>
          </w:tcPr>
          <w:p w14:paraId="7117E791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3D1B8C54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64E346A8" w14:textId="636E418D" w:rsidR="00F17D02" w:rsidRPr="0080285C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20.7</w:t>
            </w:r>
          </w:p>
        </w:tc>
        <w:tc>
          <w:tcPr>
            <w:tcW w:w="264" w:type="dxa"/>
            <w:shd w:val="clear" w:color="auto" w:fill="auto"/>
          </w:tcPr>
          <w:p w14:paraId="7E1A9A8E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DA83FA2" w14:textId="2E0F76EC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1A9E020B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3AC131D2" w14:textId="44AD69D5" w:rsidR="00F17D02" w:rsidRPr="00A65910" w:rsidRDefault="00702325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702325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F17D02" w:rsidRPr="00A65910" w14:paraId="1EA22B4D" w14:textId="77777777" w:rsidTr="00241EB8">
        <w:tc>
          <w:tcPr>
            <w:tcW w:w="2648" w:type="dxa"/>
            <w:shd w:val="clear" w:color="auto" w:fill="auto"/>
          </w:tcPr>
          <w:p w14:paraId="5C79B198" w14:textId="619FC204" w:rsidR="00F17D02" w:rsidRPr="00874CE0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64" w:type="dxa"/>
            <w:shd w:val="clear" w:color="auto" w:fill="auto"/>
          </w:tcPr>
          <w:p w14:paraId="439F0715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46DF9BED" w14:textId="5F5DF39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F17D02">
              <w:rPr>
                <w:rFonts w:ascii="Angsana New" w:hAnsi="Angsana New"/>
                <w:szCs w:val="30"/>
              </w:rPr>
              <w:t>289.3</w:t>
            </w:r>
          </w:p>
        </w:tc>
        <w:tc>
          <w:tcPr>
            <w:tcW w:w="264" w:type="dxa"/>
            <w:shd w:val="clear" w:color="auto" w:fill="auto"/>
          </w:tcPr>
          <w:p w14:paraId="0B6DB123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0A313D9F" w14:textId="2251FE46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1E15AF31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40EEA7A5" w14:textId="685B5D0E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  <w:tr w:rsidR="00F17D02" w:rsidRPr="00A65910" w14:paraId="5B8BA197" w14:textId="77777777" w:rsidTr="00241EB8">
        <w:tc>
          <w:tcPr>
            <w:tcW w:w="2648" w:type="dxa"/>
            <w:shd w:val="clear" w:color="auto" w:fill="auto"/>
          </w:tcPr>
          <w:p w14:paraId="649DC7F7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40D2A12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5813B820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078B7753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0C6D5A83" w14:textId="77777777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5A35FF4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648EF64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27BA5711" w14:textId="77777777" w:rsidTr="00425E0D">
        <w:tc>
          <w:tcPr>
            <w:tcW w:w="2648" w:type="dxa"/>
            <w:shd w:val="clear" w:color="auto" w:fill="auto"/>
          </w:tcPr>
          <w:p w14:paraId="5F477763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3BC0255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439" w:type="dxa"/>
            <w:gridSpan w:val="3"/>
            <w:shd w:val="clear" w:color="auto" w:fill="auto"/>
          </w:tcPr>
          <w:p w14:paraId="03AE215F" w14:textId="34DE52CC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64" w:type="dxa"/>
          </w:tcPr>
          <w:p w14:paraId="4A42EC9D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047C183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509D0AFB" w14:textId="77777777" w:rsidTr="00425E0D">
        <w:tc>
          <w:tcPr>
            <w:tcW w:w="2648" w:type="dxa"/>
            <w:shd w:val="clear" w:color="auto" w:fill="auto"/>
          </w:tcPr>
          <w:p w14:paraId="2D804427" w14:textId="77777777" w:rsidR="00F17D02" w:rsidRPr="00874CE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CC35C91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3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65017" w14:textId="798F00DA" w:rsidR="00F17D02" w:rsidRPr="00874CE0" w:rsidRDefault="00F17D02" w:rsidP="00F17D02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งบการเงินเฉพาะกิจการ (ล้านบาท)</w:t>
            </w:r>
          </w:p>
        </w:tc>
        <w:tc>
          <w:tcPr>
            <w:tcW w:w="264" w:type="dxa"/>
          </w:tcPr>
          <w:p w14:paraId="77FB63D6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836" w:type="dxa"/>
            <w:shd w:val="clear" w:color="auto" w:fill="auto"/>
          </w:tcPr>
          <w:p w14:paraId="0231EEA6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F17D02" w:rsidRPr="00A65910" w14:paraId="74EC601C" w14:textId="77777777" w:rsidTr="00425E0D">
        <w:tc>
          <w:tcPr>
            <w:tcW w:w="2648" w:type="dxa"/>
            <w:tcBorders>
              <w:bottom w:val="single" w:sz="4" w:space="0" w:color="auto"/>
            </w:tcBorders>
            <w:shd w:val="clear" w:color="auto" w:fill="auto"/>
          </w:tcPr>
          <w:p w14:paraId="341D5DB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64" w:type="dxa"/>
            <w:shd w:val="clear" w:color="auto" w:fill="auto"/>
          </w:tcPr>
          <w:p w14:paraId="65A0709F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605F" w14:textId="4250A91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 xml:space="preserve">31 </w:t>
            </w:r>
            <w:r>
              <w:rPr>
                <w:rFonts w:ascii="Angsana New" w:hAnsi="Angsana New" w:hint="cs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373709D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0ABE" w14:textId="0F592B5F" w:rsidR="00F17D02" w:rsidRPr="00DB3F62" w:rsidRDefault="002A399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 w:rsidR="00F17D02"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 w:rsidR="00F17D02">
              <w:rPr>
                <w:rFonts w:ascii="Angsana New" w:hAnsi="Angsana New"/>
                <w:szCs w:val="30"/>
              </w:rPr>
              <w:t xml:space="preserve"> 2567</w:t>
            </w:r>
          </w:p>
        </w:tc>
        <w:tc>
          <w:tcPr>
            <w:tcW w:w="264" w:type="dxa"/>
          </w:tcPr>
          <w:p w14:paraId="5285F71C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7865D013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F17D02" w:rsidRPr="00A65910" w14:paraId="26A50A7C" w14:textId="77777777" w:rsidTr="00241EB8">
        <w:tc>
          <w:tcPr>
            <w:tcW w:w="2648" w:type="dxa"/>
            <w:shd w:val="clear" w:color="auto" w:fill="auto"/>
          </w:tcPr>
          <w:p w14:paraId="2B301213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E323F23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8AD12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42ADC0B4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EC6A18B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4" w:type="dxa"/>
          </w:tcPr>
          <w:p w14:paraId="45301767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</w:tcPr>
          <w:p w14:paraId="60FEB650" w14:textId="77777777" w:rsidR="00F17D02" w:rsidRPr="00A65910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17D02" w:rsidRPr="00A65910" w14:paraId="703D3779" w14:textId="77777777" w:rsidTr="00241EB8">
        <w:tc>
          <w:tcPr>
            <w:tcW w:w="2648" w:type="dxa"/>
            <w:shd w:val="clear" w:color="auto" w:fill="auto"/>
          </w:tcPr>
          <w:p w14:paraId="248FEE59" w14:textId="77777777" w:rsidR="00F17D02" w:rsidRPr="00DB3F62" w:rsidRDefault="00F17D02" w:rsidP="00F17D0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64" w:type="dxa"/>
            <w:shd w:val="clear" w:color="auto" w:fill="auto"/>
          </w:tcPr>
          <w:p w14:paraId="40B781C2" w14:textId="77777777" w:rsidR="00F17D02" w:rsidRPr="00A65910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5AF9B682" w14:textId="02AAC4B9" w:rsidR="00F17D02" w:rsidRPr="0080285C" w:rsidRDefault="00800CD8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561.0</w:t>
            </w:r>
          </w:p>
        </w:tc>
        <w:tc>
          <w:tcPr>
            <w:tcW w:w="264" w:type="dxa"/>
            <w:shd w:val="clear" w:color="auto" w:fill="auto"/>
          </w:tcPr>
          <w:p w14:paraId="38DB7A8F" w14:textId="77777777" w:rsidR="00F17D02" w:rsidRPr="00A65910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6F997EA" w14:textId="57EE0058" w:rsidR="00F17D02" w:rsidRPr="00DB3F62" w:rsidRDefault="00F17D02" w:rsidP="00F17D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740.1</w:t>
            </w:r>
          </w:p>
        </w:tc>
        <w:tc>
          <w:tcPr>
            <w:tcW w:w="264" w:type="dxa"/>
          </w:tcPr>
          <w:p w14:paraId="4045CF4A" w14:textId="77777777" w:rsidR="00F17D02" w:rsidRPr="00DB3F62" w:rsidRDefault="00F17D02" w:rsidP="00F17D0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512E1735" w14:textId="77777777" w:rsidR="00F17D02" w:rsidRPr="00DB3F62" w:rsidRDefault="00F17D02" w:rsidP="00F17D0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DB3F62">
              <w:rPr>
                <w:rFonts w:ascii="Angsana New" w:hAnsi="Angsana New"/>
                <w:szCs w:val="30"/>
              </w:rPr>
              <w:t>3</w:t>
            </w:r>
          </w:p>
        </w:tc>
      </w:tr>
      <w:tr w:rsidR="002A3992" w:rsidRPr="00A65910" w14:paraId="4BA3EFBA" w14:textId="77777777" w:rsidTr="00241EB8">
        <w:tc>
          <w:tcPr>
            <w:tcW w:w="2648" w:type="dxa"/>
            <w:shd w:val="clear" w:color="auto" w:fill="auto"/>
          </w:tcPr>
          <w:p w14:paraId="12371F73" w14:textId="1EE254C2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64" w:type="dxa"/>
            <w:shd w:val="clear" w:color="auto" w:fill="auto"/>
          </w:tcPr>
          <w:p w14:paraId="67BE46D9" w14:textId="77777777" w:rsidR="002A3992" w:rsidRPr="00A65910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09B0D9C0" w14:textId="6BDA59D6" w:rsidR="002A3992" w:rsidRPr="0080285C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20.7</w:t>
            </w:r>
          </w:p>
        </w:tc>
        <w:tc>
          <w:tcPr>
            <w:tcW w:w="264" w:type="dxa"/>
            <w:shd w:val="clear" w:color="auto" w:fill="auto"/>
          </w:tcPr>
          <w:p w14:paraId="609E4D8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3411F9E8" w14:textId="32B54BE6" w:rsidR="002A399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22.1</w:t>
            </w:r>
          </w:p>
        </w:tc>
        <w:tc>
          <w:tcPr>
            <w:tcW w:w="264" w:type="dxa"/>
          </w:tcPr>
          <w:p w14:paraId="30AD1166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7A8140E8" w14:textId="6885538B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2A3992" w:rsidRPr="00A65910" w14:paraId="1C5CD533" w14:textId="77777777" w:rsidTr="00241EB8">
        <w:tc>
          <w:tcPr>
            <w:tcW w:w="2648" w:type="dxa"/>
            <w:shd w:val="clear" w:color="auto" w:fill="auto"/>
          </w:tcPr>
          <w:p w14:paraId="77861A62" w14:textId="0F45515F" w:rsidR="002A3992" w:rsidRPr="00DB3F62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EAF2480" w14:textId="77777777" w:rsidR="002A3992" w:rsidRPr="00A65910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501828ED" w14:textId="1EC539C1" w:rsidR="002A3992" w:rsidRPr="0080285C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9E6F1A0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3BD065AF" w14:textId="21D90C9A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44D9CD41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72A418EB" w14:textId="5548DB95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</w:p>
        </w:tc>
      </w:tr>
      <w:tr w:rsidR="002A3992" w:rsidRPr="00A65910" w14:paraId="111042F8" w14:textId="77777777" w:rsidTr="00241EB8">
        <w:tc>
          <w:tcPr>
            <w:tcW w:w="2648" w:type="dxa"/>
            <w:shd w:val="clear" w:color="auto" w:fill="auto"/>
          </w:tcPr>
          <w:p w14:paraId="306BD9AC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48A74A6" w14:textId="77777777" w:rsidR="002A3992" w:rsidRPr="00A65910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3EA9E3FD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169C390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02448C67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1ACAEA2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75852CB0" w14:textId="51FD9CC0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2A3992" w:rsidRPr="00A65910" w14:paraId="488A3B15" w14:textId="77777777" w:rsidTr="00241EB8">
        <w:tc>
          <w:tcPr>
            <w:tcW w:w="2648" w:type="dxa"/>
            <w:shd w:val="clear" w:color="auto" w:fill="auto"/>
          </w:tcPr>
          <w:p w14:paraId="022AE65A" w14:textId="77777777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42D3CAE9" w14:textId="77777777" w:rsidR="002A3992" w:rsidRPr="00A65910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521C19AC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64" w:type="dxa"/>
            <w:shd w:val="clear" w:color="auto" w:fill="auto"/>
          </w:tcPr>
          <w:p w14:paraId="1B11C1D7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13460D3B" w14:textId="77777777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64" w:type="dxa"/>
          </w:tcPr>
          <w:p w14:paraId="017645C9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315FF016" w14:textId="621CA923" w:rsidR="002A3992" w:rsidRPr="00081D83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81D83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2A3992" w:rsidRPr="00A65910" w14:paraId="10FCFA5E" w14:textId="77777777" w:rsidTr="00241EB8">
        <w:tc>
          <w:tcPr>
            <w:tcW w:w="2648" w:type="dxa"/>
            <w:shd w:val="clear" w:color="auto" w:fill="auto"/>
          </w:tcPr>
          <w:p w14:paraId="32CCEBF8" w14:textId="122E6466" w:rsidR="002A3992" w:rsidRPr="00A65910" w:rsidRDefault="002A3992" w:rsidP="002A3992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485BC7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485BC7">
              <w:rPr>
                <w:rFonts w:ascii="Angsana New" w:hAnsi="Angsana New"/>
                <w:szCs w:val="30"/>
              </w:rPr>
              <w:t xml:space="preserve">- </w:t>
            </w:r>
            <w:r w:rsidRPr="00485BC7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64" w:type="dxa"/>
            <w:shd w:val="clear" w:color="auto" w:fill="auto"/>
          </w:tcPr>
          <w:p w14:paraId="7A85464F" w14:textId="77777777" w:rsidR="002A3992" w:rsidRPr="00A65910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31" w:type="dxa"/>
            <w:shd w:val="clear" w:color="auto" w:fill="auto"/>
          </w:tcPr>
          <w:p w14:paraId="65E72DE6" w14:textId="46CE083C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C33558">
              <w:rPr>
                <w:rFonts w:ascii="Angsana New" w:hAnsi="Angsana New" w:hint="cs"/>
                <w:szCs w:val="30"/>
                <w:cs/>
              </w:rPr>
              <w:t>269.1</w:t>
            </w:r>
          </w:p>
        </w:tc>
        <w:tc>
          <w:tcPr>
            <w:tcW w:w="264" w:type="dxa"/>
            <w:shd w:val="clear" w:color="auto" w:fill="auto"/>
          </w:tcPr>
          <w:p w14:paraId="70D8AB4A" w14:textId="77777777" w:rsidR="002A3992" w:rsidRPr="00A65910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433034D0" w14:textId="59FF81DE" w:rsidR="002A3992" w:rsidRPr="00DB3F62" w:rsidRDefault="002A3992" w:rsidP="002A399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A71A5F">
              <w:rPr>
                <w:rFonts w:ascii="Angsana New" w:hAnsi="Angsana New"/>
                <w:szCs w:val="30"/>
              </w:rPr>
              <w:t>111.2</w:t>
            </w:r>
          </w:p>
        </w:tc>
        <w:tc>
          <w:tcPr>
            <w:tcW w:w="264" w:type="dxa"/>
          </w:tcPr>
          <w:p w14:paraId="2B66DE04" w14:textId="77777777" w:rsidR="002A3992" w:rsidRPr="00DB3F62" w:rsidRDefault="002A3992" w:rsidP="002A3992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6" w:type="dxa"/>
            <w:shd w:val="clear" w:color="auto" w:fill="auto"/>
          </w:tcPr>
          <w:p w14:paraId="245FF9C0" w14:textId="0B1CB0F8" w:rsidR="002A3992" w:rsidRPr="00DB3F62" w:rsidRDefault="002A3992" w:rsidP="002A3992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DB3F62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6A72A548" w14:textId="77777777" w:rsidR="009C0E9D" w:rsidRPr="00DB3F62" w:rsidRDefault="001150DF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9C0E9D"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ภาระผูกพัน</w:t>
      </w:r>
      <w:r w:rsidR="009C0E9D"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72382A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F42591" w14:textId="6D8D0B9B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2568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7469D8" w:rsidRDefault="009C0E9D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13669CD" w:rsidR="007A3FB4" w:rsidRDefault="005757D6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7777777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12D716A7" w:rsidR="007A3FB4" w:rsidRPr="007A3FB4" w:rsidRDefault="00DD314C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7,212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70FCA2E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A673F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190A3861" w:rsidR="007A3FB4" w:rsidRPr="007A3FB4" w:rsidRDefault="00DD314C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315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151740F4" w:rsidR="007A3FB4" w:rsidRPr="007A3FB4" w:rsidRDefault="00DD314C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7,527</w:t>
            </w:r>
          </w:p>
        </w:tc>
      </w:tr>
    </w:tbl>
    <w:p w14:paraId="3766AD1C" w14:textId="77777777" w:rsidR="007A3FB4" w:rsidRPr="00085C04" w:rsidRDefault="007A3FB4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3171BEBF" w14:textId="77777777" w:rsidR="00DE5249" w:rsidRPr="00DE5249" w:rsidRDefault="00DE5249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73AF7F5F" w14:textId="77777777" w:rsidR="00DE5249" w:rsidRDefault="00DE5249" w:rsidP="00DE52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2EB6657C" w14:textId="461078F6" w:rsidR="00DE5249" w:rsidRDefault="00DE5249" w:rsidP="008A7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344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การบางรายการในงบกำไรขาดทุนเบ็ดเสร็จสำหรับงวดสามเดือนสิ้นสุดวันที่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3</w:t>
      </w:r>
      <w:r w:rsidR="005757D6">
        <w:rPr>
          <w:rFonts w:ascii="Angsana New" w:hAnsi="Angsana New"/>
          <w:sz w:val="30"/>
          <w:szCs w:val="30"/>
        </w:rPr>
        <w:t>1</w:t>
      </w:r>
      <w:r w:rsidR="00024E23" w:rsidRPr="00C04216">
        <w:rPr>
          <w:rFonts w:ascii="Angsana New" w:hAnsi="Angsana New"/>
          <w:color w:val="FFFFFF"/>
          <w:sz w:val="30"/>
          <w:szCs w:val="30"/>
        </w:rPr>
        <w:t>-</w:t>
      </w:r>
      <w:r w:rsidR="005757D6">
        <w:rPr>
          <w:rFonts w:ascii="Angsana New" w:hAnsi="Angsana New" w:hint="cs"/>
          <w:sz w:val="30"/>
          <w:szCs w:val="30"/>
          <w:cs/>
        </w:rPr>
        <w:t>มีนาคม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 w:rsidR="00620C32">
        <w:rPr>
          <w:rFonts w:ascii="Angsana New" w:hAnsi="Angsana New"/>
          <w:sz w:val="30"/>
          <w:szCs w:val="30"/>
        </w:rPr>
        <w:t>2567</w:t>
      </w:r>
      <w:r w:rsidR="00024E23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8E0206">
        <w:rPr>
          <w:rFonts w:ascii="Angsana New" w:hAnsi="Angsana New" w:hint="cs"/>
          <w:spacing w:val="-2"/>
          <w:sz w:val="30"/>
          <w:szCs w:val="30"/>
          <w:cs/>
        </w:rPr>
        <w:t>มีการจัดประเภทรายการใหม่เพื่อให้สอดคล้องกับการนำเสนองบกำไรขาดทุนเบ็ดเสร็จสำหรับงวดสามเดือน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B31115">
        <w:rPr>
          <w:rFonts w:ascii="Angsana New" w:hAnsi="Angsana New"/>
          <w:color w:val="FFFFFF"/>
          <w:sz w:val="30"/>
          <w:szCs w:val="30"/>
        </w:rPr>
        <w:t>-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>มีนาคม</w:t>
      </w:r>
      <w:r w:rsidR="008A785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E81731">
        <w:rPr>
          <w:rFonts w:ascii="Angsana New" w:hAnsi="Angsana New"/>
          <w:sz w:val="30"/>
          <w:szCs w:val="30"/>
        </w:rPr>
        <w:t>8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6601732" w14:textId="77777777" w:rsidR="00DE5249" w:rsidRPr="00477449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DE5249" w:rsidRPr="00A179EB" w14:paraId="1C7BDB84" w14:textId="77777777" w:rsidTr="001C1D78">
        <w:trPr>
          <w:trHeight w:val="369"/>
        </w:trPr>
        <w:tc>
          <w:tcPr>
            <w:tcW w:w="4808" w:type="dxa"/>
          </w:tcPr>
          <w:p w14:paraId="4F66A823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304D31C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E5249" w:rsidRPr="00A179EB" w14:paraId="4C24D36F" w14:textId="77777777" w:rsidTr="001C1D78">
        <w:trPr>
          <w:trHeight w:val="369"/>
        </w:trPr>
        <w:tc>
          <w:tcPr>
            <w:tcW w:w="4808" w:type="dxa"/>
          </w:tcPr>
          <w:p w14:paraId="56A1153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CB7DD0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6837F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730F7D05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3C198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0AB7143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DE5249" w:rsidRPr="00A179EB" w14:paraId="5233FA64" w14:textId="77777777" w:rsidTr="001C1D78">
        <w:trPr>
          <w:trHeight w:val="285"/>
        </w:trPr>
        <w:tc>
          <w:tcPr>
            <w:tcW w:w="4808" w:type="dxa"/>
          </w:tcPr>
          <w:p w14:paraId="3BD016BA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04B4DD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049B4D3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4EE0308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49F731C2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B3CAFE0" w14:textId="77777777" w:rsidR="00DE5249" w:rsidRPr="00A179EB" w:rsidRDefault="00DE5249" w:rsidP="001C1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7B48FB" w:rsidRPr="00A179EB" w14:paraId="0DADDD87" w14:textId="77777777" w:rsidTr="00473ADF">
        <w:trPr>
          <w:trHeight w:val="369"/>
        </w:trPr>
        <w:tc>
          <w:tcPr>
            <w:tcW w:w="4808" w:type="dxa"/>
            <w:vAlign w:val="bottom"/>
          </w:tcPr>
          <w:p w14:paraId="6D4D21A0" w14:textId="63976C70" w:rsidR="007B48FB" w:rsidRPr="00741731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2567</w:t>
            </w:r>
          </w:p>
        </w:tc>
        <w:tc>
          <w:tcPr>
            <w:tcW w:w="1383" w:type="dxa"/>
          </w:tcPr>
          <w:p w14:paraId="430FF96D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09FA4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5936A4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1DFCF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E43E4CF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48FB" w:rsidRPr="00A179EB" w14:paraId="0C339CB3" w14:textId="77777777" w:rsidTr="001C1D78">
        <w:trPr>
          <w:trHeight w:val="369"/>
        </w:trPr>
        <w:tc>
          <w:tcPr>
            <w:tcW w:w="4808" w:type="dxa"/>
          </w:tcPr>
          <w:p w14:paraId="06215EAE" w14:textId="42AE4459" w:rsidR="007B48FB" w:rsidRPr="00741731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 w:rsidR="00671302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กำไรขาดทุนเบ็ดเสร็จรวม</w:t>
            </w:r>
          </w:p>
        </w:tc>
        <w:tc>
          <w:tcPr>
            <w:tcW w:w="1383" w:type="dxa"/>
          </w:tcPr>
          <w:p w14:paraId="4939F035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10788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E4AC3EC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4B1491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C60E4BA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48FB" w:rsidRPr="00A179EB" w14:paraId="6BC3EB3B" w14:textId="77777777" w:rsidTr="001C1D78">
        <w:trPr>
          <w:trHeight w:val="369"/>
        </w:trPr>
        <w:tc>
          <w:tcPr>
            <w:tcW w:w="4808" w:type="dxa"/>
          </w:tcPr>
          <w:p w14:paraId="62182F20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54D4C979" w14:textId="1D3E1A14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96,868</w:t>
            </w:r>
          </w:p>
        </w:tc>
        <w:tc>
          <w:tcPr>
            <w:tcW w:w="236" w:type="dxa"/>
          </w:tcPr>
          <w:p w14:paraId="0242018D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942227D" w14:textId="707DFCCB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(9,745)</w:t>
            </w:r>
          </w:p>
        </w:tc>
        <w:tc>
          <w:tcPr>
            <w:tcW w:w="236" w:type="dxa"/>
          </w:tcPr>
          <w:p w14:paraId="3931EBF5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B35D89D" w14:textId="3B6A143F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87,123</w:t>
            </w:r>
          </w:p>
        </w:tc>
      </w:tr>
      <w:tr w:rsidR="007B48FB" w:rsidRPr="00A179EB" w14:paraId="0F54D8DA" w14:textId="77777777" w:rsidTr="001C1D78">
        <w:trPr>
          <w:trHeight w:val="369"/>
        </w:trPr>
        <w:tc>
          <w:tcPr>
            <w:tcW w:w="4808" w:type="dxa"/>
          </w:tcPr>
          <w:p w14:paraId="56241B5C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423A8C09" w14:textId="77777777" w:rsidR="007B48FB" w:rsidRPr="00A179EB" w:rsidRDefault="007B48FB" w:rsidP="007B48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B1B1986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9AF04DE" w14:textId="4128184A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9,745</w:t>
            </w:r>
          </w:p>
        </w:tc>
        <w:tc>
          <w:tcPr>
            <w:tcW w:w="236" w:type="dxa"/>
          </w:tcPr>
          <w:p w14:paraId="0A5A94AA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005F355" w14:textId="3C299BAD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9,745</w:t>
            </w:r>
          </w:p>
        </w:tc>
      </w:tr>
      <w:tr w:rsidR="007B48FB" w:rsidRPr="00B067D0" w14:paraId="6DE6F139" w14:textId="77777777" w:rsidTr="001C1D78">
        <w:trPr>
          <w:trHeight w:val="369"/>
        </w:trPr>
        <w:tc>
          <w:tcPr>
            <w:tcW w:w="4808" w:type="dxa"/>
          </w:tcPr>
          <w:p w14:paraId="450FD5EC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8E9774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54F303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DFBAAEE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95B94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F9B24FE" w14:textId="77777777" w:rsidR="007B48FB" w:rsidRPr="00B067D0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48FB" w:rsidRPr="00BF6075" w14:paraId="7C124FD2" w14:textId="77777777" w:rsidTr="001C1D78">
        <w:trPr>
          <w:trHeight w:val="369"/>
        </w:trPr>
        <w:tc>
          <w:tcPr>
            <w:tcW w:w="4808" w:type="dxa"/>
          </w:tcPr>
          <w:p w14:paraId="4FC10673" w14:textId="1F1B725C" w:rsidR="007B48FB" w:rsidRPr="00BF6075" w:rsidRDefault="00671302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กำไรขาดทุนเบ็ดเสร็จเฉพาะกิจการ</w:t>
            </w:r>
          </w:p>
        </w:tc>
        <w:tc>
          <w:tcPr>
            <w:tcW w:w="1383" w:type="dxa"/>
          </w:tcPr>
          <w:p w14:paraId="3B21559A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DB709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CC38FB0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6C2E5A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23AFD41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48FB" w:rsidRPr="00A179EB" w14:paraId="08C162BD" w14:textId="77777777" w:rsidTr="001C1D78">
        <w:trPr>
          <w:trHeight w:val="369"/>
        </w:trPr>
        <w:tc>
          <w:tcPr>
            <w:tcW w:w="4808" w:type="dxa"/>
          </w:tcPr>
          <w:p w14:paraId="658D27BE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3" w:type="dxa"/>
          </w:tcPr>
          <w:p w14:paraId="733A98FC" w14:textId="7D5C38A5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75,044</w:t>
            </w:r>
          </w:p>
        </w:tc>
        <w:tc>
          <w:tcPr>
            <w:tcW w:w="236" w:type="dxa"/>
          </w:tcPr>
          <w:p w14:paraId="2A0BEA25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62244D1" w14:textId="2761A113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(10,947)</w:t>
            </w:r>
          </w:p>
        </w:tc>
        <w:tc>
          <w:tcPr>
            <w:tcW w:w="236" w:type="dxa"/>
          </w:tcPr>
          <w:p w14:paraId="0BB6C252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D4986B2" w14:textId="45AA112F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64,097</w:t>
            </w:r>
          </w:p>
        </w:tc>
      </w:tr>
      <w:tr w:rsidR="007B48FB" w:rsidRPr="00A179EB" w14:paraId="1086BF49" w14:textId="77777777" w:rsidTr="001C1D78">
        <w:trPr>
          <w:trHeight w:val="369"/>
        </w:trPr>
        <w:tc>
          <w:tcPr>
            <w:tcW w:w="4808" w:type="dxa"/>
          </w:tcPr>
          <w:p w14:paraId="7DF59ABD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83" w:type="dxa"/>
          </w:tcPr>
          <w:p w14:paraId="523E39B3" w14:textId="77777777" w:rsidR="007B48FB" w:rsidRPr="00A179EB" w:rsidRDefault="007B48FB" w:rsidP="007B48F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38385761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47CE56D" w14:textId="0CF69029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10,947</w:t>
            </w:r>
          </w:p>
        </w:tc>
        <w:tc>
          <w:tcPr>
            <w:tcW w:w="236" w:type="dxa"/>
          </w:tcPr>
          <w:p w14:paraId="267A617D" w14:textId="77777777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FFAB88D" w14:textId="5AA5A9D5" w:rsidR="007B48FB" w:rsidRPr="00A179EB" w:rsidRDefault="007B48FB" w:rsidP="007B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10,947</w:t>
            </w:r>
          </w:p>
        </w:tc>
      </w:tr>
    </w:tbl>
    <w:p w14:paraId="1C6500A1" w14:textId="77777777" w:rsidR="00DE5249" w:rsidRDefault="00DE5249" w:rsidP="00DE5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4B388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006A6CC9" w14:textId="3DD7327E" w:rsidR="00822781" w:rsidRPr="00822781" w:rsidRDefault="0082278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เหตุ</w:t>
      </w:r>
      <w:r w:rsidRPr="009B0C2D">
        <w:rPr>
          <w:rFonts w:ascii="Angsana New" w:hAnsi="Angsana New"/>
          <w:b/>
          <w:bCs/>
          <w:sz w:val="30"/>
          <w:szCs w:val="30"/>
          <w:cs/>
        </w:rPr>
        <w:t>การณ์ภายหลังรอบระยะเวลารายงาน</w:t>
      </w:r>
    </w:p>
    <w:p w14:paraId="35312F8D" w14:textId="77777777" w:rsid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AF96032" w14:textId="18993A0D" w:rsidR="00822781" w:rsidRPr="008D6393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4"/>
          <w:sz w:val="30"/>
          <w:szCs w:val="30"/>
        </w:rPr>
      </w:pPr>
      <w:r w:rsidRPr="00E81731">
        <w:rPr>
          <w:rFonts w:ascii="Angsana New" w:hAnsi="Angsana New"/>
          <w:sz w:val="30"/>
          <w:szCs w:val="30"/>
          <w:cs/>
        </w:rPr>
        <w:t>เมื่อวันที่</w:t>
      </w:r>
      <w:r w:rsidR="00E81731" w:rsidRPr="00E8173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81731">
        <w:rPr>
          <w:rFonts w:ascii="Angsana New" w:hAnsi="Angsana New"/>
          <w:sz w:val="30"/>
          <w:szCs w:val="30"/>
        </w:rPr>
        <w:t>22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 w:hint="cs"/>
          <w:sz w:val="30"/>
          <w:szCs w:val="30"/>
          <w:cs/>
        </w:rPr>
        <w:t>เมษายน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/>
          <w:sz w:val="30"/>
          <w:szCs w:val="30"/>
        </w:rPr>
        <w:t>2568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81731">
        <w:rPr>
          <w:rFonts w:ascii="Angsana New" w:hAnsi="Angsana New"/>
          <w:sz w:val="30"/>
          <w:szCs w:val="30"/>
          <w:cs/>
        </w:rPr>
        <w:t>ได้อนุมัติเงินปันผล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8D6393">
        <w:rPr>
          <w:rFonts w:ascii="Angsana New" w:hAnsi="Angsana New"/>
          <w:spacing w:val="-4"/>
          <w:sz w:val="30"/>
          <w:szCs w:val="30"/>
          <w:cs/>
        </w:rPr>
        <w:t>เงิน</w:t>
      </w:r>
      <w:r w:rsidRPr="008D6393">
        <w:rPr>
          <w:rFonts w:ascii="Angsana New" w:hAnsi="Angsana New"/>
          <w:spacing w:val="-4"/>
          <w:sz w:val="30"/>
          <w:szCs w:val="30"/>
        </w:rPr>
        <w:t xml:space="preserve"> 100 </w:t>
      </w:r>
      <w:r w:rsidRPr="008D639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E3488">
        <w:rPr>
          <w:rFonts w:ascii="Angsana New" w:hAnsi="Angsana New"/>
          <w:spacing w:val="-4"/>
          <w:sz w:val="30"/>
          <w:szCs w:val="30"/>
        </w:rPr>
        <w:t xml:space="preserve"> (500,000,000 </w:t>
      </w:r>
      <w:r w:rsidR="00DE3488">
        <w:rPr>
          <w:rFonts w:ascii="Angsana New" w:hAnsi="Angsana New" w:hint="cs"/>
          <w:spacing w:val="-4"/>
          <w:sz w:val="30"/>
          <w:szCs w:val="30"/>
          <w:cs/>
        </w:rPr>
        <w:t xml:space="preserve">หุ้น หุ้นละ </w:t>
      </w:r>
      <w:r w:rsidR="00DE3488">
        <w:rPr>
          <w:rFonts w:ascii="Angsana New" w:hAnsi="Angsana New"/>
          <w:spacing w:val="-4"/>
          <w:sz w:val="30"/>
          <w:szCs w:val="30"/>
        </w:rPr>
        <w:t xml:space="preserve">0.20 </w:t>
      </w:r>
      <w:r w:rsidR="00DE348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DE3488">
        <w:rPr>
          <w:rFonts w:ascii="Angsana New" w:hAnsi="Angsana New"/>
          <w:spacing w:val="-4"/>
          <w:sz w:val="30"/>
          <w:szCs w:val="30"/>
        </w:rPr>
        <w:t>)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6393">
        <w:rPr>
          <w:rFonts w:ascii="Angsana New" w:hAnsi="Angsana New"/>
          <w:spacing w:val="-4"/>
          <w:sz w:val="30"/>
          <w:szCs w:val="30"/>
          <w:cs/>
        </w:rPr>
        <w:t>โดยกำหนดจ่ายเงินปันผลใน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8D6393">
        <w:rPr>
          <w:rFonts w:ascii="Angsana New" w:hAnsi="Angsana New"/>
          <w:spacing w:val="-4"/>
          <w:sz w:val="30"/>
          <w:szCs w:val="30"/>
        </w:rPr>
        <w:t>16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</w:t>
      </w:r>
      <w:r w:rsidRPr="008D6393">
        <w:rPr>
          <w:rFonts w:ascii="Angsana New" w:hAnsi="Angsana New"/>
          <w:spacing w:val="-4"/>
          <w:sz w:val="30"/>
          <w:szCs w:val="30"/>
        </w:rPr>
        <w:t xml:space="preserve"> 2568</w:t>
      </w:r>
    </w:p>
    <w:p w14:paraId="27AD7FE5" w14:textId="77777777" w:rsidR="00822781" w:rsidRP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59A3EA90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67232A92" w:rsidR="00A61106" w:rsidRPr="00B219E1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5C04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>
        <w:rPr>
          <w:rFonts w:ascii="Angsana New" w:hAnsi="Angsana New" w:hint="cs"/>
          <w:spacing w:val="-6"/>
          <w:sz w:val="30"/>
          <w:szCs w:val="30"/>
          <w:cs/>
        </w:rPr>
        <w:t>ให้ออก</w:t>
      </w:r>
      <w:r w:rsidRPr="00085C04">
        <w:rPr>
          <w:rFonts w:ascii="Angsana New" w:hAnsi="Angsana New"/>
          <w:spacing w:val="-6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085C04">
        <w:rPr>
          <w:rFonts w:ascii="Angsana New" w:hAnsi="Angsana New"/>
          <w:spacing w:val="-6"/>
          <w:sz w:val="30"/>
          <w:szCs w:val="30"/>
        </w:rPr>
        <w:t>1</w:t>
      </w:r>
      <w:r w:rsidR="00E81731">
        <w:rPr>
          <w:rFonts w:ascii="Angsana New" w:hAnsi="Angsana New"/>
          <w:spacing w:val="-6"/>
          <w:sz w:val="30"/>
          <w:szCs w:val="30"/>
        </w:rPr>
        <w:t>3</w:t>
      </w:r>
      <w:r w:rsidR="00A63CC8">
        <w:rPr>
          <w:rFonts w:ascii="Angsana New" w:hAnsi="Angsana New"/>
          <w:spacing w:val="-6"/>
          <w:sz w:val="30"/>
          <w:szCs w:val="30"/>
        </w:rPr>
        <w:t xml:space="preserve"> </w:t>
      </w:r>
      <w:r w:rsidR="00E81731">
        <w:rPr>
          <w:rFonts w:ascii="Angsana New" w:hAnsi="Angsana New" w:hint="cs"/>
          <w:spacing w:val="-6"/>
          <w:sz w:val="30"/>
          <w:szCs w:val="30"/>
          <w:cs/>
        </w:rPr>
        <w:t>พฤษภาคม</w:t>
      </w:r>
      <w:r w:rsidR="00A63CC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63CC8">
        <w:rPr>
          <w:rFonts w:ascii="Angsana New" w:hAnsi="Angsana New"/>
          <w:spacing w:val="-6"/>
          <w:sz w:val="30"/>
          <w:szCs w:val="30"/>
        </w:rPr>
        <w:t>2</w:t>
      </w:r>
      <w:r w:rsidR="00161F05" w:rsidRPr="00085C04">
        <w:rPr>
          <w:rFonts w:ascii="Angsana New" w:hAnsi="Angsana New" w:hint="cs"/>
          <w:spacing w:val="-6"/>
          <w:sz w:val="30"/>
          <w:szCs w:val="30"/>
        </w:rPr>
        <w:t>56</w:t>
      </w:r>
      <w:r w:rsidR="00E81731">
        <w:rPr>
          <w:rFonts w:ascii="Angsana New" w:hAnsi="Angsana New"/>
          <w:spacing w:val="-6"/>
          <w:sz w:val="30"/>
          <w:szCs w:val="30"/>
        </w:rPr>
        <w:t>8</w:t>
      </w:r>
    </w:p>
    <w:sectPr w:rsidR="00A61106" w:rsidRPr="00B219E1" w:rsidSect="001120E4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48CBD" w14:textId="77777777" w:rsidR="00FD02C1" w:rsidRDefault="00FD02C1">
      <w:r>
        <w:separator/>
      </w:r>
    </w:p>
  </w:endnote>
  <w:endnote w:type="continuationSeparator" w:id="0">
    <w:p w14:paraId="33CC52E8" w14:textId="77777777" w:rsidR="00FD02C1" w:rsidRDefault="00FD0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2C480" w14:textId="77777777" w:rsidR="00FD02C1" w:rsidRDefault="00FD02C1">
      <w:r>
        <w:separator/>
      </w:r>
    </w:p>
  </w:footnote>
  <w:footnote w:type="continuationSeparator" w:id="0">
    <w:p w14:paraId="193174B6" w14:textId="77777777" w:rsidR="00FD02C1" w:rsidRDefault="00FD0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049EDC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3E4F2135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77777777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</w:p>
  <w:p w14:paraId="1DFDDF32" w14:textId="41D3E2E9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20C32">
      <w:rPr>
        <w:rFonts w:ascii="Angsana New" w:hAnsi="Angsana New"/>
        <w:b/>
        <w:bCs/>
        <w:sz w:val="32"/>
        <w:szCs w:val="32"/>
      </w:rPr>
      <w:t xml:space="preserve">31 </w:t>
    </w:r>
    <w:r w:rsidR="00620C3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20C32">
      <w:rPr>
        <w:rFonts w:ascii="Angsana New" w:hAnsi="Angsana New"/>
        <w:b/>
        <w:bCs/>
        <w:sz w:val="32"/>
        <w:szCs w:val="32"/>
      </w:rPr>
      <w:t>2568</w:t>
    </w:r>
    <w:r w:rsidR="003230C9">
      <w:rPr>
        <w:rFonts w:ascii="Angsana New" w:hAnsi="Angsana New"/>
        <w:b/>
        <w:bCs/>
        <w:sz w:val="32"/>
        <w:szCs w:val="32"/>
      </w:rPr>
      <w:t xml:space="preserve">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4D18B49B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620C32">
      <w:rPr>
        <w:rFonts w:ascii="Angsana New" w:hAnsi="Angsana New"/>
        <w:b/>
        <w:bCs/>
        <w:sz w:val="32"/>
        <w:szCs w:val="32"/>
      </w:rPr>
      <w:t>7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D1D6" w14:textId="77777777" w:rsidR="00F42B72" w:rsidRDefault="00F42B72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7C55D0C9" w14:textId="77777777" w:rsidR="00F42B72" w:rsidRPr="00F42B72" w:rsidRDefault="00F42B72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111E7FEB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A1E22AD" w14:textId="77777777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CE3092A" w14:textId="77777777" w:rsidR="00F42B72" w:rsidRPr="00581DCA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2CE37FBE" w14:textId="77777777" w:rsidR="00F42B72" w:rsidRPr="00BD7E5E" w:rsidRDefault="00F42B72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F54" w14:textId="77777777" w:rsidR="00333183" w:rsidRDefault="00333183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2E9E60" w14:textId="77777777" w:rsidR="00333183" w:rsidRPr="00F42B72" w:rsidRDefault="00333183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57E9FF1" w14:textId="77777777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5CABCF0" w14:textId="77777777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DBF1B9A" w14:textId="77777777" w:rsidR="00333183" w:rsidRPr="00581DCA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0792C9AD" w14:textId="77777777" w:rsidR="00333183" w:rsidRPr="00BD7E5E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28"/>
  </w:num>
  <w:num w:numId="12" w16cid:durableId="434256528">
    <w:abstractNumId w:val="18"/>
  </w:num>
  <w:num w:numId="13" w16cid:durableId="1619531211">
    <w:abstractNumId w:val="43"/>
  </w:num>
  <w:num w:numId="14" w16cid:durableId="1032270569">
    <w:abstractNumId w:val="25"/>
  </w:num>
  <w:num w:numId="15" w16cid:durableId="1166746650">
    <w:abstractNumId w:val="30"/>
  </w:num>
  <w:num w:numId="16" w16cid:durableId="1162040442">
    <w:abstractNumId w:val="11"/>
  </w:num>
  <w:num w:numId="17" w16cid:durableId="509413807">
    <w:abstractNumId w:val="19"/>
  </w:num>
  <w:num w:numId="18" w16cid:durableId="547574547">
    <w:abstractNumId w:val="20"/>
  </w:num>
  <w:num w:numId="19" w16cid:durableId="1433670856">
    <w:abstractNumId w:val="46"/>
  </w:num>
  <w:num w:numId="20" w16cid:durableId="1729455528">
    <w:abstractNumId w:val="44"/>
  </w:num>
  <w:num w:numId="21" w16cid:durableId="519008520">
    <w:abstractNumId w:val="16"/>
  </w:num>
  <w:num w:numId="22" w16cid:durableId="386606458">
    <w:abstractNumId w:val="45"/>
  </w:num>
  <w:num w:numId="23" w16cid:durableId="2013288387">
    <w:abstractNumId w:val="12"/>
  </w:num>
  <w:num w:numId="24" w16cid:durableId="538515128">
    <w:abstractNumId w:val="38"/>
  </w:num>
  <w:num w:numId="25" w16cid:durableId="1195729023">
    <w:abstractNumId w:val="29"/>
  </w:num>
  <w:num w:numId="26" w16cid:durableId="1176966748">
    <w:abstractNumId w:val="23"/>
  </w:num>
  <w:num w:numId="27" w16cid:durableId="2124573746">
    <w:abstractNumId w:val="33"/>
  </w:num>
  <w:num w:numId="28" w16cid:durableId="466315385">
    <w:abstractNumId w:val="47"/>
  </w:num>
  <w:num w:numId="29" w16cid:durableId="720788933">
    <w:abstractNumId w:val="24"/>
  </w:num>
  <w:num w:numId="30" w16cid:durableId="188762114">
    <w:abstractNumId w:val="27"/>
  </w:num>
  <w:num w:numId="31" w16cid:durableId="1002510742">
    <w:abstractNumId w:val="13"/>
  </w:num>
  <w:num w:numId="32" w16cid:durableId="1285769920">
    <w:abstractNumId w:val="34"/>
  </w:num>
  <w:num w:numId="33" w16cid:durableId="1937513026">
    <w:abstractNumId w:val="37"/>
  </w:num>
  <w:num w:numId="34" w16cid:durableId="119691434">
    <w:abstractNumId w:val="14"/>
  </w:num>
  <w:num w:numId="35" w16cid:durableId="1034581094">
    <w:abstractNumId w:val="31"/>
  </w:num>
  <w:num w:numId="36" w16cid:durableId="865362661">
    <w:abstractNumId w:val="41"/>
  </w:num>
  <w:num w:numId="37" w16cid:durableId="685787462">
    <w:abstractNumId w:val="35"/>
  </w:num>
  <w:num w:numId="38" w16cid:durableId="1057902423">
    <w:abstractNumId w:val="21"/>
  </w:num>
  <w:num w:numId="39" w16cid:durableId="1972204253">
    <w:abstractNumId w:val="42"/>
  </w:num>
  <w:num w:numId="40" w16cid:durableId="1580366361">
    <w:abstractNumId w:val="48"/>
  </w:num>
  <w:num w:numId="41" w16cid:durableId="1812792965">
    <w:abstractNumId w:val="15"/>
  </w:num>
  <w:num w:numId="42" w16cid:durableId="1279021185">
    <w:abstractNumId w:val="10"/>
  </w:num>
  <w:num w:numId="43" w16cid:durableId="1029183382">
    <w:abstractNumId w:val="36"/>
  </w:num>
  <w:num w:numId="44" w16cid:durableId="2055620798">
    <w:abstractNumId w:val="32"/>
  </w:num>
  <w:num w:numId="45" w16cid:durableId="1973056594">
    <w:abstractNumId w:val="40"/>
  </w:num>
  <w:num w:numId="46" w16cid:durableId="988633952">
    <w:abstractNumId w:val="22"/>
  </w:num>
  <w:num w:numId="47" w16cid:durableId="861213617">
    <w:abstractNumId w:val="26"/>
  </w:num>
  <w:num w:numId="48" w16cid:durableId="383480308">
    <w:abstractNumId w:val="17"/>
  </w:num>
  <w:num w:numId="49" w16cid:durableId="56638177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0F00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3F4"/>
    <w:rsid w:val="000149AC"/>
    <w:rsid w:val="00014BDD"/>
    <w:rsid w:val="00014CD0"/>
    <w:rsid w:val="000150AB"/>
    <w:rsid w:val="000150DB"/>
    <w:rsid w:val="00015C50"/>
    <w:rsid w:val="0001612B"/>
    <w:rsid w:val="000162D2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55D"/>
    <w:rsid w:val="0002184A"/>
    <w:rsid w:val="0002190D"/>
    <w:rsid w:val="00021AEF"/>
    <w:rsid w:val="00021CB2"/>
    <w:rsid w:val="00021D7D"/>
    <w:rsid w:val="00021F69"/>
    <w:rsid w:val="0002283A"/>
    <w:rsid w:val="00022BC1"/>
    <w:rsid w:val="00022CD1"/>
    <w:rsid w:val="00022D9D"/>
    <w:rsid w:val="0002380A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51CF"/>
    <w:rsid w:val="000258BA"/>
    <w:rsid w:val="000260CA"/>
    <w:rsid w:val="0002628A"/>
    <w:rsid w:val="000262B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C11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5471"/>
    <w:rsid w:val="00035D82"/>
    <w:rsid w:val="00035DD8"/>
    <w:rsid w:val="00035E54"/>
    <w:rsid w:val="00036184"/>
    <w:rsid w:val="00036485"/>
    <w:rsid w:val="000364B0"/>
    <w:rsid w:val="00036722"/>
    <w:rsid w:val="00036B8F"/>
    <w:rsid w:val="0003706F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ABE"/>
    <w:rsid w:val="00047C30"/>
    <w:rsid w:val="00047FFC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75"/>
    <w:rsid w:val="00062DAD"/>
    <w:rsid w:val="00063153"/>
    <w:rsid w:val="0006352D"/>
    <w:rsid w:val="00063863"/>
    <w:rsid w:val="00063A07"/>
    <w:rsid w:val="00063E2C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C05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D6"/>
    <w:rsid w:val="0007094F"/>
    <w:rsid w:val="00071174"/>
    <w:rsid w:val="00071B95"/>
    <w:rsid w:val="00071D2D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83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864"/>
    <w:rsid w:val="00085AD8"/>
    <w:rsid w:val="00085C04"/>
    <w:rsid w:val="00085D13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D3A"/>
    <w:rsid w:val="0009180B"/>
    <w:rsid w:val="00091834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B17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126"/>
    <w:rsid w:val="000C520D"/>
    <w:rsid w:val="000C5402"/>
    <w:rsid w:val="000C57A9"/>
    <w:rsid w:val="000C58D2"/>
    <w:rsid w:val="000C5A24"/>
    <w:rsid w:val="000C5AAA"/>
    <w:rsid w:val="000C651C"/>
    <w:rsid w:val="000C653F"/>
    <w:rsid w:val="000C666B"/>
    <w:rsid w:val="000C6680"/>
    <w:rsid w:val="000C68E9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55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78A"/>
    <w:rsid w:val="000E3F6E"/>
    <w:rsid w:val="000E4A33"/>
    <w:rsid w:val="000E4D34"/>
    <w:rsid w:val="000E4F04"/>
    <w:rsid w:val="000E5452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34"/>
    <w:rsid w:val="000F58A3"/>
    <w:rsid w:val="000F61A2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8C9"/>
    <w:rsid w:val="00100B1D"/>
    <w:rsid w:val="00100F0B"/>
    <w:rsid w:val="00101084"/>
    <w:rsid w:val="001011DA"/>
    <w:rsid w:val="0010125D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A44"/>
    <w:rsid w:val="00103BCD"/>
    <w:rsid w:val="001041C7"/>
    <w:rsid w:val="00104854"/>
    <w:rsid w:val="00104A09"/>
    <w:rsid w:val="00104D55"/>
    <w:rsid w:val="00104D9F"/>
    <w:rsid w:val="001053FB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7A3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214"/>
    <w:rsid w:val="00124481"/>
    <w:rsid w:val="00124B6C"/>
    <w:rsid w:val="00124DD4"/>
    <w:rsid w:val="00124F65"/>
    <w:rsid w:val="00124FFC"/>
    <w:rsid w:val="001252F0"/>
    <w:rsid w:val="0012559C"/>
    <w:rsid w:val="00126161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81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4691"/>
    <w:rsid w:val="00144834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1F05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6EB"/>
    <w:rsid w:val="001657A5"/>
    <w:rsid w:val="00165AF1"/>
    <w:rsid w:val="00165C45"/>
    <w:rsid w:val="00165FE0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1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9C3"/>
    <w:rsid w:val="00181C65"/>
    <w:rsid w:val="00181D6B"/>
    <w:rsid w:val="00182400"/>
    <w:rsid w:val="001829F4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C8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9FD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86"/>
    <w:rsid w:val="001A6BA3"/>
    <w:rsid w:val="001A6BC7"/>
    <w:rsid w:val="001A6CFF"/>
    <w:rsid w:val="001A6FC1"/>
    <w:rsid w:val="001A7001"/>
    <w:rsid w:val="001A70E5"/>
    <w:rsid w:val="001A70FB"/>
    <w:rsid w:val="001A7A19"/>
    <w:rsid w:val="001A7C08"/>
    <w:rsid w:val="001A7DF2"/>
    <w:rsid w:val="001B02AB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D5C"/>
    <w:rsid w:val="001B5EB8"/>
    <w:rsid w:val="001B6095"/>
    <w:rsid w:val="001B6284"/>
    <w:rsid w:val="001B62CB"/>
    <w:rsid w:val="001B6791"/>
    <w:rsid w:val="001B67A6"/>
    <w:rsid w:val="001B6DED"/>
    <w:rsid w:val="001B7154"/>
    <w:rsid w:val="001B7747"/>
    <w:rsid w:val="001B79CD"/>
    <w:rsid w:val="001B7D63"/>
    <w:rsid w:val="001B7F7B"/>
    <w:rsid w:val="001C062A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FDE"/>
    <w:rsid w:val="001D00E2"/>
    <w:rsid w:val="001D02DF"/>
    <w:rsid w:val="001D11C7"/>
    <w:rsid w:val="001D1426"/>
    <w:rsid w:val="001D280C"/>
    <w:rsid w:val="001D2C51"/>
    <w:rsid w:val="001D2C61"/>
    <w:rsid w:val="001D2F1B"/>
    <w:rsid w:val="001D329A"/>
    <w:rsid w:val="001D37B4"/>
    <w:rsid w:val="001D382E"/>
    <w:rsid w:val="001D3B52"/>
    <w:rsid w:val="001D3C1A"/>
    <w:rsid w:val="001D4117"/>
    <w:rsid w:val="001D4BE5"/>
    <w:rsid w:val="001D4DF5"/>
    <w:rsid w:val="001D503E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F4F"/>
    <w:rsid w:val="001E21FE"/>
    <w:rsid w:val="001E24D5"/>
    <w:rsid w:val="001E2602"/>
    <w:rsid w:val="001E2696"/>
    <w:rsid w:val="001E27A7"/>
    <w:rsid w:val="001E29BD"/>
    <w:rsid w:val="001E2CDC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F00B1"/>
    <w:rsid w:val="001F0204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D7"/>
    <w:rsid w:val="001F4844"/>
    <w:rsid w:val="001F4C08"/>
    <w:rsid w:val="001F515E"/>
    <w:rsid w:val="001F5699"/>
    <w:rsid w:val="001F5BAE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70B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4125"/>
    <w:rsid w:val="00204496"/>
    <w:rsid w:val="00204927"/>
    <w:rsid w:val="00205272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14D1"/>
    <w:rsid w:val="00211694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E09"/>
    <w:rsid w:val="00214E7B"/>
    <w:rsid w:val="00215747"/>
    <w:rsid w:val="002159D0"/>
    <w:rsid w:val="00215E2D"/>
    <w:rsid w:val="002161B0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6357"/>
    <w:rsid w:val="00226863"/>
    <w:rsid w:val="00226B5E"/>
    <w:rsid w:val="00226EC3"/>
    <w:rsid w:val="0022745C"/>
    <w:rsid w:val="002304C7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625"/>
    <w:rsid w:val="0023389F"/>
    <w:rsid w:val="002339B0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EB8"/>
    <w:rsid w:val="00241F21"/>
    <w:rsid w:val="00241FD5"/>
    <w:rsid w:val="002421DE"/>
    <w:rsid w:val="002422A0"/>
    <w:rsid w:val="002425B4"/>
    <w:rsid w:val="00243361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A30"/>
    <w:rsid w:val="00247DFB"/>
    <w:rsid w:val="00247F8D"/>
    <w:rsid w:val="002501A5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0AA"/>
    <w:rsid w:val="0025241A"/>
    <w:rsid w:val="00252435"/>
    <w:rsid w:val="002525BA"/>
    <w:rsid w:val="00252A18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20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9E9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62B9"/>
    <w:rsid w:val="00286714"/>
    <w:rsid w:val="00286A7E"/>
    <w:rsid w:val="00286B88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BC2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992"/>
    <w:rsid w:val="002A3A5F"/>
    <w:rsid w:val="002A3C95"/>
    <w:rsid w:val="002A3CFA"/>
    <w:rsid w:val="002A3F0D"/>
    <w:rsid w:val="002A3F98"/>
    <w:rsid w:val="002A42BE"/>
    <w:rsid w:val="002A458D"/>
    <w:rsid w:val="002A4905"/>
    <w:rsid w:val="002A4B40"/>
    <w:rsid w:val="002A50E2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2EF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526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235B"/>
    <w:rsid w:val="002D261C"/>
    <w:rsid w:val="002D28A3"/>
    <w:rsid w:val="002D2BD9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AD"/>
    <w:rsid w:val="002E28EB"/>
    <w:rsid w:val="002E2A24"/>
    <w:rsid w:val="002E2BD8"/>
    <w:rsid w:val="002E2EEF"/>
    <w:rsid w:val="002E3025"/>
    <w:rsid w:val="002E3044"/>
    <w:rsid w:val="002E31FE"/>
    <w:rsid w:val="002E37FC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5F75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2A1"/>
    <w:rsid w:val="002F3F72"/>
    <w:rsid w:val="002F41C3"/>
    <w:rsid w:val="002F430A"/>
    <w:rsid w:val="002F4697"/>
    <w:rsid w:val="002F4966"/>
    <w:rsid w:val="002F49B3"/>
    <w:rsid w:val="002F49F5"/>
    <w:rsid w:val="002F4A12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808"/>
    <w:rsid w:val="00300875"/>
    <w:rsid w:val="00300B41"/>
    <w:rsid w:val="0030107C"/>
    <w:rsid w:val="003011BA"/>
    <w:rsid w:val="003011CA"/>
    <w:rsid w:val="00301321"/>
    <w:rsid w:val="00301BDC"/>
    <w:rsid w:val="0030283B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C81"/>
    <w:rsid w:val="0032123D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F73"/>
    <w:rsid w:val="00332138"/>
    <w:rsid w:val="00332406"/>
    <w:rsid w:val="0033296B"/>
    <w:rsid w:val="003330CA"/>
    <w:rsid w:val="00333183"/>
    <w:rsid w:val="0033318B"/>
    <w:rsid w:val="00333864"/>
    <w:rsid w:val="00333D74"/>
    <w:rsid w:val="003342E2"/>
    <w:rsid w:val="0033432E"/>
    <w:rsid w:val="00334376"/>
    <w:rsid w:val="0033448D"/>
    <w:rsid w:val="003344DF"/>
    <w:rsid w:val="003349DA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7D7"/>
    <w:rsid w:val="00342C59"/>
    <w:rsid w:val="00342F7F"/>
    <w:rsid w:val="00342FCF"/>
    <w:rsid w:val="00343343"/>
    <w:rsid w:val="003439B5"/>
    <w:rsid w:val="00343D31"/>
    <w:rsid w:val="00343FC1"/>
    <w:rsid w:val="0034468E"/>
    <w:rsid w:val="00344DA9"/>
    <w:rsid w:val="00344E31"/>
    <w:rsid w:val="00345012"/>
    <w:rsid w:val="00345113"/>
    <w:rsid w:val="00345182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4B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5F39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675"/>
    <w:rsid w:val="003627F0"/>
    <w:rsid w:val="00362AE1"/>
    <w:rsid w:val="00363689"/>
    <w:rsid w:val="00363828"/>
    <w:rsid w:val="00363F6E"/>
    <w:rsid w:val="003644BE"/>
    <w:rsid w:val="003645AA"/>
    <w:rsid w:val="00364855"/>
    <w:rsid w:val="0036504B"/>
    <w:rsid w:val="003657FA"/>
    <w:rsid w:val="00365972"/>
    <w:rsid w:val="00365CE9"/>
    <w:rsid w:val="00366076"/>
    <w:rsid w:val="00366CA5"/>
    <w:rsid w:val="00366FCC"/>
    <w:rsid w:val="00367488"/>
    <w:rsid w:val="00367E83"/>
    <w:rsid w:val="00367EBC"/>
    <w:rsid w:val="00367EFE"/>
    <w:rsid w:val="00370908"/>
    <w:rsid w:val="00370996"/>
    <w:rsid w:val="00370B73"/>
    <w:rsid w:val="00370CB0"/>
    <w:rsid w:val="00370E16"/>
    <w:rsid w:val="0037139C"/>
    <w:rsid w:val="0037152C"/>
    <w:rsid w:val="00371581"/>
    <w:rsid w:val="003716A7"/>
    <w:rsid w:val="0037268A"/>
    <w:rsid w:val="0037294A"/>
    <w:rsid w:val="00372C8C"/>
    <w:rsid w:val="00372D5F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8B5"/>
    <w:rsid w:val="003838D4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5BCA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94B"/>
    <w:rsid w:val="00391D43"/>
    <w:rsid w:val="0039202C"/>
    <w:rsid w:val="00392131"/>
    <w:rsid w:val="00392155"/>
    <w:rsid w:val="00392910"/>
    <w:rsid w:val="003929B8"/>
    <w:rsid w:val="00392D36"/>
    <w:rsid w:val="00393AD7"/>
    <w:rsid w:val="00393F8C"/>
    <w:rsid w:val="003949FA"/>
    <w:rsid w:val="00394B13"/>
    <w:rsid w:val="00394B4C"/>
    <w:rsid w:val="00395122"/>
    <w:rsid w:val="0039512A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6F9C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3A5"/>
    <w:rsid w:val="003B43FC"/>
    <w:rsid w:val="003B4896"/>
    <w:rsid w:val="003B49D6"/>
    <w:rsid w:val="003B500E"/>
    <w:rsid w:val="003B50FF"/>
    <w:rsid w:val="003B5EFA"/>
    <w:rsid w:val="003B5F64"/>
    <w:rsid w:val="003B6562"/>
    <w:rsid w:val="003B67A6"/>
    <w:rsid w:val="003B6A0A"/>
    <w:rsid w:val="003B6A3F"/>
    <w:rsid w:val="003B6DA1"/>
    <w:rsid w:val="003B7463"/>
    <w:rsid w:val="003B76E8"/>
    <w:rsid w:val="003B77C4"/>
    <w:rsid w:val="003B77D3"/>
    <w:rsid w:val="003C022F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4099"/>
    <w:rsid w:val="003C4323"/>
    <w:rsid w:val="003C43D6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5FC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3D9F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935"/>
    <w:rsid w:val="003D7BDE"/>
    <w:rsid w:val="003D7C7B"/>
    <w:rsid w:val="003D7EAF"/>
    <w:rsid w:val="003E04B8"/>
    <w:rsid w:val="003E07FF"/>
    <w:rsid w:val="003E0828"/>
    <w:rsid w:val="003E0BFF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D17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5A8"/>
    <w:rsid w:val="003F0893"/>
    <w:rsid w:val="003F0CC5"/>
    <w:rsid w:val="003F10AA"/>
    <w:rsid w:val="003F11BD"/>
    <w:rsid w:val="003F16F4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D0F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501F"/>
    <w:rsid w:val="004053CC"/>
    <w:rsid w:val="00405427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634B"/>
    <w:rsid w:val="00416484"/>
    <w:rsid w:val="004164F0"/>
    <w:rsid w:val="0041690C"/>
    <w:rsid w:val="00416ED6"/>
    <w:rsid w:val="00416EE6"/>
    <w:rsid w:val="0041730A"/>
    <w:rsid w:val="00417612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5E0D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CD3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95C"/>
    <w:rsid w:val="0043196F"/>
    <w:rsid w:val="004319F4"/>
    <w:rsid w:val="00431C35"/>
    <w:rsid w:val="00431FDF"/>
    <w:rsid w:val="0043212C"/>
    <w:rsid w:val="00432320"/>
    <w:rsid w:val="0043234F"/>
    <w:rsid w:val="00432555"/>
    <w:rsid w:val="004326DD"/>
    <w:rsid w:val="00432810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37E15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97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4064"/>
    <w:rsid w:val="00464165"/>
    <w:rsid w:val="004641EA"/>
    <w:rsid w:val="0046477C"/>
    <w:rsid w:val="004647E7"/>
    <w:rsid w:val="00464C4D"/>
    <w:rsid w:val="00465200"/>
    <w:rsid w:val="004654F4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12"/>
    <w:rsid w:val="00471339"/>
    <w:rsid w:val="004714CD"/>
    <w:rsid w:val="00471C6C"/>
    <w:rsid w:val="0047210B"/>
    <w:rsid w:val="00472B14"/>
    <w:rsid w:val="00472B4A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F"/>
    <w:rsid w:val="004810D1"/>
    <w:rsid w:val="00481477"/>
    <w:rsid w:val="004818D6"/>
    <w:rsid w:val="00481B58"/>
    <w:rsid w:val="00481C1F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80B"/>
    <w:rsid w:val="0049096E"/>
    <w:rsid w:val="00490EC4"/>
    <w:rsid w:val="00490F07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3B4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CF0"/>
    <w:rsid w:val="004B7D4B"/>
    <w:rsid w:val="004C0063"/>
    <w:rsid w:val="004C0222"/>
    <w:rsid w:val="004C067D"/>
    <w:rsid w:val="004C0A9A"/>
    <w:rsid w:val="004C1A0F"/>
    <w:rsid w:val="004C204B"/>
    <w:rsid w:val="004C2233"/>
    <w:rsid w:val="004C2428"/>
    <w:rsid w:val="004C251C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2B4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18D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57F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F13"/>
    <w:rsid w:val="004F4307"/>
    <w:rsid w:val="004F437E"/>
    <w:rsid w:val="004F4ED5"/>
    <w:rsid w:val="004F5623"/>
    <w:rsid w:val="004F56B5"/>
    <w:rsid w:val="004F5771"/>
    <w:rsid w:val="004F5824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7E"/>
    <w:rsid w:val="00500034"/>
    <w:rsid w:val="00500115"/>
    <w:rsid w:val="00500401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2FD2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77E"/>
    <w:rsid w:val="00515921"/>
    <w:rsid w:val="0051593A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BF"/>
    <w:rsid w:val="005205C5"/>
    <w:rsid w:val="005206F4"/>
    <w:rsid w:val="00520951"/>
    <w:rsid w:val="0052099E"/>
    <w:rsid w:val="00520CEE"/>
    <w:rsid w:val="00520E63"/>
    <w:rsid w:val="00521318"/>
    <w:rsid w:val="005213D5"/>
    <w:rsid w:val="00521598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84"/>
    <w:rsid w:val="005238C8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03E"/>
    <w:rsid w:val="005272AC"/>
    <w:rsid w:val="00527524"/>
    <w:rsid w:val="0052787E"/>
    <w:rsid w:val="005278DC"/>
    <w:rsid w:val="00530052"/>
    <w:rsid w:val="00530A18"/>
    <w:rsid w:val="00530D74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11B"/>
    <w:rsid w:val="00536AA7"/>
    <w:rsid w:val="00536B19"/>
    <w:rsid w:val="00536B37"/>
    <w:rsid w:val="005373EF"/>
    <w:rsid w:val="00537831"/>
    <w:rsid w:val="00537A08"/>
    <w:rsid w:val="00540A9C"/>
    <w:rsid w:val="00540BF2"/>
    <w:rsid w:val="00540E87"/>
    <w:rsid w:val="00540F20"/>
    <w:rsid w:val="00540F65"/>
    <w:rsid w:val="005419BF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D86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DA4"/>
    <w:rsid w:val="00571591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7D6"/>
    <w:rsid w:val="005759E2"/>
    <w:rsid w:val="00575E5C"/>
    <w:rsid w:val="00576159"/>
    <w:rsid w:val="00576360"/>
    <w:rsid w:val="005765B4"/>
    <w:rsid w:val="0057717A"/>
    <w:rsid w:val="00577204"/>
    <w:rsid w:val="005772D7"/>
    <w:rsid w:val="005776DB"/>
    <w:rsid w:val="005777AA"/>
    <w:rsid w:val="00577825"/>
    <w:rsid w:val="00577DED"/>
    <w:rsid w:val="00580099"/>
    <w:rsid w:val="005804A1"/>
    <w:rsid w:val="00580D62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5B6"/>
    <w:rsid w:val="00585A49"/>
    <w:rsid w:val="00585F21"/>
    <w:rsid w:val="005860AD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48D"/>
    <w:rsid w:val="005A6ACB"/>
    <w:rsid w:val="005A6D47"/>
    <w:rsid w:val="005A7024"/>
    <w:rsid w:val="005A749F"/>
    <w:rsid w:val="005A74CB"/>
    <w:rsid w:val="005A76B8"/>
    <w:rsid w:val="005A7A28"/>
    <w:rsid w:val="005A7AEF"/>
    <w:rsid w:val="005A7D07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2E51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757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2C74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7D1"/>
    <w:rsid w:val="005C6C58"/>
    <w:rsid w:val="005C6C8D"/>
    <w:rsid w:val="005C6D2D"/>
    <w:rsid w:val="005C71AF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BB8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8FF"/>
    <w:rsid w:val="005F0923"/>
    <w:rsid w:val="005F0E74"/>
    <w:rsid w:val="005F0E95"/>
    <w:rsid w:val="005F12F9"/>
    <w:rsid w:val="005F1361"/>
    <w:rsid w:val="005F1465"/>
    <w:rsid w:val="005F1559"/>
    <w:rsid w:val="005F1974"/>
    <w:rsid w:val="005F19FC"/>
    <w:rsid w:val="005F1A26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3AE"/>
    <w:rsid w:val="005F58B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795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AF5"/>
    <w:rsid w:val="00602B81"/>
    <w:rsid w:val="00602BE5"/>
    <w:rsid w:val="00603297"/>
    <w:rsid w:val="00603A58"/>
    <w:rsid w:val="00603B92"/>
    <w:rsid w:val="00603C89"/>
    <w:rsid w:val="00603E67"/>
    <w:rsid w:val="0060430E"/>
    <w:rsid w:val="0060475F"/>
    <w:rsid w:val="00604802"/>
    <w:rsid w:val="00604AF6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0C32"/>
    <w:rsid w:val="00621117"/>
    <w:rsid w:val="00621624"/>
    <w:rsid w:val="00621717"/>
    <w:rsid w:val="006217C6"/>
    <w:rsid w:val="0062190E"/>
    <w:rsid w:val="00621F5A"/>
    <w:rsid w:val="0062230A"/>
    <w:rsid w:val="00622A52"/>
    <w:rsid w:val="00622B46"/>
    <w:rsid w:val="00622BE2"/>
    <w:rsid w:val="00622C9F"/>
    <w:rsid w:val="0062305A"/>
    <w:rsid w:val="00623436"/>
    <w:rsid w:val="00623A79"/>
    <w:rsid w:val="00623E79"/>
    <w:rsid w:val="00623F4D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5E1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1C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AE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720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41F"/>
    <w:rsid w:val="0067047D"/>
    <w:rsid w:val="0067119A"/>
    <w:rsid w:val="0067125D"/>
    <w:rsid w:val="006712D0"/>
    <w:rsid w:val="00671302"/>
    <w:rsid w:val="00671462"/>
    <w:rsid w:val="00671560"/>
    <w:rsid w:val="00671A1F"/>
    <w:rsid w:val="00671E52"/>
    <w:rsid w:val="00671E62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28F"/>
    <w:rsid w:val="006757F1"/>
    <w:rsid w:val="00675900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20F"/>
    <w:rsid w:val="00685470"/>
    <w:rsid w:val="00686081"/>
    <w:rsid w:val="00686325"/>
    <w:rsid w:val="006868A3"/>
    <w:rsid w:val="00686E06"/>
    <w:rsid w:val="00686EB4"/>
    <w:rsid w:val="006873D4"/>
    <w:rsid w:val="00687767"/>
    <w:rsid w:val="006878F3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339"/>
    <w:rsid w:val="006A5642"/>
    <w:rsid w:val="006A5903"/>
    <w:rsid w:val="006A5F46"/>
    <w:rsid w:val="006A6336"/>
    <w:rsid w:val="006A63E3"/>
    <w:rsid w:val="006A6510"/>
    <w:rsid w:val="006A6549"/>
    <w:rsid w:val="006A6A80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0C0"/>
    <w:rsid w:val="006C721A"/>
    <w:rsid w:val="006C7682"/>
    <w:rsid w:val="006C77A0"/>
    <w:rsid w:val="006C77C6"/>
    <w:rsid w:val="006C7A40"/>
    <w:rsid w:val="006C7E55"/>
    <w:rsid w:val="006D02E9"/>
    <w:rsid w:val="006D0A5D"/>
    <w:rsid w:val="006D0A89"/>
    <w:rsid w:val="006D0B1A"/>
    <w:rsid w:val="006D0BA7"/>
    <w:rsid w:val="006D0F86"/>
    <w:rsid w:val="006D0FE9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5F0"/>
    <w:rsid w:val="006D6704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4D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96"/>
    <w:rsid w:val="006F0DD0"/>
    <w:rsid w:val="006F14C1"/>
    <w:rsid w:val="006F168C"/>
    <w:rsid w:val="006F16A9"/>
    <w:rsid w:val="006F1960"/>
    <w:rsid w:val="006F1BAF"/>
    <w:rsid w:val="006F1EC8"/>
    <w:rsid w:val="006F20F7"/>
    <w:rsid w:val="006F241F"/>
    <w:rsid w:val="006F296F"/>
    <w:rsid w:val="006F3232"/>
    <w:rsid w:val="006F3340"/>
    <w:rsid w:val="006F33C1"/>
    <w:rsid w:val="006F3531"/>
    <w:rsid w:val="006F3585"/>
    <w:rsid w:val="006F3741"/>
    <w:rsid w:val="006F3FF0"/>
    <w:rsid w:val="006F40FB"/>
    <w:rsid w:val="006F419A"/>
    <w:rsid w:val="006F41AE"/>
    <w:rsid w:val="006F42E2"/>
    <w:rsid w:val="006F44C6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6E1C"/>
    <w:rsid w:val="006F70DD"/>
    <w:rsid w:val="006F7DA0"/>
    <w:rsid w:val="007003BF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32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313"/>
    <w:rsid w:val="00705799"/>
    <w:rsid w:val="00705A4C"/>
    <w:rsid w:val="00705BEB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4A4"/>
    <w:rsid w:val="007115DA"/>
    <w:rsid w:val="0071163B"/>
    <w:rsid w:val="00711FD7"/>
    <w:rsid w:val="00712382"/>
    <w:rsid w:val="007129FC"/>
    <w:rsid w:val="0071307F"/>
    <w:rsid w:val="0071316F"/>
    <w:rsid w:val="00713ACD"/>
    <w:rsid w:val="00713B93"/>
    <w:rsid w:val="00713E01"/>
    <w:rsid w:val="00713E19"/>
    <w:rsid w:val="0071412F"/>
    <w:rsid w:val="007146C2"/>
    <w:rsid w:val="007149B8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2AA"/>
    <w:rsid w:val="007166E3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989"/>
    <w:rsid w:val="007216F1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587"/>
    <w:rsid w:val="00735666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72"/>
    <w:rsid w:val="00737BB0"/>
    <w:rsid w:val="007409AB"/>
    <w:rsid w:val="00740AF8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36"/>
    <w:rsid w:val="0074297F"/>
    <w:rsid w:val="00742CE6"/>
    <w:rsid w:val="00743995"/>
    <w:rsid w:val="00743BA3"/>
    <w:rsid w:val="00743CDA"/>
    <w:rsid w:val="00743EBB"/>
    <w:rsid w:val="00744248"/>
    <w:rsid w:val="00744374"/>
    <w:rsid w:val="00744623"/>
    <w:rsid w:val="0074480E"/>
    <w:rsid w:val="00744AE7"/>
    <w:rsid w:val="00744C73"/>
    <w:rsid w:val="00744DCF"/>
    <w:rsid w:val="00744ECF"/>
    <w:rsid w:val="007453A1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4E72"/>
    <w:rsid w:val="0076517F"/>
    <w:rsid w:val="00765834"/>
    <w:rsid w:val="00766221"/>
    <w:rsid w:val="0076642F"/>
    <w:rsid w:val="00766975"/>
    <w:rsid w:val="00766CCD"/>
    <w:rsid w:val="00767BC1"/>
    <w:rsid w:val="00767DC0"/>
    <w:rsid w:val="00767F2F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BD2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8A1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B60"/>
    <w:rsid w:val="00791D40"/>
    <w:rsid w:val="0079236D"/>
    <w:rsid w:val="007929F3"/>
    <w:rsid w:val="00793065"/>
    <w:rsid w:val="00793098"/>
    <w:rsid w:val="00793230"/>
    <w:rsid w:val="0079372B"/>
    <w:rsid w:val="00793A5F"/>
    <w:rsid w:val="007940FC"/>
    <w:rsid w:val="0079413B"/>
    <w:rsid w:val="007943B5"/>
    <w:rsid w:val="0079442E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D2"/>
    <w:rsid w:val="00796D11"/>
    <w:rsid w:val="00796FCA"/>
    <w:rsid w:val="007976CA"/>
    <w:rsid w:val="00797F94"/>
    <w:rsid w:val="007A02A2"/>
    <w:rsid w:val="007A0372"/>
    <w:rsid w:val="007A03EA"/>
    <w:rsid w:val="007A087F"/>
    <w:rsid w:val="007A09C8"/>
    <w:rsid w:val="007A0DD2"/>
    <w:rsid w:val="007A0E57"/>
    <w:rsid w:val="007A12A2"/>
    <w:rsid w:val="007A1FF7"/>
    <w:rsid w:val="007A2315"/>
    <w:rsid w:val="007A23C6"/>
    <w:rsid w:val="007A2E7B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32"/>
    <w:rsid w:val="007A66F0"/>
    <w:rsid w:val="007A6856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48FB"/>
    <w:rsid w:val="007B509D"/>
    <w:rsid w:val="007B53D8"/>
    <w:rsid w:val="007B59C7"/>
    <w:rsid w:val="007B5BBF"/>
    <w:rsid w:val="007B5E13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6C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924"/>
    <w:rsid w:val="007C4B42"/>
    <w:rsid w:val="007C50FF"/>
    <w:rsid w:val="007C51C5"/>
    <w:rsid w:val="007C5469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A6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04C7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329"/>
    <w:rsid w:val="007E435C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2D2"/>
    <w:rsid w:val="007F7DD2"/>
    <w:rsid w:val="00800122"/>
    <w:rsid w:val="00800311"/>
    <w:rsid w:val="00800B66"/>
    <w:rsid w:val="00800C41"/>
    <w:rsid w:val="00800CD8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81"/>
    <w:rsid w:val="008227EE"/>
    <w:rsid w:val="00822AD3"/>
    <w:rsid w:val="008231FF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0F5D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DE4"/>
    <w:rsid w:val="00842332"/>
    <w:rsid w:val="00842448"/>
    <w:rsid w:val="00842898"/>
    <w:rsid w:val="00842B63"/>
    <w:rsid w:val="00842FF6"/>
    <w:rsid w:val="0084342E"/>
    <w:rsid w:val="00843616"/>
    <w:rsid w:val="0084380C"/>
    <w:rsid w:val="008438C5"/>
    <w:rsid w:val="00843DE9"/>
    <w:rsid w:val="00844059"/>
    <w:rsid w:val="00844213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7FD"/>
    <w:rsid w:val="00846DE4"/>
    <w:rsid w:val="008478B0"/>
    <w:rsid w:val="00847ADB"/>
    <w:rsid w:val="00847B52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70F"/>
    <w:rsid w:val="0085574A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7F4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4FC2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D40"/>
    <w:rsid w:val="00871236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DEE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71"/>
    <w:rsid w:val="0089737F"/>
    <w:rsid w:val="00897500"/>
    <w:rsid w:val="008A03E3"/>
    <w:rsid w:val="008A0464"/>
    <w:rsid w:val="008A0791"/>
    <w:rsid w:val="008A0BD8"/>
    <w:rsid w:val="008A0FFC"/>
    <w:rsid w:val="008A107D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5BB6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A7854"/>
    <w:rsid w:val="008B0118"/>
    <w:rsid w:val="008B069A"/>
    <w:rsid w:val="008B0961"/>
    <w:rsid w:val="008B0969"/>
    <w:rsid w:val="008B0CB2"/>
    <w:rsid w:val="008B1091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9F8"/>
    <w:rsid w:val="008B6E8D"/>
    <w:rsid w:val="008B70B2"/>
    <w:rsid w:val="008B70DC"/>
    <w:rsid w:val="008B7402"/>
    <w:rsid w:val="008B786A"/>
    <w:rsid w:val="008B7BC1"/>
    <w:rsid w:val="008C056F"/>
    <w:rsid w:val="008C0613"/>
    <w:rsid w:val="008C0920"/>
    <w:rsid w:val="008C0ADC"/>
    <w:rsid w:val="008C0D66"/>
    <w:rsid w:val="008C0DDF"/>
    <w:rsid w:val="008C1419"/>
    <w:rsid w:val="008C15A1"/>
    <w:rsid w:val="008C167D"/>
    <w:rsid w:val="008C17E7"/>
    <w:rsid w:val="008C1968"/>
    <w:rsid w:val="008C21E2"/>
    <w:rsid w:val="008C250B"/>
    <w:rsid w:val="008C26B9"/>
    <w:rsid w:val="008C2FBE"/>
    <w:rsid w:val="008C320D"/>
    <w:rsid w:val="008C34A0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6B9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79E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393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DBE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696"/>
    <w:rsid w:val="008E777C"/>
    <w:rsid w:val="008E7BE0"/>
    <w:rsid w:val="008E7CE0"/>
    <w:rsid w:val="008E7D8C"/>
    <w:rsid w:val="008E7FAB"/>
    <w:rsid w:val="008F0085"/>
    <w:rsid w:val="008F0218"/>
    <w:rsid w:val="008F0967"/>
    <w:rsid w:val="008F0BEE"/>
    <w:rsid w:val="008F0CF0"/>
    <w:rsid w:val="008F1035"/>
    <w:rsid w:val="008F1CC4"/>
    <w:rsid w:val="008F2215"/>
    <w:rsid w:val="008F223F"/>
    <w:rsid w:val="008F22DE"/>
    <w:rsid w:val="008F34E2"/>
    <w:rsid w:val="008F3923"/>
    <w:rsid w:val="008F3E36"/>
    <w:rsid w:val="008F45F3"/>
    <w:rsid w:val="008F46F0"/>
    <w:rsid w:val="008F4B89"/>
    <w:rsid w:val="008F4BF8"/>
    <w:rsid w:val="008F4F8E"/>
    <w:rsid w:val="008F4FFB"/>
    <w:rsid w:val="008F56FB"/>
    <w:rsid w:val="008F5BC1"/>
    <w:rsid w:val="008F5EA8"/>
    <w:rsid w:val="008F6D84"/>
    <w:rsid w:val="008F747F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21"/>
    <w:rsid w:val="00904726"/>
    <w:rsid w:val="00904AAC"/>
    <w:rsid w:val="009052B8"/>
    <w:rsid w:val="0090642C"/>
    <w:rsid w:val="0090651F"/>
    <w:rsid w:val="00906682"/>
    <w:rsid w:val="00906757"/>
    <w:rsid w:val="00906BEA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707F"/>
    <w:rsid w:val="00917702"/>
    <w:rsid w:val="00917DBC"/>
    <w:rsid w:val="00920370"/>
    <w:rsid w:val="00920725"/>
    <w:rsid w:val="00920B06"/>
    <w:rsid w:val="00920DD1"/>
    <w:rsid w:val="0092118A"/>
    <w:rsid w:val="009217AE"/>
    <w:rsid w:val="009218CE"/>
    <w:rsid w:val="00921C2B"/>
    <w:rsid w:val="00921DDC"/>
    <w:rsid w:val="00921EA3"/>
    <w:rsid w:val="0092204F"/>
    <w:rsid w:val="00922754"/>
    <w:rsid w:val="00922940"/>
    <w:rsid w:val="00922A58"/>
    <w:rsid w:val="00922C0B"/>
    <w:rsid w:val="00922E0C"/>
    <w:rsid w:val="0092317A"/>
    <w:rsid w:val="0092376A"/>
    <w:rsid w:val="00923872"/>
    <w:rsid w:val="009247D5"/>
    <w:rsid w:val="00924A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982"/>
    <w:rsid w:val="00931A6A"/>
    <w:rsid w:val="00931C35"/>
    <w:rsid w:val="00931E73"/>
    <w:rsid w:val="0093202C"/>
    <w:rsid w:val="0093210D"/>
    <w:rsid w:val="00932721"/>
    <w:rsid w:val="00932BC2"/>
    <w:rsid w:val="00932BDF"/>
    <w:rsid w:val="00932BEB"/>
    <w:rsid w:val="00932ED5"/>
    <w:rsid w:val="00932EE0"/>
    <w:rsid w:val="0093304C"/>
    <w:rsid w:val="00933198"/>
    <w:rsid w:val="00933278"/>
    <w:rsid w:val="009334AD"/>
    <w:rsid w:val="00933883"/>
    <w:rsid w:val="009339D6"/>
    <w:rsid w:val="00933EC1"/>
    <w:rsid w:val="009342E1"/>
    <w:rsid w:val="009343DB"/>
    <w:rsid w:val="00934B1B"/>
    <w:rsid w:val="00934F0E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A03"/>
    <w:rsid w:val="00937A08"/>
    <w:rsid w:val="00937CA0"/>
    <w:rsid w:val="00937CDD"/>
    <w:rsid w:val="00937D3D"/>
    <w:rsid w:val="00937FAB"/>
    <w:rsid w:val="00937FD4"/>
    <w:rsid w:val="00937FF2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5C"/>
    <w:rsid w:val="00941663"/>
    <w:rsid w:val="0094239E"/>
    <w:rsid w:val="009428A8"/>
    <w:rsid w:val="00942D77"/>
    <w:rsid w:val="00942F10"/>
    <w:rsid w:val="00942F71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3CA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369"/>
    <w:rsid w:val="00973610"/>
    <w:rsid w:val="0097369C"/>
    <w:rsid w:val="00973A65"/>
    <w:rsid w:val="00973C6D"/>
    <w:rsid w:val="0097404F"/>
    <w:rsid w:val="00974520"/>
    <w:rsid w:val="009745D4"/>
    <w:rsid w:val="0097464B"/>
    <w:rsid w:val="00974685"/>
    <w:rsid w:val="0097489B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0D5"/>
    <w:rsid w:val="0099184B"/>
    <w:rsid w:val="00991DA6"/>
    <w:rsid w:val="00991E35"/>
    <w:rsid w:val="00991F6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C1"/>
    <w:rsid w:val="009A00FD"/>
    <w:rsid w:val="009A0156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3B7"/>
    <w:rsid w:val="009A6449"/>
    <w:rsid w:val="009A6464"/>
    <w:rsid w:val="009A7071"/>
    <w:rsid w:val="009A757E"/>
    <w:rsid w:val="009A765D"/>
    <w:rsid w:val="009A79ED"/>
    <w:rsid w:val="009A7B1D"/>
    <w:rsid w:val="009A7DD5"/>
    <w:rsid w:val="009A7FBC"/>
    <w:rsid w:val="009B0552"/>
    <w:rsid w:val="009B058D"/>
    <w:rsid w:val="009B0621"/>
    <w:rsid w:val="009B073C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EA"/>
    <w:rsid w:val="009B4508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47B"/>
    <w:rsid w:val="009D560A"/>
    <w:rsid w:val="009D5697"/>
    <w:rsid w:val="009D6400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3048"/>
    <w:rsid w:val="009E35CD"/>
    <w:rsid w:val="009E377E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439"/>
    <w:rsid w:val="009E7A95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8AC"/>
    <w:rsid w:val="00A04ABC"/>
    <w:rsid w:val="00A04C63"/>
    <w:rsid w:val="00A04D00"/>
    <w:rsid w:val="00A054DC"/>
    <w:rsid w:val="00A05611"/>
    <w:rsid w:val="00A05705"/>
    <w:rsid w:val="00A05C82"/>
    <w:rsid w:val="00A064D6"/>
    <w:rsid w:val="00A0658B"/>
    <w:rsid w:val="00A0658F"/>
    <w:rsid w:val="00A06BBD"/>
    <w:rsid w:val="00A06BED"/>
    <w:rsid w:val="00A06C25"/>
    <w:rsid w:val="00A06D19"/>
    <w:rsid w:val="00A07586"/>
    <w:rsid w:val="00A075AE"/>
    <w:rsid w:val="00A0783F"/>
    <w:rsid w:val="00A10073"/>
    <w:rsid w:val="00A10BCC"/>
    <w:rsid w:val="00A10D72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5E5"/>
    <w:rsid w:val="00A2379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C94"/>
    <w:rsid w:val="00A26D95"/>
    <w:rsid w:val="00A26FE7"/>
    <w:rsid w:val="00A27194"/>
    <w:rsid w:val="00A271AF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D16"/>
    <w:rsid w:val="00A3604C"/>
    <w:rsid w:val="00A364A4"/>
    <w:rsid w:val="00A3673C"/>
    <w:rsid w:val="00A36864"/>
    <w:rsid w:val="00A36882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FB1"/>
    <w:rsid w:val="00A43021"/>
    <w:rsid w:val="00A43645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EEF"/>
    <w:rsid w:val="00A507D4"/>
    <w:rsid w:val="00A51699"/>
    <w:rsid w:val="00A51748"/>
    <w:rsid w:val="00A51B38"/>
    <w:rsid w:val="00A521F6"/>
    <w:rsid w:val="00A522F7"/>
    <w:rsid w:val="00A52665"/>
    <w:rsid w:val="00A52779"/>
    <w:rsid w:val="00A52873"/>
    <w:rsid w:val="00A52B34"/>
    <w:rsid w:val="00A52C70"/>
    <w:rsid w:val="00A52D95"/>
    <w:rsid w:val="00A533C3"/>
    <w:rsid w:val="00A537A9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E6"/>
    <w:rsid w:val="00A556E4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7429"/>
    <w:rsid w:val="00A574E2"/>
    <w:rsid w:val="00A576B6"/>
    <w:rsid w:val="00A577F1"/>
    <w:rsid w:val="00A57BF6"/>
    <w:rsid w:val="00A6032C"/>
    <w:rsid w:val="00A60334"/>
    <w:rsid w:val="00A606F6"/>
    <w:rsid w:val="00A608D0"/>
    <w:rsid w:val="00A60A1A"/>
    <w:rsid w:val="00A61034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18"/>
    <w:rsid w:val="00A63CC8"/>
    <w:rsid w:val="00A63E21"/>
    <w:rsid w:val="00A641CF"/>
    <w:rsid w:val="00A645D9"/>
    <w:rsid w:val="00A64613"/>
    <w:rsid w:val="00A64658"/>
    <w:rsid w:val="00A64926"/>
    <w:rsid w:val="00A649FA"/>
    <w:rsid w:val="00A65609"/>
    <w:rsid w:val="00A65910"/>
    <w:rsid w:val="00A66739"/>
    <w:rsid w:val="00A673F0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88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3DAD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08E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65B"/>
    <w:rsid w:val="00AB2D93"/>
    <w:rsid w:val="00AB2F20"/>
    <w:rsid w:val="00AB32D6"/>
    <w:rsid w:val="00AB3CB5"/>
    <w:rsid w:val="00AB446B"/>
    <w:rsid w:val="00AB47C4"/>
    <w:rsid w:val="00AB488C"/>
    <w:rsid w:val="00AB48C9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26"/>
    <w:rsid w:val="00AD1152"/>
    <w:rsid w:val="00AD1710"/>
    <w:rsid w:val="00AD1812"/>
    <w:rsid w:val="00AD186A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6138"/>
    <w:rsid w:val="00AD680B"/>
    <w:rsid w:val="00AD6CD7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32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765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607"/>
    <w:rsid w:val="00AF6770"/>
    <w:rsid w:val="00AF678A"/>
    <w:rsid w:val="00AF6B40"/>
    <w:rsid w:val="00AF6F11"/>
    <w:rsid w:val="00AF6FD9"/>
    <w:rsid w:val="00AF78C3"/>
    <w:rsid w:val="00AF7C3B"/>
    <w:rsid w:val="00AF7CF3"/>
    <w:rsid w:val="00B00018"/>
    <w:rsid w:val="00B0020F"/>
    <w:rsid w:val="00B0029F"/>
    <w:rsid w:val="00B0049A"/>
    <w:rsid w:val="00B004E5"/>
    <w:rsid w:val="00B005A0"/>
    <w:rsid w:val="00B00CFE"/>
    <w:rsid w:val="00B00D03"/>
    <w:rsid w:val="00B00FEA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AB"/>
    <w:rsid w:val="00B03CC6"/>
    <w:rsid w:val="00B03D8E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847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BB5"/>
    <w:rsid w:val="00B33CFE"/>
    <w:rsid w:val="00B340FD"/>
    <w:rsid w:val="00B34D1F"/>
    <w:rsid w:val="00B34D97"/>
    <w:rsid w:val="00B34F0A"/>
    <w:rsid w:val="00B35047"/>
    <w:rsid w:val="00B350B4"/>
    <w:rsid w:val="00B359F1"/>
    <w:rsid w:val="00B35C7C"/>
    <w:rsid w:val="00B3602E"/>
    <w:rsid w:val="00B36A8D"/>
    <w:rsid w:val="00B36B8C"/>
    <w:rsid w:val="00B37066"/>
    <w:rsid w:val="00B371F0"/>
    <w:rsid w:val="00B37AAE"/>
    <w:rsid w:val="00B37ADB"/>
    <w:rsid w:val="00B37B14"/>
    <w:rsid w:val="00B40435"/>
    <w:rsid w:val="00B40529"/>
    <w:rsid w:val="00B40592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948"/>
    <w:rsid w:val="00B42C93"/>
    <w:rsid w:val="00B42C9B"/>
    <w:rsid w:val="00B4348B"/>
    <w:rsid w:val="00B443C7"/>
    <w:rsid w:val="00B4486E"/>
    <w:rsid w:val="00B44C43"/>
    <w:rsid w:val="00B450F5"/>
    <w:rsid w:val="00B45CA0"/>
    <w:rsid w:val="00B460B4"/>
    <w:rsid w:val="00B469D9"/>
    <w:rsid w:val="00B46BE2"/>
    <w:rsid w:val="00B475C6"/>
    <w:rsid w:val="00B4773A"/>
    <w:rsid w:val="00B47973"/>
    <w:rsid w:val="00B50702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D7A"/>
    <w:rsid w:val="00B53199"/>
    <w:rsid w:val="00B532F7"/>
    <w:rsid w:val="00B538A9"/>
    <w:rsid w:val="00B53B2A"/>
    <w:rsid w:val="00B5455F"/>
    <w:rsid w:val="00B5456F"/>
    <w:rsid w:val="00B54AF5"/>
    <w:rsid w:val="00B54CC0"/>
    <w:rsid w:val="00B54D38"/>
    <w:rsid w:val="00B55002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5BB"/>
    <w:rsid w:val="00B868D6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3A26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6B2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E80"/>
    <w:rsid w:val="00BB4EDE"/>
    <w:rsid w:val="00BB5162"/>
    <w:rsid w:val="00BB5296"/>
    <w:rsid w:val="00BB52FD"/>
    <w:rsid w:val="00BB536D"/>
    <w:rsid w:val="00BB59AB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A53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09B"/>
    <w:rsid w:val="00BC6198"/>
    <w:rsid w:val="00BC61CE"/>
    <w:rsid w:val="00BC63B0"/>
    <w:rsid w:val="00BC65FF"/>
    <w:rsid w:val="00BC6870"/>
    <w:rsid w:val="00BC6A79"/>
    <w:rsid w:val="00BC6E89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8C0"/>
    <w:rsid w:val="00BD1B23"/>
    <w:rsid w:val="00BD1D39"/>
    <w:rsid w:val="00BD2191"/>
    <w:rsid w:val="00BD2780"/>
    <w:rsid w:val="00BD29FE"/>
    <w:rsid w:val="00BD2F73"/>
    <w:rsid w:val="00BD3446"/>
    <w:rsid w:val="00BD34F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0E8F"/>
    <w:rsid w:val="00BE166A"/>
    <w:rsid w:val="00BE17AF"/>
    <w:rsid w:val="00BE1A8A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1E4B"/>
    <w:rsid w:val="00C02100"/>
    <w:rsid w:val="00C02118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8D4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A20"/>
    <w:rsid w:val="00C17F91"/>
    <w:rsid w:val="00C201A7"/>
    <w:rsid w:val="00C201C1"/>
    <w:rsid w:val="00C20A1B"/>
    <w:rsid w:val="00C20A67"/>
    <w:rsid w:val="00C20CBC"/>
    <w:rsid w:val="00C20CE1"/>
    <w:rsid w:val="00C2150F"/>
    <w:rsid w:val="00C21615"/>
    <w:rsid w:val="00C2188B"/>
    <w:rsid w:val="00C21F19"/>
    <w:rsid w:val="00C21FAF"/>
    <w:rsid w:val="00C22012"/>
    <w:rsid w:val="00C222D2"/>
    <w:rsid w:val="00C224FD"/>
    <w:rsid w:val="00C225B0"/>
    <w:rsid w:val="00C22858"/>
    <w:rsid w:val="00C22CD8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58"/>
    <w:rsid w:val="00C33AA1"/>
    <w:rsid w:val="00C33C7A"/>
    <w:rsid w:val="00C33DEE"/>
    <w:rsid w:val="00C33E36"/>
    <w:rsid w:val="00C33F19"/>
    <w:rsid w:val="00C340DB"/>
    <w:rsid w:val="00C34102"/>
    <w:rsid w:val="00C345F3"/>
    <w:rsid w:val="00C34E4A"/>
    <w:rsid w:val="00C34E8B"/>
    <w:rsid w:val="00C3502C"/>
    <w:rsid w:val="00C350A9"/>
    <w:rsid w:val="00C351D2"/>
    <w:rsid w:val="00C35981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B8B"/>
    <w:rsid w:val="00C5200E"/>
    <w:rsid w:val="00C52241"/>
    <w:rsid w:val="00C5253E"/>
    <w:rsid w:val="00C527AC"/>
    <w:rsid w:val="00C52824"/>
    <w:rsid w:val="00C529F0"/>
    <w:rsid w:val="00C52A11"/>
    <w:rsid w:val="00C52A25"/>
    <w:rsid w:val="00C52A63"/>
    <w:rsid w:val="00C52BD6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93"/>
    <w:rsid w:val="00C54CE7"/>
    <w:rsid w:val="00C54D55"/>
    <w:rsid w:val="00C54EA2"/>
    <w:rsid w:val="00C55677"/>
    <w:rsid w:val="00C55890"/>
    <w:rsid w:val="00C55E9C"/>
    <w:rsid w:val="00C5635D"/>
    <w:rsid w:val="00C565F6"/>
    <w:rsid w:val="00C57D2A"/>
    <w:rsid w:val="00C607A1"/>
    <w:rsid w:val="00C60922"/>
    <w:rsid w:val="00C60943"/>
    <w:rsid w:val="00C60A68"/>
    <w:rsid w:val="00C61183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D1C"/>
    <w:rsid w:val="00C63E48"/>
    <w:rsid w:val="00C640DA"/>
    <w:rsid w:val="00C6492D"/>
    <w:rsid w:val="00C6499A"/>
    <w:rsid w:val="00C64B81"/>
    <w:rsid w:val="00C65074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C16"/>
    <w:rsid w:val="00C76D39"/>
    <w:rsid w:val="00C76DB1"/>
    <w:rsid w:val="00C76E62"/>
    <w:rsid w:val="00C77284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1D7"/>
    <w:rsid w:val="00C86550"/>
    <w:rsid w:val="00C86923"/>
    <w:rsid w:val="00C86B5E"/>
    <w:rsid w:val="00C86E49"/>
    <w:rsid w:val="00C877C2"/>
    <w:rsid w:val="00C8787D"/>
    <w:rsid w:val="00C902D5"/>
    <w:rsid w:val="00C9042B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AE7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EBA"/>
    <w:rsid w:val="00CA1F6F"/>
    <w:rsid w:val="00CA2246"/>
    <w:rsid w:val="00CA27B9"/>
    <w:rsid w:val="00CA284C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2C9"/>
    <w:rsid w:val="00CB1575"/>
    <w:rsid w:val="00CB1BE6"/>
    <w:rsid w:val="00CB278D"/>
    <w:rsid w:val="00CB2C76"/>
    <w:rsid w:val="00CB38C8"/>
    <w:rsid w:val="00CB397E"/>
    <w:rsid w:val="00CB3A5D"/>
    <w:rsid w:val="00CB3BC5"/>
    <w:rsid w:val="00CB401F"/>
    <w:rsid w:val="00CB404B"/>
    <w:rsid w:val="00CB430F"/>
    <w:rsid w:val="00CB444B"/>
    <w:rsid w:val="00CB44BD"/>
    <w:rsid w:val="00CB4A9E"/>
    <w:rsid w:val="00CB4B57"/>
    <w:rsid w:val="00CB4C95"/>
    <w:rsid w:val="00CB4E43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D7C"/>
    <w:rsid w:val="00CC2090"/>
    <w:rsid w:val="00CC250E"/>
    <w:rsid w:val="00CC2620"/>
    <w:rsid w:val="00CC2695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7B9"/>
    <w:rsid w:val="00CC7A8D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DC4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5AB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651"/>
    <w:rsid w:val="00CF2AB7"/>
    <w:rsid w:val="00CF2E8A"/>
    <w:rsid w:val="00CF2F5C"/>
    <w:rsid w:val="00CF3389"/>
    <w:rsid w:val="00CF33EA"/>
    <w:rsid w:val="00CF36CA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781"/>
    <w:rsid w:val="00D05A9C"/>
    <w:rsid w:val="00D05DE0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1B0"/>
    <w:rsid w:val="00D122DE"/>
    <w:rsid w:val="00D125C6"/>
    <w:rsid w:val="00D12663"/>
    <w:rsid w:val="00D12B3E"/>
    <w:rsid w:val="00D13913"/>
    <w:rsid w:val="00D13C01"/>
    <w:rsid w:val="00D13D38"/>
    <w:rsid w:val="00D144D1"/>
    <w:rsid w:val="00D146E2"/>
    <w:rsid w:val="00D147D1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566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99B"/>
    <w:rsid w:val="00D40B52"/>
    <w:rsid w:val="00D40C86"/>
    <w:rsid w:val="00D40D31"/>
    <w:rsid w:val="00D40DF0"/>
    <w:rsid w:val="00D41A54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36B9"/>
    <w:rsid w:val="00D73B53"/>
    <w:rsid w:val="00D73E2E"/>
    <w:rsid w:val="00D740F2"/>
    <w:rsid w:val="00D74702"/>
    <w:rsid w:val="00D74753"/>
    <w:rsid w:val="00D74807"/>
    <w:rsid w:val="00D748B6"/>
    <w:rsid w:val="00D74B90"/>
    <w:rsid w:val="00D74FBC"/>
    <w:rsid w:val="00D752D3"/>
    <w:rsid w:val="00D753BF"/>
    <w:rsid w:val="00D75628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23C"/>
    <w:rsid w:val="00D8038B"/>
    <w:rsid w:val="00D805E3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2DA2"/>
    <w:rsid w:val="00D83325"/>
    <w:rsid w:val="00D83395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852"/>
    <w:rsid w:val="00DA1A21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16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0C55"/>
    <w:rsid w:val="00DB1124"/>
    <w:rsid w:val="00DB118A"/>
    <w:rsid w:val="00DB11CF"/>
    <w:rsid w:val="00DB165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80"/>
    <w:rsid w:val="00DC097F"/>
    <w:rsid w:val="00DC0B8D"/>
    <w:rsid w:val="00DC0E77"/>
    <w:rsid w:val="00DC11F6"/>
    <w:rsid w:val="00DC19DA"/>
    <w:rsid w:val="00DC1AC5"/>
    <w:rsid w:val="00DC1B8F"/>
    <w:rsid w:val="00DC1F60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6F1"/>
    <w:rsid w:val="00DD18C2"/>
    <w:rsid w:val="00DD1B25"/>
    <w:rsid w:val="00DD1C49"/>
    <w:rsid w:val="00DD1F81"/>
    <w:rsid w:val="00DD274E"/>
    <w:rsid w:val="00DD29A8"/>
    <w:rsid w:val="00DD2D94"/>
    <w:rsid w:val="00DD314C"/>
    <w:rsid w:val="00DD331F"/>
    <w:rsid w:val="00DD34F1"/>
    <w:rsid w:val="00DD36ED"/>
    <w:rsid w:val="00DD377A"/>
    <w:rsid w:val="00DD3903"/>
    <w:rsid w:val="00DD3DE2"/>
    <w:rsid w:val="00DD3EA3"/>
    <w:rsid w:val="00DD43E4"/>
    <w:rsid w:val="00DD4A89"/>
    <w:rsid w:val="00DD4D68"/>
    <w:rsid w:val="00DD4ED7"/>
    <w:rsid w:val="00DD50F0"/>
    <w:rsid w:val="00DD5151"/>
    <w:rsid w:val="00DD52EA"/>
    <w:rsid w:val="00DD54DD"/>
    <w:rsid w:val="00DD5607"/>
    <w:rsid w:val="00DD5746"/>
    <w:rsid w:val="00DD5BF1"/>
    <w:rsid w:val="00DD5DCA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40F"/>
    <w:rsid w:val="00DE294A"/>
    <w:rsid w:val="00DE2DBF"/>
    <w:rsid w:val="00DE3488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49A5"/>
    <w:rsid w:val="00DE5249"/>
    <w:rsid w:val="00DE5532"/>
    <w:rsid w:val="00DE57E6"/>
    <w:rsid w:val="00DE58B2"/>
    <w:rsid w:val="00DE58C4"/>
    <w:rsid w:val="00DE5B61"/>
    <w:rsid w:val="00DE5D0F"/>
    <w:rsid w:val="00DE6455"/>
    <w:rsid w:val="00DE6587"/>
    <w:rsid w:val="00DE66D3"/>
    <w:rsid w:val="00DE6A7E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10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B98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50"/>
    <w:rsid w:val="00E02FC7"/>
    <w:rsid w:val="00E03B2D"/>
    <w:rsid w:val="00E03BE9"/>
    <w:rsid w:val="00E03C0B"/>
    <w:rsid w:val="00E04245"/>
    <w:rsid w:val="00E042CD"/>
    <w:rsid w:val="00E046F5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BC8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7A5"/>
    <w:rsid w:val="00E2084E"/>
    <w:rsid w:val="00E208B2"/>
    <w:rsid w:val="00E20A3F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20D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D76"/>
    <w:rsid w:val="00E30DE6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A6E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641"/>
    <w:rsid w:val="00E436EE"/>
    <w:rsid w:val="00E44030"/>
    <w:rsid w:val="00E44149"/>
    <w:rsid w:val="00E44183"/>
    <w:rsid w:val="00E44559"/>
    <w:rsid w:val="00E44834"/>
    <w:rsid w:val="00E44C98"/>
    <w:rsid w:val="00E44D1C"/>
    <w:rsid w:val="00E44D37"/>
    <w:rsid w:val="00E44E5A"/>
    <w:rsid w:val="00E4586F"/>
    <w:rsid w:val="00E45A9B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1B1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26"/>
    <w:rsid w:val="00E57D35"/>
    <w:rsid w:val="00E57EAA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95A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08"/>
    <w:rsid w:val="00E7275A"/>
    <w:rsid w:val="00E72827"/>
    <w:rsid w:val="00E72FF3"/>
    <w:rsid w:val="00E730E8"/>
    <w:rsid w:val="00E731E8"/>
    <w:rsid w:val="00E73788"/>
    <w:rsid w:val="00E73A6D"/>
    <w:rsid w:val="00E7471A"/>
    <w:rsid w:val="00E74C9A"/>
    <w:rsid w:val="00E754F3"/>
    <w:rsid w:val="00E759E6"/>
    <w:rsid w:val="00E75C77"/>
    <w:rsid w:val="00E76218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2CD"/>
    <w:rsid w:val="00E802EE"/>
    <w:rsid w:val="00E804E8"/>
    <w:rsid w:val="00E80931"/>
    <w:rsid w:val="00E809E1"/>
    <w:rsid w:val="00E80E45"/>
    <w:rsid w:val="00E80FD8"/>
    <w:rsid w:val="00E81305"/>
    <w:rsid w:val="00E814EE"/>
    <w:rsid w:val="00E81731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227"/>
    <w:rsid w:val="00E93591"/>
    <w:rsid w:val="00E93725"/>
    <w:rsid w:val="00E93806"/>
    <w:rsid w:val="00E93C6D"/>
    <w:rsid w:val="00E93F27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8C4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1F09"/>
    <w:rsid w:val="00EB20DB"/>
    <w:rsid w:val="00EB22C7"/>
    <w:rsid w:val="00EB2B70"/>
    <w:rsid w:val="00EB2C23"/>
    <w:rsid w:val="00EB2E39"/>
    <w:rsid w:val="00EB2F4C"/>
    <w:rsid w:val="00EB33C2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5540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506"/>
    <w:rsid w:val="00EC28D3"/>
    <w:rsid w:val="00EC28D5"/>
    <w:rsid w:val="00EC2A4B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70C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C92"/>
    <w:rsid w:val="00ED1D2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1D5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B1A"/>
    <w:rsid w:val="00EF7F41"/>
    <w:rsid w:val="00EF7FB0"/>
    <w:rsid w:val="00F008F6"/>
    <w:rsid w:val="00F00A1A"/>
    <w:rsid w:val="00F00FB6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6E4"/>
    <w:rsid w:val="00F0599F"/>
    <w:rsid w:val="00F059B5"/>
    <w:rsid w:val="00F06611"/>
    <w:rsid w:val="00F06867"/>
    <w:rsid w:val="00F06885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5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570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97D"/>
    <w:rsid w:val="00F17D02"/>
    <w:rsid w:val="00F17EDB"/>
    <w:rsid w:val="00F20198"/>
    <w:rsid w:val="00F20B06"/>
    <w:rsid w:val="00F20B8D"/>
    <w:rsid w:val="00F21763"/>
    <w:rsid w:val="00F217DA"/>
    <w:rsid w:val="00F21D89"/>
    <w:rsid w:val="00F21FB8"/>
    <w:rsid w:val="00F22649"/>
    <w:rsid w:val="00F2281F"/>
    <w:rsid w:val="00F228FF"/>
    <w:rsid w:val="00F2295E"/>
    <w:rsid w:val="00F23294"/>
    <w:rsid w:val="00F232F0"/>
    <w:rsid w:val="00F23406"/>
    <w:rsid w:val="00F23986"/>
    <w:rsid w:val="00F23A52"/>
    <w:rsid w:val="00F23BBE"/>
    <w:rsid w:val="00F23CD4"/>
    <w:rsid w:val="00F23FF9"/>
    <w:rsid w:val="00F2447D"/>
    <w:rsid w:val="00F247F8"/>
    <w:rsid w:val="00F24836"/>
    <w:rsid w:val="00F24A7A"/>
    <w:rsid w:val="00F255CF"/>
    <w:rsid w:val="00F2590A"/>
    <w:rsid w:val="00F25EE8"/>
    <w:rsid w:val="00F26495"/>
    <w:rsid w:val="00F26BE2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598"/>
    <w:rsid w:val="00F356DC"/>
    <w:rsid w:val="00F357A1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E3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84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3FA9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760B"/>
    <w:rsid w:val="00F47652"/>
    <w:rsid w:val="00F4788A"/>
    <w:rsid w:val="00F4795D"/>
    <w:rsid w:val="00F4796E"/>
    <w:rsid w:val="00F5010B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AFF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374"/>
    <w:rsid w:val="00F7062A"/>
    <w:rsid w:val="00F70C17"/>
    <w:rsid w:val="00F71125"/>
    <w:rsid w:val="00F71236"/>
    <w:rsid w:val="00F7133E"/>
    <w:rsid w:val="00F713F8"/>
    <w:rsid w:val="00F71693"/>
    <w:rsid w:val="00F71787"/>
    <w:rsid w:val="00F71813"/>
    <w:rsid w:val="00F71EF0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5E0E"/>
    <w:rsid w:val="00F967FD"/>
    <w:rsid w:val="00F96AEF"/>
    <w:rsid w:val="00F96C98"/>
    <w:rsid w:val="00F96EE9"/>
    <w:rsid w:val="00F97325"/>
    <w:rsid w:val="00F9748D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89"/>
    <w:rsid w:val="00FB482D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3E66"/>
    <w:rsid w:val="00FC40B4"/>
    <w:rsid w:val="00FC4326"/>
    <w:rsid w:val="00FC485A"/>
    <w:rsid w:val="00FC4A8F"/>
    <w:rsid w:val="00FC4B2F"/>
    <w:rsid w:val="00FC4BA9"/>
    <w:rsid w:val="00FC4C35"/>
    <w:rsid w:val="00FC4EC0"/>
    <w:rsid w:val="00FC5867"/>
    <w:rsid w:val="00FC5A6A"/>
    <w:rsid w:val="00FC5BD1"/>
    <w:rsid w:val="00FC5BF4"/>
    <w:rsid w:val="00FC5F8D"/>
    <w:rsid w:val="00FC6163"/>
    <w:rsid w:val="00FC62FB"/>
    <w:rsid w:val="00FC6613"/>
    <w:rsid w:val="00FC6954"/>
    <w:rsid w:val="00FC6A39"/>
    <w:rsid w:val="00FC6C26"/>
    <w:rsid w:val="00FC6D7E"/>
    <w:rsid w:val="00FC72EC"/>
    <w:rsid w:val="00FC79F0"/>
    <w:rsid w:val="00FC7CAB"/>
    <w:rsid w:val="00FC7EE7"/>
    <w:rsid w:val="00FD02C1"/>
    <w:rsid w:val="00FD06FE"/>
    <w:rsid w:val="00FD080D"/>
    <w:rsid w:val="00FD0843"/>
    <w:rsid w:val="00FD0A77"/>
    <w:rsid w:val="00FD123A"/>
    <w:rsid w:val="00FD13AE"/>
    <w:rsid w:val="00FD179D"/>
    <w:rsid w:val="00FD1C89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3C7"/>
    <w:rsid w:val="00FE07B1"/>
    <w:rsid w:val="00FE0A63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237</TotalTime>
  <Pages>25</Pages>
  <Words>4918</Words>
  <Characters>22965</Characters>
  <Application>Microsoft Office Word</Application>
  <DocSecurity>0</DocSecurity>
  <Lines>191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27828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Nutchani Chinnawut</cp:lastModifiedBy>
  <cp:revision>98</cp:revision>
  <cp:lastPrinted>2025-05-09T09:12:00Z</cp:lastPrinted>
  <dcterms:created xsi:type="dcterms:W3CDTF">2025-05-07T06:54:00Z</dcterms:created>
  <dcterms:modified xsi:type="dcterms:W3CDTF">2025-05-09T09:19:00Z</dcterms:modified>
</cp:coreProperties>
</file>