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Default="002859D9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5729A" w:rsidRPr="00E74C85">
        <w:rPr>
          <w:rFonts w:ascii="Angsana New" w:hAnsi="Angsana New"/>
          <w:b/>
          <w:bCs/>
          <w:sz w:val="30"/>
          <w:szCs w:val="30"/>
        </w:rPr>
        <w:t>.</w:t>
      </w:r>
      <w:r w:rsidR="00E5729A" w:rsidRPr="00E74C85">
        <w:rPr>
          <w:rFonts w:ascii="Angsana New" w:hAnsi="Angsana New"/>
          <w:b/>
          <w:bCs/>
          <w:sz w:val="30"/>
          <w:szCs w:val="30"/>
        </w:rPr>
        <w:tab/>
      </w:r>
      <w:r w:rsidR="00E5729A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951F3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54366D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 w:rsidRPr="0054366D">
        <w:rPr>
          <w:rFonts w:ascii="Angsana New" w:hAnsi="Angsana New"/>
          <w:spacing w:val="4"/>
          <w:sz w:val="30"/>
          <w:szCs w:val="30"/>
          <w:cs/>
        </w:rPr>
        <w:t>ปแบบย่อและตามมาตรฐานการบัญชี</w:t>
      </w:r>
      <w:r w:rsidRPr="0054366D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="004A3E26" w:rsidRPr="0054366D">
        <w:rPr>
          <w:rFonts w:ascii="Angsana New" w:hAnsi="Angsana New"/>
          <w:spacing w:val="4"/>
          <w:sz w:val="30"/>
          <w:szCs w:val="30"/>
        </w:rPr>
        <w:t xml:space="preserve">34 </w:t>
      </w:r>
      <w:r w:rsidR="006A4AAB" w:rsidRPr="0054366D">
        <w:rPr>
          <w:rFonts w:ascii="Angsana New" w:hAnsi="Angsana New"/>
          <w:spacing w:val="4"/>
          <w:sz w:val="30"/>
          <w:szCs w:val="30"/>
          <w:cs/>
        </w:rPr>
        <w:t>เรื่อง “</w:t>
      </w:r>
      <w:r w:rsidR="00A55539" w:rsidRPr="0054366D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6A4AAB" w:rsidRPr="0054366D">
        <w:rPr>
          <w:rFonts w:ascii="Angsana New" w:hAnsi="Angsana New" w:hint="cs"/>
          <w:spacing w:val="4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375097" w:rsidRPr="00C951F3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4366D">
        <w:rPr>
          <w:rFonts w:ascii="Angsana New" w:hAnsi="Angsana New"/>
          <w:spacing w:val="2"/>
          <w:sz w:val="30"/>
          <w:szCs w:val="30"/>
        </w:rPr>
        <w:t xml:space="preserve">31 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2D5C12" w:rsidRPr="0054366D">
        <w:rPr>
          <w:rFonts w:ascii="Angsana New" w:hAnsi="Angsana New"/>
          <w:spacing w:val="2"/>
          <w:sz w:val="30"/>
          <w:szCs w:val="30"/>
        </w:rPr>
        <w:t>256</w:t>
      </w:r>
      <w:r w:rsidR="003C20C0" w:rsidRPr="0054366D">
        <w:rPr>
          <w:rFonts w:ascii="Angsana New" w:hAnsi="Angsana New"/>
          <w:spacing w:val="2"/>
          <w:sz w:val="30"/>
          <w:szCs w:val="30"/>
        </w:rPr>
        <w:t>7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3C20C0">
        <w:rPr>
          <w:rFonts w:ascii="Angsana New" w:hAnsi="Angsana New"/>
          <w:sz w:val="30"/>
          <w:szCs w:val="30"/>
        </w:rPr>
        <w:t>7</w:t>
      </w:r>
    </w:p>
    <w:p w:rsidR="00375097" w:rsidRPr="00C951F3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C951F3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177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166"/>
        <w:gridCol w:w="284"/>
        <w:gridCol w:w="1204"/>
        <w:gridCol w:w="42"/>
      </w:tblGrid>
      <w:tr w:rsidR="007A66AF" w:rsidRPr="00E66787" w:rsidTr="00C951F3">
        <w:trPr>
          <w:gridAfter w:val="1"/>
          <w:wAfter w:w="42" w:type="dxa"/>
        </w:trPr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C951F3">
        <w:trPr>
          <w:gridAfter w:val="1"/>
          <w:wAfter w:w="42" w:type="dxa"/>
        </w:trPr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7A66AF" w:rsidRPr="00E66787" w:rsidRDefault="00DB16BA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81E3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7A66AF" w:rsidRPr="00E66787" w:rsidRDefault="00DB16B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A66A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6D22" w:rsidRPr="00E66787" w:rsidTr="00C951F3">
        <w:trPr>
          <w:gridAfter w:val="1"/>
          <w:wAfter w:w="42" w:type="dxa"/>
        </w:trPr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3C20C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3C20C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B666A" w:rsidRPr="00E66787" w:rsidTr="00C951F3">
        <w:trPr>
          <w:gridAfter w:val="1"/>
          <w:wAfter w:w="42" w:type="dxa"/>
        </w:trPr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C951F3">
        <w:trPr>
          <w:gridAfter w:val="1"/>
          <w:wAfter w:w="42" w:type="dxa"/>
        </w:trPr>
        <w:tc>
          <w:tcPr>
            <w:tcW w:w="2942" w:type="dxa"/>
            <w:vAlign w:val="center"/>
          </w:tcPr>
          <w:p w:rsidR="00EB666A" w:rsidRPr="003F250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3F250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</w:tcPr>
          <w:p w:rsidR="00EB666A" w:rsidRPr="00C973F9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EB666A" w:rsidRPr="003F250B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C951F3">
        <w:trPr>
          <w:gridAfter w:val="1"/>
          <w:wAfter w:w="42" w:type="dxa"/>
        </w:trPr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2859D9" w:rsidRPr="002859D9" w:rsidTr="00C951F3">
        <w:trPr>
          <w:gridAfter w:val="1"/>
          <w:wAfter w:w="42" w:type="dxa"/>
        </w:trPr>
        <w:tc>
          <w:tcPr>
            <w:tcW w:w="2942" w:type="dxa"/>
          </w:tcPr>
          <w:p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859D9" w:rsidRPr="002859D9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59D9" w:rsidRPr="002859D9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59D9" w:rsidRPr="002859D9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6" w:type="dxa"/>
          </w:tcPr>
          <w:p w:rsidR="002859D9" w:rsidRPr="002859D9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2859D9" w:rsidRPr="002859D9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9D9" w:rsidRPr="002859D9" w:rsidTr="00C951F3">
        <w:trPr>
          <w:gridAfter w:val="1"/>
          <w:wAfter w:w="42" w:type="dxa"/>
        </w:trPr>
        <w:tc>
          <w:tcPr>
            <w:tcW w:w="2942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59D9" w:rsidRPr="002859D9" w:rsidTr="00C951F3">
        <w:trPr>
          <w:gridAfter w:val="1"/>
          <w:wAfter w:w="42" w:type="dxa"/>
        </w:trPr>
        <w:tc>
          <w:tcPr>
            <w:tcW w:w="2942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:rsidTr="00C951F3">
        <w:trPr>
          <w:gridAfter w:val="1"/>
          <w:wAfter w:w="42" w:type="dxa"/>
        </w:trPr>
        <w:tc>
          <w:tcPr>
            <w:tcW w:w="2942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:rsidTr="00C951F3">
        <w:trPr>
          <w:gridAfter w:val="1"/>
          <w:wAfter w:w="42" w:type="dxa"/>
        </w:trPr>
        <w:tc>
          <w:tcPr>
            <w:tcW w:w="2942" w:type="dxa"/>
          </w:tcPr>
          <w:p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859D9" w:rsidRPr="002859D9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59D9" w:rsidRPr="002859D9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59D9" w:rsidRPr="002859D9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6" w:type="dxa"/>
          </w:tcPr>
          <w:p w:rsidR="002859D9" w:rsidRPr="002859D9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2859D9" w:rsidRPr="002859D9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311D" w:rsidRPr="002859D9" w:rsidTr="00C951F3">
        <w:trPr>
          <w:gridAfter w:val="1"/>
          <w:wAfter w:w="42" w:type="dxa"/>
        </w:trPr>
        <w:tc>
          <w:tcPr>
            <w:tcW w:w="2942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9B311D" w:rsidRPr="002859D9" w:rsidTr="00C951F3">
        <w:trPr>
          <w:gridAfter w:val="1"/>
          <w:wAfter w:w="42" w:type="dxa"/>
        </w:trPr>
        <w:tc>
          <w:tcPr>
            <w:tcW w:w="2942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:rsidTr="00C951F3">
        <w:trPr>
          <w:gridAfter w:val="1"/>
          <w:wAfter w:w="42" w:type="dxa"/>
        </w:trPr>
        <w:tc>
          <w:tcPr>
            <w:tcW w:w="2942" w:type="dxa"/>
            <w:vAlign w:val="center"/>
          </w:tcPr>
          <w:p w:rsidR="009B311D" w:rsidRPr="002859D9" w:rsidRDefault="000F7ADC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ทางอ้อมโดย</w:t>
            </w:r>
            <w:r w:rsidR="009B311D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ชลประทีป</w:t>
            </w:r>
          </w:p>
        </w:tc>
        <w:tc>
          <w:tcPr>
            <w:tcW w:w="284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:rsidTr="00C951F3">
        <w:trPr>
          <w:gridAfter w:val="1"/>
          <w:wAfter w:w="42" w:type="dxa"/>
        </w:trPr>
        <w:tc>
          <w:tcPr>
            <w:tcW w:w="2942" w:type="dxa"/>
            <w:vAlign w:val="center"/>
          </w:tcPr>
          <w:p w:rsidR="009B311D" w:rsidRPr="002859D9" w:rsidRDefault="00852C73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 จำกัด</w:t>
            </w:r>
            <w:r w:rsidR="009B311D">
              <w:rPr>
                <w:rFonts w:ascii="Angsana New" w:hAnsi="Angsana New"/>
                <w:b/>
                <w:sz w:val="30"/>
                <w:szCs w:val="30"/>
                <w:cs/>
              </w:rPr>
              <w:t>และบริษัท</w:t>
            </w:r>
          </w:p>
        </w:tc>
        <w:tc>
          <w:tcPr>
            <w:tcW w:w="284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:rsidTr="00C951F3">
        <w:trPr>
          <w:gridAfter w:val="1"/>
          <w:wAfter w:w="42" w:type="dxa"/>
        </w:trPr>
        <w:tc>
          <w:tcPr>
            <w:tcW w:w="2942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97F" w:rsidRPr="00E66787" w:rsidTr="00C951F3">
        <w:tc>
          <w:tcPr>
            <w:tcW w:w="2942" w:type="dxa"/>
          </w:tcPr>
          <w:p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4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:rsidTr="00C951F3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</w:tcPr>
          <w:p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B311D" w:rsidRPr="00E66787" w:rsidTr="00C951F3">
        <w:tc>
          <w:tcPr>
            <w:tcW w:w="2942" w:type="dxa"/>
            <w:tcBorders>
              <w:bottom w:val="single" w:sz="4" w:space="0" w:color="auto"/>
            </w:tcBorders>
          </w:tcPr>
          <w:p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B311D" w:rsidRPr="00E66787" w:rsidRDefault="009B311D" w:rsidP="009B311D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967F4" w:rsidRPr="00AC3902" w:rsidTr="00C951F3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5967F4" w:rsidRPr="00C973F9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gridSpan w:val="2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C951F3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:rsidR="00EB666A" w:rsidRPr="00C973F9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9B311D" w:rsidRDefault="009B311D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:rsidR="004F2806" w:rsidRPr="009B311D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9B311D" w:rsidRDefault="004416F2" w:rsidP="00C25EA7">
      <w:pPr>
        <w:jc w:val="thaiDistribute"/>
        <w:rPr>
          <w:rFonts w:ascii="Angsana New" w:hAnsi="Angsana New"/>
          <w:sz w:val="30"/>
          <w:szCs w:val="30"/>
        </w:rPr>
      </w:pPr>
    </w:p>
    <w:p w:rsidR="009B311D" w:rsidRPr="009B311D" w:rsidRDefault="009B311D" w:rsidP="009B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เริ่มตั้งแต่วันที่ </w:t>
      </w:r>
      <w:r w:rsidR="002E0079" w:rsidRPr="0054366D">
        <w:rPr>
          <w:rFonts w:ascii="Angsana New" w:hAnsi="Angsana New" w:hint="cs"/>
          <w:spacing w:val="2"/>
          <w:sz w:val="30"/>
          <w:szCs w:val="30"/>
        </w:rPr>
        <w:t>1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2E0079" w:rsidRPr="0054366D">
        <w:rPr>
          <w:rFonts w:ascii="Angsana New" w:hAnsi="Angsana New" w:hint="cs"/>
          <w:spacing w:val="2"/>
          <w:sz w:val="30"/>
          <w:szCs w:val="30"/>
        </w:rPr>
        <w:t>2568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26A0B" w:rsidRPr="0054366D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54366D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บริษัทได้ถือปฏิบัติตามมาตรฐานการบัญชี (</w:t>
      </w:r>
      <w:r w:rsidRPr="0054366D">
        <w:rPr>
          <w:rFonts w:ascii="Angsana New" w:hAnsi="Angsana New"/>
          <w:spacing w:val="2"/>
          <w:sz w:val="30"/>
          <w:szCs w:val="30"/>
        </w:rPr>
        <w:t xml:space="preserve">TAS) </w:t>
      </w:r>
      <w:r w:rsidRPr="0054366D">
        <w:rPr>
          <w:rFonts w:ascii="Angsana New" w:hAnsi="Angsana New"/>
          <w:spacing w:val="2"/>
          <w:sz w:val="30"/>
          <w:szCs w:val="30"/>
          <w:cs/>
        </w:rPr>
        <w:t>และมาตรฐานการรายงานทางการเงิน (</w:t>
      </w:r>
      <w:r w:rsidRPr="0054366D">
        <w:rPr>
          <w:rFonts w:ascii="Angsana New" w:hAnsi="Angsana New"/>
          <w:spacing w:val="2"/>
          <w:sz w:val="30"/>
          <w:szCs w:val="30"/>
        </w:rPr>
        <w:t xml:space="preserve">TFRS) </w:t>
      </w:r>
      <w:r w:rsidRPr="0054366D">
        <w:rPr>
          <w:rFonts w:ascii="Angsana New" w:hAnsi="Angsana New"/>
          <w:spacing w:val="2"/>
          <w:sz w:val="30"/>
          <w:szCs w:val="30"/>
          <w:cs/>
        </w:rPr>
        <w:t>หลายฉบับที่ปรับปรุงใหม่โดยสภาวิชาชีพบัญชีซึ่งมีผลบังคับใช้สำหรับรอบระยะเวลาบัญชีที่เริ่มใน</w:t>
      </w:r>
      <w:r w:rsidRPr="009B311D">
        <w:rPr>
          <w:rFonts w:ascii="Angsana New" w:hAnsi="Angsana New"/>
          <w:sz w:val="30"/>
          <w:szCs w:val="30"/>
          <w:cs/>
        </w:rPr>
        <w:t xml:space="preserve">หรือหลังวันที่ </w:t>
      </w:r>
      <w:r w:rsidR="002E0079" w:rsidRPr="002E0079">
        <w:rPr>
          <w:rFonts w:ascii="Angsana New" w:hAnsi="Angsana New" w:hint="cs"/>
          <w:sz w:val="30"/>
          <w:szCs w:val="30"/>
        </w:rPr>
        <w:t>1</w:t>
      </w:r>
      <w:r w:rsidRPr="009B311D">
        <w:rPr>
          <w:rFonts w:ascii="Angsana New" w:hAnsi="Angsana New"/>
          <w:sz w:val="30"/>
          <w:szCs w:val="30"/>
          <w:cs/>
        </w:rPr>
        <w:t xml:space="preserve"> มกราคม </w:t>
      </w:r>
      <w:r w:rsidR="002E0079" w:rsidRPr="002E0079">
        <w:rPr>
          <w:rFonts w:ascii="Angsana New" w:hAnsi="Angsana New" w:hint="cs"/>
          <w:sz w:val="30"/>
          <w:szCs w:val="30"/>
        </w:rPr>
        <w:t>2568</w:t>
      </w:r>
      <w:r w:rsidRPr="009B311D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:rsidR="009B311D" w:rsidRDefault="009B311D" w:rsidP="009B311D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TAS 1 =&gt; </w:t>
      </w:r>
      <w:r>
        <w:rPr>
          <w:rFonts w:ascii="Angsana New" w:hAnsi="Angsana New" w:hint="cs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 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 ๆ</w:t>
      </w:r>
    </w:p>
    <w:p w:rsidR="009B311D" w:rsidRDefault="009B311D" w:rsidP="009B311D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TAS 7, TFRS 7 =&gt; </w:t>
      </w:r>
      <w:r>
        <w:rPr>
          <w:rFonts w:ascii="Angsana New" w:hAnsi="Angsana New" w:hint="cs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>
        <w:rPr>
          <w:rFonts w:ascii="Angsana New" w:hAnsi="Angsana New"/>
          <w:sz w:val="30"/>
          <w:szCs w:val="30"/>
        </w:rPr>
        <w:t xml:space="preserve">(Supplier Finance Agreements “SFA”) </w:t>
      </w:r>
      <w:r>
        <w:rPr>
          <w:rFonts w:ascii="Angsana New" w:hAnsi="Angsana New" w:hint="cs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:rsidR="009B311D" w:rsidRDefault="009B311D" w:rsidP="009B311D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ED54A6">
        <w:rPr>
          <w:rFonts w:ascii="Angsana New" w:hAnsi="Angsana New"/>
          <w:spacing w:val="-4"/>
          <w:sz w:val="30"/>
          <w:szCs w:val="30"/>
        </w:rPr>
        <w:t xml:space="preserve">TFRS 16 =&gt; </w:t>
      </w:r>
      <w:r w:rsidRPr="00ED54A6">
        <w:rPr>
          <w:rFonts w:ascii="Angsana New" w:hAnsi="Angsana New" w:hint="cs"/>
          <w:spacing w:val="-4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</w:t>
      </w:r>
      <w:r>
        <w:rPr>
          <w:rFonts w:ascii="Angsana New" w:hAnsi="Angsana New" w:hint="cs"/>
          <w:sz w:val="30"/>
          <w:szCs w:val="30"/>
          <w:cs/>
        </w:rPr>
        <w:t>การวัดมูลค่าภายหลังสำหรับรายการการขายและเช่ากลับคืน</w:t>
      </w:r>
    </w:p>
    <w:p w:rsidR="009B311D" w:rsidRPr="00852C73" w:rsidRDefault="009B311D" w:rsidP="009B311D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852C73">
        <w:rPr>
          <w:rFonts w:ascii="Angsana New" w:hAnsi="Angsana New"/>
          <w:spacing w:val="-2"/>
          <w:sz w:val="30"/>
          <w:szCs w:val="30"/>
          <w:cs/>
        </w:rPr>
        <w:t xml:space="preserve">ทั้งนี้ </w:t>
      </w:r>
      <w:r w:rsidRPr="00852C73">
        <w:rPr>
          <w:rFonts w:ascii="Angsana New" w:hAnsi="Angsana New"/>
          <w:spacing w:val="-2"/>
          <w:sz w:val="30"/>
          <w:szCs w:val="30"/>
        </w:rPr>
        <w:t xml:space="preserve">TAS </w:t>
      </w:r>
      <w:r w:rsidRPr="00852C73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852C73">
        <w:rPr>
          <w:rFonts w:ascii="Angsana New" w:hAnsi="Angsana New"/>
          <w:spacing w:val="-2"/>
          <w:sz w:val="30"/>
          <w:szCs w:val="30"/>
        </w:rPr>
        <w:t xml:space="preserve">TFRS </w:t>
      </w:r>
      <w:r w:rsidRPr="00852C73">
        <w:rPr>
          <w:rFonts w:ascii="Angsana New" w:hAnsi="Angsana New"/>
          <w:spacing w:val="-2"/>
          <w:sz w:val="30"/>
          <w:szCs w:val="30"/>
          <w:cs/>
        </w:rPr>
        <w:t>ที่มีการปรับปรุงข้างต้นไม่มีผลกระทบที่เป็นสาระสำคัญต่องบการเงิน</w:t>
      </w:r>
      <w:r w:rsidR="00852C73" w:rsidRPr="00852C73">
        <w:rPr>
          <w:rFonts w:ascii="Angsana New" w:hAnsi="Angsana New" w:hint="cs"/>
          <w:spacing w:val="-2"/>
          <w:sz w:val="30"/>
          <w:szCs w:val="30"/>
          <w:cs/>
        </w:rPr>
        <w:t>ระหว่างกาล</w:t>
      </w:r>
      <w:r w:rsidRPr="00852C73">
        <w:rPr>
          <w:rFonts w:ascii="Angsana New" w:hAnsi="Angsana New"/>
          <w:spacing w:val="-2"/>
          <w:sz w:val="30"/>
          <w:szCs w:val="30"/>
          <w:cs/>
        </w:rPr>
        <w:t>ของ</w:t>
      </w:r>
      <w:r w:rsidR="00B50CCE" w:rsidRPr="00852C73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852C73">
        <w:rPr>
          <w:rFonts w:ascii="Angsana New" w:hAnsi="Angsana New"/>
          <w:spacing w:val="-2"/>
          <w:sz w:val="30"/>
          <w:szCs w:val="30"/>
          <w:cs/>
        </w:rPr>
        <w:t>บริษัท</w:t>
      </w:r>
    </w:p>
    <w:p w:rsidR="009B311D" w:rsidRDefault="009B311D" w:rsidP="009B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ED54A6">
        <w:rPr>
          <w:rFonts w:ascii="Angsana New" w:hAnsi="Angsana New" w:hint="cs"/>
          <w:i/>
          <w:iCs/>
          <w:szCs w:val="30"/>
          <w:cs/>
        </w:rPr>
        <w:t>มีสาระ</w:t>
      </w:r>
      <w:r w:rsidRPr="00C16FAD">
        <w:rPr>
          <w:rFonts w:ascii="Angsana New" w:hAnsi="Angsana New"/>
          <w:i/>
          <w:iCs/>
          <w:szCs w:val="30"/>
          <w:cs/>
        </w:rPr>
        <w:t>สำคัญ</w:t>
      </w:r>
    </w:p>
    <w:p w:rsidR="00292624" w:rsidRPr="009B311D" w:rsidRDefault="00292624" w:rsidP="00292624">
      <w:pPr>
        <w:pStyle w:val="NoSpacing"/>
        <w:rPr>
          <w:rFonts w:ascii="Angsana New" w:hAnsi="Angsana New"/>
          <w:szCs w:val="30"/>
        </w:rPr>
      </w:pPr>
    </w:p>
    <w:p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</w:t>
      </w:r>
      <w:r w:rsidR="00ED54A6">
        <w:rPr>
          <w:rFonts w:ascii="Angsana New" w:hAnsi="Angsana New" w:hint="cs"/>
          <w:sz w:val="30"/>
          <w:szCs w:val="30"/>
          <w:cs/>
        </w:rPr>
        <w:t>มีสาระ</w:t>
      </w:r>
      <w:r>
        <w:rPr>
          <w:rFonts w:ascii="Angsana New" w:hAnsi="Angsana New" w:hint="cs"/>
          <w:sz w:val="30"/>
          <w:szCs w:val="30"/>
          <w:cs/>
        </w:rPr>
        <w:t>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>ต่าง</w:t>
      </w:r>
      <w:r w:rsidR="00610832">
        <w:rPr>
          <w:rFonts w:ascii="Angsana New" w:hAnsi="Angsana New" w:hint="cs"/>
          <w:sz w:val="30"/>
          <w:szCs w:val="30"/>
          <w:cs/>
        </w:rPr>
        <w:t xml:space="preserve"> </w:t>
      </w:r>
      <w:r w:rsidR="0098656A">
        <w:rPr>
          <w:rFonts w:ascii="Angsana New" w:hAnsi="Angsana New" w:hint="cs"/>
          <w:sz w:val="30"/>
          <w:szCs w:val="30"/>
          <w:cs/>
        </w:rPr>
        <w:t xml:space="preserve">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ข้อมูลทางการเงินระหว่างกาลสำหรับงวดสามเดือนสิ้นสุดวันที่ </w:t>
      </w:r>
      <w:r w:rsidR="00DB16BA" w:rsidRPr="00DB16B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610832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 w:rsidRPr="00DB16BA">
        <w:rPr>
          <w:rFonts w:ascii="Angsana New" w:hAnsi="Angsana New" w:hint="cs"/>
          <w:sz w:val="30"/>
          <w:szCs w:val="30"/>
        </w:rPr>
        <w:t>256</w:t>
      </w:r>
      <w:r w:rsidR="00610832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610832">
        <w:rPr>
          <w:rFonts w:ascii="Angsana New" w:hAnsi="Angsana New"/>
          <w:sz w:val="30"/>
          <w:szCs w:val="30"/>
        </w:rPr>
        <w:t>7</w:t>
      </w:r>
      <w:r w:rsidR="00F51464">
        <w:rPr>
          <w:rFonts w:ascii="Angsana New" w:hAnsi="Angsana New"/>
          <w:sz w:val="30"/>
          <w:szCs w:val="30"/>
        </w:rPr>
        <w:t xml:space="preserve"> 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 xml:space="preserve">ยกเว้นเรื่องเกี่ยวกับการนำ </w:t>
      </w:r>
      <w:r w:rsidR="00635D34" w:rsidRPr="002621DF">
        <w:rPr>
          <w:rFonts w:ascii="Angsana New" w:hAnsi="Angsana New"/>
          <w:spacing w:val="-4"/>
          <w:sz w:val="30"/>
          <w:szCs w:val="30"/>
        </w:rPr>
        <w:t xml:space="preserve">TAS </w:t>
      </w:r>
      <w:r w:rsidR="00635D3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635D34" w:rsidRPr="002621DF">
        <w:rPr>
          <w:rFonts w:ascii="Angsana New" w:hAnsi="Angsana New"/>
          <w:spacing w:val="-4"/>
          <w:sz w:val="30"/>
          <w:szCs w:val="30"/>
        </w:rPr>
        <w:t xml:space="preserve">TFRS 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>ที่ปรับปรุงใหม่ตามที่กล่าว</w:t>
      </w:r>
      <w:r w:rsidR="00635D34">
        <w:rPr>
          <w:rFonts w:ascii="Angsana New" w:hAnsi="Angsana New" w:hint="cs"/>
          <w:spacing w:val="-4"/>
          <w:sz w:val="30"/>
          <w:szCs w:val="30"/>
          <w:cs/>
        </w:rPr>
        <w:t>ข้างต้น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>มาเริ่มถือปฏิบัติซึ่งไม่มีผลกระทบที่เป็นสาระสำคัญ</w:t>
      </w:r>
    </w:p>
    <w:p w:rsidR="00D12E93" w:rsidRDefault="0067039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มีนาคม </w:t>
      </w:r>
      <w:r w:rsidR="00610832">
        <w:rPr>
          <w:rFonts w:ascii="Angsana New" w:hAnsi="Angsana New"/>
          <w:sz w:val="30"/>
          <w:szCs w:val="30"/>
        </w:rPr>
        <w:t>2568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610832">
        <w:rPr>
          <w:rFonts w:ascii="Angsana New" w:hAnsi="Angsana New"/>
          <w:sz w:val="30"/>
          <w:szCs w:val="30"/>
        </w:rPr>
        <w:t xml:space="preserve">2567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57" w:type="dxa"/>
        <w:tblInd w:w="-4" w:type="dxa"/>
        <w:tblLayout w:type="fixed"/>
        <w:tblLook w:val="0000"/>
      </w:tblPr>
      <w:tblGrid>
        <w:gridCol w:w="3798"/>
        <w:gridCol w:w="1276"/>
        <w:gridCol w:w="284"/>
        <w:gridCol w:w="1276"/>
        <w:gridCol w:w="283"/>
        <w:gridCol w:w="1278"/>
        <w:gridCol w:w="285"/>
        <w:gridCol w:w="1277"/>
      </w:tblGrid>
      <w:tr w:rsidR="00A82EA3" w:rsidRPr="0013700D" w:rsidTr="00073C1F">
        <w:trPr>
          <w:cantSplit/>
        </w:trPr>
        <w:tc>
          <w:tcPr>
            <w:tcW w:w="3798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9" w:type="dxa"/>
            <w:gridSpan w:val="7"/>
            <w:tcBorders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:rsidTr="00073C1F">
        <w:trPr>
          <w:cantSplit/>
        </w:trPr>
        <w:tc>
          <w:tcPr>
            <w:tcW w:w="3798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832" w:rsidRPr="0013700D" w:rsidTr="00073C1F">
        <w:trPr>
          <w:cantSplit/>
        </w:trPr>
        <w:tc>
          <w:tcPr>
            <w:tcW w:w="3798" w:type="dxa"/>
          </w:tcPr>
          <w:p w:rsidR="00610832" w:rsidRPr="0013700D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610832" w:rsidRPr="0013700D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7572" w:rsidRPr="0013700D" w:rsidTr="00073C1F">
        <w:trPr>
          <w:cantSplit/>
        </w:trPr>
        <w:tc>
          <w:tcPr>
            <w:tcW w:w="3798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097572" w:rsidRPr="007E77D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0ABA" w:rsidRPr="0013700D" w:rsidTr="00073C1F">
        <w:trPr>
          <w:cantSplit/>
        </w:trPr>
        <w:tc>
          <w:tcPr>
            <w:tcW w:w="3798" w:type="dxa"/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:rsidR="007F0ABA" w:rsidRPr="00471751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38,353</w:t>
            </w:r>
          </w:p>
        </w:tc>
        <w:tc>
          <w:tcPr>
            <w:tcW w:w="285" w:type="dxa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7F0ABA" w:rsidRPr="001B66C5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34,454</w:t>
            </w:r>
          </w:p>
        </w:tc>
      </w:tr>
      <w:tr w:rsidR="007F0ABA" w:rsidRPr="0013700D" w:rsidTr="00073C1F">
        <w:trPr>
          <w:cantSplit/>
        </w:trPr>
        <w:tc>
          <w:tcPr>
            <w:tcW w:w="3798" w:type="dxa"/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F0ABA" w:rsidRPr="0013700D" w:rsidRDefault="007F0ABA" w:rsidP="007F0A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471751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3,396</w:t>
            </w:r>
          </w:p>
        </w:tc>
        <w:tc>
          <w:tcPr>
            <w:tcW w:w="285" w:type="dxa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1B66C5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3,388</w:t>
            </w:r>
          </w:p>
        </w:tc>
      </w:tr>
      <w:tr w:rsidR="007F0ABA" w:rsidRPr="0013700D" w:rsidTr="00073C1F">
        <w:trPr>
          <w:cantSplit/>
        </w:trPr>
        <w:tc>
          <w:tcPr>
            <w:tcW w:w="3798" w:type="dxa"/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F0ABA" w:rsidRPr="0013700D" w:rsidRDefault="007F0ABA" w:rsidP="007F0A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471751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17,463</w:t>
            </w:r>
          </w:p>
        </w:tc>
        <w:tc>
          <w:tcPr>
            <w:tcW w:w="285" w:type="dxa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1B66C5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17,962</w:t>
            </w:r>
          </w:p>
        </w:tc>
      </w:tr>
      <w:tr w:rsidR="007F0ABA" w:rsidRPr="0013700D" w:rsidTr="00073C1F">
        <w:trPr>
          <w:cantSplit/>
        </w:trPr>
        <w:tc>
          <w:tcPr>
            <w:tcW w:w="3798" w:type="dxa"/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F0ABA" w:rsidRPr="0013700D" w:rsidRDefault="007F0ABA" w:rsidP="007F0A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BA" w:rsidRPr="00471751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</w:t>
            </w:r>
          </w:p>
        </w:tc>
        <w:tc>
          <w:tcPr>
            <w:tcW w:w="285" w:type="dxa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1B66C5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7F0ABA" w:rsidRPr="0013700D" w:rsidTr="00073C1F">
        <w:trPr>
          <w:cantSplit/>
        </w:trPr>
        <w:tc>
          <w:tcPr>
            <w:tcW w:w="3798" w:type="dxa"/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7F0ABA" w:rsidRPr="00471751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44,607</w:t>
            </w:r>
          </w:p>
        </w:tc>
        <w:tc>
          <w:tcPr>
            <w:tcW w:w="285" w:type="dxa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7F0ABA" w:rsidRPr="001B66C5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43,601</w:t>
            </w:r>
          </w:p>
        </w:tc>
      </w:tr>
      <w:tr w:rsidR="007F0ABA" w:rsidRPr="0013700D" w:rsidTr="00073C1F">
        <w:trPr>
          <w:cantSplit/>
        </w:trPr>
        <w:tc>
          <w:tcPr>
            <w:tcW w:w="3798" w:type="dxa"/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471751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2,216</w:t>
            </w:r>
          </w:p>
        </w:tc>
        <w:tc>
          <w:tcPr>
            <w:tcW w:w="285" w:type="dxa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1B66C5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7F0ABA" w:rsidRPr="0013700D" w:rsidTr="00073C1F">
        <w:trPr>
          <w:cantSplit/>
        </w:trPr>
        <w:tc>
          <w:tcPr>
            <w:tcW w:w="3798" w:type="dxa"/>
          </w:tcPr>
          <w:p w:rsidR="007F0ABA" w:rsidRPr="00293A18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471751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5" w:type="dxa"/>
          </w:tcPr>
          <w:p w:rsidR="007F0ABA" w:rsidRPr="00293A18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1B66C5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7F0ABA" w:rsidRPr="0013700D" w:rsidTr="00073C1F">
        <w:trPr>
          <w:cantSplit/>
        </w:trPr>
        <w:tc>
          <w:tcPr>
            <w:tcW w:w="3798" w:type="dxa"/>
          </w:tcPr>
          <w:p w:rsidR="007F0ABA" w:rsidRPr="00AB54B5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7F0ABA" w:rsidRPr="00471751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7F0ABA" w:rsidRPr="007E77D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7F0ABA" w:rsidRPr="007E77D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ABA" w:rsidRPr="0013700D" w:rsidTr="00073C1F">
        <w:trPr>
          <w:cantSplit/>
        </w:trPr>
        <w:tc>
          <w:tcPr>
            <w:tcW w:w="3798" w:type="dxa"/>
          </w:tcPr>
          <w:p w:rsidR="007F0ABA" w:rsidRPr="00AB54B5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F0ABA" w:rsidRPr="0032537B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F0ABA" w:rsidRPr="0032537B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7F0ABA" w:rsidRPr="0032537B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85" w:type="dxa"/>
          </w:tcPr>
          <w:p w:rsidR="007F0ABA" w:rsidRPr="0032537B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7F0ABA" w:rsidRPr="0032537B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537B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7F0ABA" w:rsidRPr="0013700D" w:rsidTr="00073C1F">
        <w:trPr>
          <w:cantSplit/>
        </w:trPr>
        <w:tc>
          <w:tcPr>
            <w:tcW w:w="3798" w:type="dxa"/>
          </w:tcPr>
          <w:p w:rsidR="007F0ABA" w:rsidRPr="00AB54B5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F0ABA" w:rsidRPr="0032537B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F0ABA" w:rsidRPr="0032537B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32537B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85" w:type="dxa"/>
          </w:tcPr>
          <w:p w:rsidR="007F0ABA" w:rsidRPr="0032537B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F0ABA" w:rsidRPr="0032537B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537B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7F0ABA" w:rsidTr="00073C1F">
        <w:tblPrEx>
          <w:tblLook w:val="04A0"/>
        </w:tblPrEx>
        <w:trPr>
          <w:cantSplit/>
        </w:trPr>
        <w:tc>
          <w:tcPr>
            <w:tcW w:w="3798" w:type="dxa"/>
          </w:tcPr>
          <w:p w:rsidR="007F0ABA" w:rsidRDefault="007F0ABA" w:rsidP="007F0ABA">
            <w:pPr>
              <w:tabs>
                <w:tab w:val="clear" w:pos="227"/>
                <w:tab w:val="clear" w:pos="454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F0ABA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7F0ABA" w:rsidRDefault="007F0ABA" w:rsidP="007F0AB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F0ABA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7F0ABA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7F0ABA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:rsidR="007F0ABA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7F0ABA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7F0ABA" w:rsidRPr="0013700D" w:rsidTr="00852C73">
        <w:trPr>
          <w:cantSplit/>
        </w:trPr>
        <w:tc>
          <w:tcPr>
            <w:tcW w:w="3798" w:type="dxa"/>
          </w:tcPr>
          <w:p w:rsidR="007F0ABA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F0ABA" w:rsidRPr="0013700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F0ABA" w:rsidRPr="0013700D" w:rsidRDefault="007F0ABA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7F0ABA" w:rsidRPr="00471751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7F0ABA" w:rsidRPr="007E77DD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7F0ABA" w:rsidRPr="00471751" w:rsidRDefault="007F0ABA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C73" w:rsidRPr="0013700D" w:rsidTr="00852C73">
        <w:trPr>
          <w:cantSplit/>
        </w:trPr>
        <w:tc>
          <w:tcPr>
            <w:tcW w:w="3798" w:type="dxa"/>
          </w:tcPr>
          <w:p w:rsidR="00852C73" w:rsidRPr="00852C73" w:rsidRDefault="00852C73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52C7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ได้จากการให้เช่า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52C73" w:rsidRPr="00471751" w:rsidRDefault="00852C73" w:rsidP="0085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4" w:type="dxa"/>
          </w:tcPr>
          <w:p w:rsidR="00852C73" w:rsidRPr="0013700D" w:rsidRDefault="00852C73" w:rsidP="000C6D9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52C73" w:rsidRPr="0013700D" w:rsidRDefault="00852C73" w:rsidP="000C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52C73" w:rsidRPr="0013700D" w:rsidRDefault="00852C73" w:rsidP="000C6D9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852C73" w:rsidRPr="00471751" w:rsidRDefault="00852C73" w:rsidP="000C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5" w:type="dxa"/>
          </w:tcPr>
          <w:p w:rsidR="00852C73" w:rsidRPr="007E77DD" w:rsidRDefault="00852C73" w:rsidP="000C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852C73" w:rsidRPr="0032537B" w:rsidRDefault="00852C73" w:rsidP="000C6D9C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C73" w:rsidRPr="0013700D" w:rsidTr="00852C73">
        <w:trPr>
          <w:cantSplit/>
        </w:trPr>
        <w:tc>
          <w:tcPr>
            <w:tcW w:w="3798" w:type="dxa"/>
          </w:tcPr>
          <w:p w:rsidR="00852C73" w:rsidRDefault="00852C73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52C73" w:rsidRPr="00471751" w:rsidRDefault="00852C73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  <w:tc>
          <w:tcPr>
            <w:tcW w:w="284" w:type="dxa"/>
          </w:tcPr>
          <w:p w:rsidR="00852C73" w:rsidRPr="0013700D" w:rsidRDefault="00852C73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52C73" w:rsidRPr="0013700D" w:rsidRDefault="00852C73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52C73" w:rsidRPr="0013700D" w:rsidRDefault="00852C73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852C73" w:rsidRPr="00471751" w:rsidRDefault="00852C73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  <w:tc>
          <w:tcPr>
            <w:tcW w:w="285" w:type="dxa"/>
          </w:tcPr>
          <w:p w:rsidR="00852C73" w:rsidRPr="007E77DD" w:rsidRDefault="00852C73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852C73" w:rsidRPr="0032537B" w:rsidRDefault="00852C73" w:rsidP="007F0ABA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C73" w:rsidRPr="0013700D" w:rsidTr="00073C1F">
        <w:trPr>
          <w:cantSplit/>
        </w:trPr>
        <w:tc>
          <w:tcPr>
            <w:tcW w:w="3798" w:type="dxa"/>
          </w:tcPr>
          <w:p w:rsidR="00852C73" w:rsidRDefault="00852C73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52C73" w:rsidRPr="00471751" w:rsidRDefault="00852C73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852C73" w:rsidRPr="0013700D" w:rsidRDefault="00852C73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52C73" w:rsidRPr="0013700D" w:rsidRDefault="00852C73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52C73" w:rsidRPr="0013700D" w:rsidRDefault="00852C73" w:rsidP="007F0A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852C73" w:rsidRPr="00471751" w:rsidRDefault="00852C73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5" w:type="dxa"/>
          </w:tcPr>
          <w:p w:rsidR="00852C73" w:rsidRPr="007E77DD" w:rsidRDefault="00852C73" w:rsidP="007F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852C73" w:rsidRPr="0032537B" w:rsidRDefault="00852C73" w:rsidP="007F0ABA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973F9" w:rsidRDefault="00C973F9">
      <w:pPr>
        <w:rPr>
          <w:rFonts w:ascii="Angsana New" w:hAnsi="Angsana New"/>
          <w:sz w:val="32"/>
          <w:szCs w:val="32"/>
        </w:rPr>
      </w:pPr>
    </w:p>
    <w:p w:rsidR="00471751" w:rsidRDefault="00471751">
      <w:pPr>
        <w:rPr>
          <w:rFonts w:ascii="Angsana New" w:hAnsi="Angsana New"/>
          <w:sz w:val="32"/>
          <w:szCs w:val="32"/>
        </w:rPr>
      </w:pPr>
    </w:p>
    <w:p w:rsidR="00471751" w:rsidRDefault="00471751">
      <w:pPr>
        <w:rPr>
          <w:rFonts w:ascii="Angsana New" w:hAnsi="Angsana New"/>
          <w:sz w:val="32"/>
          <w:szCs w:val="32"/>
        </w:rPr>
      </w:pPr>
    </w:p>
    <w:p w:rsidR="00670399" w:rsidRDefault="00670399">
      <w:pPr>
        <w:rPr>
          <w:rFonts w:ascii="Angsana New" w:hAnsi="Angsana New"/>
          <w:sz w:val="32"/>
          <w:szCs w:val="32"/>
        </w:rPr>
      </w:pPr>
    </w:p>
    <w:p w:rsidR="00B50CCE" w:rsidRDefault="00B50CCE">
      <w:pPr>
        <w:rPr>
          <w:rFonts w:ascii="Angsana New" w:hAnsi="Angsana New"/>
          <w:sz w:val="32"/>
          <w:szCs w:val="32"/>
        </w:rPr>
      </w:pPr>
    </w:p>
    <w:p w:rsidR="00B50CCE" w:rsidRDefault="00B50CCE">
      <w:pPr>
        <w:rPr>
          <w:rFonts w:ascii="Angsana New" w:hAnsi="Angsana New"/>
          <w:sz w:val="32"/>
          <w:szCs w:val="32"/>
        </w:rPr>
      </w:pPr>
    </w:p>
    <w:tbl>
      <w:tblPr>
        <w:tblW w:w="9753" w:type="dxa"/>
        <w:tblInd w:w="-4" w:type="dxa"/>
        <w:tblLayout w:type="fixed"/>
        <w:tblLook w:val="0000"/>
      </w:tblPr>
      <w:tblGrid>
        <w:gridCol w:w="3798"/>
        <w:gridCol w:w="1276"/>
        <w:gridCol w:w="284"/>
        <w:gridCol w:w="1275"/>
        <w:gridCol w:w="283"/>
        <w:gridCol w:w="1276"/>
        <w:gridCol w:w="285"/>
        <w:gridCol w:w="1276"/>
      </w:tblGrid>
      <w:tr w:rsidR="00E55B20" w:rsidRPr="00E24209" w:rsidTr="00066A8D">
        <w:trPr>
          <w:cantSplit/>
        </w:trPr>
        <w:tc>
          <w:tcPr>
            <w:tcW w:w="3798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:rsidTr="00066A8D">
        <w:trPr>
          <w:cantSplit/>
        </w:trPr>
        <w:tc>
          <w:tcPr>
            <w:tcW w:w="3798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10832" w:rsidRPr="00F51F88" w:rsidTr="00066A8D">
        <w:trPr>
          <w:cantSplit/>
        </w:trPr>
        <w:tc>
          <w:tcPr>
            <w:tcW w:w="3798" w:type="dxa"/>
          </w:tcPr>
          <w:p w:rsidR="00610832" w:rsidRPr="00E9777E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610832" w:rsidRPr="00F51F88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7572" w:rsidRPr="00B14380" w:rsidTr="00066A8D">
        <w:trPr>
          <w:cantSplit/>
        </w:trPr>
        <w:tc>
          <w:tcPr>
            <w:tcW w:w="3798" w:type="dxa"/>
          </w:tcPr>
          <w:p w:rsidR="00097572" w:rsidRPr="004A2990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71CC1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97572" w:rsidRPr="00610832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610832" w:rsidRPr="00B14380" w:rsidTr="00066A8D">
        <w:trPr>
          <w:cantSplit/>
        </w:trPr>
        <w:tc>
          <w:tcPr>
            <w:tcW w:w="3798" w:type="dxa"/>
          </w:tcPr>
          <w:p w:rsidR="00610832" w:rsidRPr="005373A3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10832" w:rsidRPr="0023380A" w:rsidRDefault="007F0ABA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84" w:type="dxa"/>
          </w:tcPr>
          <w:p w:rsidR="00610832" w:rsidRPr="00B14380" w:rsidRDefault="00610832" w:rsidP="0061083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10832" w:rsidRPr="00D34786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83" w:type="dxa"/>
          </w:tcPr>
          <w:p w:rsidR="00610832" w:rsidRPr="00B14380" w:rsidRDefault="00610832" w:rsidP="0061083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10832" w:rsidRPr="00124A4B" w:rsidRDefault="009E31F1" w:rsidP="009E31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551</w:t>
            </w:r>
          </w:p>
        </w:tc>
        <w:tc>
          <w:tcPr>
            <w:tcW w:w="285" w:type="dxa"/>
          </w:tcPr>
          <w:p w:rsidR="00610832" w:rsidRPr="00B14380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10832" w:rsidRPr="00353030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FC6653" w:rsidRPr="00B14380" w:rsidTr="00066A8D">
        <w:trPr>
          <w:cantSplit/>
        </w:trPr>
        <w:tc>
          <w:tcPr>
            <w:tcW w:w="3798" w:type="dxa"/>
          </w:tcPr>
          <w:p w:rsidR="00FC6653" w:rsidRPr="005373A3" w:rsidRDefault="00FC6653" w:rsidP="0006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C6653" w:rsidRPr="0023380A" w:rsidRDefault="00066A8D" w:rsidP="00FC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450</w:t>
            </w:r>
          </w:p>
        </w:tc>
        <w:tc>
          <w:tcPr>
            <w:tcW w:w="284" w:type="dxa"/>
          </w:tcPr>
          <w:p w:rsidR="00FC6653" w:rsidRPr="00EA5359" w:rsidRDefault="00FC6653" w:rsidP="00FC66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C6653" w:rsidRPr="002B070B" w:rsidRDefault="00FC6653" w:rsidP="00FC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83" w:type="dxa"/>
          </w:tcPr>
          <w:p w:rsidR="00FC6653" w:rsidRPr="00EA5359" w:rsidRDefault="00FC6653" w:rsidP="00FC66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FC6653" w:rsidRPr="00FC6653" w:rsidRDefault="001E47ED" w:rsidP="0012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5" w:type="dxa"/>
          </w:tcPr>
          <w:p w:rsidR="00FC6653" w:rsidRPr="00EA5359" w:rsidRDefault="00FC6653" w:rsidP="00FC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C6653" w:rsidRPr="00315936" w:rsidRDefault="00FC6653" w:rsidP="00FC6653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066A8D" w:rsidRPr="00B14380" w:rsidTr="00066A8D">
        <w:trPr>
          <w:cantSplit/>
        </w:trPr>
        <w:tc>
          <w:tcPr>
            <w:tcW w:w="3798" w:type="dxa"/>
          </w:tcPr>
          <w:p w:rsidR="00066A8D" w:rsidRPr="00F37565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23380A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:rsidR="00066A8D" w:rsidRPr="00EA5359" w:rsidRDefault="00066A8D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66A8D" w:rsidRPr="00DD2DCB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:rsidR="00066A8D" w:rsidRPr="00EA5359" w:rsidRDefault="00066A8D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471751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52C7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</w:tcPr>
          <w:p w:rsidR="00066A8D" w:rsidRPr="00EA5359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DD2DCB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066A8D" w:rsidRPr="00B14380" w:rsidTr="00066A8D">
        <w:trPr>
          <w:cantSplit/>
        </w:trPr>
        <w:tc>
          <w:tcPr>
            <w:tcW w:w="3798" w:type="dxa"/>
          </w:tcPr>
          <w:p w:rsidR="00066A8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495</w:t>
            </w:r>
          </w:p>
        </w:tc>
        <w:tc>
          <w:tcPr>
            <w:tcW w:w="284" w:type="dxa"/>
          </w:tcPr>
          <w:p w:rsidR="00066A8D" w:rsidRPr="00EA5359" w:rsidRDefault="00066A8D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66A8D" w:rsidRDefault="00066A8D" w:rsidP="009F4324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66A8D" w:rsidRPr="00EA5359" w:rsidRDefault="00066A8D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495</w:t>
            </w:r>
          </w:p>
        </w:tc>
        <w:tc>
          <w:tcPr>
            <w:tcW w:w="285" w:type="dxa"/>
          </w:tcPr>
          <w:p w:rsidR="00066A8D" w:rsidRPr="00EA5359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Default="00066A8D" w:rsidP="009F4324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6A8D" w:rsidRPr="00B14380" w:rsidTr="00066A8D">
        <w:trPr>
          <w:cantSplit/>
        </w:trPr>
        <w:tc>
          <w:tcPr>
            <w:tcW w:w="3798" w:type="dxa"/>
          </w:tcPr>
          <w:p w:rsidR="00066A8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23380A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21,531</w:t>
            </w:r>
          </w:p>
        </w:tc>
        <w:tc>
          <w:tcPr>
            <w:tcW w:w="284" w:type="dxa"/>
          </w:tcPr>
          <w:p w:rsidR="00066A8D" w:rsidRPr="00B14380" w:rsidRDefault="00066A8D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66A8D" w:rsidRPr="002B070B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23,358</w:t>
            </w:r>
          </w:p>
        </w:tc>
        <w:tc>
          <w:tcPr>
            <w:tcW w:w="283" w:type="dxa"/>
          </w:tcPr>
          <w:p w:rsidR="00066A8D" w:rsidRPr="00B14380" w:rsidRDefault="00066A8D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471751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,369</w:t>
            </w:r>
          </w:p>
        </w:tc>
        <w:tc>
          <w:tcPr>
            <w:tcW w:w="285" w:type="dxa"/>
          </w:tcPr>
          <w:p w:rsidR="00066A8D" w:rsidRPr="007E77D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7E77D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18,518</w:t>
            </w:r>
          </w:p>
        </w:tc>
      </w:tr>
      <w:tr w:rsidR="00066A8D" w:rsidRPr="00B14380" w:rsidTr="00066A8D">
        <w:trPr>
          <w:cantSplit/>
        </w:trPr>
        <w:tc>
          <w:tcPr>
            <w:tcW w:w="3798" w:type="dxa"/>
          </w:tcPr>
          <w:p w:rsidR="00066A8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23380A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4" w:type="dxa"/>
          </w:tcPr>
          <w:p w:rsidR="00066A8D" w:rsidRPr="0066040A" w:rsidRDefault="00066A8D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66A8D" w:rsidRPr="00103454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  <w:tc>
          <w:tcPr>
            <w:tcW w:w="283" w:type="dxa"/>
          </w:tcPr>
          <w:p w:rsidR="00066A8D" w:rsidRPr="0066040A" w:rsidRDefault="00066A8D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471751" w:rsidRDefault="001E47E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5" w:type="dxa"/>
          </w:tcPr>
          <w:p w:rsidR="00066A8D" w:rsidRPr="007E77D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7E77D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852C73" w:rsidRPr="00B14380" w:rsidTr="00066A8D">
        <w:trPr>
          <w:cantSplit/>
        </w:trPr>
        <w:tc>
          <w:tcPr>
            <w:tcW w:w="3798" w:type="dxa"/>
          </w:tcPr>
          <w:p w:rsidR="00852C73" w:rsidRDefault="00852C73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เงินปันผลจ่ายหรือประกาศจ่าย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52C73" w:rsidRPr="00103454" w:rsidRDefault="00852C73" w:rsidP="000C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</w:p>
        </w:tc>
        <w:tc>
          <w:tcPr>
            <w:tcW w:w="284" w:type="dxa"/>
          </w:tcPr>
          <w:p w:rsidR="00852C73" w:rsidRPr="0066040A" w:rsidRDefault="00852C73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52C73" w:rsidRPr="00103454" w:rsidRDefault="00852C73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3" w:type="dxa"/>
          </w:tcPr>
          <w:p w:rsidR="00852C73" w:rsidRPr="0066040A" w:rsidRDefault="00852C73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52C73" w:rsidRPr="00FC6653" w:rsidRDefault="00852C73" w:rsidP="00FC6653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852C73" w:rsidRPr="007E77DD" w:rsidRDefault="00852C73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52C73" w:rsidRPr="00315936" w:rsidRDefault="00852C73" w:rsidP="00315936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593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066A8D" w:rsidRPr="00B14380" w:rsidTr="00066A8D">
        <w:trPr>
          <w:cantSplit/>
        </w:trPr>
        <w:tc>
          <w:tcPr>
            <w:tcW w:w="3798" w:type="dxa"/>
          </w:tcPr>
          <w:p w:rsidR="00066A8D" w:rsidRPr="00293A18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23380A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84" w:type="dxa"/>
          </w:tcPr>
          <w:p w:rsidR="00066A8D" w:rsidRPr="0013700D" w:rsidRDefault="00066A8D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66A8D" w:rsidRPr="00103454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3" w:type="dxa"/>
          </w:tcPr>
          <w:p w:rsidR="00066A8D" w:rsidRPr="0013700D" w:rsidRDefault="00066A8D" w:rsidP="0031593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471751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396</w:t>
            </w:r>
          </w:p>
        </w:tc>
        <w:tc>
          <w:tcPr>
            <w:tcW w:w="285" w:type="dxa"/>
          </w:tcPr>
          <w:p w:rsidR="00066A8D" w:rsidRPr="007E77D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7E77DD" w:rsidRDefault="00066A8D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066A8D" w:rsidRPr="00B14380" w:rsidTr="00066A8D">
        <w:trPr>
          <w:cantSplit/>
        </w:trPr>
        <w:tc>
          <w:tcPr>
            <w:tcW w:w="3798" w:type="dxa"/>
          </w:tcPr>
          <w:p w:rsidR="00066A8D" w:rsidRPr="00AB54B5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:rsidR="00066A8D" w:rsidRPr="0023380A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66A8D" w:rsidRPr="0013700D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66A8D" w:rsidRPr="007E77DD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66A8D" w:rsidRPr="0013700D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66A8D" w:rsidRPr="00471751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066A8D" w:rsidRPr="007E77DD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66A8D" w:rsidRPr="007E77DD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A8D" w:rsidRPr="00B14380" w:rsidTr="00066A8D">
        <w:trPr>
          <w:cantSplit/>
        </w:trPr>
        <w:tc>
          <w:tcPr>
            <w:tcW w:w="3798" w:type="dxa"/>
          </w:tcPr>
          <w:p w:rsidR="00066A8D" w:rsidRPr="00AB54B5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23380A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</w:tcPr>
          <w:p w:rsidR="00066A8D" w:rsidRPr="0013700D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66A8D" w:rsidRPr="008E4C34" w:rsidRDefault="00066A8D" w:rsidP="008E4C34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66A8D" w:rsidRPr="0013700D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471751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</w:p>
        </w:tc>
        <w:tc>
          <w:tcPr>
            <w:tcW w:w="285" w:type="dxa"/>
          </w:tcPr>
          <w:p w:rsidR="00066A8D" w:rsidRPr="007E77DD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8E4C34" w:rsidRDefault="00066A8D" w:rsidP="008E4C34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C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066A8D" w:rsidRPr="00B14380" w:rsidTr="00066A8D">
        <w:trPr>
          <w:cantSplit/>
        </w:trPr>
        <w:tc>
          <w:tcPr>
            <w:tcW w:w="3798" w:type="dxa"/>
          </w:tcPr>
          <w:p w:rsidR="00066A8D" w:rsidRPr="00AB54B5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23380A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84" w:type="dxa"/>
          </w:tcPr>
          <w:p w:rsidR="00066A8D" w:rsidRPr="0013700D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66A8D" w:rsidRPr="0023380A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83" w:type="dxa"/>
          </w:tcPr>
          <w:p w:rsidR="00066A8D" w:rsidRPr="0013700D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471751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157</w:t>
            </w:r>
          </w:p>
        </w:tc>
        <w:tc>
          <w:tcPr>
            <w:tcW w:w="285" w:type="dxa"/>
          </w:tcPr>
          <w:p w:rsidR="00066A8D" w:rsidRPr="007E77DD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6A8D" w:rsidRPr="00471751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066A8D" w:rsidRPr="00B14380" w:rsidTr="00066A8D">
        <w:trPr>
          <w:cantSplit/>
        </w:trPr>
        <w:tc>
          <w:tcPr>
            <w:tcW w:w="3798" w:type="dxa"/>
          </w:tcPr>
          <w:p w:rsidR="00066A8D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066A8D" w:rsidRPr="00DB16BA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66A8D" w:rsidRPr="00B14380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66A8D" w:rsidRPr="00097572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66A8D" w:rsidRPr="00B14380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66A8D" w:rsidRPr="00DB16BA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066A8D" w:rsidRPr="00B14380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66A8D" w:rsidRPr="00097572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66A8D" w:rsidRPr="00B14380" w:rsidTr="00EA2966">
        <w:trPr>
          <w:cantSplit/>
        </w:trPr>
        <w:tc>
          <w:tcPr>
            <w:tcW w:w="3798" w:type="dxa"/>
          </w:tcPr>
          <w:p w:rsidR="00066A8D" w:rsidRDefault="00E41061" w:rsidP="00E4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- </w:t>
            </w:r>
            <w:r w:rsidR="00066A8D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:rsidR="00066A8D" w:rsidRPr="0023380A" w:rsidRDefault="00EA2966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11,586</w:t>
            </w:r>
          </w:p>
        </w:tc>
        <w:tc>
          <w:tcPr>
            <w:tcW w:w="284" w:type="dxa"/>
            <w:shd w:val="clear" w:color="auto" w:fill="auto"/>
          </w:tcPr>
          <w:p w:rsidR="00066A8D" w:rsidRPr="006E327A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066A8D" w:rsidRPr="003C404F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10,717</w:t>
            </w:r>
          </w:p>
        </w:tc>
        <w:tc>
          <w:tcPr>
            <w:tcW w:w="283" w:type="dxa"/>
            <w:shd w:val="clear" w:color="auto" w:fill="auto"/>
          </w:tcPr>
          <w:p w:rsidR="00066A8D" w:rsidRPr="00B14380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6A8D" w:rsidRPr="002C6846" w:rsidRDefault="00EA2966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3,553</w:t>
            </w:r>
          </w:p>
        </w:tc>
        <w:tc>
          <w:tcPr>
            <w:tcW w:w="285" w:type="dxa"/>
          </w:tcPr>
          <w:p w:rsidR="00066A8D" w:rsidRPr="00B14380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66A8D" w:rsidRPr="001B66C5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6846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</w:tr>
      <w:tr w:rsidR="00066A8D" w:rsidRPr="00B14380" w:rsidTr="00EA2966">
        <w:trPr>
          <w:cantSplit/>
        </w:trPr>
        <w:tc>
          <w:tcPr>
            <w:tcW w:w="3798" w:type="dxa"/>
          </w:tcPr>
          <w:p w:rsidR="00066A8D" w:rsidRDefault="00E41061" w:rsidP="00E4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- </w:t>
            </w:r>
            <w:r w:rsidR="00066A8D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66A8D" w:rsidRPr="0023380A" w:rsidRDefault="00EA2966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84" w:type="dxa"/>
            <w:shd w:val="clear" w:color="auto" w:fill="auto"/>
          </w:tcPr>
          <w:p w:rsidR="00066A8D" w:rsidRPr="00B43FA4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66A8D" w:rsidRPr="003C404F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83" w:type="dxa"/>
            <w:shd w:val="clear" w:color="auto" w:fill="auto"/>
          </w:tcPr>
          <w:p w:rsidR="00066A8D" w:rsidRPr="00B14380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66A8D" w:rsidRPr="002C6846" w:rsidRDefault="00EA2966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85" w:type="dxa"/>
          </w:tcPr>
          <w:p w:rsidR="00066A8D" w:rsidRPr="00B14380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6A8D" w:rsidRPr="001B66C5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6846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066A8D" w:rsidRPr="00B14380" w:rsidTr="00EA2966">
        <w:trPr>
          <w:cantSplit/>
        </w:trPr>
        <w:tc>
          <w:tcPr>
            <w:tcW w:w="3798" w:type="dxa"/>
          </w:tcPr>
          <w:p w:rsidR="00066A8D" w:rsidRPr="004C7AA6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6A8D" w:rsidRPr="0023380A" w:rsidRDefault="00EA2966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12,061</w:t>
            </w:r>
          </w:p>
        </w:tc>
        <w:tc>
          <w:tcPr>
            <w:tcW w:w="284" w:type="dxa"/>
            <w:shd w:val="clear" w:color="auto" w:fill="auto"/>
          </w:tcPr>
          <w:p w:rsidR="00066A8D" w:rsidRPr="006E327A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6A8D" w:rsidRPr="003C404F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11,217</w:t>
            </w:r>
          </w:p>
        </w:tc>
        <w:tc>
          <w:tcPr>
            <w:tcW w:w="283" w:type="dxa"/>
            <w:shd w:val="clear" w:color="auto" w:fill="auto"/>
          </w:tcPr>
          <w:p w:rsidR="00066A8D" w:rsidRPr="00B14380" w:rsidRDefault="00066A8D" w:rsidP="008E4C3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6A8D" w:rsidRPr="002C6846" w:rsidRDefault="00EA2966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3,731</w:t>
            </w:r>
          </w:p>
        </w:tc>
        <w:tc>
          <w:tcPr>
            <w:tcW w:w="285" w:type="dxa"/>
          </w:tcPr>
          <w:p w:rsidR="00066A8D" w:rsidRPr="00B14380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66A8D" w:rsidRPr="001B66C5" w:rsidRDefault="00066A8D" w:rsidP="008E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6846">
              <w:rPr>
                <w:rFonts w:ascii="Angsana New" w:hAnsi="Angsana New"/>
                <w:sz w:val="30"/>
                <w:szCs w:val="30"/>
              </w:rPr>
              <w:t>2,977</w:t>
            </w:r>
          </w:p>
        </w:tc>
      </w:tr>
    </w:tbl>
    <w:p w:rsidR="00B50CCE" w:rsidRDefault="00B50CCE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6238B" w:rsidRDefault="00F6238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66A8D" w:rsidRP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468CC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15936">
        <w:rPr>
          <w:rFonts w:ascii="Angsana New" w:hAnsi="Angsana New"/>
          <w:sz w:val="30"/>
          <w:szCs w:val="30"/>
        </w:rPr>
        <w:t>2568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15936">
        <w:rPr>
          <w:rFonts w:ascii="Angsana New" w:hAnsi="Angsana New"/>
          <w:sz w:val="30"/>
          <w:szCs w:val="30"/>
        </w:rPr>
        <w:t>2567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51FEC" w:rsidRPr="00066A8D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39" w:type="dxa"/>
        <w:tblInd w:w="10" w:type="dxa"/>
        <w:tblLayout w:type="fixed"/>
        <w:tblLook w:val="0000"/>
      </w:tblPr>
      <w:tblGrid>
        <w:gridCol w:w="3759"/>
        <w:gridCol w:w="1274"/>
        <w:gridCol w:w="293"/>
        <w:gridCol w:w="1277"/>
        <w:gridCol w:w="290"/>
        <w:gridCol w:w="1271"/>
        <w:gridCol w:w="289"/>
        <w:gridCol w:w="1280"/>
        <w:gridCol w:w="6"/>
      </w:tblGrid>
      <w:tr w:rsidR="00A51FEC" w:rsidRPr="00F51F88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4" w:type="dxa"/>
            <w:gridSpan w:val="7"/>
            <w:tcBorders>
              <w:bottom w:val="single" w:sz="4" w:space="0" w:color="auto"/>
            </w:tcBorders>
          </w:tcPr>
          <w:p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1FEC" w:rsidRPr="00F51F88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15936" w:rsidRPr="00F51F88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:rsidR="00315936" w:rsidRPr="00F51F88" w:rsidRDefault="00315936" w:rsidP="0031593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3" w:type="dxa"/>
          </w:tcPr>
          <w:p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90" w:type="dxa"/>
          </w:tcPr>
          <w:p w:rsidR="00315936" w:rsidRPr="008F38E6" w:rsidRDefault="00315936" w:rsidP="0031593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A51FEC" w:rsidRPr="00E24209" w:rsidTr="009F4324">
        <w:trPr>
          <w:gridAfter w:val="1"/>
          <w:wAfter w:w="6" w:type="dxa"/>
          <w:cantSplit/>
        </w:trPr>
        <w:tc>
          <w:tcPr>
            <w:tcW w:w="3759" w:type="dxa"/>
          </w:tcPr>
          <w:p w:rsidR="00A51FEC" w:rsidRPr="00D9141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4" w:type="dxa"/>
          </w:tcPr>
          <w:p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66A8D" w:rsidRPr="00E24209" w:rsidTr="009F4324">
        <w:trPr>
          <w:gridAfter w:val="1"/>
          <w:wAfter w:w="6" w:type="dxa"/>
          <w:cantSplit/>
        </w:trPr>
        <w:tc>
          <w:tcPr>
            <w:tcW w:w="3759" w:type="dxa"/>
          </w:tcPr>
          <w:p w:rsidR="00066A8D" w:rsidRPr="00802B2B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:rsidR="00066A8D" w:rsidRPr="00A81F77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:rsidR="00066A8D" w:rsidRPr="004E4492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66A8D" w:rsidRPr="00CB7859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66A8D" w:rsidRPr="004E4492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066A8D" w:rsidRPr="00D05B70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33,302</w:t>
            </w:r>
          </w:p>
        </w:tc>
        <w:tc>
          <w:tcPr>
            <w:tcW w:w="289" w:type="dxa"/>
          </w:tcPr>
          <w:p w:rsidR="00066A8D" w:rsidRPr="00E24209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066A8D" w:rsidRPr="001A4E4A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31,756</w:t>
            </w:r>
          </w:p>
        </w:tc>
      </w:tr>
      <w:tr w:rsidR="00A66E5D" w:rsidRPr="00E24209" w:rsidTr="009F4324">
        <w:trPr>
          <w:gridAfter w:val="1"/>
          <w:wAfter w:w="6" w:type="dxa"/>
          <w:cantSplit/>
        </w:trPr>
        <w:tc>
          <w:tcPr>
            <w:tcW w:w="3759" w:type="dxa"/>
          </w:tcPr>
          <w:p w:rsidR="00A66E5D" w:rsidRPr="00802B2B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A66E5D" w:rsidRPr="0023380A" w:rsidRDefault="000C7D7B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066A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3" w:type="dxa"/>
          </w:tcPr>
          <w:p w:rsidR="00A66E5D" w:rsidRPr="004E4492" w:rsidRDefault="00A66E5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66E5D" w:rsidRPr="00CB7859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90" w:type="dxa"/>
          </w:tcPr>
          <w:p w:rsidR="00A66E5D" w:rsidRPr="004E4492" w:rsidRDefault="00A66E5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A66E5D" w:rsidRPr="00D05B70" w:rsidRDefault="00010508" w:rsidP="0001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89" w:type="dxa"/>
          </w:tcPr>
          <w:p w:rsidR="00A66E5D" w:rsidRPr="00E24209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66E5D" w:rsidRPr="00CB7859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A66E5D" w:rsidRPr="00E24209" w:rsidTr="009F4324">
        <w:trPr>
          <w:gridAfter w:val="1"/>
          <w:wAfter w:w="6" w:type="dxa"/>
          <w:cantSplit/>
        </w:trPr>
        <w:tc>
          <w:tcPr>
            <w:tcW w:w="3759" w:type="dxa"/>
          </w:tcPr>
          <w:p w:rsidR="00A66E5D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6E5D" w:rsidRPr="0023380A" w:rsidRDefault="00F71CC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066A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3" w:type="dxa"/>
          </w:tcPr>
          <w:p w:rsidR="00A66E5D" w:rsidRPr="004E4492" w:rsidRDefault="00A66E5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A66E5D" w:rsidRPr="00CB7859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90" w:type="dxa"/>
          </w:tcPr>
          <w:p w:rsidR="00A66E5D" w:rsidRPr="004E4492" w:rsidRDefault="00A66E5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6E5D" w:rsidRPr="00D05B70" w:rsidRDefault="00010508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33,891</w:t>
            </w:r>
          </w:p>
        </w:tc>
        <w:tc>
          <w:tcPr>
            <w:tcW w:w="289" w:type="dxa"/>
          </w:tcPr>
          <w:p w:rsidR="00A66E5D" w:rsidRPr="00E24209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A66E5D" w:rsidRPr="001A4E4A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31,920</w:t>
            </w:r>
          </w:p>
        </w:tc>
      </w:tr>
      <w:tr w:rsidR="00066A8D" w:rsidRPr="00E24209" w:rsidTr="009F4324">
        <w:trPr>
          <w:gridAfter w:val="1"/>
          <w:wAfter w:w="6" w:type="dxa"/>
          <w:cantSplit/>
        </w:trPr>
        <w:tc>
          <w:tcPr>
            <w:tcW w:w="3759" w:type="dxa"/>
          </w:tcPr>
          <w:p w:rsidR="00066A8D" w:rsidRPr="00066A8D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:rsidR="00066A8D" w:rsidRPr="00066A8D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:rsidR="00066A8D" w:rsidRPr="00066A8D" w:rsidRDefault="00066A8D" w:rsidP="009F432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066A8D" w:rsidRPr="00066A8D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:rsidR="00066A8D" w:rsidRPr="00066A8D" w:rsidRDefault="00066A8D" w:rsidP="009F432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</w:tcPr>
          <w:p w:rsidR="00066A8D" w:rsidRPr="00066A8D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9" w:type="dxa"/>
          </w:tcPr>
          <w:p w:rsidR="00066A8D" w:rsidRPr="00066A8D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066A8D" w:rsidRPr="00066A8D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C03D4" w:rsidRPr="00E24209" w:rsidTr="009F4324">
        <w:trPr>
          <w:gridAfter w:val="1"/>
          <w:wAfter w:w="6" w:type="dxa"/>
          <w:cantSplit/>
          <w:trHeight w:val="431"/>
        </w:trPr>
        <w:tc>
          <w:tcPr>
            <w:tcW w:w="9733" w:type="dxa"/>
            <w:gridSpan w:val="8"/>
          </w:tcPr>
          <w:p w:rsidR="000C03D4" w:rsidRPr="00C86109" w:rsidRDefault="000C03D4" w:rsidP="000C0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rPr>
                <w:rFonts w:ascii="Angsana New" w:hAnsi="Angsana New"/>
                <w:sz w:val="16"/>
                <w:szCs w:val="16"/>
                <w:cs/>
              </w:rPr>
            </w:pPr>
            <w:r w:rsidRPr="002A2A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2A2A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</w:tr>
      <w:tr w:rsidR="00A66E5D" w:rsidRPr="00E24209" w:rsidTr="009F4324">
        <w:trPr>
          <w:gridAfter w:val="1"/>
          <w:wAfter w:w="6" w:type="dxa"/>
          <w:cantSplit/>
          <w:trHeight w:val="431"/>
        </w:trPr>
        <w:tc>
          <w:tcPr>
            <w:tcW w:w="3759" w:type="dxa"/>
          </w:tcPr>
          <w:p w:rsidR="00A66E5D" w:rsidRPr="00C86109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4" w:type="dxa"/>
            <w:shd w:val="clear" w:color="auto" w:fill="auto"/>
          </w:tcPr>
          <w:p w:rsidR="00A66E5D" w:rsidRPr="00097572" w:rsidRDefault="00680B5A" w:rsidP="0068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F57A6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3" w:type="dxa"/>
          </w:tcPr>
          <w:p w:rsidR="00A66E5D" w:rsidRPr="00C86109" w:rsidRDefault="00A66E5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A66E5D" w:rsidRPr="00A81F77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90" w:type="dxa"/>
          </w:tcPr>
          <w:p w:rsidR="00A66E5D" w:rsidRPr="00C86109" w:rsidRDefault="00A66E5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A66E5D" w:rsidRPr="005A6D9F" w:rsidRDefault="00680B5A" w:rsidP="005A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32,345</w:t>
            </w:r>
          </w:p>
        </w:tc>
        <w:tc>
          <w:tcPr>
            <w:tcW w:w="289" w:type="dxa"/>
          </w:tcPr>
          <w:p w:rsidR="00A66E5D" w:rsidRPr="00C86109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0" w:type="dxa"/>
          </w:tcPr>
          <w:p w:rsidR="00A66E5D" w:rsidRPr="00A81F77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31,920</w:t>
            </w:r>
          </w:p>
        </w:tc>
      </w:tr>
      <w:tr w:rsidR="00066A8D" w:rsidRPr="00E24209" w:rsidTr="009F4324">
        <w:trPr>
          <w:gridAfter w:val="1"/>
          <w:wAfter w:w="6" w:type="dxa"/>
          <w:cantSplit/>
          <w:trHeight w:val="431"/>
        </w:trPr>
        <w:tc>
          <w:tcPr>
            <w:tcW w:w="3759" w:type="dxa"/>
          </w:tcPr>
          <w:p w:rsidR="00066A8D" w:rsidRPr="00C86109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เกินกำหนดชำระไม่เกิน </w:t>
            </w:r>
            <w:r w:rsidRPr="00DB16BA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4" w:type="dxa"/>
            <w:shd w:val="clear" w:color="auto" w:fill="auto"/>
          </w:tcPr>
          <w:p w:rsidR="00066A8D" w:rsidRPr="00A81F77" w:rsidRDefault="00066A8D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:rsidR="00066A8D" w:rsidRPr="00C86109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066A8D" w:rsidRPr="00A81F77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66A8D" w:rsidRPr="00C86109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066A8D" w:rsidRPr="00680B5A" w:rsidRDefault="00066A8D" w:rsidP="0068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0B5A"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  <w:tc>
          <w:tcPr>
            <w:tcW w:w="289" w:type="dxa"/>
          </w:tcPr>
          <w:p w:rsidR="00066A8D" w:rsidRPr="00C86109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0" w:type="dxa"/>
          </w:tcPr>
          <w:p w:rsidR="00066A8D" w:rsidRPr="00FB3A5F" w:rsidRDefault="00066A8D" w:rsidP="009F432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0B5A" w:rsidRPr="001A4E4A" w:rsidTr="009F4324">
        <w:trPr>
          <w:gridAfter w:val="1"/>
          <w:wAfter w:w="6" w:type="dxa"/>
          <w:cantSplit/>
        </w:trPr>
        <w:tc>
          <w:tcPr>
            <w:tcW w:w="3759" w:type="dxa"/>
          </w:tcPr>
          <w:p w:rsidR="00680B5A" w:rsidRPr="00E24209" w:rsidRDefault="00680B5A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0B5A" w:rsidRPr="003A3EC7" w:rsidRDefault="00680B5A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F57A6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3" w:type="dxa"/>
            <w:shd w:val="clear" w:color="auto" w:fill="auto"/>
          </w:tcPr>
          <w:p w:rsidR="00680B5A" w:rsidRPr="007E2CE7" w:rsidRDefault="00680B5A" w:rsidP="00A66E5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0B5A" w:rsidRPr="00C77031" w:rsidRDefault="00680B5A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90" w:type="dxa"/>
            <w:shd w:val="clear" w:color="auto" w:fill="auto"/>
          </w:tcPr>
          <w:p w:rsidR="00680B5A" w:rsidRPr="000233DF" w:rsidRDefault="00680B5A" w:rsidP="00A66E5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0B5A" w:rsidRPr="002C6846" w:rsidRDefault="00680B5A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33,891</w:t>
            </w:r>
          </w:p>
        </w:tc>
        <w:tc>
          <w:tcPr>
            <w:tcW w:w="289" w:type="dxa"/>
          </w:tcPr>
          <w:p w:rsidR="00680B5A" w:rsidRPr="000233DF" w:rsidRDefault="00680B5A" w:rsidP="00A66E5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680B5A" w:rsidRPr="001A4E4A" w:rsidRDefault="00680B5A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31,920</w:t>
            </w:r>
          </w:p>
        </w:tc>
      </w:tr>
      <w:tr w:rsidR="00680B5A" w:rsidRPr="00C86109" w:rsidTr="009F4324">
        <w:trPr>
          <w:gridAfter w:val="1"/>
          <w:wAfter w:w="6" w:type="dxa"/>
          <w:cantSplit/>
        </w:trPr>
        <w:tc>
          <w:tcPr>
            <w:tcW w:w="3759" w:type="dxa"/>
          </w:tcPr>
          <w:p w:rsidR="00680B5A" w:rsidRPr="00066A8D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:rsidR="00680B5A" w:rsidRPr="00066A8D" w:rsidRDefault="00680B5A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:rsidR="00680B5A" w:rsidRPr="00066A8D" w:rsidRDefault="00680B5A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680B5A" w:rsidRPr="00066A8D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:rsidR="00680B5A" w:rsidRPr="00066A8D" w:rsidRDefault="00680B5A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</w:tcPr>
          <w:p w:rsidR="00680B5A" w:rsidRPr="00066A8D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9" w:type="dxa"/>
          </w:tcPr>
          <w:p w:rsidR="00680B5A" w:rsidRPr="00066A8D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680B5A" w:rsidRPr="00066A8D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80B5A" w:rsidRPr="00E24209" w:rsidTr="009F4324">
        <w:trPr>
          <w:cantSplit/>
        </w:trPr>
        <w:tc>
          <w:tcPr>
            <w:tcW w:w="3759" w:type="dxa"/>
          </w:tcPr>
          <w:p w:rsidR="00680B5A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4" w:type="dxa"/>
          </w:tcPr>
          <w:p w:rsidR="00680B5A" w:rsidRPr="003A3EC7" w:rsidRDefault="00680B5A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:rsidR="00680B5A" w:rsidRPr="00E24209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80B5A" w:rsidRPr="00E24209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680B5A" w:rsidRPr="00E24209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680B5A" w:rsidRPr="00B05A36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80B5A" w:rsidRPr="00E24209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680B5A" w:rsidRPr="00E24209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80B5A" w:rsidRPr="00E24209" w:rsidTr="009F4324">
        <w:trPr>
          <w:cantSplit/>
        </w:trPr>
        <w:tc>
          <w:tcPr>
            <w:tcW w:w="3759" w:type="dxa"/>
          </w:tcPr>
          <w:p w:rsidR="00680B5A" w:rsidRPr="0069708B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4" w:type="dxa"/>
          </w:tcPr>
          <w:p w:rsidR="00680B5A" w:rsidRPr="003A3EC7" w:rsidRDefault="00680B5A" w:rsidP="003A3E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left="360"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:rsidR="00680B5A" w:rsidRPr="00E24209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80B5A" w:rsidRPr="00E24209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680B5A" w:rsidRPr="00E24209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680B5A" w:rsidRPr="00B05A36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80B5A" w:rsidRPr="00E24209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680B5A" w:rsidRPr="00E24209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66A8D" w:rsidRPr="00E24209" w:rsidTr="00326EFF">
        <w:trPr>
          <w:cantSplit/>
        </w:trPr>
        <w:tc>
          <w:tcPr>
            <w:tcW w:w="3759" w:type="dxa"/>
          </w:tcPr>
          <w:p w:rsidR="00066A8D" w:rsidRPr="00802B2B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:rsidR="00066A8D" w:rsidRPr="00A81F77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:rsidR="00066A8D" w:rsidRPr="00E24209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66A8D" w:rsidRPr="00A81F77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66A8D" w:rsidRPr="00E24209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066A8D" w:rsidRPr="00326EFF" w:rsidRDefault="00066A8D" w:rsidP="00326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EFF">
              <w:rPr>
                <w:rFonts w:ascii="Angsana New" w:hAnsi="Angsana New"/>
                <w:sz w:val="30"/>
                <w:szCs w:val="30"/>
              </w:rPr>
              <w:t>18,6</w:t>
            </w:r>
            <w:r w:rsidR="00326EFF" w:rsidRPr="00326EFF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9" w:type="dxa"/>
          </w:tcPr>
          <w:p w:rsidR="00066A8D" w:rsidRPr="00E24209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066A8D" w:rsidRPr="00265994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066A8D" w:rsidRPr="00E24209" w:rsidTr="00C513D8">
        <w:trPr>
          <w:cantSplit/>
        </w:trPr>
        <w:tc>
          <w:tcPr>
            <w:tcW w:w="3759" w:type="dxa"/>
          </w:tcPr>
          <w:p w:rsidR="00066A8D" w:rsidRPr="00802B2B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66A8D" w:rsidRPr="003A3EC7" w:rsidRDefault="006066D5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93" w:type="dxa"/>
          </w:tcPr>
          <w:p w:rsidR="00066A8D" w:rsidRPr="00E24209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66A8D" w:rsidRPr="00D13286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079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90" w:type="dxa"/>
          </w:tcPr>
          <w:p w:rsidR="00066A8D" w:rsidRPr="00E24209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066A8D" w:rsidRPr="00326EFF" w:rsidRDefault="00066A8D" w:rsidP="008A682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6EFF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89" w:type="dxa"/>
          </w:tcPr>
          <w:p w:rsidR="00066A8D" w:rsidRPr="00E24209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066A8D" w:rsidRPr="00FB3A5F" w:rsidRDefault="00066A8D" w:rsidP="00FB3A5F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6A8D" w:rsidRPr="00B05A36" w:rsidTr="00C513D8">
        <w:trPr>
          <w:cantSplit/>
        </w:trPr>
        <w:tc>
          <w:tcPr>
            <w:tcW w:w="3759" w:type="dxa"/>
          </w:tcPr>
          <w:p w:rsidR="00066A8D" w:rsidRPr="00B05A36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066A8D" w:rsidRPr="003A3EC7" w:rsidRDefault="00066A8D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066D5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93" w:type="dxa"/>
          </w:tcPr>
          <w:p w:rsidR="00066A8D" w:rsidRPr="00B05A36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66A8D" w:rsidRPr="00D13286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079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90" w:type="dxa"/>
          </w:tcPr>
          <w:p w:rsidR="00066A8D" w:rsidRPr="00B05A36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6A8D" w:rsidRPr="00326EFF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EFF">
              <w:rPr>
                <w:rFonts w:ascii="Angsana New" w:hAnsi="Angsana New"/>
                <w:sz w:val="30"/>
                <w:szCs w:val="30"/>
              </w:rPr>
              <w:t>18,6</w:t>
            </w:r>
            <w:r w:rsidR="00326EFF" w:rsidRPr="00326EFF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9" w:type="dxa"/>
          </w:tcPr>
          <w:p w:rsidR="00066A8D" w:rsidRPr="00B05A36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6A8D" w:rsidRPr="00265994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066A8D" w:rsidRPr="00E24209" w:rsidTr="00C513D8">
        <w:trPr>
          <w:cantSplit/>
        </w:trPr>
        <w:tc>
          <w:tcPr>
            <w:tcW w:w="3759" w:type="dxa"/>
          </w:tcPr>
          <w:p w:rsidR="00066A8D" w:rsidRPr="0025797F" w:rsidRDefault="00066A8D" w:rsidP="00A8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066A8D" w:rsidRPr="003A3EC7" w:rsidRDefault="00066A8D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:rsidR="00066A8D" w:rsidRPr="00E24209" w:rsidRDefault="00066A8D" w:rsidP="00A81F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66A8D" w:rsidRPr="00E24209" w:rsidRDefault="00066A8D" w:rsidP="00A8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66A8D" w:rsidRPr="00E24209" w:rsidRDefault="00066A8D" w:rsidP="00A81F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066A8D" w:rsidRPr="00D05B70" w:rsidRDefault="00066A8D" w:rsidP="00A8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066A8D" w:rsidRPr="00E24209" w:rsidRDefault="00066A8D" w:rsidP="00A8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:rsidR="00066A8D" w:rsidRPr="00E24209" w:rsidRDefault="00066A8D" w:rsidP="00A8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Pr="0025797F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:rsidR="00066A8D" w:rsidRPr="003A3EC7" w:rsidRDefault="00066A8D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EC7">
              <w:rPr>
                <w:rFonts w:ascii="Angsana New" w:hAnsi="Angsana New"/>
                <w:sz w:val="30"/>
                <w:szCs w:val="30"/>
              </w:rPr>
              <w:t>2,468</w:t>
            </w:r>
          </w:p>
        </w:tc>
        <w:tc>
          <w:tcPr>
            <w:tcW w:w="293" w:type="dxa"/>
          </w:tcPr>
          <w:p w:rsidR="00066A8D" w:rsidRPr="00E24209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66A8D" w:rsidRPr="00E24209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290" w:type="dxa"/>
          </w:tcPr>
          <w:p w:rsidR="00066A8D" w:rsidRPr="00E24209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066A8D" w:rsidRPr="00D05B70" w:rsidRDefault="00066A8D" w:rsidP="008A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2,468</w:t>
            </w:r>
          </w:p>
        </w:tc>
        <w:tc>
          <w:tcPr>
            <w:tcW w:w="289" w:type="dxa"/>
          </w:tcPr>
          <w:p w:rsidR="00066A8D" w:rsidRPr="00E24209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066A8D" w:rsidRPr="00A66E5D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Pr="00802B2B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66A8D" w:rsidRPr="003A3EC7" w:rsidRDefault="00066A8D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93" w:type="dxa"/>
          </w:tcPr>
          <w:p w:rsidR="00066A8D" w:rsidRPr="00E24209" w:rsidRDefault="00066A8D" w:rsidP="009E19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66A8D" w:rsidRPr="00C77031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90" w:type="dxa"/>
          </w:tcPr>
          <w:p w:rsidR="00066A8D" w:rsidRPr="00E24209" w:rsidRDefault="00066A8D" w:rsidP="009E19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066A8D" w:rsidRPr="009E199E" w:rsidRDefault="00066A8D" w:rsidP="009E199E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066A8D" w:rsidRPr="00E24209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066A8D" w:rsidRPr="00FB3A5F" w:rsidRDefault="00066A8D" w:rsidP="009E199E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Pr="006167C3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066A8D" w:rsidRPr="003A3EC7" w:rsidRDefault="00066A8D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2,623</w:t>
            </w:r>
          </w:p>
        </w:tc>
        <w:tc>
          <w:tcPr>
            <w:tcW w:w="293" w:type="dxa"/>
          </w:tcPr>
          <w:p w:rsidR="00066A8D" w:rsidRPr="00E24209" w:rsidRDefault="00066A8D" w:rsidP="009E19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66A8D" w:rsidRPr="00C77031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290" w:type="dxa"/>
          </w:tcPr>
          <w:p w:rsidR="00066A8D" w:rsidRPr="00E24209" w:rsidRDefault="00066A8D" w:rsidP="009E19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066A8D" w:rsidRPr="00D05B70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2,468</w:t>
            </w:r>
          </w:p>
        </w:tc>
        <w:tc>
          <w:tcPr>
            <w:tcW w:w="289" w:type="dxa"/>
          </w:tcPr>
          <w:p w:rsidR="00066A8D" w:rsidRPr="00E24209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6A8D" w:rsidRPr="00265994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Pr="006167C3" w:rsidRDefault="00961314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066A8D" w:rsidRDefault="00066A8D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6066D5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293" w:type="dxa"/>
          </w:tcPr>
          <w:p w:rsidR="00066A8D" w:rsidRPr="00E24209" w:rsidRDefault="00066A8D" w:rsidP="009E19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66A8D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1,952</w:t>
            </w:r>
          </w:p>
        </w:tc>
        <w:tc>
          <w:tcPr>
            <w:tcW w:w="290" w:type="dxa"/>
          </w:tcPr>
          <w:p w:rsidR="00066A8D" w:rsidRPr="00E24209" w:rsidRDefault="00066A8D" w:rsidP="009E19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066A8D" w:rsidRPr="009F4324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26EFF">
              <w:rPr>
                <w:rFonts w:ascii="Angsana New" w:hAnsi="Angsana New"/>
                <w:sz w:val="30"/>
                <w:szCs w:val="30"/>
              </w:rPr>
              <w:t>21,1</w:t>
            </w:r>
            <w:r w:rsidR="00326EFF" w:rsidRPr="00326EFF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89" w:type="dxa"/>
          </w:tcPr>
          <w:p w:rsidR="00066A8D" w:rsidRPr="00E24209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66A8D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F6238B" w:rsidRPr="00066A8D" w:rsidRDefault="00F6238B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066A8D" w:rsidRPr="00066A8D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3" w:type="dxa"/>
          </w:tcPr>
          <w:p w:rsidR="00066A8D" w:rsidRPr="00066A8D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066A8D" w:rsidRPr="00066A8D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66A8D" w:rsidRPr="00066A8D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066A8D" w:rsidRPr="00066A8D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66A8D" w:rsidRPr="00066A8D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:rsidR="00066A8D" w:rsidRPr="00066A8D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Pr="00D91419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274" w:type="dxa"/>
          </w:tcPr>
          <w:p w:rsidR="00066A8D" w:rsidRPr="00F500D4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:rsidR="00066A8D" w:rsidRPr="00E24209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66A8D" w:rsidRPr="00A90430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066A8D" w:rsidRPr="00E24209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066A8D" w:rsidRPr="00F500D4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66A8D" w:rsidRPr="00E24209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066A8D" w:rsidRPr="004C2E64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Pr="00A66E5D" w:rsidRDefault="00066A8D" w:rsidP="00B50CCE">
            <w:pPr>
              <w:tabs>
                <w:tab w:val="clear" w:pos="227"/>
                <w:tab w:val="clear" w:pos="454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:rsidR="00066A8D" w:rsidRPr="003A3EC7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EC7">
              <w:rPr>
                <w:rFonts w:ascii="Angsana New" w:hAnsi="Angsana New"/>
                <w:sz w:val="30"/>
                <w:szCs w:val="30"/>
              </w:rPr>
              <w:t>96,920</w:t>
            </w:r>
          </w:p>
        </w:tc>
        <w:tc>
          <w:tcPr>
            <w:tcW w:w="293" w:type="dxa"/>
          </w:tcPr>
          <w:p w:rsidR="00066A8D" w:rsidRPr="00E24209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66A8D" w:rsidRPr="00CA4ECC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  <w:tc>
          <w:tcPr>
            <w:tcW w:w="290" w:type="dxa"/>
          </w:tcPr>
          <w:p w:rsidR="00066A8D" w:rsidRPr="00E24209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99E">
              <w:rPr>
                <w:rFonts w:ascii="Angsana New" w:hAnsi="Angsana New"/>
                <w:sz w:val="30"/>
                <w:szCs w:val="30"/>
              </w:rPr>
              <w:t>96,920</w:t>
            </w:r>
          </w:p>
        </w:tc>
        <w:tc>
          <w:tcPr>
            <w:tcW w:w="289" w:type="dxa"/>
          </w:tcPr>
          <w:p w:rsidR="00066A8D" w:rsidRPr="00E24209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066A8D" w:rsidRPr="004C2E64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  <w:r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Pr="00802B2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66A8D" w:rsidRPr="003A3EC7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36,500</w:t>
            </w:r>
          </w:p>
        </w:tc>
        <w:tc>
          <w:tcPr>
            <w:tcW w:w="293" w:type="dxa"/>
          </w:tcPr>
          <w:p w:rsidR="00066A8D" w:rsidRPr="00A2716F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66A8D" w:rsidRPr="00B30A45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36,500</w:t>
            </w:r>
          </w:p>
        </w:tc>
        <w:tc>
          <w:tcPr>
            <w:tcW w:w="290" w:type="dxa"/>
          </w:tcPr>
          <w:p w:rsidR="00066A8D" w:rsidRPr="00A2716F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066A8D" w:rsidRPr="00FB3A5F" w:rsidRDefault="00066A8D" w:rsidP="009F432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:rsidR="00066A8D" w:rsidRPr="00E24209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066A8D" w:rsidRPr="00FB3A5F" w:rsidRDefault="00066A8D" w:rsidP="009F432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Pr="00802B2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066A8D" w:rsidRPr="003A3EC7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133,420</w:t>
            </w:r>
          </w:p>
        </w:tc>
        <w:tc>
          <w:tcPr>
            <w:tcW w:w="293" w:type="dxa"/>
          </w:tcPr>
          <w:p w:rsidR="00066A8D" w:rsidRPr="00A2716F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66A8D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92,220</w:t>
            </w:r>
          </w:p>
        </w:tc>
        <w:tc>
          <w:tcPr>
            <w:tcW w:w="290" w:type="dxa"/>
          </w:tcPr>
          <w:p w:rsidR="00066A8D" w:rsidRPr="00A2716F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066A8D" w:rsidRPr="00D05B70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199E">
              <w:rPr>
                <w:rFonts w:ascii="Angsana New" w:hAnsi="Angsana New"/>
                <w:sz w:val="30"/>
                <w:szCs w:val="30"/>
              </w:rPr>
              <w:t>96,920</w:t>
            </w:r>
          </w:p>
        </w:tc>
        <w:tc>
          <w:tcPr>
            <w:tcW w:w="289" w:type="dxa"/>
          </w:tcPr>
          <w:p w:rsidR="00066A8D" w:rsidRPr="00E24209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66A8D" w:rsidRPr="00386FDD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Pr="009F4324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066A8D" w:rsidRPr="009F4324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:rsidR="00066A8D" w:rsidRPr="009F4324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066A8D" w:rsidRPr="009F4324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:rsidR="00066A8D" w:rsidRPr="009F4324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066A8D" w:rsidRPr="009F4324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dxa"/>
          </w:tcPr>
          <w:p w:rsidR="00066A8D" w:rsidRPr="009F4324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:rsidR="00066A8D" w:rsidRPr="009F4324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Pr="00F957A3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74" w:type="dxa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:rsidR="00066A8D" w:rsidRPr="009E199E" w:rsidRDefault="00066A8D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066A8D" w:rsidRPr="009E199E" w:rsidRDefault="00066A8D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A8D" w:rsidRPr="00E24209" w:rsidTr="009F4324">
        <w:trPr>
          <w:cantSplit/>
        </w:trPr>
        <w:tc>
          <w:tcPr>
            <w:tcW w:w="3759" w:type="dxa"/>
          </w:tcPr>
          <w:p w:rsidR="00066A8D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93" w:type="dxa"/>
          </w:tcPr>
          <w:p w:rsidR="00066A8D" w:rsidRPr="009E199E" w:rsidRDefault="00066A8D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66A8D" w:rsidRPr="00FB3A5F" w:rsidRDefault="00066A8D" w:rsidP="009F432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66A8D" w:rsidRPr="009E199E" w:rsidRDefault="00066A8D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9" w:type="dxa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066A8D" w:rsidRPr="0066205F" w:rsidRDefault="00066A8D" w:rsidP="00B50CCE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A8D" w:rsidRPr="00E24209" w:rsidTr="00F6238B">
        <w:trPr>
          <w:cantSplit/>
        </w:trPr>
        <w:tc>
          <w:tcPr>
            <w:tcW w:w="3759" w:type="dxa"/>
          </w:tcPr>
          <w:p w:rsidR="00066A8D" w:rsidRPr="00F957A3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24781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93" w:type="dxa"/>
          </w:tcPr>
          <w:p w:rsidR="00066A8D" w:rsidRPr="009E199E" w:rsidRDefault="00066A8D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99E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90" w:type="dxa"/>
          </w:tcPr>
          <w:p w:rsidR="00066A8D" w:rsidRPr="009E199E" w:rsidRDefault="00066A8D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9" w:type="dxa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99E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066A8D" w:rsidRPr="00E24209" w:rsidTr="00F6238B">
        <w:trPr>
          <w:cantSplit/>
        </w:trPr>
        <w:tc>
          <w:tcPr>
            <w:tcW w:w="3759" w:type="dxa"/>
          </w:tcPr>
          <w:p w:rsidR="00066A8D" w:rsidRPr="00824781" w:rsidRDefault="00F6238B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93" w:type="dxa"/>
          </w:tcPr>
          <w:p w:rsidR="00066A8D" w:rsidRPr="009E199E" w:rsidRDefault="00066A8D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90" w:type="dxa"/>
          </w:tcPr>
          <w:p w:rsidR="00066A8D" w:rsidRPr="009E199E" w:rsidRDefault="00066A8D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89" w:type="dxa"/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66A8D" w:rsidRPr="009E199E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44040F" w:rsidRPr="00E24209" w:rsidTr="0044040F">
        <w:trPr>
          <w:cantSplit/>
        </w:trPr>
        <w:tc>
          <w:tcPr>
            <w:tcW w:w="3759" w:type="dxa"/>
          </w:tcPr>
          <w:p w:rsidR="0044040F" w:rsidRPr="00426D03" w:rsidRDefault="0044040F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44040F" w:rsidRPr="00426D03" w:rsidRDefault="0044040F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:rsidR="0044040F" w:rsidRPr="00426D03" w:rsidRDefault="0044040F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44040F" w:rsidRPr="00426D03" w:rsidRDefault="0044040F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:rsidR="0044040F" w:rsidRPr="00426D03" w:rsidRDefault="0044040F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44040F" w:rsidRPr="00426D03" w:rsidRDefault="0044040F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dxa"/>
          </w:tcPr>
          <w:p w:rsidR="0044040F" w:rsidRPr="00426D03" w:rsidRDefault="0044040F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:rsidR="0044040F" w:rsidRPr="00426D03" w:rsidRDefault="0044040F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205F" w:rsidRPr="00734C60" w:rsidTr="0044040F">
        <w:trPr>
          <w:cantSplit/>
        </w:trPr>
        <w:tc>
          <w:tcPr>
            <w:tcW w:w="3759" w:type="dxa"/>
          </w:tcPr>
          <w:p w:rsidR="0066205F" w:rsidRPr="00F957A3" w:rsidRDefault="0066205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4" w:type="dxa"/>
          </w:tcPr>
          <w:p w:rsidR="0066205F" w:rsidRPr="0023380A" w:rsidRDefault="0066205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:rsidR="0066205F" w:rsidRPr="00A2716F" w:rsidRDefault="0066205F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6205F" w:rsidRPr="00A2716F" w:rsidRDefault="0066205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66205F" w:rsidRPr="00A2716F" w:rsidRDefault="0066205F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66205F" w:rsidRPr="00D91D97" w:rsidRDefault="0066205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66205F" w:rsidRPr="0076366C" w:rsidRDefault="0066205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66205F" w:rsidRPr="00211056" w:rsidRDefault="0066205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76FDB" w:rsidRPr="00734C60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:rsidR="00576FDB" w:rsidRPr="003A3EC7" w:rsidRDefault="00576FDB" w:rsidP="003A3EC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:rsidR="00576FDB" w:rsidRPr="00A2716F" w:rsidRDefault="00576FDB" w:rsidP="00662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576FDB" w:rsidRPr="003A3EC7" w:rsidRDefault="00576FDB" w:rsidP="009F432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576FDB" w:rsidRPr="00A2716F" w:rsidRDefault="00576FDB" w:rsidP="00662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40,463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Pr="0026599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25,745</w:t>
            </w:r>
          </w:p>
        </w:tc>
      </w:tr>
      <w:tr w:rsidR="00576FDB" w:rsidRPr="00734C60" w:rsidTr="00F6238B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76FDB" w:rsidRPr="00326EFF" w:rsidRDefault="00576FD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EFF">
              <w:rPr>
                <w:rFonts w:ascii="Angsana New" w:hAnsi="Angsana New"/>
                <w:sz w:val="30"/>
                <w:szCs w:val="30"/>
              </w:rPr>
              <w:t>2,</w:t>
            </w:r>
            <w:r w:rsidR="00326EFF" w:rsidRPr="00326EFF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93" w:type="dxa"/>
          </w:tcPr>
          <w:p w:rsidR="00576FDB" w:rsidRPr="00A2716F" w:rsidRDefault="00576FDB" w:rsidP="00662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76FDB" w:rsidRPr="00FB3A5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A5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B3A5F">
              <w:rPr>
                <w:rFonts w:ascii="Angsana New" w:hAnsi="Angsana New"/>
                <w:sz w:val="30"/>
                <w:szCs w:val="30"/>
              </w:rPr>
              <w:t>,</w:t>
            </w:r>
            <w:r w:rsidRPr="00FB3A5F">
              <w:rPr>
                <w:rFonts w:ascii="Angsana New" w:hAnsi="Angsana New" w:hint="cs"/>
                <w:sz w:val="30"/>
                <w:szCs w:val="30"/>
              </w:rPr>
              <w:t>519</w:t>
            </w:r>
          </w:p>
        </w:tc>
        <w:tc>
          <w:tcPr>
            <w:tcW w:w="290" w:type="dxa"/>
          </w:tcPr>
          <w:p w:rsidR="00576FDB" w:rsidRPr="00A2716F" w:rsidRDefault="00576FDB" w:rsidP="00662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2,068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576FDB" w:rsidRPr="0026599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3,519</w:t>
            </w:r>
          </w:p>
        </w:tc>
      </w:tr>
      <w:tr w:rsidR="00576FDB" w:rsidRPr="00734C60" w:rsidTr="0044040F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576FDB" w:rsidRPr="00326EFF" w:rsidRDefault="00576FD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EFF">
              <w:rPr>
                <w:rFonts w:ascii="Angsana New" w:hAnsi="Angsana New"/>
                <w:sz w:val="30"/>
                <w:szCs w:val="30"/>
              </w:rPr>
              <w:t>2,</w:t>
            </w:r>
            <w:r w:rsidR="00326EFF" w:rsidRPr="00326EFF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93" w:type="dxa"/>
          </w:tcPr>
          <w:p w:rsidR="00576FDB" w:rsidRPr="00A2716F" w:rsidRDefault="00576FDB" w:rsidP="00662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576FDB" w:rsidRPr="00FB3A5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A5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B3A5F">
              <w:rPr>
                <w:rFonts w:ascii="Angsana New" w:hAnsi="Angsana New"/>
                <w:sz w:val="30"/>
                <w:szCs w:val="30"/>
              </w:rPr>
              <w:t>,</w:t>
            </w:r>
            <w:r w:rsidRPr="00FB3A5F">
              <w:rPr>
                <w:rFonts w:ascii="Angsana New" w:hAnsi="Angsana New" w:hint="cs"/>
                <w:sz w:val="30"/>
                <w:szCs w:val="30"/>
              </w:rPr>
              <w:t>519</w:t>
            </w:r>
          </w:p>
        </w:tc>
        <w:tc>
          <w:tcPr>
            <w:tcW w:w="290" w:type="dxa"/>
          </w:tcPr>
          <w:p w:rsidR="00576FDB" w:rsidRPr="00A2716F" w:rsidRDefault="00576FDB" w:rsidP="00662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42,531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76FDB" w:rsidRPr="0026599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29,264</w:t>
            </w:r>
          </w:p>
        </w:tc>
      </w:tr>
      <w:tr w:rsidR="0044040F" w:rsidRPr="00734C60" w:rsidTr="0044040F">
        <w:trPr>
          <w:cantSplit/>
        </w:trPr>
        <w:tc>
          <w:tcPr>
            <w:tcW w:w="3759" w:type="dxa"/>
          </w:tcPr>
          <w:p w:rsidR="0044040F" w:rsidRPr="00426D03" w:rsidRDefault="0044040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44040F" w:rsidRPr="00426D03" w:rsidRDefault="0044040F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:rsidR="0044040F" w:rsidRPr="00426D03" w:rsidRDefault="0044040F" w:rsidP="00662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44040F" w:rsidRPr="00426D03" w:rsidRDefault="0044040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:rsidR="0044040F" w:rsidRPr="00426D03" w:rsidRDefault="0044040F" w:rsidP="00662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44040F" w:rsidRPr="00426D03" w:rsidRDefault="0044040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dxa"/>
          </w:tcPr>
          <w:p w:rsidR="0044040F" w:rsidRPr="00426D03" w:rsidRDefault="0044040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:rsidR="0044040F" w:rsidRPr="00426D03" w:rsidRDefault="0044040F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576FDB" w:rsidRPr="00775D54" w:rsidTr="0044040F">
        <w:trPr>
          <w:cantSplit/>
        </w:trPr>
        <w:tc>
          <w:tcPr>
            <w:tcW w:w="3759" w:type="dxa"/>
          </w:tcPr>
          <w:p w:rsidR="00576FDB" w:rsidRPr="00F957A3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4" w:type="dxa"/>
          </w:tcPr>
          <w:p w:rsidR="00576FDB" w:rsidRPr="00183C5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6FDB" w:rsidRPr="00211056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183C5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Pr="00211056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69708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เจ้า</w:t>
            </w: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74" w:type="dxa"/>
          </w:tcPr>
          <w:p w:rsidR="00576FDB" w:rsidRPr="00183C5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:rsidR="00576FDB" w:rsidRPr="0022335A" w:rsidRDefault="00576FDB" w:rsidP="00662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576FDB" w:rsidRPr="00B30A4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0B688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:rsidR="00576FDB" w:rsidRPr="003A3EC7" w:rsidRDefault="00576FDB" w:rsidP="003A3EC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:rsidR="00576FDB" w:rsidRPr="0022335A" w:rsidRDefault="00576FDB" w:rsidP="00662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576FDB" w:rsidRPr="003A3EC7" w:rsidRDefault="00576FDB" w:rsidP="009F432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Pr="0026599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433</w:t>
            </w: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76FDB" w:rsidRPr="0023380A" w:rsidRDefault="00576FD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3,834</w:t>
            </w: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76FDB" w:rsidRPr="00FB3A5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A5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B3A5F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B3A5F">
              <w:rPr>
                <w:rFonts w:ascii="Angsana New" w:hAnsi="Angsana New" w:hint="cs"/>
                <w:sz w:val="30"/>
                <w:szCs w:val="30"/>
              </w:rPr>
              <w:t>868</w:t>
            </w:r>
          </w:p>
        </w:tc>
        <w:tc>
          <w:tcPr>
            <w:tcW w:w="290" w:type="dxa"/>
          </w:tcPr>
          <w:p w:rsidR="00576FDB" w:rsidRPr="003A3EC7" w:rsidRDefault="00576FD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576FDB" w:rsidRPr="00DB16BA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28</w:t>
            </w: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576FDB" w:rsidRPr="0023380A" w:rsidRDefault="00576FD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3,834</w:t>
            </w: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76FDB" w:rsidRPr="00FB3A5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A5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B3A5F">
              <w:rPr>
                <w:rFonts w:ascii="Angsana New" w:hAnsi="Angsana New"/>
                <w:sz w:val="30"/>
                <w:szCs w:val="30"/>
              </w:rPr>
              <w:t>,</w:t>
            </w:r>
            <w:r w:rsidRPr="00FB3A5F">
              <w:rPr>
                <w:rFonts w:ascii="Angsana New" w:hAnsi="Angsana New" w:hint="cs"/>
                <w:sz w:val="30"/>
                <w:szCs w:val="30"/>
              </w:rPr>
              <w:t>868</w:t>
            </w: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6FDB" w:rsidRPr="0026599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461</w:t>
            </w:r>
          </w:p>
        </w:tc>
      </w:tr>
      <w:tr w:rsidR="00576FDB" w:rsidRPr="00A90330" w:rsidTr="009F4324">
        <w:trPr>
          <w:cantSplit/>
        </w:trPr>
        <w:tc>
          <w:tcPr>
            <w:tcW w:w="3759" w:type="dxa"/>
          </w:tcPr>
          <w:p w:rsidR="00576FDB" w:rsidRPr="0025797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274" w:type="dxa"/>
          </w:tcPr>
          <w:p w:rsidR="00576FDB" w:rsidRPr="0023380A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:rsidR="00576FDB" w:rsidRPr="00A90330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6FDB" w:rsidRPr="00FB3A5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576FDB" w:rsidRPr="00A90330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326EF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576FDB" w:rsidRPr="00A9033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Pr="00A9033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6FDB" w:rsidRPr="00A90330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:rsidR="00576FDB" w:rsidRPr="003A3EC7" w:rsidRDefault="00576FDB" w:rsidP="003A3EC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:rsidR="00576FDB" w:rsidRPr="00A90330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6FDB" w:rsidRPr="00FB3A5F" w:rsidRDefault="00576FDB" w:rsidP="0066205F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576FDB" w:rsidRPr="00A90330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9" w:type="dxa"/>
          </w:tcPr>
          <w:p w:rsidR="00576FDB" w:rsidRPr="00A9033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Pr="00B30A4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1,266</w:t>
            </w:r>
          </w:p>
        </w:tc>
      </w:tr>
      <w:tr w:rsidR="00576FDB" w:rsidRPr="00A90330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76FDB" w:rsidRPr="0023380A" w:rsidRDefault="00576FD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93" w:type="dxa"/>
          </w:tcPr>
          <w:p w:rsidR="00576FDB" w:rsidRPr="00A90330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76FDB" w:rsidRPr="00FB3A5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A5F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90" w:type="dxa"/>
          </w:tcPr>
          <w:p w:rsidR="00576FDB" w:rsidRPr="00A90330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9" w:type="dxa"/>
          </w:tcPr>
          <w:p w:rsidR="00576FDB" w:rsidRPr="00A9033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</w:tr>
      <w:tr w:rsidR="00576FDB" w:rsidRPr="00A90330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576FDB" w:rsidRPr="0023380A" w:rsidRDefault="00576FD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93" w:type="dxa"/>
          </w:tcPr>
          <w:p w:rsidR="00576FDB" w:rsidRPr="00A90330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76FDB" w:rsidRPr="00FB3A5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A5F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90" w:type="dxa"/>
          </w:tcPr>
          <w:p w:rsidR="00576FDB" w:rsidRPr="00A90330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9" w:type="dxa"/>
          </w:tcPr>
          <w:p w:rsidR="00576FDB" w:rsidRPr="00A9033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1,284</w:t>
            </w:r>
          </w:p>
        </w:tc>
      </w:tr>
      <w:tr w:rsidR="00576FDB" w:rsidRPr="00A90330" w:rsidTr="009F4324">
        <w:trPr>
          <w:cantSplit/>
        </w:trPr>
        <w:tc>
          <w:tcPr>
            <w:tcW w:w="3759" w:type="dxa"/>
          </w:tcPr>
          <w:p w:rsidR="00576FDB" w:rsidRPr="006167C3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576FDB" w:rsidRPr="0023380A" w:rsidRDefault="00576FD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3,857</w:t>
            </w:r>
          </w:p>
        </w:tc>
        <w:tc>
          <w:tcPr>
            <w:tcW w:w="293" w:type="dxa"/>
          </w:tcPr>
          <w:p w:rsidR="00576FDB" w:rsidRPr="00A90330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576FDB" w:rsidRPr="00FB3A5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A5F">
              <w:rPr>
                <w:rFonts w:ascii="Angsana New" w:hAnsi="Angsana New"/>
                <w:sz w:val="30"/>
                <w:szCs w:val="30"/>
              </w:rPr>
              <w:t>6,886</w:t>
            </w:r>
          </w:p>
        </w:tc>
        <w:tc>
          <w:tcPr>
            <w:tcW w:w="290" w:type="dxa"/>
          </w:tcPr>
          <w:p w:rsidR="00576FDB" w:rsidRPr="00A90330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1,029</w:t>
            </w:r>
          </w:p>
        </w:tc>
        <w:tc>
          <w:tcPr>
            <w:tcW w:w="289" w:type="dxa"/>
          </w:tcPr>
          <w:p w:rsidR="00576FDB" w:rsidRPr="00A9033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76FDB" w:rsidRPr="00326EF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EFF">
              <w:rPr>
                <w:rFonts w:ascii="Angsana New" w:hAnsi="Angsana New"/>
                <w:bCs/>
                <w:sz w:val="30"/>
                <w:szCs w:val="30"/>
              </w:rPr>
              <w:t>1,745</w:t>
            </w:r>
          </w:p>
        </w:tc>
      </w:tr>
      <w:tr w:rsidR="00576FDB" w:rsidRPr="00A90330" w:rsidTr="009F4324">
        <w:trPr>
          <w:cantSplit/>
        </w:trPr>
        <w:tc>
          <w:tcPr>
            <w:tcW w:w="3759" w:type="dxa"/>
          </w:tcPr>
          <w:p w:rsidR="00576FDB" w:rsidRPr="00571CF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274" w:type="dxa"/>
          </w:tcPr>
          <w:p w:rsidR="00576FDB" w:rsidRPr="00183C5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6FDB" w:rsidRPr="00C0031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183C5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6FDB" w:rsidRPr="00A90330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294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:rsidR="00576FDB" w:rsidRPr="0023380A" w:rsidRDefault="00576FDB" w:rsidP="003A3EC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6FDB" w:rsidRPr="00FB3A5F" w:rsidRDefault="00576FDB" w:rsidP="0066205F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72,800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Pr="00B30A4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89,000</w:t>
            </w:r>
          </w:p>
        </w:tc>
      </w:tr>
      <w:tr w:rsidR="00576FDB" w:rsidRPr="00A90330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76FDB" w:rsidRPr="0023380A" w:rsidRDefault="00576FDB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76FDB" w:rsidRPr="00B30A4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56D2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</w:tr>
      <w:tr w:rsidR="00576FDB" w:rsidRPr="00A90330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576FDB" w:rsidRPr="0023380A" w:rsidRDefault="00576FDB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76FDB" w:rsidRPr="00B30A4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56D2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74,550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97,000</w:t>
            </w:r>
          </w:p>
        </w:tc>
      </w:tr>
      <w:tr w:rsidR="00576FDB" w:rsidRPr="00A90330" w:rsidTr="00160870">
        <w:trPr>
          <w:cantSplit/>
          <w:trHeight w:val="57"/>
        </w:trPr>
        <w:tc>
          <w:tcPr>
            <w:tcW w:w="3759" w:type="dxa"/>
          </w:tcPr>
          <w:p w:rsidR="00D168E5" w:rsidRPr="00D168E5" w:rsidRDefault="00D168E5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"/>
                <w:szCs w:val="2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576FDB" w:rsidRPr="00D168E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293" w:type="dxa"/>
          </w:tcPr>
          <w:p w:rsidR="00576FDB" w:rsidRPr="00D168E5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"/>
                <w:szCs w:val="2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576FDB" w:rsidRPr="00D168E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290" w:type="dxa"/>
          </w:tcPr>
          <w:p w:rsidR="00576FDB" w:rsidRPr="00D168E5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"/>
                <w:szCs w:val="2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576FDB" w:rsidRPr="00D168E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289" w:type="dxa"/>
          </w:tcPr>
          <w:p w:rsidR="00576FDB" w:rsidRPr="00D168E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"/>
                <w:szCs w:val="2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:rsidR="00576FDB" w:rsidRPr="00D168E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571CF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4" w:type="dxa"/>
          </w:tcPr>
          <w:p w:rsidR="00576FDB" w:rsidRPr="0023380A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6FDB" w:rsidRPr="00C0031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183C5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1308D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274" w:type="dxa"/>
          </w:tcPr>
          <w:p w:rsidR="00576FDB" w:rsidRPr="00F67F8A" w:rsidRDefault="00576FDB" w:rsidP="00F6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6FDB" w:rsidRPr="00C0031F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183C5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:rsidR="00576FDB" w:rsidRPr="00F67F8A" w:rsidRDefault="00576FDB" w:rsidP="00F67F8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6FDB" w:rsidRPr="00B30A4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2,848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Pr="0026599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2,814</w:t>
            </w: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76FDB" w:rsidRPr="00F67F8A" w:rsidRDefault="00576FDB" w:rsidP="00F6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76FDB" w:rsidRPr="00C77031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bCs/>
                <w:sz w:val="30"/>
                <w:szCs w:val="30"/>
              </w:rPr>
              <w:t>869</w:t>
            </w: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576FDB" w:rsidRPr="00B30A4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869</w:t>
            </w: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5F0D81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576FDB" w:rsidRPr="00F67F8A" w:rsidRDefault="00576FDB" w:rsidP="00F6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76FDB" w:rsidRPr="00C77031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bCs/>
                <w:sz w:val="30"/>
                <w:szCs w:val="30"/>
              </w:rPr>
              <w:t>869</w:t>
            </w: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3,833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6FDB" w:rsidRPr="0026599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3,683</w:t>
            </w: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1308D4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274" w:type="dxa"/>
          </w:tcPr>
          <w:p w:rsidR="00576FDB" w:rsidRPr="00DB16BA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6FDB" w:rsidRPr="00B30A4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DB16BA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Pr="00386FD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:rsidR="00576FDB" w:rsidRPr="00F67F8A" w:rsidRDefault="00576FDB" w:rsidP="00F67F8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6FDB" w:rsidRPr="00B30A45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41,112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576FDB" w:rsidRPr="007F40A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41,837</w:t>
            </w: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Pr="00802B2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76FDB" w:rsidRPr="0023380A" w:rsidRDefault="00576FDB" w:rsidP="00F6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12,381</w:t>
            </w: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76FDB" w:rsidRPr="00C77031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11,038</w:t>
            </w: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12,381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576FDB" w:rsidRPr="007F40A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11,038</w:t>
            </w: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576FDB" w:rsidRPr="0023380A" w:rsidRDefault="00576FDB" w:rsidP="00F6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12,381</w:t>
            </w: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76FDB" w:rsidRPr="00C77031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11,038</w:t>
            </w: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53,493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6FDB" w:rsidRPr="007F40A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52,875</w:t>
            </w:r>
          </w:p>
        </w:tc>
      </w:tr>
      <w:tr w:rsidR="00576FDB" w:rsidRPr="00775D54" w:rsidTr="009F4324">
        <w:trPr>
          <w:cantSplit/>
        </w:trPr>
        <w:tc>
          <w:tcPr>
            <w:tcW w:w="3759" w:type="dxa"/>
          </w:tcPr>
          <w:p w:rsidR="00576FDB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576FDB" w:rsidRPr="0023380A" w:rsidRDefault="00576FDB" w:rsidP="00F6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13,366</w:t>
            </w:r>
          </w:p>
        </w:tc>
        <w:tc>
          <w:tcPr>
            <w:tcW w:w="293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576FDB" w:rsidRPr="00C77031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11,907</w:t>
            </w:r>
          </w:p>
        </w:tc>
        <w:tc>
          <w:tcPr>
            <w:tcW w:w="290" w:type="dxa"/>
          </w:tcPr>
          <w:p w:rsidR="00576FDB" w:rsidRPr="0076366C" w:rsidRDefault="00576FDB" w:rsidP="0066205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576FDB" w:rsidRPr="00D05B70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57,326</w:t>
            </w:r>
          </w:p>
        </w:tc>
        <w:tc>
          <w:tcPr>
            <w:tcW w:w="289" w:type="dxa"/>
          </w:tcPr>
          <w:p w:rsidR="00576FDB" w:rsidRPr="0076366C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76FDB" w:rsidRPr="007F40AD" w:rsidRDefault="00576FDB" w:rsidP="006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56,558</w:t>
            </w:r>
          </w:p>
        </w:tc>
      </w:tr>
    </w:tbl>
    <w:p w:rsidR="00D168E5" w:rsidRPr="00D168E5" w:rsidRDefault="00D168E5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1468CC" w:rsidRPr="00D168E5" w:rsidRDefault="001468CC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"/>
          <w:szCs w:val="2"/>
        </w:rPr>
      </w:pPr>
      <w:r w:rsidRPr="003C2BB1">
        <w:rPr>
          <w:rFonts w:ascii="Angsana New" w:hAnsi="Angsana New"/>
          <w:spacing w:val="2"/>
          <w:sz w:val="30"/>
          <w:szCs w:val="30"/>
          <w:cs/>
        </w:rPr>
        <w:t>รายการเคลื่อนไหวระหว่าง</w:t>
      </w:r>
      <w:r w:rsidR="00D9656E" w:rsidRPr="003C2BB1">
        <w:rPr>
          <w:rFonts w:ascii="Angsana New" w:hAnsi="Angsana New" w:hint="cs"/>
          <w:spacing w:val="2"/>
          <w:sz w:val="30"/>
          <w:szCs w:val="30"/>
          <w:cs/>
        </w:rPr>
        <w:t>งวดสามเดือน</w:t>
      </w:r>
      <w:r w:rsidRPr="003C2BB1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DB16BA" w:rsidRPr="003C2BB1">
        <w:rPr>
          <w:rFonts w:ascii="Angsana New" w:hAnsi="Angsana New"/>
          <w:spacing w:val="2"/>
          <w:sz w:val="30"/>
          <w:szCs w:val="30"/>
        </w:rPr>
        <w:t xml:space="preserve">31 </w:t>
      </w:r>
      <w:r w:rsidR="00DB16BA" w:rsidRPr="003C2BB1">
        <w:rPr>
          <w:rFonts w:ascii="Angsana New" w:hAnsi="Angsana New"/>
          <w:spacing w:val="2"/>
          <w:sz w:val="30"/>
          <w:szCs w:val="30"/>
          <w:cs/>
        </w:rPr>
        <w:t xml:space="preserve">มีนาคม </w:t>
      </w:r>
      <w:r w:rsidR="00577AF6" w:rsidRPr="003C2BB1">
        <w:rPr>
          <w:rFonts w:ascii="Angsana New" w:hAnsi="Angsana New"/>
          <w:spacing w:val="2"/>
          <w:sz w:val="30"/>
          <w:szCs w:val="30"/>
        </w:rPr>
        <w:t>2568</w:t>
      </w:r>
      <w:r w:rsidR="00DB16BA" w:rsidRPr="003C2BB1">
        <w:rPr>
          <w:rFonts w:ascii="Angsana New" w:hAnsi="Angsana New"/>
          <w:spacing w:val="2"/>
          <w:sz w:val="30"/>
          <w:szCs w:val="30"/>
        </w:rPr>
        <w:t xml:space="preserve"> </w:t>
      </w:r>
      <w:r w:rsidR="00DB16BA" w:rsidRPr="003C2BB1">
        <w:rPr>
          <w:rFonts w:ascii="Angsana New" w:hAnsi="Angsana New"/>
          <w:spacing w:val="2"/>
          <w:sz w:val="30"/>
          <w:szCs w:val="30"/>
          <w:cs/>
        </w:rPr>
        <w:t xml:space="preserve">และ </w:t>
      </w:r>
      <w:r w:rsidR="00DB16BA" w:rsidRPr="003C2BB1">
        <w:rPr>
          <w:rFonts w:ascii="Angsana New" w:hAnsi="Angsana New"/>
          <w:spacing w:val="2"/>
          <w:sz w:val="30"/>
          <w:szCs w:val="30"/>
        </w:rPr>
        <w:t>256</w:t>
      </w:r>
      <w:r w:rsidR="00577AF6" w:rsidRPr="003C2BB1">
        <w:rPr>
          <w:rFonts w:ascii="Angsana New" w:hAnsi="Angsana New"/>
          <w:spacing w:val="2"/>
          <w:sz w:val="30"/>
          <w:szCs w:val="30"/>
        </w:rPr>
        <w:t>7</w:t>
      </w:r>
      <w:r w:rsidRPr="003C2BB1">
        <w:rPr>
          <w:rFonts w:ascii="Angsana New" w:hAnsi="Angsana New"/>
          <w:spacing w:val="2"/>
          <w:sz w:val="30"/>
          <w:szCs w:val="30"/>
        </w:rPr>
        <w:t xml:space="preserve"> </w:t>
      </w:r>
      <w:r w:rsidR="00157D58" w:rsidRPr="003C2BB1">
        <w:rPr>
          <w:rFonts w:ascii="Angsana New" w:hAnsi="Angsana New" w:hint="cs"/>
          <w:spacing w:val="2"/>
          <w:sz w:val="30"/>
          <w:szCs w:val="30"/>
          <w:cs/>
        </w:rPr>
        <w:t>สำหรับเงินให้กู้ยืมระยะสั้นแก่และ</w:t>
      </w:r>
      <w:r w:rsidR="00157D58">
        <w:rPr>
          <w:rFonts w:ascii="Angsana New" w:hAnsi="Angsana New" w:hint="cs"/>
          <w:sz w:val="30"/>
          <w:szCs w:val="30"/>
          <w:cs/>
        </w:rPr>
        <w:t>เงินกู้ยืมระยะสั้นจาก</w:t>
      </w:r>
      <w:r w:rsidR="009D6F4E">
        <w:rPr>
          <w:rFonts w:ascii="Angsana New" w:hAnsi="Angsana New" w:hint="cs"/>
          <w:sz w:val="30"/>
          <w:szCs w:val="30"/>
          <w:cs/>
        </w:rPr>
        <w:t>กิจการ</w:t>
      </w:r>
      <w:r w:rsidR="00157D58">
        <w:rPr>
          <w:rFonts w:ascii="Angsana New" w:hAnsi="Angsana New" w:hint="cs"/>
          <w:sz w:val="30"/>
          <w:szCs w:val="30"/>
          <w:cs/>
        </w:rPr>
        <w:t>ที่เกี่ยวข้องกันมีดังนี</w:t>
      </w:r>
      <w:r w:rsidR="00D168E5">
        <w:rPr>
          <w:rFonts w:ascii="Angsana New" w:hAnsi="Angsana New" w:hint="cs"/>
          <w:sz w:val="30"/>
          <w:szCs w:val="30"/>
          <w:cs/>
        </w:rPr>
        <w:t>้</w:t>
      </w:r>
    </w:p>
    <w:tbl>
      <w:tblPr>
        <w:tblW w:w="9757" w:type="dxa"/>
        <w:tblInd w:w="-4" w:type="dxa"/>
        <w:tblLayout w:type="fixed"/>
        <w:tblLook w:val="0000"/>
      </w:tblPr>
      <w:tblGrid>
        <w:gridCol w:w="3766"/>
        <w:gridCol w:w="1288"/>
        <w:gridCol w:w="280"/>
        <w:gridCol w:w="1301"/>
        <w:gridCol w:w="280"/>
        <w:gridCol w:w="1260"/>
        <w:gridCol w:w="280"/>
        <w:gridCol w:w="1302"/>
      </w:tblGrid>
      <w:tr w:rsidR="001468CC" w:rsidRPr="00F51F88" w:rsidTr="006066D5">
        <w:trPr>
          <w:cantSplit/>
          <w:tblHeader/>
        </w:trPr>
        <w:tc>
          <w:tcPr>
            <w:tcW w:w="3766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1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6066D5">
        <w:trPr>
          <w:cantSplit/>
          <w:tblHeader/>
        </w:trPr>
        <w:tc>
          <w:tcPr>
            <w:tcW w:w="3766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7AF6" w:rsidRPr="00F51F88" w:rsidTr="006066D5">
        <w:trPr>
          <w:cantSplit/>
          <w:tblHeader/>
        </w:trPr>
        <w:tc>
          <w:tcPr>
            <w:tcW w:w="3766" w:type="dxa"/>
          </w:tcPr>
          <w:p w:rsidR="00577AF6" w:rsidRPr="00D413D6" w:rsidRDefault="00577AF6" w:rsidP="00577A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:rsidR="00577AF6" w:rsidRPr="00D413D6" w:rsidRDefault="00577AF6" w:rsidP="00577A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16BA" w:rsidRPr="00E24209" w:rsidTr="006066D5">
        <w:trPr>
          <w:cantSplit/>
        </w:trPr>
        <w:tc>
          <w:tcPr>
            <w:tcW w:w="3766" w:type="dxa"/>
          </w:tcPr>
          <w:p w:rsidR="00DB16BA" w:rsidRPr="00D9141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</w:tcPr>
          <w:p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</w:tcPr>
          <w:p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</w:tcPr>
          <w:p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7AF6" w:rsidRPr="00E24209" w:rsidTr="006066D5">
        <w:trPr>
          <w:cantSplit/>
        </w:trPr>
        <w:tc>
          <w:tcPr>
            <w:tcW w:w="3766" w:type="dxa"/>
          </w:tcPr>
          <w:p w:rsidR="00577AF6" w:rsidRPr="00840E3A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88" w:type="dxa"/>
            <w:shd w:val="clear" w:color="auto" w:fill="auto"/>
          </w:tcPr>
          <w:p w:rsidR="00577AF6" w:rsidRPr="00A97D83" w:rsidRDefault="00A97D83" w:rsidP="00A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7D83">
              <w:rPr>
                <w:rFonts w:ascii="Angsana New" w:hAnsi="Angsana New"/>
                <w:sz w:val="30"/>
                <w:szCs w:val="30"/>
              </w:rPr>
              <w:t>92,220</w:t>
            </w:r>
          </w:p>
        </w:tc>
        <w:tc>
          <w:tcPr>
            <w:tcW w:w="280" w:type="dxa"/>
          </w:tcPr>
          <w:p w:rsidR="00577AF6" w:rsidRPr="00E24209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:rsidR="00577AF6" w:rsidRPr="000974AA" w:rsidRDefault="00577AF6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0" w:type="dxa"/>
          </w:tcPr>
          <w:p w:rsidR="00577AF6" w:rsidRPr="00E24209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77AF6" w:rsidRPr="002C6846" w:rsidRDefault="00A97D83" w:rsidP="00A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  <w:tc>
          <w:tcPr>
            <w:tcW w:w="280" w:type="dxa"/>
          </w:tcPr>
          <w:p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2" w:type="dxa"/>
          </w:tcPr>
          <w:p w:rsidR="00577AF6" w:rsidRPr="00DB16BA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77AF6" w:rsidRPr="00E24209" w:rsidTr="006066D5">
        <w:trPr>
          <w:cantSplit/>
        </w:trPr>
        <w:tc>
          <w:tcPr>
            <w:tcW w:w="3766" w:type="dxa"/>
          </w:tcPr>
          <w:p w:rsidR="00577AF6" w:rsidRPr="00B97542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8" w:type="dxa"/>
            <w:shd w:val="clear" w:color="auto" w:fill="auto"/>
          </w:tcPr>
          <w:p w:rsidR="00577AF6" w:rsidRPr="009E0941" w:rsidRDefault="00E21118" w:rsidP="0037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91,2</w:t>
            </w:r>
            <w:r w:rsidR="003703E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80" w:type="dxa"/>
          </w:tcPr>
          <w:p w:rsidR="00577AF6" w:rsidRPr="00EC7D7C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1" w:type="dxa"/>
          </w:tcPr>
          <w:p w:rsidR="00577AF6" w:rsidRPr="004B1EAF" w:rsidRDefault="00577AF6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3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0" w:type="dxa"/>
          </w:tcPr>
          <w:p w:rsidR="00577AF6" w:rsidRPr="00EC7D7C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77AF6" w:rsidRPr="002C6846" w:rsidRDefault="00A97D83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6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91,2</w:t>
            </w:r>
            <w:r w:rsidR="003703E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80" w:type="dxa"/>
          </w:tcPr>
          <w:p w:rsidR="00577AF6" w:rsidRPr="00EC7D7C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2" w:type="dxa"/>
          </w:tcPr>
          <w:p w:rsidR="00577AF6" w:rsidRPr="00DB16BA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77AF6" w:rsidRPr="00E24209" w:rsidTr="006066D5">
        <w:trPr>
          <w:cantSplit/>
        </w:trPr>
        <w:tc>
          <w:tcPr>
            <w:tcW w:w="3766" w:type="dxa"/>
          </w:tcPr>
          <w:p w:rsidR="00577AF6" w:rsidRPr="00B97542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577AF6" w:rsidRPr="009E0941" w:rsidRDefault="00E21118" w:rsidP="00E2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(50,000)</w:t>
            </w:r>
          </w:p>
        </w:tc>
        <w:tc>
          <w:tcPr>
            <w:tcW w:w="280" w:type="dxa"/>
          </w:tcPr>
          <w:p w:rsidR="00577AF6" w:rsidRPr="00EC7D7C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577AF6" w:rsidRPr="000974AA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0" w:type="dxa"/>
          </w:tcPr>
          <w:p w:rsidR="00577AF6" w:rsidRPr="00EC7D7C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77AF6" w:rsidRPr="002C6846" w:rsidRDefault="00A97D83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(50,000)</w:t>
            </w:r>
          </w:p>
        </w:tc>
        <w:tc>
          <w:tcPr>
            <w:tcW w:w="280" w:type="dxa"/>
          </w:tcPr>
          <w:p w:rsidR="00577AF6" w:rsidRPr="00EC7D7C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577AF6" w:rsidRPr="00DB16BA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77AF6" w:rsidRPr="00E24209" w:rsidTr="006066D5">
        <w:trPr>
          <w:cantSplit/>
        </w:trPr>
        <w:tc>
          <w:tcPr>
            <w:tcW w:w="3766" w:type="dxa"/>
          </w:tcPr>
          <w:p w:rsidR="00577AF6" w:rsidRPr="00840E3A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7AF6" w:rsidRPr="00A97D83" w:rsidRDefault="00A97D83" w:rsidP="00A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133,420</w:t>
            </w:r>
          </w:p>
        </w:tc>
        <w:tc>
          <w:tcPr>
            <w:tcW w:w="280" w:type="dxa"/>
          </w:tcPr>
          <w:p w:rsidR="00577AF6" w:rsidRPr="00EC7D7C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:rsidR="00577AF6" w:rsidRPr="000974AA" w:rsidRDefault="00577AF6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0" w:type="dxa"/>
          </w:tcPr>
          <w:p w:rsidR="00577AF6" w:rsidRPr="00EC7D7C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7AF6" w:rsidRPr="002C6846" w:rsidRDefault="00A97D83" w:rsidP="00A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96,920</w:t>
            </w:r>
          </w:p>
        </w:tc>
        <w:tc>
          <w:tcPr>
            <w:tcW w:w="280" w:type="dxa"/>
          </w:tcPr>
          <w:p w:rsidR="00577AF6" w:rsidRPr="00EC7D7C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577AF6" w:rsidRPr="00DB16BA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16BA" w:rsidRPr="00E24209" w:rsidTr="006066D5">
        <w:trPr>
          <w:cantSplit/>
        </w:trPr>
        <w:tc>
          <w:tcPr>
            <w:tcW w:w="3766" w:type="dxa"/>
          </w:tcPr>
          <w:p w:rsidR="00DB16BA" w:rsidRPr="00D9141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288" w:type="dxa"/>
            <w:shd w:val="clear" w:color="auto" w:fill="auto"/>
          </w:tcPr>
          <w:p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1" w:type="dxa"/>
          </w:tcPr>
          <w:p w:rsid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0" w:type="dxa"/>
          </w:tcPr>
          <w:p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2" w:type="dxa"/>
          </w:tcPr>
          <w:p w:rsidR="00DB16BA" w:rsidRPr="00E1788B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168E5" w:rsidRPr="00E24209" w:rsidTr="006066D5">
        <w:trPr>
          <w:cantSplit/>
        </w:trPr>
        <w:tc>
          <w:tcPr>
            <w:tcW w:w="3766" w:type="dxa"/>
          </w:tcPr>
          <w:p w:rsidR="00D168E5" w:rsidRPr="00840E3A" w:rsidRDefault="00D168E5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88" w:type="dxa"/>
            <w:shd w:val="clear" w:color="auto" w:fill="auto"/>
          </w:tcPr>
          <w:p w:rsidR="00D168E5" w:rsidRPr="00A97D83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97D83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80" w:type="dxa"/>
          </w:tcPr>
          <w:p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1" w:type="dxa"/>
          </w:tcPr>
          <w:p w:rsidR="00D168E5" w:rsidRPr="000F1CA2" w:rsidRDefault="00D168E5" w:rsidP="0096131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168E5" w:rsidRPr="00D168E5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68E5">
              <w:rPr>
                <w:rFonts w:ascii="Angsana New" w:hAnsi="Angsana New"/>
                <w:sz w:val="30"/>
                <w:szCs w:val="30"/>
              </w:rPr>
              <w:t>97,000</w:t>
            </w:r>
          </w:p>
        </w:tc>
        <w:tc>
          <w:tcPr>
            <w:tcW w:w="280" w:type="dxa"/>
          </w:tcPr>
          <w:p w:rsidR="00D168E5" w:rsidRPr="00EC7D7C" w:rsidRDefault="00D168E5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2" w:type="dxa"/>
          </w:tcPr>
          <w:p w:rsidR="00D168E5" w:rsidRPr="00577AF6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</w:tr>
      <w:tr w:rsidR="00D168E5" w:rsidRPr="00E24209" w:rsidTr="006066D5">
        <w:trPr>
          <w:cantSplit/>
        </w:trPr>
        <w:tc>
          <w:tcPr>
            <w:tcW w:w="3766" w:type="dxa"/>
          </w:tcPr>
          <w:p w:rsidR="00D168E5" w:rsidRPr="00B97542" w:rsidRDefault="00D168E5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8" w:type="dxa"/>
            <w:shd w:val="clear" w:color="auto" w:fill="auto"/>
          </w:tcPr>
          <w:p w:rsidR="00D168E5" w:rsidRPr="005A6D9F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6D9F">
              <w:rPr>
                <w:rFonts w:ascii="Angsana New" w:hAnsi="Angsana New"/>
                <w:bCs/>
                <w:sz w:val="30"/>
                <w:szCs w:val="30"/>
              </w:rPr>
              <w:t>1,750</w:t>
            </w:r>
          </w:p>
        </w:tc>
        <w:tc>
          <w:tcPr>
            <w:tcW w:w="280" w:type="dxa"/>
          </w:tcPr>
          <w:p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1" w:type="dxa"/>
          </w:tcPr>
          <w:p w:rsidR="00D168E5" w:rsidRPr="000F1CA2" w:rsidRDefault="00D168E5" w:rsidP="0096131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168E5" w:rsidRPr="00D168E5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68E5">
              <w:rPr>
                <w:rFonts w:ascii="Angsana New" w:hAnsi="Angsana New"/>
                <w:sz w:val="30"/>
                <w:szCs w:val="30"/>
              </w:rPr>
              <w:t>121,550</w:t>
            </w:r>
          </w:p>
        </w:tc>
        <w:tc>
          <w:tcPr>
            <w:tcW w:w="280" w:type="dxa"/>
          </w:tcPr>
          <w:p w:rsidR="00D168E5" w:rsidRPr="00EC7D7C" w:rsidRDefault="00D168E5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2" w:type="dxa"/>
          </w:tcPr>
          <w:p w:rsidR="00D168E5" w:rsidRPr="00DB16BA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20,400</w:t>
            </w:r>
          </w:p>
        </w:tc>
      </w:tr>
      <w:tr w:rsidR="00D168E5" w:rsidRPr="00E24209" w:rsidTr="006066D5">
        <w:trPr>
          <w:cantSplit/>
        </w:trPr>
        <w:tc>
          <w:tcPr>
            <w:tcW w:w="3766" w:type="dxa"/>
          </w:tcPr>
          <w:p w:rsidR="00D168E5" w:rsidRPr="00B97542" w:rsidRDefault="00D168E5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168E5" w:rsidRPr="005A6D9F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A6D9F">
              <w:rPr>
                <w:rFonts w:ascii="Angsana New" w:hAnsi="Angsana New"/>
                <w:bCs/>
                <w:sz w:val="30"/>
                <w:szCs w:val="30"/>
              </w:rPr>
              <w:t>(8,</w:t>
            </w:r>
            <w:r w:rsidRPr="00D168E5">
              <w:rPr>
                <w:rFonts w:ascii="Angsana New" w:hAnsi="Angsana New"/>
                <w:sz w:val="30"/>
                <w:szCs w:val="30"/>
              </w:rPr>
              <w:t>000</w:t>
            </w:r>
            <w:r w:rsidRPr="005A6D9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D168E5" w:rsidRPr="000F1CA2" w:rsidRDefault="00D168E5" w:rsidP="0096131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168E5" w:rsidRPr="00A97D83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7D83">
              <w:rPr>
                <w:rFonts w:ascii="Angsana New" w:hAnsi="Angsana New"/>
                <w:sz w:val="30"/>
                <w:szCs w:val="30"/>
              </w:rPr>
              <w:t>(144,</w:t>
            </w:r>
            <w:r w:rsidRPr="00A97D83">
              <w:rPr>
                <w:rFonts w:ascii="Angsana New" w:hAnsi="Angsana New"/>
                <w:bCs/>
                <w:sz w:val="30"/>
                <w:szCs w:val="30"/>
              </w:rPr>
              <w:t>000</w:t>
            </w:r>
            <w:r w:rsidRPr="00A97D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:rsidR="00D168E5" w:rsidRPr="00EC7D7C" w:rsidRDefault="00D168E5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D168E5" w:rsidRPr="000F1CA2" w:rsidRDefault="00D168E5" w:rsidP="0096131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168E5" w:rsidRPr="00E24209" w:rsidTr="006066D5">
        <w:trPr>
          <w:cantSplit/>
        </w:trPr>
        <w:tc>
          <w:tcPr>
            <w:tcW w:w="3766" w:type="dxa"/>
          </w:tcPr>
          <w:p w:rsidR="00D168E5" w:rsidRPr="00840E3A" w:rsidRDefault="00D168E5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8E5" w:rsidRPr="00A97D83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97D83">
              <w:rPr>
                <w:rFonts w:ascii="Angsana New" w:hAnsi="Angsana New"/>
                <w:bCs/>
                <w:sz w:val="30"/>
                <w:szCs w:val="30"/>
              </w:rPr>
              <w:t>1,750</w:t>
            </w:r>
          </w:p>
        </w:tc>
        <w:tc>
          <w:tcPr>
            <w:tcW w:w="280" w:type="dxa"/>
          </w:tcPr>
          <w:p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:rsidR="00D168E5" w:rsidRPr="000F1CA2" w:rsidRDefault="00D168E5" w:rsidP="0096131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8E5" w:rsidRPr="00D168E5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68E5">
              <w:rPr>
                <w:rFonts w:ascii="Angsana New" w:hAnsi="Angsana New"/>
                <w:sz w:val="30"/>
                <w:szCs w:val="30"/>
              </w:rPr>
              <w:t>74,550</w:t>
            </w:r>
          </w:p>
        </w:tc>
        <w:tc>
          <w:tcPr>
            <w:tcW w:w="280" w:type="dxa"/>
          </w:tcPr>
          <w:p w:rsidR="00D168E5" w:rsidRPr="00EC7D7C" w:rsidRDefault="00D168E5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D168E5" w:rsidRPr="00DB16BA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58,138</w:t>
            </w:r>
          </w:p>
        </w:tc>
      </w:tr>
    </w:tbl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468CC" w:rsidRPr="00161CAE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B77A2A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001" w:type="dxa"/>
        <w:tblInd w:w="10" w:type="dxa"/>
        <w:tblLayout w:type="fixed"/>
        <w:tblLook w:val="0000"/>
      </w:tblPr>
      <w:tblGrid>
        <w:gridCol w:w="4067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:rsidTr="00D168E5">
        <w:trPr>
          <w:cantSplit/>
          <w:tblHeader/>
        </w:trPr>
        <w:tc>
          <w:tcPr>
            <w:tcW w:w="4067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:rsidTr="00D168E5">
        <w:trPr>
          <w:cantSplit/>
          <w:tblHeader/>
        </w:trPr>
        <w:tc>
          <w:tcPr>
            <w:tcW w:w="4067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D168E5">
        <w:trPr>
          <w:cantSplit/>
          <w:tblHeader/>
        </w:trPr>
        <w:tc>
          <w:tcPr>
            <w:tcW w:w="4067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2E007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2E007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2E007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2E007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4E551F" w:rsidRPr="00666554" w:rsidTr="00D168E5">
        <w:trPr>
          <w:cantSplit/>
        </w:trPr>
        <w:tc>
          <w:tcPr>
            <w:tcW w:w="4067" w:type="dxa"/>
          </w:tcPr>
          <w:p w:rsidR="004E551F" w:rsidRPr="00666554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B77A2A" w:rsidRPr="00666554" w:rsidTr="00D168E5">
        <w:trPr>
          <w:cantSplit/>
        </w:trPr>
        <w:tc>
          <w:tcPr>
            <w:tcW w:w="4067" w:type="dxa"/>
          </w:tcPr>
          <w:p w:rsidR="00B77A2A" w:rsidRPr="00666554" w:rsidRDefault="00B77A2A" w:rsidP="00B77A2A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:rsidR="00B77A2A" w:rsidRPr="009E0941" w:rsidRDefault="006A0FEE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  <w:r w:rsidR="00F57A6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B77A2A" w:rsidRPr="00666554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05B85">
              <w:rPr>
                <w:rFonts w:ascii="Angsana New" w:hAnsi="Angsana New"/>
                <w:bCs/>
                <w:sz w:val="30"/>
                <w:szCs w:val="30"/>
              </w:rPr>
              <w:t>223</w:t>
            </w:r>
          </w:p>
        </w:tc>
        <w:tc>
          <w:tcPr>
            <w:tcW w:w="288" w:type="dxa"/>
            <w:shd w:val="clear" w:color="auto" w:fill="auto"/>
          </w:tcPr>
          <w:p w:rsidR="00B77A2A" w:rsidRPr="00666554" w:rsidRDefault="00B77A2A" w:rsidP="00B77A2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B77A2A" w:rsidRPr="009E0941" w:rsidRDefault="006A0FEE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33,891</w:t>
            </w:r>
          </w:p>
        </w:tc>
        <w:tc>
          <w:tcPr>
            <w:tcW w:w="284" w:type="dxa"/>
          </w:tcPr>
          <w:p w:rsidR="00B77A2A" w:rsidRPr="00666554" w:rsidRDefault="00B77A2A" w:rsidP="00B77A2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B77A2A" w:rsidRPr="00666554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5B8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Cs/>
                <w:sz w:val="30"/>
                <w:szCs w:val="30"/>
              </w:rPr>
              <w:t>,920</w:t>
            </w:r>
          </w:p>
        </w:tc>
      </w:tr>
      <w:tr w:rsidR="00B77A2A" w:rsidRPr="00666554" w:rsidTr="00D168E5">
        <w:trPr>
          <w:cantSplit/>
        </w:trPr>
        <w:tc>
          <w:tcPr>
            <w:tcW w:w="4067" w:type="dxa"/>
          </w:tcPr>
          <w:p w:rsidR="00B77A2A" w:rsidRPr="00666554" w:rsidRDefault="00B77A2A" w:rsidP="00B77A2A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อื่น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77A2A" w:rsidRPr="009E0941" w:rsidRDefault="006A0FEE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300,80</w:t>
            </w:r>
            <w:r w:rsidR="00F57A69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B77A2A" w:rsidRPr="00666554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316,934</w:t>
            </w:r>
          </w:p>
        </w:tc>
        <w:tc>
          <w:tcPr>
            <w:tcW w:w="288" w:type="dxa"/>
            <w:shd w:val="clear" w:color="auto" w:fill="auto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B77A2A" w:rsidRPr="009E0941" w:rsidRDefault="006A0FEE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152,303</w:t>
            </w:r>
          </w:p>
        </w:tc>
        <w:tc>
          <w:tcPr>
            <w:tcW w:w="284" w:type="dxa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B77A2A" w:rsidRPr="00666554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165,399</w:t>
            </w:r>
          </w:p>
        </w:tc>
      </w:tr>
      <w:tr w:rsidR="00B77A2A" w:rsidRPr="00666554" w:rsidTr="00D168E5">
        <w:trPr>
          <w:cantSplit/>
        </w:trPr>
        <w:tc>
          <w:tcPr>
            <w:tcW w:w="4067" w:type="dxa"/>
          </w:tcPr>
          <w:p w:rsidR="00B77A2A" w:rsidRPr="00666554" w:rsidRDefault="00B77A2A" w:rsidP="00B77A2A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7A2A" w:rsidRPr="009E0941" w:rsidRDefault="006A0FEE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301,407</w:t>
            </w:r>
          </w:p>
        </w:tc>
        <w:tc>
          <w:tcPr>
            <w:tcW w:w="270" w:type="dxa"/>
            <w:shd w:val="clear" w:color="auto" w:fill="auto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7A2A" w:rsidRPr="00666554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317,157</w:t>
            </w:r>
          </w:p>
        </w:tc>
        <w:tc>
          <w:tcPr>
            <w:tcW w:w="288" w:type="dxa"/>
            <w:shd w:val="clear" w:color="auto" w:fill="auto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7A2A" w:rsidRPr="009E0941" w:rsidRDefault="006A0FEE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186,194</w:t>
            </w:r>
          </w:p>
        </w:tc>
        <w:tc>
          <w:tcPr>
            <w:tcW w:w="284" w:type="dxa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B77A2A" w:rsidRPr="00666554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197,319</w:t>
            </w:r>
          </w:p>
        </w:tc>
      </w:tr>
      <w:tr w:rsidR="00666554" w:rsidRPr="00666554" w:rsidTr="00D168E5">
        <w:trPr>
          <w:cantSplit/>
        </w:trPr>
        <w:tc>
          <w:tcPr>
            <w:tcW w:w="4067" w:type="dxa"/>
          </w:tcPr>
          <w:p w:rsidR="00666554" w:rsidRPr="00666554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shd w:val="clear" w:color="auto" w:fill="auto"/>
          </w:tcPr>
          <w:p w:rsidR="00666554" w:rsidRPr="009E0941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:rsidR="00666554" w:rsidRPr="009E0941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B77A2A" w:rsidRPr="00666554" w:rsidTr="00D168E5">
        <w:trPr>
          <w:cantSplit/>
        </w:trPr>
        <w:tc>
          <w:tcPr>
            <w:tcW w:w="4067" w:type="dxa"/>
          </w:tcPr>
          <w:p w:rsidR="00B77A2A" w:rsidRPr="00666554" w:rsidRDefault="00B77A2A" w:rsidP="00B77A2A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:rsidR="00B77A2A" w:rsidRPr="00F57A69" w:rsidRDefault="006A0FEE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57A69">
              <w:rPr>
                <w:rFonts w:ascii="Angsana New" w:hAnsi="Angsana New"/>
                <w:bCs/>
                <w:sz w:val="30"/>
                <w:szCs w:val="30"/>
              </w:rPr>
              <w:t>3,421</w:t>
            </w:r>
          </w:p>
        </w:tc>
        <w:tc>
          <w:tcPr>
            <w:tcW w:w="270" w:type="dxa"/>
            <w:shd w:val="clear" w:color="auto" w:fill="auto"/>
          </w:tcPr>
          <w:p w:rsidR="00B77A2A" w:rsidRPr="00F57A69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B77A2A" w:rsidRPr="00F57A69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57A69">
              <w:rPr>
                <w:rFonts w:ascii="Angsana New" w:hAnsi="Angsana New"/>
                <w:bCs/>
                <w:sz w:val="30"/>
                <w:szCs w:val="30"/>
              </w:rPr>
              <w:t>1,952</w:t>
            </w:r>
          </w:p>
        </w:tc>
        <w:tc>
          <w:tcPr>
            <w:tcW w:w="288" w:type="dxa"/>
            <w:shd w:val="clear" w:color="auto" w:fill="auto"/>
          </w:tcPr>
          <w:p w:rsidR="00B77A2A" w:rsidRPr="00F57A69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:rsidR="00B77A2A" w:rsidRPr="00E41C80" w:rsidRDefault="006A0FEE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41C80">
              <w:rPr>
                <w:rFonts w:ascii="Angsana New" w:hAnsi="Angsana New"/>
                <w:bCs/>
                <w:sz w:val="30"/>
                <w:szCs w:val="30"/>
              </w:rPr>
              <w:t>21,158</w:t>
            </w:r>
          </w:p>
        </w:tc>
        <w:tc>
          <w:tcPr>
            <w:tcW w:w="284" w:type="dxa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B77A2A" w:rsidRPr="00666554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1,839</w:t>
            </w:r>
          </w:p>
        </w:tc>
      </w:tr>
      <w:tr w:rsidR="00B77A2A" w:rsidRPr="00666554" w:rsidTr="00D168E5">
        <w:trPr>
          <w:cantSplit/>
        </w:trPr>
        <w:tc>
          <w:tcPr>
            <w:tcW w:w="4067" w:type="dxa"/>
            <w:shd w:val="clear" w:color="auto" w:fill="auto"/>
          </w:tcPr>
          <w:p w:rsidR="00B77A2A" w:rsidRPr="009E0941" w:rsidRDefault="00B77A2A" w:rsidP="00B77A2A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  <w:shd w:val="clear" w:color="auto" w:fill="auto"/>
          </w:tcPr>
          <w:p w:rsidR="00B77A2A" w:rsidRPr="009E0941" w:rsidRDefault="001C1BBA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12,758</w:t>
            </w:r>
          </w:p>
        </w:tc>
        <w:tc>
          <w:tcPr>
            <w:tcW w:w="270" w:type="dxa"/>
            <w:shd w:val="clear" w:color="auto" w:fill="auto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B77A2A" w:rsidRPr="00666554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12,385</w:t>
            </w:r>
          </w:p>
        </w:tc>
        <w:tc>
          <w:tcPr>
            <w:tcW w:w="288" w:type="dxa"/>
            <w:shd w:val="clear" w:color="auto" w:fill="auto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:rsidR="00B77A2A" w:rsidRPr="009E0941" w:rsidRDefault="001C1BB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12,346</w:t>
            </w:r>
          </w:p>
        </w:tc>
        <w:tc>
          <w:tcPr>
            <w:tcW w:w="284" w:type="dxa"/>
            <w:shd w:val="clear" w:color="auto" w:fill="auto"/>
          </w:tcPr>
          <w:p w:rsidR="00B77A2A" w:rsidRPr="00666554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:rsidR="00B77A2A" w:rsidRPr="00666554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12,385</w:t>
            </w:r>
          </w:p>
        </w:tc>
      </w:tr>
      <w:tr w:rsidR="00BA48FD" w:rsidRPr="00666554" w:rsidTr="00D168E5">
        <w:trPr>
          <w:cantSplit/>
        </w:trPr>
        <w:tc>
          <w:tcPr>
            <w:tcW w:w="4067" w:type="dxa"/>
            <w:shd w:val="clear" w:color="auto" w:fill="auto"/>
          </w:tcPr>
          <w:p w:rsidR="00BA48FD" w:rsidRPr="00666554" w:rsidRDefault="00BA48FD" w:rsidP="00B77A2A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  <w:shd w:val="clear" w:color="auto" w:fill="auto"/>
          </w:tcPr>
          <w:p w:rsidR="00BA48FD" w:rsidRPr="000F1CA2" w:rsidRDefault="00BA48FD" w:rsidP="00BA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C3614E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BA48FD" w:rsidRPr="00666554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BA48FD" w:rsidRPr="00666554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  <w:tc>
          <w:tcPr>
            <w:tcW w:w="288" w:type="dxa"/>
            <w:shd w:val="clear" w:color="auto" w:fill="auto"/>
          </w:tcPr>
          <w:p w:rsidR="00BA48FD" w:rsidRPr="00666554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:rsidR="00BA48FD" w:rsidRPr="000F1CA2" w:rsidRDefault="00BA48FD" w:rsidP="00D168E5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BA48FD" w:rsidRPr="00666554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:rsidR="00BA48FD" w:rsidRPr="000F1CA2" w:rsidRDefault="00BA48FD" w:rsidP="00D168E5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A48FD" w:rsidRPr="00666554" w:rsidTr="00D168E5">
        <w:trPr>
          <w:cantSplit/>
        </w:trPr>
        <w:tc>
          <w:tcPr>
            <w:tcW w:w="4067" w:type="dxa"/>
            <w:shd w:val="clear" w:color="auto" w:fill="auto"/>
          </w:tcPr>
          <w:p w:rsidR="00BA48FD" w:rsidRPr="00666554" w:rsidRDefault="00BA48FD" w:rsidP="00B77A2A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24871" w:rsidRPr="009E0941" w:rsidRDefault="00384113" w:rsidP="0038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C3614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:rsidR="00BA48FD" w:rsidRPr="00666554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BA48FD" w:rsidRPr="00666554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9,772</w:t>
            </w:r>
          </w:p>
        </w:tc>
        <w:tc>
          <w:tcPr>
            <w:tcW w:w="288" w:type="dxa"/>
            <w:shd w:val="clear" w:color="auto" w:fill="auto"/>
          </w:tcPr>
          <w:p w:rsidR="00BA48FD" w:rsidRPr="00666554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BA48FD" w:rsidRPr="009E0941" w:rsidRDefault="00661CC0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1C1BBA">
              <w:rPr>
                <w:rFonts w:ascii="Angsana New" w:hAnsi="Angsana New"/>
                <w:bCs/>
                <w:sz w:val="30"/>
                <w:szCs w:val="30"/>
              </w:rPr>
              <w:t>674</w:t>
            </w:r>
          </w:p>
        </w:tc>
        <w:tc>
          <w:tcPr>
            <w:tcW w:w="284" w:type="dxa"/>
            <w:shd w:val="clear" w:color="auto" w:fill="auto"/>
          </w:tcPr>
          <w:p w:rsidR="00BA48FD" w:rsidRPr="00666554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BA48FD" w:rsidRPr="00666554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6,953</w:t>
            </w:r>
          </w:p>
        </w:tc>
      </w:tr>
      <w:tr w:rsidR="00BA48FD" w:rsidRPr="00666554" w:rsidTr="00D168E5">
        <w:trPr>
          <w:cantSplit/>
        </w:trPr>
        <w:tc>
          <w:tcPr>
            <w:tcW w:w="4067" w:type="dxa"/>
          </w:tcPr>
          <w:p w:rsidR="00BA48FD" w:rsidRPr="00666554" w:rsidRDefault="00BA48FD" w:rsidP="00B77A2A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48FD" w:rsidRPr="009E0941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30,157</w:t>
            </w:r>
          </w:p>
        </w:tc>
        <w:tc>
          <w:tcPr>
            <w:tcW w:w="270" w:type="dxa"/>
            <w:shd w:val="clear" w:color="auto" w:fill="auto"/>
          </w:tcPr>
          <w:p w:rsidR="00BA48FD" w:rsidRPr="00666554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48FD" w:rsidRPr="00666554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24,911</w:t>
            </w:r>
          </w:p>
        </w:tc>
        <w:tc>
          <w:tcPr>
            <w:tcW w:w="288" w:type="dxa"/>
            <w:shd w:val="clear" w:color="auto" w:fill="auto"/>
          </w:tcPr>
          <w:p w:rsidR="00BA48FD" w:rsidRPr="00666554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48FD" w:rsidRPr="009E0941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40,178</w:t>
            </w:r>
          </w:p>
        </w:tc>
        <w:tc>
          <w:tcPr>
            <w:tcW w:w="284" w:type="dxa"/>
          </w:tcPr>
          <w:p w:rsidR="00BA48FD" w:rsidRPr="00666554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BA48FD" w:rsidRPr="00666554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21,177</w:t>
            </w:r>
          </w:p>
        </w:tc>
      </w:tr>
      <w:tr w:rsidR="00BA48FD" w:rsidRPr="00666554" w:rsidTr="00D168E5">
        <w:trPr>
          <w:cantSplit/>
        </w:trPr>
        <w:tc>
          <w:tcPr>
            <w:tcW w:w="4067" w:type="dxa"/>
          </w:tcPr>
          <w:p w:rsidR="00BA48FD" w:rsidRPr="00666554" w:rsidRDefault="00BA48FD" w:rsidP="00B77A2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48FD" w:rsidRPr="006A0FE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0FEE">
              <w:rPr>
                <w:rFonts w:ascii="Angsana New" w:hAnsi="Angsana New" w:hint="cs"/>
                <w:b/>
                <w:sz w:val="30"/>
                <w:szCs w:val="30"/>
                <w:cs/>
              </w:rPr>
              <w:t>331</w:t>
            </w:r>
            <w:r w:rsidRPr="006A0FEE">
              <w:rPr>
                <w:rFonts w:ascii="Angsana New" w:hAnsi="Angsana New"/>
                <w:bCs/>
                <w:sz w:val="30"/>
                <w:szCs w:val="30"/>
              </w:rPr>
              <w:t>,564</w:t>
            </w:r>
          </w:p>
        </w:tc>
        <w:tc>
          <w:tcPr>
            <w:tcW w:w="270" w:type="dxa"/>
            <w:shd w:val="clear" w:color="auto" w:fill="auto"/>
          </w:tcPr>
          <w:p w:rsidR="00BA48FD" w:rsidRPr="006A0FE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48FD" w:rsidRPr="006A0FE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0FEE">
              <w:rPr>
                <w:rFonts w:ascii="Angsana New" w:hAnsi="Angsana New"/>
                <w:bCs/>
                <w:sz w:val="30"/>
                <w:szCs w:val="30"/>
              </w:rPr>
              <w:t>342,068</w:t>
            </w:r>
          </w:p>
        </w:tc>
        <w:tc>
          <w:tcPr>
            <w:tcW w:w="288" w:type="dxa"/>
            <w:shd w:val="clear" w:color="auto" w:fill="auto"/>
          </w:tcPr>
          <w:p w:rsidR="00BA48FD" w:rsidRPr="006A0FE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48FD" w:rsidRPr="006A0FE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0FEE">
              <w:rPr>
                <w:rFonts w:ascii="Angsana New" w:hAnsi="Angsana New"/>
                <w:bCs/>
                <w:sz w:val="30"/>
                <w:szCs w:val="30"/>
              </w:rPr>
              <w:t>226,372</w:t>
            </w:r>
          </w:p>
        </w:tc>
        <w:tc>
          <w:tcPr>
            <w:tcW w:w="284" w:type="dxa"/>
          </w:tcPr>
          <w:p w:rsidR="00BA48FD" w:rsidRPr="00666554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BA48FD" w:rsidRPr="00666554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218,496</w:t>
            </w:r>
          </w:p>
        </w:tc>
      </w:tr>
    </w:tbl>
    <w:p w:rsidR="00157D58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84113" w:rsidRDefault="00384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 w:rsidR="0032537B">
        <w:rPr>
          <w:rFonts w:ascii="Angsana New" w:hAnsi="Angsana New"/>
          <w:color w:val="000000"/>
          <w:sz w:val="30"/>
          <w:szCs w:val="30"/>
          <w:cs/>
        </w:rPr>
        <w:t>-</w:t>
      </w:r>
      <w:r w:rsidR="00C973F9">
        <w:rPr>
          <w:rFonts w:ascii="Angsana New" w:hAnsi="Angsana New" w:hint="cs"/>
          <w:color w:val="000000"/>
          <w:sz w:val="30"/>
          <w:szCs w:val="30"/>
          <w:cs/>
        </w:rPr>
        <w:t xml:space="preserve"> 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:rsidR="001468CC" w:rsidRPr="00B50CCE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737" w:type="dxa"/>
        <w:tblInd w:w="10" w:type="dxa"/>
        <w:tblLayout w:type="fixed"/>
        <w:tblLook w:val="0000"/>
      </w:tblPr>
      <w:tblGrid>
        <w:gridCol w:w="3784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:rsidTr="00D168E5">
        <w:trPr>
          <w:cantSplit/>
        </w:trPr>
        <w:tc>
          <w:tcPr>
            <w:tcW w:w="3784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:rsidTr="00D168E5">
        <w:trPr>
          <w:cantSplit/>
        </w:trPr>
        <w:tc>
          <w:tcPr>
            <w:tcW w:w="3784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832FB" w:rsidRPr="00D413D6" w:rsidTr="00D168E5">
        <w:trPr>
          <w:cantSplit/>
        </w:trPr>
        <w:tc>
          <w:tcPr>
            <w:tcW w:w="3784" w:type="dxa"/>
          </w:tcPr>
          <w:p w:rsidR="005832FB" w:rsidRPr="00F51F88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2E007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2E007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:rsidR="005832FB" w:rsidRPr="008F38E6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2E007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2E007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764D18" w:rsidRPr="00E24209" w:rsidTr="00D168E5">
        <w:trPr>
          <w:cantSplit/>
        </w:trPr>
        <w:tc>
          <w:tcPr>
            <w:tcW w:w="3784" w:type="dxa"/>
          </w:tcPr>
          <w:p w:rsidR="00764D18" w:rsidRPr="00161CAE" w:rsidRDefault="00764D18" w:rsidP="00764D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:rsidR="00764D18" w:rsidRPr="009E0941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232,643</w:t>
            </w:r>
          </w:p>
        </w:tc>
        <w:tc>
          <w:tcPr>
            <w:tcW w:w="270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764D18" w:rsidRPr="007B46B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45,227</w:t>
            </w:r>
          </w:p>
        </w:tc>
        <w:tc>
          <w:tcPr>
            <w:tcW w:w="288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764D18" w:rsidRPr="002C6846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111,429</w:t>
            </w:r>
          </w:p>
        </w:tc>
        <w:tc>
          <w:tcPr>
            <w:tcW w:w="284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64D18" w:rsidRPr="005A6F8C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119,099</w:t>
            </w:r>
          </w:p>
        </w:tc>
      </w:tr>
      <w:tr w:rsidR="00764D18" w:rsidRPr="00E24209" w:rsidTr="00D168E5">
        <w:trPr>
          <w:cantSplit/>
        </w:trPr>
        <w:tc>
          <w:tcPr>
            <w:tcW w:w="3784" w:type="dxa"/>
          </w:tcPr>
          <w:p w:rsidR="00764D18" w:rsidRPr="00A8640B" w:rsidRDefault="00764D18" w:rsidP="00764D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A8640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:rsidR="00764D18" w:rsidRPr="009E0941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764D18" w:rsidRPr="007B46B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764D18" w:rsidRPr="002C6846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64D18" w:rsidRPr="005A6F8C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64D18" w:rsidRPr="00E24209" w:rsidTr="00D168E5">
        <w:trPr>
          <w:cantSplit/>
        </w:trPr>
        <w:tc>
          <w:tcPr>
            <w:tcW w:w="3784" w:type="dxa"/>
          </w:tcPr>
          <w:p w:rsidR="00764D18" w:rsidRPr="00A8640B" w:rsidRDefault="00764D18" w:rsidP="00764D18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:rsidR="00764D18" w:rsidRPr="009E0941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64,085</w:t>
            </w:r>
          </w:p>
        </w:tc>
        <w:tc>
          <w:tcPr>
            <w:tcW w:w="270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764D18" w:rsidRPr="007B46B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59,146</w:t>
            </w:r>
          </w:p>
        </w:tc>
        <w:tc>
          <w:tcPr>
            <w:tcW w:w="288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764D18" w:rsidRPr="002C6846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39,080</w:t>
            </w:r>
          </w:p>
        </w:tc>
        <w:tc>
          <w:tcPr>
            <w:tcW w:w="284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64D18" w:rsidRPr="005A6F8C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36,924</w:t>
            </w:r>
          </w:p>
        </w:tc>
      </w:tr>
      <w:tr w:rsidR="00764D18" w:rsidRPr="00E24209" w:rsidTr="00D168E5">
        <w:trPr>
          <w:cantSplit/>
        </w:trPr>
        <w:tc>
          <w:tcPr>
            <w:tcW w:w="3784" w:type="dxa"/>
          </w:tcPr>
          <w:p w:rsidR="00764D18" w:rsidRPr="00A8640B" w:rsidRDefault="00764D18" w:rsidP="00764D18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:rsidR="00764D18" w:rsidRPr="009E0941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5,211</w:t>
            </w:r>
          </w:p>
        </w:tc>
        <w:tc>
          <w:tcPr>
            <w:tcW w:w="270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764D18" w:rsidRPr="007B46B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10,295</w:t>
            </w:r>
          </w:p>
        </w:tc>
        <w:tc>
          <w:tcPr>
            <w:tcW w:w="288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764D18" w:rsidRPr="002C6846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604</w:t>
            </w:r>
          </w:p>
        </w:tc>
        <w:tc>
          <w:tcPr>
            <w:tcW w:w="284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64D18" w:rsidRPr="005A6F8C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6,630</w:t>
            </w:r>
          </w:p>
        </w:tc>
      </w:tr>
      <w:tr w:rsidR="00764D18" w:rsidRPr="00E24209" w:rsidTr="00D168E5">
        <w:trPr>
          <w:cantSplit/>
        </w:trPr>
        <w:tc>
          <w:tcPr>
            <w:tcW w:w="3784" w:type="dxa"/>
          </w:tcPr>
          <w:p w:rsidR="00764D18" w:rsidRPr="00A8640B" w:rsidRDefault="00764D18" w:rsidP="00764D18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:rsidR="00764D18" w:rsidRPr="009E0941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12,092</w:t>
            </w:r>
          </w:p>
        </w:tc>
        <w:tc>
          <w:tcPr>
            <w:tcW w:w="270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764D18" w:rsidRPr="007B46B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11,019</w:t>
            </w:r>
          </w:p>
        </w:tc>
        <w:tc>
          <w:tcPr>
            <w:tcW w:w="288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764D18" w:rsidRPr="002C6846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7,003</w:t>
            </w:r>
          </w:p>
        </w:tc>
        <w:tc>
          <w:tcPr>
            <w:tcW w:w="284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64D18" w:rsidRPr="005A6F8C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5,844</w:t>
            </w:r>
          </w:p>
        </w:tc>
      </w:tr>
      <w:tr w:rsidR="00764D18" w:rsidRPr="00E24209" w:rsidTr="00D168E5">
        <w:trPr>
          <w:cantSplit/>
        </w:trPr>
        <w:tc>
          <w:tcPr>
            <w:tcW w:w="3784" w:type="dxa"/>
          </w:tcPr>
          <w:p w:rsidR="00764D18" w:rsidRPr="00A8640B" w:rsidRDefault="00764D18" w:rsidP="00764D18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8640B">
              <w:rPr>
                <w:rFonts w:ascii="Angsana New" w:hAnsi="Angsana New"/>
                <w:sz w:val="30"/>
                <w:szCs w:val="30"/>
              </w:rPr>
              <w:t>12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4D18" w:rsidRPr="009E0941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19,680</w:t>
            </w:r>
          </w:p>
        </w:tc>
        <w:tc>
          <w:tcPr>
            <w:tcW w:w="270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764D18" w:rsidRPr="007B46B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20,749</w:t>
            </w:r>
          </w:p>
        </w:tc>
        <w:tc>
          <w:tcPr>
            <w:tcW w:w="288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764D18" w:rsidRPr="002C6846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13,230</w:t>
            </w:r>
          </w:p>
        </w:tc>
        <w:tc>
          <w:tcPr>
            <w:tcW w:w="284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4D18" w:rsidRPr="005A6F8C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14,439</w:t>
            </w:r>
          </w:p>
        </w:tc>
      </w:tr>
      <w:tr w:rsidR="00764D18" w:rsidRPr="00E24209" w:rsidTr="00D168E5">
        <w:trPr>
          <w:cantSplit/>
        </w:trPr>
        <w:tc>
          <w:tcPr>
            <w:tcW w:w="3784" w:type="dxa"/>
          </w:tcPr>
          <w:p w:rsidR="00764D18" w:rsidRPr="00161CAE" w:rsidRDefault="00764D18" w:rsidP="00764D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64D18" w:rsidRPr="009E0941" w:rsidRDefault="007C3F85" w:rsidP="007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333</w:t>
            </w:r>
            <w:r w:rsidR="006A0F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764D18" w:rsidRPr="007B46B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46,436</w:t>
            </w:r>
          </w:p>
        </w:tc>
        <w:tc>
          <w:tcPr>
            <w:tcW w:w="288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764D18" w:rsidRPr="002C6846" w:rsidRDefault="006A0FEE" w:rsidP="007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7C3F85">
              <w:rPr>
                <w:rFonts w:ascii="Angsana New" w:hAnsi="Angsana New"/>
                <w:bCs/>
                <w:sz w:val="30"/>
                <w:szCs w:val="30"/>
              </w:rPr>
              <w:t>71,346</w:t>
            </w:r>
          </w:p>
        </w:tc>
        <w:tc>
          <w:tcPr>
            <w:tcW w:w="284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64D18" w:rsidRPr="005A6F8C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182,936</w:t>
            </w:r>
          </w:p>
        </w:tc>
      </w:tr>
      <w:tr w:rsidR="00764D18" w:rsidRPr="00E24209" w:rsidTr="00D168E5">
        <w:trPr>
          <w:cantSplit/>
        </w:trPr>
        <w:tc>
          <w:tcPr>
            <w:tcW w:w="3784" w:type="dxa"/>
          </w:tcPr>
          <w:p w:rsidR="00764D18" w:rsidRPr="00161CA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75" w:type="dxa"/>
          </w:tcPr>
          <w:p w:rsidR="00764D18" w:rsidRPr="009E0941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764D18" w:rsidRPr="007B46B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764D18" w:rsidRPr="002C6846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64D18" w:rsidRPr="005A6F8C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64D18" w:rsidRPr="00E24209" w:rsidTr="00D168E5">
        <w:trPr>
          <w:cantSplit/>
        </w:trPr>
        <w:tc>
          <w:tcPr>
            <w:tcW w:w="3784" w:type="dxa"/>
          </w:tcPr>
          <w:p w:rsidR="00764D18" w:rsidRPr="00161CA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275" w:type="dxa"/>
          </w:tcPr>
          <w:p w:rsidR="00764D18" w:rsidRPr="009E0941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(32,908)</w:t>
            </w:r>
          </w:p>
        </w:tc>
        <w:tc>
          <w:tcPr>
            <w:tcW w:w="270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764D18" w:rsidRPr="007B46B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502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764D18" w:rsidRPr="002C6846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(19,043)</w:t>
            </w:r>
          </w:p>
        </w:tc>
        <w:tc>
          <w:tcPr>
            <w:tcW w:w="284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64D18" w:rsidRPr="005A6F8C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(17,537)</w:t>
            </w:r>
          </w:p>
        </w:tc>
      </w:tr>
      <w:tr w:rsidR="00764D18" w:rsidRPr="00E24209" w:rsidTr="00D168E5">
        <w:trPr>
          <w:cantSplit/>
        </w:trPr>
        <w:tc>
          <w:tcPr>
            <w:tcW w:w="3784" w:type="dxa"/>
          </w:tcPr>
          <w:p w:rsidR="00764D18" w:rsidRPr="00161CA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64D18" w:rsidRPr="009E0941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300,803</w:t>
            </w:r>
          </w:p>
        </w:tc>
        <w:tc>
          <w:tcPr>
            <w:tcW w:w="270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764D18" w:rsidRPr="007B46B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16,934</w:t>
            </w:r>
          </w:p>
        </w:tc>
        <w:tc>
          <w:tcPr>
            <w:tcW w:w="288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764D18" w:rsidRPr="002C6846" w:rsidRDefault="006A0FEE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152,303</w:t>
            </w:r>
          </w:p>
        </w:tc>
        <w:tc>
          <w:tcPr>
            <w:tcW w:w="284" w:type="dxa"/>
          </w:tcPr>
          <w:p w:rsidR="00764D18" w:rsidRPr="00B9369C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64D18" w:rsidRPr="005A6F8C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165,399</w:t>
            </w:r>
          </w:p>
        </w:tc>
      </w:tr>
    </w:tbl>
    <w:p w:rsidR="00764D18" w:rsidRPr="00B50CCE" w:rsidRDefault="00764D18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764D18" w:rsidRDefault="00764D18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9A4845">
        <w:rPr>
          <w:rFonts w:ascii="Angsana New" w:hAnsi="Angsana New"/>
          <w:sz w:val="30"/>
          <w:szCs w:val="30"/>
          <w:cs/>
        </w:rPr>
        <w:t>ระยะเวลาการให้สินเชื่อ (เครดิตเทอม) แก่ลูกค้าตามนโยบาย</w:t>
      </w:r>
      <w:r w:rsidRPr="00832A80">
        <w:rPr>
          <w:rFonts w:ascii="Angsana New" w:hAnsi="Angsana New"/>
          <w:sz w:val="30"/>
          <w:szCs w:val="30"/>
          <w:cs/>
        </w:rPr>
        <w:t>ของกลุ่ม</w:t>
      </w:r>
      <w:r w:rsidRPr="00F57A69">
        <w:rPr>
          <w:rFonts w:ascii="Angsana New" w:hAnsi="Angsana New"/>
          <w:sz w:val="30"/>
          <w:szCs w:val="30"/>
          <w:cs/>
        </w:rPr>
        <w:t xml:space="preserve">บริษัทคือ </w:t>
      </w:r>
      <w:r w:rsidRPr="00F57A69">
        <w:rPr>
          <w:rFonts w:ascii="Angsana New" w:hAnsi="Angsana New"/>
          <w:sz w:val="30"/>
          <w:szCs w:val="30"/>
        </w:rPr>
        <w:t xml:space="preserve">7 - </w:t>
      </w:r>
      <w:r w:rsidR="006E0DA7" w:rsidRPr="00F57A69">
        <w:rPr>
          <w:rFonts w:ascii="Angsana New" w:hAnsi="Angsana New"/>
          <w:sz w:val="30"/>
          <w:szCs w:val="30"/>
        </w:rPr>
        <w:t>120</w:t>
      </w:r>
      <w:r w:rsidRPr="00832A80">
        <w:rPr>
          <w:rFonts w:ascii="Angsana New" w:hAnsi="Angsana New"/>
          <w:sz w:val="30"/>
          <w:szCs w:val="30"/>
          <w:cs/>
        </w:rPr>
        <w:t xml:space="preserve"> วัน</w:t>
      </w:r>
      <w:r w:rsidRPr="00000C58">
        <w:rPr>
          <w:rFonts w:ascii="Angsana New" w:hAnsi="Angsana New" w:hint="cs"/>
          <w:sz w:val="30"/>
          <w:szCs w:val="30"/>
          <w:cs/>
        </w:rPr>
        <w:t>ในปี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F1CA2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0F1CA2">
        <w:rPr>
          <w:rFonts w:ascii="Angsana New" w:hAnsi="Angsana New"/>
          <w:sz w:val="30"/>
          <w:szCs w:val="30"/>
        </w:rPr>
        <w:t>7</w:t>
      </w:r>
    </w:p>
    <w:p w:rsidR="00B50CCE" w:rsidRDefault="00B50CCE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373750" w:rsidRDefault="00373750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373750" w:rsidRDefault="00373750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373750" w:rsidRDefault="00373750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373750" w:rsidRDefault="00373750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373750" w:rsidRDefault="00373750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373750" w:rsidRDefault="00373750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373750" w:rsidRDefault="00373750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373750" w:rsidRDefault="00373750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373750" w:rsidRPr="00F56C55" w:rsidRDefault="00373750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4B0212" w:rsidRPr="00BD1CD2" w:rsidRDefault="00670399" w:rsidP="00AD0B0A">
      <w:pPr>
        <w:tabs>
          <w:tab w:val="clear" w:pos="227"/>
          <w:tab w:val="clear" w:pos="454"/>
          <w:tab w:val="clear" w:pos="680"/>
          <w:tab w:val="clear" w:pos="907"/>
          <w:tab w:val="left" w:pos="3119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B0212">
        <w:rPr>
          <w:rFonts w:ascii="Angsana New" w:hAnsi="Angsana New"/>
          <w:b/>
          <w:bCs/>
          <w:sz w:val="30"/>
          <w:szCs w:val="30"/>
        </w:rPr>
        <w:t>.</w:t>
      </w:r>
      <w:r w:rsidR="004B0212" w:rsidRPr="007D1E49">
        <w:rPr>
          <w:rFonts w:ascii="Angsana New" w:hAnsi="Angsana New"/>
          <w:b/>
          <w:bCs/>
          <w:sz w:val="30"/>
          <w:szCs w:val="30"/>
        </w:rPr>
        <w:tab/>
      </w:r>
      <w:r w:rsidR="004B0212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:rsidR="00666554" w:rsidRPr="00373750" w:rsidRDefault="00666554" w:rsidP="00666554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12338" w:type="dxa"/>
        <w:tblInd w:w="108" w:type="dxa"/>
        <w:tblLayout w:type="fixed"/>
        <w:tblLook w:val="0000"/>
      </w:tblPr>
      <w:tblGrid>
        <w:gridCol w:w="1735"/>
        <w:gridCol w:w="1134"/>
        <w:gridCol w:w="284"/>
        <w:gridCol w:w="1247"/>
        <w:gridCol w:w="283"/>
        <w:gridCol w:w="1134"/>
        <w:gridCol w:w="270"/>
        <w:gridCol w:w="1147"/>
        <w:gridCol w:w="284"/>
        <w:gridCol w:w="1134"/>
        <w:gridCol w:w="284"/>
        <w:gridCol w:w="1134"/>
        <w:gridCol w:w="1134"/>
        <w:gridCol w:w="1134"/>
      </w:tblGrid>
      <w:tr w:rsidR="00666554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66554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</w:tcPr>
          <w:p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</w:tcPr>
          <w:p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336F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832FB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5832FB" w:rsidRPr="00A336FA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5832FB" w:rsidRPr="00A336FA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D0B0A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AD0B0A" w:rsidRPr="000F1CA2" w:rsidRDefault="00AD0B0A" w:rsidP="00AD0B0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1C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D0B0A" w:rsidRPr="00A336FA" w:rsidRDefault="00AD0B0A" w:rsidP="00AD0B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B0A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AD0B0A" w:rsidRPr="00A336FA" w:rsidRDefault="00AD0B0A" w:rsidP="00AD0B0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ส่วนที่ครบกำหนด </w:t>
            </w:r>
          </w:p>
        </w:tc>
        <w:tc>
          <w:tcPr>
            <w:tcW w:w="113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D0B0A" w:rsidRPr="00A336FA" w:rsidRDefault="00AD0B0A" w:rsidP="00AD0B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D64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986D64" w:rsidRPr="00A336FA" w:rsidRDefault="00986D64" w:rsidP="00AD0B0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>ไถ่ถอนในหนึ่งปี</w:t>
            </w:r>
          </w:p>
        </w:tc>
        <w:tc>
          <w:tcPr>
            <w:tcW w:w="113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70" w:hanging="16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sz w:val="30"/>
                <w:szCs w:val="30"/>
              </w:rPr>
              <w:t>3.25</w:t>
            </w:r>
            <w:r w:rsidRPr="00383263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383263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3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383263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15,000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986D64" w:rsidRPr="00A336FA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A336FA" w:rsidTr="00986D64">
        <w:trPr>
          <w:gridAfter w:val="2"/>
          <w:wAfter w:w="2268" w:type="dxa"/>
          <w:cantSplit/>
        </w:trPr>
        <w:tc>
          <w:tcPr>
            <w:tcW w:w="2869" w:type="dxa"/>
            <w:gridSpan w:val="2"/>
            <w:vAlign w:val="center"/>
          </w:tcPr>
          <w:p w:rsidR="00986D64" w:rsidRPr="000F1CA2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F1C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986D64" w:rsidRPr="00A336FA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86D64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986D64" w:rsidRPr="00A336FA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336FA">
              <w:rPr>
                <w:rFonts w:ascii="Angsana New" w:hAnsi="Angsana New"/>
                <w:sz w:val="30"/>
                <w:szCs w:val="30"/>
              </w:rPr>
              <w:t>6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1.00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986D64" w:rsidRPr="00764D1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70" w:hanging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1.00</w:t>
            </w:r>
          </w:p>
        </w:tc>
        <w:tc>
          <w:tcPr>
            <w:tcW w:w="283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86D64" w:rsidRPr="00B177D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986D64" w:rsidRPr="00A336FA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986D64" w:rsidRPr="00A336FA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336FA">
              <w:rPr>
                <w:rFonts w:ascii="Angsana New" w:hAnsi="Angsana New"/>
                <w:sz w:val="30"/>
                <w:szCs w:val="30"/>
              </w:rPr>
              <w:t>12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7786">
              <w:rPr>
                <w:rFonts w:ascii="Angsana New" w:hAnsi="Angsana New"/>
                <w:sz w:val="30"/>
                <w:szCs w:val="30"/>
              </w:rPr>
              <w:t>0.90</w:t>
            </w:r>
            <w:r w:rsidRPr="00067786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067786">
              <w:rPr>
                <w:rFonts w:ascii="Angsana New" w:hAnsi="Angsana New"/>
                <w:sz w:val="30"/>
                <w:szCs w:val="30"/>
              </w:rPr>
              <w:t>1</w:t>
            </w:r>
            <w:r w:rsidRPr="0006778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67786">
              <w:rPr>
                <w:rFonts w:ascii="Angsana New" w:hAnsi="Angsana New"/>
                <w:sz w:val="30"/>
                <w:szCs w:val="30"/>
              </w:rPr>
              <w:t>1</w:t>
            </w:r>
            <w:r w:rsidRPr="0006778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986D64" w:rsidRPr="00764D1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170" w:right="-624" w:hanging="227"/>
              <w:rPr>
                <w:rFonts w:ascii="Angsana New" w:hAnsi="Angsana New"/>
                <w:sz w:val="30"/>
                <w:szCs w:val="30"/>
              </w:rPr>
            </w:pPr>
            <w:r w:rsidRPr="00AD0B0A">
              <w:rPr>
                <w:rFonts w:ascii="Angsana New" w:hAnsi="Angsana New"/>
                <w:sz w:val="30"/>
                <w:szCs w:val="30"/>
              </w:rPr>
              <w:t xml:space="preserve">0.90 </w:t>
            </w:r>
            <w:r w:rsidRPr="00AD0B0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AD0B0A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:rsidR="00986D64" w:rsidRPr="00AD0B0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64" w:rsidRPr="00986D64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86D64">
              <w:rPr>
                <w:rFonts w:ascii="Angsana New" w:hAnsi="Angsana New" w:hint="cs"/>
                <w:b/>
                <w:sz w:val="30"/>
                <w:szCs w:val="30"/>
                <w:cs/>
              </w:rPr>
              <w:t>502</w:t>
            </w:r>
          </w:p>
        </w:tc>
        <w:tc>
          <w:tcPr>
            <w:tcW w:w="270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502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86D64" w:rsidRPr="00A336FA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986D64" w:rsidRPr="00A336FA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86D64" w:rsidRPr="00B177D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10,507</w:t>
            </w:r>
          </w:p>
        </w:tc>
        <w:tc>
          <w:tcPr>
            <w:tcW w:w="270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15,507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86D64" w:rsidRPr="00A336FA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A336FA" w:rsidTr="00986D64">
        <w:trPr>
          <w:cantSplit/>
        </w:trPr>
        <w:tc>
          <w:tcPr>
            <w:tcW w:w="4683" w:type="dxa"/>
            <w:gridSpan w:val="5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 -</w:t>
            </w:r>
            <w:r w:rsidRPr="00A336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วัดมูลค่ายุติธรรมผ่านกำไร </w:t>
            </w:r>
          </w:p>
        </w:tc>
        <w:tc>
          <w:tcPr>
            <w:tcW w:w="1134" w:type="dxa"/>
          </w:tcPr>
          <w:p w:rsidR="00986D64" w:rsidRPr="00B177D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86D64" w:rsidRPr="00B177D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86D64" w:rsidRPr="00A336FA" w:rsidRDefault="0098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34" w:type="dxa"/>
          </w:tcPr>
          <w:p w:rsidR="00986D64" w:rsidRPr="00A336FA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86D64" w:rsidRPr="00A336FA" w:rsidTr="00986D64">
        <w:trPr>
          <w:cantSplit/>
        </w:trPr>
        <w:tc>
          <w:tcPr>
            <w:tcW w:w="4683" w:type="dxa"/>
            <w:gridSpan w:val="5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-101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หรือขาดทุน (ข้อมูลระดับ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46852">
              <w:rPr>
                <w:rFonts w:ascii="Angsana New" w:hAnsi="Angsana New" w:hint="cs"/>
                <w:sz w:val="30"/>
                <w:szCs w:val="30"/>
                <w:cs/>
              </w:rPr>
              <w:t>ของลำดับชั้นมูลค่ายุติธรรม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986D64" w:rsidRPr="00B177D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740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986D64" w:rsidRPr="006005A2" w:rsidRDefault="006005A2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005A2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986D64" w:rsidRPr="00A336FA" w:rsidRDefault="0098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34" w:type="dxa"/>
            <w:vAlign w:val="bottom"/>
          </w:tcPr>
          <w:p w:rsidR="00986D64" w:rsidRPr="00A336FA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986D64" w:rsidRPr="00A336FA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64" w:rsidRPr="00B177D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64" w:rsidRPr="00A336FA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986D64" w:rsidRPr="00A336FA" w:rsidTr="00986D64">
        <w:trPr>
          <w:gridAfter w:val="2"/>
          <w:wAfter w:w="2268" w:type="dxa"/>
          <w:cantSplit/>
        </w:trPr>
        <w:tc>
          <w:tcPr>
            <w:tcW w:w="1735" w:type="dxa"/>
          </w:tcPr>
          <w:p w:rsidR="00986D64" w:rsidRPr="00A336FA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86D64" w:rsidRPr="00B177D8" w:rsidRDefault="00986D64" w:rsidP="0098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11,177</w:t>
            </w:r>
          </w:p>
        </w:tc>
        <w:tc>
          <w:tcPr>
            <w:tcW w:w="270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986D64" w:rsidRPr="000F1CA2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F1CA2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Pr="006066D5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0F1CA2">
              <w:rPr>
                <w:rFonts w:ascii="Angsana New" w:hAnsi="Angsana New" w:hint="cs"/>
                <w:bCs/>
                <w:sz w:val="30"/>
                <w:szCs w:val="30"/>
              </w:rPr>
              <w:t>262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86D64" w:rsidRPr="00A336FA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986D64" w:rsidRPr="00A336FA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86D64" w:rsidRPr="00A336FA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:rsidR="00666554" w:rsidRPr="00373750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EA17C7" w:rsidRPr="00846852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46852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ของเงินลงทุนในหุ้นกู้มีจำนวนเงินประมาณ </w:t>
      </w:r>
      <w:r w:rsidR="00F76367" w:rsidRPr="00C83939">
        <w:rPr>
          <w:rFonts w:ascii="Angsana New" w:hAnsi="Angsana New"/>
          <w:sz w:val="30"/>
          <w:szCs w:val="30"/>
        </w:rPr>
        <w:t>10</w:t>
      </w:r>
      <w:r w:rsidR="00282081">
        <w:rPr>
          <w:rFonts w:ascii="Angsana New" w:hAnsi="Angsana New"/>
          <w:sz w:val="30"/>
          <w:szCs w:val="30"/>
        </w:rPr>
        <w:t>.1</w:t>
      </w:r>
      <w:r>
        <w:rPr>
          <w:rFonts w:ascii="Angsana New" w:hAnsi="Angsana New"/>
          <w:sz w:val="30"/>
          <w:szCs w:val="30"/>
        </w:rPr>
        <w:t xml:space="preserve"> </w:t>
      </w:r>
      <w:r w:rsidR="00282081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846852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Pr="00846852">
        <w:rPr>
          <w:rFonts w:ascii="Angsana New" w:hAnsi="Angsana New"/>
          <w:sz w:val="30"/>
          <w:szCs w:val="30"/>
        </w:rPr>
        <w:t>2</w:t>
      </w:r>
      <w:r w:rsidRPr="00846852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Pr="00846852">
        <w:rPr>
          <w:rFonts w:ascii="Angsana New" w:hAnsi="Angsana New"/>
          <w:sz w:val="30"/>
          <w:szCs w:val="30"/>
        </w:rPr>
        <w:t>)</w:t>
      </w:r>
    </w:p>
    <w:p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F76367" w:rsidRDefault="00F76367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73750" w:rsidRP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EA17C7" w:rsidRPr="009C4823" w:rsidRDefault="00670399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D5821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4D5821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EA17C7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 - สุทธิ</w:t>
      </w:r>
    </w:p>
    <w:p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ณ วันที่ </w:t>
      </w:r>
      <w:r w:rsidRPr="00E41C80">
        <w:rPr>
          <w:rFonts w:ascii="Angsana New" w:hAnsi="Angsana New" w:hint="cs"/>
          <w:spacing w:val="2"/>
          <w:sz w:val="30"/>
          <w:szCs w:val="30"/>
        </w:rPr>
        <w:t xml:space="preserve">31 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="00205295" w:rsidRPr="00E41C80">
        <w:rPr>
          <w:rFonts w:ascii="Angsana New" w:hAnsi="Angsana New"/>
          <w:spacing w:val="2"/>
          <w:sz w:val="30"/>
          <w:szCs w:val="30"/>
        </w:rPr>
        <w:t>2568</w:t>
      </w:r>
      <w:r w:rsidRPr="00E41C80">
        <w:rPr>
          <w:rFonts w:ascii="Angsana New" w:hAnsi="Angsana New"/>
          <w:spacing w:val="2"/>
          <w:sz w:val="30"/>
          <w:szCs w:val="30"/>
        </w:rPr>
        <w:t xml:space="preserve"> 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และวันที่ </w:t>
      </w:r>
      <w:r w:rsidRPr="00E41C80">
        <w:rPr>
          <w:rFonts w:ascii="Angsana New" w:hAnsi="Angsana New" w:hint="cs"/>
          <w:spacing w:val="2"/>
          <w:sz w:val="30"/>
          <w:szCs w:val="30"/>
        </w:rPr>
        <w:t xml:space="preserve">31 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="00205295" w:rsidRPr="00E41C80">
        <w:rPr>
          <w:rFonts w:ascii="Angsana New" w:hAnsi="Angsana New"/>
          <w:spacing w:val="2"/>
          <w:sz w:val="30"/>
          <w:szCs w:val="30"/>
        </w:rPr>
        <w:t>2567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 เงินลงทุนในหุ้นกู้ที่จะถือจนครบกำหนดไถ่ถอน</w:t>
      </w:r>
      <w:r w:rsidR="000F1CA2" w:rsidRPr="00E41C80">
        <w:rPr>
          <w:rFonts w:ascii="Angsana New" w:hAnsi="Angsana New" w:hint="cs"/>
          <w:spacing w:val="2"/>
          <w:sz w:val="30"/>
          <w:szCs w:val="30"/>
          <w:cs/>
        </w:rPr>
        <w:t>ในงบการเงิน</w:t>
      </w:r>
      <w:r w:rsidR="000F1CA2">
        <w:rPr>
          <w:rFonts w:ascii="Angsana New" w:hAnsi="Angsana New" w:hint="cs"/>
          <w:sz w:val="30"/>
          <w:szCs w:val="30"/>
          <w:cs/>
        </w:rPr>
        <w:t>รวมมีรายละเอียด</w:t>
      </w:r>
      <w:r w:rsidR="000F1CA2">
        <w:rPr>
          <w:rFonts w:ascii="Angsana New" w:hAnsi="Angsana New" w:hint="cs"/>
          <w:szCs w:val="30"/>
          <w:cs/>
        </w:rPr>
        <w:t>ดังต่อไปนี้</w:t>
      </w:r>
    </w:p>
    <w:p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73750" w:rsidRDefault="00373750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9927" w:type="dxa"/>
        <w:tblInd w:w="108" w:type="dxa"/>
        <w:tblLook w:val="01E0"/>
      </w:tblPr>
      <w:tblGrid>
        <w:gridCol w:w="2017"/>
        <w:gridCol w:w="236"/>
        <w:gridCol w:w="1575"/>
        <w:gridCol w:w="237"/>
        <w:gridCol w:w="1464"/>
        <w:gridCol w:w="236"/>
        <w:gridCol w:w="1156"/>
        <w:gridCol w:w="235"/>
        <w:gridCol w:w="1268"/>
        <w:gridCol w:w="236"/>
        <w:gridCol w:w="1267"/>
      </w:tblGrid>
      <w:tr w:rsidR="00EA17C7" w:rsidRPr="00B00ADB" w:rsidTr="00EA17C7">
        <w:tc>
          <w:tcPr>
            <w:tcW w:w="2017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A17C7" w:rsidRPr="00B00ADB" w:rsidTr="00EA17C7">
        <w:tc>
          <w:tcPr>
            <w:tcW w:w="2017" w:type="dxa"/>
            <w:tcBorders>
              <w:bottom w:val="single" w:sz="4" w:space="0" w:color="auto"/>
            </w:tcBorders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AD0B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D0B0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26D03" w:rsidRPr="00B00ADB" w:rsidTr="000C6D9C">
        <w:tc>
          <w:tcPr>
            <w:tcW w:w="2017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บริษัท เอก-ชัย ดีสทริบิวชั่น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20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20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426D03" w:rsidRPr="00F76367" w:rsidRDefault="00426D03" w:rsidP="000C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F76367" w:rsidRPr="00B00ADB" w:rsidTr="00EA17C7">
        <w:tc>
          <w:tcPr>
            <w:tcW w:w="201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:rsidTr="00EA17C7">
        <w:tc>
          <w:tcPr>
            <w:tcW w:w="201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17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17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F76367" w:rsidRPr="00F76367" w:rsidRDefault="00F76367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F76367" w:rsidRPr="00B00ADB" w:rsidTr="00EA17C7">
        <w:tc>
          <w:tcPr>
            <w:tcW w:w="201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:rsidTr="00C85564">
        <w:tc>
          <w:tcPr>
            <w:tcW w:w="201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16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16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:rsidR="00F76367" w:rsidRPr="00F76367" w:rsidRDefault="00F76367" w:rsidP="00C8556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F76367" w:rsidRPr="00B00ADB" w:rsidTr="00EA17C7">
        <w:tc>
          <w:tcPr>
            <w:tcW w:w="201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:rsidTr="00EA17C7">
        <w:tc>
          <w:tcPr>
            <w:tcW w:w="201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F76367" w:rsidRPr="00F76367" w:rsidRDefault="00065D9B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F76367" w:rsidRPr="00F76367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F76367" w:rsidRPr="00B00ADB" w:rsidTr="00B50CCE">
        <w:tc>
          <w:tcPr>
            <w:tcW w:w="201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center"/>
          </w:tcPr>
          <w:p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6D03" w:rsidRPr="00B00ADB" w:rsidTr="000C6D9C">
        <w:tc>
          <w:tcPr>
            <w:tcW w:w="2017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     ไถ่ถอนภายในหนึ่งปี</w:t>
            </w:r>
          </w:p>
        </w:tc>
        <w:tc>
          <w:tcPr>
            <w:tcW w:w="236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426D03" w:rsidRPr="00B00ADB" w:rsidRDefault="00426D03" w:rsidP="000C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0A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30AA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center"/>
          </w:tcPr>
          <w:p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76367">
              <w:rPr>
                <w:rFonts w:ascii="Angsana New" w:hAnsi="Angsana New"/>
                <w:sz w:val="26"/>
                <w:szCs w:val="26"/>
              </w:rPr>
              <w:t>1</w:t>
            </w:r>
            <w:r w:rsidRPr="00F76367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76367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</w:tr>
      <w:tr w:rsidR="00F76367" w:rsidRPr="00B00ADB" w:rsidTr="00EA17C7">
        <w:tc>
          <w:tcPr>
            <w:tcW w:w="2017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F76367" w:rsidRPr="00B00ADB" w:rsidRDefault="00F76367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0A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30AA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0A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30AA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F76367" w:rsidRPr="00B00ADB" w:rsidTr="00C85564">
        <w:tc>
          <w:tcPr>
            <w:tcW w:w="2017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:rsidR="00F76367" w:rsidRPr="000F1CA2" w:rsidRDefault="00F76367" w:rsidP="00C8556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F76367" w:rsidRPr="000F1CA2" w:rsidRDefault="00F76367" w:rsidP="00C8556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:rsidTr="00EA17C7">
        <w:tc>
          <w:tcPr>
            <w:tcW w:w="2017" w:type="dxa"/>
          </w:tcPr>
          <w:p w:rsidR="00F76367" w:rsidRPr="00EA17C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76367" w:rsidRPr="00EA17C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5" w:type="dxa"/>
          </w:tcPr>
          <w:p w:rsidR="00F76367" w:rsidRPr="00EA17C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:rsidR="00F76367" w:rsidRPr="00EA17C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vAlign w:val="center"/>
          </w:tcPr>
          <w:p w:rsidR="00F76367" w:rsidRPr="00EA17C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F76367" w:rsidRPr="00EA17C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center"/>
          </w:tcPr>
          <w:p w:rsidR="00F76367" w:rsidRPr="00EA17C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:rsidR="00F76367" w:rsidRPr="00EA17C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:rsidR="00F76367" w:rsidRPr="00205295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:rsidR="00F76367" w:rsidRPr="00EA17C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:rsidR="00F76367" w:rsidRPr="00EA17C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6367" w:rsidRPr="00B00ADB" w:rsidTr="00C85564">
        <w:tc>
          <w:tcPr>
            <w:tcW w:w="5529" w:type="dxa"/>
            <w:gridSpan w:val="5"/>
          </w:tcPr>
          <w:p w:rsidR="00F76367" w:rsidRPr="008363F0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</w:tcPr>
          <w:p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:rsidR="00F76367" w:rsidRPr="000F1CA2" w:rsidRDefault="00F76367" w:rsidP="00C8556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F76367" w:rsidRPr="000F1CA2" w:rsidRDefault="00F76367" w:rsidP="000F1CA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E92D5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3"/>
          <w:cols w:space="720"/>
          <w:titlePg/>
          <w:docGrid w:linePitch="245"/>
        </w:sectPr>
      </w:pPr>
    </w:p>
    <w:p w:rsidR="004E0F56" w:rsidRDefault="00205295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5567B" w:rsidRPr="006A1A0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เงินลงทุนในบริษัทย่อยและการร่วมค้า</w:t>
      </w:r>
    </w:p>
    <w:p w:rsidR="004E0F56" w:rsidRPr="005374C5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24"/>
          <w:szCs w:val="24"/>
        </w:rPr>
      </w:pPr>
    </w:p>
    <w:p w:rsidR="004E0F56" w:rsidRPr="00CA64A5" w:rsidRDefault="004E0F56" w:rsidP="00C57A1A">
      <w:pPr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831540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มีนาคม </w:t>
      </w:r>
      <w:r w:rsidR="00205295">
        <w:rPr>
          <w:rFonts w:ascii="Angsana New" w:hAnsi="Angsana New"/>
          <w:sz w:val="30"/>
          <w:szCs w:val="30"/>
        </w:rPr>
        <w:t>2568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DB16B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ธันวาคม </w:t>
      </w:r>
      <w:r w:rsidR="00205295">
        <w:rPr>
          <w:rFonts w:ascii="Angsana New" w:hAnsi="Angsana New"/>
          <w:sz w:val="30"/>
          <w:szCs w:val="30"/>
        </w:rPr>
        <w:t>2567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5374C5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14231" w:type="dxa"/>
        <w:tblInd w:w="108" w:type="dxa"/>
        <w:tblLayout w:type="fixed"/>
        <w:tblLook w:val="0000"/>
      </w:tblPr>
      <w:tblGrid>
        <w:gridCol w:w="368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C57A1A">
        <w:trPr>
          <w:cantSplit/>
        </w:trPr>
        <w:tc>
          <w:tcPr>
            <w:tcW w:w="368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C57A1A">
        <w:trPr>
          <w:cantSplit/>
        </w:trPr>
        <w:tc>
          <w:tcPr>
            <w:tcW w:w="368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8208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 w:rsidR="00282081">
              <w:rPr>
                <w:rFonts w:ascii="Angsana New" w:hAnsi="Angsana New" w:hint="cs"/>
                <w:sz w:val="30"/>
                <w:szCs w:val="30"/>
                <w:cs/>
              </w:rPr>
              <w:t>การถือหุ้นทางตรง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28208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4E0F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566E17" w:rsidP="0056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4E0F5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A66E5D" w:rsidRPr="00D02D1D" w:rsidTr="00C57A1A">
        <w:trPr>
          <w:cantSplit/>
        </w:trPr>
        <w:tc>
          <w:tcPr>
            <w:tcW w:w="3686" w:type="dxa"/>
          </w:tcPr>
          <w:p w:rsidR="00A66E5D" w:rsidRPr="00D02D1D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66E5D" w:rsidRPr="008F38E6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66E5D" w:rsidRPr="008F38E6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66E5D" w:rsidRPr="008F38E6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A66E5D" w:rsidRPr="00D02D1D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66E5D" w:rsidRPr="008F38E6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A66E5D" w:rsidRPr="008F38E6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66E5D" w:rsidRPr="008F38E6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:rsidR="00A66E5D" w:rsidRPr="00D02D1D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66E5D" w:rsidRPr="008F38E6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A66E5D" w:rsidRPr="008F38E6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66E5D" w:rsidRPr="008F38E6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A66E5D" w:rsidRPr="00D02D1D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A66E5D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A66E5D" w:rsidRPr="00D02D1D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66E5D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73E8B" w:rsidRPr="00D02D1D" w:rsidTr="00C57A1A">
        <w:trPr>
          <w:cantSplit/>
        </w:trPr>
        <w:tc>
          <w:tcPr>
            <w:tcW w:w="368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0C4C" w:rsidRPr="00E25899" w:rsidTr="00C57A1A">
        <w:trPr>
          <w:cantSplit/>
        </w:trPr>
        <w:tc>
          <w:tcPr>
            <w:tcW w:w="3686" w:type="dxa"/>
            <w:vAlign w:val="center"/>
          </w:tcPr>
          <w:p w:rsidR="00AE0C4C" w:rsidRPr="00E25899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AE0C4C" w:rsidRPr="0028754D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0C4C" w:rsidRPr="0028754D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E0C4C" w:rsidRPr="00E84698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6E17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0C4C" w:rsidRPr="008B78BA" w:rsidRDefault="00AE0C4C" w:rsidP="00DF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9F">
              <w:rPr>
                <w:rFonts w:ascii="Angsana New" w:hAnsi="Angsana New"/>
                <w:sz w:val="30"/>
                <w:szCs w:val="30"/>
              </w:rPr>
              <w:t>17,962</w:t>
            </w:r>
          </w:p>
        </w:tc>
      </w:tr>
      <w:tr w:rsidR="00AE0C4C" w:rsidRPr="00E25899" w:rsidTr="00C57A1A">
        <w:trPr>
          <w:cantSplit/>
        </w:trPr>
        <w:tc>
          <w:tcPr>
            <w:tcW w:w="3686" w:type="dxa"/>
            <w:vAlign w:val="center"/>
          </w:tcPr>
          <w:p w:rsidR="00AE0C4C" w:rsidRPr="00E25899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AE0C4C" w:rsidRPr="0028754D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0C4C" w:rsidRPr="0028754D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E0C4C" w:rsidRPr="00DF659F" w:rsidRDefault="00AE0C4C" w:rsidP="00C8556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0C4C" w:rsidRPr="008B78BA" w:rsidRDefault="00AE0C4C" w:rsidP="00DF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9F">
              <w:rPr>
                <w:rFonts w:ascii="Angsana New" w:hAnsi="Angsana New"/>
                <w:sz w:val="30"/>
                <w:szCs w:val="30"/>
              </w:rPr>
              <w:t xml:space="preserve"> 39,530</w:t>
            </w:r>
          </w:p>
        </w:tc>
      </w:tr>
      <w:tr w:rsidR="00AE0C4C" w:rsidRPr="00E25899" w:rsidTr="00C57A1A">
        <w:trPr>
          <w:cantSplit/>
        </w:trPr>
        <w:tc>
          <w:tcPr>
            <w:tcW w:w="3686" w:type="dxa"/>
            <w:vAlign w:val="center"/>
          </w:tcPr>
          <w:p w:rsidR="00AE0C4C" w:rsidRPr="00E25899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AE0C4C" w:rsidRPr="0028754D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0C4C" w:rsidRPr="0028754D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E0C4C" w:rsidRPr="00DF659F" w:rsidRDefault="00AE0C4C" w:rsidP="00C8556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0C4C" w:rsidRPr="00DF659F" w:rsidRDefault="00AE0C4C" w:rsidP="00DF659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C4C" w:rsidRPr="00E25899" w:rsidTr="00C57A1A">
        <w:trPr>
          <w:cantSplit/>
        </w:trPr>
        <w:tc>
          <w:tcPr>
            <w:tcW w:w="3686" w:type="dxa"/>
            <w:vAlign w:val="center"/>
          </w:tcPr>
          <w:p w:rsidR="00AE0C4C" w:rsidRPr="00E25899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AE0C4C" w:rsidRPr="0083174B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E0C4C" w:rsidRPr="0083174B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3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AE0C4C" w:rsidRPr="0028754D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AE0C4C" w:rsidRPr="0028754D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E0C4C" w:rsidRPr="00DF659F" w:rsidRDefault="00AE0C4C" w:rsidP="00C8556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0C4C" w:rsidRPr="008B78BA" w:rsidRDefault="00AE0C4C" w:rsidP="00DF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9F">
              <w:rPr>
                <w:rFonts w:ascii="Angsana New" w:hAnsi="Angsana New"/>
                <w:sz w:val="30"/>
                <w:szCs w:val="30"/>
              </w:rPr>
              <w:t>24,132</w:t>
            </w:r>
          </w:p>
        </w:tc>
      </w:tr>
      <w:tr w:rsidR="00AE0C4C" w:rsidRPr="00E25899" w:rsidTr="00C57A1A">
        <w:trPr>
          <w:cantSplit/>
        </w:trPr>
        <w:tc>
          <w:tcPr>
            <w:tcW w:w="3686" w:type="dxa"/>
          </w:tcPr>
          <w:p w:rsidR="00AE0C4C" w:rsidRPr="00E25899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0C4C" w:rsidRPr="0028754D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E0C4C" w:rsidRPr="0028754D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0C4C" w:rsidRPr="00E84698" w:rsidRDefault="00566E17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,463</w:t>
            </w:r>
          </w:p>
        </w:tc>
        <w:tc>
          <w:tcPr>
            <w:tcW w:w="236" w:type="dxa"/>
          </w:tcPr>
          <w:p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E0C4C" w:rsidRPr="008B78BA" w:rsidRDefault="00AE0C4C" w:rsidP="00DF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9F">
              <w:rPr>
                <w:rFonts w:ascii="Angsana New" w:hAnsi="Angsana New"/>
                <w:sz w:val="30"/>
                <w:szCs w:val="30"/>
              </w:rPr>
              <w:t>81,624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395EF9" w:rsidRPr="004E0F56" w:rsidRDefault="00395EF9" w:rsidP="00454AF3">
      <w:pPr>
        <w:rPr>
          <w:rFonts w:ascii="Angsana New" w:hAnsi="Angsana New"/>
          <w:sz w:val="30"/>
          <w:szCs w:val="30"/>
        </w:rPr>
        <w:sectPr w:rsidR="00395EF9" w:rsidRPr="004E0F56" w:rsidSect="00E92D5A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32FB3" w:rsidRDefault="00432FB3" w:rsidP="00432FB3">
      <w:pPr>
        <w:rPr>
          <w:rFonts w:ascii="Angsana New" w:hAnsi="Angsana New"/>
          <w:sz w:val="30"/>
          <w:szCs w:val="30"/>
        </w:rPr>
      </w:pPr>
      <w:r w:rsidRPr="00DE3950">
        <w:rPr>
          <w:rFonts w:ascii="Angsana New" w:hAnsi="Angsana New"/>
          <w:sz w:val="30"/>
          <w:szCs w:val="30"/>
          <w:cs/>
        </w:rPr>
        <w:lastRenderedPageBreak/>
        <w:t>เงินลงทุนในการร่วมค้า</w:t>
      </w:r>
      <w:r w:rsidRPr="00DE3950">
        <w:rPr>
          <w:rFonts w:ascii="Angsana New" w:hAnsi="Angsana New" w:hint="cs"/>
          <w:sz w:val="30"/>
          <w:szCs w:val="30"/>
          <w:cs/>
        </w:rPr>
        <w:t xml:space="preserve"> </w:t>
      </w:r>
      <w:r w:rsidRPr="00DE3950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DE39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E39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DE3950">
        <w:rPr>
          <w:rFonts w:ascii="Angsana New" w:hAnsi="Angsana New"/>
          <w:sz w:val="30"/>
          <w:szCs w:val="30"/>
        </w:rPr>
        <w:t xml:space="preserve"> </w:t>
      </w:r>
      <w:r w:rsidRPr="00DE3950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DE3950">
        <w:rPr>
          <w:rFonts w:ascii="Angsana New" w:hAnsi="Angsana New"/>
          <w:sz w:val="30"/>
          <w:szCs w:val="30"/>
        </w:rPr>
        <w:t xml:space="preserve">31 </w:t>
      </w:r>
      <w:r w:rsidRPr="00DE3950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2567</w:t>
      </w:r>
      <w:r w:rsidRPr="00DE3950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32FB3" w:rsidRPr="00152711" w:rsidRDefault="00432FB3" w:rsidP="00432FB3">
      <w:pPr>
        <w:rPr>
          <w:rFonts w:ascii="Angsana New" w:hAnsi="Angsana New"/>
          <w:sz w:val="24"/>
          <w:szCs w:val="24"/>
        </w:rPr>
      </w:pPr>
    </w:p>
    <w:tbl>
      <w:tblPr>
        <w:tblW w:w="9673" w:type="dxa"/>
        <w:tblInd w:w="-34" w:type="dxa"/>
        <w:tblLayout w:type="fixed"/>
        <w:tblLook w:val="0000"/>
      </w:tblPr>
      <w:tblGrid>
        <w:gridCol w:w="1985"/>
        <w:gridCol w:w="743"/>
        <w:gridCol w:w="283"/>
        <w:gridCol w:w="709"/>
        <w:gridCol w:w="283"/>
        <w:gridCol w:w="709"/>
        <w:gridCol w:w="284"/>
        <w:gridCol w:w="708"/>
        <w:gridCol w:w="284"/>
        <w:gridCol w:w="709"/>
        <w:gridCol w:w="283"/>
        <w:gridCol w:w="709"/>
        <w:gridCol w:w="283"/>
        <w:gridCol w:w="709"/>
        <w:gridCol w:w="284"/>
        <w:gridCol w:w="708"/>
      </w:tblGrid>
      <w:tr w:rsidR="00432FB3" w:rsidRPr="00770FDB" w:rsidTr="003B34DE">
        <w:trPr>
          <w:cantSplit/>
        </w:trPr>
        <w:tc>
          <w:tcPr>
            <w:tcW w:w="1985" w:type="dxa"/>
          </w:tcPr>
          <w:p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35" w:type="dxa"/>
            <w:gridSpan w:val="3"/>
            <w:tcBorders>
              <w:bottom w:val="single" w:sz="4" w:space="0" w:color="auto"/>
            </w:tcBorders>
          </w:tcPr>
          <w:p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83" w:type="dxa"/>
          </w:tcPr>
          <w:p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284" w:type="dxa"/>
          </w:tcPr>
          <w:p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5" w:type="dxa"/>
            <w:gridSpan w:val="7"/>
          </w:tcPr>
          <w:p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32FB3" w:rsidRPr="00770FDB" w:rsidTr="003B34DE">
        <w:trPr>
          <w:cantSplit/>
        </w:trPr>
        <w:tc>
          <w:tcPr>
            <w:tcW w:w="1985" w:type="dxa"/>
          </w:tcPr>
          <w:p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735" w:type="dxa"/>
            <w:gridSpan w:val="3"/>
            <w:tcBorders>
              <w:bottom w:val="single" w:sz="4" w:space="0" w:color="auto"/>
            </w:tcBorders>
          </w:tcPr>
          <w:p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83" w:type="dxa"/>
          </w:tcPr>
          <w:p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4" w:type="dxa"/>
          </w:tcPr>
          <w:p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</w:tcPr>
          <w:p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282081" w:rsidRPr="00770FDB" w:rsidTr="003B34DE">
        <w:trPr>
          <w:cantSplit/>
        </w:trPr>
        <w:tc>
          <w:tcPr>
            <w:tcW w:w="1985" w:type="dxa"/>
          </w:tcPr>
          <w:p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</w:tcPr>
          <w:p w:rsidR="00282081" w:rsidRPr="00770FDB" w:rsidRDefault="00282081" w:rsidP="0028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282081">
              <w:rPr>
                <w:rFonts w:ascii="Angsana New" w:hAnsi="Angsana New" w:hint="cs"/>
                <w:sz w:val="24"/>
                <w:szCs w:val="24"/>
                <w:cs/>
              </w:rPr>
              <w:t>นาคม</w:t>
            </w:r>
            <w:r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2081" w:rsidRPr="00770FDB" w:rsidRDefault="00282081" w:rsidP="0028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3" w:type="dxa"/>
          </w:tcPr>
          <w:p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282081">
              <w:rPr>
                <w:rFonts w:ascii="Angsana New" w:hAnsi="Angsana New" w:hint="cs"/>
                <w:sz w:val="24"/>
                <w:szCs w:val="24"/>
                <w:cs/>
              </w:rPr>
              <w:t>นาคม</w:t>
            </w:r>
            <w:r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4" w:type="dxa"/>
          </w:tcPr>
          <w:p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282081">
              <w:rPr>
                <w:rFonts w:ascii="Angsana New" w:hAnsi="Angsana New" w:hint="cs"/>
                <w:sz w:val="24"/>
                <w:szCs w:val="24"/>
                <w:cs/>
              </w:rPr>
              <w:t>นาคม</w:t>
            </w:r>
            <w:r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3" w:type="dxa"/>
          </w:tcPr>
          <w:p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282081">
              <w:rPr>
                <w:rFonts w:ascii="Angsana New" w:hAnsi="Angsana New" w:hint="cs"/>
                <w:sz w:val="24"/>
                <w:szCs w:val="24"/>
                <w:cs/>
              </w:rPr>
              <w:t>นาคม</w:t>
            </w:r>
            <w:r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</w:tr>
      <w:tr w:rsidR="0022746D" w:rsidRPr="00770FDB" w:rsidTr="003B34DE">
        <w:trPr>
          <w:cantSplit/>
        </w:trPr>
        <w:tc>
          <w:tcPr>
            <w:tcW w:w="1985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ชาลี ท็อป โลจิสติกส์ </w:t>
            </w:r>
          </w:p>
        </w:tc>
        <w:tc>
          <w:tcPr>
            <w:tcW w:w="743" w:type="dxa"/>
            <w:shd w:val="clear" w:color="auto" w:fill="auto"/>
          </w:tcPr>
          <w:p w:rsidR="0022746D" w:rsidRPr="00770FDB" w:rsidRDefault="0022746D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 w:hanging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2746D" w:rsidRPr="00770FDB" w:rsidRDefault="0022746D" w:rsidP="003B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 w:hanging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22746D" w:rsidRPr="00770FDB" w:rsidRDefault="0022746D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2746D" w:rsidRPr="00770FDB" w:rsidRDefault="0022746D" w:rsidP="003B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:rsidR="0022746D" w:rsidRPr="00770FDB" w:rsidRDefault="0022746D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2746D" w:rsidRPr="00770FDB" w:rsidRDefault="0022746D" w:rsidP="003B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2746D" w:rsidRPr="00804DD1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3,638</w:t>
            </w: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22746D" w:rsidRPr="00770FDB" w:rsidRDefault="0022746D" w:rsidP="003B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3,198</w:t>
            </w:r>
          </w:p>
        </w:tc>
      </w:tr>
      <w:tr w:rsidR="0022746D" w:rsidRPr="00770FDB" w:rsidTr="003B34DE">
        <w:trPr>
          <w:cantSplit/>
        </w:trPr>
        <w:tc>
          <w:tcPr>
            <w:tcW w:w="1985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743" w:type="dxa"/>
            <w:shd w:val="clear" w:color="auto" w:fill="auto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2746D" w:rsidRPr="00770FDB" w:rsidTr="003B34DE">
        <w:trPr>
          <w:cantSplit/>
        </w:trPr>
        <w:tc>
          <w:tcPr>
            <w:tcW w:w="1985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(ประกอบธุรกิจให้เช่าและ</w:t>
            </w:r>
          </w:p>
        </w:tc>
        <w:tc>
          <w:tcPr>
            <w:tcW w:w="743" w:type="dxa"/>
            <w:shd w:val="clear" w:color="auto" w:fill="auto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2746D" w:rsidRPr="00770FDB" w:rsidTr="003B34DE">
        <w:trPr>
          <w:cantSplit/>
        </w:trPr>
        <w:tc>
          <w:tcPr>
            <w:tcW w:w="1985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บริการคลังสินค้า)</w:t>
            </w:r>
          </w:p>
        </w:tc>
        <w:tc>
          <w:tcPr>
            <w:tcW w:w="743" w:type="dxa"/>
            <w:shd w:val="clear" w:color="auto" w:fill="auto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395EF9" w:rsidRPr="00152711" w:rsidRDefault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0C66EC" w:rsidRPr="000C66EC" w:rsidRDefault="000C66EC" w:rsidP="004B1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C66EC">
        <w:rPr>
          <w:rFonts w:ascii="Angsana New" w:hAnsi="Angsana New" w:hint="cs"/>
          <w:sz w:val="30"/>
          <w:szCs w:val="30"/>
          <w:cs/>
        </w:rPr>
        <w:t>ส่</w:t>
      </w:r>
      <w:r w:rsidR="0006152A">
        <w:rPr>
          <w:rFonts w:ascii="Angsana New" w:hAnsi="Angsana New" w:hint="cs"/>
          <w:sz w:val="30"/>
          <w:szCs w:val="30"/>
          <w:cs/>
        </w:rPr>
        <w:t>วนแบ่งกำไร</w:t>
      </w:r>
      <w:r w:rsidRPr="000C66EC">
        <w:rPr>
          <w:rFonts w:ascii="Angsana New" w:hAnsi="Angsana New" w:hint="cs"/>
          <w:sz w:val="30"/>
          <w:szCs w:val="30"/>
          <w:cs/>
        </w:rPr>
        <w:t>ในปี 2568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D1EB5">
        <w:rPr>
          <w:rFonts w:ascii="Angsana New" w:hAnsi="Angsana New" w:hint="cs"/>
          <w:sz w:val="30"/>
          <w:szCs w:val="30"/>
          <w:cs/>
        </w:rPr>
        <w:t>ได้มาจาก</w:t>
      </w:r>
      <w:r w:rsidR="004B1BBC" w:rsidRPr="004B1BBC">
        <w:rPr>
          <w:rFonts w:ascii="Angsana New" w:hAnsi="Angsana New"/>
          <w:sz w:val="30"/>
          <w:szCs w:val="30"/>
          <w:cs/>
        </w:rPr>
        <w:t>บริษัท ชาลี ท็อป โลจิสติกส์</w:t>
      </w:r>
      <w:r w:rsidR="004B1BBC">
        <w:rPr>
          <w:rFonts w:ascii="Angsana New" w:hAnsi="Angsana New" w:hint="cs"/>
          <w:sz w:val="30"/>
          <w:szCs w:val="30"/>
          <w:cs/>
        </w:rPr>
        <w:t xml:space="preserve"> </w:t>
      </w:r>
      <w:r w:rsidR="004B1BBC" w:rsidRPr="004B1BBC">
        <w:rPr>
          <w:rFonts w:ascii="Angsana New" w:hAnsi="Angsana New"/>
          <w:sz w:val="30"/>
          <w:szCs w:val="30"/>
          <w:cs/>
        </w:rPr>
        <w:t>โซลูชั่น จำกัด</w:t>
      </w:r>
      <w:r w:rsidR="004B1BBC">
        <w:rPr>
          <w:rFonts w:ascii="Angsana New" w:hAnsi="Angsana New" w:hint="cs"/>
          <w:sz w:val="30"/>
          <w:szCs w:val="30"/>
          <w:cs/>
        </w:rPr>
        <w:t xml:space="preserve"> (การร่วมค้า) จำนวน </w:t>
      </w:r>
      <w:r w:rsidR="004B1BBC" w:rsidRPr="00740171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54366D">
        <w:rPr>
          <w:rFonts w:ascii="Angsana New" w:hAnsi="Angsana New" w:hint="cs"/>
          <w:spacing w:val="-2"/>
          <w:sz w:val="30"/>
          <w:szCs w:val="30"/>
          <w:cs/>
        </w:rPr>
        <w:t>84</w:t>
      </w:r>
      <w:r w:rsidR="004B1BBC" w:rsidRPr="00740171">
        <w:rPr>
          <w:rFonts w:ascii="Angsana New" w:hAnsi="Angsana New" w:hint="cs"/>
          <w:spacing w:val="-2"/>
          <w:sz w:val="30"/>
          <w:szCs w:val="30"/>
          <w:cs/>
        </w:rPr>
        <w:t xml:space="preserve"> พันบาทและ</w:t>
      </w:r>
      <w:r w:rsidRPr="00740171">
        <w:rPr>
          <w:rFonts w:ascii="Angsana New" w:hAnsi="Angsana New" w:hint="cs"/>
          <w:spacing w:val="-2"/>
          <w:sz w:val="30"/>
          <w:szCs w:val="30"/>
          <w:cs/>
        </w:rPr>
        <w:t>บริษัท 9 อินเตอร์ โลจิ</w:t>
      </w:r>
      <w:r w:rsidR="004B1BBC" w:rsidRPr="00740171">
        <w:rPr>
          <w:rFonts w:ascii="Angsana New" w:hAnsi="Angsana New" w:hint="cs"/>
          <w:spacing w:val="-2"/>
          <w:sz w:val="30"/>
          <w:szCs w:val="30"/>
          <w:cs/>
        </w:rPr>
        <w:t>สต</w:t>
      </w:r>
      <w:r w:rsidR="0054366D">
        <w:rPr>
          <w:rFonts w:ascii="Angsana New" w:hAnsi="Angsana New" w:hint="cs"/>
          <w:spacing w:val="-2"/>
          <w:sz w:val="30"/>
          <w:szCs w:val="30"/>
          <w:cs/>
        </w:rPr>
        <w:t>ิกส์ จำกัด (การร่วมค้า</w:t>
      </w:r>
      <w:r w:rsidR="00DD1EB5">
        <w:rPr>
          <w:rFonts w:ascii="Angsana New" w:hAnsi="Angsana New" w:hint="cs"/>
          <w:spacing w:val="-2"/>
          <w:sz w:val="30"/>
          <w:szCs w:val="30"/>
          <w:cs/>
        </w:rPr>
        <w:t>ของชาลีฯ</w:t>
      </w:r>
      <w:r w:rsidR="0054366D">
        <w:rPr>
          <w:rFonts w:ascii="Angsana New" w:hAnsi="Angsana New" w:hint="cs"/>
          <w:spacing w:val="-2"/>
          <w:sz w:val="30"/>
          <w:szCs w:val="30"/>
          <w:cs/>
        </w:rPr>
        <w:t>) จำนวน 56</w:t>
      </w:r>
      <w:r w:rsidR="004B1BBC" w:rsidRPr="00740171">
        <w:rPr>
          <w:rFonts w:ascii="Angsana New" w:hAnsi="Angsana New" w:hint="cs"/>
          <w:spacing w:val="-2"/>
          <w:sz w:val="30"/>
          <w:szCs w:val="30"/>
          <w:cs/>
        </w:rPr>
        <w:t xml:space="preserve"> พันบาท</w:t>
      </w:r>
      <w:r w:rsidR="00740171" w:rsidRPr="00740171">
        <w:rPr>
          <w:rFonts w:ascii="Angsana New" w:hAnsi="Angsana New" w:hint="cs"/>
          <w:spacing w:val="-2"/>
          <w:sz w:val="30"/>
          <w:szCs w:val="30"/>
          <w:cs/>
        </w:rPr>
        <w:t xml:space="preserve"> โดย</w:t>
      </w:r>
      <w:r w:rsidR="004B1BBC" w:rsidRPr="00740171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ดี.เอส.วี.ที. </w:t>
      </w:r>
      <w:r w:rsidR="004B1BBC">
        <w:rPr>
          <w:rFonts w:ascii="Angsana New" w:hAnsi="Angsana New" w:hint="cs"/>
          <w:sz w:val="30"/>
          <w:szCs w:val="30"/>
          <w:cs/>
        </w:rPr>
        <w:t>คลังสินค้า จำกัด (บริษัทร่วม</w:t>
      </w:r>
      <w:r w:rsidR="00DD1EB5">
        <w:rPr>
          <w:rFonts w:ascii="Angsana New" w:hAnsi="Angsana New" w:hint="cs"/>
          <w:spacing w:val="-2"/>
          <w:sz w:val="30"/>
          <w:szCs w:val="30"/>
          <w:cs/>
        </w:rPr>
        <w:t>ของชาลีฯ</w:t>
      </w:r>
      <w:r w:rsidR="004B1BBC">
        <w:rPr>
          <w:rFonts w:ascii="Angsana New" w:hAnsi="Angsana New" w:hint="cs"/>
          <w:sz w:val="30"/>
          <w:szCs w:val="30"/>
          <w:cs/>
        </w:rPr>
        <w:t>) และบริษั</w:t>
      </w:r>
      <w:r w:rsidR="0006152A">
        <w:rPr>
          <w:rFonts w:ascii="Angsana New" w:hAnsi="Angsana New" w:hint="cs"/>
          <w:sz w:val="30"/>
          <w:szCs w:val="30"/>
          <w:cs/>
        </w:rPr>
        <w:t>ท เอทีซี คอนกรีต</w:t>
      </w:r>
      <w:r w:rsidR="004B1BBC">
        <w:rPr>
          <w:rFonts w:ascii="Angsana New" w:hAnsi="Angsana New" w:hint="cs"/>
          <w:sz w:val="30"/>
          <w:szCs w:val="30"/>
          <w:cs/>
        </w:rPr>
        <w:t>ชลบุรี จำกัด</w:t>
      </w:r>
      <w:r w:rsidR="0006152A">
        <w:rPr>
          <w:rFonts w:ascii="Angsana New" w:hAnsi="Angsana New" w:hint="cs"/>
          <w:sz w:val="30"/>
          <w:szCs w:val="30"/>
          <w:cs/>
        </w:rPr>
        <w:t xml:space="preserve"> (การร่วมค้า</w:t>
      </w:r>
      <w:r w:rsidR="00DD1EB5">
        <w:rPr>
          <w:rFonts w:ascii="Angsana New" w:hAnsi="Angsana New" w:hint="cs"/>
          <w:spacing w:val="-2"/>
          <w:sz w:val="30"/>
          <w:szCs w:val="30"/>
          <w:cs/>
        </w:rPr>
        <w:t>ของชาลีฯ</w:t>
      </w:r>
      <w:r w:rsidR="0006152A">
        <w:rPr>
          <w:rFonts w:ascii="Angsana New" w:hAnsi="Angsana New" w:hint="cs"/>
          <w:sz w:val="30"/>
          <w:szCs w:val="30"/>
          <w:cs/>
        </w:rPr>
        <w:t xml:space="preserve">) </w:t>
      </w:r>
      <w:r w:rsidR="004B1BBC">
        <w:rPr>
          <w:rFonts w:ascii="Angsana New" w:hAnsi="Angsana New" w:hint="cs"/>
          <w:sz w:val="30"/>
          <w:szCs w:val="30"/>
          <w:cs/>
        </w:rPr>
        <w:t>ไม่มี</w:t>
      </w:r>
      <w:r w:rsidR="004B1BBC" w:rsidRPr="000C66EC">
        <w:rPr>
          <w:rFonts w:ascii="Angsana New" w:hAnsi="Angsana New" w:hint="cs"/>
          <w:sz w:val="30"/>
          <w:szCs w:val="30"/>
          <w:cs/>
        </w:rPr>
        <w:t>ส่วนแบ่งกำไร</w:t>
      </w:r>
      <w:r w:rsidR="004B1BBC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3D0AC8">
        <w:rPr>
          <w:rFonts w:ascii="Angsana New" w:hAnsi="Angsana New" w:hint="cs"/>
          <w:sz w:val="30"/>
          <w:szCs w:val="30"/>
          <w:cs/>
        </w:rPr>
        <w:t xml:space="preserve"> </w:t>
      </w:r>
      <w:r w:rsidR="00DD1EB5">
        <w:rPr>
          <w:rFonts w:ascii="Angsana New" w:hAnsi="Angsana New" w:hint="cs"/>
          <w:sz w:val="30"/>
          <w:szCs w:val="30"/>
          <w:cs/>
        </w:rPr>
        <w:t>เนื่องจากมีผลขาดทุนเกินทุน</w:t>
      </w:r>
    </w:p>
    <w:p w:rsidR="000C66EC" w:rsidRPr="00152711" w:rsidRDefault="000C6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395EF9" w:rsidRDefault="00FE60CE" w:rsidP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395EF9">
        <w:rPr>
          <w:rFonts w:ascii="Angsana New" w:hAnsi="Angsana New"/>
          <w:b/>
          <w:bCs/>
          <w:sz w:val="30"/>
          <w:szCs w:val="30"/>
        </w:rPr>
        <w:t>.</w:t>
      </w:r>
      <w:r w:rsidR="00395EF9" w:rsidRPr="00395EF9">
        <w:rPr>
          <w:rFonts w:ascii="Angsana New" w:hAnsi="Angsana New"/>
          <w:b/>
          <w:bCs/>
          <w:sz w:val="30"/>
          <w:szCs w:val="30"/>
        </w:rPr>
        <w:t xml:space="preserve"> </w:t>
      </w:r>
      <w:r w:rsidR="00395EF9" w:rsidRPr="007D1E49">
        <w:rPr>
          <w:rFonts w:ascii="Angsana New" w:hAnsi="Angsana New"/>
          <w:b/>
          <w:bCs/>
          <w:sz w:val="30"/>
          <w:szCs w:val="30"/>
        </w:rPr>
        <w:tab/>
      </w:r>
      <w:r w:rsidR="00395EF9">
        <w:rPr>
          <w:rFonts w:ascii="Angsana New" w:hAnsi="Angsana New"/>
          <w:b/>
          <w:bCs/>
          <w:sz w:val="30"/>
          <w:szCs w:val="30"/>
        </w:rPr>
        <w:t xml:space="preserve"> </w:t>
      </w:r>
      <w:r w:rsidR="00395EF9" w:rsidRPr="00EA1C0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เงินให้กู้ยืมระยะยาวแก่บุคคล</w:t>
      </w:r>
      <w:r w:rsidR="00395EF9">
        <w:rPr>
          <w:rFonts w:ascii="Angsana New" w:hAnsi="Angsana New" w:hint="cs"/>
          <w:b/>
          <w:bCs/>
          <w:sz w:val="30"/>
          <w:szCs w:val="30"/>
          <w:cs/>
        </w:rPr>
        <w:t>และกิจการ</w:t>
      </w:r>
      <w:r w:rsidR="00395EF9" w:rsidRPr="00EA1C0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395EF9" w:rsidRPr="00152711" w:rsidRDefault="00395EF9" w:rsidP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454" w:type="dxa"/>
        <w:tblInd w:w="10" w:type="dxa"/>
        <w:tblLayout w:type="fixed"/>
        <w:tblLook w:val="0100"/>
      </w:tblPr>
      <w:tblGrid>
        <w:gridCol w:w="4918"/>
        <w:gridCol w:w="2126"/>
        <w:gridCol w:w="284"/>
        <w:gridCol w:w="2126"/>
      </w:tblGrid>
      <w:tr w:rsidR="00395EF9" w:rsidRPr="00EA1C08" w:rsidTr="00B50CCE">
        <w:trPr>
          <w:cantSplit/>
        </w:trPr>
        <w:tc>
          <w:tcPr>
            <w:tcW w:w="4918" w:type="dxa"/>
          </w:tcPr>
          <w:p w:rsidR="00395EF9" w:rsidRPr="00EA1C08" w:rsidRDefault="00395EF9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95EF9" w:rsidRPr="00EA1C08" w:rsidTr="00B50CCE">
        <w:trPr>
          <w:cantSplit/>
          <w:trHeight w:val="370"/>
        </w:trPr>
        <w:tc>
          <w:tcPr>
            <w:tcW w:w="4918" w:type="dxa"/>
          </w:tcPr>
          <w:p w:rsidR="00395EF9" w:rsidRPr="00EA1C08" w:rsidRDefault="00395EF9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C4D97" w:rsidRPr="00EA1C08" w:rsidTr="00B50CCE">
        <w:trPr>
          <w:cantSplit/>
        </w:trPr>
        <w:tc>
          <w:tcPr>
            <w:tcW w:w="4918" w:type="dxa"/>
          </w:tcPr>
          <w:p w:rsidR="00CC4D97" w:rsidRPr="00CC4D97" w:rsidRDefault="00CC4D97" w:rsidP="00CC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CC4D9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C4D9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D97" w:rsidRPr="003B34DE" w:rsidRDefault="002E0079" w:rsidP="00CC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37</w:t>
            </w:r>
            <w:r w:rsidR="00CC4D97" w:rsidRPr="00990928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="00697914" w:rsidRPr="003B34DE">
              <w:rPr>
                <w:rFonts w:ascii="Angsana New" w:hAnsi="Angsana New" w:hint="cs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CC4D97" w:rsidRPr="003B34DE" w:rsidRDefault="00CC4D97" w:rsidP="00CC4D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C4D97" w:rsidRPr="003B34DE" w:rsidRDefault="002E0079" w:rsidP="00CC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8</w:t>
            </w:r>
            <w:r w:rsidR="00CC4D97" w:rsidRPr="00990928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="00697914" w:rsidRPr="003B34DE">
              <w:rPr>
                <w:rFonts w:ascii="Angsana New" w:hAnsi="Angsana New" w:hint="cs"/>
                <w:bCs/>
                <w:sz w:val="30"/>
                <w:szCs w:val="30"/>
              </w:rPr>
              <w:t>00</w:t>
            </w:r>
          </w:p>
        </w:tc>
      </w:tr>
      <w:tr w:rsidR="00395EF9" w:rsidRPr="00EA1C08" w:rsidTr="003B04D1">
        <w:trPr>
          <w:cantSplit/>
        </w:trPr>
        <w:tc>
          <w:tcPr>
            <w:tcW w:w="4918" w:type="dxa"/>
          </w:tcPr>
          <w:p w:rsidR="00395EF9" w:rsidRPr="00EA1C08" w:rsidRDefault="006A5BCA" w:rsidP="006A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  <w:r w:rsidR="004F744D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จากการรับชำระคืน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5EF9" w:rsidRPr="006A5BCA" w:rsidRDefault="006A5BCA" w:rsidP="006A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1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5BCA">
              <w:rPr>
                <w:rFonts w:ascii="Angsana New" w:hAnsi="Angsana New"/>
                <w:bCs/>
                <w:sz w:val="30"/>
                <w:szCs w:val="30"/>
              </w:rPr>
              <w:t>(15,876)</w:t>
            </w:r>
          </w:p>
        </w:tc>
        <w:tc>
          <w:tcPr>
            <w:tcW w:w="284" w:type="dxa"/>
          </w:tcPr>
          <w:p w:rsidR="00395EF9" w:rsidRPr="00EA1C08" w:rsidRDefault="00395EF9" w:rsidP="00B50CCE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395EF9" w:rsidRPr="006A5BCA" w:rsidRDefault="006A5BCA" w:rsidP="006A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876"/>
              </w:tabs>
              <w:ind w:right="42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5BC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95EF9" w:rsidRPr="00EA1C08" w:rsidTr="00B50CCE">
        <w:trPr>
          <w:cantSplit/>
        </w:trPr>
        <w:tc>
          <w:tcPr>
            <w:tcW w:w="4918" w:type="dxa"/>
          </w:tcPr>
          <w:p w:rsidR="00395EF9" w:rsidRPr="00CC4D97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CC4D9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CC4D9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="00CC4D9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CC4D97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A5BCA" w:rsidRPr="00D607F2" w:rsidRDefault="006A5BCA" w:rsidP="006A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21,62</w:t>
            </w:r>
            <w:r w:rsidRPr="006A5BCA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395EF9" w:rsidRPr="00EA1C08" w:rsidRDefault="00395EF9" w:rsidP="00B50CCE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95EF9" w:rsidRPr="006A5BCA" w:rsidRDefault="006A5BC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5BCA">
              <w:rPr>
                <w:rFonts w:ascii="Angsana New" w:hAnsi="Angsana New"/>
                <w:bCs/>
                <w:sz w:val="30"/>
                <w:szCs w:val="30"/>
              </w:rPr>
              <w:t>8,500</w:t>
            </w:r>
          </w:p>
        </w:tc>
      </w:tr>
    </w:tbl>
    <w:p w:rsidR="002C2C0B" w:rsidRPr="00152711" w:rsidRDefault="002C2C0B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</w:rPr>
      </w:pPr>
    </w:p>
    <w:p w:rsidR="004B092B" w:rsidRDefault="00FE60CE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4B092B">
        <w:rPr>
          <w:rFonts w:ascii="Angsana New" w:hAnsi="Angsana New"/>
          <w:b/>
          <w:bCs/>
          <w:sz w:val="30"/>
          <w:szCs w:val="30"/>
        </w:rPr>
        <w:t>.</w:t>
      </w:r>
      <w:r w:rsidR="004B092B"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2537B">
        <w:rPr>
          <w:rFonts w:ascii="Angsana New" w:hAnsi="Angsana New"/>
          <w:b/>
          <w:bCs/>
          <w:sz w:val="30"/>
          <w:szCs w:val="30"/>
          <w:cs/>
        </w:rPr>
        <w:t>-</w:t>
      </w:r>
      <w:r w:rsidR="004B092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4B092B" w:rsidRPr="00152711" w:rsidRDefault="004B092B" w:rsidP="00616F93">
      <w:pPr>
        <w:spacing w:line="240" w:lineRule="auto"/>
        <w:jc w:val="thaiDistribute"/>
        <w:rPr>
          <w:sz w:val="24"/>
          <w:szCs w:val="24"/>
        </w:rPr>
      </w:pPr>
    </w:p>
    <w:tbl>
      <w:tblPr>
        <w:tblW w:w="9464" w:type="dxa"/>
        <w:tblLayout w:type="fixed"/>
        <w:tblLook w:val="0100"/>
      </w:tblPr>
      <w:tblGrid>
        <w:gridCol w:w="4928"/>
        <w:gridCol w:w="2126"/>
        <w:gridCol w:w="284"/>
        <w:gridCol w:w="2126"/>
      </w:tblGrid>
      <w:tr w:rsidR="004B092B" w:rsidRPr="00F51F88" w:rsidTr="00DB0C30">
        <w:trPr>
          <w:cantSplit/>
        </w:trPr>
        <w:tc>
          <w:tcPr>
            <w:tcW w:w="4928" w:type="dxa"/>
          </w:tcPr>
          <w:p w:rsidR="004B092B" w:rsidRPr="002C3FE5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4B092B" w:rsidRPr="002C3FE5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92B" w:rsidRPr="00F51F88" w:rsidTr="00DB0C30">
        <w:trPr>
          <w:cantSplit/>
          <w:trHeight w:val="370"/>
        </w:trPr>
        <w:tc>
          <w:tcPr>
            <w:tcW w:w="4928" w:type="dxa"/>
          </w:tcPr>
          <w:p w:rsidR="004B092B" w:rsidRPr="00F51F88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:rsidTr="006A5BCA">
        <w:trPr>
          <w:cantSplit/>
        </w:trPr>
        <w:tc>
          <w:tcPr>
            <w:tcW w:w="4928" w:type="dxa"/>
          </w:tcPr>
          <w:p w:rsidR="00ED11C1" w:rsidRPr="00DB0C30" w:rsidRDefault="00ED11C1" w:rsidP="00DB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0C3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0C3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DB0C3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มกราคม </w:t>
            </w:r>
            <w:r w:rsidR="00CC4D97" w:rsidRPr="00DB0C3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D11C1" w:rsidRPr="00666554" w:rsidRDefault="00152711" w:rsidP="005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382</w:t>
            </w:r>
            <w:r w:rsidR="00CC4D97" w:rsidRPr="00CC1A1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F003B">
              <w:rPr>
                <w:rFonts w:ascii="Angsana New" w:hAnsi="Angsana New"/>
                <w:bCs/>
                <w:sz w:val="30"/>
                <w:szCs w:val="30"/>
              </w:rPr>
              <w:t>115</w:t>
            </w:r>
          </w:p>
        </w:tc>
        <w:tc>
          <w:tcPr>
            <w:tcW w:w="284" w:type="dxa"/>
          </w:tcPr>
          <w:p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D11C1" w:rsidRPr="00ED11C1" w:rsidRDefault="00CC4D97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CC4D97">
              <w:rPr>
                <w:rFonts w:ascii="Angsana New" w:hAnsi="Angsana New"/>
                <w:bCs/>
                <w:sz w:val="30"/>
                <w:szCs w:val="30"/>
              </w:rPr>
              <w:t>182,583</w:t>
            </w:r>
          </w:p>
        </w:tc>
      </w:tr>
      <w:tr w:rsidR="006A5BCA" w:rsidRPr="00E24209" w:rsidTr="00DB0C30">
        <w:trPr>
          <w:cantSplit/>
        </w:trPr>
        <w:tc>
          <w:tcPr>
            <w:tcW w:w="4928" w:type="dxa"/>
          </w:tcPr>
          <w:p w:rsidR="006A5BCA" w:rsidRPr="00DB0C30" w:rsidRDefault="006A5BCA" w:rsidP="00DB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0C3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BCA" w:rsidRPr="00545627" w:rsidRDefault="006A5BCA" w:rsidP="006A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(351)</w:t>
            </w:r>
          </w:p>
        </w:tc>
        <w:tc>
          <w:tcPr>
            <w:tcW w:w="284" w:type="dxa"/>
          </w:tcPr>
          <w:p w:rsidR="006A5BCA" w:rsidRPr="00545627" w:rsidRDefault="006A5BCA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A5BCA" w:rsidRPr="00545627" w:rsidRDefault="006A5BC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(604)</w:t>
            </w:r>
          </w:p>
        </w:tc>
      </w:tr>
      <w:tr w:rsidR="006A5BCA" w:rsidRPr="00E24209" w:rsidTr="00DB0C30">
        <w:trPr>
          <w:cantSplit/>
        </w:trPr>
        <w:tc>
          <w:tcPr>
            <w:tcW w:w="4928" w:type="dxa"/>
          </w:tcPr>
          <w:p w:rsidR="006A5BCA" w:rsidRPr="00161CAE" w:rsidRDefault="006A5BC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5BCA" w:rsidRPr="00545627" w:rsidRDefault="006A5BC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381,764</w:t>
            </w:r>
          </w:p>
        </w:tc>
        <w:tc>
          <w:tcPr>
            <w:tcW w:w="284" w:type="dxa"/>
          </w:tcPr>
          <w:p w:rsidR="006A5BCA" w:rsidRPr="00545627" w:rsidRDefault="006A5BCA" w:rsidP="00ED11C1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6A5BCA" w:rsidRPr="00545627" w:rsidRDefault="006A5BC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181,979</w:t>
            </w:r>
          </w:p>
        </w:tc>
      </w:tr>
    </w:tbl>
    <w:p w:rsidR="00C57A1A" w:rsidRDefault="00C57A1A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อสังหาริมทรัพย์เพื่อการลงทุน</w:t>
      </w:r>
      <w:r w:rsidRPr="005F061A">
        <w:rPr>
          <w:rFonts w:ascii="Angsana New" w:hAnsi="Angsana New" w:hint="cs"/>
          <w:sz w:val="30"/>
          <w:szCs w:val="30"/>
          <w:cs/>
        </w:rPr>
        <w:t>ซึ่งถือครองไว้เพื่อหาประโยชน์จากรายได้ค่าเช่า</w:t>
      </w:r>
      <w:r>
        <w:rPr>
          <w:rFonts w:ascii="Angsana New" w:hAnsi="Angsana New" w:hint="cs"/>
          <w:sz w:val="30"/>
          <w:szCs w:val="30"/>
          <w:cs/>
        </w:rPr>
        <w:t>ตามอายุสัญญา</w:t>
      </w:r>
      <w:r w:rsidRPr="00DE3906">
        <w:rPr>
          <w:rFonts w:ascii="Angsana New" w:hAnsi="Angsana New" w:hint="cs"/>
          <w:sz w:val="30"/>
          <w:szCs w:val="30"/>
          <w:cs/>
        </w:rPr>
        <w:t>เช่าซึ่งมี</w:t>
      </w:r>
      <w:r w:rsidRPr="001B4FD2">
        <w:rPr>
          <w:rFonts w:ascii="Angsana New" w:hAnsi="Angsana New" w:hint="cs"/>
          <w:sz w:val="30"/>
          <w:szCs w:val="30"/>
          <w:cs/>
        </w:rPr>
        <w:t>อายุ</w:t>
      </w:r>
      <w:r w:rsidRPr="001B4FD2">
        <w:rPr>
          <w:rFonts w:ascii="Angsana New" w:hAnsi="Angsana New"/>
          <w:sz w:val="30"/>
          <w:szCs w:val="30"/>
        </w:rPr>
        <w:t xml:space="preserve"> </w:t>
      </w:r>
      <w:r w:rsidR="001B4FD2" w:rsidRPr="001B4FD2">
        <w:rPr>
          <w:rFonts w:ascii="Angsana New" w:hAnsi="Angsana New"/>
          <w:sz w:val="30"/>
          <w:szCs w:val="30"/>
        </w:rPr>
        <w:t>20</w:t>
      </w:r>
      <w:r w:rsidRPr="001B4FD2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1B4FD2">
        <w:rPr>
          <w:rFonts w:ascii="Angsana New" w:hAnsi="Angsana New"/>
          <w:sz w:val="30"/>
          <w:szCs w:val="30"/>
        </w:rPr>
        <w:t>30</w:t>
      </w:r>
      <w:r w:rsidRPr="001B4FD2">
        <w:rPr>
          <w:rFonts w:ascii="Angsana New" w:hAnsi="Angsana New" w:hint="cs"/>
          <w:sz w:val="30"/>
          <w:szCs w:val="30"/>
          <w:cs/>
        </w:rPr>
        <w:t xml:space="preserve"> ปี</w:t>
      </w:r>
      <w:r w:rsidRPr="005F061A">
        <w:rPr>
          <w:rFonts w:ascii="Angsana New" w:hAnsi="Angsana New" w:hint="cs"/>
          <w:sz w:val="30"/>
          <w:szCs w:val="30"/>
          <w:cs/>
        </w:rPr>
        <w:t xml:space="preserve"> </w:t>
      </w:r>
    </w:p>
    <w:p w:rsidR="00DB0C30" w:rsidRPr="004B1BBC" w:rsidRDefault="00DB0C30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4B6F3E">
        <w:rPr>
          <w:rFonts w:ascii="Angsana New" w:hAnsi="Angsana New"/>
          <w:sz w:val="30"/>
          <w:szCs w:val="30"/>
          <w:cs/>
        </w:rPr>
        <w:t>มูลค่ายุติธรรม</w:t>
      </w:r>
      <w:r w:rsidR="00E55915">
        <w:rPr>
          <w:rFonts w:ascii="Angsana New" w:hAnsi="Angsana New" w:hint="cs"/>
          <w:sz w:val="30"/>
          <w:szCs w:val="30"/>
          <w:cs/>
        </w:rPr>
        <w:t>ล่าสุด</w:t>
      </w:r>
      <w:r w:rsidRPr="004B6F3E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</w:t>
      </w:r>
      <w:r w:rsidR="00987AE1">
        <w:rPr>
          <w:rFonts w:ascii="Angsana New" w:hAnsi="Angsana New" w:hint="cs"/>
          <w:sz w:val="30"/>
          <w:szCs w:val="30"/>
          <w:cs/>
        </w:rPr>
        <w:t>ซึ่ง</w:t>
      </w:r>
      <w:r w:rsidRPr="004B6F3E">
        <w:rPr>
          <w:rFonts w:ascii="Angsana New" w:hAnsi="Angsana New"/>
          <w:sz w:val="30"/>
          <w:szCs w:val="30"/>
          <w:cs/>
        </w:rPr>
        <w:t>ประเมินราคาโดย</w:t>
      </w:r>
      <w:r w:rsidR="00987AE1">
        <w:rPr>
          <w:rFonts w:ascii="Angsana New" w:hAnsi="Angsana New" w:hint="cs"/>
          <w:sz w:val="30"/>
          <w:szCs w:val="30"/>
          <w:cs/>
        </w:rPr>
        <w:t>บริษัท</w:t>
      </w:r>
      <w:r w:rsidRPr="004B6F3E">
        <w:rPr>
          <w:rFonts w:ascii="Angsana New" w:hAnsi="Angsana New"/>
          <w:sz w:val="30"/>
          <w:szCs w:val="30"/>
          <w:cs/>
        </w:rPr>
        <w:t>ผู้ประเมินราคาอิสระโดย</w:t>
      </w:r>
      <w:r w:rsidRPr="004B6F3E">
        <w:rPr>
          <w:rFonts w:ascii="Angsana New" w:hAnsi="Angsana New" w:hint="cs"/>
          <w:sz w:val="30"/>
          <w:szCs w:val="30"/>
          <w:cs/>
        </w:rPr>
        <w:t>ใช้วิธีต้นทุน</w:t>
      </w:r>
      <w:r w:rsidRPr="00616F93">
        <w:rPr>
          <w:rFonts w:ascii="Angsana New" w:hAnsi="Angsana New" w:hint="cs"/>
          <w:spacing w:val="-2"/>
          <w:sz w:val="30"/>
          <w:szCs w:val="30"/>
          <w:cs/>
        </w:rPr>
        <w:t>ทดแทนและ</w:t>
      </w:r>
      <w:r w:rsidRPr="00616F93">
        <w:rPr>
          <w:rFonts w:ascii="Angsana New" w:hAnsi="Angsana New"/>
          <w:spacing w:val="-2"/>
          <w:sz w:val="30"/>
          <w:szCs w:val="30"/>
          <w:cs/>
        </w:rPr>
        <w:t>วิธีเปรียบเทียบราคา</w:t>
      </w:r>
      <w:r w:rsidRPr="00616F93">
        <w:rPr>
          <w:rFonts w:ascii="Angsana New" w:hAnsi="Angsana New" w:hint="cs"/>
          <w:spacing w:val="-2"/>
          <w:sz w:val="30"/>
          <w:szCs w:val="30"/>
          <w:cs/>
        </w:rPr>
        <w:t>ตลาด</w:t>
      </w:r>
      <w:r w:rsidR="00616F93" w:rsidRPr="00616F93">
        <w:rPr>
          <w:rFonts w:ascii="Angsana New" w:hAnsi="Angsana New"/>
          <w:spacing w:val="-2"/>
          <w:sz w:val="30"/>
          <w:szCs w:val="30"/>
        </w:rPr>
        <w:t xml:space="preserve"> </w:t>
      </w:r>
      <w:r w:rsidR="00CC4D97" w:rsidRPr="00616F93">
        <w:rPr>
          <w:rFonts w:ascii="Angsana New" w:hAnsi="Angsana New" w:hint="cs"/>
          <w:spacing w:val="-2"/>
          <w:sz w:val="30"/>
          <w:szCs w:val="30"/>
          <w:cs/>
        </w:rPr>
        <w:t>(ฝ่ายบริหารได้พิจารณาและคาดการณ์ว่ามูลค่ายุติธรรมดังกล่าวไม่ได้เปลี่ยนแปลง</w:t>
      </w:r>
      <w:r w:rsidR="00CC4D97">
        <w:rPr>
          <w:rFonts w:ascii="Angsana New" w:hAnsi="Angsana New" w:hint="cs"/>
          <w:sz w:val="30"/>
          <w:szCs w:val="30"/>
          <w:cs/>
        </w:rPr>
        <w:t>ไปอย่างมีสาระสำคัญ</w:t>
      </w:r>
      <w:r w:rsidR="00540A79" w:rsidRPr="002B63E3">
        <w:rPr>
          <w:rFonts w:ascii="Angsana New" w:hAnsi="Angsana New" w:hint="cs"/>
          <w:szCs w:val="30"/>
          <w:cs/>
        </w:rPr>
        <w:t>ในระหว่างปี</w:t>
      </w:r>
      <w:r w:rsidR="00540A79">
        <w:rPr>
          <w:rFonts w:ascii="Angsana New" w:hAnsi="Angsana New" w:hint="cs"/>
          <w:szCs w:val="30"/>
          <w:cs/>
        </w:rPr>
        <w:t xml:space="preserve"> 2567</w:t>
      </w:r>
      <w:r w:rsidR="00540A79">
        <w:rPr>
          <w:rFonts w:ascii="Angsana New" w:hAnsi="Angsana New"/>
          <w:szCs w:val="30"/>
        </w:rPr>
        <w:t xml:space="preserve"> </w:t>
      </w:r>
      <w:r w:rsidR="00540A79">
        <w:rPr>
          <w:rFonts w:ascii="Angsana New" w:hAnsi="Angsana New" w:hint="cs"/>
          <w:szCs w:val="30"/>
          <w:cs/>
        </w:rPr>
        <w:t>และ 2568</w:t>
      </w:r>
      <w:r w:rsidR="00CC4D97">
        <w:rPr>
          <w:rFonts w:ascii="Angsana New" w:hAnsi="Angsana New" w:hint="cs"/>
          <w:sz w:val="30"/>
          <w:szCs w:val="30"/>
          <w:cs/>
        </w:rPr>
        <w:t>)</w:t>
      </w:r>
      <w:r w:rsidR="00CC4D9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57A1A" w:rsidRPr="00326EFF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10" w:type="dxa"/>
        <w:tblInd w:w="-4" w:type="dxa"/>
        <w:tblLook w:val="04A0"/>
      </w:tblPr>
      <w:tblGrid>
        <w:gridCol w:w="3798"/>
        <w:gridCol w:w="291"/>
        <w:gridCol w:w="1509"/>
        <w:gridCol w:w="327"/>
        <w:gridCol w:w="3685"/>
      </w:tblGrid>
      <w:tr w:rsidR="00C57A1A" w:rsidRPr="00EA0007" w:rsidTr="00616F93">
        <w:tc>
          <w:tcPr>
            <w:tcW w:w="3798" w:type="dxa"/>
          </w:tcPr>
          <w:p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27" w:type="dxa"/>
          </w:tcPr>
          <w:p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</w:tcPr>
          <w:p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7A1A" w:rsidRPr="00EA0007" w:rsidTr="00616F93">
        <w:tc>
          <w:tcPr>
            <w:tcW w:w="3798" w:type="dxa"/>
          </w:tcPr>
          <w:p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C57A1A" w:rsidRPr="006765E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27" w:type="dxa"/>
          </w:tcPr>
          <w:p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C57A1A" w:rsidRPr="00EA0007" w:rsidTr="00616F93">
        <w:tc>
          <w:tcPr>
            <w:tcW w:w="3798" w:type="dxa"/>
          </w:tcPr>
          <w:p w:rsidR="00C57A1A" w:rsidRPr="00BB0D13" w:rsidRDefault="00C57A1A" w:rsidP="00B50C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C57A1A" w:rsidRDefault="00C57A1A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C57A1A" w:rsidRPr="00781571" w:rsidRDefault="002E0079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079">
              <w:rPr>
                <w:rFonts w:ascii="Angsana New" w:hAnsi="Angsana New" w:hint="cs"/>
                <w:sz w:val="30"/>
                <w:szCs w:val="30"/>
              </w:rPr>
              <w:t>6</w:t>
            </w:r>
            <w:r w:rsidR="00C57A1A">
              <w:rPr>
                <w:rFonts w:ascii="Angsana New" w:hAnsi="Angsana New"/>
                <w:sz w:val="30"/>
                <w:szCs w:val="30"/>
              </w:rPr>
              <w:t>49</w:t>
            </w:r>
            <w:r w:rsidR="00C57A1A"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C57A1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7" w:type="dxa"/>
          </w:tcPr>
          <w:p w:rsidR="00C57A1A" w:rsidRPr="00EA0007" w:rsidRDefault="00C57A1A" w:rsidP="00B50C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vAlign w:val="center"/>
          </w:tcPr>
          <w:p w:rsidR="00C57A1A" w:rsidRPr="00923FCB" w:rsidRDefault="00C57A1A" w:rsidP="00E559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A1A" w:rsidRPr="00EA0007" w:rsidTr="00616F93">
        <w:tc>
          <w:tcPr>
            <w:tcW w:w="3798" w:type="dxa"/>
          </w:tcPr>
          <w:p w:rsidR="00C57A1A" w:rsidRPr="00BB0D13" w:rsidRDefault="00C57A1A" w:rsidP="00B50C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:rsidR="00C57A1A" w:rsidRDefault="00C57A1A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C57A1A" w:rsidRPr="00781571" w:rsidRDefault="002E0079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0079">
              <w:rPr>
                <w:rFonts w:ascii="Angsana New" w:hAnsi="Angsana New" w:hint="cs"/>
                <w:sz w:val="30"/>
                <w:szCs w:val="30"/>
              </w:rPr>
              <w:t>342</w:t>
            </w:r>
            <w:r w:rsidR="00C57A1A"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327" w:type="dxa"/>
          </w:tcPr>
          <w:p w:rsidR="00C57A1A" w:rsidRPr="00EA0007" w:rsidRDefault="00C57A1A" w:rsidP="00B50C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vAlign w:val="center"/>
          </w:tcPr>
          <w:p w:rsidR="00C57A1A" w:rsidRDefault="00C57A1A" w:rsidP="00E559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:rsidR="00C57A1A" w:rsidRPr="00326EFF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994B2D" w:rsidRDefault="00FE60CE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32537B">
        <w:rPr>
          <w:rFonts w:ascii="Angsana New" w:hAnsi="Angsana New"/>
          <w:b/>
          <w:bCs/>
          <w:sz w:val="30"/>
          <w:szCs w:val="30"/>
          <w:cs/>
        </w:rPr>
        <w:t>-</w:t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94B2D" w:rsidRPr="00326EFF" w:rsidRDefault="00994B2D" w:rsidP="00616F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sz w:val="30"/>
          <w:szCs w:val="30"/>
        </w:rPr>
      </w:pPr>
    </w:p>
    <w:tbl>
      <w:tblPr>
        <w:tblW w:w="9468" w:type="dxa"/>
        <w:tblInd w:w="-4" w:type="dxa"/>
        <w:tblLayout w:type="fixed"/>
        <w:tblLook w:val="0100"/>
      </w:tblPr>
      <w:tblGrid>
        <w:gridCol w:w="4932"/>
        <w:gridCol w:w="2126"/>
        <w:gridCol w:w="284"/>
        <w:gridCol w:w="2126"/>
      </w:tblGrid>
      <w:tr w:rsidR="00994B2D" w:rsidRPr="00F51F88" w:rsidTr="00616F93">
        <w:trPr>
          <w:cantSplit/>
        </w:trPr>
        <w:tc>
          <w:tcPr>
            <w:tcW w:w="4932" w:type="dxa"/>
          </w:tcPr>
          <w:p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:rsidTr="00616F93">
        <w:trPr>
          <w:cantSplit/>
          <w:trHeight w:val="370"/>
        </w:trPr>
        <w:tc>
          <w:tcPr>
            <w:tcW w:w="4932" w:type="dxa"/>
          </w:tcPr>
          <w:p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:rsidTr="00616F93">
        <w:trPr>
          <w:cantSplit/>
        </w:trPr>
        <w:tc>
          <w:tcPr>
            <w:tcW w:w="4932" w:type="dxa"/>
          </w:tcPr>
          <w:p w:rsidR="00ED11C1" w:rsidRPr="00161CAE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F55B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D11C1" w:rsidRPr="006066D5" w:rsidRDefault="00AF55BC" w:rsidP="005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66D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5F003B">
              <w:rPr>
                <w:rFonts w:ascii="Angsana New" w:hAnsi="Angsana New"/>
                <w:bCs/>
                <w:sz w:val="30"/>
                <w:szCs w:val="30"/>
              </w:rPr>
              <w:t>292</w:t>
            </w:r>
            <w:r w:rsidRPr="006066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F003B">
              <w:rPr>
                <w:rFonts w:ascii="Angsana New" w:hAnsi="Angsana New"/>
                <w:bCs/>
                <w:sz w:val="30"/>
                <w:szCs w:val="30"/>
              </w:rPr>
              <w:t>582</w:t>
            </w:r>
          </w:p>
        </w:tc>
        <w:tc>
          <w:tcPr>
            <w:tcW w:w="284" w:type="dxa"/>
          </w:tcPr>
          <w:p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D11C1" w:rsidRPr="00ED11C1" w:rsidRDefault="00AF55BC" w:rsidP="002C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49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AF55BC">
              <w:rPr>
                <w:rFonts w:asciiTheme="majorBidi" w:hAnsiTheme="majorBidi" w:cstheme="majorBidi"/>
                <w:sz w:val="30"/>
                <w:szCs w:val="30"/>
              </w:rPr>
              <w:t>691,</w:t>
            </w:r>
            <w:r w:rsidRPr="006066D5">
              <w:rPr>
                <w:rFonts w:ascii="Angsana New" w:hAnsi="Angsana New"/>
                <w:bCs/>
                <w:sz w:val="30"/>
                <w:szCs w:val="30"/>
              </w:rPr>
              <w:t>968</w:t>
            </w:r>
          </w:p>
        </w:tc>
      </w:tr>
      <w:tr w:rsidR="00ED11C1" w:rsidRPr="00E24209" w:rsidTr="00616F93">
        <w:trPr>
          <w:cantSplit/>
        </w:trPr>
        <w:tc>
          <w:tcPr>
            <w:tcW w:w="4932" w:type="dxa"/>
          </w:tcPr>
          <w:p w:rsidR="00ED11C1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  <w:r w:rsidR="00DD1EB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ระหว่างงวด </w:t>
            </w:r>
            <w:r w:rsidR="0032537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:rsidR="00ED11C1" w:rsidRPr="00545627" w:rsidRDefault="00A179FC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34,868</w:t>
            </w:r>
          </w:p>
        </w:tc>
        <w:tc>
          <w:tcPr>
            <w:tcW w:w="284" w:type="dxa"/>
          </w:tcPr>
          <w:p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:rsidR="00ED11C1" w:rsidRPr="00545627" w:rsidRDefault="00C85564" w:rsidP="002C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8,236</w:t>
            </w:r>
          </w:p>
        </w:tc>
      </w:tr>
      <w:tr w:rsidR="00545627" w:rsidRPr="00E24209" w:rsidTr="00616F93">
        <w:trPr>
          <w:cantSplit/>
        </w:trPr>
        <w:tc>
          <w:tcPr>
            <w:tcW w:w="4932" w:type="dxa"/>
          </w:tcPr>
          <w:p w:rsidR="00545627" w:rsidRPr="00161CAE" w:rsidRDefault="00545627" w:rsidP="0054562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  <w:r w:rsidR="00DD1EB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ระหว่างงวด </w:t>
            </w:r>
            <w:r w:rsidR="0032537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45627" w:rsidRPr="00545627" w:rsidRDefault="00A179FC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(518)</w:t>
            </w:r>
          </w:p>
        </w:tc>
        <w:tc>
          <w:tcPr>
            <w:tcW w:w="284" w:type="dxa"/>
          </w:tcPr>
          <w:p w:rsidR="00545627" w:rsidRPr="00666554" w:rsidRDefault="00545627" w:rsidP="005456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:rsidR="00545627" w:rsidRPr="00545627" w:rsidRDefault="00C85564" w:rsidP="002C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(99)</w:t>
            </w:r>
          </w:p>
        </w:tc>
      </w:tr>
      <w:tr w:rsidR="00A179FC" w:rsidRPr="00E24209" w:rsidTr="00616F93">
        <w:trPr>
          <w:cantSplit/>
        </w:trPr>
        <w:tc>
          <w:tcPr>
            <w:tcW w:w="4932" w:type="dxa"/>
          </w:tcPr>
          <w:p w:rsidR="00A179FC" w:rsidRDefault="00A179FC" w:rsidP="0054562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9FC" w:rsidRPr="00545627" w:rsidRDefault="005F003B" w:rsidP="00A17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(36,679</w:t>
            </w:r>
            <w:r w:rsidR="00A179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179FC" w:rsidRPr="00666554" w:rsidRDefault="00A179FC" w:rsidP="005456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179FC" w:rsidRPr="00545627" w:rsidRDefault="00A179F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(19,596)</w:t>
            </w:r>
          </w:p>
        </w:tc>
      </w:tr>
      <w:tr w:rsidR="00A179FC" w:rsidRPr="00E24209" w:rsidTr="00616F93">
        <w:trPr>
          <w:cantSplit/>
        </w:trPr>
        <w:tc>
          <w:tcPr>
            <w:tcW w:w="4932" w:type="dxa"/>
          </w:tcPr>
          <w:p w:rsidR="00A179FC" w:rsidRPr="00161CAE" w:rsidRDefault="00A179FC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9FC" w:rsidRPr="00545627" w:rsidRDefault="00A179FC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1,290,253</w:t>
            </w:r>
          </w:p>
        </w:tc>
        <w:tc>
          <w:tcPr>
            <w:tcW w:w="284" w:type="dxa"/>
          </w:tcPr>
          <w:p w:rsidR="00A179FC" w:rsidRPr="00666554" w:rsidRDefault="00A179FC" w:rsidP="00545627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A179FC" w:rsidRPr="00545627" w:rsidRDefault="00A179FC" w:rsidP="002C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51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680,509</w:t>
            </w:r>
          </w:p>
        </w:tc>
      </w:tr>
    </w:tbl>
    <w:p w:rsidR="00326EFF" w:rsidRDefault="00326EFF" w:rsidP="0017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545627" w:rsidRPr="00DD1EB5" w:rsidRDefault="00175B09" w:rsidP="0017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2"/>
          <w:sz w:val="30"/>
          <w:szCs w:val="30"/>
        </w:rPr>
      </w:pPr>
      <w:r w:rsidRPr="00DD1EB5">
        <w:rPr>
          <w:rFonts w:ascii="Angsana New" w:hAnsi="Angsana New"/>
          <w:spacing w:val="-2"/>
          <w:sz w:val="30"/>
          <w:szCs w:val="30"/>
          <w:cs/>
        </w:rPr>
        <w:t>ในระหว่างไตรมาส</w:t>
      </w:r>
      <w:r w:rsidR="00DD1EB5" w:rsidRPr="00DD1EB5">
        <w:rPr>
          <w:rFonts w:ascii="Angsana New" w:hAnsi="Angsana New" w:hint="cs"/>
          <w:spacing w:val="-2"/>
          <w:sz w:val="30"/>
          <w:szCs w:val="30"/>
          <w:cs/>
        </w:rPr>
        <w:t>แรก</w:t>
      </w:r>
      <w:r w:rsidRPr="00DD1EB5">
        <w:rPr>
          <w:rFonts w:ascii="Angsana New" w:hAnsi="Angsana New"/>
          <w:spacing w:val="-2"/>
          <w:sz w:val="30"/>
          <w:szCs w:val="30"/>
          <w:cs/>
        </w:rPr>
        <w:t xml:space="preserve">ของปี 2568 บริษัทย่อย (ชลบุรีกันยง) </w:t>
      </w:r>
      <w:r w:rsidR="00DD1EB5" w:rsidRPr="00DD1EB5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DD1EB5">
        <w:rPr>
          <w:rFonts w:ascii="Angsana New" w:hAnsi="Angsana New"/>
          <w:spacing w:val="-2"/>
          <w:sz w:val="30"/>
          <w:szCs w:val="30"/>
          <w:cs/>
        </w:rPr>
        <w:t>ขายที่ดินบางส่วนให้แก่กิจการที่ไม่เกี่ยวข้องกันเเห่งหนึ่ง ซึ่งมีกำไรจากการขายที่ดินดังกล่าวประมาณ 21.2 ล้านบาทโดยเเสดง</w:t>
      </w:r>
      <w:r w:rsidR="00DD1EB5" w:rsidRPr="00DD1EB5">
        <w:rPr>
          <w:rFonts w:ascii="Angsana New" w:hAnsi="Angsana New" w:hint="cs"/>
          <w:spacing w:val="-2"/>
          <w:sz w:val="30"/>
          <w:szCs w:val="30"/>
          <w:cs/>
        </w:rPr>
        <w:t>รายการเป็นส่วนหนึ่งของ</w:t>
      </w:r>
      <w:r w:rsidRPr="00DD1EB5">
        <w:rPr>
          <w:rFonts w:ascii="Angsana New" w:hAnsi="Angsana New"/>
          <w:spacing w:val="-2"/>
          <w:sz w:val="30"/>
          <w:szCs w:val="30"/>
          <w:cs/>
        </w:rPr>
        <w:t xml:space="preserve"> "รายได้อื่น" </w:t>
      </w:r>
      <w:r w:rsidR="00DD1EB5" w:rsidRPr="00DD1EB5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DD1EB5" w:rsidRPr="00DD1EB5">
        <w:rPr>
          <w:rFonts w:ascii="Angsana New" w:hAnsi="Angsana New"/>
          <w:spacing w:val="-2"/>
          <w:sz w:val="30"/>
          <w:szCs w:val="30"/>
          <w:cs/>
        </w:rPr>
        <w:t>งบการเงินรวม</w:t>
      </w:r>
      <w:r w:rsidR="00DD1EB5" w:rsidRPr="00DD1EB5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DD1EB5">
        <w:rPr>
          <w:rFonts w:ascii="Angsana New" w:hAnsi="Angsana New"/>
          <w:spacing w:val="-2"/>
          <w:sz w:val="30"/>
          <w:szCs w:val="30"/>
          <w:cs/>
        </w:rPr>
        <w:t>ปี 2568</w:t>
      </w:r>
    </w:p>
    <w:p w:rsidR="00175B09" w:rsidRDefault="00175B09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F003B" w:rsidRDefault="005F003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A5BCA" w:rsidRDefault="006A5BCA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E60CE">
        <w:rPr>
          <w:rFonts w:ascii="Angsana New" w:hAnsi="Angsana New"/>
          <w:b/>
          <w:bCs/>
          <w:sz w:val="30"/>
          <w:szCs w:val="30"/>
        </w:rPr>
        <w:t>0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 w:rsidRPr="006A5BCA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6A5BCA">
        <w:rPr>
          <w:rFonts w:ascii="Angsana New" w:hAnsi="Angsana New"/>
          <w:b/>
          <w:bCs/>
          <w:sz w:val="30"/>
          <w:szCs w:val="30"/>
          <w:cs/>
        </w:rPr>
        <w:t xml:space="preserve">หนี้สินตามสัญญาเช่า </w:t>
      </w:r>
      <w:r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6A5BCA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:rsidR="006A5BCA" w:rsidRDefault="006A5BCA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82" w:type="dxa"/>
        <w:tblInd w:w="-18" w:type="dxa"/>
        <w:tblLayout w:type="fixed"/>
        <w:tblLook w:val="0100"/>
      </w:tblPr>
      <w:tblGrid>
        <w:gridCol w:w="4946"/>
        <w:gridCol w:w="2126"/>
        <w:gridCol w:w="284"/>
        <w:gridCol w:w="2126"/>
      </w:tblGrid>
      <w:tr w:rsidR="006A5BCA" w:rsidRPr="00F51F88" w:rsidTr="00616F93">
        <w:trPr>
          <w:cantSplit/>
        </w:trPr>
        <w:tc>
          <w:tcPr>
            <w:tcW w:w="4946" w:type="dxa"/>
          </w:tcPr>
          <w:p w:rsidR="006A5BCA" w:rsidRPr="002C3FE5" w:rsidRDefault="006A5BCA" w:rsidP="00C8556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6A5BCA" w:rsidRPr="002C3FE5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A5BCA" w:rsidRPr="00F51F88" w:rsidTr="00ED1933">
        <w:trPr>
          <w:cantSplit/>
          <w:trHeight w:val="370"/>
        </w:trPr>
        <w:tc>
          <w:tcPr>
            <w:tcW w:w="4946" w:type="dxa"/>
          </w:tcPr>
          <w:p w:rsidR="006A5BCA" w:rsidRPr="006A5BCA" w:rsidRDefault="006A5BCA" w:rsidP="002E657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A5BCA" w:rsidRPr="00E2420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A5BCA" w:rsidRPr="00E2420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A5BCA" w:rsidRPr="00E2420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6573" w:rsidRPr="00F51F88" w:rsidTr="00ED1933">
        <w:trPr>
          <w:cantSplit/>
          <w:trHeight w:val="370"/>
        </w:trPr>
        <w:tc>
          <w:tcPr>
            <w:tcW w:w="4946" w:type="dxa"/>
          </w:tcPr>
          <w:p w:rsidR="002E6573" w:rsidRPr="006A5BCA" w:rsidRDefault="002E6573" w:rsidP="00C8556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A5B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6573" w:rsidRPr="004F07C8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E6573" w:rsidRPr="00E24209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6573" w:rsidRPr="004F07C8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5BCA" w:rsidRPr="00E24209" w:rsidTr="00616F93">
        <w:trPr>
          <w:cantSplit/>
        </w:trPr>
        <w:tc>
          <w:tcPr>
            <w:tcW w:w="4946" w:type="dxa"/>
          </w:tcPr>
          <w:p w:rsidR="006A5BCA" w:rsidRPr="00161CAE" w:rsidRDefault="006A5BCA" w:rsidP="00C855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6A5BCA" w:rsidRPr="006A5BCA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5BCA">
              <w:rPr>
                <w:rFonts w:ascii="Angsana New" w:hAnsi="Angsana New"/>
                <w:bCs/>
                <w:sz w:val="30"/>
                <w:szCs w:val="30"/>
              </w:rPr>
              <w:t>101,256</w:t>
            </w:r>
          </w:p>
        </w:tc>
        <w:tc>
          <w:tcPr>
            <w:tcW w:w="284" w:type="dxa"/>
          </w:tcPr>
          <w:p w:rsidR="006A5BCA" w:rsidRPr="00666554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:rsidR="006A5BCA" w:rsidRPr="006A5BCA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5BCA">
              <w:rPr>
                <w:rFonts w:ascii="Angsana New" w:hAnsi="Angsana New"/>
                <w:bCs/>
                <w:sz w:val="30"/>
                <w:szCs w:val="30"/>
              </w:rPr>
              <w:t>96,658</w:t>
            </w:r>
          </w:p>
        </w:tc>
      </w:tr>
      <w:tr w:rsidR="006A5BCA" w:rsidRPr="00B16AC9" w:rsidTr="00616F93">
        <w:trPr>
          <w:cantSplit/>
        </w:trPr>
        <w:tc>
          <w:tcPr>
            <w:tcW w:w="4946" w:type="dxa"/>
          </w:tcPr>
          <w:p w:rsidR="006A5BCA" w:rsidRPr="00B16AC9" w:rsidRDefault="009B3411" w:rsidP="00C855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26" w:type="dxa"/>
            <w:shd w:val="clear" w:color="auto" w:fill="auto"/>
          </w:tcPr>
          <w:p w:rsidR="006A5BCA" w:rsidRPr="00DB18E5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7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18E5">
              <w:rPr>
                <w:rFonts w:ascii="Angsana New" w:hAnsi="Angsana New"/>
                <w:bCs/>
                <w:sz w:val="30"/>
                <w:szCs w:val="30"/>
              </w:rPr>
              <w:t>1,698</w:t>
            </w:r>
          </w:p>
        </w:tc>
        <w:tc>
          <w:tcPr>
            <w:tcW w:w="284" w:type="dxa"/>
            <w:shd w:val="clear" w:color="auto" w:fill="auto"/>
          </w:tcPr>
          <w:p w:rsidR="006A5BCA" w:rsidRPr="00DB18E5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6A5BCA" w:rsidRPr="00DB18E5" w:rsidRDefault="00B16AC9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18E5">
              <w:rPr>
                <w:rFonts w:ascii="Angsana New" w:hAnsi="Angsana New"/>
                <w:bCs/>
                <w:sz w:val="30"/>
                <w:szCs w:val="30"/>
              </w:rPr>
              <w:t>1,698</w:t>
            </w:r>
          </w:p>
        </w:tc>
      </w:tr>
      <w:tr w:rsidR="006A5BCA" w:rsidRPr="00B16AC9" w:rsidTr="00616F93">
        <w:trPr>
          <w:cantSplit/>
        </w:trPr>
        <w:tc>
          <w:tcPr>
            <w:tcW w:w="4946" w:type="dxa"/>
          </w:tcPr>
          <w:p w:rsidR="006A5BCA" w:rsidRPr="00B16AC9" w:rsidRDefault="006A5BCA" w:rsidP="00C855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BCA" w:rsidRPr="00DB18E5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8E5">
              <w:rPr>
                <w:rFonts w:ascii="Angsana New" w:hAnsi="Angsana New"/>
                <w:sz w:val="30"/>
                <w:szCs w:val="30"/>
              </w:rPr>
              <w:t>(2,097)</w:t>
            </w:r>
          </w:p>
        </w:tc>
        <w:tc>
          <w:tcPr>
            <w:tcW w:w="284" w:type="dxa"/>
            <w:shd w:val="clear" w:color="auto" w:fill="auto"/>
          </w:tcPr>
          <w:p w:rsidR="006A5BCA" w:rsidRPr="00DB18E5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BCA" w:rsidRPr="00DB18E5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8E5">
              <w:rPr>
                <w:rFonts w:ascii="Angsana New" w:hAnsi="Angsana New"/>
                <w:sz w:val="30"/>
                <w:szCs w:val="30"/>
              </w:rPr>
              <w:t>(2,125)</w:t>
            </w:r>
          </w:p>
        </w:tc>
      </w:tr>
      <w:tr w:rsidR="006A5BCA" w:rsidRPr="00B16AC9" w:rsidTr="00616F93">
        <w:trPr>
          <w:cantSplit/>
        </w:trPr>
        <w:tc>
          <w:tcPr>
            <w:tcW w:w="4946" w:type="dxa"/>
          </w:tcPr>
          <w:p w:rsidR="006A5BCA" w:rsidRPr="00B16AC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16AC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B16AC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16AC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5BCA" w:rsidRPr="00B16AC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6AC9">
              <w:rPr>
                <w:rFonts w:ascii="Angsana New" w:hAnsi="Angsana New"/>
                <w:bCs/>
                <w:sz w:val="30"/>
                <w:szCs w:val="30"/>
              </w:rPr>
              <w:t>100,857</w:t>
            </w:r>
          </w:p>
        </w:tc>
        <w:tc>
          <w:tcPr>
            <w:tcW w:w="284" w:type="dxa"/>
          </w:tcPr>
          <w:p w:rsidR="006A5BCA" w:rsidRPr="00B16AC9" w:rsidRDefault="006A5BCA" w:rsidP="00C85564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6A5BCA" w:rsidRPr="00B16AC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6AC9">
              <w:rPr>
                <w:rFonts w:ascii="Angsana New" w:hAnsi="Angsana New"/>
                <w:bCs/>
                <w:sz w:val="30"/>
                <w:szCs w:val="30"/>
              </w:rPr>
              <w:t>96,231</w:t>
            </w:r>
          </w:p>
        </w:tc>
      </w:tr>
      <w:tr w:rsidR="002E6573" w:rsidRPr="00B16AC9" w:rsidTr="00616F93">
        <w:trPr>
          <w:cantSplit/>
        </w:trPr>
        <w:tc>
          <w:tcPr>
            <w:tcW w:w="4946" w:type="dxa"/>
          </w:tcPr>
          <w:p w:rsidR="002E6573" w:rsidRPr="00B16AC9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2E6573" w:rsidRPr="00B16AC9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E6573" w:rsidRPr="00B16AC9" w:rsidRDefault="002E6573" w:rsidP="00C85564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6573" w:rsidRPr="00B16AC9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E6573" w:rsidRPr="00B16AC9" w:rsidTr="00616F93">
        <w:trPr>
          <w:cantSplit/>
          <w:trHeight w:val="370"/>
        </w:trPr>
        <w:tc>
          <w:tcPr>
            <w:tcW w:w="4946" w:type="dxa"/>
          </w:tcPr>
          <w:p w:rsidR="002E6573" w:rsidRPr="00B16AC9" w:rsidRDefault="002E6573" w:rsidP="001C1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6A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="007B47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16A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 สุทธิ</w:t>
            </w:r>
          </w:p>
        </w:tc>
        <w:tc>
          <w:tcPr>
            <w:tcW w:w="2126" w:type="dxa"/>
          </w:tcPr>
          <w:p w:rsidR="002E6573" w:rsidRPr="00B16AC9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E6573" w:rsidRPr="00B16AC9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2E6573" w:rsidRPr="00B16AC9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5B09" w:rsidRPr="00B16AC9" w:rsidTr="00616F93">
        <w:trPr>
          <w:cantSplit/>
        </w:trPr>
        <w:tc>
          <w:tcPr>
            <w:tcW w:w="4946" w:type="dxa"/>
          </w:tcPr>
          <w:p w:rsidR="00175B09" w:rsidRPr="00B16AC9" w:rsidRDefault="00175B09" w:rsidP="001C1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16AC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16AC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16AC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175B09" w:rsidRPr="00B16AC9" w:rsidRDefault="009B3411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6AC9">
              <w:rPr>
                <w:rFonts w:ascii="Angsana New" w:hAnsi="Angsana New"/>
                <w:bCs/>
                <w:sz w:val="30"/>
                <w:szCs w:val="30"/>
              </w:rPr>
              <w:t>175,759</w:t>
            </w:r>
          </w:p>
        </w:tc>
        <w:tc>
          <w:tcPr>
            <w:tcW w:w="284" w:type="dxa"/>
          </w:tcPr>
          <w:p w:rsidR="00175B09" w:rsidRPr="00B16AC9" w:rsidRDefault="00175B09" w:rsidP="001C1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175B09" w:rsidRPr="00B16AC9" w:rsidRDefault="009B3411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16AC9">
              <w:rPr>
                <w:rFonts w:ascii="Angsana New" w:hAnsi="Angsana New" w:hint="cs"/>
                <w:b/>
                <w:sz w:val="30"/>
                <w:szCs w:val="30"/>
                <w:cs/>
              </w:rPr>
              <w:t>161</w:t>
            </w:r>
            <w:r w:rsidRPr="006066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21C5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B16AC9"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B16AC9" w:rsidRPr="00B16AC9" w:rsidTr="00616F93">
        <w:trPr>
          <w:cantSplit/>
        </w:trPr>
        <w:tc>
          <w:tcPr>
            <w:tcW w:w="4946" w:type="dxa"/>
          </w:tcPr>
          <w:p w:rsidR="00B16AC9" w:rsidRPr="00B16AC9" w:rsidRDefault="00B16AC9" w:rsidP="009B34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26" w:type="dxa"/>
            <w:shd w:val="clear" w:color="auto" w:fill="auto"/>
          </w:tcPr>
          <w:p w:rsidR="00B16AC9" w:rsidRPr="00B16AC9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6AC9">
              <w:rPr>
                <w:rFonts w:ascii="Angsana New" w:hAnsi="Angsana New"/>
                <w:bCs/>
                <w:sz w:val="30"/>
                <w:szCs w:val="30"/>
              </w:rPr>
              <w:t>11,658</w:t>
            </w:r>
          </w:p>
        </w:tc>
        <w:tc>
          <w:tcPr>
            <w:tcW w:w="284" w:type="dxa"/>
            <w:shd w:val="clear" w:color="auto" w:fill="auto"/>
          </w:tcPr>
          <w:p w:rsidR="00B16AC9" w:rsidRPr="00B16AC9" w:rsidRDefault="00B16AC9" w:rsidP="001C1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B16AC9" w:rsidRPr="00B16AC9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2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6AC9">
              <w:rPr>
                <w:rFonts w:ascii="Angsana New" w:hAnsi="Angsana New"/>
                <w:bCs/>
                <w:sz w:val="30"/>
                <w:szCs w:val="30"/>
              </w:rPr>
              <w:t>11,658</w:t>
            </w:r>
          </w:p>
        </w:tc>
      </w:tr>
      <w:tr w:rsidR="00B16AC9" w:rsidRPr="00E24209" w:rsidTr="00616F93">
        <w:trPr>
          <w:cantSplit/>
        </w:trPr>
        <w:tc>
          <w:tcPr>
            <w:tcW w:w="4946" w:type="dxa"/>
          </w:tcPr>
          <w:p w:rsidR="00B16AC9" w:rsidRPr="00B16AC9" w:rsidRDefault="00B16AC9" w:rsidP="001C1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AC9"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6AC9" w:rsidRPr="00B16AC9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AC9">
              <w:rPr>
                <w:rFonts w:ascii="Angsana New" w:hAnsi="Angsana New"/>
                <w:sz w:val="30"/>
                <w:szCs w:val="30"/>
              </w:rPr>
              <w:t>(1</w:t>
            </w:r>
            <w:r w:rsidR="002A35A4">
              <w:rPr>
                <w:rFonts w:ascii="Angsana New" w:hAnsi="Angsana New"/>
                <w:sz w:val="30"/>
                <w:szCs w:val="30"/>
              </w:rPr>
              <w:t>1</w:t>
            </w:r>
            <w:r w:rsidRPr="00B16AC9">
              <w:rPr>
                <w:rFonts w:ascii="Angsana New" w:hAnsi="Angsana New"/>
                <w:sz w:val="30"/>
                <w:szCs w:val="30"/>
              </w:rPr>
              <w:t>,</w:t>
            </w:r>
            <w:r w:rsidR="002A35A4">
              <w:rPr>
                <w:rFonts w:ascii="Angsana New" w:hAnsi="Angsana New"/>
                <w:sz w:val="30"/>
                <w:szCs w:val="30"/>
              </w:rPr>
              <w:t>136</w:t>
            </w:r>
            <w:r w:rsidRPr="00B16A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B16AC9" w:rsidRPr="00B16AC9" w:rsidRDefault="00B16AC9" w:rsidP="001C1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16AC9" w:rsidRPr="00545627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AC9">
              <w:rPr>
                <w:rFonts w:ascii="Angsana New" w:hAnsi="Angsana New"/>
                <w:sz w:val="30"/>
                <w:szCs w:val="30"/>
              </w:rPr>
              <w:t>(8,348)</w:t>
            </w:r>
          </w:p>
        </w:tc>
      </w:tr>
      <w:tr w:rsidR="00B16AC9" w:rsidRPr="00E24209" w:rsidTr="00616F93">
        <w:trPr>
          <w:cantSplit/>
        </w:trPr>
        <w:tc>
          <w:tcPr>
            <w:tcW w:w="4946" w:type="dxa"/>
          </w:tcPr>
          <w:p w:rsidR="00B16AC9" w:rsidRPr="00161CAE" w:rsidRDefault="00B16AC9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6AC9" w:rsidRPr="00545627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176,281</w:t>
            </w:r>
          </w:p>
        </w:tc>
        <w:tc>
          <w:tcPr>
            <w:tcW w:w="284" w:type="dxa"/>
          </w:tcPr>
          <w:p w:rsidR="00B16AC9" w:rsidRPr="00666554" w:rsidRDefault="00B16AC9" w:rsidP="001C1BBA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B16AC9" w:rsidRPr="009B3411" w:rsidRDefault="00B16AC9" w:rsidP="009B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Cs/>
                <w:sz w:val="30"/>
                <w:szCs w:val="30"/>
              </w:rPr>
              <w:tab/>
            </w:r>
            <w:r w:rsidRPr="009B3411">
              <w:rPr>
                <w:rFonts w:ascii="Angsana New" w:hAnsi="Angsana New"/>
                <w:bCs/>
                <w:sz w:val="30"/>
                <w:szCs w:val="30"/>
              </w:rPr>
              <w:t>165,173</w:t>
            </w:r>
          </w:p>
        </w:tc>
      </w:tr>
    </w:tbl>
    <w:p w:rsidR="00FE60CE" w:rsidRDefault="00FE60CE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6EFF" w:rsidRDefault="00326EF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F55BC">
        <w:rPr>
          <w:rFonts w:ascii="Angsana New" w:hAnsi="Angsana New"/>
          <w:b/>
          <w:bCs/>
          <w:sz w:val="30"/>
          <w:szCs w:val="30"/>
        </w:rPr>
        <w:t>1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:rsidR="00CF12B5" w:rsidRPr="003339DC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609" w:type="dxa"/>
        <w:tblInd w:w="-60" w:type="dxa"/>
        <w:tblLayout w:type="fixed"/>
        <w:tblLook w:val="0000"/>
      </w:tblPr>
      <w:tblGrid>
        <w:gridCol w:w="4137"/>
        <w:gridCol w:w="1134"/>
        <w:gridCol w:w="284"/>
        <w:gridCol w:w="1134"/>
        <w:gridCol w:w="283"/>
        <w:gridCol w:w="1134"/>
        <w:gridCol w:w="284"/>
        <w:gridCol w:w="1219"/>
      </w:tblGrid>
      <w:tr w:rsidR="00CF12B5" w:rsidRPr="004F07C8" w:rsidTr="00612C27">
        <w:trPr>
          <w:cantSplit/>
        </w:trPr>
        <w:tc>
          <w:tcPr>
            <w:tcW w:w="4137" w:type="dxa"/>
          </w:tcPr>
          <w:p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:rsidTr="00612C27">
        <w:trPr>
          <w:cantSplit/>
        </w:trPr>
        <w:tc>
          <w:tcPr>
            <w:tcW w:w="4137" w:type="dxa"/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F55BC" w:rsidRPr="00F51F88" w:rsidTr="00612C27">
        <w:trPr>
          <w:cantSplit/>
        </w:trPr>
        <w:tc>
          <w:tcPr>
            <w:tcW w:w="4137" w:type="dxa"/>
          </w:tcPr>
          <w:p w:rsidR="00AF55BC" w:rsidRPr="00F51F88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F55BC" w:rsidRPr="00E2420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AF55BC" w:rsidRPr="00D413D6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F55BC" w:rsidRPr="00E2420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AF55BC" w:rsidRPr="00D413D6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F55BC" w:rsidRPr="00E2420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AF55BC" w:rsidRPr="00D413D6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AF55BC" w:rsidRPr="00E2420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F12B5" w:rsidRPr="00E24209" w:rsidTr="00612C27">
        <w:trPr>
          <w:cantSplit/>
        </w:trPr>
        <w:tc>
          <w:tcPr>
            <w:tcW w:w="4137" w:type="dxa"/>
          </w:tcPr>
          <w:p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947518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20279B" w:rsidRPr="00321C5E" w:rsidRDefault="0020279B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26EFF">
              <w:rPr>
                <w:rFonts w:ascii="Angsana New" w:hAnsi="Angsana New"/>
                <w:bCs/>
                <w:sz w:val="30"/>
                <w:szCs w:val="30"/>
              </w:rPr>
              <w:t>2,105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3,519</w:t>
            </w:r>
          </w:p>
        </w:tc>
        <w:tc>
          <w:tcPr>
            <w:tcW w:w="283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42,531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29,264</w:t>
            </w: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947518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กิจการอื่น</w:t>
            </w:r>
          </w:p>
        </w:tc>
        <w:tc>
          <w:tcPr>
            <w:tcW w:w="1134" w:type="dxa"/>
            <w:shd w:val="clear" w:color="auto" w:fill="auto"/>
          </w:tcPr>
          <w:p w:rsidR="0020279B" w:rsidRPr="00772FEC" w:rsidRDefault="0020279B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320,645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330,083</w:t>
            </w:r>
          </w:p>
        </w:tc>
        <w:tc>
          <w:tcPr>
            <w:tcW w:w="283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197,445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212,340</w:t>
            </w: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947518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0279B" w:rsidRPr="00772FEC" w:rsidRDefault="0020279B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322,750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333,602</w:t>
            </w:r>
          </w:p>
        </w:tc>
        <w:tc>
          <w:tcPr>
            <w:tcW w:w="283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279B" w:rsidRPr="00772FEC" w:rsidRDefault="0020279B" w:rsidP="0020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239,976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241,604</w:t>
            </w: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202D2D" w:rsidRDefault="0020279B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0279B" w:rsidRPr="00772FEC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0279B" w:rsidRPr="00F0151D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279B" w:rsidRPr="005B1188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20279B" w:rsidRPr="00F0151D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279B" w:rsidRPr="00772FEC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0279B" w:rsidRPr="00F0151D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20279B" w:rsidRPr="005B1188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202D2D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เจ้าหนี้อื่น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3,857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6,886</w:t>
            </w:r>
          </w:p>
        </w:tc>
        <w:tc>
          <w:tcPr>
            <w:tcW w:w="283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1,029</w:t>
            </w:r>
          </w:p>
        </w:tc>
        <w:tc>
          <w:tcPr>
            <w:tcW w:w="284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20279B" w:rsidRPr="00326EFF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6EFF">
              <w:rPr>
                <w:rFonts w:ascii="Angsana New" w:hAnsi="Angsana New"/>
                <w:bCs/>
                <w:sz w:val="30"/>
                <w:szCs w:val="30"/>
              </w:rPr>
              <w:t>1,74</w:t>
            </w:r>
            <w:r w:rsidR="00326EFF" w:rsidRPr="00326EF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202D2D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เจ้าหนี้อื่น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2D2D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34" w:type="dxa"/>
            <w:shd w:val="clear" w:color="auto" w:fill="auto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36,689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32,611</w:t>
            </w:r>
          </w:p>
        </w:tc>
        <w:tc>
          <w:tcPr>
            <w:tcW w:w="283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21,780</w:t>
            </w:r>
          </w:p>
        </w:tc>
        <w:tc>
          <w:tcPr>
            <w:tcW w:w="284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21,219</w:t>
            </w: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202D2D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51,739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39,145</w:t>
            </w:r>
          </w:p>
        </w:tc>
        <w:tc>
          <w:tcPr>
            <w:tcW w:w="283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44,691</w:t>
            </w:r>
          </w:p>
        </w:tc>
        <w:tc>
          <w:tcPr>
            <w:tcW w:w="284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32,084</w:t>
            </w: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202D2D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18,908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40,822</w:t>
            </w:r>
          </w:p>
        </w:tc>
        <w:tc>
          <w:tcPr>
            <w:tcW w:w="283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5,689</w:t>
            </w:r>
          </w:p>
        </w:tc>
        <w:tc>
          <w:tcPr>
            <w:tcW w:w="284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16,065</w:t>
            </w: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202D2D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17,315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12,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620</w:t>
            </w:r>
          </w:p>
        </w:tc>
        <w:tc>
          <w:tcPr>
            <w:tcW w:w="283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13,135</w:t>
            </w:r>
          </w:p>
        </w:tc>
        <w:tc>
          <w:tcPr>
            <w:tcW w:w="284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7,50</w:t>
            </w:r>
            <w:r w:rsidR="00326EFF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94751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279B" w:rsidRPr="0020279B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279B">
              <w:rPr>
                <w:rFonts w:ascii="Angsana New" w:hAnsi="Angsana New"/>
                <w:bCs/>
                <w:sz w:val="30"/>
                <w:szCs w:val="30"/>
              </w:rPr>
              <w:t>128,508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>
              <w:rPr>
                <w:rFonts w:ascii="Angsana New" w:hAnsi="Angsana New"/>
                <w:bCs/>
                <w:sz w:val="30"/>
                <w:szCs w:val="30"/>
              </w:rPr>
              <w:t>2,084</w:t>
            </w:r>
          </w:p>
        </w:tc>
        <w:tc>
          <w:tcPr>
            <w:tcW w:w="283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86,324</w:t>
            </w:r>
          </w:p>
        </w:tc>
        <w:tc>
          <w:tcPr>
            <w:tcW w:w="284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78,616</w:t>
            </w:r>
          </w:p>
        </w:tc>
      </w:tr>
      <w:tr w:rsidR="0020279B" w:rsidRPr="00E24209" w:rsidTr="00612C27">
        <w:trPr>
          <w:cantSplit/>
        </w:trPr>
        <w:tc>
          <w:tcPr>
            <w:tcW w:w="4137" w:type="dxa"/>
          </w:tcPr>
          <w:p w:rsidR="0020279B" w:rsidRPr="0094751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451,258</w:t>
            </w:r>
          </w:p>
        </w:tc>
        <w:tc>
          <w:tcPr>
            <w:tcW w:w="284" w:type="dxa"/>
          </w:tcPr>
          <w:p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465,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686</w:t>
            </w:r>
          </w:p>
        </w:tc>
        <w:tc>
          <w:tcPr>
            <w:tcW w:w="283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0279B" w:rsidRPr="00772FEC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326,300</w:t>
            </w:r>
          </w:p>
        </w:tc>
        <w:tc>
          <w:tcPr>
            <w:tcW w:w="284" w:type="dxa"/>
          </w:tcPr>
          <w:p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320,220</w:t>
            </w:r>
          </w:p>
        </w:tc>
      </w:tr>
    </w:tbl>
    <w:p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55BC" w:rsidRDefault="00AF55B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55BC" w:rsidRDefault="00AF55B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F6E5C" w:rsidRDefault="004B092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F55BC">
        <w:rPr>
          <w:rFonts w:ascii="Angsana New" w:hAnsi="Angsana New"/>
          <w:b/>
          <w:bCs/>
          <w:sz w:val="30"/>
          <w:szCs w:val="30"/>
        </w:rPr>
        <w:t>2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487C8F">
        <w:rPr>
          <w:rFonts w:ascii="Angsana New" w:hAnsi="Angsana New" w:hint="cs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:rsidR="00673549" w:rsidRPr="00673549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487C8F" w:rsidRDefault="00487C8F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>สินทรัพย์</w:t>
      </w:r>
      <w:r w:rsidRPr="00E64A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64AD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64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F55BC">
        <w:rPr>
          <w:rFonts w:ascii="Angsana New" w:hAnsi="Angsana New"/>
          <w:sz w:val="30"/>
          <w:szCs w:val="30"/>
        </w:rPr>
        <w:t>2568</w:t>
      </w:r>
      <w:r w:rsidRPr="00E64ADE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F55BC">
        <w:rPr>
          <w:rFonts w:ascii="Angsana New" w:hAnsi="Angsana New"/>
          <w:sz w:val="30"/>
          <w:szCs w:val="30"/>
        </w:rPr>
        <w:t>2567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  <w:cs/>
        </w:rPr>
        <w:t>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</w:t>
      </w:r>
      <w:r w:rsidRPr="002B2CD4">
        <w:rPr>
          <w:rFonts w:ascii="Angsana New" w:hAnsi="Angsana New" w:hint="cs"/>
          <w:sz w:val="30"/>
          <w:szCs w:val="30"/>
          <w:cs/>
        </w:rPr>
        <w:t>ต่อไป</w:t>
      </w:r>
      <w:r w:rsidRPr="002B2CD4">
        <w:rPr>
          <w:rFonts w:ascii="Angsana New" w:hAnsi="Angsana New"/>
          <w:sz w:val="30"/>
          <w:szCs w:val="30"/>
          <w:cs/>
        </w:rPr>
        <w:t>นี้</w:t>
      </w:r>
    </w:p>
    <w:p w:rsidR="00673549" w:rsidRPr="00673549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0"/>
          <w:szCs w:val="10"/>
        </w:rPr>
      </w:pPr>
    </w:p>
    <w:tbl>
      <w:tblPr>
        <w:tblW w:w="9907" w:type="dxa"/>
        <w:tblInd w:w="-18" w:type="dxa"/>
        <w:tblBorders>
          <w:bottom w:val="double" w:sz="4" w:space="0" w:color="auto"/>
        </w:tblBorders>
        <w:tblLayout w:type="fixed"/>
        <w:tblLook w:val="0000"/>
      </w:tblPr>
      <w:tblGrid>
        <w:gridCol w:w="4521"/>
        <w:gridCol w:w="1134"/>
        <w:gridCol w:w="269"/>
        <w:gridCol w:w="1148"/>
        <w:gridCol w:w="283"/>
        <w:gridCol w:w="1135"/>
        <w:gridCol w:w="270"/>
        <w:gridCol w:w="1147"/>
      </w:tblGrid>
      <w:tr w:rsidR="00487C8F" w:rsidRPr="00673549" w:rsidTr="003F2DB4">
        <w:trPr>
          <w:cantSplit/>
        </w:trPr>
        <w:tc>
          <w:tcPr>
            <w:tcW w:w="4521" w:type="dxa"/>
          </w:tcPr>
          <w:p w:rsidR="00487C8F" w:rsidRPr="00673549" w:rsidRDefault="00487C8F" w:rsidP="00B50CC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:rsidR="00487C8F" w:rsidRPr="00673549" w:rsidRDefault="00487C8F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87C8F" w:rsidRPr="00673549" w:rsidTr="003F2DB4">
        <w:trPr>
          <w:cantSplit/>
        </w:trPr>
        <w:tc>
          <w:tcPr>
            <w:tcW w:w="4521" w:type="dxa"/>
          </w:tcPr>
          <w:p w:rsidR="00487C8F" w:rsidRPr="00673549" w:rsidRDefault="00487C8F" w:rsidP="00B50CC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nil"/>
            </w:tcBorders>
          </w:tcPr>
          <w:p w:rsidR="00487C8F" w:rsidRPr="00673549" w:rsidRDefault="00487C8F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:rsidR="00487C8F" w:rsidRPr="00673549" w:rsidRDefault="00487C8F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487C8F" w:rsidRPr="00673549" w:rsidRDefault="00487C8F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AF55BC" w:rsidRPr="00673549" w:rsidTr="003F2DB4">
        <w:trPr>
          <w:cantSplit/>
        </w:trPr>
        <w:tc>
          <w:tcPr>
            <w:tcW w:w="4521" w:type="dxa"/>
          </w:tcPr>
          <w:p w:rsidR="00AF55BC" w:rsidRPr="00673549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left w:val="nil"/>
            </w:tcBorders>
          </w:tcPr>
          <w:p w:rsidR="00AF55BC" w:rsidRPr="00673549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97A3D" w:rsidRPr="00673549" w:rsidTr="003F2DB4">
        <w:trPr>
          <w:cantSplit/>
        </w:trPr>
        <w:tc>
          <w:tcPr>
            <w:tcW w:w="4521" w:type="dxa"/>
          </w:tcPr>
          <w:p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97A3D" w:rsidRPr="00673549" w:rsidTr="003F2DB4">
        <w:trPr>
          <w:cantSplit/>
        </w:trPr>
        <w:tc>
          <w:tcPr>
            <w:tcW w:w="4521" w:type="dxa"/>
          </w:tcPr>
          <w:p w:rsidR="00297A3D" w:rsidRPr="00673549" w:rsidRDefault="00297A3D" w:rsidP="005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  <w:r w:rsidR="00A41CE1" w:rsidRPr="00A41CE1">
              <w:rPr>
                <w:rFonts w:ascii="Angsana New" w:hAnsi="Angsana New" w:hint="cs"/>
                <w:sz w:val="28"/>
                <w:szCs w:val="28"/>
                <w:cs/>
              </w:rPr>
              <w:t>รายจ่ายหรือ</w:t>
            </w:r>
          </w:p>
        </w:tc>
        <w:tc>
          <w:tcPr>
            <w:tcW w:w="1134" w:type="dxa"/>
          </w:tcPr>
          <w:p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31301" w:rsidRPr="00673549" w:rsidTr="003F2DB4">
        <w:trPr>
          <w:cantSplit/>
        </w:trPr>
        <w:tc>
          <w:tcPr>
            <w:tcW w:w="4521" w:type="dxa"/>
          </w:tcPr>
          <w:p w:rsidR="00531301" w:rsidRPr="00673549" w:rsidRDefault="00531301" w:rsidP="00A4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134" w:type="dxa"/>
          </w:tcPr>
          <w:p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:rsidR="00531301" w:rsidRPr="00673549" w:rsidRDefault="00531301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31301" w:rsidRPr="00673549" w:rsidRDefault="00531301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31301" w:rsidRPr="00673549" w:rsidRDefault="00531301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6,584</w:t>
            </w:r>
          </w:p>
        </w:tc>
        <w:tc>
          <w:tcPr>
            <w:tcW w:w="269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5,476</w:t>
            </w: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3,809</w:t>
            </w:r>
          </w:p>
        </w:tc>
        <w:tc>
          <w:tcPr>
            <w:tcW w:w="270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3,507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ค่าเผื่อการลด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ลงของ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มูลค่าสินค้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าที่เสื่อมสภาพ</w:t>
            </w:r>
          </w:p>
        </w:tc>
        <w:tc>
          <w:tcPr>
            <w:tcW w:w="1134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:rsidR="00A779CF" w:rsidRPr="00673549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4,355</w:t>
            </w:r>
          </w:p>
        </w:tc>
        <w:tc>
          <w:tcPr>
            <w:tcW w:w="269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4,587</w:t>
            </w: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1,5</w:t>
            </w:r>
            <w:r w:rsidR="00200B88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1,699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34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:rsidR="00A779CF" w:rsidRPr="00673549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3,483</w:t>
            </w:r>
          </w:p>
        </w:tc>
        <w:tc>
          <w:tcPr>
            <w:tcW w:w="269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  <w:vAlign w:val="center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1CDF">
              <w:rPr>
                <w:rFonts w:ascii="Angsana New" w:hAnsi="Angsana New"/>
                <w:bCs/>
                <w:sz w:val="28"/>
                <w:szCs w:val="28"/>
              </w:rPr>
              <w:t>3,</w:t>
            </w:r>
            <w:r w:rsidR="002E0079" w:rsidRPr="004D3D1B">
              <w:rPr>
                <w:rFonts w:ascii="Angsana New" w:hAnsi="Angsana New" w:hint="cs"/>
                <w:bCs/>
                <w:sz w:val="28"/>
                <w:szCs w:val="28"/>
              </w:rPr>
              <w:t>48</w:t>
            </w:r>
            <w:r w:rsidRPr="004D3D1B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16,844</w:t>
            </w:r>
          </w:p>
        </w:tc>
        <w:tc>
          <w:tcPr>
            <w:tcW w:w="269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16,745</w:t>
            </w: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11,233</w:t>
            </w:r>
          </w:p>
        </w:tc>
        <w:tc>
          <w:tcPr>
            <w:tcW w:w="270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11,270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34" w:type="dxa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52,298</w:t>
            </w:r>
          </w:p>
        </w:tc>
        <w:tc>
          <w:tcPr>
            <w:tcW w:w="269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51,182</w:t>
            </w: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32,922</w:t>
            </w:r>
          </w:p>
        </w:tc>
        <w:tc>
          <w:tcPr>
            <w:tcW w:w="270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32,243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ผลขาดทุนทางภาษียกมา</w:t>
            </w:r>
          </w:p>
        </w:tc>
        <w:tc>
          <w:tcPr>
            <w:tcW w:w="1134" w:type="dxa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610</w:t>
            </w:r>
          </w:p>
        </w:tc>
        <w:tc>
          <w:tcPr>
            <w:tcW w:w="269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1,089</w:t>
            </w: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509</w:t>
            </w:r>
          </w:p>
        </w:tc>
        <w:tc>
          <w:tcPr>
            <w:tcW w:w="270" w:type="dxa"/>
          </w:tcPr>
          <w:p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988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กำไรจากการขายสินทรัพย์ระหว่างบริษัทย่อย</w:t>
            </w:r>
          </w:p>
        </w:tc>
        <w:tc>
          <w:tcPr>
            <w:tcW w:w="1134" w:type="dxa"/>
            <w:tcBorders>
              <w:bottom w:val="nil"/>
            </w:tcBorders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10,80</w:t>
            </w:r>
            <w:r w:rsidR="00990928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10,801</w:t>
            </w: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9CF" w:rsidRPr="00673549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78</w:t>
            </w:r>
            <w:r w:rsidR="00990928">
              <w:rPr>
                <w:rFonts w:ascii="Angsana New" w:hAnsi="Angsana New"/>
                <w:bCs/>
                <w:sz w:val="28"/>
                <w:szCs w:val="28"/>
              </w:rPr>
              <w:t>0</w:t>
            </w:r>
          </w:p>
        </w:tc>
        <w:tc>
          <w:tcPr>
            <w:tcW w:w="269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1,183</w:t>
            </w: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9CF" w:rsidRPr="00673549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95,755</w:t>
            </w:r>
          </w:p>
        </w:tc>
        <w:tc>
          <w:tcPr>
            <w:tcW w:w="269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94,546</w:t>
            </w:r>
          </w:p>
        </w:tc>
        <w:tc>
          <w:tcPr>
            <w:tcW w:w="283" w:type="dxa"/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50,034</w:t>
            </w:r>
          </w:p>
        </w:tc>
        <w:tc>
          <w:tcPr>
            <w:tcW w:w="270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49,753</w:t>
            </w:r>
          </w:p>
        </w:tc>
      </w:tr>
      <w:tr w:rsidR="004C3B26" w:rsidRPr="00673549" w:rsidTr="003F2DB4">
        <w:trPr>
          <w:cantSplit/>
        </w:trPr>
        <w:tc>
          <w:tcPr>
            <w:tcW w:w="4521" w:type="dxa"/>
          </w:tcPr>
          <w:p w:rsidR="00673549" w:rsidRPr="00673549" w:rsidRDefault="00673549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:rsidTr="003F2DB4">
        <w:trPr>
          <w:cantSplit/>
        </w:trPr>
        <w:tc>
          <w:tcPr>
            <w:tcW w:w="4521" w:type="dxa"/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:rsidTr="003F2DB4">
        <w:trPr>
          <w:cantSplit/>
        </w:trPr>
        <w:tc>
          <w:tcPr>
            <w:tcW w:w="4521" w:type="dxa"/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  <w:r w:rsidR="00A41CE1" w:rsidRPr="00A41CE1">
              <w:rPr>
                <w:rFonts w:ascii="Angsana New" w:hAnsi="Angsana New" w:hint="cs"/>
                <w:sz w:val="28"/>
                <w:szCs w:val="28"/>
                <w:cs/>
              </w:rPr>
              <w:t>รายได้หรือ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:rsidTr="003F2DB4">
        <w:trPr>
          <w:cantSplit/>
        </w:trPr>
        <w:tc>
          <w:tcPr>
            <w:tcW w:w="4521" w:type="dxa"/>
          </w:tcPr>
          <w:p w:rsidR="004C3B26" w:rsidRPr="00673549" w:rsidRDefault="004C3B26" w:rsidP="00A4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- สินทรัพย์สิทธิการใช้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779CF" w:rsidRPr="00673549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60,412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Cs/>
                <w:sz w:val="28"/>
                <w:szCs w:val="28"/>
              </w:rPr>
              <w:t>6,438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39,803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38,163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9CF" w:rsidRPr="00673549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9CF" w:rsidRPr="00673549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60,860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Cs/>
                <w:sz w:val="28"/>
                <w:szCs w:val="28"/>
              </w:rPr>
              <w:t>6,886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39,803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38,163</w:t>
            </w:r>
          </w:p>
        </w:tc>
      </w:tr>
      <w:tr w:rsidR="00A779CF" w:rsidRPr="00673549" w:rsidTr="003F2DB4">
        <w:trPr>
          <w:cantSplit/>
        </w:trPr>
        <w:tc>
          <w:tcPr>
            <w:tcW w:w="4521" w:type="dxa"/>
            <w:tcBorders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34,895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37,660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79CF" w:rsidRPr="00673549" w:rsidRDefault="0020279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10,231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Cs/>
                <w:sz w:val="28"/>
                <w:szCs w:val="28"/>
              </w:rPr>
              <w:t>1,590</w:t>
            </w:r>
          </w:p>
        </w:tc>
      </w:tr>
    </w:tbl>
    <w:p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ค่าใช้จ่ายภาษีเงินได้ที่บันทึกในกำไรขาดทุนสำหรับงวดสามเ</w:t>
      </w:r>
      <w:r w:rsidR="005549DC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779CF">
        <w:rPr>
          <w:rFonts w:ascii="Angsana New" w:hAnsi="Angsana New"/>
          <w:sz w:val="30"/>
          <w:szCs w:val="30"/>
        </w:rPr>
        <w:t>2568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A779CF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6F6E5C" w:rsidRPr="003339D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765" w:type="dxa"/>
        <w:tblInd w:w="-18" w:type="dxa"/>
        <w:tblLayout w:type="fixed"/>
        <w:tblLook w:val="0000"/>
      </w:tblPr>
      <w:tblGrid>
        <w:gridCol w:w="3812"/>
        <w:gridCol w:w="1276"/>
        <w:gridCol w:w="284"/>
        <w:gridCol w:w="1275"/>
        <w:gridCol w:w="283"/>
        <w:gridCol w:w="1276"/>
        <w:gridCol w:w="284"/>
        <w:gridCol w:w="1275"/>
      </w:tblGrid>
      <w:tr w:rsidR="006F6E5C" w:rsidRPr="002A5563" w:rsidTr="003F2DB4">
        <w:trPr>
          <w:cantSplit/>
        </w:trPr>
        <w:tc>
          <w:tcPr>
            <w:tcW w:w="3812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F6E5C" w:rsidRPr="002A5563" w:rsidTr="003F2DB4">
        <w:trPr>
          <w:cantSplit/>
        </w:trPr>
        <w:tc>
          <w:tcPr>
            <w:tcW w:w="3812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779CF" w:rsidRPr="002A5563" w:rsidTr="003F2DB4">
        <w:trPr>
          <w:cantSplit/>
        </w:trPr>
        <w:tc>
          <w:tcPr>
            <w:tcW w:w="3812" w:type="dxa"/>
          </w:tcPr>
          <w:p w:rsidR="00A779CF" w:rsidRPr="00E9777E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00B88" w:rsidRPr="002A5563" w:rsidTr="003F2DB4">
        <w:trPr>
          <w:cantSplit/>
        </w:trPr>
        <w:tc>
          <w:tcPr>
            <w:tcW w:w="3812" w:type="dxa"/>
          </w:tcPr>
          <w:p w:rsidR="00200B88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00B88" w:rsidRPr="0075558C" w:rsidRDefault="00200B88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9,06</w:t>
            </w:r>
            <w:r w:rsidR="00113D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:rsidR="00200B88" w:rsidRPr="00A60233" w:rsidRDefault="00200B88" w:rsidP="00A779C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200B88" w:rsidRPr="00A60233" w:rsidRDefault="00200B88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>9,377</w:t>
            </w:r>
          </w:p>
        </w:tc>
        <w:tc>
          <w:tcPr>
            <w:tcW w:w="283" w:type="dxa"/>
          </w:tcPr>
          <w:p w:rsidR="00200B88" w:rsidRPr="00A60233" w:rsidRDefault="00200B88" w:rsidP="00A779C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0B88" w:rsidRPr="00ED11C1" w:rsidRDefault="00200B88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:rsidR="00200B88" w:rsidRPr="00ED11C1" w:rsidRDefault="00200B88" w:rsidP="00A779C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200B88" w:rsidRPr="00ED11C1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200B88" w:rsidRPr="002A5563" w:rsidTr="003F2DB4">
        <w:trPr>
          <w:cantSplit/>
        </w:trPr>
        <w:tc>
          <w:tcPr>
            <w:tcW w:w="3812" w:type="dxa"/>
          </w:tcPr>
          <w:p w:rsidR="00200B88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:rsidR="00200B88" w:rsidRPr="0075558C" w:rsidRDefault="00200B88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200B88" w:rsidRPr="00A60233" w:rsidRDefault="00200B88" w:rsidP="00A779C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200B88" w:rsidRPr="00FE2E84" w:rsidRDefault="00200B8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00B88" w:rsidRPr="00A60233" w:rsidRDefault="00200B88" w:rsidP="00A779C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200B88" w:rsidRPr="0075558C" w:rsidRDefault="00200B88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200B88" w:rsidRPr="00ED11C1" w:rsidRDefault="00200B88" w:rsidP="00A779C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200B88" w:rsidRPr="00ED11C1" w:rsidRDefault="00200B88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DB4" w:rsidRPr="002A5563" w:rsidTr="003F2DB4">
        <w:trPr>
          <w:cantSplit/>
        </w:trPr>
        <w:tc>
          <w:tcPr>
            <w:tcW w:w="3812" w:type="dxa"/>
          </w:tcPr>
          <w:p w:rsidR="003F2DB4" w:rsidRDefault="003F2DB4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การเปลี่ยนแปลงของผลแตกต่างชั่วคราว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F2DB4" w:rsidRPr="0075558C" w:rsidRDefault="003F2DB4" w:rsidP="0096131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</w:t>
            </w:r>
            <w:r w:rsidR="00113D0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3F2DB4" w:rsidRPr="00A60233" w:rsidRDefault="003F2DB4" w:rsidP="0096131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F2DB4" w:rsidRPr="00FE2E84" w:rsidRDefault="003F2DB4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  <w:tc>
          <w:tcPr>
            <w:tcW w:w="283" w:type="dxa"/>
          </w:tcPr>
          <w:p w:rsidR="003F2DB4" w:rsidRPr="00A60233" w:rsidRDefault="003F2DB4" w:rsidP="0096131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F2DB4" w:rsidRPr="0075558C" w:rsidRDefault="003F2DB4" w:rsidP="0096131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1,359</w:t>
            </w:r>
          </w:p>
        </w:tc>
        <w:tc>
          <w:tcPr>
            <w:tcW w:w="284" w:type="dxa"/>
            <w:vAlign w:val="bottom"/>
          </w:tcPr>
          <w:p w:rsidR="003F2DB4" w:rsidRPr="00ED11C1" w:rsidRDefault="003F2DB4" w:rsidP="0096131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F2DB4" w:rsidRPr="00ED11C1" w:rsidRDefault="003F2DB4" w:rsidP="0096131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</w:tr>
      <w:tr w:rsidR="003F2DB4" w:rsidRPr="002A5563" w:rsidTr="003F2DB4">
        <w:trPr>
          <w:cantSplit/>
        </w:trPr>
        <w:tc>
          <w:tcPr>
            <w:tcW w:w="3812" w:type="dxa"/>
          </w:tcPr>
          <w:p w:rsidR="003F2DB4" w:rsidRDefault="003F2DB4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2DB4" w:rsidRPr="0075558C" w:rsidRDefault="003F2DB4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,832</w:t>
            </w:r>
          </w:p>
        </w:tc>
        <w:tc>
          <w:tcPr>
            <w:tcW w:w="284" w:type="dxa"/>
            <w:vAlign w:val="bottom"/>
          </w:tcPr>
          <w:p w:rsidR="003F2DB4" w:rsidRPr="00A60233" w:rsidRDefault="003F2DB4" w:rsidP="00A779C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2DB4" w:rsidRPr="00A60233" w:rsidRDefault="003F2DB4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>11,322</w:t>
            </w:r>
          </w:p>
        </w:tc>
        <w:tc>
          <w:tcPr>
            <w:tcW w:w="283" w:type="dxa"/>
          </w:tcPr>
          <w:p w:rsidR="003F2DB4" w:rsidRPr="00A60233" w:rsidRDefault="003F2DB4" w:rsidP="00A779C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2DB4" w:rsidRPr="0075558C" w:rsidRDefault="003F2DB4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1,359</w:t>
            </w:r>
          </w:p>
        </w:tc>
        <w:tc>
          <w:tcPr>
            <w:tcW w:w="284" w:type="dxa"/>
            <w:vAlign w:val="bottom"/>
          </w:tcPr>
          <w:p w:rsidR="003F2DB4" w:rsidRPr="00ED11C1" w:rsidRDefault="003F2DB4" w:rsidP="00A779C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2DB4" w:rsidRPr="00ED11C1" w:rsidRDefault="003F2DB4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</w:tr>
    </w:tbl>
    <w:p w:rsidR="00B71F42" w:rsidRPr="003339DC" w:rsidRDefault="00B71F4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3106A9" w:rsidRDefault="003106A9" w:rsidP="00310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297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0297F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50297F">
        <w:rPr>
          <w:rFonts w:ascii="Angsana New" w:hAnsi="Angsana New"/>
          <w:sz w:val="30"/>
          <w:szCs w:val="30"/>
          <w:cs/>
        </w:rPr>
        <w:t>คม</w:t>
      </w:r>
      <w:r>
        <w:rPr>
          <w:rFonts w:ascii="Angsana New" w:hAnsi="Angsana New"/>
          <w:sz w:val="30"/>
          <w:szCs w:val="30"/>
        </w:rPr>
        <w:t xml:space="preserve"> </w:t>
      </w:r>
      <w:r w:rsidR="00A779CF" w:rsidRPr="00B7322F">
        <w:rPr>
          <w:rFonts w:ascii="Angsana New" w:hAnsi="Angsana New"/>
          <w:sz w:val="30"/>
          <w:szCs w:val="30"/>
        </w:rPr>
        <w:t>2568</w:t>
      </w:r>
      <w:r w:rsidRPr="00B7322F">
        <w:rPr>
          <w:rFonts w:ascii="Angsana New" w:hAnsi="Angsana New"/>
          <w:sz w:val="30"/>
          <w:szCs w:val="30"/>
        </w:rPr>
        <w:t xml:space="preserve"> </w:t>
      </w:r>
      <w:r w:rsidRPr="00B7322F">
        <w:rPr>
          <w:rFonts w:ascii="Angsana New" w:hAnsi="Angsana New" w:hint="cs"/>
          <w:sz w:val="30"/>
          <w:szCs w:val="30"/>
          <w:cs/>
        </w:rPr>
        <w:t>กลุ่ม</w:t>
      </w:r>
      <w:r w:rsidRPr="00B7322F">
        <w:rPr>
          <w:rFonts w:ascii="Angsana New" w:hAnsi="Angsana New"/>
          <w:sz w:val="30"/>
          <w:szCs w:val="30"/>
          <w:cs/>
        </w:rPr>
        <w:t>บริษัท</w:t>
      </w:r>
      <w:r w:rsidR="00113D0C">
        <w:rPr>
          <w:rFonts w:ascii="Angsana New" w:hAnsi="Angsana New" w:hint="cs"/>
          <w:sz w:val="30"/>
          <w:szCs w:val="30"/>
          <w:cs/>
        </w:rPr>
        <w:t>ยัง</w:t>
      </w:r>
      <w:r w:rsidRPr="00B7322F">
        <w:rPr>
          <w:rFonts w:ascii="Angsana New" w:hAnsi="Angsana New"/>
          <w:sz w:val="30"/>
          <w:szCs w:val="30"/>
          <w:cs/>
        </w:rPr>
        <w:t>ไม่ได้รับรู้</w:t>
      </w:r>
      <w:r w:rsidRPr="00B7322F">
        <w:rPr>
          <w:rFonts w:ascii="Angsana New" w:hAnsi="Angsana New" w:hint="cs"/>
          <w:sz w:val="30"/>
          <w:szCs w:val="30"/>
          <w:cs/>
        </w:rPr>
        <w:t>ผล</w:t>
      </w:r>
      <w:r w:rsidRPr="00B7322F">
        <w:rPr>
          <w:rFonts w:ascii="Angsana New" w:hAnsi="Angsana New"/>
          <w:sz w:val="30"/>
          <w:szCs w:val="30"/>
          <w:cs/>
        </w:rPr>
        <w:t>ขาดทุน</w:t>
      </w:r>
      <w:r w:rsidRPr="00B7322F">
        <w:rPr>
          <w:rFonts w:ascii="Angsana New" w:hAnsi="Angsana New" w:hint="cs"/>
          <w:sz w:val="30"/>
          <w:szCs w:val="30"/>
          <w:cs/>
        </w:rPr>
        <w:t xml:space="preserve">ทางภาษีจำนวนเงินรวม </w:t>
      </w:r>
      <w:r w:rsidR="00C4371C" w:rsidRPr="00B7322F">
        <w:rPr>
          <w:rFonts w:ascii="Angsana New" w:hAnsi="Angsana New"/>
          <w:sz w:val="30"/>
          <w:szCs w:val="30"/>
        </w:rPr>
        <w:t>22.</w:t>
      </w:r>
      <w:r w:rsidR="00B7322F" w:rsidRPr="00B7322F">
        <w:rPr>
          <w:rFonts w:ascii="Angsana New" w:hAnsi="Angsana New"/>
          <w:sz w:val="30"/>
          <w:szCs w:val="30"/>
        </w:rPr>
        <w:t>4</w:t>
      </w:r>
      <w:r w:rsidR="00C4371C" w:rsidRPr="00B7322F">
        <w:rPr>
          <w:rFonts w:ascii="Angsana New" w:hAnsi="Angsana New" w:hint="cs"/>
          <w:sz w:val="30"/>
          <w:szCs w:val="30"/>
          <w:cs/>
        </w:rPr>
        <w:t xml:space="preserve"> </w:t>
      </w:r>
      <w:r w:rsidRPr="00B7322F">
        <w:rPr>
          <w:rFonts w:ascii="Angsana New" w:hAnsi="Angsana New" w:hint="cs"/>
          <w:sz w:val="30"/>
          <w:szCs w:val="30"/>
          <w:cs/>
        </w:rPr>
        <w:t>ล้านบาท</w:t>
      </w:r>
      <w:r w:rsidRPr="00B7322F">
        <w:rPr>
          <w:rFonts w:ascii="Angsana New" w:hAnsi="Angsana New"/>
          <w:sz w:val="30"/>
          <w:szCs w:val="30"/>
          <w:cs/>
        </w:rPr>
        <w:t>เป็นสินทรัพย์ภาษีเงินได้รอการตัดบัญชี</w:t>
      </w:r>
      <w:r w:rsidR="00113D0C">
        <w:rPr>
          <w:rFonts w:ascii="Angsana New" w:hAnsi="Angsana New" w:hint="cs"/>
          <w:sz w:val="30"/>
          <w:szCs w:val="30"/>
          <w:cs/>
        </w:rPr>
        <w:t>เนื่องจากมีความไม่แน่นอนในระดับสูง</w:t>
      </w:r>
      <w:r w:rsidRPr="00B7322F">
        <w:rPr>
          <w:rFonts w:ascii="Angsana New" w:hAnsi="Angsana New"/>
          <w:sz w:val="30"/>
          <w:szCs w:val="30"/>
          <w:cs/>
        </w:rPr>
        <w:t xml:space="preserve"> </w:t>
      </w:r>
      <w:r w:rsidRPr="00B7322F">
        <w:rPr>
          <w:rFonts w:ascii="Angsana New" w:hAnsi="Angsana New" w:hint="cs"/>
          <w:sz w:val="30"/>
          <w:szCs w:val="30"/>
          <w:cs/>
        </w:rPr>
        <w:t>ผลขาดทุนดังกล่าวจะ</w:t>
      </w:r>
      <w:r w:rsidR="00B7322F" w:rsidRPr="00B7322F">
        <w:rPr>
          <w:rFonts w:ascii="Angsana New" w:hAnsi="Angsana New" w:hint="cs"/>
          <w:sz w:val="30"/>
          <w:szCs w:val="30"/>
          <w:cs/>
        </w:rPr>
        <w:t>ทยอย</w:t>
      </w:r>
      <w:r w:rsidR="00B7322F" w:rsidRPr="00B7322F">
        <w:rPr>
          <w:rFonts w:ascii="Angsana New" w:hAnsi="Angsana New"/>
          <w:sz w:val="30"/>
          <w:szCs w:val="30"/>
          <w:cs/>
        </w:rPr>
        <w:t>หมดอายุ</w:t>
      </w:r>
      <w:r w:rsidR="00B7322F" w:rsidRPr="00B7322F">
        <w:rPr>
          <w:rFonts w:ascii="Angsana New" w:hAnsi="Angsana New" w:hint="cs"/>
          <w:sz w:val="30"/>
          <w:szCs w:val="30"/>
          <w:cs/>
        </w:rPr>
        <w:t>จนถึงปี</w:t>
      </w:r>
      <w:r w:rsidR="00B7322F">
        <w:rPr>
          <w:rFonts w:ascii="Angsana New" w:hAnsi="Angsana New" w:hint="cs"/>
          <w:sz w:val="30"/>
          <w:szCs w:val="30"/>
          <w:cs/>
        </w:rPr>
        <w:t xml:space="preserve"> 2570</w:t>
      </w:r>
    </w:p>
    <w:p w:rsidR="003106A9" w:rsidRPr="003339DC" w:rsidRDefault="003106A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F6834" w:rsidRDefault="009F6834" w:rsidP="009F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 w:rsidRPr="001A2BEC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DC771F" w:rsidRPr="00DC771F" w:rsidRDefault="00DC771F" w:rsidP="00DC771F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ind w:firstLine="113"/>
        <w:jc w:val="thaiDistribute"/>
        <w:rPr>
          <w:rFonts w:ascii="Angsana New" w:hAnsi="Angsana New"/>
          <w:spacing w:val="-6"/>
          <w:szCs w:val="30"/>
        </w:rPr>
      </w:pPr>
      <w:r>
        <w:rPr>
          <w:rFonts w:ascii="Angsana New" w:hAnsi="Angsana New"/>
          <w:szCs w:val="30"/>
          <w:cs/>
        </w:rPr>
        <w:br/>
      </w:r>
      <w:r w:rsidRPr="00DC771F">
        <w:rPr>
          <w:rFonts w:ascii="Angsana New" w:hAnsi="Angsana New"/>
          <w:spacing w:val="-6"/>
          <w:szCs w:val="30"/>
          <w:cs/>
        </w:rPr>
        <w:t>รายการเคลื่อนไหวของหนี้สินผลประโยชน์ของพนักงาน</w:t>
      </w:r>
      <w:r w:rsidR="00113D0C">
        <w:rPr>
          <w:rFonts w:ascii="Angsana New" w:hAnsi="Angsana New" w:hint="cs"/>
          <w:spacing w:val="-6"/>
          <w:szCs w:val="30"/>
          <w:cs/>
        </w:rPr>
        <w:t>หลังออกจากงาน</w:t>
      </w:r>
      <w:r w:rsidRPr="00DC771F">
        <w:rPr>
          <w:rFonts w:ascii="Angsana New" w:hAnsi="Angsana New"/>
          <w:spacing w:val="-6"/>
          <w:szCs w:val="30"/>
          <w:cs/>
        </w:rPr>
        <w:t xml:space="preserve">สำหรับงวดสามเดือนสิ้นสุดวันที่ </w:t>
      </w:r>
      <w:r w:rsidRPr="00DC771F">
        <w:rPr>
          <w:rFonts w:ascii="Angsana New" w:hAnsi="Angsana New"/>
          <w:spacing w:val="-6"/>
          <w:szCs w:val="30"/>
        </w:rPr>
        <w:t xml:space="preserve">31 </w:t>
      </w:r>
      <w:r w:rsidRPr="00DC771F">
        <w:rPr>
          <w:rFonts w:ascii="Angsana New" w:hAnsi="Angsana New" w:hint="cs"/>
          <w:spacing w:val="-6"/>
          <w:szCs w:val="30"/>
          <w:cs/>
        </w:rPr>
        <w:t xml:space="preserve">มีนาคม </w:t>
      </w:r>
      <w:r w:rsidRPr="00DC771F">
        <w:rPr>
          <w:rFonts w:ascii="Angsana New" w:hAnsi="Angsana New"/>
          <w:spacing w:val="-6"/>
          <w:szCs w:val="30"/>
        </w:rPr>
        <w:t xml:space="preserve">2568 </w:t>
      </w:r>
      <w:r w:rsidRPr="00DC771F">
        <w:rPr>
          <w:rFonts w:ascii="Angsana New" w:hAnsi="Angsana New" w:hint="cs"/>
          <w:spacing w:val="-6"/>
          <w:szCs w:val="30"/>
          <w:cs/>
        </w:rPr>
        <w:t>มีดังนี้</w:t>
      </w:r>
    </w:p>
    <w:p w:rsidR="009F6834" w:rsidRPr="003339DC" w:rsidRDefault="009F6834" w:rsidP="009F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763" w:type="dxa"/>
        <w:tblInd w:w="-18" w:type="dxa"/>
        <w:tblLayout w:type="fixed"/>
        <w:tblLook w:val="0000"/>
      </w:tblPr>
      <w:tblGrid>
        <w:gridCol w:w="5614"/>
        <w:gridCol w:w="1931"/>
        <w:gridCol w:w="238"/>
        <w:gridCol w:w="1974"/>
        <w:gridCol w:w="6"/>
      </w:tblGrid>
      <w:tr w:rsidR="009F6834" w:rsidRPr="002A5563" w:rsidTr="00113D0C">
        <w:trPr>
          <w:cantSplit/>
        </w:trPr>
        <w:tc>
          <w:tcPr>
            <w:tcW w:w="5614" w:type="dxa"/>
          </w:tcPr>
          <w:p w:rsidR="009F6834" w:rsidRPr="00F51F88" w:rsidRDefault="009F683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9" w:type="dxa"/>
            <w:gridSpan w:val="4"/>
            <w:tcBorders>
              <w:bottom w:val="single" w:sz="4" w:space="0" w:color="auto"/>
            </w:tcBorders>
          </w:tcPr>
          <w:p w:rsidR="009F6834" w:rsidRPr="00E24209" w:rsidRDefault="009F683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13D0C" w:rsidRPr="002A5563" w:rsidTr="00312A18">
        <w:trPr>
          <w:gridAfter w:val="1"/>
          <w:wAfter w:w="6" w:type="dxa"/>
          <w:cantSplit/>
        </w:trPr>
        <w:tc>
          <w:tcPr>
            <w:tcW w:w="5614" w:type="dxa"/>
          </w:tcPr>
          <w:p w:rsidR="00113D0C" w:rsidRPr="00F51F88" w:rsidRDefault="00113D0C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</w:tcPr>
          <w:p w:rsidR="00113D0C" w:rsidRPr="00E24209" w:rsidRDefault="00113D0C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113D0C" w:rsidRPr="00E24209" w:rsidRDefault="00113D0C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:rsidR="00113D0C" w:rsidRPr="00E24209" w:rsidRDefault="00113D0C" w:rsidP="00113D0C">
            <w:pPr>
              <w:pStyle w:val="a1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13D0C" w:rsidRPr="002A5563" w:rsidTr="00113D0C">
        <w:trPr>
          <w:gridAfter w:val="1"/>
          <w:wAfter w:w="6" w:type="dxa"/>
          <w:cantSplit/>
        </w:trPr>
        <w:tc>
          <w:tcPr>
            <w:tcW w:w="5614" w:type="dxa"/>
          </w:tcPr>
          <w:p w:rsidR="00113D0C" w:rsidRDefault="00113D0C" w:rsidP="0033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:rsidR="00113D0C" w:rsidRPr="0075558C" w:rsidRDefault="00113D0C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</w:p>
        </w:tc>
        <w:tc>
          <w:tcPr>
            <w:tcW w:w="238" w:type="dxa"/>
            <w:vAlign w:val="bottom"/>
          </w:tcPr>
          <w:p w:rsidR="00113D0C" w:rsidRPr="00A60233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113D0C" w:rsidRPr="0075558C" w:rsidRDefault="00113D0C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56,352</w:t>
            </w:r>
          </w:p>
        </w:tc>
      </w:tr>
      <w:tr w:rsidR="00113D0C" w:rsidRPr="002A5563" w:rsidTr="00113D0C">
        <w:trPr>
          <w:gridAfter w:val="1"/>
          <w:wAfter w:w="6" w:type="dxa"/>
          <w:cantSplit/>
        </w:trPr>
        <w:tc>
          <w:tcPr>
            <w:tcW w:w="5614" w:type="dxa"/>
            <w:vAlign w:val="bottom"/>
          </w:tcPr>
          <w:p w:rsidR="00113D0C" w:rsidRDefault="00113D0C" w:rsidP="0033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31" w:type="dxa"/>
            <w:vAlign w:val="bottom"/>
          </w:tcPr>
          <w:p w:rsidR="00113D0C" w:rsidRPr="0075558C" w:rsidRDefault="00113D0C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1,451</w:t>
            </w:r>
          </w:p>
        </w:tc>
        <w:tc>
          <w:tcPr>
            <w:tcW w:w="238" w:type="dxa"/>
            <w:vAlign w:val="bottom"/>
          </w:tcPr>
          <w:p w:rsidR="00113D0C" w:rsidRPr="00A60233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</w:tcPr>
          <w:p w:rsidR="00113D0C" w:rsidRPr="0075558C" w:rsidRDefault="00113D0C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113D0C" w:rsidRPr="002A5563" w:rsidTr="00113D0C">
        <w:trPr>
          <w:gridAfter w:val="1"/>
          <w:wAfter w:w="6" w:type="dxa"/>
          <w:cantSplit/>
        </w:trPr>
        <w:tc>
          <w:tcPr>
            <w:tcW w:w="5614" w:type="dxa"/>
            <w:vAlign w:val="bottom"/>
          </w:tcPr>
          <w:p w:rsidR="00113D0C" w:rsidRPr="009F3CE7" w:rsidRDefault="00113D0C" w:rsidP="0033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113D0C" w:rsidRPr="0075558C" w:rsidRDefault="00113D0C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38" w:type="dxa"/>
            <w:vAlign w:val="bottom"/>
          </w:tcPr>
          <w:p w:rsidR="00113D0C" w:rsidRPr="00A60233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113D0C" w:rsidRPr="0075558C" w:rsidRDefault="00113D0C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113D0C" w:rsidRPr="002A5563" w:rsidTr="00113D0C">
        <w:trPr>
          <w:gridAfter w:val="1"/>
          <w:wAfter w:w="6" w:type="dxa"/>
          <w:cantSplit/>
        </w:trPr>
        <w:tc>
          <w:tcPr>
            <w:tcW w:w="5614" w:type="dxa"/>
            <w:vAlign w:val="bottom"/>
          </w:tcPr>
          <w:p w:rsidR="00113D0C" w:rsidRDefault="00113D0C" w:rsidP="003339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4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:rsidR="00113D0C" w:rsidRPr="0075558C" w:rsidRDefault="00113D0C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1,777</w:t>
            </w:r>
          </w:p>
        </w:tc>
        <w:tc>
          <w:tcPr>
            <w:tcW w:w="238" w:type="dxa"/>
            <w:vAlign w:val="bottom"/>
          </w:tcPr>
          <w:p w:rsidR="00113D0C" w:rsidRPr="00A60233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113D0C" w:rsidRPr="0075558C" w:rsidRDefault="00113D0C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</w:tr>
      <w:tr w:rsidR="00113D0C" w:rsidRPr="002A5563" w:rsidTr="00113D0C">
        <w:trPr>
          <w:gridAfter w:val="1"/>
          <w:wAfter w:w="6" w:type="dxa"/>
          <w:cantSplit/>
        </w:trPr>
        <w:tc>
          <w:tcPr>
            <w:tcW w:w="5614" w:type="dxa"/>
          </w:tcPr>
          <w:p w:rsidR="00113D0C" w:rsidRDefault="00113D0C" w:rsidP="0033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ผลประโยชน์ของพนักงานจ่ายระหว่างงวด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:rsidR="00113D0C" w:rsidRPr="00113D0C" w:rsidRDefault="00113D0C" w:rsidP="00113D0C">
            <w:pPr>
              <w:tabs>
                <w:tab w:val="clear" w:pos="907"/>
                <w:tab w:val="clear" w:pos="1644"/>
              </w:tabs>
              <w:ind w:right="4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D0C">
              <w:rPr>
                <w:rFonts w:ascii="Angsana New" w:hAnsi="Angsana New"/>
                <w:sz w:val="30"/>
                <w:szCs w:val="30"/>
              </w:rPr>
              <w:t>(1,279)</w:t>
            </w:r>
          </w:p>
        </w:tc>
        <w:tc>
          <w:tcPr>
            <w:tcW w:w="238" w:type="dxa"/>
            <w:vAlign w:val="bottom"/>
          </w:tcPr>
          <w:p w:rsidR="00113D0C" w:rsidRPr="00415645" w:rsidRDefault="00113D0C" w:rsidP="00415645">
            <w:pPr>
              <w:tabs>
                <w:tab w:val="clear" w:pos="907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113D0C" w:rsidRPr="00113D0C" w:rsidRDefault="00113D0C" w:rsidP="00113D0C">
            <w:pPr>
              <w:tabs>
                <w:tab w:val="clear" w:pos="907"/>
                <w:tab w:val="clear" w:pos="1644"/>
              </w:tabs>
              <w:ind w:right="4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D0C">
              <w:rPr>
                <w:rFonts w:ascii="Angsana New" w:hAnsi="Angsana New"/>
                <w:sz w:val="30"/>
                <w:szCs w:val="30"/>
              </w:rPr>
              <w:t>(1,279)</w:t>
            </w:r>
          </w:p>
        </w:tc>
      </w:tr>
      <w:tr w:rsidR="00113D0C" w:rsidRPr="002A5563" w:rsidTr="00113D0C">
        <w:trPr>
          <w:gridAfter w:val="1"/>
          <w:wAfter w:w="6" w:type="dxa"/>
          <w:cantSplit/>
        </w:trPr>
        <w:tc>
          <w:tcPr>
            <w:tcW w:w="5614" w:type="dxa"/>
          </w:tcPr>
          <w:p w:rsidR="00113D0C" w:rsidRDefault="00113D0C" w:rsidP="0033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3D0C" w:rsidRPr="0075558C" w:rsidRDefault="00113D0C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84,221</w:t>
            </w:r>
          </w:p>
        </w:tc>
        <w:tc>
          <w:tcPr>
            <w:tcW w:w="238" w:type="dxa"/>
            <w:vAlign w:val="bottom"/>
          </w:tcPr>
          <w:p w:rsidR="00113D0C" w:rsidRPr="00A60233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3D0C" w:rsidRPr="0075558C" w:rsidRDefault="00113D0C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56,167</w:t>
            </w:r>
          </w:p>
        </w:tc>
      </w:tr>
    </w:tbl>
    <w:p w:rsidR="001751CF" w:rsidRDefault="001751C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751CF" w:rsidRDefault="001751C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11C3C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F6834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F66A26" w:rsidRPr="003F2DB4" w:rsidRDefault="00F66A26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6A26" w:rsidRPr="00482755" w:rsidRDefault="00F66A26" w:rsidP="00F66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C11C3C" w:rsidRPr="003F2DB4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cs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รายได้จากการขาย </w:t>
      </w:r>
      <w:r w:rsidR="003F2DB4">
        <w:rPr>
          <w:rFonts w:ascii="Angsana New" w:hAnsi="Angsana New" w:hint="cs"/>
          <w:sz w:val="30"/>
          <w:szCs w:val="30"/>
          <w:cs/>
        </w:rPr>
        <w:t xml:space="preserve">รายได้จากการให้บริการ </w:t>
      </w: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 xml:space="preserve"> ต้นทุนขาย </w:t>
      </w:r>
      <w:r w:rsidR="003F2DB4">
        <w:rPr>
          <w:rFonts w:ascii="Angsana New" w:hAnsi="Angsana New" w:hint="cs"/>
          <w:sz w:val="30"/>
          <w:szCs w:val="30"/>
          <w:cs/>
        </w:rPr>
        <w:t xml:space="preserve">ต้นทุนการให้บริการ </w:t>
      </w:r>
      <w:r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>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B52BB">
        <w:rPr>
          <w:rFonts w:ascii="Angsana New" w:hAnsi="Angsana New" w:hint="cs"/>
          <w:sz w:val="30"/>
          <w:szCs w:val="30"/>
          <w:cs/>
        </w:rPr>
        <w:t>เกือบทั้งหมด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</w:t>
      </w:r>
      <w:r w:rsidR="00A42EAE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 w:rsidR="003F2DB4">
        <w:rPr>
          <w:rFonts w:ascii="Angsana New" w:hAnsi="Angsana New" w:hint="cs"/>
          <w:sz w:val="30"/>
          <w:szCs w:val="30"/>
          <w:cs/>
        </w:rPr>
        <w:t>และบริการ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B52BB">
        <w:rPr>
          <w:rFonts w:ascii="Angsana New" w:hAnsi="Angsana New" w:hint="cs"/>
          <w:sz w:val="30"/>
          <w:szCs w:val="30"/>
          <w:cs/>
        </w:rPr>
        <w:t>โดย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ธุรกิจให้เช่าทรัพย์สิน</w:t>
      </w:r>
      <w:r w:rsidR="003F2DB4">
        <w:rPr>
          <w:rFonts w:ascii="Angsana New" w:hAnsi="Angsana New" w:hint="cs"/>
          <w:sz w:val="30"/>
          <w:szCs w:val="30"/>
          <w:cs/>
        </w:rPr>
        <w:t>และบริการ</w:t>
      </w:r>
      <w:r w:rsidR="00AB52BB">
        <w:rPr>
          <w:rFonts w:ascii="Angsana New" w:hAnsi="Angsana New" w:hint="cs"/>
          <w:sz w:val="30"/>
          <w:szCs w:val="30"/>
          <w:cs/>
        </w:rPr>
        <w:t>มีสัดส่วนที่ไม่เป็นสาระสำคัญ</w:t>
      </w:r>
      <w:r w:rsidR="00113D0C">
        <w:rPr>
          <w:rFonts w:ascii="Angsana New" w:hAnsi="Angsana New" w:hint="cs"/>
          <w:sz w:val="30"/>
          <w:szCs w:val="30"/>
          <w:cs/>
        </w:rPr>
        <w:t>และได้</w:t>
      </w:r>
      <w:r w:rsidR="003F2DB4">
        <w:rPr>
          <w:rFonts w:ascii="Angsana New" w:hAnsi="Angsana New" w:hint="cs"/>
          <w:sz w:val="30"/>
          <w:szCs w:val="30"/>
          <w:cs/>
        </w:rPr>
        <w:t>แยกแสดงรายได้และต้นทุนแล้วในงบกำไรขาดทุนเบ็ดเสร็จ</w:t>
      </w:r>
      <w:r w:rsidRPr="00B91A81">
        <w:rPr>
          <w:rFonts w:ascii="Angsana New" w:hAnsi="Angsana New"/>
          <w:sz w:val="30"/>
          <w:szCs w:val="30"/>
          <w:cs/>
        </w:rPr>
        <w:t xml:space="preserve"> ดังนั้น</w:t>
      </w:r>
      <w:r w:rsidR="00AB52BB">
        <w:rPr>
          <w:rFonts w:ascii="Angsana New" w:hAnsi="Angsana New" w:hint="cs"/>
          <w:sz w:val="30"/>
          <w:szCs w:val="30"/>
          <w:cs/>
        </w:rPr>
        <w:t xml:space="preserve"> งบการเงิน</w:t>
      </w:r>
      <w:r w:rsidR="004F744D">
        <w:rPr>
          <w:rFonts w:ascii="Angsana New" w:hAnsi="Angsana New" w:hint="cs"/>
          <w:sz w:val="30"/>
          <w:szCs w:val="30"/>
          <w:cs/>
        </w:rPr>
        <w:t>ระหว่างกาล</w:t>
      </w:r>
      <w:r w:rsidR="00AB52BB">
        <w:rPr>
          <w:rFonts w:ascii="Angsana New" w:hAnsi="Angsana New" w:hint="cs"/>
          <w:sz w:val="30"/>
          <w:szCs w:val="30"/>
          <w:cs/>
        </w:rPr>
        <w:t>นี้</w:t>
      </w:r>
      <w:r w:rsidRPr="00B91A81">
        <w:rPr>
          <w:rFonts w:ascii="Angsana New" w:hAnsi="Angsana New"/>
          <w:sz w:val="30"/>
          <w:szCs w:val="30"/>
          <w:cs/>
        </w:rPr>
        <w:t>จึงไม่มีการแสดงข้อมูลจำแนกตามส่วนงานธุรกิจและส่วนงานทางภูมิศาสตร์</w:t>
      </w:r>
    </w:p>
    <w:p w:rsidR="003339DC" w:rsidRPr="003F2DB4" w:rsidRDefault="003339D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50884" w:rsidRDefault="00297A3D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4449">
        <w:rPr>
          <w:rFonts w:ascii="Angsana New" w:hAnsi="Angsana New"/>
          <w:sz w:val="30"/>
          <w:szCs w:val="30"/>
          <w:cs/>
        </w:rPr>
        <w:t>ข้อมูลเกี่ยวกับลูกค้า</w:t>
      </w:r>
      <w:r w:rsidRPr="002B7FEE">
        <w:rPr>
          <w:rFonts w:ascii="Angsana New" w:hAnsi="Angsana New"/>
          <w:sz w:val="30"/>
          <w:szCs w:val="30"/>
          <w:cs/>
        </w:rPr>
        <w:t>ราย</w:t>
      </w:r>
      <w:r w:rsidRPr="00447461">
        <w:rPr>
          <w:rFonts w:ascii="Angsana New" w:hAnsi="Angsana New"/>
          <w:sz w:val="30"/>
          <w:szCs w:val="30"/>
          <w:cs/>
        </w:rPr>
        <w:t>ใหญ่</w:t>
      </w:r>
      <w:r w:rsidRPr="00447461">
        <w:rPr>
          <w:rFonts w:ascii="Angsana New" w:hAnsi="Angsana New" w:hint="cs"/>
          <w:sz w:val="30"/>
          <w:szCs w:val="30"/>
          <w:cs/>
        </w:rPr>
        <w:t xml:space="preserve"> </w:t>
      </w:r>
      <w:r w:rsidRPr="002B7FEE">
        <w:rPr>
          <w:rFonts w:ascii="Angsana New" w:hAnsi="Angsana New"/>
          <w:sz w:val="30"/>
          <w:szCs w:val="30"/>
          <w:cs/>
        </w:rPr>
        <w:t>(</w:t>
      </w:r>
      <w:r w:rsidRPr="00364449">
        <w:rPr>
          <w:rFonts w:ascii="Angsana New" w:hAnsi="Angsana New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ที่มียอดรายการค้าถึง</w:t>
      </w:r>
      <w:r w:rsidRPr="00364449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10</w:t>
      </w:r>
      <w:r w:rsidRPr="00364449">
        <w:rPr>
          <w:rFonts w:ascii="Angsana New" w:hAnsi="Angsana New"/>
          <w:sz w:val="30"/>
          <w:szCs w:val="30"/>
          <w:cs/>
        </w:rPr>
        <w:t xml:space="preserve"> ของ</w:t>
      </w:r>
      <w:r>
        <w:rPr>
          <w:rFonts w:ascii="Angsana New" w:hAnsi="Angsana New" w:hint="cs"/>
          <w:sz w:val="30"/>
          <w:szCs w:val="30"/>
          <w:cs/>
        </w:rPr>
        <w:t>ยอดขายรวม</w:t>
      </w:r>
      <w:r w:rsidRPr="0036444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B5088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B16BA">
        <w:rPr>
          <w:rFonts w:ascii="Angsana New" w:hAnsi="Angsana New" w:hint="cs"/>
          <w:sz w:val="30"/>
          <w:szCs w:val="30"/>
        </w:rPr>
        <w:t>256</w:t>
      </w:r>
      <w:r w:rsidR="00A779CF">
        <w:rPr>
          <w:rFonts w:ascii="Angsana New" w:hAnsi="Angsana New"/>
          <w:sz w:val="30"/>
          <w:szCs w:val="30"/>
        </w:rPr>
        <w:t>8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A779CF">
        <w:rPr>
          <w:rFonts w:ascii="Angsana New" w:hAnsi="Angsana New" w:hint="cs"/>
          <w:sz w:val="30"/>
          <w:szCs w:val="30"/>
        </w:rPr>
        <w:t xml:space="preserve">2567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0884" w:rsidRPr="003F2DB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9" w:type="dxa"/>
        <w:tblInd w:w="108" w:type="dxa"/>
        <w:tblLook w:val="04A0"/>
      </w:tblPr>
      <w:tblGrid>
        <w:gridCol w:w="3686"/>
        <w:gridCol w:w="1302"/>
        <w:gridCol w:w="270"/>
        <w:gridCol w:w="1229"/>
        <w:gridCol w:w="283"/>
        <w:gridCol w:w="1310"/>
        <w:gridCol w:w="270"/>
        <w:gridCol w:w="1289"/>
      </w:tblGrid>
      <w:tr w:rsidR="00B50884" w:rsidRPr="00501620" w:rsidTr="006E22B2">
        <w:tc>
          <w:tcPr>
            <w:tcW w:w="3686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B50884" w:rsidRPr="00501620" w:rsidRDefault="00DB0547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4A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A74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 - </w:t>
            </w:r>
            <w:r w:rsidR="00473E8B" w:rsidRPr="004A74AA">
              <w:rPr>
                <w:rFonts w:ascii="Angsana New" w:hAnsi="Angsana New" w:hint="cs"/>
                <w:sz w:val="30"/>
                <w:szCs w:val="30"/>
                <w:cs/>
              </w:rPr>
              <w:t>พันบ</w:t>
            </w:r>
            <w:r w:rsidR="00473E8B">
              <w:rPr>
                <w:rFonts w:ascii="Angsana New" w:hAnsi="Angsana New" w:hint="cs"/>
                <w:sz w:val="30"/>
                <w:szCs w:val="30"/>
                <w:cs/>
              </w:rPr>
              <w:t>าท</w:t>
            </w:r>
          </w:p>
        </w:tc>
      </w:tr>
      <w:tr w:rsidR="00B50884" w:rsidRPr="00501620" w:rsidTr="006E22B2">
        <w:tblPrEx>
          <w:tblLook w:val="0000"/>
        </w:tblPrEx>
        <w:trPr>
          <w:cantSplit/>
        </w:trPr>
        <w:tc>
          <w:tcPr>
            <w:tcW w:w="3686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779CF" w:rsidRPr="006B2360" w:rsidTr="006E22B2">
        <w:tblPrEx>
          <w:tblLook w:val="0000"/>
        </w:tblPrEx>
        <w:trPr>
          <w:cantSplit/>
        </w:trPr>
        <w:tc>
          <w:tcPr>
            <w:tcW w:w="3686" w:type="dxa"/>
          </w:tcPr>
          <w:p w:rsidR="00A779CF" w:rsidRPr="006B2360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:rsidR="00A779CF" w:rsidRPr="006B2360" w:rsidRDefault="00A779CF" w:rsidP="00A44AD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779CF" w:rsidRPr="009C03E3" w:rsidTr="00A44ADD">
        <w:tblPrEx>
          <w:tblLook w:val="0000"/>
        </w:tblPrEx>
        <w:trPr>
          <w:cantSplit/>
        </w:trPr>
        <w:tc>
          <w:tcPr>
            <w:tcW w:w="3686" w:type="dxa"/>
            <w:vAlign w:val="bottom"/>
          </w:tcPr>
          <w:p w:rsidR="00A779CF" w:rsidRPr="00767D3F" w:rsidRDefault="00A779CF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A779CF" w:rsidRPr="00A44ADD" w:rsidRDefault="00A44ADD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4AD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79CF" w:rsidRPr="006D40AB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A779CF" w:rsidRPr="008D5C5A" w:rsidRDefault="00A779CF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74AA">
              <w:rPr>
                <w:rFonts w:ascii="Angsana New" w:hAnsi="Angsana New"/>
                <w:sz w:val="30"/>
                <w:szCs w:val="30"/>
              </w:rPr>
              <w:t>119,602</w:t>
            </w:r>
          </w:p>
        </w:tc>
        <w:tc>
          <w:tcPr>
            <w:tcW w:w="283" w:type="dxa"/>
          </w:tcPr>
          <w:p w:rsidR="00A779CF" w:rsidRPr="006D40AB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</w:tcPr>
          <w:p w:rsidR="00A779CF" w:rsidRPr="004A74AA" w:rsidRDefault="00DD09D9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37,290</w:t>
            </w:r>
          </w:p>
        </w:tc>
        <w:tc>
          <w:tcPr>
            <w:tcW w:w="270" w:type="dxa"/>
          </w:tcPr>
          <w:p w:rsidR="00A779CF" w:rsidRPr="00180C22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:rsidR="00A779CF" w:rsidRPr="00570F70" w:rsidRDefault="00A779CF" w:rsidP="00A779C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74AA">
              <w:rPr>
                <w:rFonts w:ascii="Angsana New" w:hAnsi="Angsana New"/>
                <w:sz w:val="30"/>
                <w:szCs w:val="30"/>
              </w:rPr>
              <w:t>119,602</w:t>
            </w:r>
          </w:p>
        </w:tc>
      </w:tr>
    </w:tbl>
    <w:p w:rsidR="00F66A26" w:rsidRDefault="00F66A26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F2DB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F2DB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F2DB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F2DB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F2DB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F2DB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F2DB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F2DB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F2DB4" w:rsidRPr="003F2DB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91A48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  <w:r w:rsidR="000C6D9C">
        <w:rPr>
          <w:rFonts w:ascii="Angsana New" w:hAnsi="Angsana New" w:hint="cs"/>
          <w:i/>
          <w:iCs/>
          <w:sz w:val="30"/>
          <w:szCs w:val="30"/>
          <w:cs/>
        </w:rPr>
        <w:t>หลัก</w:t>
      </w:r>
    </w:p>
    <w:p w:rsidR="00B91A48" w:rsidRPr="003F2DB4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640" w:type="dxa"/>
        <w:tblInd w:w="108" w:type="dxa"/>
        <w:tblLayout w:type="fixed"/>
        <w:tblLook w:val="0000"/>
      </w:tblPr>
      <w:tblGrid>
        <w:gridCol w:w="3686"/>
        <w:gridCol w:w="1276"/>
        <w:gridCol w:w="283"/>
        <w:gridCol w:w="1276"/>
        <w:gridCol w:w="284"/>
        <w:gridCol w:w="1275"/>
        <w:gridCol w:w="284"/>
        <w:gridCol w:w="1276"/>
      </w:tblGrid>
      <w:tr w:rsidR="00B91A48" w:rsidRPr="004F07C8" w:rsidTr="00F66A26">
        <w:trPr>
          <w:cantSplit/>
        </w:trPr>
        <w:tc>
          <w:tcPr>
            <w:tcW w:w="3686" w:type="dxa"/>
          </w:tcPr>
          <w:p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B91A48" w:rsidRPr="004F07C8" w:rsidRDefault="00B91A48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B91A48" w:rsidRPr="004F07C8" w:rsidTr="00F66A26">
        <w:trPr>
          <w:cantSplit/>
        </w:trPr>
        <w:tc>
          <w:tcPr>
            <w:tcW w:w="3686" w:type="dxa"/>
          </w:tcPr>
          <w:p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1A48" w:rsidRPr="004F07C8" w:rsidRDefault="00B91A48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779CF" w:rsidRPr="00F51F88" w:rsidTr="00F66A26">
        <w:trPr>
          <w:cantSplit/>
        </w:trPr>
        <w:tc>
          <w:tcPr>
            <w:tcW w:w="3686" w:type="dxa"/>
          </w:tcPr>
          <w:p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91A48" w:rsidRPr="0040703F" w:rsidTr="00F66A26">
        <w:trPr>
          <w:cantSplit/>
        </w:trPr>
        <w:tc>
          <w:tcPr>
            <w:tcW w:w="3686" w:type="dxa"/>
          </w:tcPr>
          <w:p w:rsidR="00B91A48" w:rsidRPr="003F2DB4" w:rsidRDefault="00B91A48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A779CF" w:rsidRPr="00FE6E1F" w:rsidTr="00F66A26">
        <w:trPr>
          <w:cantSplit/>
        </w:trPr>
        <w:tc>
          <w:tcPr>
            <w:tcW w:w="3686" w:type="dxa"/>
          </w:tcPr>
          <w:p w:rsidR="00A779CF" w:rsidRPr="007C5763" w:rsidRDefault="00A779CF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A779CF" w:rsidRPr="00812906" w:rsidRDefault="00CB4FE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587,159</w:t>
            </w:r>
          </w:p>
        </w:tc>
        <w:tc>
          <w:tcPr>
            <w:tcW w:w="283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A779CF" w:rsidRPr="00855C4A" w:rsidRDefault="00A779CF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2906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3F2DB4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F2DB4">
              <w:rPr>
                <w:rFonts w:ascii="Angsana New" w:hAnsi="Angsana New"/>
                <w:bCs/>
                <w:sz w:val="30"/>
                <w:szCs w:val="30"/>
              </w:rPr>
              <w:t>194</w:t>
            </w:r>
          </w:p>
        </w:tc>
        <w:tc>
          <w:tcPr>
            <w:tcW w:w="284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A779CF" w:rsidRPr="00812906" w:rsidRDefault="00CB4FE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364,634</w:t>
            </w:r>
          </w:p>
        </w:tc>
        <w:tc>
          <w:tcPr>
            <w:tcW w:w="284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A779CF" w:rsidRPr="00855C4A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417</w:t>
            </w:r>
            <w:r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686</w:t>
            </w:r>
          </w:p>
        </w:tc>
      </w:tr>
      <w:tr w:rsidR="00A779CF" w:rsidRPr="00FE6E1F" w:rsidTr="00F66A26">
        <w:trPr>
          <w:cantSplit/>
        </w:trPr>
        <w:tc>
          <w:tcPr>
            <w:tcW w:w="3686" w:type="dxa"/>
          </w:tcPr>
          <w:p w:rsidR="00A779CF" w:rsidRPr="007C5763" w:rsidRDefault="00A779CF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:rsidR="00A779CF" w:rsidRPr="00812906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A779CF" w:rsidRPr="00855C4A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779CF" w:rsidRPr="00076F50" w:rsidRDefault="00A779CF" w:rsidP="00A779CF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:rsidR="00A779CF" w:rsidRPr="00812906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A779CF" w:rsidRPr="00855C4A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779CF" w:rsidRPr="00FE6E1F" w:rsidTr="00F66A26">
        <w:trPr>
          <w:cantSplit/>
        </w:trPr>
        <w:tc>
          <w:tcPr>
            <w:tcW w:w="3686" w:type="dxa"/>
          </w:tcPr>
          <w:p w:rsidR="00A779CF" w:rsidRDefault="00A779CF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 w:rsidR="002E0079" w:rsidRPr="002E007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E0079" w:rsidRPr="002E007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779CF" w:rsidRPr="00812906" w:rsidRDefault="00F04E43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6,593</w:t>
            </w:r>
          </w:p>
        </w:tc>
        <w:tc>
          <w:tcPr>
            <w:tcW w:w="283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779CF" w:rsidRDefault="00A779CF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F2DB4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F2DB4">
              <w:rPr>
                <w:rFonts w:ascii="Angsana New" w:hAnsi="Angsana New"/>
                <w:bCs/>
                <w:sz w:val="30"/>
                <w:szCs w:val="30"/>
              </w:rPr>
              <w:t>030</w:t>
            </w:r>
          </w:p>
        </w:tc>
        <w:tc>
          <w:tcPr>
            <w:tcW w:w="284" w:type="dxa"/>
          </w:tcPr>
          <w:p w:rsidR="00A779CF" w:rsidRPr="00076F50" w:rsidRDefault="00A779CF" w:rsidP="00A779CF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779CF" w:rsidRPr="00812906" w:rsidRDefault="00CB4FE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10,200</w:t>
            </w:r>
          </w:p>
        </w:tc>
        <w:tc>
          <w:tcPr>
            <w:tcW w:w="284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79CF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290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812906">
              <w:rPr>
                <w:rFonts w:ascii="Angsana New" w:hAnsi="Angsana New"/>
                <w:bCs/>
                <w:sz w:val="30"/>
                <w:szCs w:val="30"/>
              </w:rPr>
              <w:t>,3</w:t>
            </w:r>
            <w:r>
              <w:rPr>
                <w:rFonts w:ascii="Angsana New" w:hAnsi="Angsana New"/>
                <w:bCs/>
                <w:sz w:val="30"/>
                <w:szCs w:val="30"/>
              </w:rPr>
              <w:t>82</w:t>
            </w:r>
          </w:p>
        </w:tc>
      </w:tr>
      <w:tr w:rsidR="00A779CF" w:rsidRPr="00FE6E1F" w:rsidTr="00F66A26">
        <w:trPr>
          <w:cantSplit/>
        </w:trPr>
        <w:tc>
          <w:tcPr>
            <w:tcW w:w="3686" w:type="dxa"/>
          </w:tcPr>
          <w:p w:rsidR="00A779CF" w:rsidRPr="007C5763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79CF" w:rsidRPr="00812906" w:rsidRDefault="00F04E43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593,752</w:t>
            </w:r>
          </w:p>
        </w:tc>
        <w:tc>
          <w:tcPr>
            <w:tcW w:w="283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79CF" w:rsidRPr="00855C4A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2906">
              <w:rPr>
                <w:rFonts w:ascii="Angsana New" w:hAnsi="Angsana New"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40</w:t>
            </w:r>
            <w:r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224</w:t>
            </w:r>
          </w:p>
        </w:tc>
        <w:tc>
          <w:tcPr>
            <w:tcW w:w="284" w:type="dxa"/>
          </w:tcPr>
          <w:p w:rsidR="00A779CF" w:rsidRPr="00076F50" w:rsidRDefault="00A779CF" w:rsidP="00A779CF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79CF" w:rsidRPr="00812906" w:rsidRDefault="00CB4FE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374,834</w:t>
            </w:r>
          </w:p>
        </w:tc>
        <w:tc>
          <w:tcPr>
            <w:tcW w:w="284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79CF" w:rsidRPr="00855C4A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431</w:t>
            </w:r>
            <w:r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068</w:t>
            </w:r>
          </w:p>
        </w:tc>
      </w:tr>
      <w:tr w:rsidR="00A779CF" w:rsidRPr="00FE6E1F" w:rsidTr="00F66A26">
        <w:trPr>
          <w:cantSplit/>
        </w:trPr>
        <w:tc>
          <w:tcPr>
            <w:tcW w:w="3686" w:type="dxa"/>
          </w:tcPr>
          <w:p w:rsidR="00A779CF" w:rsidRPr="00B45BD5" w:rsidRDefault="00A779CF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A779CF" w:rsidRPr="00812906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A779CF" w:rsidRPr="00855C4A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779CF" w:rsidRPr="00076F50" w:rsidRDefault="00A779CF" w:rsidP="00A779CF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:rsidR="00A779CF" w:rsidRPr="00812906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779CF" w:rsidRPr="00076F50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A779CF" w:rsidRPr="00855C4A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B4FEF" w:rsidRPr="00FE6E1F" w:rsidTr="00CB4FEF">
        <w:trPr>
          <w:cantSplit/>
        </w:trPr>
        <w:tc>
          <w:tcPr>
            <w:tcW w:w="3686" w:type="dxa"/>
          </w:tcPr>
          <w:p w:rsidR="00CB4FEF" w:rsidRPr="003F2DB4" w:rsidRDefault="00CB4FEF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4FEF" w:rsidRPr="00812906" w:rsidRDefault="00F04E43" w:rsidP="00F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1,904</w:t>
            </w:r>
          </w:p>
        </w:tc>
        <w:tc>
          <w:tcPr>
            <w:tcW w:w="283" w:type="dxa"/>
          </w:tcPr>
          <w:p w:rsidR="00CB4FEF" w:rsidRPr="00076F50" w:rsidRDefault="00CB4FE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4FEF" w:rsidRPr="00855C4A" w:rsidRDefault="00CB4FE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2906">
              <w:rPr>
                <w:rFonts w:ascii="Angsana New" w:hAnsi="Angsana New"/>
                <w:bCs/>
                <w:sz w:val="30"/>
                <w:szCs w:val="30"/>
              </w:rPr>
              <w:t>1,5</w:t>
            </w:r>
            <w:r>
              <w:rPr>
                <w:rFonts w:ascii="Angsana New" w:hAnsi="Angsana New"/>
                <w:bCs/>
                <w:sz w:val="30"/>
                <w:szCs w:val="30"/>
              </w:rPr>
              <w:t>50</w:t>
            </w:r>
          </w:p>
        </w:tc>
        <w:tc>
          <w:tcPr>
            <w:tcW w:w="284" w:type="dxa"/>
          </w:tcPr>
          <w:p w:rsidR="00CB4FEF" w:rsidRPr="00076F50" w:rsidRDefault="00CB4FEF" w:rsidP="00A779CF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B4FEF" w:rsidRPr="00855C4A" w:rsidRDefault="00CB4FEF" w:rsidP="00DD59DD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2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:rsidR="00CB4FEF" w:rsidRPr="00076F50" w:rsidRDefault="00CB4FE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4FEF" w:rsidRPr="00855C4A" w:rsidRDefault="00CB4FEF" w:rsidP="00A779CF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2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4FEF" w:rsidRPr="00FE6E1F" w:rsidTr="00CB4FEF">
        <w:trPr>
          <w:cantSplit/>
        </w:trPr>
        <w:tc>
          <w:tcPr>
            <w:tcW w:w="3686" w:type="dxa"/>
          </w:tcPr>
          <w:p w:rsidR="00CB4FEF" w:rsidRPr="003F2DB4" w:rsidRDefault="00CB4FEF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4FEF" w:rsidRPr="00812906" w:rsidRDefault="00CB4FE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595,656</w:t>
            </w:r>
          </w:p>
        </w:tc>
        <w:tc>
          <w:tcPr>
            <w:tcW w:w="283" w:type="dxa"/>
          </w:tcPr>
          <w:p w:rsidR="00CB4FEF" w:rsidRPr="00076F50" w:rsidRDefault="00CB4FE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4FEF" w:rsidRPr="00812906" w:rsidRDefault="00CB4FE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741,774</w:t>
            </w:r>
          </w:p>
        </w:tc>
        <w:tc>
          <w:tcPr>
            <w:tcW w:w="284" w:type="dxa"/>
          </w:tcPr>
          <w:p w:rsidR="00CB4FEF" w:rsidRPr="00076F50" w:rsidRDefault="00CB4FEF" w:rsidP="00A779CF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B4FEF" w:rsidRPr="00CB4FEF" w:rsidRDefault="00CB4FEF" w:rsidP="00CB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4FEF">
              <w:rPr>
                <w:rFonts w:ascii="Angsana New" w:hAnsi="Angsana New"/>
                <w:bCs/>
                <w:sz w:val="30"/>
                <w:szCs w:val="30"/>
              </w:rPr>
              <w:t>374,834</w:t>
            </w:r>
          </w:p>
        </w:tc>
        <w:tc>
          <w:tcPr>
            <w:tcW w:w="284" w:type="dxa"/>
          </w:tcPr>
          <w:p w:rsidR="00CB4FEF" w:rsidRPr="00076F50" w:rsidRDefault="00CB4FEF" w:rsidP="00CB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4FEF" w:rsidRPr="00CB4FEF" w:rsidRDefault="00CB4FEF" w:rsidP="00CB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4FEF">
              <w:rPr>
                <w:rFonts w:ascii="Angsana New" w:hAnsi="Angsana New"/>
                <w:bCs/>
                <w:sz w:val="30"/>
                <w:szCs w:val="30"/>
              </w:rPr>
              <w:t>431,068</w:t>
            </w:r>
          </w:p>
        </w:tc>
      </w:tr>
    </w:tbl>
    <w:p w:rsidR="003F2DB4" w:rsidRDefault="003F2DB4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339DC">
        <w:rPr>
          <w:rFonts w:ascii="Angsana New" w:hAnsi="Angsana New"/>
          <w:b/>
          <w:bCs/>
          <w:sz w:val="30"/>
          <w:szCs w:val="30"/>
        </w:rPr>
        <w:t>5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3F2DB4" w:rsidRDefault="00155310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71751" w:rsidRDefault="009C0940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17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6554" w:rsidRPr="00471751">
        <w:rPr>
          <w:rFonts w:ascii="Angsana New" w:hAnsi="Angsana New" w:hint="cs"/>
          <w:sz w:val="30"/>
          <w:szCs w:val="30"/>
        </w:rPr>
        <w:t xml:space="preserve">31 </w:t>
      </w:r>
      <w:r w:rsidR="00666554" w:rsidRPr="0047175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66554" w:rsidRPr="00471751">
        <w:rPr>
          <w:rFonts w:ascii="Angsana New" w:hAnsi="Angsana New" w:hint="cs"/>
          <w:sz w:val="30"/>
          <w:szCs w:val="30"/>
        </w:rPr>
        <w:t>256</w:t>
      </w:r>
      <w:r w:rsidR="00A779CF">
        <w:rPr>
          <w:rFonts w:ascii="Angsana New" w:hAnsi="Angsana New"/>
          <w:sz w:val="30"/>
          <w:szCs w:val="30"/>
        </w:rPr>
        <w:t>8</w:t>
      </w:r>
    </w:p>
    <w:p w:rsidR="00471751" w:rsidRPr="003F2DB4" w:rsidRDefault="00471751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779CF" w:rsidRPr="009703A3" w:rsidRDefault="00A779CF" w:rsidP="002C2C0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1" w:hanging="567"/>
        <w:jc w:val="thaiDistribute"/>
        <w:rPr>
          <w:rFonts w:ascii="Angsana New" w:hAnsi="Angsana New"/>
          <w:sz w:val="30"/>
          <w:szCs w:val="30"/>
        </w:rPr>
      </w:pPr>
      <w:r w:rsidRPr="00A410DE">
        <w:rPr>
          <w:rFonts w:ascii="Angsana New" w:hAnsi="Angsana New"/>
          <w:sz w:val="30"/>
          <w:szCs w:val="30"/>
          <w:cs/>
        </w:rPr>
        <w:t>กลุ่มบริ</w:t>
      </w:r>
      <w:r w:rsidRPr="009703A3">
        <w:rPr>
          <w:rFonts w:ascii="Angsana New" w:hAnsi="Angsana New"/>
          <w:sz w:val="30"/>
          <w:szCs w:val="30"/>
          <w:cs/>
        </w:rPr>
        <w:t xml:space="preserve">ษัทมีภาระผูกพันภายใต้สัญญาก่อสร้างและปรับปรุงอาคารโรงงานและสัญญาซื้อเครื่องจักรและอุปกรณ์เป็นจำนวนเงินรวมประมาณ </w:t>
      </w:r>
      <w:r w:rsidRPr="009703A3">
        <w:rPr>
          <w:rFonts w:ascii="Angsana New" w:hAnsi="Angsana New"/>
          <w:sz w:val="30"/>
          <w:szCs w:val="30"/>
        </w:rPr>
        <w:t>2.</w:t>
      </w:r>
      <w:r w:rsidR="000C7D7B" w:rsidRPr="009703A3">
        <w:rPr>
          <w:rFonts w:ascii="Angsana New" w:hAnsi="Angsana New"/>
          <w:sz w:val="30"/>
          <w:szCs w:val="30"/>
        </w:rPr>
        <w:t>1</w:t>
      </w:r>
      <w:r w:rsidRPr="009703A3">
        <w:rPr>
          <w:rFonts w:ascii="Angsana New" w:hAnsi="Angsana New"/>
          <w:sz w:val="30"/>
          <w:szCs w:val="30"/>
        </w:rPr>
        <w:t xml:space="preserve"> </w:t>
      </w:r>
      <w:r w:rsidRPr="009703A3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9703A3">
        <w:rPr>
          <w:rFonts w:ascii="Angsana New" w:hAnsi="Angsana New"/>
          <w:sz w:val="30"/>
          <w:szCs w:val="30"/>
        </w:rPr>
        <w:t>0.0</w:t>
      </w:r>
      <w:r w:rsidR="00A410DE" w:rsidRPr="009703A3">
        <w:rPr>
          <w:rFonts w:ascii="Angsana New" w:hAnsi="Angsana New"/>
          <w:sz w:val="30"/>
          <w:szCs w:val="30"/>
        </w:rPr>
        <w:t>5</w:t>
      </w:r>
      <w:r w:rsidRPr="009703A3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</w:p>
    <w:p w:rsidR="00A779CF" w:rsidRPr="003F2DB4" w:rsidRDefault="00A779CF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779CF" w:rsidRPr="00B61C7F" w:rsidRDefault="00A779CF" w:rsidP="002C2C0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35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61C7F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B61C7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B61C7F">
        <w:rPr>
          <w:rFonts w:ascii="Angsana New" w:hAnsi="Angsana New" w:hint="cs"/>
          <w:spacing w:val="-6"/>
          <w:sz w:val="30"/>
          <w:szCs w:val="30"/>
          <w:cs/>
        </w:rPr>
        <w:t>มีเลตเตอร์ออฟเครดิตที่ยังไม่ได้ใช้กับธนาคารในประเทศแห่งหนึ่งเป็นจำนวนเงินประมาณ</w:t>
      </w:r>
      <w:r w:rsidRPr="00B61C7F">
        <w:rPr>
          <w:rFonts w:ascii="Angsana New" w:hAnsi="Angsana New"/>
          <w:spacing w:val="-6"/>
          <w:sz w:val="30"/>
          <w:szCs w:val="30"/>
        </w:rPr>
        <w:t xml:space="preserve"> </w:t>
      </w:r>
      <w:r w:rsidR="009703A3" w:rsidRPr="00B61C7F">
        <w:rPr>
          <w:rFonts w:ascii="Angsana New" w:hAnsi="Angsana New"/>
          <w:spacing w:val="-6"/>
          <w:sz w:val="30"/>
          <w:szCs w:val="30"/>
        </w:rPr>
        <w:t>10</w:t>
      </w:r>
      <w:r w:rsidRPr="00B61C7F">
        <w:rPr>
          <w:rFonts w:ascii="Angsana New" w:hAnsi="Angsana New"/>
          <w:spacing w:val="-6"/>
          <w:sz w:val="30"/>
          <w:szCs w:val="30"/>
        </w:rPr>
        <w:t xml:space="preserve">.0 </w:t>
      </w:r>
      <w:r w:rsidRPr="00B61C7F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:rsidR="00B50884" w:rsidRPr="003F2DB4" w:rsidRDefault="00B50884" w:rsidP="00A22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339DC">
        <w:rPr>
          <w:rFonts w:ascii="Angsana New" w:hAnsi="Angsana New"/>
          <w:b/>
          <w:bCs/>
          <w:sz w:val="30"/>
          <w:szCs w:val="30"/>
        </w:rPr>
        <w:t>6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3F2DB4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F7D23" w:rsidRDefault="006B7A36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ณ</w:t>
      </w:r>
      <w:r w:rsidR="007F7D23" w:rsidRPr="008E1F5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43004" w:rsidRPr="008E1F57">
        <w:rPr>
          <w:rFonts w:ascii="Angsana New" w:hAnsi="Angsana New" w:hint="cs"/>
          <w:spacing w:val="4"/>
          <w:sz w:val="30"/>
          <w:szCs w:val="30"/>
          <w:cs/>
        </w:rPr>
        <w:t xml:space="preserve">วันที่ </w:t>
      </w:r>
      <w:r w:rsidR="00666554" w:rsidRPr="008E1F57">
        <w:rPr>
          <w:rFonts w:ascii="Angsana New" w:hAnsi="Angsana New" w:hint="cs"/>
          <w:spacing w:val="4"/>
          <w:sz w:val="30"/>
          <w:szCs w:val="30"/>
        </w:rPr>
        <w:t xml:space="preserve">31 </w:t>
      </w:r>
      <w:r w:rsidR="00666554" w:rsidRPr="008E1F57"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="00A779CF" w:rsidRPr="008E1F57">
        <w:rPr>
          <w:rFonts w:ascii="Angsana New" w:hAnsi="Angsana New"/>
          <w:spacing w:val="4"/>
          <w:sz w:val="30"/>
          <w:szCs w:val="30"/>
        </w:rPr>
        <w:t>2568</w:t>
      </w:r>
      <w:r w:rsidR="007F7D23" w:rsidRPr="008E1F57">
        <w:rPr>
          <w:rFonts w:ascii="Angsana New" w:hAnsi="Angsana New"/>
          <w:spacing w:val="4"/>
          <w:sz w:val="30"/>
          <w:szCs w:val="30"/>
        </w:rPr>
        <w:t xml:space="preserve"> </w:t>
      </w:r>
      <w:r w:rsidR="00A779CF" w:rsidRPr="008E1F57">
        <w:rPr>
          <w:rFonts w:ascii="Angsana New" w:hAnsi="Angsana New"/>
          <w:spacing w:val="4"/>
          <w:sz w:val="30"/>
          <w:szCs w:val="30"/>
          <w:cs/>
        </w:rPr>
        <w:t>ธนาคารในประเทศหลายแห่งได้ออกหนังสือค้ำประกันกลุ่มบริษัทให้กับรัฐวิสาหกิจและ</w:t>
      </w:r>
      <w:r w:rsidR="00A779CF" w:rsidRPr="00741630">
        <w:rPr>
          <w:rFonts w:ascii="Angsana New" w:hAnsi="Angsana New"/>
          <w:sz w:val="30"/>
          <w:szCs w:val="30"/>
          <w:cs/>
        </w:rPr>
        <w:t xml:space="preserve">บริษัทเอกชนหลายแห่งเป็นจำนวนเงินรวมประมาณ </w:t>
      </w:r>
      <w:r w:rsidR="00741630" w:rsidRPr="00741630">
        <w:rPr>
          <w:rFonts w:ascii="Angsana New" w:hAnsi="Angsana New" w:hint="cs"/>
          <w:sz w:val="30"/>
          <w:szCs w:val="30"/>
          <w:cs/>
        </w:rPr>
        <w:t>156.6</w:t>
      </w:r>
      <w:r w:rsidR="00A779CF" w:rsidRPr="00741630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0D4452" w:rsidRDefault="000D4452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F2DB4" w:rsidRPr="003F2DB4" w:rsidRDefault="003F2DB4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339DC">
        <w:rPr>
          <w:rFonts w:ascii="Angsana New" w:hAnsi="Angsana New"/>
          <w:b/>
          <w:bCs/>
          <w:sz w:val="30"/>
          <w:szCs w:val="30"/>
        </w:rPr>
        <w:t>7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3679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ประมาณการหนี้สินจากการถูกประเมินภาษีของบริษัทย่อยทางอ้อม</w:t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0F2F43" w:rsidRPr="003F2DB4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779CF" w:rsidRPr="00A779CF" w:rsidRDefault="00A779CF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A779CF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="002E0079" w:rsidRPr="002E0079">
        <w:rPr>
          <w:rFonts w:ascii="Angsana New" w:hAnsi="Angsana New"/>
          <w:sz w:val="30"/>
          <w:szCs w:val="30"/>
        </w:rPr>
        <w:t>2561</w:t>
      </w:r>
      <w:r w:rsidRPr="00A779CF">
        <w:rPr>
          <w:rFonts w:ascii="Angsana New" w:hAnsi="Angsana New"/>
          <w:sz w:val="30"/>
          <w:szCs w:val="30"/>
          <w:cs/>
        </w:rPr>
        <w:t xml:space="preserve"> บริษัท ชลบุรีกันยง จำกัด (“บริษัทย่อย”) ได้รับหนังสือแจ้งการประเมินภาษีเงินได้นิติบุคคลและภาษีมูลค่าเพิ่มสำหรับปี </w:t>
      </w:r>
      <w:r w:rsidR="002E0079" w:rsidRPr="002E0079">
        <w:rPr>
          <w:rFonts w:ascii="Angsana New" w:hAnsi="Angsana New"/>
          <w:sz w:val="30"/>
          <w:szCs w:val="30"/>
        </w:rPr>
        <w:t>2556</w:t>
      </w:r>
      <w:r w:rsidRPr="00A779CF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จากกรมสรรพากรจำนวนเงินรวมประมาณ </w:t>
      </w:r>
      <w:r w:rsidR="002E0079" w:rsidRPr="002E0079">
        <w:rPr>
          <w:rFonts w:ascii="Angsana New" w:hAnsi="Angsana New"/>
          <w:sz w:val="30"/>
          <w:szCs w:val="30"/>
        </w:rPr>
        <w:t>148</w:t>
      </w:r>
      <w:r w:rsidRPr="00A779CF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(รวมเบี้ยปรับและเงินเพิ่ม) การประเมินภาษีดังกล่าวเกี่ยวข้องกับรายรับจากการขายสิทธิในการซื้อคืนที่ดินพร้อมสิ่งปลูกสร้างในปี </w:t>
      </w:r>
      <w:r w:rsidR="002E0079" w:rsidRPr="002E0079">
        <w:rPr>
          <w:rFonts w:ascii="Angsana New" w:hAnsi="Angsana New"/>
          <w:sz w:val="30"/>
          <w:szCs w:val="30"/>
        </w:rPr>
        <w:t>2556</w:t>
      </w:r>
      <w:r w:rsidRPr="00A779CF">
        <w:rPr>
          <w:rFonts w:ascii="Angsana New" w:hAnsi="Angsana New"/>
          <w:sz w:val="30"/>
          <w:szCs w:val="30"/>
          <w:cs/>
        </w:rPr>
        <w:t xml:space="preserve"> ซึ่งต่อมาในเดือนกันยายน </w:t>
      </w:r>
      <w:r w:rsidR="002E0079" w:rsidRPr="002E0079">
        <w:rPr>
          <w:rFonts w:ascii="Angsana New" w:hAnsi="Angsana New"/>
          <w:sz w:val="30"/>
          <w:szCs w:val="30"/>
        </w:rPr>
        <w:t>2561</w:t>
      </w:r>
      <w:r w:rsidRPr="00A779CF">
        <w:rPr>
          <w:rFonts w:ascii="Angsana New" w:hAnsi="Angsana New"/>
          <w:sz w:val="30"/>
          <w:szCs w:val="30"/>
          <w:cs/>
        </w:rPr>
        <w:t xml:space="preserve"> บริษัทย่อยได้ยื่นอุทธรณ์การประเมินดังกล่าวต่อคณะกรรมการพิจารณาอุทธรณ์ของกรมสรรพากร (“คณะกรรมการ”) และในเดือนตุลาคม </w:t>
      </w:r>
      <w:r w:rsidR="002E0079" w:rsidRPr="002E0079">
        <w:rPr>
          <w:rFonts w:ascii="Angsana New" w:hAnsi="Angsana New"/>
          <w:sz w:val="30"/>
          <w:szCs w:val="30"/>
        </w:rPr>
        <w:t>2563</w:t>
      </w:r>
      <w:r w:rsidRPr="00A779CF">
        <w:rPr>
          <w:rFonts w:ascii="Angsana New" w:hAnsi="Angsana New"/>
          <w:sz w:val="30"/>
          <w:szCs w:val="30"/>
          <w:cs/>
        </w:rPr>
        <w:t xml:space="preserve"> บริษัทย่อยได้ยื่นคำชี้แจงการอุทธรณ์ภาษีเพิ่มเติมต่อคณะกรรมการและบันทึกประมาณการหนี้สินที่เกี่ยวข้องซึ่งแสดงรายการไว้ในงบการเงินรวมประมาณ </w:t>
      </w:r>
      <w:r w:rsidR="002E0079" w:rsidRPr="002E0079">
        <w:rPr>
          <w:rFonts w:ascii="Angsana New" w:hAnsi="Angsana New"/>
          <w:sz w:val="30"/>
          <w:szCs w:val="30"/>
        </w:rPr>
        <w:t>8</w:t>
      </w:r>
      <w:r w:rsidR="00697914" w:rsidRPr="00697914">
        <w:rPr>
          <w:rFonts w:ascii="Angsana New" w:hAnsi="Angsana New"/>
          <w:sz w:val="30"/>
          <w:szCs w:val="30"/>
        </w:rPr>
        <w:t>0</w:t>
      </w:r>
      <w:r w:rsidRPr="00A779CF">
        <w:rPr>
          <w:rFonts w:ascii="Angsana New" w:hAnsi="Angsana New"/>
          <w:sz w:val="30"/>
          <w:szCs w:val="30"/>
          <w:cs/>
        </w:rPr>
        <w:t xml:space="preserve"> ล้านบาทซึ่งเป็นตัวเลขประมาณการที่ดีที่สุดของฝ่ายบริหาร</w:t>
      </w:r>
    </w:p>
    <w:p w:rsidR="00A779CF" w:rsidRPr="003F2DB4" w:rsidRDefault="00A779CF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779CF" w:rsidRDefault="00A779CF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A779CF">
        <w:rPr>
          <w:rFonts w:ascii="Angsana New" w:hAnsi="Angsana New"/>
          <w:sz w:val="30"/>
          <w:szCs w:val="30"/>
          <w:cs/>
        </w:rPr>
        <w:t xml:space="preserve">ผลของการพิจารณาอุทธรณ์ออกมาในเดือนธันวาคม </w:t>
      </w:r>
      <w:r w:rsidR="002E0079" w:rsidRPr="002E0079">
        <w:rPr>
          <w:rFonts w:ascii="Angsana New" w:hAnsi="Angsana New"/>
          <w:sz w:val="30"/>
          <w:szCs w:val="30"/>
        </w:rPr>
        <w:t>2567</w:t>
      </w:r>
      <w:r w:rsidRPr="00A779CF">
        <w:rPr>
          <w:rFonts w:ascii="Angsana New" w:hAnsi="Angsana New"/>
          <w:sz w:val="30"/>
          <w:szCs w:val="30"/>
          <w:cs/>
        </w:rPr>
        <w:t xml:space="preserve"> โดยตัวเลขภาษีที่ถูกประเมินลดลงจากประมาณ </w:t>
      </w:r>
      <w:r w:rsidR="002E0079" w:rsidRPr="002E0079">
        <w:rPr>
          <w:rFonts w:ascii="Angsana New" w:hAnsi="Angsana New"/>
          <w:sz w:val="30"/>
          <w:szCs w:val="30"/>
        </w:rPr>
        <w:t>148</w:t>
      </w:r>
      <w:r w:rsidRPr="00A779CF">
        <w:rPr>
          <w:rFonts w:ascii="Angsana New" w:hAnsi="Angsana New"/>
          <w:sz w:val="30"/>
          <w:szCs w:val="30"/>
          <w:cs/>
        </w:rPr>
        <w:t xml:space="preserve"> ล้านบาทเป็นประมาณ </w:t>
      </w:r>
      <w:r w:rsidR="002E0079" w:rsidRPr="002E0079">
        <w:rPr>
          <w:rFonts w:ascii="Angsana New" w:hAnsi="Angsana New"/>
          <w:sz w:val="30"/>
          <w:szCs w:val="30"/>
        </w:rPr>
        <w:t>112</w:t>
      </w:r>
      <w:r w:rsidRPr="00A779CF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(รวมเบี้ยปรับและเงินเพิ่ม) อย่างไรก็ดี ฝ่ายบริหารของบริษัทย่อยได้ปรึกษาหารือกับผู้เชี่ยวชาญด้านกฎหมายและปัจจุบันอยู่ระหว่างการตรวจสอบข้อเท็จจริงและรวบรวมเอกสารหลักฐานต่างๆ เพิ่มเติมเพื่อยื่นฟ้องคดีเกี่ยวกับการประเมินภาษีนี้ต่อศาลภาษีอากรกลาง (“ศาลฯ”) โดยศาลฯ ได้อนุญาตให้ขยายระยะเวลาใน</w:t>
      </w:r>
      <w:r w:rsidRPr="00774FC2">
        <w:rPr>
          <w:rFonts w:ascii="Angsana New" w:hAnsi="Angsana New"/>
          <w:sz w:val="30"/>
          <w:szCs w:val="30"/>
          <w:cs/>
        </w:rPr>
        <w:t xml:space="preserve">การยื่นฟ้องคดีได้ถึงวันที่ </w:t>
      </w:r>
      <w:r w:rsidR="002E0079" w:rsidRPr="00774FC2">
        <w:rPr>
          <w:rFonts w:ascii="Angsana New" w:hAnsi="Angsana New"/>
          <w:sz w:val="30"/>
          <w:szCs w:val="30"/>
        </w:rPr>
        <w:t>16</w:t>
      </w:r>
      <w:r w:rsidRPr="00774FC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2E0079" w:rsidRPr="00774FC2">
        <w:rPr>
          <w:rFonts w:ascii="Angsana New" w:hAnsi="Angsana New"/>
          <w:sz w:val="30"/>
          <w:szCs w:val="30"/>
        </w:rPr>
        <w:t>2568</w:t>
      </w:r>
      <w:r w:rsidRPr="00774FC2">
        <w:rPr>
          <w:rFonts w:ascii="Angsana New" w:hAnsi="Angsana New"/>
          <w:sz w:val="30"/>
          <w:szCs w:val="30"/>
          <w:cs/>
        </w:rPr>
        <w:t xml:space="preserve"> </w:t>
      </w:r>
      <w:r w:rsidR="00DB262E">
        <w:rPr>
          <w:rFonts w:ascii="Angsana New" w:hAnsi="Angsana New" w:hint="cs"/>
          <w:sz w:val="30"/>
          <w:szCs w:val="30"/>
          <w:cs/>
        </w:rPr>
        <w:t>(</w:t>
      </w:r>
      <w:r w:rsidR="00774FC2" w:rsidRPr="00774FC2">
        <w:rPr>
          <w:rFonts w:ascii="Angsana New" w:hAnsi="Angsana New"/>
          <w:sz w:val="30"/>
          <w:szCs w:val="30"/>
          <w:cs/>
        </w:rPr>
        <w:t>อาจมีการปรับเปลี่ยนเพิ่มเติมตามความจำเป็นของสถานการณ์</w:t>
      </w:r>
      <w:r w:rsidR="00DB262E">
        <w:rPr>
          <w:rFonts w:ascii="Angsana New" w:hAnsi="Angsana New" w:hint="cs"/>
          <w:sz w:val="30"/>
          <w:szCs w:val="30"/>
          <w:cs/>
        </w:rPr>
        <w:t>)</w:t>
      </w:r>
      <w:r w:rsidR="00774FC2" w:rsidRPr="00774FC2">
        <w:rPr>
          <w:rFonts w:ascii="Angsana New" w:hAnsi="Angsana New" w:hint="cs"/>
          <w:sz w:val="30"/>
          <w:szCs w:val="30"/>
          <w:cs/>
        </w:rPr>
        <w:t xml:space="preserve"> </w:t>
      </w:r>
      <w:r w:rsidRPr="00774FC2">
        <w:rPr>
          <w:rFonts w:ascii="Angsana New" w:hAnsi="Angsana New"/>
          <w:sz w:val="30"/>
          <w:szCs w:val="30"/>
          <w:cs/>
        </w:rPr>
        <w:t>ทั้งนี้ ฝ่ายบริหาร</w:t>
      </w:r>
      <w:r w:rsidRPr="00A779CF">
        <w:rPr>
          <w:rFonts w:ascii="Angsana New" w:hAnsi="Angsana New"/>
          <w:sz w:val="30"/>
          <w:szCs w:val="30"/>
          <w:cs/>
        </w:rPr>
        <w:t xml:space="preserve">เชื่อว่าตัวเลขประมาณการที่ดีที่สุดข้างต้น (ประมาณ </w:t>
      </w:r>
      <w:r w:rsidR="002E0079" w:rsidRPr="002E0079">
        <w:rPr>
          <w:rFonts w:ascii="Angsana New" w:hAnsi="Angsana New"/>
          <w:sz w:val="30"/>
          <w:szCs w:val="30"/>
        </w:rPr>
        <w:t>8</w:t>
      </w:r>
      <w:r w:rsidR="00697914" w:rsidRPr="00697914">
        <w:rPr>
          <w:rFonts w:ascii="Angsana New" w:hAnsi="Angsana New"/>
          <w:sz w:val="30"/>
          <w:szCs w:val="30"/>
        </w:rPr>
        <w:t>0</w:t>
      </w:r>
      <w:r w:rsidRPr="00A779CF">
        <w:rPr>
          <w:rFonts w:ascii="Angsana New" w:hAnsi="Angsana New"/>
          <w:sz w:val="30"/>
          <w:szCs w:val="30"/>
          <w:cs/>
        </w:rPr>
        <w:t xml:space="preserve"> ล้านบาท) ซึ่งบันทึกไว้แล้วในงบการเงินรวมยังคงเหมาะสมต่อสถานการณ์ ณ ปัจจุบัน ผลที่สุดของเรื่องดังกล่าวนี้ยังคงไม่แน่นอนและขึ้นอยู่กับกระบวนการทางกฎหมายในอนาคตที่ยังไม่อาจระบุหรือทราบได้ในปัจจุบัน</w:t>
      </w:r>
    </w:p>
    <w:p w:rsidR="00B61C7F" w:rsidRPr="003F2DB4" w:rsidRDefault="00B61C7F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91B12" w:rsidRDefault="00A779CF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A779CF">
        <w:rPr>
          <w:rFonts w:ascii="Angsana New" w:hAnsi="Angsana New"/>
          <w:sz w:val="30"/>
          <w:szCs w:val="30"/>
          <w:cs/>
        </w:rPr>
        <w:t xml:space="preserve">เงินฝากประจำประมาณ </w:t>
      </w:r>
      <w:r w:rsidR="000C6D9C">
        <w:rPr>
          <w:rFonts w:ascii="Angsana New" w:hAnsi="Angsana New"/>
          <w:sz w:val="30"/>
          <w:szCs w:val="30"/>
        </w:rPr>
        <w:t>39</w:t>
      </w:r>
      <w:r w:rsidRPr="00A779CF">
        <w:rPr>
          <w:rFonts w:ascii="Angsana New" w:hAnsi="Angsana New"/>
          <w:sz w:val="30"/>
          <w:szCs w:val="30"/>
          <w:cs/>
        </w:rPr>
        <w:t xml:space="preserve"> ล้านบาทกับธนาคารในประเทศแห่งหนึ่งและที่ดินบางส่วนของกลุ่มบริษัทรวมถึงบุคคลและกิจการที่เกี่ยวข้องกันบางแห่งเป็นหลักประกันสำหรับการประเมินภาษีดังกล่าวนี้</w:t>
      </w:r>
    </w:p>
    <w:p w:rsidR="003F2DB4" w:rsidRDefault="003F2DB4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F2DB4" w:rsidRDefault="003F2DB4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F2DB4" w:rsidRDefault="003F2DB4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F2DB4" w:rsidRDefault="003F2DB4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F2DB4" w:rsidRDefault="003F2DB4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F2DB4" w:rsidRDefault="003F2DB4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F2DB4" w:rsidRDefault="003F2DB4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F2DB4" w:rsidRDefault="003F2DB4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96036" w:rsidRDefault="00196036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</w:t>
      </w:r>
      <w:r w:rsidR="000C6D9C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>ใหม่</w:t>
      </w:r>
    </w:p>
    <w:p w:rsidR="00196036" w:rsidRPr="00635D34" w:rsidRDefault="00196036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96036" w:rsidRDefault="00196036" w:rsidP="00196036">
      <w:pPr>
        <w:pStyle w:val="NoSpacing"/>
        <w:ind w:right="-38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/>
          <w:szCs w:val="30"/>
          <w:cs/>
        </w:rPr>
        <w:t>บริษัทได้จัดประเภทรายการบัญชีบางรายกา</w:t>
      </w:r>
      <w:r w:rsidR="000C6D9C">
        <w:rPr>
          <w:rFonts w:ascii="Angsana New" w:hAnsi="Angsana New"/>
          <w:szCs w:val="30"/>
          <w:cs/>
        </w:rPr>
        <w:t>รในงบกำไรขาดทุนเบ็ดเสร็จรวมและ</w:t>
      </w:r>
      <w:r>
        <w:rPr>
          <w:rFonts w:ascii="Angsana New" w:hAnsi="Angsana New"/>
          <w:szCs w:val="30"/>
          <w:cs/>
        </w:rPr>
        <w:t>เฉพาะกิจการ</w:t>
      </w:r>
      <w:r w:rsidRPr="0003679A">
        <w:rPr>
          <w:rFonts w:ascii="Angsana New" w:hAnsi="Angsana New"/>
          <w:spacing w:val="6"/>
          <w:szCs w:val="30"/>
          <w:cs/>
        </w:rPr>
        <w:t>สำหรับงวดสามเดือน</w:t>
      </w:r>
      <w:r w:rsidRPr="00E3418E">
        <w:rPr>
          <w:rFonts w:ascii="Angsana New" w:hAnsi="Angsana New"/>
          <w:spacing w:val="-2"/>
          <w:szCs w:val="30"/>
          <w:cs/>
        </w:rPr>
        <w:t xml:space="preserve">สิ้นสุดวันที่ </w:t>
      </w:r>
      <w:r w:rsidRPr="00E3418E">
        <w:rPr>
          <w:rFonts w:ascii="Angsana New" w:hAnsi="Angsana New"/>
          <w:spacing w:val="-2"/>
          <w:szCs w:val="30"/>
        </w:rPr>
        <w:t xml:space="preserve">31 </w:t>
      </w:r>
      <w:r w:rsidRPr="00E3418E">
        <w:rPr>
          <w:rFonts w:ascii="Angsana New" w:hAnsi="Angsana New" w:hint="cs"/>
          <w:spacing w:val="-2"/>
          <w:szCs w:val="30"/>
          <w:cs/>
        </w:rPr>
        <w:t xml:space="preserve">มีนาคม </w:t>
      </w:r>
      <w:r w:rsidRPr="00E3418E">
        <w:rPr>
          <w:rFonts w:ascii="Angsana New" w:hAnsi="Angsana New"/>
          <w:spacing w:val="-2"/>
          <w:szCs w:val="30"/>
        </w:rPr>
        <w:t>2567</w:t>
      </w:r>
      <w:r w:rsidRPr="00E3418E">
        <w:rPr>
          <w:rFonts w:ascii="Angsana New" w:hAnsi="Angsana New" w:hint="cs"/>
          <w:spacing w:val="-2"/>
          <w:szCs w:val="30"/>
          <w:cs/>
        </w:rPr>
        <w:t xml:space="preserve"> ใหม่เพื่อให้สอดคล้องกับการแสดงรายการในงบกำไรขาดทุนเบ็ดเสร็จรวมและเฉพาะกิจการสำหรับงวดสามเดือนสิ้นสุดวันที่</w:t>
      </w:r>
      <w:r w:rsidRPr="00E3418E">
        <w:rPr>
          <w:rFonts w:ascii="Angsana New" w:hAnsi="Angsana New"/>
          <w:spacing w:val="-2"/>
          <w:szCs w:val="30"/>
        </w:rPr>
        <w:t xml:space="preserve"> 31 </w:t>
      </w:r>
      <w:r w:rsidRPr="00E3418E">
        <w:rPr>
          <w:rFonts w:ascii="Angsana New" w:hAnsi="Angsana New" w:hint="cs"/>
          <w:spacing w:val="-2"/>
          <w:szCs w:val="30"/>
          <w:cs/>
        </w:rPr>
        <w:t xml:space="preserve">มีนาคม </w:t>
      </w:r>
      <w:r w:rsidRPr="00E3418E">
        <w:rPr>
          <w:rFonts w:ascii="Angsana New" w:hAnsi="Angsana New"/>
          <w:spacing w:val="-2"/>
          <w:szCs w:val="30"/>
        </w:rPr>
        <w:t>2568</w:t>
      </w:r>
      <w:r w:rsidRPr="00E3418E">
        <w:rPr>
          <w:rFonts w:ascii="Angsana New" w:hAnsi="Angsana New" w:hint="cs"/>
          <w:spacing w:val="-2"/>
          <w:szCs w:val="30"/>
          <w:cs/>
        </w:rPr>
        <w:t xml:space="preserve"> โดยไม่มีผลกระทบต่อกำไรเบ็ดเสร็จ</w:t>
      </w:r>
      <w:r w:rsidR="000C6D9C" w:rsidRPr="00E3418E">
        <w:rPr>
          <w:rFonts w:ascii="Angsana New" w:hAnsi="Angsana New" w:hint="cs"/>
          <w:spacing w:val="-2"/>
          <w:szCs w:val="30"/>
          <w:cs/>
        </w:rPr>
        <w:t>รวม</w:t>
      </w:r>
      <w:r w:rsidRPr="00E3418E">
        <w:rPr>
          <w:rFonts w:ascii="Angsana New" w:hAnsi="Angsana New" w:hint="cs"/>
          <w:spacing w:val="-2"/>
          <w:szCs w:val="30"/>
          <w:cs/>
        </w:rPr>
        <w:t>หรือส่วนของผู้ถือหุ้น การจัด</w:t>
      </w:r>
      <w:r w:rsidRPr="00E3418E">
        <w:rPr>
          <w:rFonts w:ascii="Angsana New" w:hAnsi="Angsana New" w:hint="cs"/>
          <w:szCs w:val="30"/>
          <w:cs/>
        </w:rPr>
        <w:t>ประเภท</w:t>
      </w:r>
      <w:r>
        <w:rPr>
          <w:rFonts w:ascii="Angsana New" w:hAnsi="Angsana New" w:hint="cs"/>
          <w:szCs w:val="30"/>
          <w:cs/>
        </w:rPr>
        <w:t>รายการบัญชีใหม่มีดังต่อไปนี้</w:t>
      </w:r>
    </w:p>
    <w:p w:rsidR="00196036" w:rsidRPr="00635D34" w:rsidRDefault="00196036" w:rsidP="00196036">
      <w:pPr>
        <w:tabs>
          <w:tab w:val="clear" w:pos="227"/>
          <w:tab w:val="clear" w:pos="454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108" w:type="dxa"/>
        <w:tblLayout w:type="fixed"/>
        <w:tblLook w:val="04A0"/>
      </w:tblPr>
      <w:tblGrid>
        <w:gridCol w:w="2019"/>
        <w:gridCol w:w="1134"/>
        <w:gridCol w:w="283"/>
        <w:gridCol w:w="992"/>
        <w:gridCol w:w="284"/>
        <w:gridCol w:w="1100"/>
        <w:gridCol w:w="284"/>
        <w:gridCol w:w="1134"/>
        <w:gridCol w:w="283"/>
        <w:gridCol w:w="1134"/>
        <w:gridCol w:w="284"/>
        <w:gridCol w:w="1134"/>
      </w:tblGrid>
      <w:tr w:rsidR="00196036" w:rsidTr="003B0A93">
        <w:tc>
          <w:tcPr>
            <w:tcW w:w="2019" w:type="dxa"/>
            <w:vAlign w:val="bottom"/>
          </w:tcPr>
          <w:p w:rsidR="00196036" w:rsidRDefault="00196036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04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96036" w:rsidTr="003B0A93">
        <w:tc>
          <w:tcPr>
            <w:tcW w:w="2019" w:type="dxa"/>
            <w:vAlign w:val="bottom"/>
          </w:tcPr>
          <w:p w:rsidR="00196036" w:rsidRDefault="00196036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79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96036" w:rsidTr="003B0A93">
        <w:tc>
          <w:tcPr>
            <w:tcW w:w="2019" w:type="dxa"/>
            <w:vAlign w:val="bottom"/>
          </w:tcPr>
          <w:p w:rsidR="00196036" w:rsidRDefault="00196036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6036" w:rsidRDefault="00196036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หลังรายการ</w:t>
            </w:r>
          </w:p>
        </w:tc>
        <w:tc>
          <w:tcPr>
            <w:tcW w:w="284" w:type="dxa"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6036" w:rsidRDefault="00196036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หลังรายการ</w:t>
            </w:r>
          </w:p>
        </w:tc>
      </w:tr>
      <w:tr w:rsidR="00196036" w:rsidTr="003B0A93">
        <w:tc>
          <w:tcPr>
            <w:tcW w:w="2019" w:type="dxa"/>
            <w:vAlign w:val="bottom"/>
          </w:tcPr>
          <w:p w:rsidR="00196036" w:rsidRDefault="00196036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196036" w:rsidRDefault="00196036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:rsidR="00196036" w:rsidRDefault="00196036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196036" w:rsidRDefault="00196036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96036" w:rsidRDefault="001960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6E0F28" w:rsidTr="00B50CCE">
        <w:tc>
          <w:tcPr>
            <w:tcW w:w="2019" w:type="dxa"/>
            <w:vAlign w:val="bottom"/>
          </w:tcPr>
          <w:p w:rsidR="006E0F28" w:rsidRDefault="006E0F28" w:rsidP="004A53AC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:rsidR="006E0F28" w:rsidRPr="006E0F28" w:rsidRDefault="006E0F28" w:rsidP="00CF3A1D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E0F28">
              <w:rPr>
                <w:rFonts w:ascii="Angsana New" w:hAnsi="Angsana New"/>
                <w:bCs/>
                <w:sz w:val="26"/>
                <w:szCs w:val="26"/>
              </w:rPr>
              <w:t>7</w:t>
            </w:r>
            <w:r w:rsidR="00CF3A1D">
              <w:rPr>
                <w:rFonts w:ascii="Angsana New" w:hAnsi="Angsana New"/>
                <w:bCs/>
                <w:sz w:val="26"/>
                <w:szCs w:val="26"/>
              </w:rPr>
              <w:t>2</w:t>
            </w:r>
            <w:r w:rsidRPr="006E0F28">
              <w:rPr>
                <w:rFonts w:ascii="Angsana New" w:hAnsi="Angsana New"/>
                <w:bCs/>
                <w:sz w:val="26"/>
                <w:szCs w:val="26"/>
              </w:rPr>
              <w:t>1,552</w:t>
            </w:r>
          </w:p>
        </w:tc>
        <w:tc>
          <w:tcPr>
            <w:tcW w:w="283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</w:tcPr>
          <w:p w:rsidR="006E0F28" w:rsidRDefault="00F04E43" w:rsidP="00F04E43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8,642</w:t>
            </w:r>
          </w:p>
        </w:tc>
        <w:tc>
          <w:tcPr>
            <w:tcW w:w="284" w:type="dxa"/>
          </w:tcPr>
          <w:p w:rsidR="006E0F28" w:rsidRDefault="006E0F28" w:rsidP="006E0F28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6E0F28" w:rsidRPr="00F04E43" w:rsidRDefault="00F04E43" w:rsidP="00F04E43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4E43">
              <w:rPr>
                <w:rFonts w:ascii="Angsana New" w:hAnsi="Angsana New"/>
                <w:bCs/>
                <w:sz w:val="26"/>
                <w:szCs w:val="26"/>
              </w:rPr>
              <w:t>730,194</w:t>
            </w:r>
          </w:p>
        </w:tc>
        <w:tc>
          <w:tcPr>
            <w:tcW w:w="284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6E0F28" w:rsidRP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E0F28">
              <w:rPr>
                <w:rFonts w:ascii="Angsana New" w:hAnsi="Angsana New"/>
                <w:bCs/>
                <w:sz w:val="26"/>
                <w:szCs w:val="26"/>
              </w:rPr>
              <w:t>417,686</w:t>
            </w:r>
          </w:p>
        </w:tc>
        <w:tc>
          <w:tcPr>
            <w:tcW w:w="283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E0F28" w:rsidRPr="006E0F28" w:rsidRDefault="006E0F28" w:rsidP="006E0F28">
            <w:pPr>
              <w:pStyle w:val="30"/>
              <w:numPr>
                <w:ilvl w:val="0"/>
                <w:numId w:val="18"/>
              </w:numPr>
              <w:tabs>
                <w:tab w:val="clear" w:pos="36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6E0F28" w:rsidRP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E0F28">
              <w:rPr>
                <w:rFonts w:ascii="Angsana New" w:hAnsi="Angsana New"/>
                <w:bCs/>
                <w:sz w:val="26"/>
                <w:szCs w:val="26"/>
              </w:rPr>
              <w:t>417,686</w:t>
            </w:r>
          </w:p>
        </w:tc>
      </w:tr>
      <w:tr w:rsidR="006E0F28" w:rsidTr="00B50CCE">
        <w:tc>
          <w:tcPr>
            <w:tcW w:w="2019" w:type="dxa"/>
            <w:vAlign w:val="bottom"/>
          </w:tcPr>
          <w:p w:rsidR="006E0F28" w:rsidRPr="004A53AC" w:rsidRDefault="006E0F28" w:rsidP="004A53AC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134" w:type="dxa"/>
          </w:tcPr>
          <w:p w:rsidR="006E0F28" w:rsidRP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:rsidR="006E0F28" w:rsidRDefault="006E0F28" w:rsidP="006E0F28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6E0F28" w:rsidRPr="00F04E43" w:rsidRDefault="006E0F28" w:rsidP="00F04E43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6E0F28" w:rsidRP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6E0F28" w:rsidRP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</w:tr>
      <w:tr w:rsidR="006E0F28" w:rsidTr="00B50CCE">
        <w:tc>
          <w:tcPr>
            <w:tcW w:w="2019" w:type="dxa"/>
            <w:vAlign w:val="bottom"/>
          </w:tcPr>
          <w:p w:rsidR="006E0F28" w:rsidRPr="004A53AC" w:rsidRDefault="006E0F28" w:rsidP="004A53AC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การให้บริการ</w:t>
            </w:r>
          </w:p>
        </w:tc>
        <w:tc>
          <w:tcPr>
            <w:tcW w:w="1134" w:type="dxa"/>
          </w:tcPr>
          <w:p w:rsidR="006E0F28" w:rsidRP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E0F28">
              <w:rPr>
                <w:rFonts w:ascii="Angsana New" w:hAnsi="Angsana New"/>
                <w:bCs/>
                <w:sz w:val="26"/>
                <w:szCs w:val="26"/>
              </w:rPr>
              <w:t>20,222</w:t>
            </w:r>
          </w:p>
        </w:tc>
        <w:tc>
          <w:tcPr>
            <w:tcW w:w="283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</w:tcPr>
          <w:p w:rsidR="006E0F28" w:rsidRDefault="00F04E43" w:rsidP="00F04E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(8,642)</w:t>
            </w:r>
          </w:p>
        </w:tc>
        <w:tc>
          <w:tcPr>
            <w:tcW w:w="284" w:type="dxa"/>
          </w:tcPr>
          <w:p w:rsidR="006E0F28" w:rsidRDefault="006E0F28" w:rsidP="006E0F28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6E0F28" w:rsidRPr="00F04E43" w:rsidRDefault="00F04E43" w:rsidP="00F04E43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4E43">
              <w:rPr>
                <w:rFonts w:ascii="Angsana New" w:hAnsi="Angsana New"/>
                <w:bCs/>
                <w:sz w:val="26"/>
                <w:szCs w:val="26"/>
              </w:rPr>
              <w:t>11,580</w:t>
            </w:r>
          </w:p>
        </w:tc>
        <w:tc>
          <w:tcPr>
            <w:tcW w:w="284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6E0F28" w:rsidRP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E0F28">
              <w:rPr>
                <w:rFonts w:ascii="Angsana New" w:hAnsi="Angsana New"/>
                <w:bCs/>
                <w:sz w:val="26"/>
                <w:szCs w:val="26"/>
              </w:rPr>
              <w:t>13,382</w:t>
            </w:r>
          </w:p>
        </w:tc>
        <w:tc>
          <w:tcPr>
            <w:tcW w:w="283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E0F28" w:rsidRPr="006E0F28" w:rsidRDefault="006E0F28" w:rsidP="006E0F28">
            <w:pPr>
              <w:pStyle w:val="30"/>
              <w:numPr>
                <w:ilvl w:val="0"/>
                <w:numId w:val="18"/>
              </w:numPr>
              <w:tabs>
                <w:tab w:val="clear" w:pos="36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:rsidR="006E0F28" w:rsidRDefault="006E0F28" w:rsidP="006E0F28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6E0F28" w:rsidRP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E0F28">
              <w:rPr>
                <w:rFonts w:ascii="Angsana New" w:hAnsi="Angsana New"/>
                <w:bCs/>
                <w:sz w:val="26"/>
                <w:szCs w:val="26"/>
              </w:rPr>
              <w:t>13,382</w:t>
            </w:r>
          </w:p>
        </w:tc>
      </w:tr>
      <w:tr w:rsidR="006E0F28" w:rsidTr="003B0A93">
        <w:tc>
          <w:tcPr>
            <w:tcW w:w="2019" w:type="dxa"/>
            <w:vAlign w:val="bottom"/>
            <w:hideMark/>
          </w:tcPr>
          <w:p w:rsidR="006E0F28" w:rsidRDefault="006E0F28" w:rsidP="004A53AC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:rsidR="006E0F28" w:rsidRP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E0F28">
              <w:rPr>
                <w:rFonts w:ascii="Angsana New" w:hAnsi="Angsana New"/>
                <w:bCs/>
                <w:sz w:val="26"/>
                <w:szCs w:val="26"/>
              </w:rPr>
              <w:t>644,037</w:t>
            </w:r>
          </w:p>
        </w:tc>
        <w:tc>
          <w:tcPr>
            <w:tcW w:w="283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:rsidR="006E0F28" w:rsidRDefault="00F04E43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(64,668)</w:t>
            </w:r>
          </w:p>
        </w:tc>
        <w:tc>
          <w:tcPr>
            <w:tcW w:w="284" w:type="dxa"/>
          </w:tcPr>
          <w:p w:rsidR="006E0F28" w:rsidRDefault="006E0F28" w:rsidP="006E0F28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6E0F28" w:rsidRDefault="00F04E43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579,369</w:t>
            </w:r>
          </w:p>
        </w:tc>
        <w:tc>
          <w:tcPr>
            <w:tcW w:w="28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E0F28" w:rsidRPr="00196036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411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369</w:t>
            </w:r>
          </w:p>
        </w:tc>
        <w:tc>
          <w:tcPr>
            <w:tcW w:w="283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44,929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366,440</w:t>
            </w:r>
          </w:p>
        </w:tc>
      </w:tr>
      <w:tr w:rsidR="006E0F28" w:rsidTr="003B0A93">
        <w:tc>
          <w:tcPr>
            <w:tcW w:w="2019" w:type="dxa"/>
            <w:hideMark/>
          </w:tcPr>
          <w:p w:rsidR="006E0F28" w:rsidRDefault="006E0F28" w:rsidP="004A53AC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ต้นทุนการให้เช่าและ</w:t>
            </w:r>
          </w:p>
        </w:tc>
        <w:tc>
          <w:tcPr>
            <w:tcW w:w="1134" w:type="dxa"/>
            <w:vAlign w:val="bottom"/>
          </w:tcPr>
          <w:p w:rsidR="006E0F28" w:rsidRP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6E0F28" w:rsidRDefault="006E0F28" w:rsidP="006E0F28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highlight w:val="yellow"/>
                <w:u w:val="none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6E0F28" w:rsidRPr="00F04E43" w:rsidRDefault="006E0F28" w:rsidP="00F04E43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6E0F28" w:rsidTr="003B0A93">
        <w:tc>
          <w:tcPr>
            <w:tcW w:w="2019" w:type="dxa"/>
            <w:hideMark/>
          </w:tcPr>
          <w:p w:rsidR="006E0F28" w:rsidRDefault="006E0F28" w:rsidP="004A53AC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การให้บริการ</w:t>
            </w:r>
          </w:p>
        </w:tc>
        <w:tc>
          <w:tcPr>
            <w:tcW w:w="1134" w:type="dxa"/>
            <w:vAlign w:val="center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6E0F28" w:rsidRDefault="00F04E43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2,650</w:t>
            </w:r>
          </w:p>
        </w:tc>
        <w:tc>
          <w:tcPr>
            <w:tcW w:w="284" w:type="dxa"/>
          </w:tcPr>
          <w:p w:rsidR="006E0F28" w:rsidRDefault="006E0F28" w:rsidP="006E0F28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6E0F28" w:rsidRDefault="00F04E43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2,650</w:t>
            </w:r>
          </w:p>
        </w:tc>
        <w:tc>
          <w:tcPr>
            <w:tcW w:w="28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6E0F28" w:rsidRPr="003B0A93" w:rsidRDefault="006E0F28" w:rsidP="006E0F28">
            <w:pPr>
              <w:pStyle w:val="30"/>
              <w:tabs>
                <w:tab w:val="clear" w:pos="360"/>
                <w:tab w:val="left" w:pos="489"/>
              </w:tabs>
              <w:ind w:left="-108" w:right="-108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6E0F28" w:rsidRPr="00196036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1,34</w:t>
            </w:r>
            <w:r w:rsidR="00F04E43">
              <w:rPr>
                <w:rFonts w:ascii="Angsana New" w:hAnsi="Angsana New"/>
                <w:bCs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E0F28" w:rsidRDefault="00F04E43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1,348</w:t>
            </w:r>
          </w:p>
        </w:tc>
      </w:tr>
      <w:tr w:rsidR="006E0F28" w:rsidTr="003B0A93">
        <w:tc>
          <w:tcPr>
            <w:tcW w:w="2019" w:type="dxa"/>
            <w:hideMark/>
          </w:tcPr>
          <w:p w:rsidR="006E0F28" w:rsidRDefault="006E0F28" w:rsidP="004A53AC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vAlign w:val="center"/>
          </w:tcPr>
          <w:p w:rsid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10,240</w:t>
            </w:r>
          </w:p>
        </w:tc>
        <w:tc>
          <w:tcPr>
            <w:tcW w:w="283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:rsidR="006E0F28" w:rsidRDefault="00F04E43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62,018</w:t>
            </w:r>
          </w:p>
        </w:tc>
        <w:tc>
          <w:tcPr>
            <w:tcW w:w="284" w:type="dxa"/>
          </w:tcPr>
          <w:p w:rsidR="006E0F28" w:rsidRDefault="006E0F28" w:rsidP="006E0F28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00" w:type="dxa"/>
          </w:tcPr>
          <w:p w:rsidR="006E0F28" w:rsidRDefault="00F04E43" w:rsidP="00F04E43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72,258</w:t>
            </w:r>
          </w:p>
        </w:tc>
        <w:tc>
          <w:tcPr>
            <w:tcW w:w="28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6E0F28" w:rsidRPr="00196036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96036">
              <w:rPr>
                <w:rFonts w:ascii="Angsana New" w:hAnsi="Angsana New" w:hint="cs"/>
                <w:b/>
                <w:sz w:val="26"/>
                <w:szCs w:val="26"/>
                <w:cs/>
              </w:rPr>
              <w:t>3</w:t>
            </w:r>
            <w:r w:rsidRPr="00196036">
              <w:rPr>
                <w:rFonts w:ascii="Angsana New" w:hAnsi="Angsana New"/>
                <w:bCs/>
                <w:sz w:val="26"/>
                <w:szCs w:val="26"/>
              </w:rPr>
              <w:t>,418</w:t>
            </w:r>
          </w:p>
        </w:tc>
        <w:tc>
          <w:tcPr>
            <w:tcW w:w="283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43,581</w:t>
            </w:r>
          </w:p>
        </w:tc>
        <w:tc>
          <w:tcPr>
            <w:tcW w:w="28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6E0F28" w:rsidRDefault="006E0F28" w:rsidP="006E0F2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46,999</w:t>
            </w:r>
          </w:p>
        </w:tc>
      </w:tr>
    </w:tbl>
    <w:p w:rsidR="00196036" w:rsidRPr="00635D34" w:rsidRDefault="00196036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C6D9C" w:rsidRDefault="000C6D9C" w:rsidP="000C6D9C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0C6D9C">
        <w:rPr>
          <w:rFonts w:ascii="Angsana New" w:hAnsi="Angsana New" w:hint="cs"/>
          <w:spacing w:val="6"/>
          <w:szCs w:val="30"/>
          <w:cs/>
        </w:rPr>
        <w:t>นอกจากนี้</w:t>
      </w:r>
      <w:r w:rsidR="005F003B">
        <w:rPr>
          <w:rFonts w:ascii="Angsana New" w:hAnsi="Angsana New" w:hint="cs"/>
          <w:spacing w:val="6"/>
          <w:szCs w:val="30"/>
          <w:cs/>
        </w:rPr>
        <w:t xml:space="preserve"> </w:t>
      </w:r>
      <w:r w:rsidRPr="000C6D9C">
        <w:rPr>
          <w:rFonts w:ascii="Angsana New" w:hAnsi="Angsana New"/>
          <w:spacing w:val="6"/>
          <w:szCs w:val="30"/>
          <w:cs/>
        </w:rPr>
        <w:t>บริษัทได้จัดประเภทรายการบัญชีบางรายการในงบ</w:t>
      </w:r>
      <w:r>
        <w:rPr>
          <w:rFonts w:ascii="Angsana New" w:hAnsi="Angsana New" w:hint="cs"/>
          <w:spacing w:val="6"/>
          <w:szCs w:val="30"/>
          <w:cs/>
        </w:rPr>
        <w:t>ฐานะการเงิน</w:t>
      </w:r>
      <w:r w:rsidRPr="000C6D9C">
        <w:rPr>
          <w:rFonts w:ascii="Angsana New" w:hAnsi="Angsana New"/>
          <w:spacing w:val="6"/>
          <w:szCs w:val="30"/>
          <w:cs/>
        </w:rPr>
        <w:t>รวม</w:t>
      </w:r>
      <w:r>
        <w:rPr>
          <w:rFonts w:ascii="Angsana New" w:hAnsi="Angsana New" w:hint="cs"/>
          <w:spacing w:val="6"/>
          <w:szCs w:val="30"/>
          <w:cs/>
        </w:rPr>
        <w:t xml:space="preserve"> ณ </w:t>
      </w:r>
      <w:r w:rsidRPr="0003679A">
        <w:rPr>
          <w:rFonts w:ascii="Angsana New" w:hAnsi="Angsana New"/>
          <w:spacing w:val="6"/>
          <w:szCs w:val="30"/>
          <w:cs/>
        </w:rPr>
        <w:t xml:space="preserve">วันที่ </w:t>
      </w:r>
      <w:r w:rsidRPr="0003679A">
        <w:rPr>
          <w:rFonts w:ascii="Angsana New" w:hAnsi="Angsana New"/>
          <w:spacing w:val="6"/>
          <w:szCs w:val="30"/>
        </w:rPr>
        <w:t xml:space="preserve">31 </w:t>
      </w:r>
      <w:r>
        <w:rPr>
          <w:rFonts w:ascii="Angsana New" w:hAnsi="Angsana New" w:hint="cs"/>
          <w:spacing w:val="6"/>
          <w:szCs w:val="30"/>
          <w:cs/>
        </w:rPr>
        <w:t>ธันว</w:t>
      </w:r>
      <w:r w:rsidRPr="0003679A">
        <w:rPr>
          <w:rFonts w:ascii="Angsana New" w:hAnsi="Angsana New" w:hint="cs"/>
          <w:spacing w:val="6"/>
          <w:szCs w:val="30"/>
          <w:cs/>
        </w:rPr>
        <w:t xml:space="preserve">าคม </w:t>
      </w:r>
      <w:r w:rsidRPr="0003679A">
        <w:rPr>
          <w:rFonts w:ascii="Angsana New" w:hAnsi="Angsana New"/>
          <w:spacing w:val="6"/>
          <w:szCs w:val="30"/>
        </w:rPr>
        <w:t>2567</w:t>
      </w:r>
      <w:r w:rsidRPr="0003679A">
        <w:rPr>
          <w:rFonts w:ascii="Angsana New" w:hAnsi="Angsana New" w:hint="cs"/>
          <w:spacing w:val="6"/>
          <w:szCs w:val="30"/>
          <w:cs/>
        </w:rPr>
        <w:t xml:space="preserve"> ใหม่ เพื่อให้สอดคล้องกับการแสดงรายการในงบ</w:t>
      </w:r>
      <w:r>
        <w:rPr>
          <w:rFonts w:ascii="Angsana New" w:hAnsi="Angsana New" w:hint="cs"/>
          <w:spacing w:val="6"/>
          <w:szCs w:val="30"/>
          <w:cs/>
        </w:rPr>
        <w:t>ฐานะการเงิน</w:t>
      </w:r>
      <w:r w:rsidRPr="0003679A">
        <w:rPr>
          <w:rFonts w:ascii="Angsana New" w:hAnsi="Angsana New" w:hint="cs"/>
          <w:spacing w:val="4"/>
          <w:szCs w:val="30"/>
          <w:cs/>
        </w:rPr>
        <w:t>รวม</w:t>
      </w:r>
      <w:r>
        <w:rPr>
          <w:rFonts w:ascii="Angsana New" w:hAnsi="Angsana New" w:hint="cs"/>
          <w:spacing w:val="4"/>
          <w:szCs w:val="30"/>
          <w:cs/>
        </w:rPr>
        <w:t xml:space="preserve"> ณ </w:t>
      </w:r>
      <w:r w:rsidRPr="0003679A">
        <w:rPr>
          <w:rFonts w:ascii="Angsana New" w:hAnsi="Angsana New" w:hint="cs"/>
          <w:spacing w:val="4"/>
          <w:szCs w:val="30"/>
          <w:cs/>
        </w:rPr>
        <w:t>วันที่</w:t>
      </w:r>
      <w:r w:rsidRPr="0003679A">
        <w:rPr>
          <w:rFonts w:ascii="Angsana New" w:hAnsi="Angsana New"/>
          <w:spacing w:val="4"/>
          <w:szCs w:val="30"/>
        </w:rPr>
        <w:t xml:space="preserve"> 31 </w:t>
      </w:r>
      <w:r w:rsidRPr="0003679A">
        <w:rPr>
          <w:rFonts w:ascii="Angsana New" w:hAnsi="Angsana New" w:hint="cs"/>
          <w:spacing w:val="4"/>
          <w:szCs w:val="30"/>
          <w:cs/>
        </w:rPr>
        <w:t xml:space="preserve">มีนาคม </w:t>
      </w:r>
      <w:r w:rsidRPr="0003679A">
        <w:rPr>
          <w:rFonts w:ascii="Angsana New" w:hAnsi="Angsana New"/>
          <w:spacing w:val="4"/>
          <w:szCs w:val="30"/>
        </w:rPr>
        <w:t>2568</w:t>
      </w:r>
      <w:r w:rsidRPr="0003679A">
        <w:rPr>
          <w:rFonts w:ascii="Angsana New" w:hAnsi="Angsana New" w:hint="cs"/>
          <w:spacing w:val="4"/>
          <w:szCs w:val="30"/>
          <w:cs/>
        </w:rPr>
        <w:t xml:space="preserve"> โดยไม่มี</w:t>
      </w:r>
      <w:r>
        <w:rPr>
          <w:rFonts w:ascii="Angsana New" w:hAnsi="Angsana New" w:hint="cs"/>
          <w:szCs w:val="30"/>
          <w:cs/>
        </w:rPr>
        <w:t>ผลกระทบต่อส่วนของผู้ถือหุ้น การจัดประเภทรายการบัญชีใหม่มีดังต่อไปนี้</w:t>
      </w:r>
    </w:p>
    <w:p w:rsidR="000C6D9C" w:rsidRPr="00635D34" w:rsidRDefault="000C6D9C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21" w:type="dxa"/>
        <w:tblInd w:w="108" w:type="dxa"/>
        <w:tblLayout w:type="fixed"/>
        <w:tblLook w:val="04A0"/>
      </w:tblPr>
      <w:tblGrid>
        <w:gridCol w:w="4438"/>
        <w:gridCol w:w="1497"/>
        <w:gridCol w:w="238"/>
        <w:gridCol w:w="1512"/>
        <w:gridCol w:w="238"/>
        <w:gridCol w:w="1498"/>
      </w:tblGrid>
      <w:tr w:rsidR="000C6D9C" w:rsidRPr="00635D34" w:rsidTr="00635D34">
        <w:tc>
          <w:tcPr>
            <w:tcW w:w="4438" w:type="dxa"/>
            <w:vAlign w:val="bottom"/>
          </w:tcPr>
          <w:p w:rsidR="000C6D9C" w:rsidRPr="00635D34" w:rsidRDefault="000C6D9C" w:rsidP="000C6D9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983" w:type="dxa"/>
            <w:gridSpan w:val="5"/>
            <w:tcBorders>
              <w:left w:val="nil"/>
              <w:bottom w:val="nil"/>
              <w:right w:val="nil"/>
            </w:tcBorders>
            <w:hideMark/>
          </w:tcPr>
          <w:p w:rsidR="000C6D9C" w:rsidRPr="00635D34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  <w:r w:rsidRPr="00635D3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(</w:t>
            </w:r>
            <w:r w:rsidRPr="00635D34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  <w:r w:rsidRPr="00635D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C6D9C" w:rsidRPr="00635D34" w:rsidTr="00635D34">
        <w:tc>
          <w:tcPr>
            <w:tcW w:w="4438" w:type="dxa"/>
            <w:vAlign w:val="bottom"/>
          </w:tcPr>
          <w:p w:rsidR="000C6D9C" w:rsidRPr="00635D34" w:rsidRDefault="000C6D9C" w:rsidP="000C6D9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6D9C" w:rsidRPr="00635D34" w:rsidRDefault="000C6D9C" w:rsidP="000C6D9C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D9C" w:rsidRPr="00635D34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6D9C" w:rsidRPr="00635D34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D9C" w:rsidRPr="00635D34" w:rsidRDefault="000C6D9C" w:rsidP="000C6D9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6D9C" w:rsidRPr="00635D34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0C6D9C" w:rsidRPr="00635D34" w:rsidTr="00635D34">
        <w:tc>
          <w:tcPr>
            <w:tcW w:w="4438" w:type="dxa"/>
            <w:vAlign w:val="bottom"/>
          </w:tcPr>
          <w:p w:rsidR="000C6D9C" w:rsidRPr="00635D34" w:rsidRDefault="000C6D9C" w:rsidP="000C6D9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6D9C" w:rsidRPr="00635D34" w:rsidRDefault="000C6D9C" w:rsidP="000C6D9C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:rsidR="000C6D9C" w:rsidRPr="00635D34" w:rsidRDefault="000C6D9C" w:rsidP="000C6D9C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6D9C" w:rsidRPr="00635D34" w:rsidRDefault="00635D34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</w:t>
            </w:r>
            <w:r w:rsidR="000C6D9C"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ใหม่</w:t>
            </w:r>
          </w:p>
        </w:tc>
        <w:tc>
          <w:tcPr>
            <w:tcW w:w="238" w:type="dxa"/>
          </w:tcPr>
          <w:p w:rsidR="000C6D9C" w:rsidRPr="00635D34" w:rsidRDefault="000C6D9C" w:rsidP="000C6D9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6D9C" w:rsidRPr="00635D34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0C6D9C" w:rsidRPr="00635D34" w:rsidTr="00635D34">
        <w:tc>
          <w:tcPr>
            <w:tcW w:w="4438" w:type="dxa"/>
            <w:vAlign w:val="bottom"/>
          </w:tcPr>
          <w:p w:rsidR="000C6D9C" w:rsidRPr="00635D34" w:rsidRDefault="000C6D9C" w:rsidP="000C6D9C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35D34">
              <w:rPr>
                <w:rFonts w:ascii="Angsana New" w:hAnsi="Angsana New" w:hint="cs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497" w:type="dxa"/>
          </w:tcPr>
          <w:p w:rsidR="000C6D9C" w:rsidRPr="00635D34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281,680</w:t>
            </w:r>
          </w:p>
        </w:tc>
        <w:tc>
          <w:tcPr>
            <w:tcW w:w="238" w:type="dxa"/>
          </w:tcPr>
          <w:p w:rsidR="000C6D9C" w:rsidRPr="00635D34" w:rsidRDefault="000C6D9C" w:rsidP="000C6D9C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</w:tcPr>
          <w:p w:rsidR="000C6D9C" w:rsidRPr="00635D34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100,435</w:t>
            </w:r>
          </w:p>
        </w:tc>
        <w:tc>
          <w:tcPr>
            <w:tcW w:w="238" w:type="dxa"/>
          </w:tcPr>
          <w:p w:rsidR="000C6D9C" w:rsidRPr="00635D34" w:rsidRDefault="000C6D9C" w:rsidP="00635D34">
            <w:pPr>
              <w:pStyle w:val="ASSETS"/>
              <w:ind w:right="269"/>
              <w:jc w:val="right"/>
              <w:rPr>
                <w:rFonts w:ascii="Angsana New" w:hAnsi="Angsana New"/>
                <w:b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vAlign w:val="bottom"/>
          </w:tcPr>
          <w:p w:rsidR="000C6D9C" w:rsidRPr="00635D34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382,115</w:t>
            </w:r>
          </w:p>
        </w:tc>
      </w:tr>
      <w:tr w:rsidR="000C6D9C" w:rsidRPr="00635D34" w:rsidTr="00635D34">
        <w:tc>
          <w:tcPr>
            <w:tcW w:w="4438" w:type="dxa"/>
            <w:vAlign w:val="bottom"/>
          </w:tcPr>
          <w:p w:rsidR="000C6D9C" w:rsidRPr="00312A18" w:rsidRDefault="00312A18" w:rsidP="00312A18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497" w:type="dxa"/>
          </w:tcPr>
          <w:p w:rsidR="000C6D9C" w:rsidRPr="00635D34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1,393,017</w:t>
            </w:r>
          </w:p>
        </w:tc>
        <w:tc>
          <w:tcPr>
            <w:tcW w:w="238" w:type="dxa"/>
          </w:tcPr>
          <w:p w:rsidR="000C6D9C" w:rsidRPr="00635D34" w:rsidRDefault="000C6D9C" w:rsidP="000C6D9C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</w:tcPr>
          <w:p w:rsidR="000C6D9C" w:rsidRPr="00635D34" w:rsidRDefault="00635D34" w:rsidP="00635D34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21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(100,435)</w:t>
            </w:r>
          </w:p>
        </w:tc>
        <w:tc>
          <w:tcPr>
            <w:tcW w:w="238" w:type="dxa"/>
          </w:tcPr>
          <w:p w:rsidR="000C6D9C" w:rsidRPr="00635D34" w:rsidRDefault="000C6D9C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vAlign w:val="bottom"/>
          </w:tcPr>
          <w:p w:rsidR="000C6D9C" w:rsidRPr="00635D34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1,292,582</w:t>
            </w:r>
          </w:p>
        </w:tc>
      </w:tr>
    </w:tbl>
    <w:p w:rsidR="000C6D9C" w:rsidRDefault="000C6D9C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5D34" w:rsidRPr="00635D34" w:rsidRDefault="00635D34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B0547" w:rsidRDefault="00DB0547" w:rsidP="00DB0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196036">
        <w:rPr>
          <w:rFonts w:ascii="Angsana New" w:hAnsi="Angsana New" w:hint="cs"/>
          <w:b/>
          <w:bCs/>
          <w:sz w:val="30"/>
          <w:szCs w:val="30"/>
          <w:cs/>
        </w:rPr>
        <w:t>9</w:t>
      </w:r>
      <w:r>
        <w:rPr>
          <w:rFonts w:ascii="Angsana New" w:hAnsi="Angsana New" w:hint="cs"/>
          <w:b/>
          <w:bCs/>
          <w:sz w:val="30"/>
          <w:szCs w:val="30"/>
          <w:cs/>
        </w:rPr>
        <w:t>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B0547" w:rsidRPr="00635D34" w:rsidRDefault="00DB0547" w:rsidP="00DB0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1B4FD2" w:rsidRPr="001B4FD2" w:rsidRDefault="001B4FD2" w:rsidP="00F57EF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B4FD2">
        <w:rPr>
          <w:rFonts w:ascii="Angsana New" w:hAnsi="Angsana New"/>
          <w:sz w:val="30"/>
          <w:szCs w:val="30"/>
          <w:cs/>
        </w:rPr>
        <w:t>ในที่ประชุม</w:t>
      </w:r>
      <w:r w:rsidRPr="001B4FD2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1B4FD2">
        <w:rPr>
          <w:rFonts w:ascii="Angsana New" w:hAnsi="Angsana New" w:hint="cs"/>
          <w:sz w:val="30"/>
          <w:szCs w:val="30"/>
        </w:rPr>
        <w:t>256</w:t>
      </w:r>
      <w:r w:rsidRPr="001B4FD2">
        <w:rPr>
          <w:rFonts w:ascii="Angsana New" w:hAnsi="Angsana New"/>
          <w:sz w:val="30"/>
          <w:szCs w:val="30"/>
        </w:rPr>
        <w:t>8</w:t>
      </w:r>
      <w:r w:rsidRPr="001B4FD2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1B4FD2">
        <w:rPr>
          <w:rFonts w:ascii="Angsana New" w:hAnsi="Angsana New"/>
          <w:sz w:val="30"/>
          <w:szCs w:val="30"/>
        </w:rPr>
        <w:t>28</w:t>
      </w:r>
      <w:r w:rsidRPr="001B4FD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1B4FD2">
        <w:rPr>
          <w:rFonts w:ascii="Angsana New" w:hAnsi="Angsana New"/>
          <w:sz w:val="30"/>
          <w:szCs w:val="30"/>
        </w:rPr>
        <w:t>2568</w:t>
      </w:r>
      <w:r w:rsidRPr="001B4FD2">
        <w:rPr>
          <w:rFonts w:ascii="Angsana New" w:hAnsi="Angsana New"/>
          <w:sz w:val="30"/>
          <w:szCs w:val="30"/>
          <w:cs/>
        </w:rPr>
        <w:t xml:space="preserve"> </w:t>
      </w:r>
      <w:r w:rsidRPr="001B4FD2">
        <w:rPr>
          <w:rFonts w:ascii="Angsana New" w:hAnsi="Angsana New" w:hint="cs"/>
          <w:sz w:val="30"/>
          <w:szCs w:val="30"/>
          <w:cs/>
        </w:rPr>
        <w:t>ผู้ถือหุ้น</w:t>
      </w:r>
      <w:r w:rsidRPr="001B4FD2">
        <w:rPr>
          <w:rFonts w:ascii="Angsana New" w:hAnsi="Angsana New"/>
          <w:sz w:val="30"/>
          <w:szCs w:val="30"/>
          <w:cs/>
        </w:rPr>
        <w:t>ได้</w:t>
      </w:r>
      <w:r w:rsidRPr="001B4FD2">
        <w:rPr>
          <w:rFonts w:ascii="Angsana New" w:hAnsi="Angsana New" w:hint="cs"/>
          <w:sz w:val="30"/>
          <w:szCs w:val="30"/>
          <w:cs/>
        </w:rPr>
        <w:t>มีมติอนุมัติ</w:t>
      </w:r>
      <w:r w:rsidRPr="001B4FD2">
        <w:rPr>
          <w:rFonts w:ascii="Angsana New" w:hAnsi="Angsana New"/>
          <w:sz w:val="30"/>
          <w:szCs w:val="30"/>
          <w:cs/>
        </w:rPr>
        <w:t xml:space="preserve">จ่ายเงินปันผลประจำปี </w:t>
      </w:r>
      <w:r w:rsidRPr="001B4FD2">
        <w:rPr>
          <w:rFonts w:ascii="Angsana New" w:hAnsi="Angsana New"/>
          <w:sz w:val="30"/>
          <w:szCs w:val="30"/>
        </w:rPr>
        <w:t>2567</w:t>
      </w:r>
      <w:r w:rsidRPr="001B4FD2">
        <w:rPr>
          <w:rFonts w:ascii="Angsana New" w:hAnsi="Angsana New"/>
          <w:sz w:val="30"/>
          <w:szCs w:val="30"/>
          <w:cs/>
        </w:rPr>
        <w:t xml:space="preserve"> </w:t>
      </w:r>
      <w:r w:rsidRPr="00326EFF">
        <w:rPr>
          <w:rFonts w:ascii="Angsana New" w:hAnsi="Angsana New"/>
          <w:sz w:val="30"/>
          <w:szCs w:val="30"/>
          <w:cs/>
        </w:rPr>
        <w:t>ในอัตรา</w:t>
      </w:r>
      <w:r w:rsidRPr="00326EFF">
        <w:rPr>
          <w:rFonts w:ascii="Angsana New" w:hAnsi="Angsana New" w:hint="cs"/>
          <w:sz w:val="30"/>
          <w:szCs w:val="30"/>
          <w:cs/>
        </w:rPr>
        <w:t>หุ้นละ</w:t>
      </w:r>
      <w:r w:rsidRPr="00326EFF">
        <w:rPr>
          <w:rFonts w:ascii="Angsana New" w:hAnsi="Angsana New"/>
          <w:sz w:val="30"/>
          <w:szCs w:val="30"/>
          <w:cs/>
        </w:rPr>
        <w:t xml:space="preserve"> </w:t>
      </w:r>
      <w:r w:rsidRPr="00326EFF">
        <w:rPr>
          <w:rFonts w:ascii="Angsana New" w:hAnsi="Angsana New"/>
          <w:sz w:val="30"/>
          <w:szCs w:val="30"/>
        </w:rPr>
        <w:t>0</w:t>
      </w:r>
      <w:r w:rsidRPr="00326EFF">
        <w:rPr>
          <w:rFonts w:ascii="Angsana New" w:hAnsi="Angsana New"/>
          <w:sz w:val="30"/>
          <w:szCs w:val="30"/>
          <w:cs/>
        </w:rPr>
        <w:t>.</w:t>
      </w:r>
      <w:r w:rsidRPr="00326EFF">
        <w:rPr>
          <w:rFonts w:ascii="Angsana New" w:hAnsi="Angsana New" w:hint="cs"/>
          <w:sz w:val="30"/>
          <w:szCs w:val="30"/>
        </w:rPr>
        <w:t>0</w:t>
      </w:r>
      <w:r w:rsidRPr="00326EFF">
        <w:rPr>
          <w:rFonts w:ascii="Angsana New" w:hAnsi="Angsana New"/>
          <w:sz w:val="30"/>
          <w:szCs w:val="30"/>
        </w:rPr>
        <w:t>1</w:t>
      </w:r>
      <w:r w:rsidRPr="00326EFF">
        <w:rPr>
          <w:rFonts w:ascii="Angsana New" w:hAnsi="Angsana New" w:hint="cs"/>
          <w:sz w:val="30"/>
          <w:szCs w:val="30"/>
          <w:cs/>
        </w:rPr>
        <w:t xml:space="preserve"> </w:t>
      </w:r>
      <w:r w:rsidRPr="00326EFF">
        <w:rPr>
          <w:rFonts w:ascii="Angsana New" w:hAnsi="Angsana New"/>
          <w:sz w:val="30"/>
          <w:szCs w:val="30"/>
          <w:cs/>
        </w:rPr>
        <w:t xml:space="preserve">บาทเป็นจำนวนเงินรวม </w:t>
      </w:r>
      <w:r w:rsidRPr="00326EFF">
        <w:rPr>
          <w:rFonts w:ascii="Angsana New" w:hAnsi="Angsana New"/>
          <w:sz w:val="30"/>
          <w:szCs w:val="30"/>
        </w:rPr>
        <w:t>27,680</w:t>
      </w:r>
      <w:r w:rsidRPr="00326EFF">
        <w:rPr>
          <w:rFonts w:ascii="Angsana New" w:hAnsi="Angsana New" w:hint="cs"/>
          <w:sz w:val="30"/>
          <w:szCs w:val="30"/>
        </w:rPr>
        <w:t>,</w:t>
      </w:r>
      <w:r w:rsidRPr="00326EFF">
        <w:rPr>
          <w:rFonts w:ascii="Angsana New" w:hAnsi="Angsana New"/>
          <w:sz w:val="30"/>
          <w:szCs w:val="30"/>
        </w:rPr>
        <w:t>301.81</w:t>
      </w:r>
      <w:r w:rsidRPr="00326EFF">
        <w:rPr>
          <w:rFonts w:ascii="Angsana New" w:hAnsi="Angsana New" w:hint="cs"/>
          <w:sz w:val="30"/>
          <w:szCs w:val="30"/>
          <w:cs/>
        </w:rPr>
        <w:t xml:space="preserve"> </w:t>
      </w:r>
      <w:r w:rsidRPr="00326EFF">
        <w:rPr>
          <w:rFonts w:ascii="Angsana New" w:hAnsi="Angsana New"/>
          <w:sz w:val="30"/>
          <w:szCs w:val="30"/>
          <w:cs/>
        </w:rPr>
        <w:t>บาท</w:t>
      </w:r>
      <w:r w:rsidRPr="00326EFF">
        <w:rPr>
          <w:rFonts w:ascii="Angsana New" w:hAnsi="Angsana New" w:hint="cs"/>
          <w:sz w:val="30"/>
          <w:szCs w:val="30"/>
          <w:cs/>
        </w:rPr>
        <w:t>โดยกำหนดจ่ายเงินปันผล</w:t>
      </w:r>
      <w:r w:rsidRPr="00326EFF">
        <w:rPr>
          <w:rFonts w:ascii="Angsana New" w:hAnsi="Angsana New"/>
          <w:sz w:val="30"/>
          <w:szCs w:val="30"/>
          <w:cs/>
        </w:rPr>
        <w:t>ให้</w:t>
      </w:r>
      <w:r w:rsidRPr="00326EFF">
        <w:rPr>
          <w:rFonts w:ascii="Angsana New" w:hAnsi="Angsana New" w:hint="cs"/>
          <w:sz w:val="30"/>
          <w:szCs w:val="30"/>
          <w:cs/>
        </w:rPr>
        <w:t>แก่</w:t>
      </w:r>
      <w:r w:rsidRPr="00326EFF">
        <w:rPr>
          <w:rFonts w:ascii="Angsana New" w:hAnsi="Angsana New"/>
          <w:sz w:val="30"/>
          <w:szCs w:val="30"/>
          <w:cs/>
        </w:rPr>
        <w:t>ผู้ถือหุ้นในวันที่</w:t>
      </w:r>
      <w:r w:rsidRPr="00326EFF">
        <w:rPr>
          <w:rFonts w:ascii="Angsana New" w:hAnsi="Angsana New" w:hint="cs"/>
          <w:sz w:val="30"/>
          <w:szCs w:val="30"/>
          <w:cs/>
        </w:rPr>
        <w:t xml:space="preserve"> </w:t>
      </w:r>
      <w:r w:rsidRPr="00326EFF">
        <w:rPr>
          <w:rFonts w:ascii="Angsana New" w:hAnsi="Angsana New"/>
          <w:sz w:val="30"/>
          <w:szCs w:val="30"/>
        </w:rPr>
        <w:t>2</w:t>
      </w:r>
      <w:r w:rsidR="00326EFF" w:rsidRPr="00326EFF">
        <w:rPr>
          <w:rFonts w:ascii="Angsana New" w:hAnsi="Angsana New"/>
          <w:sz w:val="30"/>
          <w:szCs w:val="30"/>
        </w:rPr>
        <w:t>8</w:t>
      </w:r>
      <w:r w:rsidRPr="00326EFF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326EFF">
        <w:rPr>
          <w:rFonts w:ascii="Angsana New" w:hAnsi="Angsana New"/>
          <w:sz w:val="30"/>
          <w:szCs w:val="30"/>
        </w:rPr>
        <w:t>2568</w:t>
      </w:r>
    </w:p>
    <w:p w:rsidR="001B4FD2" w:rsidRPr="00635D34" w:rsidRDefault="001B4FD2" w:rsidP="001B4FD2">
      <w:pPr>
        <w:pStyle w:val="ListParagraph"/>
        <w:rPr>
          <w:rFonts w:ascii="Angsana New" w:hAnsi="Angsana New"/>
          <w:sz w:val="30"/>
          <w:szCs w:val="30"/>
          <w:highlight w:val="yellow"/>
          <w:cs/>
        </w:rPr>
      </w:pPr>
    </w:p>
    <w:p w:rsidR="00774FC2" w:rsidRDefault="001B4FD2" w:rsidP="00774FC2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41C80">
        <w:rPr>
          <w:rFonts w:ascii="Angsana New" w:hAnsi="Angsana New" w:hint="cs"/>
          <w:spacing w:val="4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326EFF" w:rsidRPr="00E41C80">
        <w:rPr>
          <w:rFonts w:ascii="Angsana New" w:hAnsi="Angsana New"/>
          <w:spacing w:val="4"/>
          <w:sz w:val="30"/>
          <w:szCs w:val="30"/>
        </w:rPr>
        <w:t>13</w:t>
      </w:r>
      <w:r w:rsidRPr="00E41C80">
        <w:rPr>
          <w:rFonts w:ascii="Angsana New" w:hAnsi="Angsana New"/>
          <w:spacing w:val="4"/>
          <w:sz w:val="30"/>
          <w:szCs w:val="30"/>
        </w:rPr>
        <w:t xml:space="preserve"> </w:t>
      </w:r>
      <w:r w:rsidRPr="00E41C80">
        <w:rPr>
          <w:rFonts w:ascii="Angsana New" w:hAnsi="Angsana New" w:hint="cs"/>
          <w:spacing w:val="4"/>
          <w:sz w:val="30"/>
          <w:szCs w:val="30"/>
          <w:cs/>
        </w:rPr>
        <w:t xml:space="preserve">พฤษภาคม </w:t>
      </w:r>
      <w:r w:rsidRPr="00E41C80">
        <w:rPr>
          <w:rFonts w:ascii="Angsana New" w:hAnsi="Angsana New"/>
          <w:spacing w:val="4"/>
          <w:sz w:val="30"/>
          <w:szCs w:val="30"/>
        </w:rPr>
        <w:t xml:space="preserve">2568 </w:t>
      </w:r>
      <w:r w:rsidRPr="00E41C80">
        <w:rPr>
          <w:rFonts w:ascii="Angsana New" w:hAnsi="Angsana New" w:hint="cs"/>
          <w:spacing w:val="4"/>
          <w:sz w:val="30"/>
          <w:szCs w:val="30"/>
          <w:cs/>
        </w:rPr>
        <w:t>คณะกรรมการบริษัทได้มีมติ</w:t>
      </w:r>
      <w:r w:rsidR="00215E42">
        <w:rPr>
          <w:rFonts w:ascii="Angsana New" w:hAnsi="Angsana New" w:hint="cs"/>
          <w:spacing w:val="4"/>
          <w:sz w:val="30"/>
          <w:szCs w:val="30"/>
          <w:cs/>
        </w:rPr>
        <w:t>เกี่ยวกับรายการระหว่างกันที่สำคัญ</w:t>
      </w:r>
      <w:r w:rsidR="00774FC2">
        <w:rPr>
          <w:rFonts w:ascii="Angsana New" w:hAnsi="Angsana New" w:hint="cs"/>
          <w:spacing w:val="-6"/>
          <w:sz w:val="30"/>
          <w:szCs w:val="30"/>
          <w:cs/>
        </w:rPr>
        <w:t>ดังนี้</w:t>
      </w:r>
    </w:p>
    <w:p w:rsidR="00774FC2" w:rsidRPr="0065457C" w:rsidRDefault="00215E42" w:rsidP="00977B1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 w:hanging="434"/>
        <w:jc w:val="thaiDistribute"/>
        <w:rPr>
          <w:rFonts w:ascii="Angsana New" w:hAnsi="Angsana New"/>
          <w:sz w:val="30"/>
          <w:szCs w:val="30"/>
        </w:rPr>
      </w:pPr>
      <w:r w:rsidRPr="0065457C">
        <w:rPr>
          <w:rFonts w:ascii="Angsana New" w:hAnsi="Angsana New" w:hint="cs"/>
          <w:sz w:val="30"/>
          <w:szCs w:val="30"/>
          <w:cs/>
        </w:rPr>
        <w:t>อนุมัติขยายระยะเวลา</w:t>
      </w:r>
      <w:r w:rsidR="00774FC2" w:rsidRPr="0065457C">
        <w:rPr>
          <w:rFonts w:ascii="Angsana New" w:hAnsi="Angsana New" w:hint="cs"/>
          <w:sz w:val="30"/>
          <w:szCs w:val="30"/>
          <w:cs/>
        </w:rPr>
        <w:t>วงเงินกู้ยืมระยะ</w:t>
      </w:r>
      <w:r w:rsidR="005362F8" w:rsidRPr="0065457C">
        <w:rPr>
          <w:rFonts w:ascii="Angsana New" w:hAnsi="Angsana New" w:hint="cs"/>
          <w:sz w:val="30"/>
          <w:szCs w:val="30"/>
          <w:cs/>
        </w:rPr>
        <w:t>สั้น</w:t>
      </w:r>
      <w:r w:rsidR="00774FC2" w:rsidRPr="0065457C">
        <w:rPr>
          <w:rFonts w:ascii="Angsana New" w:hAnsi="Angsana New" w:hint="cs"/>
          <w:sz w:val="30"/>
          <w:szCs w:val="30"/>
          <w:cs/>
        </w:rPr>
        <w:t>ที่</w:t>
      </w:r>
      <w:r w:rsidR="005362F8" w:rsidRPr="0065457C">
        <w:rPr>
          <w:rFonts w:ascii="Angsana New" w:hAnsi="Angsana New" w:hint="cs"/>
          <w:sz w:val="30"/>
          <w:szCs w:val="30"/>
          <w:cs/>
        </w:rPr>
        <w:t>ครบ</w:t>
      </w:r>
      <w:r w:rsidR="00774FC2" w:rsidRPr="0065457C">
        <w:rPr>
          <w:rFonts w:ascii="Angsana New" w:hAnsi="Angsana New" w:hint="cs"/>
          <w:sz w:val="30"/>
          <w:szCs w:val="30"/>
          <w:cs/>
        </w:rPr>
        <w:t>กำหนดชำระ</w:t>
      </w:r>
      <w:r w:rsidR="005362F8" w:rsidRPr="0065457C">
        <w:rPr>
          <w:rFonts w:ascii="Angsana New" w:hAnsi="Angsana New" w:hint="cs"/>
          <w:sz w:val="30"/>
          <w:szCs w:val="30"/>
          <w:cs/>
        </w:rPr>
        <w:t xml:space="preserve"> 1</w:t>
      </w:r>
      <w:r w:rsidR="00774FC2" w:rsidRPr="0065457C">
        <w:rPr>
          <w:rFonts w:ascii="Angsana New" w:hAnsi="Angsana New"/>
          <w:sz w:val="30"/>
          <w:szCs w:val="30"/>
        </w:rPr>
        <w:t xml:space="preserve"> </w:t>
      </w:r>
      <w:r w:rsidR="00774FC2" w:rsidRPr="0065457C">
        <w:rPr>
          <w:rFonts w:ascii="Angsana New" w:hAnsi="Angsana New" w:hint="cs"/>
          <w:sz w:val="30"/>
          <w:szCs w:val="30"/>
          <w:cs/>
        </w:rPr>
        <w:t>ปี</w:t>
      </w:r>
      <w:r w:rsidRPr="0065457C">
        <w:rPr>
          <w:rFonts w:ascii="Angsana New" w:hAnsi="Angsana New" w:hint="cs"/>
          <w:sz w:val="30"/>
          <w:szCs w:val="30"/>
          <w:cs/>
        </w:rPr>
        <w:t>ในรูปแบบ</w:t>
      </w:r>
      <w:r w:rsidR="005362F8" w:rsidRPr="0065457C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Pr="0065457C">
        <w:rPr>
          <w:rFonts w:ascii="Angsana New" w:hAnsi="Angsana New" w:hint="cs"/>
          <w:sz w:val="30"/>
          <w:szCs w:val="30"/>
          <w:cs/>
        </w:rPr>
        <w:t>โดยเริ่มตั้งแต่</w:t>
      </w:r>
      <w:r w:rsidRPr="0065457C">
        <w:rPr>
          <w:rFonts w:ascii="Angsana New" w:hAnsi="Angsana New" w:hint="cs"/>
          <w:spacing w:val="-4"/>
          <w:sz w:val="30"/>
          <w:szCs w:val="30"/>
          <w:cs/>
        </w:rPr>
        <w:t>วันที่ 25 มิถุนายน 2568 ถึง</w:t>
      </w:r>
      <w:r w:rsidR="005362F8" w:rsidRPr="0065457C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5362F8" w:rsidRPr="0065457C">
        <w:rPr>
          <w:rFonts w:ascii="Angsana New" w:hAnsi="Angsana New"/>
          <w:spacing w:val="-4"/>
          <w:sz w:val="30"/>
          <w:szCs w:val="30"/>
        </w:rPr>
        <w:t>24</w:t>
      </w:r>
      <w:r w:rsidR="005362F8" w:rsidRPr="0065457C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="005362F8" w:rsidRPr="0065457C">
        <w:rPr>
          <w:rFonts w:ascii="Angsana New" w:hAnsi="Angsana New"/>
          <w:spacing w:val="-4"/>
          <w:sz w:val="30"/>
          <w:szCs w:val="30"/>
        </w:rPr>
        <w:t>2569</w:t>
      </w:r>
      <w:r w:rsidR="005362F8" w:rsidRPr="0065457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5457C">
        <w:rPr>
          <w:rFonts w:ascii="Angsana New" w:hAnsi="Angsana New" w:hint="cs"/>
          <w:spacing w:val="-4"/>
          <w:sz w:val="30"/>
          <w:szCs w:val="30"/>
          <w:cs/>
        </w:rPr>
        <w:t xml:space="preserve">ของบริษัท ชลบุรีกันยง จำกัด (บริษัทย่อย) </w:t>
      </w:r>
      <w:r w:rsidR="005362F8" w:rsidRPr="0065457C">
        <w:rPr>
          <w:rFonts w:ascii="Angsana New" w:hAnsi="Angsana New" w:hint="cs"/>
          <w:spacing w:val="-4"/>
          <w:sz w:val="30"/>
          <w:szCs w:val="30"/>
          <w:cs/>
        </w:rPr>
        <w:t>แก่</w:t>
      </w:r>
      <w:r w:rsidR="00E90DA7" w:rsidRPr="0065457C">
        <w:rPr>
          <w:rFonts w:ascii="Angsana New" w:hAnsi="Angsana New" w:hint="cs"/>
          <w:spacing w:val="-4"/>
          <w:sz w:val="30"/>
          <w:szCs w:val="30"/>
          <w:cs/>
        </w:rPr>
        <w:t>บริษัท ทีปกร</w:t>
      </w:r>
      <w:r w:rsidR="00E90DA7" w:rsidRPr="0065457C">
        <w:rPr>
          <w:rFonts w:ascii="Angsana New" w:hAnsi="Angsana New" w:hint="cs"/>
          <w:sz w:val="30"/>
          <w:szCs w:val="30"/>
          <w:cs/>
        </w:rPr>
        <w:t>โฮลดิ้ง จำกัด (</w:t>
      </w:r>
      <w:r w:rsidR="00F27E50" w:rsidRPr="0065457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65457C">
        <w:rPr>
          <w:rFonts w:ascii="Angsana New" w:hAnsi="Angsana New" w:hint="cs"/>
          <w:sz w:val="30"/>
          <w:szCs w:val="30"/>
          <w:cs/>
        </w:rPr>
        <w:t>ราย</w:t>
      </w:r>
      <w:r w:rsidR="00F27E50" w:rsidRPr="0065457C">
        <w:rPr>
          <w:rFonts w:ascii="Angsana New" w:hAnsi="Angsana New" w:hint="cs"/>
          <w:sz w:val="30"/>
          <w:szCs w:val="30"/>
          <w:cs/>
        </w:rPr>
        <w:t>ใหญ่ของบริษัท</w:t>
      </w:r>
      <w:r w:rsidR="00774FC2" w:rsidRPr="0065457C">
        <w:rPr>
          <w:rFonts w:ascii="Angsana New" w:hAnsi="Angsana New"/>
          <w:sz w:val="30"/>
          <w:szCs w:val="30"/>
        </w:rPr>
        <w:t xml:space="preserve">) </w:t>
      </w:r>
      <w:r w:rsidR="00774FC2" w:rsidRPr="0065457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362F8" w:rsidRPr="0065457C">
        <w:rPr>
          <w:rFonts w:ascii="Angsana New" w:hAnsi="Angsana New"/>
          <w:sz w:val="30"/>
          <w:szCs w:val="30"/>
        </w:rPr>
        <w:t>3</w:t>
      </w:r>
      <w:r w:rsidR="00774FC2" w:rsidRPr="0065457C">
        <w:rPr>
          <w:rFonts w:ascii="Angsana New" w:hAnsi="Angsana New"/>
          <w:sz w:val="30"/>
          <w:szCs w:val="30"/>
        </w:rPr>
        <w:t>6</w:t>
      </w:r>
      <w:r w:rsidR="005362F8" w:rsidRPr="0065457C">
        <w:rPr>
          <w:rFonts w:ascii="Angsana New" w:hAnsi="Angsana New"/>
          <w:sz w:val="30"/>
          <w:szCs w:val="30"/>
        </w:rPr>
        <w:t>.5</w:t>
      </w:r>
      <w:r w:rsidR="00774FC2" w:rsidRPr="0065457C">
        <w:rPr>
          <w:rFonts w:ascii="Angsana New" w:hAnsi="Angsana New"/>
          <w:sz w:val="30"/>
          <w:szCs w:val="30"/>
        </w:rPr>
        <w:t xml:space="preserve"> </w:t>
      </w:r>
      <w:r w:rsidR="00774FC2" w:rsidRPr="0065457C">
        <w:rPr>
          <w:rFonts w:ascii="Angsana New" w:hAnsi="Angsana New" w:hint="cs"/>
          <w:sz w:val="30"/>
          <w:szCs w:val="30"/>
          <w:cs/>
        </w:rPr>
        <w:t xml:space="preserve">ล้านบาทโดยมีอัตราดอกเบี้ยร้อยละ </w:t>
      </w:r>
      <w:r w:rsidR="00774FC2" w:rsidRPr="0065457C">
        <w:rPr>
          <w:rFonts w:ascii="Angsana New" w:hAnsi="Angsana New"/>
          <w:sz w:val="30"/>
          <w:szCs w:val="30"/>
        </w:rPr>
        <w:t>5</w:t>
      </w:r>
      <w:r w:rsidR="005362F8" w:rsidRPr="0065457C">
        <w:rPr>
          <w:rFonts w:ascii="Angsana New" w:hAnsi="Angsana New"/>
          <w:sz w:val="30"/>
          <w:szCs w:val="30"/>
        </w:rPr>
        <w:t>.</w:t>
      </w:r>
      <w:r w:rsidR="000755E0">
        <w:rPr>
          <w:rFonts w:ascii="Angsana New" w:hAnsi="Angsana New"/>
          <w:sz w:val="30"/>
          <w:szCs w:val="30"/>
        </w:rPr>
        <w:t>0</w:t>
      </w:r>
      <w:r w:rsidR="00774FC2" w:rsidRPr="0065457C">
        <w:rPr>
          <w:rFonts w:ascii="Angsana New" w:hAnsi="Angsana New"/>
          <w:sz w:val="30"/>
          <w:szCs w:val="30"/>
        </w:rPr>
        <w:t xml:space="preserve"> </w:t>
      </w:r>
      <w:r w:rsidR="00774FC2" w:rsidRPr="0065457C">
        <w:rPr>
          <w:rFonts w:ascii="Angsana New" w:hAnsi="Angsana New" w:hint="cs"/>
          <w:sz w:val="30"/>
          <w:szCs w:val="30"/>
          <w:cs/>
        </w:rPr>
        <w:t>ต่อปีซึ่งครบกำหนดชำระเป็นรายเดือน</w:t>
      </w:r>
    </w:p>
    <w:p w:rsidR="005362F8" w:rsidRPr="00536A42" w:rsidRDefault="00DA1127" w:rsidP="00977B1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 w:hanging="434"/>
        <w:jc w:val="thaiDistribute"/>
        <w:rPr>
          <w:rFonts w:ascii="Angsana New" w:hAnsi="Angsana New"/>
          <w:spacing w:val="-2"/>
          <w:sz w:val="30"/>
          <w:szCs w:val="30"/>
        </w:rPr>
      </w:pPr>
      <w:r w:rsidRPr="00536A42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="00215E42" w:rsidRPr="00536A42">
        <w:rPr>
          <w:rFonts w:ascii="Angsana New" w:hAnsi="Angsana New" w:hint="cs"/>
          <w:spacing w:val="-2"/>
          <w:sz w:val="30"/>
          <w:szCs w:val="30"/>
          <w:cs/>
        </w:rPr>
        <w:t>สัตยาบันรับ</w:t>
      </w:r>
      <w:r w:rsidR="005362F8" w:rsidRPr="00536A42">
        <w:rPr>
          <w:rFonts w:ascii="Angsana New" w:hAnsi="Angsana New" w:hint="cs"/>
          <w:spacing w:val="-2"/>
          <w:sz w:val="30"/>
          <w:szCs w:val="30"/>
          <w:cs/>
        </w:rPr>
        <w:t>วงเงินกู้ยืมระยะยาวที่ไม่มีหลักประกันและครบกำหนดชำระเมื่อทวงถามแต่ไม่เกินระยะเวลา</w:t>
      </w:r>
      <w:r w:rsidR="005362F8" w:rsidRPr="00536A42">
        <w:rPr>
          <w:rFonts w:ascii="Angsana New" w:hAnsi="Angsana New"/>
          <w:spacing w:val="-2"/>
          <w:sz w:val="30"/>
          <w:szCs w:val="30"/>
        </w:rPr>
        <w:t xml:space="preserve"> 3 </w:t>
      </w:r>
      <w:r w:rsidR="005362F8" w:rsidRPr="00536A42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215E42" w:rsidRPr="00536A42">
        <w:rPr>
          <w:rFonts w:ascii="Angsana New" w:hAnsi="Angsana New" w:hint="cs"/>
          <w:spacing w:val="-2"/>
          <w:sz w:val="30"/>
          <w:szCs w:val="30"/>
          <w:cs/>
        </w:rPr>
        <w:t xml:space="preserve">จากบริษัท </w:t>
      </w:r>
      <w:r w:rsidR="00215E42" w:rsidRPr="00536A42">
        <w:rPr>
          <w:rFonts w:ascii="Angsana New" w:hAnsi="Angsana New"/>
          <w:b/>
          <w:spacing w:val="-2"/>
          <w:sz w:val="30"/>
          <w:szCs w:val="30"/>
          <w:cs/>
        </w:rPr>
        <w:t>สมาร์ทคอนกรีต จำกัด</w:t>
      </w:r>
      <w:r w:rsidR="00215E42" w:rsidRPr="00536A42">
        <w:rPr>
          <w:rFonts w:ascii="Angsana New" w:hAnsi="Angsana New" w:hint="cs"/>
          <w:spacing w:val="-2"/>
          <w:sz w:val="30"/>
          <w:szCs w:val="30"/>
          <w:cs/>
        </w:rPr>
        <w:t xml:space="preserve"> (มหาชน) (บริษัทย่อย) </w:t>
      </w:r>
      <w:r w:rsidR="005362F8" w:rsidRPr="00536A42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5362F8" w:rsidRPr="00536A42">
        <w:rPr>
          <w:rFonts w:ascii="Angsana New" w:hAnsi="Angsana New"/>
          <w:spacing w:val="-2"/>
          <w:sz w:val="30"/>
          <w:szCs w:val="30"/>
        </w:rPr>
        <w:t xml:space="preserve">16 </w:t>
      </w:r>
      <w:r w:rsidR="005362F8" w:rsidRPr="00536A42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ล้านบาทโดยมีอัตราดอกเบี้ยร้อยละ </w:t>
      </w:r>
      <w:r w:rsidR="005362F8" w:rsidRPr="00536A42">
        <w:rPr>
          <w:rFonts w:ascii="Angsana New" w:hAnsi="Angsana New"/>
          <w:spacing w:val="-2"/>
          <w:sz w:val="30"/>
          <w:szCs w:val="30"/>
        </w:rPr>
        <w:t xml:space="preserve">3.5 </w:t>
      </w:r>
      <w:r w:rsidR="005362F8" w:rsidRPr="00536A42">
        <w:rPr>
          <w:rFonts w:ascii="Angsana New" w:hAnsi="Angsana New" w:hint="cs"/>
          <w:spacing w:val="-2"/>
          <w:sz w:val="30"/>
          <w:szCs w:val="30"/>
          <w:cs/>
        </w:rPr>
        <w:t>ต่อปีซึ่งครบกำหนดชำระเป็นรายเดือน</w:t>
      </w:r>
    </w:p>
    <w:p w:rsidR="005362F8" w:rsidRPr="00D85E0D" w:rsidRDefault="00215E42" w:rsidP="00977B1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 w:hanging="4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ให้สัตยาบัน</w:t>
      </w:r>
      <w:r>
        <w:rPr>
          <w:rFonts w:ascii="Angsana New" w:hAnsi="Angsana New" w:hint="cs"/>
          <w:spacing w:val="-8"/>
          <w:sz w:val="30"/>
          <w:szCs w:val="30"/>
          <w:cs/>
        </w:rPr>
        <w:t>การเป็นผู้ค้ำประกัน</w:t>
      </w:r>
      <w:r w:rsidR="00D85E0D" w:rsidRPr="00D85E0D">
        <w:rPr>
          <w:rFonts w:ascii="Angsana New" w:hAnsi="Angsana New" w:hint="cs"/>
          <w:spacing w:val="-8"/>
          <w:sz w:val="30"/>
          <w:szCs w:val="30"/>
          <w:cs/>
        </w:rPr>
        <w:t>วงเงินกู้ยืมระยะยาวจำนวน 50 ล้านบาท</w:t>
      </w:r>
      <w:r w:rsidR="00D85E0D" w:rsidRPr="00D85E0D">
        <w:rPr>
          <w:rFonts w:ascii="Angsana New" w:hAnsi="Angsana New" w:hint="cs"/>
          <w:sz w:val="30"/>
          <w:szCs w:val="30"/>
          <w:cs/>
        </w:rPr>
        <w:t>จากธนาคารในประเทศแห่งหนึ่ง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D85E0D" w:rsidRPr="00D85E0D">
        <w:rPr>
          <w:rFonts w:ascii="Angsana New" w:hAnsi="Angsana New" w:hint="cs"/>
          <w:sz w:val="30"/>
          <w:szCs w:val="30"/>
          <w:cs/>
        </w:rPr>
        <w:t>ระยะเวลา 3 ปี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85E0D">
        <w:rPr>
          <w:rFonts w:ascii="Angsana New" w:hAnsi="Angsana New" w:hint="cs"/>
          <w:spacing w:val="-8"/>
          <w:sz w:val="30"/>
          <w:szCs w:val="30"/>
          <w:cs/>
        </w:rPr>
        <w:t xml:space="preserve">บริษัท </w:t>
      </w:r>
      <w:r w:rsidRPr="00D85E0D">
        <w:rPr>
          <w:rFonts w:ascii="Angsana New" w:hAnsi="Angsana New"/>
          <w:spacing w:val="-8"/>
          <w:sz w:val="30"/>
          <w:szCs w:val="30"/>
          <w:cs/>
        </w:rPr>
        <w:t>ชาลี ท็อป โลจิสติกส์</w:t>
      </w:r>
      <w:r w:rsidRPr="00D85E0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5E0D">
        <w:rPr>
          <w:rFonts w:ascii="Angsana New" w:hAnsi="Angsana New"/>
          <w:spacing w:val="-8"/>
          <w:sz w:val="30"/>
          <w:szCs w:val="30"/>
          <w:cs/>
        </w:rPr>
        <w:t>โซลูชั่น</w:t>
      </w:r>
      <w:r w:rsidRPr="00D85E0D">
        <w:rPr>
          <w:rFonts w:ascii="Angsana New" w:hAnsi="Angsana New" w:hint="cs"/>
          <w:spacing w:val="-8"/>
          <w:sz w:val="30"/>
          <w:szCs w:val="30"/>
          <w:cs/>
        </w:rPr>
        <w:t xml:space="preserve"> จำกัด</w:t>
      </w:r>
      <w:r w:rsidRPr="00D85E0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85E0D">
        <w:rPr>
          <w:rFonts w:ascii="Angsana New" w:hAnsi="Angsana New" w:hint="cs"/>
          <w:spacing w:val="-8"/>
          <w:sz w:val="30"/>
          <w:szCs w:val="30"/>
          <w:cs/>
        </w:rPr>
        <w:t>(การร่วมค้า)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D85E0D" w:rsidRPr="00D85E0D">
        <w:rPr>
          <w:rFonts w:ascii="Angsana New" w:hAnsi="Angsana New" w:hint="cs"/>
          <w:sz w:val="30"/>
          <w:szCs w:val="30"/>
          <w:cs/>
        </w:rPr>
        <w:t>โดย</w:t>
      </w:r>
      <w:r w:rsidR="00977B1D">
        <w:rPr>
          <w:rFonts w:ascii="Angsana New" w:hAnsi="Angsana New" w:hint="cs"/>
          <w:sz w:val="30"/>
          <w:szCs w:val="30"/>
          <w:cs/>
        </w:rPr>
        <w:t>บริษัทค้ำประกันวงเงิน</w:t>
      </w:r>
      <w:r>
        <w:rPr>
          <w:rFonts w:ascii="Angsana New" w:hAnsi="Angsana New" w:hint="cs"/>
          <w:sz w:val="30"/>
          <w:szCs w:val="30"/>
          <w:cs/>
        </w:rPr>
        <w:t>กู้ยืมดังกล่าว</w:t>
      </w:r>
      <w:r w:rsidR="00977B1D">
        <w:rPr>
          <w:rFonts w:ascii="Angsana New" w:hAnsi="Angsana New" w:hint="cs"/>
          <w:sz w:val="30"/>
          <w:szCs w:val="30"/>
          <w:cs/>
        </w:rPr>
        <w:t>ตามสัดส่วนการ</w:t>
      </w:r>
      <w:r>
        <w:rPr>
          <w:rFonts w:ascii="Angsana New" w:hAnsi="Angsana New" w:hint="cs"/>
          <w:sz w:val="30"/>
          <w:szCs w:val="30"/>
          <w:cs/>
        </w:rPr>
        <w:t>ถือหุ้น</w:t>
      </w:r>
      <w:r w:rsidR="00977B1D">
        <w:rPr>
          <w:rFonts w:ascii="Angsana New" w:hAnsi="Angsana New" w:hint="cs"/>
          <w:sz w:val="30"/>
          <w:szCs w:val="30"/>
          <w:cs/>
        </w:rPr>
        <w:t>ร่วม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="00977B1D">
        <w:rPr>
          <w:rFonts w:ascii="Angsana New" w:hAnsi="Angsana New" w:hint="cs"/>
          <w:sz w:val="30"/>
          <w:szCs w:val="30"/>
          <w:cs/>
        </w:rPr>
        <w:t>กับผู้</w:t>
      </w:r>
      <w:r>
        <w:rPr>
          <w:rFonts w:ascii="Angsana New" w:hAnsi="Angsana New" w:hint="cs"/>
          <w:sz w:val="30"/>
          <w:szCs w:val="30"/>
          <w:cs/>
        </w:rPr>
        <w:t>ร่วมค้าซึ่งเป็นบริษัทเอกชนในประเทศอีกแห่งหนึ่ง นอกจากนี้ วงเงินกู้ยืมดังกล่าวมีหลักประกันเป็นการโอนสิทธิในการรับเงินค่าเช่าสินทรัพย์ของการร่วมค้าให้แก่ธนาคารในวงเงินไม่เกิน 50 ล้านบาท ทั้งนี้ ไม่มีการคิดค่าธรรมเนียมการค้ำประกันระหว่างกัน</w:t>
      </w:r>
    </w:p>
    <w:p w:rsidR="00ED2BB9" w:rsidRPr="00635D34" w:rsidRDefault="00ED2BB9" w:rsidP="001B4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155310" w:rsidRPr="00B972AD" w:rsidRDefault="00196036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20</w:t>
      </w:r>
      <w:r w:rsidR="00155310" w:rsidRPr="00B972AD">
        <w:rPr>
          <w:rFonts w:ascii="Angsana New" w:hAnsi="Angsana New"/>
          <w:b/>
          <w:bCs/>
          <w:sz w:val="30"/>
          <w:szCs w:val="30"/>
        </w:rPr>
        <w:t>.</w:t>
      </w:r>
      <w:r w:rsidR="00155310" w:rsidRPr="00B972AD"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635D34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155310" w:rsidRPr="008C3C17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pacing w:val="-4"/>
          <w:cs/>
        </w:rPr>
      </w:pPr>
      <w:r w:rsidRPr="008C3C17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635D34">
        <w:rPr>
          <w:rFonts w:ascii="Angsana New" w:hAnsi="Angsana New" w:hint="cs"/>
          <w:spacing w:val="-4"/>
          <w:sz w:val="30"/>
          <w:szCs w:val="30"/>
          <w:cs/>
        </w:rPr>
        <w:t>มคณะกรรมการ</w:t>
      </w:r>
      <w:r w:rsidR="00111D92" w:rsidRPr="008C3C17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บริษัทเมื่อวันที่ </w:t>
      </w:r>
      <w:r w:rsidR="005A618D" w:rsidRPr="008C3C17">
        <w:rPr>
          <w:rFonts w:ascii="Angsana New" w:hAnsi="Angsana New"/>
          <w:spacing w:val="-4"/>
          <w:sz w:val="30"/>
          <w:szCs w:val="30"/>
        </w:rPr>
        <w:t>13</w:t>
      </w:r>
      <w:r w:rsidRPr="008C3C1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6222E" w:rsidRPr="008C3C17">
        <w:rPr>
          <w:rFonts w:ascii="Angsana New" w:hAnsi="Angsana New" w:hint="cs"/>
          <w:spacing w:val="-4"/>
          <w:sz w:val="30"/>
          <w:szCs w:val="30"/>
          <w:cs/>
        </w:rPr>
        <w:t>พฤษภา</w:t>
      </w:r>
      <w:r w:rsidR="00E72F0B" w:rsidRPr="008C3C17">
        <w:rPr>
          <w:rFonts w:ascii="Angsana New" w:hAnsi="Angsana New" w:hint="cs"/>
          <w:spacing w:val="-4"/>
          <w:sz w:val="30"/>
          <w:szCs w:val="30"/>
          <w:cs/>
        </w:rPr>
        <w:t>คม</w:t>
      </w:r>
      <w:r w:rsidRPr="008C3C17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8C3C17">
        <w:rPr>
          <w:rFonts w:ascii="Angsana New" w:hAnsi="Angsana New"/>
          <w:spacing w:val="-4"/>
          <w:sz w:val="30"/>
          <w:szCs w:val="30"/>
        </w:rPr>
        <w:t>25</w:t>
      </w:r>
      <w:r w:rsidR="003E3BA5" w:rsidRPr="008C3C17">
        <w:rPr>
          <w:rFonts w:ascii="Angsana New" w:hAnsi="Angsana New"/>
          <w:spacing w:val="-4"/>
          <w:sz w:val="30"/>
          <w:szCs w:val="30"/>
        </w:rPr>
        <w:t>6</w:t>
      </w:r>
      <w:r w:rsidR="005A618D" w:rsidRPr="008C3C17">
        <w:rPr>
          <w:rFonts w:ascii="Angsana New" w:hAnsi="Angsana New"/>
          <w:spacing w:val="-4"/>
          <w:sz w:val="30"/>
          <w:szCs w:val="30"/>
        </w:rPr>
        <w:t>8</w:t>
      </w:r>
    </w:p>
    <w:sectPr w:rsidR="00155310" w:rsidRPr="008C3C17" w:rsidSect="00E92D5A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A42" w:rsidRDefault="00536A42">
      <w:r>
        <w:separator/>
      </w:r>
    </w:p>
  </w:endnote>
  <w:endnote w:type="continuationSeparator" w:id="0">
    <w:p w:rsidR="00536A42" w:rsidRDefault="00536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A42" w:rsidRDefault="00536A4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536A42" w:rsidRDefault="00536A42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A42" w:rsidRPr="00CD60A0" w:rsidRDefault="00536A42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23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536A42" w:rsidRDefault="00536A42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A42" w:rsidRPr="00792103" w:rsidRDefault="00536A4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13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A42" w:rsidRDefault="00536A4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536A42" w:rsidRDefault="00536A42" w:rsidP="003242F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3521813"/>
      <w:docPartObj>
        <w:docPartGallery w:val="Page Numbers (Bottom of Page)"/>
        <w:docPartUnique/>
      </w:docPartObj>
    </w:sdtPr>
    <w:sdtContent>
      <w:p w:rsidR="00536A42" w:rsidRDefault="00536A42">
        <w:pPr>
          <w:pStyle w:val="Footer"/>
          <w:jc w:val="right"/>
        </w:pPr>
        <w:r w:rsidRPr="0085128D">
          <w:rPr>
            <w:rFonts w:ascii="Angsana New" w:hAnsi="Angsana New"/>
            <w:sz w:val="30"/>
          </w:rPr>
          <w:fldChar w:fldCharType="begin"/>
        </w:r>
        <w:r w:rsidRPr="0085128D">
          <w:rPr>
            <w:rFonts w:ascii="Angsana New" w:hAnsi="Angsana New"/>
            <w:sz w:val="30"/>
          </w:rPr>
          <w:instrText xml:space="preserve"> PAGE   \* MERGEFORMAT </w:instrText>
        </w:r>
        <w:r w:rsidRPr="0085128D">
          <w:rPr>
            <w:rFonts w:ascii="Angsana New" w:hAnsi="Angsana New"/>
            <w:sz w:val="30"/>
          </w:rPr>
          <w:fldChar w:fldCharType="separate"/>
        </w:r>
        <w:r w:rsidR="000755E0">
          <w:rPr>
            <w:rFonts w:ascii="Angsana New" w:hAnsi="Angsana New"/>
            <w:noProof/>
            <w:sz w:val="30"/>
          </w:rPr>
          <w:t>35</w:t>
        </w:r>
        <w:r w:rsidRPr="0085128D">
          <w:rPr>
            <w:rFonts w:ascii="Angsana New" w:hAnsi="Angsana New"/>
            <w:sz w:val="30"/>
          </w:rPr>
          <w:fldChar w:fldCharType="end"/>
        </w:r>
        <w:r>
          <w:tab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A42" w:rsidRPr="00792103" w:rsidRDefault="00536A4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A42" w:rsidRDefault="00536A42">
      <w:r>
        <w:separator/>
      </w:r>
    </w:p>
  </w:footnote>
  <w:footnote w:type="continuationSeparator" w:id="0">
    <w:p w:rsidR="00536A42" w:rsidRDefault="00536A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36A42" w:rsidRPr="005F70D0" w:rsidRDefault="00536A4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0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  <w:cs/>
      </w:rPr>
      <w:tab/>
    </w:r>
  </w:p>
  <w:p w:rsidR="00536A42" w:rsidRPr="00D27ADF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536A42" w:rsidRDefault="00536A4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0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  <w:r>
      <w:rPr>
        <w:rStyle w:val="PageNumber"/>
        <w:rFonts w:ascii="Angsana New" w:hAnsi="Angsana New"/>
        <w:b/>
        <w:bCs/>
        <w:sz w:val="30"/>
        <w:szCs w:val="30"/>
      </w:rPr>
      <w:tab/>
    </w:r>
  </w:p>
  <w:p w:rsidR="00536A42" w:rsidRPr="00E55B20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36A42" w:rsidRPr="005F70D0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36A42" w:rsidRPr="00D27ADF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536A42" w:rsidRPr="00D27ADF" w:rsidRDefault="00536A42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536A42" w:rsidRDefault="00536A42">
    <w:pPr>
      <w:pStyle w:val="Header"/>
      <w:rPr>
        <w:sz w:val="30"/>
        <w:szCs w:val="30"/>
      </w:rPr>
    </w:pPr>
  </w:p>
  <w:p w:rsidR="00536A42" w:rsidRPr="00E55B20" w:rsidRDefault="00536A42">
    <w:pPr>
      <w:pStyle w:val="Header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36A42" w:rsidRPr="005F70D0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36A42" w:rsidRPr="00D27ADF" w:rsidRDefault="00536A42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536A42" w:rsidRDefault="00536A4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536A42" w:rsidRPr="00D27ADF" w:rsidRDefault="00536A4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7 (ตรวจสอบแล้ว)</w:t>
    </w:r>
  </w:p>
  <w:p w:rsidR="00536A42" w:rsidRDefault="00536A4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536A42" w:rsidRPr="00E55B20" w:rsidRDefault="00536A4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36A42" w:rsidRPr="005F70D0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36A42" w:rsidRPr="00D27ADF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536A42" w:rsidRPr="00D27ADF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536A42" w:rsidRPr="00CC5926" w:rsidRDefault="00536A42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4A18DB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8EC69F0"/>
    <w:multiLevelType w:val="hybridMultilevel"/>
    <w:tmpl w:val="C9487D2A"/>
    <w:lvl w:ilvl="0" w:tplc="30AA778C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D93886"/>
    <w:multiLevelType w:val="hybridMultilevel"/>
    <w:tmpl w:val="16980ABA"/>
    <w:lvl w:ilvl="0" w:tplc="7ED064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EA33A00"/>
    <w:multiLevelType w:val="hybridMultilevel"/>
    <w:tmpl w:val="7108B68E"/>
    <w:lvl w:ilvl="0" w:tplc="7A048240">
      <w:start w:val="31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3014777"/>
    <w:multiLevelType w:val="hybridMultilevel"/>
    <w:tmpl w:val="BD6EB1B4"/>
    <w:lvl w:ilvl="0" w:tplc="2BCED890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>
    <w:nsid w:val="138205D7"/>
    <w:multiLevelType w:val="hybridMultilevel"/>
    <w:tmpl w:val="8BBC3FC6"/>
    <w:lvl w:ilvl="0" w:tplc="6960EA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14617B18"/>
    <w:multiLevelType w:val="hybridMultilevel"/>
    <w:tmpl w:val="DAF4790C"/>
    <w:lvl w:ilvl="0" w:tplc="50BC8F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8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36A21C4B"/>
    <w:multiLevelType w:val="hybridMultilevel"/>
    <w:tmpl w:val="54C8D2FE"/>
    <w:lvl w:ilvl="0" w:tplc="21A87AF4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4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6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8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447320A8"/>
    <w:multiLevelType w:val="hybridMultilevel"/>
    <w:tmpl w:val="30743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6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5"/>
  </w:num>
  <w:num w:numId="12">
    <w:abstractNumId w:val="27"/>
  </w:num>
  <w:num w:numId="13">
    <w:abstractNumId w:val="43"/>
  </w:num>
  <w:num w:numId="14">
    <w:abstractNumId w:val="31"/>
  </w:num>
  <w:num w:numId="15">
    <w:abstractNumId w:val="37"/>
  </w:num>
  <w:num w:numId="16">
    <w:abstractNumId w:val="30"/>
  </w:num>
  <w:num w:numId="17">
    <w:abstractNumId w:val="38"/>
  </w:num>
  <w:num w:numId="18">
    <w:abstractNumId w:val="29"/>
  </w:num>
  <w:num w:numId="19">
    <w:abstractNumId w:val="41"/>
  </w:num>
  <w:num w:numId="20">
    <w:abstractNumId w:val="40"/>
  </w:num>
  <w:num w:numId="21">
    <w:abstractNumId w:val="34"/>
  </w:num>
  <w:num w:numId="22">
    <w:abstractNumId w:val="45"/>
  </w:num>
  <w:num w:numId="23">
    <w:abstractNumId w:val="26"/>
  </w:num>
  <w:num w:numId="24">
    <w:abstractNumId w:val="47"/>
  </w:num>
  <w:num w:numId="25">
    <w:abstractNumId w:val="13"/>
  </w:num>
  <w:num w:numId="26">
    <w:abstractNumId w:val="25"/>
  </w:num>
  <w:num w:numId="27">
    <w:abstractNumId w:val="10"/>
  </w:num>
  <w:num w:numId="28">
    <w:abstractNumId w:val="12"/>
  </w:num>
  <w:num w:numId="29">
    <w:abstractNumId w:val="19"/>
  </w:num>
  <w:num w:numId="30">
    <w:abstractNumId w:val="36"/>
  </w:num>
  <w:num w:numId="31">
    <w:abstractNumId w:val="32"/>
  </w:num>
  <w:num w:numId="32">
    <w:abstractNumId w:val="20"/>
  </w:num>
  <w:num w:numId="33">
    <w:abstractNumId w:val="44"/>
  </w:num>
  <w:num w:numId="34">
    <w:abstractNumId w:val="28"/>
  </w:num>
  <w:num w:numId="35">
    <w:abstractNumId w:val="24"/>
  </w:num>
  <w:num w:numId="36">
    <w:abstractNumId w:val="46"/>
  </w:num>
  <w:num w:numId="37">
    <w:abstractNumId w:val="14"/>
  </w:num>
  <w:num w:numId="38">
    <w:abstractNumId w:val="17"/>
  </w:num>
  <w:num w:numId="39">
    <w:abstractNumId w:val="16"/>
  </w:num>
  <w:num w:numId="40">
    <w:abstractNumId w:val="15"/>
  </w:num>
  <w:num w:numId="41">
    <w:abstractNumId w:val="22"/>
  </w:num>
  <w:num w:numId="42">
    <w:abstractNumId w:val="23"/>
  </w:num>
  <w:num w:numId="43">
    <w:abstractNumId w:val="39"/>
  </w:num>
  <w:num w:numId="44">
    <w:abstractNumId w:val="42"/>
  </w:num>
  <w:num w:numId="45">
    <w:abstractNumId w:val="21"/>
  </w:num>
  <w:num w:numId="46">
    <w:abstractNumId w:val="33"/>
  </w:num>
  <w:num w:numId="47">
    <w:abstractNumId w:val="18"/>
  </w:num>
  <w:num w:numId="48">
    <w:abstractNumId w:val="1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508"/>
    <w:rsid w:val="00010C3B"/>
    <w:rsid w:val="00010E0E"/>
    <w:rsid w:val="00011147"/>
    <w:rsid w:val="000112DA"/>
    <w:rsid w:val="0001131E"/>
    <w:rsid w:val="000117B0"/>
    <w:rsid w:val="000118B1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DE0"/>
    <w:rsid w:val="00023E79"/>
    <w:rsid w:val="00023EB1"/>
    <w:rsid w:val="000242E0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5FDC"/>
    <w:rsid w:val="0003679A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0C9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5C8"/>
    <w:rsid w:val="00050817"/>
    <w:rsid w:val="00050929"/>
    <w:rsid w:val="000510D2"/>
    <w:rsid w:val="00051874"/>
    <w:rsid w:val="00051B67"/>
    <w:rsid w:val="00051BFB"/>
    <w:rsid w:val="000520D3"/>
    <w:rsid w:val="00052224"/>
    <w:rsid w:val="0005273D"/>
    <w:rsid w:val="00052D77"/>
    <w:rsid w:val="00053684"/>
    <w:rsid w:val="0005379C"/>
    <w:rsid w:val="00053A06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52A"/>
    <w:rsid w:val="00061853"/>
    <w:rsid w:val="00061BBC"/>
    <w:rsid w:val="00062267"/>
    <w:rsid w:val="000624A8"/>
    <w:rsid w:val="00062681"/>
    <w:rsid w:val="000639D7"/>
    <w:rsid w:val="000644F1"/>
    <w:rsid w:val="00064522"/>
    <w:rsid w:val="000645DB"/>
    <w:rsid w:val="00064606"/>
    <w:rsid w:val="00064626"/>
    <w:rsid w:val="00064800"/>
    <w:rsid w:val="00064929"/>
    <w:rsid w:val="00064DE5"/>
    <w:rsid w:val="00064F3E"/>
    <w:rsid w:val="0006574D"/>
    <w:rsid w:val="00065921"/>
    <w:rsid w:val="00065D9B"/>
    <w:rsid w:val="00066359"/>
    <w:rsid w:val="00066A8D"/>
    <w:rsid w:val="00066DEB"/>
    <w:rsid w:val="00066F7E"/>
    <w:rsid w:val="00067110"/>
    <w:rsid w:val="00067688"/>
    <w:rsid w:val="000678D5"/>
    <w:rsid w:val="00067E38"/>
    <w:rsid w:val="00067FB8"/>
    <w:rsid w:val="00070012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3C1F"/>
    <w:rsid w:val="00074061"/>
    <w:rsid w:val="00074082"/>
    <w:rsid w:val="00074B06"/>
    <w:rsid w:val="00074DA2"/>
    <w:rsid w:val="0007532D"/>
    <w:rsid w:val="0007540D"/>
    <w:rsid w:val="000755E0"/>
    <w:rsid w:val="000758C6"/>
    <w:rsid w:val="00075AC7"/>
    <w:rsid w:val="00075AE2"/>
    <w:rsid w:val="00075AE8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AD8"/>
    <w:rsid w:val="00080C8F"/>
    <w:rsid w:val="00080F75"/>
    <w:rsid w:val="000813F6"/>
    <w:rsid w:val="0008156D"/>
    <w:rsid w:val="0008191F"/>
    <w:rsid w:val="00081E37"/>
    <w:rsid w:val="0008257D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884"/>
    <w:rsid w:val="000B6C88"/>
    <w:rsid w:val="000B6DB9"/>
    <w:rsid w:val="000B7444"/>
    <w:rsid w:val="000B7A9A"/>
    <w:rsid w:val="000C03D4"/>
    <w:rsid w:val="000C07CD"/>
    <w:rsid w:val="000C0914"/>
    <w:rsid w:val="000C0943"/>
    <w:rsid w:val="000C0DEA"/>
    <w:rsid w:val="000C12B8"/>
    <w:rsid w:val="000C1603"/>
    <w:rsid w:val="000C1757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6EC"/>
    <w:rsid w:val="000C67A3"/>
    <w:rsid w:val="000C67C1"/>
    <w:rsid w:val="000C68DD"/>
    <w:rsid w:val="000C6D9C"/>
    <w:rsid w:val="000C6EC2"/>
    <w:rsid w:val="000C779E"/>
    <w:rsid w:val="000C7CBD"/>
    <w:rsid w:val="000C7D7B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452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0455"/>
    <w:rsid w:val="000E0C35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042D"/>
    <w:rsid w:val="000F1154"/>
    <w:rsid w:val="000F146E"/>
    <w:rsid w:val="000F14CA"/>
    <w:rsid w:val="000F1553"/>
    <w:rsid w:val="000F192A"/>
    <w:rsid w:val="000F1B02"/>
    <w:rsid w:val="000F1CA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ADC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D0C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77"/>
    <w:rsid w:val="00117AE8"/>
    <w:rsid w:val="00117C74"/>
    <w:rsid w:val="00117CA0"/>
    <w:rsid w:val="00117CDF"/>
    <w:rsid w:val="00117D96"/>
    <w:rsid w:val="001201A7"/>
    <w:rsid w:val="00120494"/>
    <w:rsid w:val="00121506"/>
    <w:rsid w:val="0012183F"/>
    <w:rsid w:val="001218FE"/>
    <w:rsid w:val="00122009"/>
    <w:rsid w:val="00122220"/>
    <w:rsid w:val="00122461"/>
    <w:rsid w:val="00122807"/>
    <w:rsid w:val="001228AE"/>
    <w:rsid w:val="00123F83"/>
    <w:rsid w:val="001246B0"/>
    <w:rsid w:val="00124782"/>
    <w:rsid w:val="00124871"/>
    <w:rsid w:val="00124939"/>
    <w:rsid w:val="00124A4B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6DE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4B0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711"/>
    <w:rsid w:val="0015298A"/>
    <w:rsid w:val="0015314C"/>
    <w:rsid w:val="001539DD"/>
    <w:rsid w:val="00153AD7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D58"/>
    <w:rsid w:val="00157FE9"/>
    <w:rsid w:val="001605B1"/>
    <w:rsid w:val="00160870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67B68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1CF"/>
    <w:rsid w:val="0017555E"/>
    <w:rsid w:val="001757E7"/>
    <w:rsid w:val="00175B09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EF2"/>
    <w:rsid w:val="0018538F"/>
    <w:rsid w:val="001856CC"/>
    <w:rsid w:val="00185EC9"/>
    <w:rsid w:val="001863CD"/>
    <w:rsid w:val="0018644F"/>
    <w:rsid w:val="001865F1"/>
    <w:rsid w:val="001866EB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6036"/>
    <w:rsid w:val="0019655F"/>
    <w:rsid w:val="00196F4B"/>
    <w:rsid w:val="001972F3"/>
    <w:rsid w:val="00197804"/>
    <w:rsid w:val="001979F2"/>
    <w:rsid w:val="00197C3F"/>
    <w:rsid w:val="00197F1A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4FD2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BBA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1A80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3C"/>
    <w:rsid w:val="001E0898"/>
    <w:rsid w:val="001E10B3"/>
    <w:rsid w:val="001E130F"/>
    <w:rsid w:val="001E144A"/>
    <w:rsid w:val="001E1479"/>
    <w:rsid w:val="001E19BA"/>
    <w:rsid w:val="001E1A61"/>
    <w:rsid w:val="001E1DCF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47ED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CE7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0B88"/>
    <w:rsid w:val="00201133"/>
    <w:rsid w:val="002017DF"/>
    <w:rsid w:val="0020199E"/>
    <w:rsid w:val="00201AC9"/>
    <w:rsid w:val="00201FA0"/>
    <w:rsid w:val="00202101"/>
    <w:rsid w:val="00202138"/>
    <w:rsid w:val="002024F0"/>
    <w:rsid w:val="0020279B"/>
    <w:rsid w:val="00202A96"/>
    <w:rsid w:val="00202D2D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295"/>
    <w:rsid w:val="00205853"/>
    <w:rsid w:val="00205C30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5E42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5184"/>
    <w:rsid w:val="00225361"/>
    <w:rsid w:val="00225612"/>
    <w:rsid w:val="00225964"/>
    <w:rsid w:val="00225FB2"/>
    <w:rsid w:val="0022658D"/>
    <w:rsid w:val="0022743F"/>
    <w:rsid w:val="0022746D"/>
    <w:rsid w:val="00227509"/>
    <w:rsid w:val="00227920"/>
    <w:rsid w:val="00227F74"/>
    <w:rsid w:val="002301A8"/>
    <w:rsid w:val="002302FE"/>
    <w:rsid w:val="002310DA"/>
    <w:rsid w:val="00231E67"/>
    <w:rsid w:val="0023246D"/>
    <w:rsid w:val="00232E73"/>
    <w:rsid w:val="00233476"/>
    <w:rsid w:val="0023380A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130A"/>
    <w:rsid w:val="0024132C"/>
    <w:rsid w:val="002416C7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2EA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11F"/>
    <w:rsid w:val="002532AD"/>
    <w:rsid w:val="002539AA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401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B54"/>
    <w:rsid w:val="00273DE3"/>
    <w:rsid w:val="002743C1"/>
    <w:rsid w:val="002747A1"/>
    <w:rsid w:val="002750BC"/>
    <w:rsid w:val="0027515D"/>
    <w:rsid w:val="00275508"/>
    <w:rsid w:val="002756D0"/>
    <w:rsid w:val="002756D2"/>
    <w:rsid w:val="002759CE"/>
    <w:rsid w:val="002765E4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8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9D9"/>
    <w:rsid w:val="00285B1A"/>
    <w:rsid w:val="00285DC7"/>
    <w:rsid w:val="0028611C"/>
    <w:rsid w:val="00286BF5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452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3D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5A4"/>
    <w:rsid w:val="002A387B"/>
    <w:rsid w:val="002A38E0"/>
    <w:rsid w:val="002A3A5F"/>
    <w:rsid w:val="002A3B70"/>
    <w:rsid w:val="002A462D"/>
    <w:rsid w:val="002A46AA"/>
    <w:rsid w:val="002A48DA"/>
    <w:rsid w:val="002A4DD7"/>
    <w:rsid w:val="002A51DA"/>
    <w:rsid w:val="002A57A3"/>
    <w:rsid w:val="002A61B2"/>
    <w:rsid w:val="002A64F9"/>
    <w:rsid w:val="002A67A1"/>
    <w:rsid w:val="002A6DD1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0B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46"/>
    <w:rsid w:val="002C6850"/>
    <w:rsid w:val="002C6C54"/>
    <w:rsid w:val="002C6EBA"/>
    <w:rsid w:val="002C6F4B"/>
    <w:rsid w:val="002C7C0D"/>
    <w:rsid w:val="002D0318"/>
    <w:rsid w:val="002D0391"/>
    <w:rsid w:val="002D053F"/>
    <w:rsid w:val="002D0727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726"/>
    <w:rsid w:val="002D487C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079"/>
    <w:rsid w:val="002E0661"/>
    <w:rsid w:val="002E0CEB"/>
    <w:rsid w:val="002E124B"/>
    <w:rsid w:val="002E2407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573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7B8"/>
    <w:rsid w:val="002F394C"/>
    <w:rsid w:val="002F5173"/>
    <w:rsid w:val="002F558E"/>
    <w:rsid w:val="002F5BE0"/>
    <w:rsid w:val="002F5C05"/>
    <w:rsid w:val="002F5C1C"/>
    <w:rsid w:val="002F6A88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719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6A9"/>
    <w:rsid w:val="00310BE1"/>
    <w:rsid w:val="00310C87"/>
    <w:rsid w:val="0031160A"/>
    <w:rsid w:val="0031178A"/>
    <w:rsid w:val="00311E5F"/>
    <w:rsid w:val="00312312"/>
    <w:rsid w:val="0031279C"/>
    <w:rsid w:val="00312A18"/>
    <w:rsid w:val="003134C7"/>
    <w:rsid w:val="003137B3"/>
    <w:rsid w:val="003138CF"/>
    <w:rsid w:val="00313C18"/>
    <w:rsid w:val="00315582"/>
    <w:rsid w:val="00315936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AED"/>
    <w:rsid w:val="00321047"/>
    <w:rsid w:val="0032167A"/>
    <w:rsid w:val="003218F6"/>
    <w:rsid w:val="00321C5E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37B"/>
    <w:rsid w:val="003256F8"/>
    <w:rsid w:val="00325D54"/>
    <w:rsid w:val="00325FFB"/>
    <w:rsid w:val="0032618C"/>
    <w:rsid w:val="0032636A"/>
    <w:rsid w:val="00326719"/>
    <w:rsid w:val="00326EFF"/>
    <w:rsid w:val="003270C7"/>
    <w:rsid w:val="00327234"/>
    <w:rsid w:val="00327258"/>
    <w:rsid w:val="00327402"/>
    <w:rsid w:val="0032760A"/>
    <w:rsid w:val="003279C6"/>
    <w:rsid w:val="00327B8B"/>
    <w:rsid w:val="00327FDC"/>
    <w:rsid w:val="00330070"/>
    <w:rsid w:val="003307A7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9DC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766"/>
    <w:rsid w:val="003519F6"/>
    <w:rsid w:val="00352115"/>
    <w:rsid w:val="00352543"/>
    <w:rsid w:val="0035290B"/>
    <w:rsid w:val="00352FB5"/>
    <w:rsid w:val="00353030"/>
    <w:rsid w:val="00353218"/>
    <w:rsid w:val="0035336E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5F3B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A6B"/>
    <w:rsid w:val="00366FD5"/>
    <w:rsid w:val="00367C56"/>
    <w:rsid w:val="00370053"/>
    <w:rsid w:val="003703EF"/>
    <w:rsid w:val="00370D48"/>
    <w:rsid w:val="003713D1"/>
    <w:rsid w:val="003713D7"/>
    <w:rsid w:val="00371440"/>
    <w:rsid w:val="00371633"/>
    <w:rsid w:val="00372892"/>
    <w:rsid w:val="00372C10"/>
    <w:rsid w:val="0037318C"/>
    <w:rsid w:val="00373750"/>
    <w:rsid w:val="00373F4B"/>
    <w:rsid w:val="00374AB9"/>
    <w:rsid w:val="00374D15"/>
    <w:rsid w:val="00375024"/>
    <w:rsid w:val="00375097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B1C"/>
    <w:rsid w:val="00376D2F"/>
    <w:rsid w:val="00377229"/>
    <w:rsid w:val="00377EED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113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EF9"/>
    <w:rsid w:val="00395F89"/>
    <w:rsid w:val="00396576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666"/>
    <w:rsid w:val="003A395B"/>
    <w:rsid w:val="003A3EC7"/>
    <w:rsid w:val="003A3FBC"/>
    <w:rsid w:val="003A4653"/>
    <w:rsid w:val="003A535A"/>
    <w:rsid w:val="003A5896"/>
    <w:rsid w:val="003A5A26"/>
    <w:rsid w:val="003A5B09"/>
    <w:rsid w:val="003A6384"/>
    <w:rsid w:val="003A6554"/>
    <w:rsid w:val="003A7A50"/>
    <w:rsid w:val="003A7C7D"/>
    <w:rsid w:val="003A7C9D"/>
    <w:rsid w:val="003B04D1"/>
    <w:rsid w:val="003B0695"/>
    <w:rsid w:val="003B0747"/>
    <w:rsid w:val="003B0A93"/>
    <w:rsid w:val="003B0B2B"/>
    <w:rsid w:val="003B0B8B"/>
    <w:rsid w:val="003B0E27"/>
    <w:rsid w:val="003B10C0"/>
    <w:rsid w:val="003B10F9"/>
    <w:rsid w:val="003B1238"/>
    <w:rsid w:val="003B1EA3"/>
    <w:rsid w:val="003B34DE"/>
    <w:rsid w:val="003B3646"/>
    <w:rsid w:val="003B3A9A"/>
    <w:rsid w:val="003B3E86"/>
    <w:rsid w:val="003B3EAE"/>
    <w:rsid w:val="003B4912"/>
    <w:rsid w:val="003B4C62"/>
    <w:rsid w:val="003B4C6F"/>
    <w:rsid w:val="003B52C8"/>
    <w:rsid w:val="003B5365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6FC0"/>
    <w:rsid w:val="003B74B2"/>
    <w:rsid w:val="003C0F96"/>
    <w:rsid w:val="003C1694"/>
    <w:rsid w:val="003C20C0"/>
    <w:rsid w:val="003C2375"/>
    <w:rsid w:val="003C244D"/>
    <w:rsid w:val="003C2A02"/>
    <w:rsid w:val="003C2BB1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670"/>
    <w:rsid w:val="003C7BD4"/>
    <w:rsid w:val="003D07F8"/>
    <w:rsid w:val="003D0AC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C0B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25F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DB4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04B"/>
    <w:rsid w:val="003F63EA"/>
    <w:rsid w:val="003F677B"/>
    <w:rsid w:val="003F6AE5"/>
    <w:rsid w:val="003F6D5A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94"/>
    <w:rsid w:val="004124B6"/>
    <w:rsid w:val="00412556"/>
    <w:rsid w:val="00412641"/>
    <w:rsid w:val="00412962"/>
    <w:rsid w:val="004135A0"/>
    <w:rsid w:val="004135C1"/>
    <w:rsid w:val="0041370F"/>
    <w:rsid w:val="00413ABD"/>
    <w:rsid w:val="00414C97"/>
    <w:rsid w:val="00415645"/>
    <w:rsid w:val="00415A12"/>
    <w:rsid w:val="00415BAD"/>
    <w:rsid w:val="00415C54"/>
    <w:rsid w:val="00415F44"/>
    <w:rsid w:val="00416407"/>
    <w:rsid w:val="00416CDA"/>
    <w:rsid w:val="00417132"/>
    <w:rsid w:val="00417AD3"/>
    <w:rsid w:val="00417D5C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6A0B"/>
    <w:rsid w:val="00426D03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2FB3"/>
    <w:rsid w:val="004339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89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0F"/>
    <w:rsid w:val="004404AC"/>
    <w:rsid w:val="004416F2"/>
    <w:rsid w:val="00441C3B"/>
    <w:rsid w:val="00441D61"/>
    <w:rsid w:val="004423E9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14D"/>
    <w:rsid w:val="00461207"/>
    <w:rsid w:val="004619D6"/>
    <w:rsid w:val="00462572"/>
    <w:rsid w:val="00462883"/>
    <w:rsid w:val="00462F55"/>
    <w:rsid w:val="004636E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51"/>
    <w:rsid w:val="00471790"/>
    <w:rsid w:val="00471A60"/>
    <w:rsid w:val="00471D27"/>
    <w:rsid w:val="00471D8C"/>
    <w:rsid w:val="004720A2"/>
    <w:rsid w:val="004720E9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16D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4758"/>
    <w:rsid w:val="00485073"/>
    <w:rsid w:val="004850E3"/>
    <w:rsid w:val="004867DB"/>
    <w:rsid w:val="0048682C"/>
    <w:rsid w:val="00486CCC"/>
    <w:rsid w:val="004874B2"/>
    <w:rsid w:val="00487799"/>
    <w:rsid w:val="004877CB"/>
    <w:rsid w:val="00487C8F"/>
    <w:rsid w:val="00487F84"/>
    <w:rsid w:val="0049059D"/>
    <w:rsid w:val="0049175D"/>
    <w:rsid w:val="00491765"/>
    <w:rsid w:val="004917DB"/>
    <w:rsid w:val="00491B12"/>
    <w:rsid w:val="00491C42"/>
    <w:rsid w:val="0049247E"/>
    <w:rsid w:val="004924BA"/>
    <w:rsid w:val="0049257A"/>
    <w:rsid w:val="0049271E"/>
    <w:rsid w:val="00492761"/>
    <w:rsid w:val="004930C6"/>
    <w:rsid w:val="004937FE"/>
    <w:rsid w:val="004940A2"/>
    <w:rsid w:val="00494319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3AC"/>
    <w:rsid w:val="004A5C4C"/>
    <w:rsid w:val="004A5DFA"/>
    <w:rsid w:val="004A5FF2"/>
    <w:rsid w:val="004A608F"/>
    <w:rsid w:val="004A63FE"/>
    <w:rsid w:val="004A6A0D"/>
    <w:rsid w:val="004A6A61"/>
    <w:rsid w:val="004A74AA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BBC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B26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A37"/>
    <w:rsid w:val="004D3D1B"/>
    <w:rsid w:val="004D3E29"/>
    <w:rsid w:val="004D45B1"/>
    <w:rsid w:val="004D4913"/>
    <w:rsid w:val="004D493D"/>
    <w:rsid w:val="004D5607"/>
    <w:rsid w:val="004D5821"/>
    <w:rsid w:val="004D5BC7"/>
    <w:rsid w:val="004D5BF4"/>
    <w:rsid w:val="004D5C0A"/>
    <w:rsid w:val="004D6114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5A9D"/>
    <w:rsid w:val="004E60DC"/>
    <w:rsid w:val="004E6804"/>
    <w:rsid w:val="004E68A9"/>
    <w:rsid w:val="004E6F1D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3174"/>
    <w:rsid w:val="004F336E"/>
    <w:rsid w:val="004F4C12"/>
    <w:rsid w:val="004F50BB"/>
    <w:rsid w:val="004F51AF"/>
    <w:rsid w:val="004F522F"/>
    <w:rsid w:val="004F5642"/>
    <w:rsid w:val="004F5771"/>
    <w:rsid w:val="004F5BD9"/>
    <w:rsid w:val="004F6561"/>
    <w:rsid w:val="004F6BCE"/>
    <w:rsid w:val="004F6C30"/>
    <w:rsid w:val="004F7064"/>
    <w:rsid w:val="004F70FC"/>
    <w:rsid w:val="004F7202"/>
    <w:rsid w:val="004F744D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301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2F8"/>
    <w:rsid w:val="00536593"/>
    <w:rsid w:val="00536656"/>
    <w:rsid w:val="00536A42"/>
    <w:rsid w:val="00536B51"/>
    <w:rsid w:val="00536D4C"/>
    <w:rsid w:val="005373A3"/>
    <w:rsid w:val="005374C5"/>
    <w:rsid w:val="00537D27"/>
    <w:rsid w:val="00537D7B"/>
    <w:rsid w:val="0054051D"/>
    <w:rsid w:val="00540555"/>
    <w:rsid w:val="005409F1"/>
    <w:rsid w:val="00540A79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66D"/>
    <w:rsid w:val="00543BED"/>
    <w:rsid w:val="00543D99"/>
    <w:rsid w:val="0054401E"/>
    <w:rsid w:val="00544E4B"/>
    <w:rsid w:val="00544F68"/>
    <w:rsid w:val="00545395"/>
    <w:rsid w:val="00545627"/>
    <w:rsid w:val="005462F1"/>
    <w:rsid w:val="00546633"/>
    <w:rsid w:val="00546A7E"/>
    <w:rsid w:val="00546AD7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2D6B"/>
    <w:rsid w:val="00553407"/>
    <w:rsid w:val="00553BBD"/>
    <w:rsid w:val="005549DC"/>
    <w:rsid w:val="00554D89"/>
    <w:rsid w:val="0055531D"/>
    <w:rsid w:val="00555326"/>
    <w:rsid w:val="0055567B"/>
    <w:rsid w:val="005557F5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AE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6E17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6FDB"/>
    <w:rsid w:val="00577255"/>
    <w:rsid w:val="0057794A"/>
    <w:rsid w:val="00577AF6"/>
    <w:rsid w:val="00580579"/>
    <w:rsid w:val="00580B8F"/>
    <w:rsid w:val="005810AF"/>
    <w:rsid w:val="005814A5"/>
    <w:rsid w:val="00581644"/>
    <w:rsid w:val="00582599"/>
    <w:rsid w:val="00582B2B"/>
    <w:rsid w:val="005831DE"/>
    <w:rsid w:val="005832FB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4EC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2F56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18D"/>
    <w:rsid w:val="005A6363"/>
    <w:rsid w:val="005A68A0"/>
    <w:rsid w:val="005A6D9F"/>
    <w:rsid w:val="005A7171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2F79"/>
    <w:rsid w:val="005B34C0"/>
    <w:rsid w:val="005B37B1"/>
    <w:rsid w:val="005B3A1C"/>
    <w:rsid w:val="005B3AF9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1A0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80C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03B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3E9"/>
    <w:rsid w:val="005F464E"/>
    <w:rsid w:val="005F4EAC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3C4"/>
    <w:rsid w:val="005F749E"/>
    <w:rsid w:val="005F7D4D"/>
    <w:rsid w:val="0060010D"/>
    <w:rsid w:val="00600578"/>
    <w:rsid w:val="006005A2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4AE"/>
    <w:rsid w:val="006048BE"/>
    <w:rsid w:val="00604D84"/>
    <w:rsid w:val="00604DA3"/>
    <w:rsid w:val="0060649E"/>
    <w:rsid w:val="006065DF"/>
    <w:rsid w:val="006066D5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832"/>
    <w:rsid w:val="00610F25"/>
    <w:rsid w:val="0061117F"/>
    <w:rsid w:val="00611C57"/>
    <w:rsid w:val="00611C7A"/>
    <w:rsid w:val="00612367"/>
    <w:rsid w:val="00612582"/>
    <w:rsid w:val="00612621"/>
    <w:rsid w:val="00612C27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9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2AE"/>
    <w:rsid w:val="006246B3"/>
    <w:rsid w:val="00624735"/>
    <w:rsid w:val="006251F5"/>
    <w:rsid w:val="00625648"/>
    <w:rsid w:val="006257FA"/>
    <w:rsid w:val="00625D3C"/>
    <w:rsid w:val="00626057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4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D34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7E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57C"/>
    <w:rsid w:val="006549E8"/>
    <w:rsid w:val="00654B5C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6023D"/>
    <w:rsid w:val="0066078C"/>
    <w:rsid w:val="006611BB"/>
    <w:rsid w:val="00661A5A"/>
    <w:rsid w:val="00661CC0"/>
    <w:rsid w:val="00661F23"/>
    <w:rsid w:val="0066205F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554"/>
    <w:rsid w:val="00666CE7"/>
    <w:rsid w:val="00666DAB"/>
    <w:rsid w:val="00666EC1"/>
    <w:rsid w:val="00667491"/>
    <w:rsid w:val="00667D01"/>
    <w:rsid w:val="00670362"/>
    <w:rsid w:val="00670399"/>
    <w:rsid w:val="006710F4"/>
    <w:rsid w:val="00671101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549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B5A"/>
    <w:rsid w:val="00680D71"/>
    <w:rsid w:val="00680FD4"/>
    <w:rsid w:val="006821D8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97914"/>
    <w:rsid w:val="006A009E"/>
    <w:rsid w:val="006A02DC"/>
    <w:rsid w:val="006A0A90"/>
    <w:rsid w:val="006A0C42"/>
    <w:rsid w:val="006A0E9F"/>
    <w:rsid w:val="006A0FEE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5BCA"/>
    <w:rsid w:val="006A6339"/>
    <w:rsid w:val="006A69C3"/>
    <w:rsid w:val="006A6EFB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B7A36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C70F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B5E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0DA7"/>
    <w:rsid w:val="006E0F2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B81"/>
    <w:rsid w:val="006E2E90"/>
    <w:rsid w:val="006E33A1"/>
    <w:rsid w:val="006E34C1"/>
    <w:rsid w:val="006E34F9"/>
    <w:rsid w:val="006E3670"/>
    <w:rsid w:val="006E374F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D4"/>
    <w:rsid w:val="006E78A6"/>
    <w:rsid w:val="006E7D3A"/>
    <w:rsid w:val="006E7DB8"/>
    <w:rsid w:val="006F087F"/>
    <w:rsid w:val="006F0F59"/>
    <w:rsid w:val="006F16F0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5AC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C46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A9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2CC7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171"/>
    <w:rsid w:val="0074026C"/>
    <w:rsid w:val="00741630"/>
    <w:rsid w:val="00741772"/>
    <w:rsid w:val="00741991"/>
    <w:rsid w:val="0074199E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4B03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58C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90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4D18"/>
    <w:rsid w:val="0076516B"/>
    <w:rsid w:val="007651B0"/>
    <w:rsid w:val="007652A7"/>
    <w:rsid w:val="007656DD"/>
    <w:rsid w:val="00766B4D"/>
    <w:rsid w:val="00766DBC"/>
    <w:rsid w:val="00766F9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2FEC"/>
    <w:rsid w:val="00773183"/>
    <w:rsid w:val="007732FE"/>
    <w:rsid w:val="007739E6"/>
    <w:rsid w:val="00773A97"/>
    <w:rsid w:val="00774A0C"/>
    <w:rsid w:val="00774FC2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3B09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0D37"/>
    <w:rsid w:val="00791055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9D8"/>
    <w:rsid w:val="007A3D27"/>
    <w:rsid w:val="007A4257"/>
    <w:rsid w:val="007A4572"/>
    <w:rsid w:val="007A4807"/>
    <w:rsid w:val="007A499C"/>
    <w:rsid w:val="007A5292"/>
    <w:rsid w:val="007A5BC8"/>
    <w:rsid w:val="007A64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063E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47DE"/>
    <w:rsid w:val="007B5479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10A"/>
    <w:rsid w:val="007C1453"/>
    <w:rsid w:val="007C1516"/>
    <w:rsid w:val="007C2625"/>
    <w:rsid w:val="007C28C1"/>
    <w:rsid w:val="007C2FE8"/>
    <w:rsid w:val="007C306D"/>
    <w:rsid w:val="007C32AE"/>
    <w:rsid w:val="007C35BB"/>
    <w:rsid w:val="007C3C7E"/>
    <w:rsid w:val="007C3F85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39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324"/>
    <w:rsid w:val="007E7404"/>
    <w:rsid w:val="007E77DD"/>
    <w:rsid w:val="007E7C6E"/>
    <w:rsid w:val="007E7ED7"/>
    <w:rsid w:val="007F05B0"/>
    <w:rsid w:val="007F0A83"/>
    <w:rsid w:val="007F0ABA"/>
    <w:rsid w:val="007F0FC6"/>
    <w:rsid w:val="007F10D7"/>
    <w:rsid w:val="007F16AC"/>
    <w:rsid w:val="007F1C8D"/>
    <w:rsid w:val="007F1EC7"/>
    <w:rsid w:val="007F2982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67E5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B2B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906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40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B3B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2CFE"/>
    <w:rsid w:val="00843531"/>
    <w:rsid w:val="00843694"/>
    <w:rsid w:val="0084396E"/>
    <w:rsid w:val="00843A64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28D"/>
    <w:rsid w:val="00851424"/>
    <w:rsid w:val="0085184A"/>
    <w:rsid w:val="00851ADB"/>
    <w:rsid w:val="00852227"/>
    <w:rsid w:val="0085243D"/>
    <w:rsid w:val="008525F8"/>
    <w:rsid w:val="00852AC9"/>
    <w:rsid w:val="00852C73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5F77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900"/>
    <w:rsid w:val="00886A2A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789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82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8BA"/>
    <w:rsid w:val="008B7984"/>
    <w:rsid w:val="008C02B5"/>
    <w:rsid w:val="008C07A2"/>
    <w:rsid w:val="008C08EE"/>
    <w:rsid w:val="008C0F48"/>
    <w:rsid w:val="008C14E1"/>
    <w:rsid w:val="008C16C7"/>
    <w:rsid w:val="008C1C9D"/>
    <w:rsid w:val="008C1DC7"/>
    <w:rsid w:val="008C1E14"/>
    <w:rsid w:val="008C2215"/>
    <w:rsid w:val="008C31DF"/>
    <w:rsid w:val="008C339E"/>
    <w:rsid w:val="008C373A"/>
    <w:rsid w:val="008C3C17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491"/>
    <w:rsid w:val="008E1955"/>
    <w:rsid w:val="008E1F57"/>
    <w:rsid w:val="008E1FC2"/>
    <w:rsid w:val="008E2011"/>
    <w:rsid w:val="008E2203"/>
    <w:rsid w:val="008E2743"/>
    <w:rsid w:val="008E2AC3"/>
    <w:rsid w:val="008E2C18"/>
    <w:rsid w:val="008E39CE"/>
    <w:rsid w:val="008E3A5F"/>
    <w:rsid w:val="008E411F"/>
    <w:rsid w:val="008E4AA6"/>
    <w:rsid w:val="008E4BD1"/>
    <w:rsid w:val="008E4C34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D6A"/>
    <w:rsid w:val="008F418C"/>
    <w:rsid w:val="008F44C1"/>
    <w:rsid w:val="008F45CA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07E27"/>
    <w:rsid w:val="00907EA8"/>
    <w:rsid w:val="0091014A"/>
    <w:rsid w:val="00910764"/>
    <w:rsid w:val="00911818"/>
    <w:rsid w:val="00911A7D"/>
    <w:rsid w:val="00911AE2"/>
    <w:rsid w:val="00911EFB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3EA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2D7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315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1AF"/>
    <w:rsid w:val="00955383"/>
    <w:rsid w:val="009554BA"/>
    <w:rsid w:val="009554F3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314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3A3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4E62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B1D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2F40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D64"/>
    <w:rsid w:val="00986F45"/>
    <w:rsid w:val="00987696"/>
    <w:rsid w:val="009879C7"/>
    <w:rsid w:val="00987A5B"/>
    <w:rsid w:val="00987AE1"/>
    <w:rsid w:val="00990157"/>
    <w:rsid w:val="00990522"/>
    <w:rsid w:val="009908F6"/>
    <w:rsid w:val="00990928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2F41"/>
    <w:rsid w:val="009B311D"/>
    <w:rsid w:val="009B31F9"/>
    <w:rsid w:val="009B3360"/>
    <w:rsid w:val="009B337F"/>
    <w:rsid w:val="009B3411"/>
    <w:rsid w:val="009B34C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AA8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66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6F4E"/>
    <w:rsid w:val="009D7A4C"/>
    <w:rsid w:val="009D7E77"/>
    <w:rsid w:val="009E038A"/>
    <w:rsid w:val="009E0941"/>
    <w:rsid w:val="009E0C4C"/>
    <w:rsid w:val="009E0C5D"/>
    <w:rsid w:val="009E0CCE"/>
    <w:rsid w:val="009E11C8"/>
    <w:rsid w:val="009E120E"/>
    <w:rsid w:val="009E1438"/>
    <w:rsid w:val="009E199E"/>
    <w:rsid w:val="009E1A17"/>
    <w:rsid w:val="009E1E65"/>
    <w:rsid w:val="009E23F1"/>
    <w:rsid w:val="009E26F9"/>
    <w:rsid w:val="009E2995"/>
    <w:rsid w:val="009E2B7F"/>
    <w:rsid w:val="009E31F1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324"/>
    <w:rsid w:val="009F443F"/>
    <w:rsid w:val="009F4A62"/>
    <w:rsid w:val="009F4DAB"/>
    <w:rsid w:val="009F5329"/>
    <w:rsid w:val="009F5BB4"/>
    <w:rsid w:val="009F5C41"/>
    <w:rsid w:val="009F5DC4"/>
    <w:rsid w:val="009F683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99A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99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9FC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2779"/>
    <w:rsid w:val="00A22887"/>
    <w:rsid w:val="00A239C9"/>
    <w:rsid w:val="00A23CAA"/>
    <w:rsid w:val="00A23D34"/>
    <w:rsid w:val="00A24D44"/>
    <w:rsid w:val="00A24E31"/>
    <w:rsid w:val="00A24F8B"/>
    <w:rsid w:val="00A25103"/>
    <w:rsid w:val="00A25266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42D"/>
    <w:rsid w:val="00A336FA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6F22"/>
    <w:rsid w:val="00A371EB"/>
    <w:rsid w:val="00A374CB"/>
    <w:rsid w:val="00A37BEA"/>
    <w:rsid w:val="00A40FB5"/>
    <w:rsid w:val="00A41072"/>
    <w:rsid w:val="00A410DE"/>
    <w:rsid w:val="00A41485"/>
    <w:rsid w:val="00A41A84"/>
    <w:rsid w:val="00A41ADD"/>
    <w:rsid w:val="00A41AE7"/>
    <w:rsid w:val="00A41CE1"/>
    <w:rsid w:val="00A41EA1"/>
    <w:rsid w:val="00A42005"/>
    <w:rsid w:val="00A4203D"/>
    <w:rsid w:val="00A42427"/>
    <w:rsid w:val="00A42B50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4ADD"/>
    <w:rsid w:val="00A45090"/>
    <w:rsid w:val="00A4542D"/>
    <w:rsid w:val="00A456B3"/>
    <w:rsid w:val="00A45CCD"/>
    <w:rsid w:val="00A45F0B"/>
    <w:rsid w:val="00A45F82"/>
    <w:rsid w:val="00A46343"/>
    <w:rsid w:val="00A46657"/>
    <w:rsid w:val="00A46666"/>
    <w:rsid w:val="00A469F6"/>
    <w:rsid w:val="00A46C65"/>
    <w:rsid w:val="00A46CEE"/>
    <w:rsid w:val="00A46E98"/>
    <w:rsid w:val="00A4710A"/>
    <w:rsid w:val="00A478B3"/>
    <w:rsid w:val="00A50A23"/>
    <w:rsid w:val="00A50B67"/>
    <w:rsid w:val="00A50CEB"/>
    <w:rsid w:val="00A50FA7"/>
    <w:rsid w:val="00A51698"/>
    <w:rsid w:val="00A51699"/>
    <w:rsid w:val="00A51C8A"/>
    <w:rsid w:val="00A51FEC"/>
    <w:rsid w:val="00A526F5"/>
    <w:rsid w:val="00A5279F"/>
    <w:rsid w:val="00A52EFD"/>
    <w:rsid w:val="00A5310F"/>
    <w:rsid w:val="00A532CD"/>
    <w:rsid w:val="00A53882"/>
    <w:rsid w:val="00A53DBC"/>
    <w:rsid w:val="00A54847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6B7"/>
    <w:rsid w:val="00A6487D"/>
    <w:rsid w:val="00A654D8"/>
    <w:rsid w:val="00A65A97"/>
    <w:rsid w:val="00A66C56"/>
    <w:rsid w:val="00A66E2B"/>
    <w:rsid w:val="00A66E5D"/>
    <w:rsid w:val="00A67645"/>
    <w:rsid w:val="00A6764B"/>
    <w:rsid w:val="00A67685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779CF"/>
    <w:rsid w:val="00A8003F"/>
    <w:rsid w:val="00A8073C"/>
    <w:rsid w:val="00A80D8F"/>
    <w:rsid w:val="00A810B1"/>
    <w:rsid w:val="00A81F77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40B"/>
    <w:rsid w:val="00A86815"/>
    <w:rsid w:val="00A869BF"/>
    <w:rsid w:val="00A872D7"/>
    <w:rsid w:val="00A873A7"/>
    <w:rsid w:val="00A876D6"/>
    <w:rsid w:val="00A87A21"/>
    <w:rsid w:val="00A87EB5"/>
    <w:rsid w:val="00A90330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D83"/>
    <w:rsid w:val="00A97EFA"/>
    <w:rsid w:val="00AA0260"/>
    <w:rsid w:val="00AA0A4C"/>
    <w:rsid w:val="00AA0CBC"/>
    <w:rsid w:val="00AA1039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611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F88"/>
    <w:rsid w:val="00AB4F8F"/>
    <w:rsid w:val="00AB52BB"/>
    <w:rsid w:val="00AB5CD1"/>
    <w:rsid w:val="00AB5CFB"/>
    <w:rsid w:val="00AB61F4"/>
    <w:rsid w:val="00AB6CAB"/>
    <w:rsid w:val="00AB6FEE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3D9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2D6"/>
    <w:rsid w:val="00AD09B0"/>
    <w:rsid w:val="00AD0B0A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377D"/>
    <w:rsid w:val="00AD40BD"/>
    <w:rsid w:val="00AD428F"/>
    <w:rsid w:val="00AD4426"/>
    <w:rsid w:val="00AD4460"/>
    <w:rsid w:val="00AD48FD"/>
    <w:rsid w:val="00AD4E1C"/>
    <w:rsid w:val="00AD4F44"/>
    <w:rsid w:val="00AD5316"/>
    <w:rsid w:val="00AD5369"/>
    <w:rsid w:val="00AD5A7F"/>
    <w:rsid w:val="00AD5D0D"/>
    <w:rsid w:val="00AD5F6C"/>
    <w:rsid w:val="00AD6346"/>
    <w:rsid w:val="00AD67A4"/>
    <w:rsid w:val="00AD6E46"/>
    <w:rsid w:val="00AD7CC9"/>
    <w:rsid w:val="00AE0485"/>
    <w:rsid w:val="00AE0532"/>
    <w:rsid w:val="00AE083A"/>
    <w:rsid w:val="00AE0BE1"/>
    <w:rsid w:val="00AE0C4C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6E0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5BC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3CE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36F"/>
    <w:rsid w:val="00B155A4"/>
    <w:rsid w:val="00B15709"/>
    <w:rsid w:val="00B15D34"/>
    <w:rsid w:val="00B15DB5"/>
    <w:rsid w:val="00B16039"/>
    <w:rsid w:val="00B16AC9"/>
    <w:rsid w:val="00B16D19"/>
    <w:rsid w:val="00B17527"/>
    <w:rsid w:val="00B177D8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1DEE"/>
    <w:rsid w:val="00B22CCB"/>
    <w:rsid w:val="00B235C1"/>
    <w:rsid w:val="00B23666"/>
    <w:rsid w:val="00B23D89"/>
    <w:rsid w:val="00B2469F"/>
    <w:rsid w:val="00B249DD"/>
    <w:rsid w:val="00B24BEA"/>
    <w:rsid w:val="00B25219"/>
    <w:rsid w:val="00B2542A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A4D"/>
    <w:rsid w:val="00B32B18"/>
    <w:rsid w:val="00B32B67"/>
    <w:rsid w:val="00B32F09"/>
    <w:rsid w:val="00B33002"/>
    <w:rsid w:val="00B3456C"/>
    <w:rsid w:val="00B34874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02B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BD5"/>
    <w:rsid w:val="00B45F64"/>
    <w:rsid w:val="00B46033"/>
    <w:rsid w:val="00B46927"/>
    <w:rsid w:val="00B46D00"/>
    <w:rsid w:val="00B475C6"/>
    <w:rsid w:val="00B47621"/>
    <w:rsid w:val="00B47C82"/>
    <w:rsid w:val="00B506AE"/>
    <w:rsid w:val="00B50884"/>
    <w:rsid w:val="00B50CCE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5B4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57CE5"/>
    <w:rsid w:val="00B60624"/>
    <w:rsid w:val="00B60A86"/>
    <w:rsid w:val="00B60E65"/>
    <w:rsid w:val="00B61521"/>
    <w:rsid w:val="00B61596"/>
    <w:rsid w:val="00B61C7F"/>
    <w:rsid w:val="00B61ECB"/>
    <w:rsid w:val="00B6213F"/>
    <w:rsid w:val="00B62783"/>
    <w:rsid w:val="00B631F9"/>
    <w:rsid w:val="00B6346C"/>
    <w:rsid w:val="00B634FA"/>
    <w:rsid w:val="00B63F2F"/>
    <w:rsid w:val="00B64638"/>
    <w:rsid w:val="00B64733"/>
    <w:rsid w:val="00B64A25"/>
    <w:rsid w:val="00B64E27"/>
    <w:rsid w:val="00B64E73"/>
    <w:rsid w:val="00B6516E"/>
    <w:rsid w:val="00B654DC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1F42"/>
    <w:rsid w:val="00B7281C"/>
    <w:rsid w:val="00B72879"/>
    <w:rsid w:val="00B72A3A"/>
    <w:rsid w:val="00B72AC3"/>
    <w:rsid w:val="00B7322F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A2A"/>
    <w:rsid w:val="00B77D5E"/>
    <w:rsid w:val="00B77F2C"/>
    <w:rsid w:val="00B77FDF"/>
    <w:rsid w:val="00B80798"/>
    <w:rsid w:val="00B80B36"/>
    <w:rsid w:val="00B8164F"/>
    <w:rsid w:val="00B8226B"/>
    <w:rsid w:val="00B823CD"/>
    <w:rsid w:val="00B82906"/>
    <w:rsid w:val="00B82ABF"/>
    <w:rsid w:val="00B82FC5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5DE1"/>
    <w:rsid w:val="00B86A2F"/>
    <w:rsid w:val="00B86C10"/>
    <w:rsid w:val="00B87B01"/>
    <w:rsid w:val="00B87B4D"/>
    <w:rsid w:val="00B87C3E"/>
    <w:rsid w:val="00B90B6D"/>
    <w:rsid w:val="00B9175E"/>
    <w:rsid w:val="00B919A7"/>
    <w:rsid w:val="00B919DC"/>
    <w:rsid w:val="00B91A48"/>
    <w:rsid w:val="00B926B2"/>
    <w:rsid w:val="00B929F9"/>
    <w:rsid w:val="00B92B2E"/>
    <w:rsid w:val="00B9304F"/>
    <w:rsid w:val="00B9318C"/>
    <w:rsid w:val="00B9323A"/>
    <w:rsid w:val="00B9354E"/>
    <w:rsid w:val="00B93605"/>
    <w:rsid w:val="00B938C2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557"/>
    <w:rsid w:val="00B9791B"/>
    <w:rsid w:val="00B97E10"/>
    <w:rsid w:val="00B97FE3"/>
    <w:rsid w:val="00BA1357"/>
    <w:rsid w:val="00BA1950"/>
    <w:rsid w:val="00BA1DA8"/>
    <w:rsid w:val="00BA2377"/>
    <w:rsid w:val="00BA2E65"/>
    <w:rsid w:val="00BA3464"/>
    <w:rsid w:val="00BA476A"/>
    <w:rsid w:val="00BA4872"/>
    <w:rsid w:val="00BA48FD"/>
    <w:rsid w:val="00BA4B8A"/>
    <w:rsid w:val="00BA4FA9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0C5"/>
    <w:rsid w:val="00BB3ADB"/>
    <w:rsid w:val="00BB3C12"/>
    <w:rsid w:val="00BB3E23"/>
    <w:rsid w:val="00BB5046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40A9"/>
    <w:rsid w:val="00BD48FD"/>
    <w:rsid w:val="00BD58E9"/>
    <w:rsid w:val="00BD5DC5"/>
    <w:rsid w:val="00BD6374"/>
    <w:rsid w:val="00BD66DD"/>
    <w:rsid w:val="00BD6826"/>
    <w:rsid w:val="00BD6947"/>
    <w:rsid w:val="00BD6B11"/>
    <w:rsid w:val="00BD6DC5"/>
    <w:rsid w:val="00BD6F25"/>
    <w:rsid w:val="00BD7126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0CB0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E7E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632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14E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371C"/>
    <w:rsid w:val="00C44B4C"/>
    <w:rsid w:val="00C44D5B"/>
    <w:rsid w:val="00C4561A"/>
    <w:rsid w:val="00C458CF"/>
    <w:rsid w:val="00C45F28"/>
    <w:rsid w:val="00C4607F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3D8"/>
    <w:rsid w:val="00C5152F"/>
    <w:rsid w:val="00C51B12"/>
    <w:rsid w:val="00C526D4"/>
    <w:rsid w:val="00C527C4"/>
    <w:rsid w:val="00C528DF"/>
    <w:rsid w:val="00C52BDD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57A1A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17E"/>
    <w:rsid w:val="00C64280"/>
    <w:rsid w:val="00C64554"/>
    <w:rsid w:val="00C6459D"/>
    <w:rsid w:val="00C6487E"/>
    <w:rsid w:val="00C64B96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4CD0"/>
    <w:rsid w:val="00C854DA"/>
    <w:rsid w:val="00C854EF"/>
    <w:rsid w:val="00C85564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479F"/>
    <w:rsid w:val="00C951F3"/>
    <w:rsid w:val="00C9529E"/>
    <w:rsid w:val="00C9532D"/>
    <w:rsid w:val="00C956CA"/>
    <w:rsid w:val="00C95BD4"/>
    <w:rsid w:val="00C96816"/>
    <w:rsid w:val="00C969B6"/>
    <w:rsid w:val="00C96E62"/>
    <w:rsid w:val="00C96F70"/>
    <w:rsid w:val="00C970BC"/>
    <w:rsid w:val="00C973F9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ECC"/>
    <w:rsid w:val="00CA4FA0"/>
    <w:rsid w:val="00CA5529"/>
    <w:rsid w:val="00CA573E"/>
    <w:rsid w:val="00CA5803"/>
    <w:rsid w:val="00CA6B3F"/>
    <w:rsid w:val="00CA6ED6"/>
    <w:rsid w:val="00CA6F76"/>
    <w:rsid w:val="00CA72D0"/>
    <w:rsid w:val="00CA769D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4FEF"/>
    <w:rsid w:val="00CB543C"/>
    <w:rsid w:val="00CB558E"/>
    <w:rsid w:val="00CB587A"/>
    <w:rsid w:val="00CB5C94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4D97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4C6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387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BF8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33C3"/>
    <w:rsid w:val="00CF3A1D"/>
    <w:rsid w:val="00CF436A"/>
    <w:rsid w:val="00CF4461"/>
    <w:rsid w:val="00CF46EF"/>
    <w:rsid w:val="00CF470A"/>
    <w:rsid w:val="00CF48A3"/>
    <w:rsid w:val="00CF4F18"/>
    <w:rsid w:val="00CF50B7"/>
    <w:rsid w:val="00CF5160"/>
    <w:rsid w:val="00CF59BB"/>
    <w:rsid w:val="00CF625E"/>
    <w:rsid w:val="00CF6350"/>
    <w:rsid w:val="00CF64EA"/>
    <w:rsid w:val="00CF6C71"/>
    <w:rsid w:val="00CF779B"/>
    <w:rsid w:val="00CF7BBF"/>
    <w:rsid w:val="00CF7DA9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2FAD"/>
    <w:rsid w:val="00D032EC"/>
    <w:rsid w:val="00D0338A"/>
    <w:rsid w:val="00D033C5"/>
    <w:rsid w:val="00D036ED"/>
    <w:rsid w:val="00D03726"/>
    <w:rsid w:val="00D03A04"/>
    <w:rsid w:val="00D03D26"/>
    <w:rsid w:val="00D05B70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0D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5C78"/>
    <w:rsid w:val="00D16037"/>
    <w:rsid w:val="00D1608C"/>
    <w:rsid w:val="00D16642"/>
    <w:rsid w:val="00D1688A"/>
    <w:rsid w:val="00D168E5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57AF"/>
    <w:rsid w:val="00D35B29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39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29F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0548"/>
    <w:rsid w:val="00D71523"/>
    <w:rsid w:val="00D717C2"/>
    <w:rsid w:val="00D71AB5"/>
    <w:rsid w:val="00D71D4D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2DD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98B"/>
    <w:rsid w:val="00D84184"/>
    <w:rsid w:val="00D8506C"/>
    <w:rsid w:val="00D85136"/>
    <w:rsid w:val="00D859DB"/>
    <w:rsid w:val="00D85E0D"/>
    <w:rsid w:val="00D8661F"/>
    <w:rsid w:val="00D86BFC"/>
    <w:rsid w:val="00D87319"/>
    <w:rsid w:val="00D87D21"/>
    <w:rsid w:val="00D90779"/>
    <w:rsid w:val="00D90D17"/>
    <w:rsid w:val="00D911C4"/>
    <w:rsid w:val="00D915CC"/>
    <w:rsid w:val="00D91D97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127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4D0"/>
    <w:rsid w:val="00DA4808"/>
    <w:rsid w:val="00DA5C19"/>
    <w:rsid w:val="00DA5D9E"/>
    <w:rsid w:val="00DA6C21"/>
    <w:rsid w:val="00DA777D"/>
    <w:rsid w:val="00DA7937"/>
    <w:rsid w:val="00DA7E60"/>
    <w:rsid w:val="00DB0547"/>
    <w:rsid w:val="00DB0589"/>
    <w:rsid w:val="00DB0944"/>
    <w:rsid w:val="00DB0AD1"/>
    <w:rsid w:val="00DB0C30"/>
    <w:rsid w:val="00DB0CAF"/>
    <w:rsid w:val="00DB0CEA"/>
    <w:rsid w:val="00DB16BA"/>
    <w:rsid w:val="00DB181B"/>
    <w:rsid w:val="00DB18E5"/>
    <w:rsid w:val="00DB1910"/>
    <w:rsid w:val="00DB1D00"/>
    <w:rsid w:val="00DB202D"/>
    <w:rsid w:val="00DB20A2"/>
    <w:rsid w:val="00DB20A9"/>
    <w:rsid w:val="00DB22CC"/>
    <w:rsid w:val="00DB241C"/>
    <w:rsid w:val="00DB262E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1F"/>
    <w:rsid w:val="00DC776F"/>
    <w:rsid w:val="00DC7800"/>
    <w:rsid w:val="00DC78E9"/>
    <w:rsid w:val="00DC7CCB"/>
    <w:rsid w:val="00DC7FBA"/>
    <w:rsid w:val="00DD05EF"/>
    <w:rsid w:val="00DD0660"/>
    <w:rsid w:val="00DD08D1"/>
    <w:rsid w:val="00DD09D9"/>
    <w:rsid w:val="00DD0DB6"/>
    <w:rsid w:val="00DD1A91"/>
    <w:rsid w:val="00DD1EB5"/>
    <w:rsid w:val="00DD2241"/>
    <w:rsid w:val="00DD25E7"/>
    <w:rsid w:val="00DD2783"/>
    <w:rsid w:val="00DD2C42"/>
    <w:rsid w:val="00DD2DCB"/>
    <w:rsid w:val="00DD368B"/>
    <w:rsid w:val="00DD36ED"/>
    <w:rsid w:val="00DD3887"/>
    <w:rsid w:val="00DD40C6"/>
    <w:rsid w:val="00DD515D"/>
    <w:rsid w:val="00DD570D"/>
    <w:rsid w:val="00DD5992"/>
    <w:rsid w:val="00DD59DD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E77CE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59F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57D8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887"/>
    <w:rsid w:val="00E20A3A"/>
    <w:rsid w:val="00E20B4E"/>
    <w:rsid w:val="00E20CA8"/>
    <w:rsid w:val="00E2111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07B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18E"/>
    <w:rsid w:val="00E342AD"/>
    <w:rsid w:val="00E347E0"/>
    <w:rsid w:val="00E34A50"/>
    <w:rsid w:val="00E3508A"/>
    <w:rsid w:val="00E35235"/>
    <w:rsid w:val="00E35339"/>
    <w:rsid w:val="00E35851"/>
    <w:rsid w:val="00E35C54"/>
    <w:rsid w:val="00E36094"/>
    <w:rsid w:val="00E367F7"/>
    <w:rsid w:val="00E37474"/>
    <w:rsid w:val="00E37BAD"/>
    <w:rsid w:val="00E40A48"/>
    <w:rsid w:val="00E41061"/>
    <w:rsid w:val="00E413D0"/>
    <w:rsid w:val="00E41404"/>
    <w:rsid w:val="00E41479"/>
    <w:rsid w:val="00E4164F"/>
    <w:rsid w:val="00E41710"/>
    <w:rsid w:val="00E418B6"/>
    <w:rsid w:val="00E41AF3"/>
    <w:rsid w:val="00E41C80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0A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915"/>
    <w:rsid w:val="00E55B20"/>
    <w:rsid w:val="00E55BED"/>
    <w:rsid w:val="00E56112"/>
    <w:rsid w:val="00E5635C"/>
    <w:rsid w:val="00E56C0E"/>
    <w:rsid w:val="00E56CAD"/>
    <w:rsid w:val="00E56E19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45B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698"/>
    <w:rsid w:val="00E84703"/>
    <w:rsid w:val="00E84945"/>
    <w:rsid w:val="00E8503A"/>
    <w:rsid w:val="00E8517D"/>
    <w:rsid w:val="00E85410"/>
    <w:rsid w:val="00E85CD5"/>
    <w:rsid w:val="00E861F0"/>
    <w:rsid w:val="00E86CEE"/>
    <w:rsid w:val="00E871D5"/>
    <w:rsid w:val="00E8726E"/>
    <w:rsid w:val="00E874C5"/>
    <w:rsid w:val="00E877A3"/>
    <w:rsid w:val="00E87EA4"/>
    <w:rsid w:val="00E9010C"/>
    <w:rsid w:val="00E906D9"/>
    <w:rsid w:val="00E908E0"/>
    <w:rsid w:val="00E90B5F"/>
    <w:rsid w:val="00E90DA7"/>
    <w:rsid w:val="00E915A5"/>
    <w:rsid w:val="00E91654"/>
    <w:rsid w:val="00E916ED"/>
    <w:rsid w:val="00E91834"/>
    <w:rsid w:val="00E91AB6"/>
    <w:rsid w:val="00E9218D"/>
    <w:rsid w:val="00E927F7"/>
    <w:rsid w:val="00E92D5A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C4F"/>
    <w:rsid w:val="00E97D96"/>
    <w:rsid w:val="00E97E03"/>
    <w:rsid w:val="00EA0064"/>
    <w:rsid w:val="00EA058E"/>
    <w:rsid w:val="00EA0673"/>
    <w:rsid w:val="00EA0BCB"/>
    <w:rsid w:val="00EA13BF"/>
    <w:rsid w:val="00EA17C7"/>
    <w:rsid w:val="00EA2905"/>
    <w:rsid w:val="00EA2966"/>
    <w:rsid w:val="00EA2A4C"/>
    <w:rsid w:val="00EA3102"/>
    <w:rsid w:val="00EA31C1"/>
    <w:rsid w:val="00EA3635"/>
    <w:rsid w:val="00EA3C9D"/>
    <w:rsid w:val="00EA4012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011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11C1"/>
    <w:rsid w:val="00ED1933"/>
    <w:rsid w:val="00ED1D1A"/>
    <w:rsid w:val="00ED236F"/>
    <w:rsid w:val="00ED2AEC"/>
    <w:rsid w:val="00ED2BB9"/>
    <w:rsid w:val="00ED2F84"/>
    <w:rsid w:val="00ED3647"/>
    <w:rsid w:val="00ED3C82"/>
    <w:rsid w:val="00ED3DE4"/>
    <w:rsid w:val="00ED4414"/>
    <w:rsid w:val="00ED46BB"/>
    <w:rsid w:val="00ED4DF9"/>
    <w:rsid w:val="00ED529A"/>
    <w:rsid w:val="00ED54A6"/>
    <w:rsid w:val="00ED5538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092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07A5"/>
    <w:rsid w:val="00F0107D"/>
    <w:rsid w:val="00F01104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43"/>
    <w:rsid w:val="00F04EE3"/>
    <w:rsid w:val="00F052DB"/>
    <w:rsid w:val="00F053E6"/>
    <w:rsid w:val="00F0558C"/>
    <w:rsid w:val="00F0580F"/>
    <w:rsid w:val="00F05D6E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1B50"/>
    <w:rsid w:val="00F11D8A"/>
    <w:rsid w:val="00F12B14"/>
    <w:rsid w:val="00F133CB"/>
    <w:rsid w:val="00F13626"/>
    <w:rsid w:val="00F13645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3C2B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27E50"/>
    <w:rsid w:val="00F30514"/>
    <w:rsid w:val="00F3088D"/>
    <w:rsid w:val="00F326DA"/>
    <w:rsid w:val="00F329DF"/>
    <w:rsid w:val="00F3343E"/>
    <w:rsid w:val="00F34301"/>
    <w:rsid w:val="00F34352"/>
    <w:rsid w:val="00F34E74"/>
    <w:rsid w:val="00F351E9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464"/>
    <w:rsid w:val="00F515E8"/>
    <w:rsid w:val="00F52035"/>
    <w:rsid w:val="00F52061"/>
    <w:rsid w:val="00F527DB"/>
    <w:rsid w:val="00F529C5"/>
    <w:rsid w:val="00F537D1"/>
    <w:rsid w:val="00F53E2D"/>
    <w:rsid w:val="00F53F13"/>
    <w:rsid w:val="00F53F1E"/>
    <w:rsid w:val="00F54023"/>
    <w:rsid w:val="00F5453F"/>
    <w:rsid w:val="00F546FD"/>
    <w:rsid w:val="00F54EA3"/>
    <w:rsid w:val="00F54F30"/>
    <w:rsid w:val="00F554B3"/>
    <w:rsid w:val="00F56583"/>
    <w:rsid w:val="00F56917"/>
    <w:rsid w:val="00F56B94"/>
    <w:rsid w:val="00F56C05"/>
    <w:rsid w:val="00F5764E"/>
    <w:rsid w:val="00F57829"/>
    <w:rsid w:val="00F57A69"/>
    <w:rsid w:val="00F57EA2"/>
    <w:rsid w:val="00F57EFF"/>
    <w:rsid w:val="00F60170"/>
    <w:rsid w:val="00F60265"/>
    <w:rsid w:val="00F607D0"/>
    <w:rsid w:val="00F61BF5"/>
    <w:rsid w:val="00F61D6F"/>
    <w:rsid w:val="00F61DB8"/>
    <w:rsid w:val="00F61FA5"/>
    <w:rsid w:val="00F61FD4"/>
    <w:rsid w:val="00F6238B"/>
    <w:rsid w:val="00F625F3"/>
    <w:rsid w:val="00F62684"/>
    <w:rsid w:val="00F62948"/>
    <w:rsid w:val="00F62AA4"/>
    <w:rsid w:val="00F639E8"/>
    <w:rsid w:val="00F6487E"/>
    <w:rsid w:val="00F64972"/>
    <w:rsid w:val="00F64DBD"/>
    <w:rsid w:val="00F64F1A"/>
    <w:rsid w:val="00F64F50"/>
    <w:rsid w:val="00F65476"/>
    <w:rsid w:val="00F657C1"/>
    <w:rsid w:val="00F658B4"/>
    <w:rsid w:val="00F65B81"/>
    <w:rsid w:val="00F665DE"/>
    <w:rsid w:val="00F6682E"/>
    <w:rsid w:val="00F66A26"/>
    <w:rsid w:val="00F6786C"/>
    <w:rsid w:val="00F67A88"/>
    <w:rsid w:val="00F67F8A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1CC1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367"/>
    <w:rsid w:val="00F76C8C"/>
    <w:rsid w:val="00F76E85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2FC4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47A7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318"/>
    <w:rsid w:val="00FB2793"/>
    <w:rsid w:val="00FB2BD6"/>
    <w:rsid w:val="00FB30EC"/>
    <w:rsid w:val="00FB3A5F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A8A"/>
    <w:rsid w:val="00FB7B8B"/>
    <w:rsid w:val="00FB7F23"/>
    <w:rsid w:val="00FB7FAE"/>
    <w:rsid w:val="00FC00CE"/>
    <w:rsid w:val="00FC0341"/>
    <w:rsid w:val="00FC13C9"/>
    <w:rsid w:val="00FC14C5"/>
    <w:rsid w:val="00FC16CA"/>
    <w:rsid w:val="00FC197C"/>
    <w:rsid w:val="00FC1F5D"/>
    <w:rsid w:val="00FC207F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53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40EF"/>
    <w:rsid w:val="00FE4EAF"/>
    <w:rsid w:val="00FE56E1"/>
    <w:rsid w:val="00FE5B6B"/>
    <w:rsid w:val="00FE60CE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2iqfc">
    <w:name w:val="y2iqfc"/>
    <w:basedOn w:val="DefaultParagraphFont"/>
    <w:rsid w:val="0081630C"/>
  </w:style>
  <w:style w:type="paragraph" w:styleId="FootnoteText">
    <w:name w:val="footnote text"/>
    <w:basedOn w:val="Normal"/>
    <w:link w:val="FootnoteTextChar"/>
    <w:rsid w:val="003339DC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3339DC"/>
    <w:rPr>
      <w:rFonts w:ascii="Arial" w:hAnsi="Arial"/>
      <w:szCs w:val="25"/>
    </w:rPr>
  </w:style>
  <w:style w:type="character" w:styleId="FootnoteReference">
    <w:name w:val="footnote reference"/>
    <w:basedOn w:val="DefaultParagraphFont"/>
    <w:rsid w:val="003339D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37A5F-F6E3-4700-A503-04DB2A48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2570</TotalTime>
  <Pages>23</Pages>
  <Words>4560</Words>
  <Characters>20144</Characters>
  <Application>Microsoft Office Word</Application>
  <DocSecurity>0</DocSecurity>
  <Lines>167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</cp:lastModifiedBy>
  <cp:revision>134</cp:revision>
  <cp:lastPrinted>2025-05-13T09:09:00Z</cp:lastPrinted>
  <dcterms:created xsi:type="dcterms:W3CDTF">2025-05-06T03:34:00Z</dcterms:created>
  <dcterms:modified xsi:type="dcterms:W3CDTF">2025-05-13T09:10:00Z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68c52ffc-3889-4812-b571-78523256fdf6</vt:lpwstr>
  </property>
</Properties>
</file>