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33010416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1CC4A273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Business segment information</w:t>
      </w:r>
    </w:p>
    <w:p w14:paraId="1334378C" w14:textId="7A062644" w:rsidR="009466D7" w:rsidRPr="001C1506" w:rsidRDefault="009466D7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Income tax</w:t>
      </w:r>
    </w:p>
    <w:p w14:paraId="3E98C548" w14:textId="77777777" w:rsidR="00A6576B" w:rsidRPr="001C1506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Dividends</w:t>
      </w:r>
    </w:p>
    <w:p w14:paraId="529C2823" w14:textId="7C39C999" w:rsidR="00ED364F" w:rsidRPr="00A14605" w:rsidRDefault="00A6576B" w:rsidP="008F5E28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lang w:val="en-US"/>
        </w:rPr>
      </w:pPr>
      <w:r w:rsidRPr="00FC155B">
        <w:t>Commitments</w:t>
      </w:r>
    </w:p>
    <w:p w14:paraId="4BBCB768" w14:textId="77777777" w:rsidR="004C33A5" w:rsidRPr="00C00769" w:rsidRDefault="00967BC4" w:rsidP="0064123D">
      <w:pPr>
        <w:spacing w:after="20" w:line="280" w:lineRule="atLeast"/>
        <w:ind w:left="540"/>
        <w:jc w:val="thaiDistribute"/>
        <w:rPr>
          <w:rFonts w:cs="Times New Roman"/>
          <w:szCs w:val="22"/>
        </w:rPr>
      </w:pPr>
      <w:r w:rsidRPr="00127A8B">
        <w:rPr>
          <w:rFonts w:cs="Times New Roman"/>
        </w:rPr>
        <w:br w:type="page"/>
      </w:r>
      <w:r w:rsidR="004C33A5" w:rsidRPr="00C00769">
        <w:rPr>
          <w:rFonts w:cs="Times New Roman"/>
          <w:szCs w:val="22"/>
        </w:rPr>
        <w:lastRenderedPageBreak/>
        <w:t xml:space="preserve">These notes form an integral part of the </w:t>
      </w:r>
      <w:r w:rsidR="008E2A74" w:rsidRPr="00C00769">
        <w:rPr>
          <w:rFonts w:cs="Times New Roman"/>
          <w:szCs w:val="22"/>
        </w:rPr>
        <w:t xml:space="preserve">interim </w:t>
      </w:r>
      <w:r w:rsidR="004C33A5" w:rsidRPr="00C00769">
        <w:rPr>
          <w:rFonts w:cs="Times New Roman"/>
          <w:szCs w:val="22"/>
        </w:rPr>
        <w:t>financial statements.</w:t>
      </w:r>
    </w:p>
    <w:p w14:paraId="21D4F1D1" w14:textId="77777777" w:rsidR="009F0056" w:rsidRPr="00C00769" w:rsidRDefault="009F0056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014D9B06" w14:textId="5494C95B" w:rsidR="00032B56" w:rsidRPr="00C00769" w:rsidRDefault="00433361" w:rsidP="00032B56">
      <w:pPr>
        <w:tabs>
          <w:tab w:val="left" w:pos="540"/>
        </w:tabs>
        <w:ind w:left="540"/>
        <w:jc w:val="both"/>
        <w:rPr>
          <w:rFonts w:cs="Times New Roman"/>
          <w:szCs w:val="22"/>
          <w:cs/>
        </w:rPr>
      </w:pPr>
      <w:r w:rsidRPr="00C00769">
        <w:rPr>
          <w:rFonts w:cs="Times New Roman"/>
          <w:spacing w:val="-2"/>
          <w:szCs w:val="22"/>
        </w:rPr>
        <w:t>The interim</w:t>
      </w:r>
      <w:r w:rsidR="00525B87" w:rsidRPr="00C00769">
        <w:rPr>
          <w:rFonts w:cs="Times New Roman"/>
          <w:spacing w:val="-2"/>
          <w:szCs w:val="22"/>
        </w:rPr>
        <w:t xml:space="preserve"> </w:t>
      </w:r>
      <w:r w:rsidRPr="00C00769">
        <w:rPr>
          <w:rFonts w:cs="Times New Roman"/>
          <w:spacing w:val="-2"/>
          <w:szCs w:val="22"/>
        </w:rPr>
        <w:t xml:space="preserve">financial statements issued for Thai </w:t>
      </w:r>
      <w:r w:rsidR="00BD66A7" w:rsidRPr="00C00769">
        <w:rPr>
          <w:rFonts w:cs="Times New Roman"/>
          <w:spacing w:val="-2"/>
          <w:szCs w:val="22"/>
        </w:rPr>
        <w:t xml:space="preserve">statutory and </w:t>
      </w:r>
      <w:r w:rsidRPr="00C00769">
        <w:rPr>
          <w:rFonts w:cs="Times New Roman"/>
          <w:spacing w:val="-2"/>
          <w:szCs w:val="22"/>
        </w:rPr>
        <w:t>regulatory reporting purposes a</w:t>
      </w:r>
      <w:r w:rsidR="00B66B0D" w:rsidRPr="00C00769">
        <w:rPr>
          <w:rFonts w:cs="Times New Roman"/>
          <w:spacing w:val="-2"/>
          <w:szCs w:val="22"/>
        </w:rPr>
        <w:t>re prepared</w:t>
      </w:r>
      <w:r w:rsidR="00B66B0D" w:rsidRPr="00C00769">
        <w:rPr>
          <w:rFonts w:cs="Times New Roman"/>
          <w:szCs w:val="22"/>
        </w:rPr>
        <w:t xml:space="preserve"> in the Thai </w:t>
      </w:r>
      <w:r w:rsidR="00145CB8" w:rsidRPr="00C00769">
        <w:rPr>
          <w:rFonts w:cs="Times New Roman"/>
          <w:szCs w:val="22"/>
        </w:rPr>
        <w:t xml:space="preserve">and English </w:t>
      </w:r>
      <w:proofErr w:type="gramStart"/>
      <w:r w:rsidR="00145CB8" w:rsidRPr="00C00769">
        <w:rPr>
          <w:rFonts w:cs="Times New Roman"/>
          <w:szCs w:val="22"/>
        </w:rPr>
        <w:t>language</w:t>
      </w:r>
      <w:r w:rsidR="00B66B0D" w:rsidRPr="00C00769">
        <w:rPr>
          <w:rFonts w:cs="Times New Roman"/>
          <w:szCs w:val="22"/>
        </w:rPr>
        <w:t>s</w:t>
      </w:r>
      <w:r w:rsidR="00655849" w:rsidRPr="00C00769">
        <w:rPr>
          <w:rFonts w:cs="Times New Roman"/>
          <w:szCs w:val="22"/>
        </w:rPr>
        <w:t>,</w:t>
      </w:r>
      <w:r w:rsidR="00D023FA" w:rsidRPr="00C00769">
        <w:rPr>
          <w:rFonts w:cs="Times New Roman"/>
          <w:szCs w:val="22"/>
        </w:rPr>
        <w:t xml:space="preserve"> </w:t>
      </w:r>
      <w:r w:rsidR="00655849" w:rsidRPr="00C00769">
        <w:rPr>
          <w:rFonts w:cs="Times New Roman"/>
          <w:szCs w:val="22"/>
        </w:rPr>
        <w:t>and</w:t>
      </w:r>
      <w:proofErr w:type="gramEnd"/>
      <w:r w:rsidR="00655849" w:rsidRPr="00C00769">
        <w:rPr>
          <w:rFonts w:cs="Times New Roman"/>
          <w:szCs w:val="22"/>
        </w:rPr>
        <w:t xml:space="preserve"> were approved and authoriz</w:t>
      </w:r>
      <w:r w:rsidRPr="00C00769">
        <w:rPr>
          <w:rFonts w:cs="Times New Roman"/>
          <w:szCs w:val="22"/>
        </w:rPr>
        <w:t>ed for issue by the</w:t>
      </w:r>
      <w:r w:rsidR="00A01414" w:rsidRPr="00C00769">
        <w:rPr>
          <w:rFonts w:cs="Times New Roman"/>
          <w:szCs w:val="22"/>
        </w:rPr>
        <w:t xml:space="preserve"> audit committee, as appointed by the</w:t>
      </w:r>
      <w:r w:rsidRPr="00C00769">
        <w:rPr>
          <w:rFonts w:cs="Times New Roman"/>
          <w:szCs w:val="22"/>
        </w:rPr>
        <w:t xml:space="preserve"> Board of Directors</w:t>
      </w:r>
      <w:r w:rsidR="00A01414" w:rsidRPr="00C00769">
        <w:rPr>
          <w:rFonts w:cs="Times New Roman"/>
          <w:szCs w:val="22"/>
        </w:rPr>
        <w:t xml:space="preserve"> of the Company,</w:t>
      </w:r>
      <w:r w:rsidRPr="00C00769">
        <w:rPr>
          <w:rFonts w:cs="Times New Roman"/>
          <w:szCs w:val="22"/>
        </w:rPr>
        <w:t xml:space="preserve"> </w:t>
      </w:r>
      <w:r w:rsidRPr="00E10372">
        <w:rPr>
          <w:rFonts w:cs="Times New Roman"/>
          <w:szCs w:val="22"/>
        </w:rPr>
        <w:t xml:space="preserve">on </w:t>
      </w:r>
      <w:r w:rsidR="009466D7">
        <w:rPr>
          <w:szCs w:val="28"/>
          <w:lang w:val="en-US" w:bidi="th-TH"/>
        </w:rPr>
        <w:t>6</w:t>
      </w:r>
      <w:r w:rsidR="009466D7" w:rsidRPr="00E10372">
        <w:rPr>
          <w:rFonts w:cs="Cordia New"/>
          <w:szCs w:val="22"/>
          <w:lang w:bidi="th-TH"/>
        </w:rPr>
        <w:t xml:space="preserve"> </w:t>
      </w:r>
      <w:r w:rsidR="00876F6F">
        <w:rPr>
          <w:rFonts w:cs="Cordia New"/>
          <w:szCs w:val="22"/>
          <w:lang w:bidi="th-TH"/>
        </w:rPr>
        <w:t>May</w:t>
      </w:r>
      <w:r w:rsidR="00D67F28" w:rsidRPr="00E10372">
        <w:rPr>
          <w:rFonts w:cs="Cordia New"/>
          <w:szCs w:val="22"/>
          <w:lang w:bidi="th-TH"/>
        </w:rPr>
        <w:t xml:space="preserve"> 202</w:t>
      </w:r>
      <w:r w:rsidR="00876F6F">
        <w:rPr>
          <w:rFonts w:cs="Cordia New"/>
          <w:szCs w:val="22"/>
          <w:lang w:bidi="th-TH"/>
        </w:rPr>
        <w:t>5</w:t>
      </w:r>
      <w:r w:rsidR="004E24F6" w:rsidRPr="00E10372">
        <w:rPr>
          <w:rFonts w:cs="Cordia New"/>
          <w:szCs w:val="22"/>
          <w:lang w:bidi="th-TH"/>
        </w:rPr>
        <w:t>.</w:t>
      </w:r>
    </w:p>
    <w:p w14:paraId="1940DC38" w14:textId="77777777" w:rsidR="00C04BB2" w:rsidRPr="00C00769" w:rsidRDefault="00C04BB2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C00769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0AEA4169" w14:textId="124F7442" w:rsidR="002D25E4" w:rsidRPr="00C00769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szCs w:val="22"/>
          <w:cs/>
          <w:lang w:bidi="th-TH"/>
        </w:rPr>
      </w:pPr>
      <w:r w:rsidRPr="00C00769">
        <w:rPr>
          <w:rFonts w:cs="Times New Roman"/>
          <w:szCs w:val="22"/>
        </w:rPr>
        <w:t>Quality Construction Products Public Company Limited</w:t>
      </w:r>
      <w:r w:rsidR="002D25E4" w:rsidRPr="00C00769">
        <w:rPr>
          <w:rFonts w:cs="Times New Roman"/>
          <w:szCs w:val="22"/>
          <w:lang w:val="en-US"/>
        </w:rPr>
        <w:t xml:space="preserve">, </w:t>
      </w:r>
      <w:r w:rsidR="00B30CD7" w:rsidRPr="00C00769">
        <w:rPr>
          <w:rFonts w:cs="Times New Roman"/>
          <w:szCs w:val="22"/>
          <w:lang w:val="en-US"/>
        </w:rPr>
        <w:t>(</w:t>
      </w:r>
      <w:r w:rsidR="008B0380" w:rsidRPr="00C00769">
        <w:rPr>
          <w:rFonts w:cs="Times New Roman"/>
          <w:szCs w:val="22"/>
          <w:lang w:val="en-US"/>
        </w:rPr>
        <w:t xml:space="preserve">the </w:t>
      </w:r>
      <w:r w:rsidR="00134E65" w:rsidRPr="00C00769">
        <w:rPr>
          <w:rFonts w:cs="Times New Roman"/>
          <w:szCs w:val="22"/>
          <w:lang w:val="en-US"/>
        </w:rPr>
        <w:t>“Company”</w:t>
      </w:r>
      <w:r w:rsidR="008452EC" w:rsidRPr="00C00769">
        <w:rPr>
          <w:rFonts w:cs="Times New Roman"/>
          <w:szCs w:val="22"/>
          <w:lang w:val="en-US"/>
        </w:rPr>
        <w:t>)</w:t>
      </w:r>
      <w:r w:rsidR="0045076D" w:rsidRPr="00C00769">
        <w:rPr>
          <w:rFonts w:cs="Times New Roman"/>
          <w:szCs w:val="22"/>
          <w:lang w:val="en-US"/>
        </w:rPr>
        <w:t>, is incorporated</w:t>
      </w:r>
      <w:r w:rsidR="002D25E4" w:rsidRPr="00C00769">
        <w:rPr>
          <w:rFonts w:cs="Times New Roman"/>
          <w:szCs w:val="22"/>
          <w:lang w:val="en-US"/>
        </w:rPr>
        <w:t xml:space="preserve"> in Thailand</w:t>
      </w:r>
      <w:r w:rsidR="00C50A8D" w:rsidRPr="00C00769">
        <w:rPr>
          <w:szCs w:val="22"/>
          <w:lang w:val="en-US" w:bidi="th-TH"/>
        </w:rPr>
        <w:t>.</w:t>
      </w:r>
      <w:r w:rsidR="0045076D" w:rsidRPr="00C00769">
        <w:rPr>
          <w:rFonts w:cs="Times New Roman"/>
          <w:szCs w:val="22"/>
          <w:lang w:val="en-US"/>
        </w:rPr>
        <w:t xml:space="preserve"> </w:t>
      </w:r>
      <w:r w:rsidR="00C50A8D" w:rsidRPr="00C00769">
        <w:rPr>
          <w:szCs w:val="22"/>
          <w:lang w:val="en-US"/>
        </w:rPr>
        <w:t>The Company’s registered office is at</w:t>
      </w:r>
      <w:r w:rsidR="00C50A8D" w:rsidRPr="00C00769">
        <w:rPr>
          <w:rFonts w:cs="Times New Roman"/>
          <w:szCs w:val="22"/>
          <w:lang w:val="en-US"/>
        </w:rPr>
        <w:t xml:space="preserve"> </w:t>
      </w:r>
      <w:r w:rsidRPr="00C00769">
        <w:rPr>
          <w:rFonts w:cs="Times New Roman"/>
          <w:szCs w:val="22"/>
          <w:lang w:val="en-US"/>
        </w:rPr>
        <w:t xml:space="preserve">144 Moo 16, </w:t>
      </w:r>
      <w:proofErr w:type="spellStart"/>
      <w:r w:rsidRPr="00C00769">
        <w:rPr>
          <w:rFonts w:cs="Times New Roman"/>
          <w:szCs w:val="22"/>
          <w:lang w:val="en-US"/>
        </w:rPr>
        <w:t>Udomsorayuth</w:t>
      </w:r>
      <w:proofErr w:type="spellEnd"/>
      <w:r w:rsidRPr="00C00769">
        <w:rPr>
          <w:rFonts w:cs="Times New Roman"/>
          <w:szCs w:val="22"/>
          <w:lang w:val="en-US"/>
        </w:rPr>
        <w:t xml:space="preserve"> Road, Tambol</w:t>
      </w:r>
      <w:r w:rsidR="008452EC" w:rsidRPr="00C00769">
        <w:rPr>
          <w:rFonts w:cs="Times New Roman"/>
          <w:szCs w:val="22"/>
          <w:lang w:val="en-US"/>
        </w:rPr>
        <w:t xml:space="preserve"> </w:t>
      </w:r>
      <w:proofErr w:type="spellStart"/>
      <w:r w:rsidR="008452EC" w:rsidRPr="00C00769">
        <w:rPr>
          <w:rFonts w:cs="Times New Roman"/>
          <w:szCs w:val="22"/>
          <w:lang w:val="en-US"/>
        </w:rPr>
        <w:t>Bangkrasan</w:t>
      </w:r>
      <w:proofErr w:type="spellEnd"/>
      <w:r w:rsidR="008452EC" w:rsidRPr="00C00769">
        <w:rPr>
          <w:rFonts w:cs="Times New Roman"/>
          <w:szCs w:val="22"/>
          <w:lang w:val="en-US"/>
        </w:rPr>
        <w:t xml:space="preserve">, Amphur </w:t>
      </w:r>
      <w:r w:rsidRPr="00C00769">
        <w:rPr>
          <w:rFonts w:cs="Times New Roman"/>
          <w:szCs w:val="22"/>
          <w:lang w:val="en-US"/>
        </w:rPr>
        <w:t>Bang pa-in,</w:t>
      </w:r>
      <w:r w:rsidRPr="00C00769">
        <w:rPr>
          <w:szCs w:val="22"/>
        </w:rPr>
        <w:t xml:space="preserve"> </w:t>
      </w:r>
      <w:r w:rsidRPr="00C00769">
        <w:rPr>
          <w:rFonts w:cs="Times New Roman"/>
          <w:szCs w:val="22"/>
          <w:lang w:val="en-US"/>
        </w:rPr>
        <w:t>Ayutthaya</w:t>
      </w:r>
      <w:r w:rsidR="00655849" w:rsidRPr="00C00769">
        <w:rPr>
          <w:rFonts w:cs="Times New Roman"/>
          <w:szCs w:val="22"/>
          <w:lang w:val="en-US"/>
        </w:rPr>
        <w:t>,</w:t>
      </w:r>
      <w:r w:rsidR="00E54F09" w:rsidRPr="00C00769">
        <w:rPr>
          <w:rFonts w:cs="Times New Roman"/>
          <w:szCs w:val="22"/>
          <w:lang w:val="en-US"/>
        </w:rPr>
        <w:t xml:space="preserve"> </w:t>
      </w:r>
      <w:r w:rsidR="00E54F09" w:rsidRPr="00C00769">
        <w:rPr>
          <w:rFonts w:cs="Cordia New"/>
          <w:szCs w:val="22"/>
          <w:lang w:val="en-US" w:bidi="th-TH"/>
        </w:rPr>
        <w:t>13160</w:t>
      </w:r>
      <w:r w:rsidR="009C5CB1" w:rsidRPr="00C00769">
        <w:rPr>
          <w:rFonts w:cs="Cordia New"/>
          <w:szCs w:val="22"/>
          <w:lang w:val="en-US" w:bidi="th-TH"/>
        </w:rPr>
        <w:t>,</w:t>
      </w:r>
      <w:r w:rsidR="00E54F09" w:rsidRPr="00C00769">
        <w:rPr>
          <w:rFonts w:cs="Cordia New"/>
          <w:szCs w:val="22"/>
          <w:lang w:val="en-US" w:bidi="th-TH"/>
        </w:rPr>
        <w:t xml:space="preserve"> Thailand</w:t>
      </w:r>
      <w:r w:rsidRPr="00C00769">
        <w:rPr>
          <w:rFonts w:cs="Times New Roman"/>
          <w:szCs w:val="22"/>
          <w:lang w:val="en-US"/>
        </w:rPr>
        <w:t>.</w:t>
      </w:r>
    </w:p>
    <w:p w14:paraId="57DC1EE7" w14:textId="77777777" w:rsidR="00514CEF" w:rsidRPr="00C0076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29A61E1" w14:textId="003CC86E" w:rsidR="00A97B73" w:rsidRPr="00C00769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pacing w:val="-4"/>
          <w:szCs w:val="22"/>
        </w:rPr>
        <w:t xml:space="preserve">The </w:t>
      </w:r>
      <w:r w:rsidR="00577F96" w:rsidRPr="00C00769">
        <w:rPr>
          <w:rFonts w:cs="Times New Roman"/>
          <w:spacing w:val="-4"/>
          <w:szCs w:val="22"/>
        </w:rPr>
        <w:t>parent</w:t>
      </w:r>
      <w:r w:rsidRPr="00C00769">
        <w:rPr>
          <w:rFonts w:cs="Times New Roman"/>
          <w:spacing w:val="-4"/>
          <w:szCs w:val="22"/>
        </w:rPr>
        <w:t xml:space="preserve"> and ultimate parent companies during the financial period were SCG </w:t>
      </w:r>
      <w:r w:rsidR="00126BF9">
        <w:rPr>
          <w:rFonts w:cs="Times New Roman"/>
          <w:spacing w:val="-4"/>
          <w:szCs w:val="22"/>
        </w:rPr>
        <w:t>Cement-</w:t>
      </w:r>
      <w:r w:rsidR="00126BF9" w:rsidRPr="00C00769">
        <w:rPr>
          <w:rFonts w:cs="Times New Roman"/>
          <w:spacing w:val="-4"/>
          <w:szCs w:val="22"/>
        </w:rPr>
        <w:t xml:space="preserve">Building </w:t>
      </w:r>
      <w:r w:rsidRPr="00C00769">
        <w:rPr>
          <w:rFonts w:cs="Times New Roman"/>
          <w:spacing w:val="-4"/>
          <w:szCs w:val="22"/>
        </w:rPr>
        <w:t>Materials</w:t>
      </w:r>
      <w:r w:rsidRPr="00C00769">
        <w:rPr>
          <w:rFonts w:cs="Times New Roman"/>
          <w:szCs w:val="22"/>
        </w:rPr>
        <w:t xml:space="preserve"> Company Limited and The Siam Cement Public Company Limited. Both are incorporated</w:t>
      </w:r>
      <w:r w:rsidR="004C2842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>in Thailand.</w:t>
      </w:r>
    </w:p>
    <w:p w14:paraId="721796BA" w14:textId="77777777" w:rsidR="00675B9A" w:rsidRPr="00C00769" w:rsidRDefault="00675B9A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771F242D" w14:textId="46C38872" w:rsidR="00076ACB" w:rsidRPr="00C00769" w:rsidRDefault="002D25E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zCs w:val="22"/>
        </w:rPr>
        <w:t xml:space="preserve">The principal </w:t>
      </w:r>
      <w:r w:rsidR="00AC5A9E" w:rsidRPr="00C00769">
        <w:rPr>
          <w:rFonts w:cs="Times New Roman"/>
          <w:szCs w:val="22"/>
        </w:rPr>
        <w:t>business</w:t>
      </w:r>
      <w:r w:rsidR="00A97B73" w:rsidRPr="00C00769">
        <w:rPr>
          <w:rFonts w:cs="Times New Roman"/>
          <w:szCs w:val="22"/>
        </w:rPr>
        <w:t>es</w:t>
      </w:r>
      <w:r w:rsidR="00AC5A9E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 xml:space="preserve">of the Company </w:t>
      </w:r>
      <w:r w:rsidR="00A97B73" w:rsidRPr="00C00769">
        <w:rPr>
          <w:rFonts w:cs="Times New Roman"/>
          <w:szCs w:val="22"/>
        </w:rPr>
        <w:t>are to produce and distribute of autoclaved aerated concrete blocks, reinforced wall panels, floor panels, and lintels for construction uses.</w:t>
      </w:r>
    </w:p>
    <w:p w14:paraId="00BBDB8C" w14:textId="77777777" w:rsidR="00290879" w:rsidRPr="00C00769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41E22D73" w14:textId="47E8523D" w:rsidR="00290879" w:rsidRPr="00C00769" w:rsidRDefault="00290879" w:rsidP="00290879">
      <w:pPr>
        <w:pStyle w:val="block"/>
        <w:shd w:val="clear" w:color="auto" w:fill="FFFFFF"/>
        <w:spacing w:after="0" w:line="240" w:lineRule="atLeast"/>
        <w:ind w:left="540"/>
        <w:jc w:val="both"/>
        <w:rPr>
          <w:szCs w:val="22"/>
          <w:lang w:val="en-US"/>
        </w:rPr>
      </w:pPr>
      <w:r w:rsidRPr="00C00769">
        <w:rPr>
          <w:szCs w:val="22"/>
          <w:lang w:val="en-US"/>
        </w:rPr>
        <w:t>Detai</w:t>
      </w:r>
      <w:r w:rsidR="001B0B6C" w:rsidRPr="00C00769">
        <w:rPr>
          <w:szCs w:val="22"/>
          <w:lang w:val="en-US"/>
        </w:rPr>
        <w:t>ls of the Company’s subsidiary</w:t>
      </w:r>
      <w:r w:rsidRPr="00C00769">
        <w:rPr>
          <w:szCs w:val="22"/>
          <w:lang w:val="en-US"/>
        </w:rPr>
        <w:t xml:space="preserve"> as </w:t>
      </w:r>
      <w:proofErr w:type="gramStart"/>
      <w:r w:rsidRPr="00C00769">
        <w:rPr>
          <w:szCs w:val="22"/>
          <w:lang w:val="en-US"/>
        </w:rPr>
        <w:t>at</w:t>
      </w:r>
      <w:proofErr w:type="gramEnd"/>
      <w:r w:rsidRPr="00C00769">
        <w:rPr>
          <w:szCs w:val="22"/>
          <w:lang w:val="en-US"/>
        </w:rPr>
        <w:t xml:space="preserve"> </w:t>
      </w:r>
      <w:r w:rsidR="00876F6F">
        <w:rPr>
          <w:szCs w:val="22"/>
          <w:lang w:val="en-US"/>
        </w:rPr>
        <w:t>31 March 2025</w:t>
      </w:r>
      <w:r w:rsidR="00FB3AE8" w:rsidRPr="00C00769">
        <w:rPr>
          <w:szCs w:val="22"/>
          <w:lang w:val="en-US"/>
        </w:rPr>
        <w:t xml:space="preserve"> </w:t>
      </w:r>
      <w:r w:rsidRPr="00C00769">
        <w:rPr>
          <w:szCs w:val="22"/>
          <w:lang w:val="en-US"/>
        </w:rPr>
        <w:t>and 31 December 20</w:t>
      </w:r>
      <w:r w:rsidR="00121359" w:rsidRPr="00C00769">
        <w:rPr>
          <w:szCs w:val="22"/>
          <w:lang w:val="en-US"/>
        </w:rPr>
        <w:t>2</w:t>
      </w:r>
      <w:r w:rsidR="00876F6F">
        <w:rPr>
          <w:szCs w:val="22"/>
          <w:lang w:val="en-US"/>
        </w:rPr>
        <w:t>4</w:t>
      </w:r>
      <w:r w:rsidR="00FB3AE8" w:rsidRPr="00C00769">
        <w:rPr>
          <w:szCs w:val="22"/>
          <w:lang w:val="en-US"/>
        </w:rPr>
        <w:t xml:space="preserve"> </w:t>
      </w:r>
      <w:r w:rsidRPr="00C00769">
        <w:rPr>
          <w:szCs w:val="22"/>
          <w:lang w:val="en-US"/>
        </w:rPr>
        <w:t xml:space="preserve">were as follows: </w:t>
      </w:r>
    </w:p>
    <w:p w14:paraId="1CF67956" w14:textId="77777777" w:rsidR="00C70938" w:rsidRPr="00C00769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Cs w:val="22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82"/>
        <w:gridCol w:w="1469"/>
        <w:gridCol w:w="180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1F8F887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</w:p>
          <w:p w14:paraId="6072720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556884" w:rsidRPr="008F1515" w14:paraId="429754BC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3" w:type="dxa"/>
            <w:gridSpan w:val="4"/>
            <w:shd w:val="clear" w:color="auto" w:fill="FFFFFF"/>
            <w:vAlign w:val="bottom"/>
          </w:tcPr>
          <w:p w14:paraId="6513C5C7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737061B5" w:rsidR="006822E2" w:rsidRPr="008F1515" w:rsidRDefault="00C00769" w:rsidP="006D25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5" w:hanging="7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876F6F">
              <w:rPr>
                <w:rFonts w:cs="Times New Roman"/>
              </w:rPr>
              <w:t>1</w:t>
            </w:r>
            <w:r>
              <w:rPr>
                <w:rFonts w:cs="Times New Roman"/>
              </w:rPr>
              <w:t xml:space="preserve"> </w:t>
            </w:r>
            <w:r w:rsidR="00876F6F">
              <w:rPr>
                <w:rFonts w:cs="Times New Roman"/>
              </w:rPr>
              <w:t>March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62C5A7F6" w:rsidR="00556884" w:rsidRPr="008F1515" w:rsidRDefault="006D255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876F6F">
              <w:rPr>
                <w:rFonts w:cs="Times New Roman"/>
              </w:rPr>
              <w:t>5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73DCCDFA" w:rsidR="00556884" w:rsidRPr="001733F3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theme="minorBidi"/>
                <w:lang w:val="en-US" w:bidi="th-TH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876F6F">
              <w:rPr>
                <w:rFonts w:cstheme="minorBidi"/>
                <w:lang w:val="en-US" w:bidi="th-TH"/>
              </w:rPr>
              <w:t>4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7F2E2B" w:rsidRPr="008F1515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7F2E2B" w:rsidRPr="006822E2" w:rsidRDefault="007F2E2B" w:rsidP="007F2E2B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7F2E2B" w:rsidRPr="00E90D88" w:rsidRDefault="007F2E2B" w:rsidP="007F2E2B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7F24A8B8" w:rsidR="007F2E2B" w:rsidRPr="008F1515" w:rsidRDefault="007F2E2B" w:rsidP="007F2E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77777777" w:rsidR="007F2E2B" w:rsidRPr="008F1515" w:rsidRDefault="007F2E2B" w:rsidP="007F2E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C00769" w:rsidRDefault="0055688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05A1C073" w14:textId="23B13371" w:rsidR="002E3B94" w:rsidRDefault="002E3B94">
      <w:pPr>
        <w:spacing w:line="240" w:lineRule="auto"/>
        <w:rPr>
          <w:rFonts w:cs="Times New Roman"/>
          <w:b/>
          <w:bCs/>
          <w:sz w:val="24"/>
          <w:szCs w:val="24"/>
          <w:lang w:val="en-US"/>
        </w:rPr>
      </w:pPr>
    </w:p>
    <w:p w14:paraId="5E0A915F" w14:textId="54D83623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C00769" w:rsidRDefault="00FE3037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4BED0119" w14:textId="77777777" w:rsidR="007760B4" w:rsidRPr="00C00769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  <w:szCs w:val="22"/>
        </w:rPr>
      </w:pPr>
      <w:r w:rsidRPr="00C00769">
        <w:rPr>
          <w:rFonts w:cs="Times New Roman"/>
          <w:b/>
          <w:bCs/>
          <w:i/>
          <w:iCs/>
          <w:szCs w:val="22"/>
        </w:rPr>
        <w:t>Statement of compliance</w:t>
      </w:r>
    </w:p>
    <w:p w14:paraId="5E5006EE" w14:textId="77777777" w:rsidR="007760B4" w:rsidRPr="00C00769" w:rsidRDefault="007760B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26263E39" w14:textId="2F00BCE9" w:rsidR="002E3B94" w:rsidRDefault="001B4451" w:rsidP="00675B9A">
      <w:pPr>
        <w:ind w:left="540"/>
        <w:jc w:val="both"/>
        <w:rPr>
          <w:lang w:val="en-US" w:bidi="th-TH"/>
        </w:rPr>
      </w:pPr>
      <w:r w:rsidRPr="0021454E">
        <w:t>The interim financial statements are presented in the same format as the annual</w:t>
      </w:r>
      <w:r w:rsidR="00547753" w:rsidRPr="0021454E">
        <w:rPr>
          <w:rFonts w:hint="cs"/>
          <w:cs/>
          <w:lang w:bidi="th-TH"/>
        </w:rPr>
        <w:t xml:space="preserve"> </w:t>
      </w:r>
      <w:r w:rsidRPr="0021454E">
        <w:t xml:space="preserve">financial statements and </w:t>
      </w:r>
      <w:r w:rsidRPr="0021454E">
        <w:rPr>
          <w:szCs w:val="22"/>
        </w:rPr>
        <w:t>together with</w:t>
      </w:r>
      <w:r w:rsidRPr="0021454E">
        <w:rPr>
          <w:sz w:val="20"/>
        </w:rPr>
        <w:t xml:space="preserve"> </w:t>
      </w:r>
      <w:r w:rsidRPr="0021454E">
        <w:t>notes to the interim financial statements on a condensed basis in accordance with Thai Accounting Standard (TAS) No. 34 “</w:t>
      </w:r>
      <w:r w:rsidRPr="0021454E">
        <w:rPr>
          <w:i/>
          <w:iCs/>
        </w:rPr>
        <w:t>Interim Financial Reporting”</w:t>
      </w:r>
      <w:r w:rsidRPr="0021454E">
        <w:t xml:space="preserve">, guidelines promulgated by the Federation of Accounting Professions and applicable rules </w:t>
      </w:r>
      <w:r w:rsidRPr="0021454E">
        <w:rPr>
          <w:lang w:val="en-US"/>
        </w:rPr>
        <w:t xml:space="preserve">and regulations of the Thai Securities and </w:t>
      </w:r>
      <w:r w:rsidRPr="008E39DC">
        <w:rPr>
          <w:spacing w:val="-2"/>
          <w:lang w:val="en-US"/>
        </w:rPr>
        <w:t>Exchange Commission.</w:t>
      </w:r>
      <w:r w:rsidRPr="008E39DC">
        <w:rPr>
          <w:rFonts w:hint="cs"/>
          <w:spacing w:val="-2"/>
          <w:cs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The interim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financial statements focus on new activities, events and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circumstances</w:t>
      </w:r>
      <w:r w:rsidRPr="0021454E">
        <w:rPr>
          <w:lang w:val="en-US" w:bidi="th-TH"/>
        </w:rPr>
        <w:t xml:space="preserve"> to avoid repetition of information previously reported in annual consolidated</w:t>
      </w:r>
      <w:r w:rsidR="00513111" w:rsidRPr="0021454E">
        <w:rPr>
          <w:lang w:val="en-US" w:bidi="th-TH"/>
        </w:rPr>
        <w:t xml:space="preserve"> and separate</w:t>
      </w:r>
      <w:r w:rsidRPr="0021454E">
        <w:rPr>
          <w:lang w:val="en-US" w:bidi="th-TH"/>
        </w:rPr>
        <w:t xml:space="preserve"> financial </w:t>
      </w:r>
      <w:r w:rsidRPr="008E39DC">
        <w:rPr>
          <w:spacing w:val="-4"/>
          <w:lang w:val="en-US" w:bidi="th-TH"/>
        </w:rPr>
        <w:t>statements. Accordingly, these interim financial statements should be read in conjunction with the consolidated</w:t>
      </w:r>
      <w:r w:rsidRPr="0021454E">
        <w:rPr>
          <w:lang w:val="en-US" w:bidi="th-TH"/>
        </w:rPr>
        <w:t xml:space="preserve"> </w:t>
      </w:r>
      <w:r w:rsidR="003F6F69" w:rsidRPr="0021454E">
        <w:rPr>
          <w:lang w:val="en-US" w:bidi="th-TH"/>
        </w:rPr>
        <w:t xml:space="preserve">and separate </w:t>
      </w:r>
      <w:r w:rsidRPr="0021454E">
        <w:rPr>
          <w:lang w:val="en-US" w:bidi="th-TH"/>
        </w:rPr>
        <w:t xml:space="preserve">financial statements of the Group </w:t>
      </w:r>
      <w:r w:rsidR="008E7892" w:rsidRPr="0021454E">
        <w:rPr>
          <w:lang w:val="en-US" w:bidi="th-TH"/>
        </w:rPr>
        <w:t xml:space="preserve">and the </w:t>
      </w:r>
      <w:r w:rsidR="00D53B7D">
        <w:rPr>
          <w:lang w:val="en-US" w:bidi="th-TH"/>
        </w:rPr>
        <w:t>C</w:t>
      </w:r>
      <w:r w:rsidR="008E7892" w:rsidRPr="0021454E">
        <w:rPr>
          <w:lang w:val="en-US" w:bidi="th-TH"/>
        </w:rPr>
        <w:t xml:space="preserve">ompany </w:t>
      </w:r>
      <w:r w:rsidRPr="0021454E">
        <w:rPr>
          <w:lang w:val="en-US" w:bidi="th-TH"/>
        </w:rPr>
        <w:t xml:space="preserve">for the year ended </w:t>
      </w:r>
      <w:r w:rsidR="0021454E">
        <w:rPr>
          <w:cs/>
          <w:lang w:val="en-US" w:bidi="th-TH"/>
        </w:rPr>
        <w:br/>
      </w:r>
      <w:r w:rsidRPr="0021454E">
        <w:rPr>
          <w:lang w:val="en-US" w:bidi="th-TH"/>
        </w:rPr>
        <w:t>31</w:t>
      </w:r>
      <w:r w:rsidRPr="0021454E">
        <w:rPr>
          <w:cs/>
          <w:lang w:val="en-US" w:bidi="th-TH"/>
        </w:rPr>
        <w:t xml:space="preserve"> </w:t>
      </w:r>
      <w:r w:rsidRPr="0021454E">
        <w:rPr>
          <w:lang w:val="en-US" w:bidi="th-TH"/>
        </w:rPr>
        <w:t>December 202</w:t>
      </w:r>
      <w:r w:rsidR="00876F6F">
        <w:rPr>
          <w:lang w:val="en-US" w:bidi="th-TH"/>
        </w:rPr>
        <w:t>4</w:t>
      </w:r>
      <w:r w:rsidRPr="0021454E">
        <w:rPr>
          <w:lang w:val="en-US" w:bidi="th-TH"/>
        </w:rPr>
        <w:t>.</w:t>
      </w:r>
    </w:p>
    <w:p w14:paraId="0BDA4498" w14:textId="77777777" w:rsidR="002E3B94" w:rsidRDefault="002E3B94" w:rsidP="00675B9A">
      <w:pPr>
        <w:ind w:left="540"/>
        <w:jc w:val="both"/>
        <w:rPr>
          <w:lang w:val="en-US" w:bidi="th-TH"/>
        </w:rPr>
      </w:pPr>
    </w:p>
    <w:p w14:paraId="7FAD0121" w14:textId="6AFD8F4F" w:rsidR="009D4858" w:rsidRPr="00C00769" w:rsidRDefault="001B4451" w:rsidP="00582D68">
      <w:pPr>
        <w:ind w:left="540"/>
        <w:jc w:val="both"/>
        <w:rPr>
          <w:spacing w:val="4"/>
          <w:szCs w:val="22"/>
        </w:rPr>
      </w:pPr>
      <w:r w:rsidRPr="00C00769">
        <w:rPr>
          <w:szCs w:val="22"/>
        </w:rPr>
        <w:t xml:space="preserve">In preparing these interim financial statements, judgements and estimates are made by </w:t>
      </w:r>
      <w:r w:rsidRPr="00C00769">
        <w:rPr>
          <w:spacing w:val="-2"/>
          <w:szCs w:val="22"/>
        </w:rPr>
        <w:t>management in applying the Group’s accounting policies. Actual results may differ from these estimates.</w:t>
      </w:r>
      <w:r w:rsidRPr="00C00769">
        <w:rPr>
          <w:szCs w:val="22"/>
        </w:rPr>
        <w:t xml:space="preserve"> The accounting policies, methods of computation and the key sources of estimation uncertainty were the same as those</w:t>
      </w:r>
      <w:r w:rsidR="00B0534D" w:rsidRPr="00C00769">
        <w:rPr>
          <w:szCs w:val="22"/>
        </w:rPr>
        <w:t xml:space="preserve"> </w:t>
      </w:r>
      <w:r w:rsidRPr="00C00769">
        <w:rPr>
          <w:szCs w:val="22"/>
        </w:rPr>
        <w:t>described in the</w:t>
      </w:r>
      <w:r w:rsidR="00D16C5B" w:rsidRPr="00C00769">
        <w:rPr>
          <w:rFonts w:hint="cs"/>
          <w:szCs w:val="22"/>
          <w:cs/>
          <w:lang w:bidi="th-TH"/>
        </w:rPr>
        <w:t xml:space="preserve"> </w:t>
      </w:r>
      <w:r w:rsidR="00D16C5B" w:rsidRPr="00C00769">
        <w:rPr>
          <w:szCs w:val="22"/>
          <w:lang w:val="en-US" w:bidi="th-TH"/>
        </w:rPr>
        <w:t>consolidated</w:t>
      </w:r>
      <w:r w:rsidR="00192605" w:rsidRPr="00C00769">
        <w:rPr>
          <w:szCs w:val="22"/>
          <w:lang w:val="en-US" w:bidi="th-TH"/>
        </w:rPr>
        <w:t xml:space="preserve"> and separate</w:t>
      </w:r>
      <w:r w:rsidRPr="00C00769">
        <w:rPr>
          <w:szCs w:val="22"/>
        </w:rPr>
        <w:t xml:space="preserve"> financial statements for the year ended 31 December 202</w:t>
      </w:r>
      <w:r w:rsidR="00876F6F">
        <w:rPr>
          <w:szCs w:val="22"/>
        </w:rPr>
        <w:t>4</w:t>
      </w:r>
      <w:r w:rsidRPr="00C00769">
        <w:rPr>
          <w:szCs w:val="22"/>
        </w:rPr>
        <w:t xml:space="preserve"> unless otherwise stated.</w:t>
      </w:r>
    </w:p>
    <w:p w14:paraId="5185BBD8" w14:textId="77777777" w:rsidR="0093633D" w:rsidRPr="00C00769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szCs w:val="22"/>
          <w:cs/>
        </w:rPr>
      </w:pPr>
      <w:r w:rsidRPr="00C00769">
        <w:rPr>
          <w:rFonts w:cs="Times New Roman"/>
          <w:b/>
          <w:bCs/>
          <w:i/>
          <w:iCs/>
          <w:szCs w:val="22"/>
        </w:rPr>
        <w:lastRenderedPageBreak/>
        <w:t>Functional and presentation currency</w:t>
      </w:r>
    </w:p>
    <w:p w14:paraId="12842909" w14:textId="77777777" w:rsidR="0093633D" w:rsidRPr="00C00769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Cs w:val="22"/>
          <w:lang w:val="en-US"/>
        </w:rPr>
      </w:pPr>
    </w:p>
    <w:p w14:paraId="7326F065" w14:textId="21F7B06B" w:rsidR="0093633D" w:rsidRPr="00C00769" w:rsidRDefault="0093633D" w:rsidP="008B0481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C00769">
        <w:rPr>
          <w:szCs w:val="22"/>
        </w:rPr>
        <w:t xml:space="preserve">The interim financial statements are </w:t>
      </w:r>
      <w:r w:rsidR="00AD0ABF" w:rsidRPr="00C00769">
        <w:rPr>
          <w:szCs w:val="22"/>
        </w:rPr>
        <w:t xml:space="preserve">prepared and </w:t>
      </w:r>
      <w:r w:rsidRPr="00C00769">
        <w:rPr>
          <w:szCs w:val="22"/>
        </w:rPr>
        <w:t xml:space="preserve">presented in Thai Baht, which is the </w:t>
      </w:r>
      <w:r w:rsidR="00871FF3" w:rsidRPr="00C00769">
        <w:rPr>
          <w:szCs w:val="22"/>
        </w:rPr>
        <w:t>Company</w:t>
      </w:r>
      <w:r w:rsidRPr="00C00769">
        <w:rPr>
          <w:szCs w:val="22"/>
        </w:rPr>
        <w:t xml:space="preserve">’s functional currency. All financial information presented in Thai Baht has been rounded in the notes to </w:t>
      </w:r>
      <w:r w:rsidR="001F2286" w:rsidRPr="00C00769">
        <w:rPr>
          <w:szCs w:val="22"/>
        </w:rPr>
        <w:t xml:space="preserve">the </w:t>
      </w:r>
      <w:r w:rsidRPr="00C00769">
        <w:rPr>
          <w:szCs w:val="22"/>
        </w:rPr>
        <w:t xml:space="preserve">interim financial statements to the nearest thousand Baht unless otherwise stated. </w:t>
      </w:r>
    </w:p>
    <w:p w14:paraId="4337BA91" w14:textId="7E2B8661" w:rsidR="00AF1BF1" w:rsidRDefault="00AF1BF1" w:rsidP="008B0481">
      <w:pPr>
        <w:tabs>
          <w:tab w:val="left" w:pos="1980"/>
        </w:tabs>
        <w:spacing w:line="240" w:lineRule="auto"/>
        <w:jc w:val="both"/>
        <w:rPr>
          <w:b/>
          <w:bCs/>
          <w:i/>
          <w:iCs/>
          <w:szCs w:val="22"/>
        </w:rPr>
      </w:pPr>
    </w:p>
    <w:p w14:paraId="4BFD3460" w14:textId="77777777" w:rsidR="00A6576B" w:rsidRDefault="00197D34" w:rsidP="002A3F17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C00769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Cs w:val="22"/>
          <w:lang w:val="en-US"/>
        </w:rPr>
      </w:pPr>
    </w:p>
    <w:p w14:paraId="413B7FBA" w14:textId="02B5FFB4" w:rsidR="003F33B1" w:rsidRPr="00C00769" w:rsidRDefault="00B2324A" w:rsidP="002A3F17">
      <w:pPr>
        <w:spacing w:line="240" w:lineRule="auto"/>
        <w:ind w:left="540" w:right="-115"/>
        <w:jc w:val="thaiDistribute"/>
        <w:rPr>
          <w:spacing w:val="4"/>
          <w:szCs w:val="22"/>
          <w:lang w:val="en-US"/>
        </w:rPr>
      </w:pPr>
      <w:r w:rsidRPr="00C00769">
        <w:rPr>
          <w:szCs w:val="22"/>
        </w:rPr>
        <w:t xml:space="preserve">Related parties which have no material changes in relationships during the </w:t>
      </w:r>
      <w:r w:rsidR="00E02F7F">
        <w:rPr>
          <w:szCs w:val="22"/>
        </w:rPr>
        <w:t>three</w:t>
      </w:r>
      <w:r w:rsidRPr="00C00769">
        <w:rPr>
          <w:szCs w:val="22"/>
        </w:rPr>
        <w:t xml:space="preserve">-month period ended </w:t>
      </w:r>
      <w:r w:rsidR="00876F6F">
        <w:rPr>
          <w:szCs w:val="22"/>
        </w:rPr>
        <w:t>31 March 2025</w:t>
      </w:r>
      <w:r w:rsidRPr="00C00769">
        <w:rPr>
          <w:szCs w:val="22"/>
        </w:rPr>
        <w:t>.</w:t>
      </w:r>
    </w:p>
    <w:p w14:paraId="7F35BE41" w14:textId="5C80B41E" w:rsidR="008B0481" w:rsidRPr="00C00769" w:rsidRDefault="008B0481" w:rsidP="002A3F17">
      <w:pPr>
        <w:spacing w:line="240" w:lineRule="auto"/>
        <w:ind w:right="-115"/>
        <w:rPr>
          <w:rFonts w:cs="Times New Roman"/>
          <w:spacing w:val="-4"/>
          <w:szCs w:val="22"/>
        </w:rPr>
      </w:pPr>
    </w:p>
    <w:p w14:paraId="58EB0902" w14:textId="2C62FD79" w:rsidR="00091846" w:rsidRPr="00C00769" w:rsidRDefault="00091846" w:rsidP="002A3F17">
      <w:pPr>
        <w:ind w:left="540" w:right="-115"/>
        <w:jc w:val="thaiDistribute"/>
        <w:rPr>
          <w:rFonts w:cs="Times New Roman"/>
          <w:szCs w:val="22"/>
        </w:rPr>
      </w:pPr>
      <w:r w:rsidRPr="007B3F29">
        <w:rPr>
          <w:rFonts w:cs="Times New Roman"/>
          <w:spacing w:val="-4"/>
          <w:szCs w:val="22"/>
        </w:rPr>
        <w:t>Significant transactions with related parties for the</w:t>
      </w:r>
      <w:r w:rsidR="00865D20" w:rsidRPr="007B3F29">
        <w:rPr>
          <w:rFonts w:cs="Times New Roman"/>
          <w:spacing w:val="-4"/>
          <w:szCs w:val="22"/>
        </w:rPr>
        <w:t xml:space="preserve"> </w:t>
      </w:r>
      <w:r w:rsidR="002A3F17" w:rsidRPr="007B3F29">
        <w:rPr>
          <w:rFonts w:cs="Times New Roman"/>
          <w:spacing w:val="-4"/>
          <w:szCs w:val="22"/>
        </w:rPr>
        <w:t>three-month</w:t>
      </w:r>
      <w:r w:rsidR="00865D20" w:rsidRPr="007B3F29">
        <w:rPr>
          <w:rFonts w:cs="Times New Roman"/>
          <w:spacing w:val="-4"/>
          <w:szCs w:val="22"/>
        </w:rPr>
        <w:t xml:space="preserve"> </w:t>
      </w:r>
      <w:r w:rsidRPr="007B3F29">
        <w:rPr>
          <w:rFonts w:cs="Times New Roman"/>
          <w:spacing w:val="-4"/>
          <w:szCs w:val="22"/>
        </w:rPr>
        <w:t>period</w:t>
      </w:r>
      <w:r w:rsidR="008F4A6E" w:rsidRPr="007B3F29">
        <w:rPr>
          <w:rFonts w:cs="Times New Roman"/>
          <w:spacing w:val="-4"/>
          <w:szCs w:val="22"/>
        </w:rPr>
        <w:t>s</w:t>
      </w:r>
      <w:r w:rsidRPr="007B3F29">
        <w:rPr>
          <w:rFonts w:cs="Times New Roman"/>
          <w:spacing w:val="-4"/>
          <w:szCs w:val="22"/>
        </w:rPr>
        <w:t xml:space="preserve"> ended </w:t>
      </w:r>
      <w:r w:rsidR="00C00769" w:rsidRPr="007B3F29">
        <w:rPr>
          <w:rFonts w:cs="Times New Roman"/>
          <w:spacing w:val="-4"/>
          <w:szCs w:val="22"/>
        </w:rPr>
        <w:t>3</w:t>
      </w:r>
      <w:r w:rsidR="00876F6F">
        <w:rPr>
          <w:rFonts w:cs="Times New Roman"/>
          <w:spacing w:val="-4"/>
          <w:szCs w:val="22"/>
        </w:rPr>
        <w:t>1</w:t>
      </w:r>
      <w:r w:rsidR="00C00769" w:rsidRPr="007B3F29">
        <w:rPr>
          <w:rFonts w:cs="Times New Roman"/>
          <w:spacing w:val="-4"/>
          <w:szCs w:val="22"/>
        </w:rPr>
        <w:t xml:space="preserve"> </w:t>
      </w:r>
      <w:r w:rsidR="00876F6F">
        <w:rPr>
          <w:rFonts w:cs="Times New Roman"/>
          <w:spacing w:val="-4"/>
          <w:szCs w:val="22"/>
        </w:rPr>
        <w:t>March</w:t>
      </w:r>
      <w:r w:rsidR="00C00769">
        <w:rPr>
          <w:rFonts w:cs="Times New Roman"/>
          <w:szCs w:val="22"/>
        </w:rPr>
        <w:t xml:space="preserve"> </w:t>
      </w:r>
      <w:r w:rsidR="001A19C5" w:rsidRPr="00C00769">
        <w:rPr>
          <w:rFonts w:cs="Times New Roman"/>
          <w:szCs w:val="22"/>
        </w:rPr>
        <w:t>are</w:t>
      </w:r>
      <w:r w:rsidRPr="00C00769">
        <w:rPr>
          <w:rFonts w:cs="Times New Roman"/>
          <w:szCs w:val="22"/>
        </w:rPr>
        <w:t xml:space="preserve"> summari</w:t>
      </w:r>
      <w:r w:rsidR="001B5786" w:rsidRPr="00C00769">
        <w:rPr>
          <w:rFonts w:cs="Times New Roman"/>
          <w:szCs w:val="22"/>
        </w:rPr>
        <w:t>z</w:t>
      </w:r>
      <w:r w:rsidRPr="00C00769">
        <w:rPr>
          <w:rFonts w:cs="Times New Roman"/>
          <w:szCs w:val="22"/>
        </w:rPr>
        <w:t xml:space="preserve">ed </w:t>
      </w:r>
      <w:r w:rsidR="00C2197E">
        <w:rPr>
          <w:rFonts w:cs="Times New Roman"/>
          <w:szCs w:val="22"/>
        </w:rPr>
        <w:br/>
      </w:r>
      <w:r w:rsidRPr="00C00769">
        <w:rPr>
          <w:rFonts w:cs="Times New Roman"/>
          <w:szCs w:val="22"/>
        </w:rPr>
        <w:t>as follows:</w:t>
      </w:r>
    </w:p>
    <w:p w14:paraId="701E26F3" w14:textId="2630FE30" w:rsidR="00AF2713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Cs w:val="22"/>
        </w:rPr>
      </w:pPr>
    </w:p>
    <w:tbl>
      <w:tblPr>
        <w:tblW w:w="931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27"/>
        <w:gridCol w:w="1190"/>
        <w:gridCol w:w="260"/>
        <w:gridCol w:w="1207"/>
        <w:gridCol w:w="272"/>
        <w:gridCol w:w="1281"/>
        <w:gridCol w:w="268"/>
        <w:gridCol w:w="1206"/>
      </w:tblGrid>
      <w:tr w:rsidR="00C00769" w:rsidRPr="003A4BC5" w14:paraId="1F9A4BD6" w14:textId="77777777" w:rsidTr="002A3F17">
        <w:trPr>
          <w:trHeight w:val="522"/>
          <w:tblHeader/>
        </w:trPr>
        <w:tc>
          <w:tcPr>
            <w:tcW w:w="3627" w:type="dxa"/>
          </w:tcPr>
          <w:p w14:paraId="11DCE68D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62856120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31EBE16B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413382B7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5" w:type="dxa"/>
            <w:gridSpan w:val="3"/>
          </w:tcPr>
          <w:p w14:paraId="702A6CD6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bookmarkStart w:id="0" w:name="_Hlk110235051"/>
            <w:r w:rsidRPr="0097174C">
              <w:rPr>
                <w:rFonts w:cs="Times New Roman"/>
                <w:szCs w:val="22"/>
              </w:rPr>
              <w:t xml:space="preserve">Separate </w:t>
            </w:r>
          </w:p>
          <w:bookmarkEnd w:id="0"/>
          <w:p w14:paraId="269E3D16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C00769" w:rsidRPr="003A4BC5" w14:paraId="392D51D4" w14:textId="77777777" w:rsidTr="002A3F17">
        <w:trPr>
          <w:trHeight w:val="261"/>
          <w:tblHeader/>
        </w:trPr>
        <w:tc>
          <w:tcPr>
            <w:tcW w:w="3627" w:type="dxa"/>
          </w:tcPr>
          <w:p w14:paraId="7D5C1838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511A277C" w14:textId="77777777" w:rsidR="00C00769" w:rsidRPr="008F4A6E" w:rsidRDefault="00C00769" w:rsidP="00B55705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7369A5B9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5" w:type="dxa"/>
            <w:gridSpan w:val="3"/>
          </w:tcPr>
          <w:p w14:paraId="370796B4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9E22A2" w:rsidRPr="003A4BC5" w14:paraId="2D216A5D" w14:textId="77777777" w:rsidTr="002A3F17">
        <w:trPr>
          <w:trHeight w:val="246"/>
          <w:tblHeader/>
        </w:trPr>
        <w:tc>
          <w:tcPr>
            <w:tcW w:w="3627" w:type="dxa"/>
          </w:tcPr>
          <w:p w14:paraId="1AA91513" w14:textId="77777777" w:rsidR="009E22A2" w:rsidRPr="0097174C" w:rsidRDefault="009E22A2" w:rsidP="009E22A2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639A3252" w14:textId="7282039D" w:rsidR="009E22A2" w:rsidRPr="009D429A" w:rsidRDefault="009E22A2" w:rsidP="009E22A2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876F6F">
              <w:rPr>
                <w:b w:val="0"/>
                <w:bCs/>
                <w:szCs w:val="28"/>
                <w:lang w:val="en-US" w:bidi="th-TH"/>
              </w:rPr>
              <w:t>5</w:t>
            </w:r>
          </w:p>
        </w:tc>
        <w:tc>
          <w:tcPr>
            <w:tcW w:w="260" w:type="dxa"/>
          </w:tcPr>
          <w:p w14:paraId="2D896B60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0BE917D2" w14:textId="05C44F7F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876F6F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72" w:type="dxa"/>
          </w:tcPr>
          <w:p w14:paraId="084393E2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238CE83F" w14:textId="111083A6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876F6F">
              <w:rPr>
                <w:b w:val="0"/>
                <w:bCs/>
                <w:szCs w:val="28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6FB673A1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6" w:type="dxa"/>
          </w:tcPr>
          <w:p w14:paraId="457ED0EA" w14:textId="5F652B6C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876F6F">
              <w:rPr>
                <w:rFonts w:cs="Times New Roman"/>
                <w:b w:val="0"/>
                <w:bCs/>
                <w:szCs w:val="22"/>
              </w:rPr>
              <w:t>4</w:t>
            </w:r>
          </w:p>
        </w:tc>
      </w:tr>
      <w:tr w:rsidR="009E22A2" w:rsidRPr="003A4BC5" w14:paraId="77143D4D" w14:textId="77777777" w:rsidTr="002A3F17">
        <w:trPr>
          <w:trHeight w:val="261"/>
          <w:tblHeader/>
        </w:trPr>
        <w:tc>
          <w:tcPr>
            <w:tcW w:w="3627" w:type="dxa"/>
          </w:tcPr>
          <w:p w14:paraId="75FA44F4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1D34364F" w14:textId="77777777" w:rsidR="009E22A2" w:rsidRPr="0097174C" w:rsidRDefault="009E22A2" w:rsidP="009E22A2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9E22A2" w:rsidRPr="002A3F17" w14:paraId="2BA4A875" w14:textId="77777777" w:rsidTr="002A3F17">
        <w:trPr>
          <w:trHeight w:val="261"/>
        </w:trPr>
        <w:tc>
          <w:tcPr>
            <w:tcW w:w="3627" w:type="dxa"/>
          </w:tcPr>
          <w:p w14:paraId="5E80B38C" w14:textId="57FC2C4D" w:rsidR="009E22A2" w:rsidRPr="00E02F7F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i/>
                <w:iCs/>
                <w:szCs w:val="28"/>
                <w:lang w:val="en-US" w:bidi="th-TH"/>
              </w:rPr>
              <w:t>U</w:t>
            </w:r>
            <w:proofErr w:type="spellStart"/>
            <w:r w:rsidRPr="00E02F7F">
              <w:rPr>
                <w:rFonts w:cs="Times New Roman"/>
                <w:i/>
                <w:iCs/>
                <w:szCs w:val="22"/>
              </w:rPr>
              <w:t>ltimate</w:t>
            </w:r>
            <w:proofErr w:type="spellEnd"/>
            <w:r w:rsidRPr="00E02F7F">
              <w:rPr>
                <w:rFonts w:cs="Times New Roman"/>
                <w:i/>
                <w:iCs/>
                <w:szCs w:val="22"/>
              </w:rPr>
              <w:t xml:space="preserve"> parent company</w:t>
            </w:r>
          </w:p>
        </w:tc>
        <w:tc>
          <w:tcPr>
            <w:tcW w:w="1190" w:type="dxa"/>
            <w:vAlign w:val="bottom"/>
          </w:tcPr>
          <w:p w14:paraId="0A74F660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441C85A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540747F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4C1E647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DAC3032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1C1D86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49823DE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876F6F" w:rsidRPr="003A4BC5" w14:paraId="781FA0B2" w14:textId="77777777" w:rsidTr="00582D68">
        <w:trPr>
          <w:trHeight w:val="261"/>
        </w:trPr>
        <w:tc>
          <w:tcPr>
            <w:tcW w:w="3627" w:type="dxa"/>
          </w:tcPr>
          <w:p w14:paraId="0966ACCD" w14:textId="4482E066" w:rsidR="00876F6F" w:rsidRPr="00BB434F" w:rsidRDefault="00876F6F" w:rsidP="00876F6F">
            <w:pPr>
              <w:spacing w:line="240" w:lineRule="atLeast"/>
              <w:rPr>
                <w:szCs w:val="28"/>
                <w:lang w:val="en-US" w:bidi="th-TH"/>
              </w:rPr>
            </w:pPr>
            <w:r w:rsidRPr="00BB434F">
              <w:rPr>
                <w:szCs w:val="28"/>
                <w:lang w:val="en-US" w:bidi="th-TH"/>
              </w:rPr>
              <w:t>Distribution costs</w:t>
            </w:r>
          </w:p>
        </w:tc>
        <w:tc>
          <w:tcPr>
            <w:tcW w:w="1190" w:type="dxa"/>
          </w:tcPr>
          <w:p w14:paraId="42FFF403" w14:textId="5171328E" w:rsidR="00876F6F" w:rsidRPr="00796503" w:rsidRDefault="007F2E2B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F2E2B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7040F220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695AA11" w14:textId="0D8A12FB" w:rsidR="00876F6F" w:rsidRPr="00956D38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863782">
              <w:t>5</w:t>
            </w:r>
          </w:p>
        </w:tc>
        <w:tc>
          <w:tcPr>
            <w:tcW w:w="272" w:type="dxa"/>
            <w:vAlign w:val="bottom"/>
          </w:tcPr>
          <w:p w14:paraId="36AA0C24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4A0A33C" w14:textId="322F1252" w:rsidR="00876F6F" w:rsidRPr="00956D38" w:rsidRDefault="007F2E2B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F2E2B">
              <w:t>-</w:t>
            </w:r>
          </w:p>
        </w:tc>
        <w:tc>
          <w:tcPr>
            <w:tcW w:w="268" w:type="dxa"/>
            <w:vAlign w:val="bottom"/>
          </w:tcPr>
          <w:p w14:paraId="11A30CB1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372A9840" w14:textId="720B020E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7D3C2D">
              <w:t>5</w:t>
            </w:r>
          </w:p>
        </w:tc>
      </w:tr>
      <w:tr w:rsidR="00876F6F" w:rsidRPr="003A4BC5" w14:paraId="4C7BA0DC" w14:textId="77777777" w:rsidTr="00582D68">
        <w:trPr>
          <w:trHeight w:val="204"/>
        </w:trPr>
        <w:tc>
          <w:tcPr>
            <w:tcW w:w="3627" w:type="dxa"/>
          </w:tcPr>
          <w:p w14:paraId="66DF5BCE" w14:textId="77777777" w:rsidR="00876F6F" w:rsidRPr="0097174C" w:rsidRDefault="00876F6F" w:rsidP="00876F6F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21D1DCBB" w14:textId="78145CC0" w:rsidR="00876F6F" w:rsidRPr="00796503" w:rsidRDefault="007F2E2B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4,958</w:t>
            </w:r>
          </w:p>
        </w:tc>
        <w:tc>
          <w:tcPr>
            <w:tcW w:w="260" w:type="dxa"/>
            <w:vAlign w:val="bottom"/>
          </w:tcPr>
          <w:p w14:paraId="0B0DC52F" w14:textId="77777777" w:rsidR="00876F6F" w:rsidRPr="00796503" w:rsidRDefault="00876F6F" w:rsidP="00876F6F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2A5247FC" w14:textId="2B5AD7DC" w:rsidR="00876F6F" w:rsidRPr="00956D38" w:rsidRDefault="00876F6F" w:rsidP="00876F6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63782">
              <w:t>4,554</w:t>
            </w:r>
          </w:p>
        </w:tc>
        <w:tc>
          <w:tcPr>
            <w:tcW w:w="272" w:type="dxa"/>
            <w:vAlign w:val="bottom"/>
          </w:tcPr>
          <w:p w14:paraId="31A052F5" w14:textId="77777777" w:rsidR="00876F6F" w:rsidRPr="00956D38" w:rsidRDefault="00876F6F" w:rsidP="00876F6F"/>
        </w:tc>
        <w:tc>
          <w:tcPr>
            <w:tcW w:w="1281" w:type="dxa"/>
            <w:vAlign w:val="bottom"/>
          </w:tcPr>
          <w:p w14:paraId="6E9B549F" w14:textId="6EC0A024" w:rsidR="00876F6F" w:rsidRPr="00956D38" w:rsidRDefault="007F2E2B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F2E2B">
              <w:t>4,541</w:t>
            </w:r>
          </w:p>
        </w:tc>
        <w:tc>
          <w:tcPr>
            <w:tcW w:w="268" w:type="dxa"/>
            <w:vAlign w:val="bottom"/>
          </w:tcPr>
          <w:p w14:paraId="580A4CE0" w14:textId="77777777" w:rsidR="00876F6F" w:rsidRPr="00956D38" w:rsidRDefault="00876F6F" w:rsidP="00876F6F"/>
        </w:tc>
        <w:tc>
          <w:tcPr>
            <w:tcW w:w="1206" w:type="dxa"/>
          </w:tcPr>
          <w:p w14:paraId="1E34039F" w14:textId="4B1F4F4E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7D3C2D">
              <w:t>4,128</w:t>
            </w:r>
          </w:p>
        </w:tc>
      </w:tr>
      <w:tr w:rsidR="00876F6F" w:rsidRPr="003A4BC5" w14:paraId="2B410815" w14:textId="77777777" w:rsidTr="002A3F17">
        <w:trPr>
          <w:trHeight w:val="204"/>
        </w:trPr>
        <w:tc>
          <w:tcPr>
            <w:tcW w:w="3627" w:type="dxa"/>
          </w:tcPr>
          <w:p w14:paraId="3DD6F74E" w14:textId="77777777" w:rsidR="00876F6F" w:rsidRPr="002D428D" w:rsidRDefault="00876F6F" w:rsidP="00876F6F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7ADA4DF0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3ECF1E4" w14:textId="77777777" w:rsidR="00876F6F" w:rsidRPr="00796503" w:rsidRDefault="00876F6F" w:rsidP="00876F6F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54087B7D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4764512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844BB80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FD9EFEB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6D60315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76F6F" w:rsidRPr="002A3F17" w14:paraId="721FAA90" w14:textId="77777777" w:rsidTr="002A3F17">
        <w:trPr>
          <w:trHeight w:val="204"/>
        </w:trPr>
        <w:tc>
          <w:tcPr>
            <w:tcW w:w="3627" w:type="dxa"/>
          </w:tcPr>
          <w:p w14:paraId="7E92FB48" w14:textId="5ADD8F73" w:rsidR="00876F6F" w:rsidRPr="00E02F7F" w:rsidRDefault="00876F6F" w:rsidP="00876F6F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i/>
                <w:iCs/>
                <w:szCs w:val="28"/>
                <w:lang w:val="en-US" w:bidi="th-TH"/>
              </w:rPr>
              <w:t>Parent company</w:t>
            </w:r>
          </w:p>
        </w:tc>
        <w:tc>
          <w:tcPr>
            <w:tcW w:w="1190" w:type="dxa"/>
            <w:vAlign w:val="bottom"/>
          </w:tcPr>
          <w:p w14:paraId="67BEEC65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27FC69E" w14:textId="77777777" w:rsidR="00876F6F" w:rsidRPr="00796503" w:rsidRDefault="00876F6F" w:rsidP="00876F6F">
            <w:pPr>
              <w:spacing w:line="240" w:lineRule="auto"/>
              <w:rPr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AF372C4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08869B1A" w14:textId="77777777" w:rsidR="00876F6F" w:rsidRPr="00956D38" w:rsidRDefault="00876F6F" w:rsidP="00876F6F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EF8FC61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0F6D71A" w14:textId="77777777" w:rsidR="00876F6F" w:rsidRPr="00956D38" w:rsidRDefault="00876F6F" w:rsidP="00876F6F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8A6CD53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876F6F" w:rsidRPr="002A3F17" w14:paraId="2E56025C" w14:textId="77777777" w:rsidTr="00B22D6C">
        <w:trPr>
          <w:trHeight w:val="204"/>
        </w:trPr>
        <w:tc>
          <w:tcPr>
            <w:tcW w:w="3627" w:type="dxa"/>
          </w:tcPr>
          <w:p w14:paraId="0CADD540" w14:textId="24890164" w:rsidR="00876F6F" w:rsidRPr="00E66865" w:rsidRDefault="00876F6F" w:rsidP="00876F6F">
            <w:pPr>
              <w:spacing w:line="240" w:lineRule="auto"/>
              <w:rPr>
                <w:szCs w:val="28"/>
                <w:lang w:val="en-US" w:bidi="th-TH"/>
              </w:rPr>
            </w:pPr>
            <w:r w:rsidRPr="00E66865">
              <w:rPr>
                <w:szCs w:val="28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03DABFA9" w14:textId="5F1BBFDB" w:rsidR="00876F6F" w:rsidRPr="00796503" w:rsidRDefault="007F2E2B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F2E2B">
              <w:rPr>
                <w:rFonts w:cs="Times New Roman"/>
                <w:szCs w:val="22"/>
              </w:rPr>
              <w:t>335</w:t>
            </w:r>
          </w:p>
        </w:tc>
        <w:tc>
          <w:tcPr>
            <w:tcW w:w="260" w:type="dxa"/>
            <w:vAlign w:val="bottom"/>
          </w:tcPr>
          <w:p w14:paraId="79F76DD7" w14:textId="77777777" w:rsidR="00876F6F" w:rsidRPr="00796503" w:rsidRDefault="00876F6F" w:rsidP="00876F6F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43DBAD5" w14:textId="18A770C8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6F353C3E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6854FF92" w14:textId="62F56097" w:rsidR="00876F6F" w:rsidRPr="00956D38" w:rsidRDefault="007F2E2B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rPr>
                <w:rFonts w:cs="Times New Roman"/>
                <w:szCs w:val="22"/>
              </w:rPr>
              <w:t>335</w:t>
            </w:r>
          </w:p>
        </w:tc>
        <w:tc>
          <w:tcPr>
            <w:tcW w:w="268" w:type="dxa"/>
            <w:vAlign w:val="bottom"/>
          </w:tcPr>
          <w:p w14:paraId="1FDD775B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0E38A671" w14:textId="67A53E1D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876F6F" w:rsidRPr="003A4BC5" w14:paraId="179ACE91" w14:textId="77777777" w:rsidTr="00582D68">
        <w:trPr>
          <w:trHeight w:val="204"/>
        </w:trPr>
        <w:tc>
          <w:tcPr>
            <w:tcW w:w="3627" w:type="dxa"/>
          </w:tcPr>
          <w:p w14:paraId="0A5E5EB8" w14:textId="260682FE" w:rsidR="00876F6F" w:rsidRPr="0097174C" w:rsidRDefault="00876F6F" w:rsidP="00876F6F">
            <w:pPr>
              <w:spacing w:line="240" w:lineRule="auto"/>
              <w:rPr>
                <w:rFonts w:cs="Times New Roman"/>
                <w:szCs w:val="22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90" w:type="dxa"/>
          </w:tcPr>
          <w:p w14:paraId="61647B01" w14:textId="3A11FFE3" w:rsidR="00876F6F" w:rsidRPr="00796503" w:rsidRDefault="007F2E2B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F2E2B">
              <w:rPr>
                <w:rFonts w:cs="Times New Roman"/>
                <w:szCs w:val="22"/>
              </w:rPr>
              <w:t>1,448</w:t>
            </w:r>
          </w:p>
        </w:tc>
        <w:tc>
          <w:tcPr>
            <w:tcW w:w="260" w:type="dxa"/>
            <w:vAlign w:val="bottom"/>
          </w:tcPr>
          <w:p w14:paraId="66CFBE1C" w14:textId="77777777" w:rsidR="00876F6F" w:rsidRPr="00796503" w:rsidRDefault="00876F6F" w:rsidP="00876F6F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ABD35D4" w14:textId="23C6FC68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43F5D">
              <w:t>1,267</w:t>
            </w:r>
          </w:p>
        </w:tc>
        <w:tc>
          <w:tcPr>
            <w:tcW w:w="272" w:type="dxa"/>
            <w:vAlign w:val="bottom"/>
          </w:tcPr>
          <w:p w14:paraId="57C6D0F1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014A9FF8" w14:textId="5F7060EF" w:rsidR="00876F6F" w:rsidRPr="00956D38" w:rsidRDefault="007F2E2B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F2E2B">
              <w:t>1,222</w:t>
            </w:r>
          </w:p>
        </w:tc>
        <w:tc>
          <w:tcPr>
            <w:tcW w:w="268" w:type="dxa"/>
            <w:vAlign w:val="bottom"/>
          </w:tcPr>
          <w:p w14:paraId="26E7AE95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</w:tcPr>
          <w:p w14:paraId="21215A88" w14:textId="2F326055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07448F">
              <w:t>1,107</w:t>
            </w:r>
          </w:p>
        </w:tc>
      </w:tr>
      <w:tr w:rsidR="00876F6F" w:rsidRPr="003A4BC5" w14:paraId="6E6E34C4" w14:textId="77777777" w:rsidTr="00B22D6C">
        <w:trPr>
          <w:trHeight w:val="204"/>
        </w:trPr>
        <w:tc>
          <w:tcPr>
            <w:tcW w:w="3627" w:type="dxa"/>
          </w:tcPr>
          <w:p w14:paraId="6357F8D0" w14:textId="1D7AC181" w:rsidR="00876F6F" w:rsidRPr="00F6655C" w:rsidRDefault="00876F6F" w:rsidP="00876F6F">
            <w:pPr>
              <w:spacing w:line="240" w:lineRule="auto"/>
              <w:rPr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40F12B7D" w14:textId="5D34D058" w:rsidR="00876F6F" w:rsidRPr="00796503" w:rsidRDefault="007F2E2B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F2E2B">
              <w:rPr>
                <w:rFonts w:cs="Times New Roman"/>
                <w:szCs w:val="22"/>
              </w:rPr>
              <w:t>10</w:t>
            </w:r>
          </w:p>
        </w:tc>
        <w:tc>
          <w:tcPr>
            <w:tcW w:w="260" w:type="dxa"/>
            <w:vAlign w:val="bottom"/>
          </w:tcPr>
          <w:p w14:paraId="7F1E31C6" w14:textId="77777777" w:rsidR="00876F6F" w:rsidRPr="00796503" w:rsidRDefault="00876F6F" w:rsidP="00876F6F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4687131" w14:textId="6A9E6712" w:rsidR="00876F6F" w:rsidRPr="00E10372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5CB2CCE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0E82CA08" w14:textId="7E71A98D" w:rsidR="00876F6F" w:rsidRPr="00956D38" w:rsidRDefault="007F2E2B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F2E2B">
              <w:t>10</w:t>
            </w:r>
          </w:p>
        </w:tc>
        <w:tc>
          <w:tcPr>
            <w:tcW w:w="268" w:type="dxa"/>
            <w:vAlign w:val="bottom"/>
          </w:tcPr>
          <w:p w14:paraId="4A8D5DA9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C4F048C" w14:textId="690E60D2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</w:pPr>
            <w:r>
              <w:t>-</w:t>
            </w:r>
          </w:p>
        </w:tc>
      </w:tr>
      <w:tr w:rsidR="00876F6F" w:rsidRPr="003A4BC5" w14:paraId="06BAA886" w14:textId="77777777" w:rsidTr="002A3F17">
        <w:trPr>
          <w:trHeight w:val="204"/>
        </w:trPr>
        <w:tc>
          <w:tcPr>
            <w:tcW w:w="3627" w:type="dxa"/>
          </w:tcPr>
          <w:p w14:paraId="66B3E81D" w14:textId="77777777" w:rsidR="00876F6F" w:rsidRPr="002D428D" w:rsidRDefault="00876F6F" w:rsidP="00876F6F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EDC8CA9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0E0CE6FF" w14:textId="77777777" w:rsidR="00876F6F" w:rsidRPr="00796503" w:rsidRDefault="00876F6F" w:rsidP="00876F6F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0066F93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1F310F4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4DE1D1B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80F850D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670214F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76F6F" w:rsidRPr="002A3F17" w14:paraId="14ED425A" w14:textId="77777777" w:rsidTr="002A3F17">
        <w:trPr>
          <w:trHeight w:val="261"/>
        </w:trPr>
        <w:tc>
          <w:tcPr>
            <w:tcW w:w="3627" w:type="dxa"/>
          </w:tcPr>
          <w:p w14:paraId="78DFE418" w14:textId="77777777" w:rsidR="00876F6F" w:rsidRPr="00E02F7F" w:rsidRDefault="00876F6F" w:rsidP="00876F6F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i/>
                <w:i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403E5E16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33AC4517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72E347B0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4421DF5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4783EC96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B181341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5A77982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7F2E2B" w:rsidRPr="003A4BC5" w14:paraId="572AD251" w14:textId="77777777" w:rsidTr="002E0E67">
        <w:trPr>
          <w:trHeight w:val="276"/>
        </w:trPr>
        <w:tc>
          <w:tcPr>
            <w:tcW w:w="3627" w:type="dxa"/>
          </w:tcPr>
          <w:p w14:paraId="6D172D2A" w14:textId="77777777" w:rsidR="007F2E2B" w:rsidRPr="0097174C" w:rsidRDefault="007F2E2B" w:rsidP="007F2E2B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  <w:vAlign w:val="bottom"/>
          </w:tcPr>
          <w:p w14:paraId="2D2CA67C" w14:textId="4534472F" w:rsidR="007F2E2B" w:rsidRPr="00796503" w:rsidRDefault="007F2E2B" w:rsidP="007F2E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1,320</w:t>
            </w:r>
          </w:p>
        </w:tc>
        <w:tc>
          <w:tcPr>
            <w:tcW w:w="260" w:type="dxa"/>
            <w:vAlign w:val="bottom"/>
          </w:tcPr>
          <w:p w14:paraId="24FBB133" w14:textId="77777777" w:rsidR="007F2E2B" w:rsidRPr="00796503" w:rsidRDefault="007F2E2B" w:rsidP="007F2E2B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66C9B64F" w14:textId="28F1C4D6" w:rsidR="007F2E2B" w:rsidRPr="00956D38" w:rsidRDefault="007F2E2B" w:rsidP="007F2E2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342FC">
              <w:t>12,550</w:t>
            </w:r>
          </w:p>
        </w:tc>
        <w:tc>
          <w:tcPr>
            <w:tcW w:w="272" w:type="dxa"/>
            <w:vAlign w:val="bottom"/>
          </w:tcPr>
          <w:p w14:paraId="6363EB29" w14:textId="77777777" w:rsidR="007F2E2B" w:rsidRPr="00956D38" w:rsidRDefault="007F2E2B" w:rsidP="007F2E2B"/>
        </w:tc>
        <w:tc>
          <w:tcPr>
            <w:tcW w:w="1281" w:type="dxa"/>
            <w:vAlign w:val="bottom"/>
          </w:tcPr>
          <w:p w14:paraId="0B416468" w14:textId="7AF51E0C" w:rsidR="007F2E2B" w:rsidRPr="00956D38" w:rsidRDefault="007F2E2B" w:rsidP="007F2E2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F2E2B">
              <w:t>1,320</w:t>
            </w:r>
          </w:p>
        </w:tc>
        <w:tc>
          <w:tcPr>
            <w:tcW w:w="268" w:type="dxa"/>
            <w:vAlign w:val="bottom"/>
          </w:tcPr>
          <w:p w14:paraId="66B59B75" w14:textId="77777777" w:rsidR="007F2E2B" w:rsidRPr="00956D38" w:rsidRDefault="007F2E2B" w:rsidP="007F2E2B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019C1C0" w14:textId="01317318" w:rsidR="007F2E2B" w:rsidRPr="00956D38" w:rsidRDefault="007F2E2B" w:rsidP="007F2E2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E6A94">
              <w:t>12,550</w:t>
            </w:r>
          </w:p>
        </w:tc>
      </w:tr>
      <w:tr w:rsidR="007F2E2B" w:rsidRPr="003A4BC5" w14:paraId="55F71E2A" w14:textId="77777777" w:rsidTr="002E0E67">
        <w:trPr>
          <w:trHeight w:val="246"/>
        </w:trPr>
        <w:tc>
          <w:tcPr>
            <w:tcW w:w="3627" w:type="dxa"/>
          </w:tcPr>
          <w:p w14:paraId="20D35906" w14:textId="77777777" w:rsidR="007F2E2B" w:rsidRPr="0097174C" w:rsidRDefault="007F2E2B" w:rsidP="007F2E2B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  <w:vAlign w:val="bottom"/>
          </w:tcPr>
          <w:p w14:paraId="670B0EB9" w14:textId="019BBF81" w:rsidR="007F2E2B" w:rsidRPr="00796503" w:rsidRDefault="007F2E2B" w:rsidP="007F2E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23</w:t>
            </w:r>
          </w:p>
        </w:tc>
        <w:tc>
          <w:tcPr>
            <w:tcW w:w="260" w:type="dxa"/>
            <w:vAlign w:val="bottom"/>
          </w:tcPr>
          <w:p w14:paraId="2E40BD5A" w14:textId="77777777" w:rsidR="007F2E2B" w:rsidRPr="00796503" w:rsidRDefault="007F2E2B" w:rsidP="007F2E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4ACFFFD" w14:textId="6119179D" w:rsidR="007F2E2B" w:rsidRPr="00956D38" w:rsidRDefault="007F2E2B" w:rsidP="007F2E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342FC">
              <w:t>317</w:t>
            </w:r>
          </w:p>
        </w:tc>
        <w:tc>
          <w:tcPr>
            <w:tcW w:w="272" w:type="dxa"/>
            <w:vAlign w:val="bottom"/>
          </w:tcPr>
          <w:p w14:paraId="7BE53BA9" w14:textId="77777777" w:rsidR="007F2E2B" w:rsidRPr="00956D38" w:rsidRDefault="007F2E2B" w:rsidP="007F2E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42ECFC9" w14:textId="327E4CA6" w:rsidR="007F2E2B" w:rsidRPr="00956D38" w:rsidRDefault="007F2E2B" w:rsidP="007F2E2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F2E2B">
              <w:t>23</w:t>
            </w:r>
          </w:p>
        </w:tc>
        <w:tc>
          <w:tcPr>
            <w:tcW w:w="268" w:type="dxa"/>
            <w:vAlign w:val="bottom"/>
          </w:tcPr>
          <w:p w14:paraId="32E62292" w14:textId="77777777" w:rsidR="007F2E2B" w:rsidRPr="00956D38" w:rsidRDefault="007F2E2B" w:rsidP="007F2E2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41C8F8A1" w14:textId="4C38FC25" w:rsidR="007F2E2B" w:rsidRPr="00956D38" w:rsidRDefault="007F2E2B" w:rsidP="007F2E2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E6A94">
              <w:t>317</w:t>
            </w:r>
          </w:p>
        </w:tc>
      </w:tr>
      <w:tr w:rsidR="00876F6F" w:rsidRPr="003A4BC5" w14:paraId="38E85ACF" w14:textId="77777777" w:rsidTr="002A3F17">
        <w:trPr>
          <w:trHeight w:val="204"/>
        </w:trPr>
        <w:tc>
          <w:tcPr>
            <w:tcW w:w="3627" w:type="dxa"/>
          </w:tcPr>
          <w:p w14:paraId="044D1DC2" w14:textId="77777777" w:rsidR="00876F6F" w:rsidRPr="0097174C" w:rsidRDefault="00876F6F" w:rsidP="00876F6F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D7B4F8E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1EA7B748" w14:textId="77777777" w:rsidR="00876F6F" w:rsidRPr="00796503" w:rsidRDefault="00876F6F" w:rsidP="00876F6F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32EFD94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CC2E7FD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C4AAADA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17895426" w14:textId="77777777" w:rsidR="00876F6F" w:rsidRPr="00956D38" w:rsidRDefault="00876F6F" w:rsidP="00876F6F">
            <w:pPr>
              <w:tabs>
                <w:tab w:val="decimal" w:pos="946"/>
              </w:tabs>
              <w:spacing w:line="240" w:lineRule="auto"/>
            </w:pPr>
          </w:p>
        </w:tc>
        <w:tc>
          <w:tcPr>
            <w:tcW w:w="1206" w:type="dxa"/>
            <w:vAlign w:val="bottom"/>
          </w:tcPr>
          <w:p w14:paraId="0A6DFF50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76F6F" w:rsidRPr="002A3F17" w14:paraId="77E2690B" w14:textId="77777777" w:rsidTr="002A3F17">
        <w:trPr>
          <w:trHeight w:val="276"/>
        </w:trPr>
        <w:tc>
          <w:tcPr>
            <w:tcW w:w="3627" w:type="dxa"/>
          </w:tcPr>
          <w:p w14:paraId="44F07A43" w14:textId="77777777" w:rsidR="00876F6F" w:rsidRPr="00E02F7F" w:rsidRDefault="00876F6F" w:rsidP="00876F6F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rFonts w:cs="Times New Roman"/>
                <w:i/>
                <w:i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588F259E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06A310F8" w14:textId="77777777" w:rsidR="00876F6F" w:rsidRPr="00796503" w:rsidRDefault="00876F6F" w:rsidP="00876F6F">
            <w:pPr>
              <w:rPr>
                <w:i/>
                <w:iCs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8CEA328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A55FDAF" w14:textId="77777777" w:rsidR="00876F6F" w:rsidRPr="00956D38" w:rsidRDefault="00876F6F" w:rsidP="00876F6F">
            <w:pPr>
              <w:rPr>
                <w:i/>
                <w:iCs/>
              </w:rPr>
            </w:pPr>
          </w:p>
        </w:tc>
        <w:tc>
          <w:tcPr>
            <w:tcW w:w="1281" w:type="dxa"/>
            <w:vAlign w:val="bottom"/>
          </w:tcPr>
          <w:p w14:paraId="7FF21FB3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06B72345" w14:textId="77777777" w:rsidR="00876F6F" w:rsidRPr="00956D38" w:rsidRDefault="00876F6F" w:rsidP="00876F6F">
            <w:pPr>
              <w:tabs>
                <w:tab w:val="decimal" w:pos="946"/>
              </w:tabs>
              <w:rPr>
                <w:i/>
                <w:iCs/>
              </w:rPr>
            </w:pPr>
          </w:p>
        </w:tc>
        <w:tc>
          <w:tcPr>
            <w:tcW w:w="1206" w:type="dxa"/>
            <w:vAlign w:val="bottom"/>
          </w:tcPr>
          <w:p w14:paraId="3AD0D0AE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7F2E2B" w:rsidRPr="003A4BC5" w14:paraId="135BEFE8" w14:textId="77777777" w:rsidTr="00F51279">
        <w:trPr>
          <w:trHeight w:val="261"/>
        </w:trPr>
        <w:tc>
          <w:tcPr>
            <w:tcW w:w="3627" w:type="dxa"/>
          </w:tcPr>
          <w:p w14:paraId="43E4AFED" w14:textId="77777777" w:rsidR="007F2E2B" w:rsidRPr="0097174C" w:rsidRDefault="007F2E2B" w:rsidP="007F2E2B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  <w:vAlign w:val="bottom"/>
          </w:tcPr>
          <w:p w14:paraId="373DE459" w14:textId="4ED64607" w:rsidR="007F2E2B" w:rsidRPr="00796503" w:rsidRDefault="007F2E2B" w:rsidP="007F2E2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C6E0E96" w14:textId="77777777" w:rsidR="007F2E2B" w:rsidRPr="00796503" w:rsidRDefault="007F2E2B" w:rsidP="007F2E2B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05326BAF" w14:textId="043F3151" w:rsidR="007F2E2B" w:rsidRPr="00956D38" w:rsidRDefault="007F2E2B" w:rsidP="007F2E2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7A59CE38" w14:textId="77777777" w:rsidR="007F2E2B" w:rsidRPr="00956D38" w:rsidRDefault="007F2E2B" w:rsidP="007F2E2B"/>
        </w:tc>
        <w:tc>
          <w:tcPr>
            <w:tcW w:w="1281" w:type="dxa"/>
            <w:vAlign w:val="bottom"/>
          </w:tcPr>
          <w:p w14:paraId="62493CA4" w14:textId="701B8B01" w:rsidR="007F2E2B" w:rsidRPr="00956D38" w:rsidRDefault="007F2E2B" w:rsidP="007F2E2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lang w:val="en-US" w:bidi="th-TH"/>
              </w:rPr>
            </w:pPr>
            <w:r w:rsidRPr="007F2E2B">
              <w:rPr>
                <w:lang w:val="en-US" w:bidi="th-TH"/>
              </w:rPr>
              <w:t>1,524</w:t>
            </w:r>
          </w:p>
        </w:tc>
        <w:tc>
          <w:tcPr>
            <w:tcW w:w="268" w:type="dxa"/>
            <w:vAlign w:val="bottom"/>
          </w:tcPr>
          <w:p w14:paraId="2EA85AFD" w14:textId="77777777" w:rsidR="007F2E2B" w:rsidRPr="00956D38" w:rsidRDefault="007F2E2B" w:rsidP="007F2E2B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0BB7559C" w14:textId="07539F42" w:rsidR="007F2E2B" w:rsidRPr="00956D38" w:rsidRDefault="007F2E2B" w:rsidP="007F2E2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7F2E2B" w:rsidRPr="003A4BC5" w14:paraId="60090C22" w14:textId="77777777" w:rsidTr="00F51279">
        <w:trPr>
          <w:trHeight w:val="261"/>
        </w:trPr>
        <w:tc>
          <w:tcPr>
            <w:tcW w:w="3627" w:type="dxa"/>
          </w:tcPr>
          <w:p w14:paraId="490F4D87" w14:textId="77777777" w:rsidR="007F2E2B" w:rsidRPr="0097174C" w:rsidRDefault="007F2E2B" w:rsidP="007F2E2B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  <w:vAlign w:val="bottom"/>
          </w:tcPr>
          <w:p w14:paraId="6B1E215C" w14:textId="0D495F06" w:rsidR="007F2E2B" w:rsidRPr="00796503" w:rsidRDefault="007F2E2B" w:rsidP="007F2E2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7DF2C725" w14:textId="77777777" w:rsidR="007F2E2B" w:rsidRPr="00796503" w:rsidRDefault="007F2E2B" w:rsidP="007F2E2B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5CED90A" w14:textId="27E83BFF" w:rsidR="007F2E2B" w:rsidRPr="00956D38" w:rsidRDefault="007F2E2B" w:rsidP="007F2E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4B69458D" w14:textId="77777777" w:rsidR="007F2E2B" w:rsidRPr="00956D38" w:rsidRDefault="007F2E2B" w:rsidP="007F2E2B"/>
        </w:tc>
        <w:tc>
          <w:tcPr>
            <w:tcW w:w="1281" w:type="dxa"/>
            <w:vAlign w:val="bottom"/>
          </w:tcPr>
          <w:p w14:paraId="209E01CC" w14:textId="18533F8C" w:rsidR="007F2E2B" w:rsidRPr="00956D38" w:rsidRDefault="007F2E2B" w:rsidP="007F2E2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F2E2B">
              <w:t>503</w:t>
            </w:r>
          </w:p>
        </w:tc>
        <w:tc>
          <w:tcPr>
            <w:tcW w:w="268" w:type="dxa"/>
            <w:vAlign w:val="bottom"/>
          </w:tcPr>
          <w:p w14:paraId="68B7C533" w14:textId="77777777" w:rsidR="007F2E2B" w:rsidRPr="00956D38" w:rsidRDefault="007F2E2B" w:rsidP="007F2E2B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D152A6A" w14:textId="5F3B2947" w:rsidR="007F2E2B" w:rsidRPr="00956D38" w:rsidRDefault="007F2E2B" w:rsidP="007F2E2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0641D">
              <w:t>12,068</w:t>
            </w:r>
          </w:p>
        </w:tc>
      </w:tr>
      <w:tr w:rsidR="007F2E2B" w:rsidRPr="003A4BC5" w14:paraId="49723B68" w14:textId="77777777" w:rsidTr="00F51279">
        <w:trPr>
          <w:trHeight w:val="276"/>
        </w:trPr>
        <w:tc>
          <w:tcPr>
            <w:tcW w:w="3627" w:type="dxa"/>
          </w:tcPr>
          <w:p w14:paraId="56235648" w14:textId="77777777" w:rsidR="007F2E2B" w:rsidRPr="0097174C" w:rsidRDefault="007F2E2B" w:rsidP="007F2E2B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  <w:vAlign w:val="bottom"/>
          </w:tcPr>
          <w:p w14:paraId="24B1F182" w14:textId="52CF32E9" w:rsidR="007F2E2B" w:rsidRPr="00796503" w:rsidRDefault="007F2E2B" w:rsidP="007F2E2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98ACA89" w14:textId="77777777" w:rsidR="007F2E2B" w:rsidRPr="00796503" w:rsidRDefault="007F2E2B" w:rsidP="007F2E2B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C88E075" w14:textId="78BA351B" w:rsidR="007F2E2B" w:rsidRPr="00956D38" w:rsidRDefault="007F2E2B" w:rsidP="007F2E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6A17B78D" w14:textId="77777777" w:rsidR="007F2E2B" w:rsidRPr="00956D38" w:rsidRDefault="007F2E2B" w:rsidP="007F2E2B"/>
        </w:tc>
        <w:tc>
          <w:tcPr>
            <w:tcW w:w="1281" w:type="dxa"/>
            <w:vAlign w:val="bottom"/>
          </w:tcPr>
          <w:p w14:paraId="2AE98E44" w14:textId="7DFFF732" w:rsidR="007F2E2B" w:rsidRPr="00956D38" w:rsidRDefault="007F2E2B" w:rsidP="007F2E2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F2E2B">
              <w:t>2,262</w:t>
            </w:r>
          </w:p>
        </w:tc>
        <w:tc>
          <w:tcPr>
            <w:tcW w:w="268" w:type="dxa"/>
            <w:vAlign w:val="bottom"/>
          </w:tcPr>
          <w:p w14:paraId="5D038BB6" w14:textId="77777777" w:rsidR="007F2E2B" w:rsidRPr="00956D38" w:rsidRDefault="007F2E2B" w:rsidP="007F2E2B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C13AA1E" w14:textId="30730D26" w:rsidR="007F2E2B" w:rsidRPr="00956D38" w:rsidRDefault="007F2E2B" w:rsidP="007F2E2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0641D">
              <w:t>2,376</w:t>
            </w:r>
          </w:p>
        </w:tc>
      </w:tr>
      <w:tr w:rsidR="007F2E2B" w:rsidRPr="003A4BC5" w14:paraId="3E4C9FE9" w14:textId="77777777" w:rsidTr="00F51279">
        <w:trPr>
          <w:trHeight w:val="261"/>
        </w:trPr>
        <w:tc>
          <w:tcPr>
            <w:tcW w:w="3627" w:type="dxa"/>
          </w:tcPr>
          <w:p w14:paraId="3E5DDE05" w14:textId="77777777" w:rsidR="007F2E2B" w:rsidRPr="0097174C" w:rsidRDefault="007F2E2B" w:rsidP="007F2E2B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90" w:type="dxa"/>
            <w:vAlign w:val="bottom"/>
          </w:tcPr>
          <w:p w14:paraId="321B4C78" w14:textId="71E0E44A" w:rsidR="007F2E2B" w:rsidRPr="00796503" w:rsidRDefault="007F2E2B" w:rsidP="007F2E2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C516B96" w14:textId="77777777" w:rsidR="007F2E2B" w:rsidRPr="00796503" w:rsidRDefault="007F2E2B" w:rsidP="007F2E2B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A994B16" w14:textId="5FA31D6A" w:rsidR="007F2E2B" w:rsidRPr="00956D38" w:rsidRDefault="007F2E2B" w:rsidP="007F2E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5E24C8E" w14:textId="77777777" w:rsidR="007F2E2B" w:rsidRPr="00956D38" w:rsidRDefault="007F2E2B" w:rsidP="007F2E2B"/>
        </w:tc>
        <w:tc>
          <w:tcPr>
            <w:tcW w:w="1281" w:type="dxa"/>
            <w:vAlign w:val="bottom"/>
          </w:tcPr>
          <w:p w14:paraId="759FBAF3" w14:textId="37E551CE" w:rsidR="007F2E2B" w:rsidRPr="00956D38" w:rsidRDefault="007F2E2B" w:rsidP="007F2E2B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7F2E2B">
              <w:t>1,835</w:t>
            </w:r>
          </w:p>
        </w:tc>
        <w:tc>
          <w:tcPr>
            <w:tcW w:w="268" w:type="dxa"/>
            <w:vAlign w:val="bottom"/>
          </w:tcPr>
          <w:p w14:paraId="0BD3F48A" w14:textId="77777777" w:rsidR="007F2E2B" w:rsidRPr="00956D38" w:rsidRDefault="007F2E2B" w:rsidP="007F2E2B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5D591A23" w14:textId="20D11F2C" w:rsidR="007F2E2B" w:rsidRPr="00956D38" w:rsidRDefault="007F2E2B" w:rsidP="007F2E2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0641D">
              <w:t>2,414</w:t>
            </w:r>
          </w:p>
        </w:tc>
      </w:tr>
      <w:tr w:rsidR="007F2E2B" w:rsidRPr="003A4BC5" w14:paraId="740EEF80" w14:textId="77777777" w:rsidTr="00F51279">
        <w:trPr>
          <w:trHeight w:val="261"/>
        </w:trPr>
        <w:tc>
          <w:tcPr>
            <w:tcW w:w="3627" w:type="dxa"/>
          </w:tcPr>
          <w:p w14:paraId="1C9F7667" w14:textId="77777777" w:rsidR="007F2E2B" w:rsidRPr="0097174C" w:rsidRDefault="007F2E2B" w:rsidP="007F2E2B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  <w:vAlign w:val="bottom"/>
          </w:tcPr>
          <w:p w14:paraId="2C8E0F35" w14:textId="5BA2EE4E" w:rsidR="007F2E2B" w:rsidRPr="00796503" w:rsidRDefault="007F2E2B" w:rsidP="007F2E2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60EA2A29" w14:textId="77777777" w:rsidR="007F2E2B" w:rsidRPr="00796503" w:rsidRDefault="007F2E2B" w:rsidP="007F2E2B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26052CB" w14:textId="11A58EFD" w:rsidR="007F2E2B" w:rsidRPr="00956D38" w:rsidRDefault="007F2E2B" w:rsidP="007F2E2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1454FECE" w14:textId="77777777" w:rsidR="007F2E2B" w:rsidRPr="00956D38" w:rsidRDefault="007F2E2B" w:rsidP="007F2E2B"/>
        </w:tc>
        <w:tc>
          <w:tcPr>
            <w:tcW w:w="1281" w:type="dxa"/>
            <w:vAlign w:val="bottom"/>
          </w:tcPr>
          <w:p w14:paraId="1BBFDC23" w14:textId="483E1B1F" w:rsidR="007F2E2B" w:rsidRPr="00956D38" w:rsidRDefault="007F2E2B" w:rsidP="007F2E2B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7F2E2B">
              <w:t>3</w:t>
            </w:r>
          </w:p>
        </w:tc>
        <w:tc>
          <w:tcPr>
            <w:tcW w:w="268" w:type="dxa"/>
            <w:vAlign w:val="bottom"/>
          </w:tcPr>
          <w:p w14:paraId="2A6CE024" w14:textId="77777777" w:rsidR="007F2E2B" w:rsidRPr="00956D38" w:rsidRDefault="007F2E2B" w:rsidP="007F2E2B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6" w:type="dxa"/>
          </w:tcPr>
          <w:p w14:paraId="2DDF8C1D" w14:textId="06F56AC3" w:rsidR="007F2E2B" w:rsidRPr="00956D38" w:rsidRDefault="007F2E2B" w:rsidP="007F2E2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0641D">
              <w:t>36</w:t>
            </w:r>
          </w:p>
        </w:tc>
      </w:tr>
      <w:tr w:rsidR="00876F6F" w:rsidRPr="003A4BC5" w14:paraId="5E6A7767" w14:textId="77777777" w:rsidTr="00582D68">
        <w:trPr>
          <w:trHeight w:val="73"/>
        </w:trPr>
        <w:tc>
          <w:tcPr>
            <w:tcW w:w="3627" w:type="dxa"/>
          </w:tcPr>
          <w:p w14:paraId="4F516EB0" w14:textId="77777777" w:rsidR="00876F6F" w:rsidRPr="002D428D" w:rsidRDefault="00876F6F" w:rsidP="00876F6F">
            <w:pPr>
              <w:tabs>
                <w:tab w:val="center" w:pos="1963"/>
              </w:tabs>
              <w:spacing w:line="240" w:lineRule="atLeast"/>
              <w:rPr>
                <w:rFonts w:cs="Times New Roman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021040F0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 w:val="4"/>
                <w:szCs w:val="4"/>
                <w:highlight w:val="yellow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4497F959" w14:textId="77777777" w:rsidR="00876F6F" w:rsidRPr="00796503" w:rsidRDefault="00876F6F" w:rsidP="00876F6F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545B416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 w:val="4"/>
                <w:szCs w:val="4"/>
                <w:highlight w:val="yellow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E1A77ED" w14:textId="77777777" w:rsidR="00876F6F" w:rsidRPr="00796503" w:rsidRDefault="00876F6F" w:rsidP="00876F6F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487780F6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  <w:rPr>
                <w:sz w:val="4"/>
                <w:szCs w:val="4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2B9B2A3F" w14:textId="77777777" w:rsidR="00876F6F" w:rsidRPr="00796503" w:rsidRDefault="00876F6F" w:rsidP="00876F6F">
            <w:pPr>
              <w:tabs>
                <w:tab w:val="decimal" w:pos="560"/>
                <w:tab w:val="decimal" w:pos="946"/>
              </w:tabs>
              <w:rPr>
                <w:sz w:val="4"/>
                <w:szCs w:val="4"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7AB0744C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 w:val="4"/>
                <w:szCs w:val="4"/>
                <w:highlight w:val="yellow"/>
              </w:rPr>
            </w:pPr>
          </w:p>
        </w:tc>
      </w:tr>
      <w:tr w:rsidR="00876F6F" w:rsidRPr="002A3F17" w14:paraId="51C7E5EF" w14:textId="77777777" w:rsidTr="00582D68">
        <w:trPr>
          <w:trHeight w:val="261"/>
        </w:trPr>
        <w:tc>
          <w:tcPr>
            <w:tcW w:w="3627" w:type="dxa"/>
          </w:tcPr>
          <w:p w14:paraId="4F9B8A33" w14:textId="77777777" w:rsidR="00876F6F" w:rsidRPr="00E02F7F" w:rsidRDefault="00876F6F" w:rsidP="00876F6F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rFonts w:cs="Times New Roman"/>
                <w:i/>
                <w:iCs/>
                <w:szCs w:val="22"/>
              </w:rPr>
              <w:t>Other related parties</w:t>
            </w:r>
          </w:p>
        </w:tc>
        <w:tc>
          <w:tcPr>
            <w:tcW w:w="1190" w:type="dxa"/>
            <w:vAlign w:val="bottom"/>
          </w:tcPr>
          <w:p w14:paraId="1D11A743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494A7BEC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980EA9F" w14:textId="100D6554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71B5A016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5FCB7363" w14:textId="6CF4FA9D" w:rsidR="00876F6F" w:rsidRPr="00796503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1B167F80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  <w:rPr>
                <w:i/>
                <w:iCs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4925FF81" w14:textId="0D3F5498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876F6F" w:rsidRPr="003A4BC5" w14:paraId="6BD50214" w14:textId="77777777" w:rsidTr="00582D68">
        <w:trPr>
          <w:trHeight w:val="261"/>
        </w:trPr>
        <w:tc>
          <w:tcPr>
            <w:tcW w:w="3627" w:type="dxa"/>
          </w:tcPr>
          <w:p w14:paraId="7CCCD524" w14:textId="77777777" w:rsidR="00876F6F" w:rsidRPr="0097174C" w:rsidRDefault="00876F6F" w:rsidP="00876F6F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5919C5AE" w14:textId="1840E028" w:rsidR="00876F6F" w:rsidRPr="00796503" w:rsidRDefault="007F2E2B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346,032</w:t>
            </w:r>
          </w:p>
        </w:tc>
        <w:tc>
          <w:tcPr>
            <w:tcW w:w="260" w:type="dxa"/>
            <w:vAlign w:val="bottom"/>
          </w:tcPr>
          <w:p w14:paraId="4CC18AF0" w14:textId="77777777" w:rsidR="00876F6F" w:rsidRPr="00796503" w:rsidRDefault="00876F6F" w:rsidP="00876F6F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37FBF427" w14:textId="11EBE16C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234BD">
              <w:t>406,929</w:t>
            </w:r>
          </w:p>
        </w:tc>
        <w:tc>
          <w:tcPr>
            <w:tcW w:w="272" w:type="dxa"/>
            <w:vAlign w:val="bottom"/>
          </w:tcPr>
          <w:p w14:paraId="57D24346" w14:textId="77777777" w:rsidR="00876F6F" w:rsidRPr="00956D38" w:rsidRDefault="00876F6F" w:rsidP="00876F6F"/>
        </w:tc>
        <w:tc>
          <w:tcPr>
            <w:tcW w:w="1281" w:type="dxa"/>
            <w:vAlign w:val="bottom"/>
          </w:tcPr>
          <w:p w14:paraId="386BBCBB" w14:textId="19AE256E" w:rsidR="00876F6F" w:rsidRPr="00956D38" w:rsidRDefault="007F2E2B" w:rsidP="00876F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7F2E2B">
              <w:t>280,318</w:t>
            </w:r>
          </w:p>
        </w:tc>
        <w:tc>
          <w:tcPr>
            <w:tcW w:w="268" w:type="dxa"/>
            <w:vAlign w:val="bottom"/>
          </w:tcPr>
          <w:p w14:paraId="183425C8" w14:textId="77777777" w:rsidR="00876F6F" w:rsidRPr="00956D38" w:rsidRDefault="00876F6F" w:rsidP="00876F6F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239A26F3" w14:textId="61950888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64C21">
              <w:t>327,638</w:t>
            </w:r>
          </w:p>
        </w:tc>
      </w:tr>
      <w:tr w:rsidR="00876F6F" w:rsidRPr="003A4BC5" w14:paraId="73E4373B" w14:textId="77777777" w:rsidTr="00582D68">
        <w:trPr>
          <w:trHeight w:val="276"/>
        </w:trPr>
        <w:tc>
          <w:tcPr>
            <w:tcW w:w="3627" w:type="dxa"/>
          </w:tcPr>
          <w:p w14:paraId="65BDB63E" w14:textId="77777777" w:rsidR="00876F6F" w:rsidRPr="0097174C" w:rsidRDefault="00876F6F" w:rsidP="00876F6F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3A0567D4" w14:textId="00062110" w:rsidR="00876F6F" w:rsidRPr="00796503" w:rsidRDefault="007F2E2B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86,450</w:t>
            </w:r>
          </w:p>
        </w:tc>
        <w:tc>
          <w:tcPr>
            <w:tcW w:w="260" w:type="dxa"/>
            <w:vAlign w:val="bottom"/>
          </w:tcPr>
          <w:p w14:paraId="7C6CFACA" w14:textId="77777777" w:rsidR="00876F6F" w:rsidRPr="00796503" w:rsidRDefault="00876F6F" w:rsidP="00876F6F">
            <w:pPr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BDE2239" w14:textId="03F26140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234BD">
              <w:t>131,929</w:t>
            </w:r>
          </w:p>
        </w:tc>
        <w:tc>
          <w:tcPr>
            <w:tcW w:w="272" w:type="dxa"/>
            <w:vAlign w:val="bottom"/>
          </w:tcPr>
          <w:p w14:paraId="13D3D4E1" w14:textId="77777777" w:rsidR="00876F6F" w:rsidRPr="00956D38" w:rsidRDefault="00876F6F" w:rsidP="00876F6F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409A6C11" w14:textId="263DB071" w:rsidR="00876F6F" w:rsidRPr="00956D38" w:rsidRDefault="007F2E2B" w:rsidP="00876F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7F2E2B">
              <w:t>67,645</w:t>
            </w:r>
          </w:p>
        </w:tc>
        <w:tc>
          <w:tcPr>
            <w:tcW w:w="268" w:type="dxa"/>
            <w:vAlign w:val="bottom"/>
          </w:tcPr>
          <w:p w14:paraId="7F30A815" w14:textId="77777777" w:rsidR="00876F6F" w:rsidRPr="00956D38" w:rsidRDefault="00876F6F" w:rsidP="00876F6F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08AD1AA7" w14:textId="179AFCBE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64C21">
              <w:t>104,850</w:t>
            </w:r>
          </w:p>
        </w:tc>
      </w:tr>
      <w:tr w:rsidR="00F84B73" w:rsidRPr="003A4BC5" w14:paraId="5C1B37F2" w14:textId="77777777" w:rsidTr="00582D68">
        <w:trPr>
          <w:trHeight w:val="276"/>
        </w:trPr>
        <w:tc>
          <w:tcPr>
            <w:tcW w:w="3627" w:type="dxa"/>
          </w:tcPr>
          <w:p w14:paraId="64FF1445" w14:textId="4D700BFA" w:rsidR="00F84B73" w:rsidRPr="0097174C" w:rsidRDefault="00555B5A" w:rsidP="00876F6F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 xml:space="preserve">Purchase </w:t>
            </w:r>
            <w:r w:rsidR="00EF2A12">
              <w:rPr>
                <w:szCs w:val="28"/>
                <w:lang w:val="en-US" w:bidi="th-TH"/>
              </w:rPr>
              <w:t xml:space="preserve">plant and </w:t>
            </w:r>
            <w:r w:rsidR="00A75A55">
              <w:rPr>
                <w:rFonts w:cs="Times New Roman"/>
                <w:szCs w:val="22"/>
                <w:lang w:val="en-US" w:bidi="th-TH"/>
              </w:rPr>
              <w:t>equipment</w:t>
            </w:r>
          </w:p>
        </w:tc>
        <w:tc>
          <w:tcPr>
            <w:tcW w:w="1190" w:type="dxa"/>
          </w:tcPr>
          <w:p w14:paraId="28B99713" w14:textId="7C1913FD" w:rsidR="00F84B73" w:rsidRPr="00796503" w:rsidRDefault="007F2E2B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98,914</w:t>
            </w:r>
          </w:p>
        </w:tc>
        <w:tc>
          <w:tcPr>
            <w:tcW w:w="260" w:type="dxa"/>
            <w:vAlign w:val="bottom"/>
          </w:tcPr>
          <w:p w14:paraId="72E58A71" w14:textId="77777777" w:rsidR="00F84B73" w:rsidRPr="00796503" w:rsidRDefault="00F84B73" w:rsidP="00876F6F">
            <w:pPr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6AFD0962" w14:textId="115530F8" w:rsidR="00F84B73" w:rsidRPr="00D234BD" w:rsidRDefault="00555B5A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-</w:t>
            </w:r>
          </w:p>
        </w:tc>
        <w:tc>
          <w:tcPr>
            <w:tcW w:w="272" w:type="dxa"/>
            <w:vAlign w:val="bottom"/>
          </w:tcPr>
          <w:p w14:paraId="085DEA05" w14:textId="77777777" w:rsidR="00F84B73" w:rsidRPr="00956D38" w:rsidRDefault="00F84B73" w:rsidP="00876F6F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15E76735" w14:textId="7F18BDF1" w:rsidR="00F84B73" w:rsidRPr="00956D38" w:rsidRDefault="007F2E2B" w:rsidP="00876F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7F2E2B">
              <w:t>98,914</w:t>
            </w:r>
          </w:p>
        </w:tc>
        <w:tc>
          <w:tcPr>
            <w:tcW w:w="268" w:type="dxa"/>
            <w:vAlign w:val="bottom"/>
          </w:tcPr>
          <w:p w14:paraId="696F283B" w14:textId="77777777" w:rsidR="00F84B73" w:rsidRPr="00956D38" w:rsidRDefault="00F84B73" w:rsidP="00876F6F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8674050" w14:textId="3DC3D39A" w:rsidR="00F84B73" w:rsidRPr="00964C21" w:rsidRDefault="00555B5A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-</w:t>
            </w:r>
          </w:p>
        </w:tc>
      </w:tr>
      <w:tr w:rsidR="00876F6F" w:rsidRPr="00AD7F2B" w14:paraId="079624EA" w14:textId="77777777" w:rsidTr="00582D68">
        <w:trPr>
          <w:trHeight w:val="261"/>
        </w:trPr>
        <w:tc>
          <w:tcPr>
            <w:tcW w:w="3627" w:type="dxa"/>
          </w:tcPr>
          <w:p w14:paraId="0385E1F0" w14:textId="77777777" w:rsidR="00876F6F" w:rsidRPr="0097174C" w:rsidRDefault="00876F6F" w:rsidP="00876F6F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4239603F" w14:textId="159E99A1" w:rsidR="00876F6F" w:rsidRPr="00796503" w:rsidRDefault="007F2E2B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57</w:t>
            </w:r>
          </w:p>
        </w:tc>
        <w:tc>
          <w:tcPr>
            <w:tcW w:w="260" w:type="dxa"/>
            <w:vAlign w:val="bottom"/>
          </w:tcPr>
          <w:p w14:paraId="2E2E233C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3B0A802D" w14:textId="106F801F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234BD">
              <w:t>127</w:t>
            </w:r>
          </w:p>
        </w:tc>
        <w:tc>
          <w:tcPr>
            <w:tcW w:w="272" w:type="dxa"/>
            <w:vAlign w:val="bottom"/>
          </w:tcPr>
          <w:p w14:paraId="1CE40DD9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3F40CF4" w14:textId="7C811C11" w:rsidR="00876F6F" w:rsidRPr="00956D38" w:rsidRDefault="007F2E2B" w:rsidP="00876F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7F2E2B">
              <w:t>57</w:t>
            </w:r>
          </w:p>
        </w:tc>
        <w:tc>
          <w:tcPr>
            <w:tcW w:w="268" w:type="dxa"/>
            <w:vAlign w:val="bottom"/>
          </w:tcPr>
          <w:p w14:paraId="74A1E5A6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1F3F8A3" w14:textId="3F57601A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64C21">
              <w:t>127</w:t>
            </w:r>
          </w:p>
        </w:tc>
      </w:tr>
      <w:tr w:rsidR="00876F6F" w:rsidRPr="003A4BC5" w14:paraId="2C6B1DF0" w14:textId="77777777" w:rsidTr="00582D68">
        <w:trPr>
          <w:trHeight w:val="261"/>
        </w:trPr>
        <w:tc>
          <w:tcPr>
            <w:tcW w:w="3627" w:type="dxa"/>
          </w:tcPr>
          <w:p w14:paraId="2612D21E" w14:textId="77777777" w:rsidR="00876F6F" w:rsidRPr="0097174C" w:rsidRDefault="00876F6F" w:rsidP="00876F6F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3B13A0B5" w14:textId="2FA3423B" w:rsidR="00876F6F" w:rsidRPr="00796503" w:rsidRDefault="007F2E2B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531</w:t>
            </w:r>
          </w:p>
        </w:tc>
        <w:tc>
          <w:tcPr>
            <w:tcW w:w="260" w:type="dxa"/>
            <w:vAlign w:val="bottom"/>
          </w:tcPr>
          <w:p w14:paraId="7B0905D9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4323FEF" w14:textId="4B88739A" w:rsidR="00876F6F" w:rsidRPr="00956D38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234BD">
              <w:t>796</w:t>
            </w:r>
          </w:p>
        </w:tc>
        <w:tc>
          <w:tcPr>
            <w:tcW w:w="272" w:type="dxa"/>
            <w:vAlign w:val="bottom"/>
          </w:tcPr>
          <w:p w14:paraId="36CB6F18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571B932" w14:textId="489A211C" w:rsidR="00876F6F" w:rsidRPr="00956D38" w:rsidRDefault="007F2E2B" w:rsidP="00876F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7F2E2B">
              <w:t>416</w:t>
            </w:r>
          </w:p>
        </w:tc>
        <w:tc>
          <w:tcPr>
            <w:tcW w:w="268" w:type="dxa"/>
            <w:vAlign w:val="bottom"/>
          </w:tcPr>
          <w:p w14:paraId="66DA85F5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6851FD31" w14:textId="48D092DD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64C21">
              <w:t>670</w:t>
            </w:r>
          </w:p>
        </w:tc>
      </w:tr>
      <w:tr w:rsidR="00876F6F" w:rsidRPr="003A4BC5" w14:paraId="440EDBAC" w14:textId="77777777" w:rsidTr="00582D68">
        <w:trPr>
          <w:trHeight w:val="261"/>
        </w:trPr>
        <w:tc>
          <w:tcPr>
            <w:tcW w:w="3627" w:type="dxa"/>
          </w:tcPr>
          <w:p w14:paraId="24685190" w14:textId="77777777" w:rsidR="00876F6F" w:rsidRPr="0097174C" w:rsidRDefault="00876F6F" w:rsidP="00876F6F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510DBED4" w14:textId="166260EF" w:rsidR="00876F6F" w:rsidRPr="00796503" w:rsidRDefault="007F2E2B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1,367</w:t>
            </w:r>
          </w:p>
        </w:tc>
        <w:tc>
          <w:tcPr>
            <w:tcW w:w="260" w:type="dxa"/>
            <w:vAlign w:val="bottom"/>
          </w:tcPr>
          <w:p w14:paraId="175EA9BA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5A20ED4" w14:textId="622462AD" w:rsidR="00876F6F" w:rsidRPr="00956D38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234BD">
              <w:t>3,185</w:t>
            </w:r>
          </w:p>
        </w:tc>
        <w:tc>
          <w:tcPr>
            <w:tcW w:w="272" w:type="dxa"/>
            <w:vAlign w:val="bottom"/>
          </w:tcPr>
          <w:p w14:paraId="551F8EB7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6B2E90F" w14:textId="2D324B58" w:rsidR="00876F6F" w:rsidRPr="00956D38" w:rsidRDefault="007F2E2B" w:rsidP="00876F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7F2E2B">
              <w:t>1,593</w:t>
            </w:r>
          </w:p>
        </w:tc>
        <w:tc>
          <w:tcPr>
            <w:tcW w:w="268" w:type="dxa"/>
            <w:vAlign w:val="bottom"/>
          </w:tcPr>
          <w:p w14:paraId="08A3B17B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ADC64AC" w14:textId="18B96CDE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64C21">
              <w:t>3,185</w:t>
            </w:r>
          </w:p>
        </w:tc>
      </w:tr>
      <w:tr w:rsidR="00876F6F" w:rsidRPr="00AD7F2B" w14:paraId="6675A7A3" w14:textId="77777777" w:rsidTr="00582D68">
        <w:trPr>
          <w:trHeight w:val="261"/>
        </w:trPr>
        <w:tc>
          <w:tcPr>
            <w:tcW w:w="3627" w:type="dxa"/>
          </w:tcPr>
          <w:p w14:paraId="090E3060" w14:textId="77777777" w:rsidR="00876F6F" w:rsidRPr="0097174C" w:rsidRDefault="00876F6F" w:rsidP="00876F6F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00629305" w14:textId="4D0DC992" w:rsidR="00876F6F" w:rsidRPr="00796503" w:rsidRDefault="007F2E2B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7F2E2B">
              <w:t>4,099</w:t>
            </w:r>
          </w:p>
        </w:tc>
        <w:tc>
          <w:tcPr>
            <w:tcW w:w="260" w:type="dxa"/>
            <w:vAlign w:val="bottom"/>
          </w:tcPr>
          <w:p w14:paraId="60AEC682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C026310" w14:textId="1C922FEE" w:rsidR="00876F6F" w:rsidRPr="00956D38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234BD">
              <w:t>5,889</w:t>
            </w:r>
          </w:p>
        </w:tc>
        <w:tc>
          <w:tcPr>
            <w:tcW w:w="272" w:type="dxa"/>
            <w:vAlign w:val="bottom"/>
          </w:tcPr>
          <w:p w14:paraId="729F2C02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F6848B4" w14:textId="64EBB709" w:rsidR="00876F6F" w:rsidRPr="00956D38" w:rsidRDefault="007F2E2B" w:rsidP="00876F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7F2E2B">
              <w:t>1,886</w:t>
            </w:r>
          </w:p>
        </w:tc>
        <w:tc>
          <w:tcPr>
            <w:tcW w:w="268" w:type="dxa"/>
            <w:vAlign w:val="bottom"/>
          </w:tcPr>
          <w:p w14:paraId="3EBA0485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14C4813" w14:textId="1993F020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64C21">
              <w:t>3,536</w:t>
            </w:r>
          </w:p>
        </w:tc>
      </w:tr>
    </w:tbl>
    <w:p w14:paraId="4C872E27" w14:textId="600F3211" w:rsidR="002A3F17" w:rsidRDefault="002A3F17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4200A2F9" w14:textId="4B690991" w:rsidR="00E66865" w:rsidRDefault="00E66865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17A0DD57" w14:textId="41D9C855" w:rsidR="00E10372" w:rsidRDefault="00E10372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5AE74C94" w14:textId="77777777" w:rsidR="007F2E2B" w:rsidRDefault="007F2E2B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152B3A5B" w14:textId="77777777" w:rsidR="00E66865" w:rsidRPr="002A3F17" w:rsidRDefault="00E66865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13BC3404" w14:textId="77777777" w:rsidR="00F84B73" w:rsidRPr="00784CA4" w:rsidRDefault="00F84B73" w:rsidP="00582D68">
      <w:pPr>
        <w:spacing w:line="240" w:lineRule="atLeast"/>
        <w:rPr>
          <w:rFonts w:cs="Times New Roman"/>
          <w:sz w:val="14"/>
          <w:szCs w:val="14"/>
          <w:vertAlign w:val="superscript"/>
        </w:rPr>
      </w:pPr>
    </w:p>
    <w:p w14:paraId="70B1F572" w14:textId="550F11B9" w:rsidR="009A61E0" w:rsidRPr="004E6E13" w:rsidRDefault="003B61AC" w:rsidP="00E63DEE">
      <w:pPr>
        <w:spacing w:line="240" w:lineRule="auto"/>
        <w:ind w:firstLine="562"/>
        <w:rPr>
          <w:rFonts w:cs="Times New Roman"/>
          <w:b/>
          <w:bCs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lastRenderedPageBreak/>
        <w:t xml:space="preserve">Balances as </w:t>
      </w:r>
      <w:proofErr w:type="gramStart"/>
      <w:r w:rsidRPr="008E5480">
        <w:rPr>
          <w:rFonts w:cs="Times New Roman"/>
          <w:szCs w:val="22"/>
          <w:lang w:val="en-US"/>
        </w:rPr>
        <w:t>at</w:t>
      </w:r>
      <w:proofErr w:type="gramEnd"/>
      <w:r w:rsidRPr="008E5480">
        <w:rPr>
          <w:rFonts w:cs="Times New Roman"/>
          <w:szCs w:val="22"/>
          <w:lang w:val="en-US"/>
        </w:rPr>
        <w:t xml:space="preserve"> </w:t>
      </w:r>
      <w:r w:rsidR="00876F6F">
        <w:rPr>
          <w:rFonts w:cstheme="minorBidi"/>
          <w:szCs w:val="28"/>
          <w:lang w:val="en-US" w:bidi="th-TH"/>
        </w:rPr>
        <w:t>31 March 2025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876F6F">
        <w:rPr>
          <w:rFonts w:cs="Times New Roman"/>
          <w:szCs w:val="22"/>
          <w:lang w:val="en-US"/>
        </w:rPr>
        <w:t>4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013EE298" w:rsidR="00F262A0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2D428D" w:rsidRPr="008F1515" w14:paraId="7F80E430" w14:textId="77777777" w:rsidTr="00E66865">
        <w:trPr>
          <w:tblHeader/>
        </w:trPr>
        <w:tc>
          <w:tcPr>
            <w:tcW w:w="3690" w:type="dxa"/>
          </w:tcPr>
          <w:p w14:paraId="3862FE99" w14:textId="77777777" w:rsidR="002D428D" w:rsidRPr="008F1515" w:rsidRDefault="002D428D" w:rsidP="00D67F28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8CDFC90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215EF702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336C145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1" w:type="dxa"/>
            <w:gridSpan w:val="3"/>
          </w:tcPr>
          <w:p w14:paraId="76A16116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28166DD9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876F6F" w:rsidRPr="009C020D" w14:paraId="660DE944" w14:textId="77777777" w:rsidTr="00E66865">
        <w:trPr>
          <w:tblHeader/>
        </w:trPr>
        <w:tc>
          <w:tcPr>
            <w:tcW w:w="3690" w:type="dxa"/>
          </w:tcPr>
          <w:p w14:paraId="0EBEF4C9" w14:textId="77777777" w:rsidR="00876F6F" w:rsidRPr="008F1515" w:rsidRDefault="00876F6F" w:rsidP="00876F6F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EC1737F" w14:textId="6983CB7D" w:rsidR="00876F6F" w:rsidRPr="009C020D" w:rsidRDefault="00876F6F" w:rsidP="00876F6F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7" w:type="dxa"/>
          </w:tcPr>
          <w:p w14:paraId="6E78BCFB" w14:textId="77777777" w:rsidR="00876F6F" w:rsidRPr="009C020D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83" w:type="dxa"/>
          </w:tcPr>
          <w:p w14:paraId="28F6CDF7" w14:textId="77777777" w:rsidR="00876F6F" w:rsidRPr="009C020D" w:rsidRDefault="00876F6F" w:rsidP="00876F6F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</w:tcPr>
          <w:p w14:paraId="1F483C0C" w14:textId="77777777" w:rsidR="00876F6F" w:rsidRPr="009C020D" w:rsidRDefault="00876F6F" w:rsidP="00876F6F">
            <w:pPr>
              <w:rPr>
                <w:spacing w:val="-4"/>
              </w:rPr>
            </w:pPr>
          </w:p>
        </w:tc>
        <w:tc>
          <w:tcPr>
            <w:tcW w:w="1260" w:type="dxa"/>
          </w:tcPr>
          <w:p w14:paraId="31345E7E" w14:textId="3BEE865F" w:rsidR="00876F6F" w:rsidRPr="009C020D" w:rsidRDefault="00876F6F" w:rsidP="00876F6F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70" w:type="dxa"/>
          </w:tcPr>
          <w:p w14:paraId="4119E236" w14:textId="77777777" w:rsidR="00876F6F" w:rsidRPr="009C020D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1" w:type="dxa"/>
          </w:tcPr>
          <w:p w14:paraId="190814AD" w14:textId="16E3EAFA" w:rsidR="00876F6F" w:rsidRPr="009C020D" w:rsidRDefault="00876F6F" w:rsidP="00876F6F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876F6F" w:rsidRPr="008F1515" w14:paraId="783D1A57" w14:textId="77777777" w:rsidTr="00E66865">
        <w:trPr>
          <w:tblHeader/>
        </w:trPr>
        <w:tc>
          <w:tcPr>
            <w:tcW w:w="3690" w:type="dxa"/>
          </w:tcPr>
          <w:p w14:paraId="3EBACD4A" w14:textId="77777777" w:rsidR="00876F6F" w:rsidRPr="008F1515" w:rsidRDefault="00876F6F" w:rsidP="00876F6F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6265D4" w14:textId="41D2D83B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57" w:type="dxa"/>
          </w:tcPr>
          <w:p w14:paraId="1CE9369B" w14:textId="77777777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3" w:type="dxa"/>
          </w:tcPr>
          <w:p w14:paraId="39E0A1D0" w14:textId="291D0FAE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0" w:type="dxa"/>
          </w:tcPr>
          <w:p w14:paraId="79AC89AB" w14:textId="77777777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6B2A4E8B" w14:textId="456401B0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51141A37" w14:textId="77777777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1" w:type="dxa"/>
          </w:tcPr>
          <w:p w14:paraId="0B3E833B" w14:textId="5CC2C3B3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</w:tr>
      <w:tr w:rsidR="00876F6F" w:rsidRPr="008F1515" w14:paraId="03CF288C" w14:textId="77777777" w:rsidTr="00E66865">
        <w:trPr>
          <w:tblHeader/>
        </w:trPr>
        <w:tc>
          <w:tcPr>
            <w:tcW w:w="3690" w:type="dxa"/>
          </w:tcPr>
          <w:p w14:paraId="5B286661" w14:textId="77777777" w:rsidR="00876F6F" w:rsidRPr="008F1515" w:rsidRDefault="00876F6F" w:rsidP="00876F6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581" w:type="dxa"/>
            <w:gridSpan w:val="7"/>
          </w:tcPr>
          <w:p w14:paraId="37EC6AEF" w14:textId="77777777" w:rsidR="00876F6F" w:rsidRPr="008F1515" w:rsidRDefault="00876F6F" w:rsidP="00876F6F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876F6F" w14:paraId="52225972" w14:textId="77777777" w:rsidTr="00D67F28">
        <w:tc>
          <w:tcPr>
            <w:tcW w:w="3690" w:type="dxa"/>
          </w:tcPr>
          <w:p w14:paraId="3D532E8B" w14:textId="77777777" w:rsidR="00876F6F" w:rsidRDefault="00876F6F" w:rsidP="00876F6F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 xml:space="preserve">Investment in short-term debt </w:t>
            </w:r>
          </w:p>
          <w:p w14:paraId="3B2D605D" w14:textId="77777777" w:rsidR="00876F6F" w:rsidRPr="0030556D" w:rsidRDefault="00876F6F" w:rsidP="00876F6F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  <w:i/>
                <w:iCs/>
                <w:szCs w:val="22"/>
                <w:lang w:val="en-US"/>
              </w:rPr>
              <w:t xml:space="preserve">    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>instruments</w:t>
            </w:r>
          </w:p>
        </w:tc>
        <w:tc>
          <w:tcPr>
            <w:tcW w:w="1170" w:type="dxa"/>
            <w:vAlign w:val="bottom"/>
          </w:tcPr>
          <w:p w14:paraId="56D6AFC4" w14:textId="77777777" w:rsidR="00876F6F" w:rsidRPr="00670880" w:rsidRDefault="00876F6F" w:rsidP="00876F6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0521E632" w14:textId="77777777" w:rsidR="00876F6F" w:rsidRPr="00670880" w:rsidRDefault="00876F6F" w:rsidP="00876F6F">
            <w:pPr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0088C68A" w14:textId="77777777" w:rsidR="00876F6F" w:rsidRDefault="00876F6F" w:rsidP="00876F6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A353C5B" w14:textId="77777777" w:rsidR="00876F6F" w:rsidRPr="00670880" w:rsidRDefault="00876F6F" w:rsidP="00876F6F">
            <w:pPr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07592696" w14:textId="77777777" w:rsidR="00876F6F" w:rsidRPr="00670880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29F7F7" w14:textId="77777777" w:rsidR="00876F6F" w:rsidRPr="00670880" w:rsidRDefault="00876F6F" w:rsidP="00876F6F">
            <w:pPr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1F1A61B0" w14:textId="77777777" w:rsidR="00876F6F" w:rsidRDefault="00876F6F" w:rsidP="00876F6F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B116CA" w:rsidRPr="00670880" w14:paraId="79820530" w14:textId="77777777" w:rsidTr="00582D68">
        <w:tc>
          <w:tcPr>
            <w:tcW w:w="3690" w:type="dxa"/>
          </w:tcPr>
          <w:p w14:paraId="0ACE3B9A" w14:textId="77777777" w:rsidR="00B116CA" w:rsidRPr="00612C6E" w:rsidRDefault="00B116CA" w:rsidP="00B116CA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D14230" w14:textId="42C9AD49" w:rsidR="00B116CA" w:rsidRPr="00670880" w:rsidRDefault="007F2E2B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7F2E2B">
              <w:rPr>
                <w:b/>
                <w:bCs/>
              </w:rPr>
              <w:t>470,000</w:t>
            </w:r>
          </w:p>
        </w:tc>
        <w:tc>
          <w:tcPr>
            <w:tcW w:w="257" w:type="dxa"/>
            <w:vAlign w:val="bottom"/>
          </w:tcPr>
          <w:p w14:paraId="0AE4EA9B" w14:textId="77777777" w:rsidR="00B116CA" w:rsidRPr="00670880" w:rsidRDefault="00B116CA" w:rsidP="00B116CA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0B08F482" w14:textId="1DF79D2A" w:rsidR="00B116CA" w:rsidRPr="00670880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  <w:sz w:val="20"/>
                <w:szCs w:val="25"/>
                <w:lang w:val="en-US" w:bidi="th-TH"/>
              </w:rPr>
              <w:t>540,000</w:t>
            </w:r>
          </w:p>
        </w:tc>
        <w:tc>
          <w:tcPr>
            <w:tcW w:w="270" w:type="dxa"/>
          </w:tcPr>
          <w:p w14:paraId="7198DB8B" w14:textId="77777777" w:rsidR="00B116CA" w:rsidRPr="00670880" w:rsidRDefault="00B116CA" w:rsidP="00B116CA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2B45CE" w14:textId="5E50FAEB" w:rsidR="00B116CA" w:rsidRPr="00670880" w:rsidRDefault="007F2E2B" w:rsidP="00B116C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7F2E2B">
              <w:rPr>
                <w:rFonts w:cs="Times New Roman"/>
                <w:b/>
                <w:bCs/>
                <w:szCs w:val="22"/>
              </w:rPr>
              <w:t>60,000</w:t>
            </w:r>
          </w:p>
        </w:tc>
        <w:tc>
          <w:tcPr>
            <w:tcW w:w="270" w:type="dxa"/>
          </w:tcPr>
          <w:p w14:paraId="6721AF4C" w14:textId="77777777" w:rsidR="00B116CA" w:rsidRPr="00670880" w:rsidRDefault="00B116CA" w:rsidP="00B116CA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24EF10C" w14:textId="41075011" w:rsidR="00B116CA" w:rsidRPr="00670880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 w:val="20"/>
                <w:lang w:val="en-US" w:bidi="th-TH"/>
              </w:rPr>
              <w:t>110,000</w:t>
            </w:r>
          </w:p>
        </w:tc>
      </w:tr>
      <w:tr w:rsidR="00B116CA" w:rsidRPr="0002589C" w14:paraId="445C30AD" w14:textId="77777777" w:rsidTr="00582D68">
        <w:tc>
          <w:tcPr>
            <w:tcW w:w="3690" w:type="dxa"/>
          </w:tcPr>
          <w:p w14:paraId="0C0E0C9C" w14:textId="77777777" w:rsidR="00B116CA" w:rsidRPr="004F513F" w:rsidRDefault="00B116CA" w:rsidP="00B116CA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066E0E" w14:textId="77777777" w:rsidR="00B116CA" w:rsidRPr="0002589C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1BB8B71A" w14:textId="77777777" w:rsidR="00B116CA" w:rsidRPr="0002589C" w:rsidRDefault="00B116CA" w:rsidP="00B116CA"/>
        </w:tc>
        <w:tc>
          <w:tcPr>
            <w:tcW w:w="1183" w:type="dxa"/>
          </w:tcPr>
          <w:p w14:paraId="185513C6" w14:textId="77777777" w:rsidR="00B116CA" w:rsidRPr="0002589C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</w:tcPr>
          <w:p w14:paraId="12E456AB" w14:textId="77777777" w:rsidR="00B116CA" w:rsidRPr="0002589C" w:rsidRDefault="00B116CA" w:rsidP="00B116CA"/>
        </w:tc>
        <w:tc>
          <w:tcPr>
            <w:tcW w:w="1260" w:type="dxa"/>
          </w:tcPr>
          <w:p w14:paraId="5CDD9963" w14:textId="77777777" w:rsidR="00B116CA" w:rsidRPr="0002589C" w:rsidRDefault="00B116CA" w:rsidP="00B116C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</w:tcPr>
          <w:p w14:paraId="3C525ECE" w14:textId="77777777" w:rsidR="00B116CA" w:rsidRPr="0002589C" w:rsidRDefault="00B116CA" w:rsidP="00B116CA"/>
        </w:tc>
        <w:tc>
          <w:tcPr>
            <w:tcW w:w="1171" w:type="dxa"/>
          </w:tcPr>
          <w:p w14:paraId="3F0BD7A2" w14:textId="77777777" w:rsidR="00B116CA" w:rsidRPr="0002589C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B116CA" w:rsidRPr="0002589C" w14:paraId="79BD2837" w14:textId="77777777" w:rsidTr="00582D68">
        <w:tc>
          <w:tcPr>
            <w:tcW w:w="3690" w:type="dxa"/>
          </w:tcPr>
          <w:p w14:paraId="1FC439FC" w14:textId="77777777" w:rsidR="00B116CA" w:rsidRPr="004F513F" w:rsidRDefault="00B116CA" w:rsidP="00B116CA">
            <w:pPr>
              <w:spacing w:line="240" w:lineRule="atLeast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1170" w:type="dxa"/>
            <w:vAlign w:val="bottom"/>
          </w:tcPr>
          <w:p w14:paraId="45F149EB" w14:textId="77777777" w:rsidR="00B116CA" w:rsidRPr="0002589C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54ADA040" w14:textId="77777777" w:rsidR="00B116CA" w:rsidRPr="0002589C" w:rsidRDefault="00B116CA" w:rsidP="00B116CA"/>
        </w:tc>
        <w:tc>
          <w:tcPr>
            <w:tcW w:w="1183" w:type="dxa"/>
          </w:tcPr>
          <w:p w14:paraId="23E995F6" w14:textId="77777777" w:rsidR="00B116CA" w:rsidRPr="0002589C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532AC89F" w14:textId="77777777" w:rsidR="00B116CA" w:rsidRPr="0002589C" w:rsidRDefault="00B116CA" w:rsidP="00B116CA"/>
        </w:tc>
        <w:tc>
          <w:tcPr>
            <w:tcW w:w="1260" w:type="dxa"/>
            <w:vAlign w:val="bottom"/>
          </w:tcPr>
          <w:p w14:paraId="2B5F55D4" w14:textId="77777777" w:rsidR="00B116CA" w:rsidRPr="0002589C" w:rsidRDefault="00B116CA" w:rsidP="00B116C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36C663C" w14:textId="77777777" w:rsidR="00B116CA" w:rsidRPr="0002589C" w:rsidRDefault="00B116CA" w:rsidP="00B116CA"/>
        </w:tc>
        <w:tc>
          <w:tcPr>
            <w:tcW w:w="1171" w:type="dxa"/>
            <w:vAlign w:val="bottom"/>
          </w:tcPr>
          <w:p w14:paraId="709AB275" w14:textId="77777777" w:rsidR="00B116CA" w:rsidRPr="0002589C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B116CA" w:rsidRPr="0002589C" w14:paraId="2C99A567" w14:textId="77777777" w:rsidTr="00582D68">
        <w:tc>
          <w:tcPr>
            <w:tcW w:w="3690" w:type="dxa"/>
          </w:tcPr>
          <w:p w14:paraId="0C1B6FC0" w14:textId="406C34F1" w:rsidR="00B116CA" w:rsidRPr="00E66865" w:rsidRDefault="00B116CA" w:rsidP="00B116CA">
            <w:pPr>
              <w:spacing w:line="240" w:lineRule="atLeast"/>
              <w:rPr>
                <w:rFonts w:cs="Times New Roman"/>
              </w:rPr>
            </w:pPr>
            <w:r w:rsidRPr="00E66865">
              <w:rPr>
                <w:rFonts w:cs="Times New Roman"/>
              </w:rPr>
              <w:t>Parent company</w:t>
            </w:r>
          </w:p>
        </w:tc>
        <w:tc>
          <w:tcPr>
            <w:tcW w:w="1170" w:type="dxa"/>
          </w:tcPr>
          <w:p w14:paraId="139ADE83" w14:textId="77BF7241" w:rsidR="00B116CA" w:rsidRPr="00E66865" w:rsidRDefault="00582D68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</w:rPr>
            </w:pPr>
            <w:r w:rsidRPr="00582D68">
              <w:rPr>
                <w:rFonts w:cs="Times New Roman"/>
              </w:rPr>
              <w:t>275</w:t>
            </w:r>
          </w:p>
        </w:tc>
        <w:tc>
          <w:tcPr>
            <w:tcW w:w="257" w:type="dxa"/>
            <w:vAlign w:val="bottom"/>
          </w:tcPr>
          <w:p w14:paraId="3756FF30" w14:textId="77777777" w:rsidR="00B116CA" w:rsidRPr="00E66865" w:rsidRDefault="00B116CA" w:rsidP="00B116CA">
            <w:pPr>
              <w:rPr>
                <w:rFonts w:cs="Times New Roman"/>
              </w:rPr>
            </w:pPr>
          </w:p>
        </w:tc>
        <w:tc>
          <w:tcPr>
            <w:tcW w:w="1183" w:type="dxa"/>
          </w:tcPr>
          <w:p w14:paraId="1F88A5BD" w14:textId="50976B60" w:rsidR="00B116CA" w:rsidRPr="00E66865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</w:rPr>
            </w:pPr>
            <w:r w:rsidRPr="007A027D">
              <w:rPr>
                <w:sz w:val="20"/>
              </w:rPr>
              <w:t>53</w:t>
            </w:r>
          </w:p>
        </w:tc>
        <w:tc>
          <w:tcPr>
            <w:tcW w:w="270" w:type="dxa"/>
          </w:tcPr>
          <w:p w14:paraId="584AFA35" w14:textId="77777777" w:rsidR="00B116CA" w:rsidRPr="00E66865" w:rsidRDefault="00B116CA" w:rsidP="00B116CA">
            <w:pPr>
              <w:rPr>
                <w:rFonts w:cs="Times New Roman"/>
              </w:rPr>
            </w:pPr>
          </w:p>
        </w:tc>
        <w:tc>
          <w:tcPr>
            <w:tcW w:w="1260" w:type="dxa"/>
          </w:tcPr>
          <w:p w14:paraId="4F6DA615" w14:textId="74471956" w:rsidR="00B116CA" w:rsidRPr="00E66865" w:rsidRDefault="00582D68" w:rsidP="00B116C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</w:rPr>
            </w:pPr>
            <w:r w:rsidRPr="00582D68">
              <w:rPr>
                <w:rFonts w:cs="Times New Roman"/>
              </w:rPr>
              <w:t>275</w:t>
            </w:r>
          </w:p>
        </w:tc>
        <w:tc>
          <w:tcPr>
            <w:tcW w:w="270" w:type="dxa"/>
          </w:tcPr>
          <w:p w14:paraId="3C8963DF" w14:textId="77777777" w:rsidR="00B116CA" w:rsidRPr="00E66865" w:rsidRDefault="00B116CA" w:rsidP="00B116CA">
            <w:pPr>
              <w:rPr>
                <w:rFonts w:cs="Times New Roman"/>
              </w:rPr>
            </w:pPr>
          </w:p>
        </w:tc>
        <w:tc>
          <w:tcPr>
            <w:tcW w:w="1171" w:type="dxa"/>
          </w:tcPr>
          <w:p w14:paraId="7DC93F98" w14:textId="64CE6D8A" w:rsidR="00B116CA" w:rsidRPr="00E66865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</w:rPr>
            </w:pPr>
            <w:r w:rsidRPr="007A027D">
              <w:rPr>
                <w:sz w:val="20"/>
              </w:rPr>
              <w:t>53</w:t>
            </w:r>
          </w:p>
        </w:tc>
      </w:tr>
      <w:tr w:rsidR="00B116CA" w:rsidRPr="0002589C" w14:paraId="45FC2696" w14:textId="77777777" w:rsidTr="00582D68">
        <w:tc>
          <w:tcPr>
            <w:tcW w:w="3690" w:type="dxa"/>
          </w:tcPr>
          <w:p w14:paraId="68BCAD9B" w14:textId="77777777" w:rsidR="00B116CA" w:rsidRPr="008F1515" w:rsidRDefault="00B116CA" w:rsidP="00B116CA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295CF53E" w14:textId="15BB4DC8" w:rsidR="00B116CA" w:rsidRPr="0002589C" w:rsidRDefault="00582D68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582D68">
              <w:t>1,028</w:t>
            </w:r>
          </w:p>
        </w:tc>
        <w:tc>
          <w:tcPr>
            <w:tcW w:w="257" w:type="dxa"/>
            <w:vAlign w:val="bottom"/>
          </w:tcPr>
          <w:p w14:paraId="6E390E82" w14:textId="77777777" w:rsidR="00B116CA" w:rsidRPr="0002589C" w:rsidRDefault="00B116CA" w:rsidP="00B116CA"/>
        </w:tc>
        <w:tc>
          <w:tcPr>
            <w:tcW w:w="1183" w:type="dxa"/>
          </w:tcPr>
          <w:p w14:paraId="1DEE79E7" w14:textId="5E4D2CE2" w:rsidR="00B116CA" w:rsidRPr="0002589C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2,939</w:t>
            </w:r>
          </w:p>
        </w:tc>
        <w:tc>
          <w:tcPr>
            <w:tcW w:w="270" w:type="dxa"/>
          </w:tcPr>
          <w:p w14:paraId="60C76350" w14:textId="77777777" w:rsidR="00B116CA" w:rsidRPr="0002589C" w:rsidRDefault="00B116CA" w:rsidP="00B116CA"/>
        </w:tc>
        <w:tc>
          <w:tcPr>
            <w:tcW w:w="1260" w:type="dxa"/>
          </w:tcPr>
          <w:p w14:paraId="5C39F071" w14:textId="2F42A472" w:rsidR="00B116CA" w:rsidRPr="0002589C" w:rsidRDefault="00582D68" w:rsidP="00B116C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</w:pPr>
            <w:r w:rsidRPr="00582D68">
              <w:t>1,028</w:t>
            </w:r>
          </w:p>
        </w:tc>
        <w:tc>
          <w:tcPr>
            <w:tcW w:w="270" w:type="dxa"/>
          </w:tcPr>
          <w:p w14:paraId="35CA0CF9" w14:textId="77777777" w:rsidR="00B116CA" w:rsidRPr="0002589C" w:rsidRDefault="00B116CA" w:rsidP="00B116CA"/>
        </w:tc>
        <w:tc>
          <w:tcPr>
            <w:tcW w:w="1171" w:type="dxa"/>
          </w:tcPr>
          <w:p w14:paraId="236071D8" w14:textId="463E09FE" w:rsidR="00B116CA" w:rsidRPr="0002589C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2,939</w:t>
            </w:r>
          </w:p>
        </w:tc>
      </w:tr>
      <w:tr w:rsidR="00B116CA" w:rsidRPr="00DF7760" w14:paraId="3D27597D" w14:textId="77777777" w:rsidTr="00582D68">
        <w:tc>
          <w:tcPr>
            <w:tcW w:w="3690" w:type="dxa"/>
          </w:tcPr>
          <w:p w14:paraId="75612E64" w14:textId="77777777" w:rsidR="00B116CA" w:rsidRPr="0002589C" w:rsidRDefault="00B116CA" w:rsidP="00B116CA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2C3DB3BB" w14:textId="4A8CC210" w:rsidR="00B116CA" w:rsidRPr="0002589C" w:rsidRDefault="00582D68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582D68">
              <w:t>-</w:t>
            </w:r>
          </w:p>
        </w:tc>
        <w:tc>
          <w:tcPr>
            <w:tcW w:w="257" w:type="dxa"/>
            <w:vAlign w:val="bottom"/>
          </w:tcPr>
          <w:p w14:paraId="5624DB15" w14:textId="77777777" w:rsidR="00B116CA" w:rsidRPr="0002589C" w:rsidRDefault="00B116CA" w:rsidP="00B116CA"/>
        </w:tc>
        <w:tc>
          <w:tcPr>
            <w:tcW w:w="1183" w:type="dxa"/>
          </w:tcPr>
          <w:p w14:paraId="5EF59FC6" w14:textId="551238B4" w:rsidR="00B116CA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0FFF6565" w14:textId="77777777" w:rsidR="00B116CA" w:rsidRPr="0002589C" w:rsidRDefault="00B116CA" w:rsidP="00B116CA"/>
        </w:tc>
        <w:tc>
          <w:tcPr>
            <w:tcW w:w="1260" w:type="dxa"/>
          </w:tcPr>
          <w:p w14:paraId="53E18DD6" w14:textId="6B37C47E" w:rsidR="00B116CA" w:rsidRPr="0002589C" w:rsidRDefault="00582D68" w:rsidP="00B116C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</w:pPr>
            <w:r w:rsidRPr="00582D68">
              <w:t>127</w:t>
            </w:r>
          </w:p>
        </w:tc>
        <w:tc>
          <w:tcPr>
            <w:tcW w:w="270" w:type="dxa"/>
          </w:tcPr>
          <w:p w14:paraId="0F0B22C9" w14:textId="77777777" w:rsidR="00B116CA" w:rsidRPr="0002589C" w:rsidRDefault="00B116CA" w:rsidP="00B116CA"/>
        </w:tc>
        <w:tc>
          <w:tcPr>
            <w:tcW w:w="1171" w:type="dxa"/>
          </w:tcPr>
          <w:p w14:paraId="39423CE8" w14:textId="68BBE5A5" w:rsidR="00B116CA" w:rsidRPr="00DF7760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914</w:t>
            </w:r>
          </w:p>
        </w:tc>
      </w:tr>
      <w:tr w:rsidR="00B116CA" w:rsidRPr="0002589C" w14:paraId="66593C58" w14:textId="77777777" w:rsidTr="00582D68">
        <w:tc>
          <w:tcPr>
            <w:tcW w:w="3690" w:type="dxa"/>
          </w:tcPr>
          <w:p w14:paraId="29A0D5A5" w14:textId="77777777" w:rsidR="00B116CA" w:rsidRPr="00612C6E" w:rsidRDefault="00B116CA" w:rsidP="00B116CA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0EE7D" w14:textId="6547B7A8" w:rsidR="00B116CA" w:rsidRPr="0002589C" w:rsidRDefault="00582D68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582D68">
              <w:t>104,530</w:t>
            </w:r>
          </w:p>
        </w:tc>
        <w:tc>
          <w:tcPr>
            <w:tcW w:w="257" w:type="dxa"/>
            <w:vAlign w:val="bottom"/>
          </w:tcPr>
          <w:p w14:paraId="6239F931" w14:textId="77777777" w:rsidR="00B116CA" w:rsidRPr="0002589C" w:rsidRDefault="00B116CA" w:rsidP="00B116CA"/>
        </w:tc>
        <w:tc>
          <w:tcPr>
            <w:tcW w:w="1183" w:type="dxa"/>
            <w:tcBorders>
              <w:bottom w:val="single" w:sz="4" w:space="0" w:color="auto"/>
            </w:tcBorders>
          </w:tcPr>
          <w:p w14:paraId="6519A716" w14:textId="0B65E920" w:rsidR="00B116CA" w:rsidRPr="0002589C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81,119</w:t>
            </w:r>
          </w:p>
        </w:tc>
        <w:tc>
          <w:tcPr>
            <w:tcW w:w="270" w:type="dxa"/>
          </w:tcPr>
          <w:p w14:paraId="242BF27A" w14:textId="77777777" w:rsidR="00B116CA" w:rsidRPr="0002589C" w:rsidRDefault="00B116CA" w:rsidP="00B116CA"/>
        </w:tc>
        <w:tc>
          <w:tcPr>
            <w:tcW w:w="1260" w:type="dxa"/>
            <w:tcBorders>
              <w:bottom w:val="single" w:sz="4" w:space="0" w:color="auto"/>
            </w:tcBorders>
          </w:tcPr>
          <w:p w14:paraId="4501F2FC" w14:textId="6A001F11" w:rsidR="00B116CA" w:rsidRPr="0002589C" w:rsidRDefault="00582D68" w:rsidP="00B116C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582D68">
              <w:t>86,967</w:t>
            </w:r>
          </w:p>
        </w:tc>
        <w:tc>
          <w:tcPr>
            <w:tcW w:w="270" w:type="dxa"/>
          </w:tcPr>
          <w:p w14:paraId="76D37E04" w14:textId="77777777" w:rsidR="00B116CA" w:rsidRPr="0002589C" w:rsidRDefault="00B116CA" w:rsidP="00B116CA"/>
        </w:tc>
        <w:tc>
          <w:tcPr>
            <w:tcW w:w="1171" w:type="dxa"/>
            <w:tcBorders>
              <w:bottom w:val="single" w:sz="4" w:space="0" w:color="auto"/>
            </w:tcBorders>
          </w:tcPr>
          <w:p w14:paraId="2A9662CE" w14:textId="0FA252E1" w:rsidR="00B116CA" w:rsidRPr="0002589C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64,670</w:t>
            </w:r>
          </w:p>
        </w:tc>
      </w:tr>
      <w:tr w:rsidR="00B116CA" w:rsidRPr="00826E93" w14:paraId="0725658E" w14:textId="77777777" w:rsidTr="00582D68">
        <w:tc>
          <w:tcPr>
            <w:tcW w:w="3690" w:type="dxa"/>
          </w:tcPr>
          <w:p w14:paraId="086CEF10" w14:textId="77777777" w:rsidR="00B116CA" w:rsidRPr="00727BAC" w:rsidRDefault="00B116CA" w:rsidP="00B116CA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BEC4A" w14:textId="27401A40" w:rsidR="00B116CA" w:rsidRPr="00E10372" w:rsidRDefault="00582D68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105,833</w:t>
            </w:r>
          </w:p>
        </w:tc>
        <w:tc>
          <w:tcPr>
            <w:tcW w:w="257" w:type="dxa"/>
            <w:vAlign w:val="bottom"/>
          </w:tcPr>
          <w:p w14:paraId="0844A48F" w14:textId="77777777" w:rsidR="00B116CA" w:rsidRPr="00E10372" w:rsidRDefault="00B116CA" w:rsidP="00B116CA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4C69B4FA" w14:textId="615245D9" w:rsidR="00B116CA" w:rsidRPr="00E10372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lang w:val="en-US" w:bidi="th-TH"/>
              </w:rPr>
            </w:pPr>
            <w:r w:rsidRPr="007A027D">
              <w:rPr>
                <w:b/>
                <w:bCs/>
                <w:sz w:val="20"/>
              </w:rPr>
              <w:t>84,111</w:t>
            </w:r>
          </w:p>
        </w:tc>
        <w:tc>
          <w:tcPr>
            <w:tcW w:w="270" w:type="dxa"/>
          </w:tcPr>
          <w:p w14:paraId="0E50A90C" w14:textId="77777777" w:rsidR="00B116CA" w:rsidRPr="00E10372" w:rsidRDefault="00B116CA" w:rsidP="00B116CA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71FD1D" w14:textId="6362FB0C" w:rsidR="00B116CA" w:rsidRPr="00E10372" w:rsidRDefault="00582D68" w:rsidP="00B116C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88,397</w:t>
            </w:r>
          </w:p>
        </w:tc>
        <w:tc>
          <w:tcPr>
            <w:tcW w:w="270" w:type="dxa"/>
          </w:tcPr>
          <w:p w14:paraId="7B080D82" w14:textId="77777777" w:rsidR="00B116CA" w:rsidRPr="00E10372" w:rsidRDefault="00B116CA" w:rsidP="00B116CA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EFB3B78" w14:textId="58C2C3C9" w:rsidR="00B116CA" w:rsidRPr="00E10372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7A027D">
              <w:rPr>
                <w:b/>
                <w:bCs/>
                <w:sz w:val="20"/>
              </w:rPr>
              <w:t>68,576</w:t>
            </w:r>
          </w:p>
        </w:tc>
      </w:tr>
      <w:tr w:rsidR="00555B5A" w:rsidRPr="00826E93" w14:paraId="64276574" w14:textId="77777777" w:rsidTr="00582D68">
        <w:tc>
          <w:tcPr>
            <w:tcW w:w="3690" w:type="dxa"/>
          </w:tcPr>
          <w:p w14:paraId="34E48C8E" w14:textId="77777777" w:rsidR="00555B5A" w:rsidRPr="00727BAC" w:rsidRDefault="00555B5A" w:rsidP="00B116CA">
            <w:pPr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F0FACE" w14:textId="77777777" w:rsidR="00555B5A" w:rsidRPr="00E10372" w:rsidRDefault="00555B5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3DD28BCD" w14:textId="77777777" w:rsidR="00555B5A" w:rsidRPr="00E10372" w:rsidRDefault="00555B5A" w:rsidP="00B116CA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5149FE94" w14:textId="77777777" w:rsidR="00555B5A" w:rsidRPr="007A027D" w:rsidRDefault="00555B5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EB85C11" w14:textId="77777777" w:rsidR="00555B5A" w:rsidRPr="00E10372" w:rsidRDefault="00555B5A" w:rsidP="00B116CA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B0CC06" w14:textId="77777777" w:rsidR="00555B5A" w:rsidRPr="00E10372" w:rsidRDefault="00555B5A" w:rsidP="00B116C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168FBF79" w14:textId="77777777" w:rsidR="00555B5A" w:rsidRPr="00E10372" w:rsidRDefault="00555B5A" w:rsidP="00B116CA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3B14EC3" w14:textId="77777777" w:rsidR="00555B5A" w:rsidRPr="007A027D" w:rsidRDefault="00555B5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 w:val="20"/>
              </w:rPr>
            </w:pPr>
          </w:p>
        </w:tc>
      </w:tr>
      <w:tr w:rsidR="00B116CA" w:rsidRPr="00805688" w14:paraId="7A2541D1" w14:textId="77777777" w:rsidTr="00582D68">
        <w:tc>
          <w:tcPr>
            <w:tcW w:w="3690" w:type="dxa"/>
          </w:tcPr>
          <w:p w14:paraId="6693B385" w14:textId="77777777" w:rsidR="00B116CA" w:rsidRPr="004F513F" w:rsidRDefault="00B116CA" w:rsidP="00B116CA">
            <w:pPr>
              <w:spacing w:line="240" w:lineRule="atLeast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current receivables</w:t>
            </w:r>
          </w:p>
        </w:tc>
        <w:tc>
          <w:tcPr>
            <w:tcW w:w="1170" w:type="dxa"/>
            <w:vAlign w:val="bottom"/>
          </w:tcPr>
          <w:p w14:paraId="4B5AEC01" w14:textId="77777777" w:rsidR="00B116CA" w:rsidRPr="00805688" w:rsidRDefault="00B116CA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A1CB169" w14:textId="77777777" w:rsidR="00B116CA" w:rsidRPr="00CB736D" w:rsidRDefault="00B116CA" w:rsidP="00B116CA"/>
        </w:tc>
        <w:tc>
          <w:tcPr>
            <w:tcW w:w="1183" w:type="dxa"/>
          </w:tcPr>
          <w:p w14:paraId="39CEFB30" w14:textId="77777777" w:rsidR="00B116CA" w:rsidRPr="00805688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</w:tcPr>
          <w:p w14:paraId="54872598" w14:textId="77777777" w:rsidR="00B116CA" w:rsidRPr="00CB736D" w:rsidRDefault="00B116CA" w:rsidP="00B116CA"/>
        </w:tc>
        <w:tc>
          <w:tcPr>
            <w:tcW w:w="1260" w:type="dxa"/>
          </w:tcPr>
          <w:p w14:paraId="5FBA2B28" w14:textId="77777777" w:rsidR="00B116CA" w:rsidRPr="00805688" w:rsidRDefault="00B116CA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</w:tcPr>
          <w:p w14:paraId="04168FCD" w14:textId="77777777" w:rsidR="00B116CA" w:rsidRPr="00CB736D" w:rsidRDefault="00B116CA" w:rsidP="00B116CA"/>
        </w:tc>
        <w:tc>
          <w:tcPr>
            <w:tcW w:w="1171" w:type="dxa"/>
          </w:tcPr>
          <w:p w14:paraId="70975F05" w14:textId="77777777" w:rsidR="00B116CA" w:rsidRPr="00805688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B116CA" w:rsidRPr="00CB736D" w14:paraId="74D01027" w14:textId="77777777" w:rsidTr="00582D68">
        <w:tc>
          <w:tcPr>
            <w:tcW w:w="3690" w:type="dxa"/>
          </w:tcPr>
          <w:p w14:paraId="025AEAA3" w14:textId="77777777" w:rsidR="00B116CA" w:rsidRPr="00520A07" w:rsidRDefault="00B116CA" w:rsidP="00B116CA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74E81E7E" w14:textId="12576F16" w:rsidR="00B116CA" w:rsidRPr="00CB736D" w:rsidRDefault="00582D68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82D68">
              <w:rPr>
                <w:rFonts w:cs="Times New Roman"/>
                <w:szCs w:val="22"/>
              </w:rPr>
              <w:t>609</w:t>
            </w:r>
          </w:p>
        </w:tc>
        <w:tc>
          <w:tcPr>
            <w:tcW w:w="257" w:type="dxa"/>
            <w:vAlign w:val="bottom"/>
          </w:tcPr>
          <w:p w14:paraId="07E6B939" w14:textId="77777777" w:rsidR="00B116CA" w:rsidRPr="00CB736D" w:rsidRDefault="00B116CA" w:rsidP="00B116CA"/>
        </w:tc>
        <w:tc>
          <w:tcPr>
            <w:tcW w:w="1183" w:type="dxa"/>
          </w:tcPr>
          <w:p w14:paraId="395C640C" w14:textId="3424A4E5" w:rsidR="00B116CA" w:rsidRPr="00CB736D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A027D">
              <w:rPr>
                <w:sz w:val="20"/>
              </w:rPr>
              <w:t>609</w:t>
            </w:r>
          </w:p>
        </w:tc>
        <w:tc>
          <w:tcPr>
            <w:tcW w:w="270" w:type="dxa"/>
          </w:tcPr>
          <w:p w14:paraId="2876FDDF" w14:textId="77777777" w:rsidR="00B116CA" w:rsidRPr="00CB736D" w:rsidRDefault="00B116CA" w:rsidP="00B116CA"/>
        </w:tc>
        <w:tc>
          <w:tcPr>
            <w:tcW w:w="1260" w:type="dxa"/>
          </w:tcPr>
          <w:p w14:paraId="77F621DC" w14:textId="17B1364D" w:rsidR="00B116CA" w:rsidRPr="00CB736D" w:rsidRDefault="00582D68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82D68">
              <w:rPr>
                <w:rFonts w:cs="Times New Roman"/>
                <w:szCs w:val="22"/>
              </w:rPr>
              <w:t>511</w:t>
            </w:r>
          </w:p>
        </w:tc>
        <w:tc>
          <w:tcPr>
            <w:tcW w:w="270" w:type="dxa"/>
          </w:tcPr>
          <w:p w14:paraId="387DEA8F" w14:textId="77777777" w:rsidR="00B116CA" w:rsidRPr="00CB736D" w:rsidRDefault="00B116CA" w:rsidP="00B116CA"/>
        </w:tc>
        <w:tc>
          <w:tcPr>
            <w:tcW w:w="1171" w:type="dxa"/>
          </w:tcPr>
          <w:p w14:paraId="519C50AE" w14:textId="56291F0B" w:rsidR="00B116CA" w:rsidRPr="00CB736D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7A027D">
              <w:rPr>
                <w:sz w:val="20"/>
              </w:rPr>
              <w:t>511</w:t>
            </w:r>
          </w:p>
        </w:tc>
      </w:tr>
      <w:tr w:rsidR="00582D68" w:rsidRPr="002930DE" w14:paraId="3BC1D982" w14:textId="77777777" w:rsidTr="00582D68">
        <w:tc>
          <w:tcPr>
            <w:tcW w:w="3690" w:type="dxa"/>
          </w:tcPr>
          <w:p w14:paraId="6D08AC6A" w14:textId="77777777" w:rsidR="00582D68" w:rsidRPr="00520A07" w:rsidRDefault="00582D68" w:rsidP="00582D68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00CB4F47" w14:textId="7CD8C21B" w:rsidR="00582D68" w:rsidRPr="00CB736D" w:rsidRDefault="00582D68" w:rsidP="00582D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7A027D">
              <w:rPr>
                <w:sz w:val="20"/>
              </w:rPr>
              <w:t>-</w:t>
            </w:r>
          </w:p>
        </w:tc>
        <w:tc>
          <w:tcPr>
            <w:tcW w:w="257" w:type="dxa"/>
            <w:vAlign w:val="bottom"/>
          </w:tcPr>
          <w:p w14:paraId="12AD1882" w14:textId="77777777" w:rsidR="00582D68" w:rsidRPr="00CB736D" w:rsidRDefault="00582D68" w:rsidP="00582D68"/>
        </w:tc>
        <w:tc>
          <w:tcPr>
            <w:tcW w:w="1183" w:type="dxa"/>
          </w:tcPr>
          <w:p w14:paraId="1591F22C" w14:textId="0298BEF1" w:rsidR="00582D68" w:rsidRPr="00CB736D" w:rsidRDefault="00582D68" w:rsidP="00582D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7A027D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1B0430C8" w14:textId="77777777" w:rsidR="00582D68" w:rsidRPr="00CB736D" w:rsidRDefault="00582D68" w:rsidP="00582D68"/>
        </w:tc>
        <w:tc>
          <w:tcPr>
            <w:tcW w:w="1260" w:type="dxa"/>
          </w:tcPr>
          <w:p w14:paraId="0AD019A0" w14:textId="7CE29933" w:rsidR="00582D68" w:rsidRPr="002930DE" w:rsidRDefault="00582D68" w:rsidP="00582D6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</w:pPr>
            <w:r w:rsidRPr="00582D68">
              <w:t>634</w:t>
            </w:r>
          </w:p>
        </w:tc>
        <w:tc>
          <w:tcPr>
            <w:tcW w:w="270" w:type="dxa"/>
          </w:tcPr>
          <w:p w14:paraId="6C73CA5A" w14:textId="77777777" w:rsidR="00582D68" w:rsidRPr="00CB736D" w:rsidRDefault="00582D68" w:rsidP="00582D68"/>
        </w:tc>
        <w:tc>
          <w:tcPr>
            <w:tcW w:w="1171" w:type="dxa"/>
          </w:tcPr>
          <w:p w14:paraId="3126E23C" w14:textId="4CFA0296" w:rsidR="00582D68" w:rsidRPr="002930DE" w:rsidRDefault="00582D68" w:rsidP="00582D6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732</w:t>
            </w:r>
          </w:p>
        </w:tc>
      </w:tr>
      <w:tr w:rsidR="00582D68" w14:paraId="5013E82F" w14:textId="77777777" w:rsidTr="00582D68">
        <w:tc>
          <w:tcPr>
            <w:tcW w:w="3690" w:type="dxa"/>
          </w:tcPr>
          <w:p w14:paraId="16C23588" w14:textId="77777777" w:rsidR="00582D68" w:rsidRPr="00520A07" w:rsidRDefault="00582D68" w:rsidP="00582D68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38C6C10" w14:textId="229B87F6" w:rsidR="00582D68" w:rsidRPr="00CB736D" w:rsidRDefault="00582D68" w:rsidP="00582D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7A027D">
              <w:rPr>
                <w:sz w:val="20"/>
              </w:rPr>
              <w:t>2,002</w:t>
            </w:r>
          </w:p>
        </w:tc>
        <w:tc>
          <w:tcPr>
            <w:tcW w:w="257" w:type="dxa"/>
            <w:vAlign w:val="bottom"/>
          </w:tcPr>
          <w:p w14:paraId="2D1A6A7F" w14:textId="77777777" w:rsidR="00582D68" w:rsidRPr="00CB736D" w:rsidRDefault="00582D68" w:rsidP="00582D68"/>
        </w:tc>
        <w:tc>
          <w:tcPr>
            <w:tcW w:w="1183" w:type="dxa"/>
          </w:tcPr>
          <w:p w14:paraId="697444F4" w14:textId="2E42063E" w:rsidR="00582D68" w:rsidRDefault="00582D68" w:rsidP="00582D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7A027D">
              <w:rPr>
                <w:sz w:val="20"/>
              </w:rPr>
              <w:t>2,002</w:t>
            </w:r>
          </w:p>
        </w:tc>
        <w:tc>
          <w:tcPr>
            <w:tcW w:w="270" w:type="dxa"/>
          </w:tcPr>
          <w:p w14:paraId="2C863509" w14:textId="77777777" w:rsidR="00582D68" w:rsidRPr="00CB736D" w:rsidRDefault="00582D68" w:rsidP="00582D68"/>
        </w:tc>
        <w:tc>
          <w:tcPr>
            <w:tcW w:w="1260" w:type="dxa"/>
          </w:tcPr>
          <w:p w14:paraId="33AD5F6E" w14:textId="219A2792" w:rsidR="00582D68" w:rsidRPr="002930DE" w:rsidRDefault="00582D68" w:rsidP="00582D6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</w:pPr>
            <w:r w:rsidRPr="00582D68">
              <w:t>2,002</w:t>
            </w:r>
          </w:p>
        </w:tc>
        <w:tc>
          <w:tcPr>
            <w:tcW w:w="270" w:type="dxa"/>
          </w:tcPr>
          <w:p w14:paraId="1D32CB8A" w14:textId="77777777" w:rsidR="00582D68" w:rsidRPr="00CB736D" w:rsidRDefault="00582D68" w:rsidP="00582D68"/>
        </w:tc>
        <w:tc>
          <w:tcPr>
            <w:tcW w:w="1171" w:type="dxa"/>
          </w:tcPr>
          <w:p w14:paraId="40B73909" w14:textId="40FCE26C" w:rsidR="00582D68" w:rsidRDefault="00582D68" w:rsidP="00582D6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2,002</w:t>
            </w:r>
          </w:p>
        </w:tc>
      </w:tr>
      <w:tr w:rsidR="00582D68" w:rsidRPr="00826E93" w14:paraId="07B716D4" w14:textId="77777777" w:rsidTr="00582D68">
        <w:tc>
          <w:tcPr>
            <w:tcW w:w="3690" w:type="dxa"/>
          </w:tcPr>
          <w:p w14:paraId="26BF2BB7" w14:textId="77777777" w:rsidR="00582D68" w:rsidRPr="00520A07" w:rsidRDefault="00582D68" w:rsidP="00582D68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FCE0C1" w14:textId="43BBAF79" w:rsidR="00582D68" w:rsidRPr="00B22D6C" w:rsidRDefault="00582D68" w:rsidP="00582D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7A027D">
              <w:rPr>
                <w:b/>
                <w:bCs/>
                <w:sz w:val="20"/>
              </w:rPr>
              <w:t>2,611</w:t>
            </w:r>
          </w:p>
        </w:tc>
        <w:tc>
          <w:tcPr>
            <w:tcW w:w="257" w:type="dxa"/>
            <w:vAlign w:val="bottom"/>
          </w:tcPr>
          <w:p w14:paraId="1646F45A" w14:textId="77777777" w:rsidR="00582D68" w:rsidRPr="00B22D6C" w:rsidRDefault="00582D68" w:rsidP="00582D6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B18E8ED" w14:textId="4087155D" w:rsidR="00582D68" w:rsidRPr="00B22D6C" w:rsidRDefault="00582D68" w:rsidP="00582D6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7A027D">
              <w:rPr>
                <w:b/>
                <w:bCs/>
                <w:sz w:val="20"/>
              </w:rPr>
              <w:t>2,611</w:t>
            </w:r>
          </w:p>
        </w:tc>
        <w:tc>
          <w:tcPr>
            <w:tcW w:w="270" w:type="dxa"/>
          </w:tcPr>
          <w:p w14:paraId="45ACA9D5" w14:textId="77777777" w:rsidR="00582D68" w:rsidRPr="00B22D6C" w:rsidRDefault="00582D68" w:rsidP="00582D6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FC3323" w14:textId="7044A148" w:rsidR="00582D68" w:rsidRPr="00B22D6C" w:rsidRDefault="00582D68" w:rsidP="00582D6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3,147</w:t>
            </w:r>
          </w:p>
        </w:tc>
        <w:tc>
          <w:tcPr>
            <w:tcW w:w="270" w:type="dxa"/>
          </w:tcPr>
          <w:p w14:paraId="654288A0" w14:textId="77777777" w:rsidR="00582D68" w:rsidRPr="00B22D6C" w:rsidRDefault="00582D68" w:rsidP="00582D6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48043D5" w14:textId="7AAB6BCC" w:rsidR="00582D68" w:rsidRPr="00B22D6C" w:rsidRDefault="00582D68" w:rsidP="00582D6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7A027D">
              <w:rPr>
                <w:b/>
                <w:bCs/>
                <w:sz w:val="20"/>
              </w:rPr>
              <w:t>3,245</w:t>
            </w:r>
          </w:p>
        </w:tc>
      </w:tr>
      <w:tr w:rsidR="00B116CA" w:rsidRPr="002930DE" w14:paraId="747FB128" w14:textId="77777777" w:rsidTr="00582D68">
        <w:tc>
          <w:tcPr>
            <w:tcW w:w="3690" w:type="dxa"/>
          </w:tcPr>
          <w:p w14:paraId="15F36B54" w14:textId="77777777" w:rsidR="00B116CA" w:rsidRPr="006F067C" w:rsidRDefault="00B116CA" w:rsidP="00B116CA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366944B7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F7DFA17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</w:tcPr>
          <w:p w14:paraId="1EF04DDA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3E763AA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5EE71E76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63888D6D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</w:tcPr>
          <w:p w14:paraId="08A67268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B116CA" w:rsidRPr="002930DE" w14:paraId="6453086F" w14:textId="77777777" w:rsidTr="00582D68">
        <w:tc>
          <w:tcPr>
            <w:tcW w:w="3690" w:type="dxa"/>
          </w:tcPr>
          <w:p w14:paraId="61BC4045" w14:textId="77777777" w:rsidR="00B116CA" w:rsidRPr="008F1515" w:rsidRDefault="00B116CA" w:rsidP="00B116C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1170" w:type="dxa"/>
            <w:vAlign w:val="bottom"/>
          </w:tcPr>
          <w:p w14:paraId="0DFA70E9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5BCA45F4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</w:tcPr>
          <w:p w14:paraId="79EA7B07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337EB022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1E37D41B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5ED0DBC9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</w:tcPr>
          <w:p w14:paraId="0D8C8EE8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B116CA" w:rsidRPr="002930DE" w14:paraId="23B786A6" w14:textId="77777777" w:rsidTr="00D67F28">
        <w:tc>
          <w:tcPr>
            <w:tcW w:w="3690" w:type="dxa"/>
          </w:tcPr>
          <w:p w14:paraId="60778654" w14:textId="77777777" w:rsidR="00B116CA" w:rsidRPr="004F513F" w:rsidRDefault="00B116CA" w:rsidP="00B116CA">
            <w:pPr>
              <w:spacing w:line="240" w:lineRule="auto"/>
              <w:rPr>
                <w:rFonts w:cs="Times New Roman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6935F5" w14:textId="305E77B6" w:rsidR="00B116CA" w:rsidRPr="002930DE" w:rsidRDefault="00582D68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1,755</w:t>
            </w:r>
          </w:p>
        </w:tc>
        <w:tc>
          <w:tcPr>
            <w:tcW w:w="257" w:type="dxa"/>
            <w:vAlign w:val="bottom"/>
          </w:tcPr>
          <w:p w14:paraId="3347D1FE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654FDCE1" w14:textId="1D536DDE" w:rsidR="00B116CA" w:rsidRPr="002930DE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7A027D">
              <w:rPr>
                <w:rFonts w:cs="Times New Roman"/>
                <w:b/>
                <w:bCs/>
                <w:sz w:val="20"/>
                <w:lang w:val="en-US" w:bidi="th-TH"/>
              </w:rPr>
              <w:t>1,908</w:t>
            </w:r>
          </w:p>
        </w:tc>
        <w:tc>
          <w:tcPr>
            <w:tcW w:w="270" w:type="dxa"/>
            <w:vAlign w:val="bottom"/>
          </w:tcPr>
          <w:p w14:paraId="43D99B40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25B53A" w14:textId="11D2A5C0" w:rsidR="00B116CA" w:rsidRPr="002930DE" w:rsidRDefault="00582D68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1,472</w:t>
            </w:r>
          </w:p>
        </w:tc>
        <w:tc>
          <w:tcPr>
            <w:tcW w:w="270" w:type="dxa"/>
            <w:vAlign w:val="bottom"/>
          </w:tcPr>
          <w:p w14:paraId="57A636C7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1E905FCA" w14:textId="410C6D96" w:rsidR="00B116CA" w:rsidRPr="002930DE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7A027D">
              <w:rPr>
                <w:rFonts w:cs="Times New Roman"/>
                <w:b/>
                <w:bCs/>
                <w:sz w:val="20"/>
              </w:rPr>
              <w:t>1,600</w:t>
            </w:r>
          </w:p>
        </w:tc>
      </w:tr>
      <w:tr w:rsidR="00B116CA" w:rsidRPr="002930DE" w14:paraId="5D9DDD72" w14:textId="77777777" w:rsidTr="00582D68">
        <w:tc>
          <w:tcPr>
            <w:tcW w:w="3690" w:type="dxa"/>
          </w:tcPr>
          <w:p w14:paraId="52B565F8" w14:textId="77777777" w:rsidR="00B116CA" w:rsidRPr="00520A07" w:rsidRDefault="00B116CA" w:rsidP="00B116CA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15C8DE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22C7A419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</w:tcPr>
          <w:p w14:paraId="5FEF1671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23CD234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2258F6F9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A077F74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</w:tcPr>
          <w:p w14:paraId="1CB16C8B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</w:tr>
      <w:tr w:rsidR="00B116CA" w:rsidRPr="004A68F5" w14:paraId="6B0F1A0C" w14:textId="77777777" w:rsidTr="00582D68">
        <w:tc>
          <w:tcPr>
            <w:tcW w:w="3690" w:type="dxa"/>
          </w:tcPr>
          <w:p w14:paraId="0C454D29" w14:textId="77777777" w:rsidR="00B116CA" w:rsidRPr="008F1515" w:rsidRDefault="00B116CA" w:rsidP="00B116C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1170" w:type="dxa"/>
            <w:vAlign w:val="bottom"/>
          </w:tcPr>
          <w:p w14:paraId="59ADE334" w14:textId="77777777" w:rsidR="00B116CA" w:rsidRPr="004A68F5" w:rsidRDefault="00B116CA" w:rsidP="00B116CA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EF21C67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183" w:type="dxa"/>
          </w:tcPr>
          <w:p w14:paraId="29388571" w14:textId="77777777" w:rsidR="00B116CA" w:rsidRPr="004A68F5" w:rsidRDefault="00B116CA" w:rsidP="00B116CA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</w:tcPr>
          <w:p w14:paraId="78641AC9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260" w:type="dxa"/>
          </w:tcPr>
          <w:p w14:paraId="33648FF3" w14:textId="77777777" w:rsidR="00B116CA" w:rsidRPr="004A68F5" w:rsidRDefault="00B116CA" w:rsidP="00B116C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</w:pPr>
          </w:p>
        </w:tc>
        <w:tc>
          <w:tcPr>
            <w:tcW w:w="270" w:type="dxa"/>
          </w:tcPr>
          <w:p w14:paraId="33F32BBA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171" w:type="dxa"/>
          </w:tcPr>
          <w:p w14:paraId="12E15F3B" w14:textId="77777777" w:rsidR="00B116CA" w:rsidRPr="004A68F5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B116CA" w:rsidRPr="004A68F5" w14:paraId="6CDB465A" w14:textId="77777777" w:rsidTr="00582D68">
        <w:tc>
          <w:tcPr>
            <w:tcW w:w="3690" w:type="dxa"/>
          </w:tcPr>
          <w:p w14:paraId="3D67205E" w14:textId="77777777" w:rsidR="00B116CA" w:rsidRPr="004F513F" w:rsidRDefault="00B116CA" w:rsidP="00B116CA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3851801A" w14:textId="2DE4D174" w:rsidR="00B116CA" w:rsidRPr="004A68F5" w:rsidRDefault="00582D68" w:rsidP="00B116C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582D68">
              <w:t>-</w:t>
            </w:r>
          </w:p>
        </w:tc>
        <w:tc>
          <w:tcPr>
            <w:tcW w:w="257" w:type="dxa"/>
            <w:vAlign w:val="bottom"/>
          </w:tcPr>
          <w:p w14:paraId="29AC4A00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183" w:type="dxa"/>
          </w:tcPr>
          <w:p w14:paraId="519FB2B2" w14:textId="14D4F2BB" w:rsidR="00B116CA" w:rsidRPr="004A68F5" w:rsidRDefault="00B116CA" w:rsidP="00B116C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7697488D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260" w:type="dxa"/>
          </w:tcPr>
          <w:p w14:paraId="24C74D06" w14:textId="7F71B653" w:rsidR="00B116CA" w:rsidRPr="004A68F5" w:rsidRDefault="00582D68" w:rsidP="00B116C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08"/>
            </w:pPr>
            <w:r w:rsidRPr="00582D68">
              <w:t>487</w:t>
            </w:r>
          </w:p>
        </w:tc>
        <w:tc>
          <w:tcPr>
            <w:tcW w:w="270" w:type="dxa"/>
          </w:tcPr>
          <w:p w14:paraId="0CE2A624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171" w:type="dxa"/>
          </w:tcPr>
          <w:p w14:paraId="6E0C6713" w14:textId="23736DBE" w:rsidR="00B116CA" w:rsidRPr="004A68F5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</w:pPr>
            <w:r w:rsidRPr="007A027D">
              <w:rPr>
                <w:sz w:val="20"/>
              </w:rPr>
              <w:t>-</w:t>
            </w:r>
          </w:p>
        </w:tc>
      </w:tr>
      <w:tr w:rsidR="00B116CA" w:rsidRPr="002930DE" w14:paraId="27D6FE37" w14:textId="77777777" w:rsidTr="00582D68">
        <w:tc>
          <w:tcPr>
            <w:tcW w:w="3690" w:type="dxa"/>
          </w:tcPr>
          <w:p w14:paraId="3326CDAD" w14:textId="77777777" w:rsidR="00B116CA" w:rsidRPr="00520A07" w:rsidRDefault="00B116CA" w:rsidP="00B116CA">
            <w:pPr>
              <w:spacing w:line="240" w:lineRule="auto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72AD3DBC" w14:textId="2B53A8E9" w:rsidR="00B116CA" w:rsidRPr="002930DE" w:rsidRDefault="00582D68" w:rsidP="00B116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 w:rsidRPr="00582D68">
              <w:t>29,406</w:t>
            </w:r>
          </w:p>
        </w:tc>
        <w:tc>
          <w:tcPr>
            <w:tcW w:w="257" w:type="dxa"/>
            <w:vAlign w:val="bottom"/>
          </w:tcPr>
          <w:p w14:paraId="7B2657F8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183" w:type="dxa"/>
          </w:tcPr>
          <w:p w14:paraId="0909BCE8" w14:textId="1E45D4DD" w:rsidR="00B116CA" w:rsidRPr="002930DE" w:rsidRDefault="00B116CA" w:rsidP="00B116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 w:rsidRPr="007A027D">
              <w:rPr>
                <w:sz w:val="20"/>
              </w:rPr>
              <w:t>18,137</w:t>
            </w:r>
          </w:p>
        </w:tc>
        <w:tc>
          <w:tcPr>
            <w:tcW w:w="270" w:type="dxa"/>
          </w:tcPr>
          <w:p w14:paraId="55A0D4D7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260" w:type="dxa"/>
          </w:tcPr>
          <w:p w14:paraId="16121DAA" w14:textId="04B8F02F" w:rsidR="00B116CA" w:rsidRPr="00CB736D" w:rsidRDefault="00582D68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82D68">
              <w:rPr>
                <w:rFonts w:cs="Times New Roman"/>
                <w:szCs w:val="22"/>
              </w:rPr>
              <w:t>23,589</w:t>
            </w:r>
          </w:p>
        </w:tc>
        <w:tc>
          <w:tcPr>
            <w:tcW w:w="270" w:type="dxa"/>
          </w:tcPr>
          <w:p w14:paraId="5008C944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171" w:type="dxa"/>
          </w:tcPr>
          <w:p w14:paraId="7C1E0C9E" w14:textId="464EE9F6" w:rsidR="00B116CA" w:rsidRPr="002930DE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13,957</w:t>
            </w:r>
          </w:p>
        </w:tc>
      </w:tr>
      <w:tr w:rsidR="00B116CA" w:rsidRPr="00826E93" w14:paraId="7AF472B6" w14:textId="77777777" w:rsidTr="00582D68">
        <w:tc>
          <w:tcPr>
            <w:tcW w:w="3690" w:type="dxa"/>
          </w:tcPr>
          <w:p w14:paraId="7DE33E59" w14:textId="77777777" w:rsidR="00B116CA" w:rsidRPr="00520A07" w:rsidRDefault="00B116CA" w:rsidP="00B116CA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DBC948" w14:textId="48C2A336" w:rsidR="00B116CA" w:rsidRPr="00B22D6C" w:rsidRDefault="00582D68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29,406</w:t>
            </w:r>
          </w:p>
        </w:tc>
        <w:tc>
          <w:tcPr>
            <w:tcW w:w="257" w:type="dxa"/>
            <w:vAlign w:val="bottom"/>
          </w:tcPr>
          <w:p w14:paraId="37C586D4" w14:textId="77777777" w:rsidR="00B116CA" w:rsidRPr="00B22D6C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FD24B48" w14:textId="5C7250D1" w:rsidR="00B116CA" w:rsidRPr="00B22D6C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7A027D">
              <w:rPr>
                <w:b/>
                <w:bCs/>
                <w:sz w:val="20"/>
              </w:rPr>
              <w:t>18,137</w:t>
            </w:r>
          </w:p>
        </w:tc>
        <w:tc>
          <w:tcPr>
            <w:tcW w:w="270" w:type="dxa"/>
          </w:tcPr>
          <w:p w14:paraId="319EE1F3" w14:textId="77777777" w:rsidR="00B116CA" w:rsidRPr="00B22D6C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4EE41F" w14:textId="1DEEA8BD" w:rsidR="00B116CA" w:rsidRPr="00B22D6C" w:rsidRDefault="00582D68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24,076</w:t>
            </w:r>
          </w:p>
        </w:tc>
        <w:tc>
          <w:tcPr>
            <w:tcW w:w="270" w:type="dxa"/>
          </w:tcPr>
          <w:p w14:paraId="68923F9E" w14:textId="77777777" w:rsidR="00B116CA" w:rsidRPr="00B22D6C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D9F7FBE" w14:textId="346E341B" w:rsidR="00B116CA" w:rsidRPr="00B22D6C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7A027D">
              <w:rPr>
                <w:b/>
                <w:bCs/>
                <w:sz w:val="20"/>
              </w:rPr>
              <w:t>13,957</w:t>
            </w:r>
          </w:p>
        </w:tc>
      </w:tr>
      <w:tr w:rsidR="00B116CA" w:rsidRPr="002930DE" w14:paraId="26AC4D5D" w14:textId="77777777" w:rsidTr="00582D68">
        <w:tc>
          <w:tcPr>
            <w:tcW w:w="3690" w:type="dxa"/>
          </w:tcPr>
          <w:p w14:paraId="0EE1B664" w14:textId="77777777" w:rsidR="00B116CA" w:rsidRPr="006F067C" w:rsidRDefault="00B116CA" w:rsidP="00B116CA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041EE0FD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2FAA0867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</w:tcPr>
          <w:p w14:paraId="29111DA1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10AA6489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73DF9456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634AACC3" w14:textId="77777777" w:rsidR="00B116CA" w:rsidRPr="002930DE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</w:tcPr>
          <w:p w14:paraId="42D2A90E" w14:textId="77777777" w:rsidR="00B116CA" w:rsidRPr="002930DE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B116CA" w:rsidRPr="00CE716D" w14:paraId="716076A3" w14:textId="77777777" w:rsidTr="00582D68">
        <w:tc>
          <w:tcPr>
            <w:tcW w:w="3690" w:type="dxa"/>
          </w:tcPr>
          <w:p w14:paraId="3B20A301" w14:textId="77777777" w:rsidR="00B116CA" w:rsidRPr="008F1515" w:rsidRDefault="00B116CA" w:rsidP="00B116C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FB55CA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1170" w:type="dxa"/>
            <w:vAlign w:val="bottom"/>
          </w:tcPr>
          <w:p w14:paraId="6E1A3C5F" w14:textId="77777777" w:rsidR="00B116CA" w:rsidRPr="00CE716D" w:rsidRDefault="00B116CA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F8AEEA3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183" w:type="dxa"/>
          </w:tcPr>
          <w:p w14:paraId="0FF1D33C" w14:textId="77777777" w:rsidR="00B116CA" w:rsidRPr="00CE716D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</w:tcPr>
          <w:p w14:paraId="4B416D8D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260" w:type="dxa"/>
          </w:tcPr>
          <w:p w14:paraId="2814A260" w14:textId="77777777" w:rsidR="00B116CA" w:rsidRPr="00CE716D" w:rsidRDefault="00B116CA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</w:tcPr>
          <w:p w14:paraId="3AA602C9" w14:textId="77777777" w:rsidR="00B116CA" w:rsidRPr="00CB736D" w:rsidRDefault="00B116CA" w:rsidP="00B116CA">
            <w:pPr>
              <w:spacing w:line="240" w:lineRule="auto"/>
            </w:pPr>
          </w:p>
        </w:tc>
        <w:tc>
          <w:tcPr>
            <w:tcW w:w="1171" w:type="dxa"/>
          </w:tcPr>
          <w:p w14:paraId="0DC59E8E" w14:textId="77777777" w:rsidR="00B116CA" w:rsidRPr="00CE716D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B116CA" w:rsidRPr="00FB55CA" w14:paraId="38E49C54" w14:textId="77777777" w:rsidTr="00582D68">
        <w:tc>
          <w:tcPr>
            <w:tcW w:w="3690" w:type="dxa"/>
          </w:tcPr>
          <w:p w14:paraId="1CB44F3E" w14:textId="77777777" w:rsidR="00B116CA" w:rsidRPr="00FB55CA" w:rsidRDefault="00B116CA" w:rsidP="00B116CA">
            <w:pPr>
              <w:spacing w:line="240" w:lineRule="auto"/>
              <w:rPr>
                <w:rFonts w:cs="Times New Roman"/>
                <w:szCs w:val="22"/>
              </w:rPr>
            </w:pPr>
            <w:r w:rsidRPr="00FB55CA">
              <w:rPr>
                <w:rFonts w:cs="Times New Roman"/>
                <w:szCs w:val="22"/>
              </w:rPr>
              <w:t>Ultimate parent company</w:t>
            </w:r>
          </w:p>
        </w:tc>
        <w:tc>
          <w:tcPr>
            <w:tcW w:w="1170" w:type="dxa"/>
          </w:tcPr>
          <w:p w14:paraId="4C50B319" w14:textId="4C5F13E4" w:rsidR="00B116CA" w:rsidRPr="00FB55CA" w:rsidRDefault="00582D68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582D68">
              <w:t>919</w:t>
            </w:r>
          </w:p>
        </w:tc>
        <w:tc>
          <w:tcPr>
            <w:tcW w:w="257" w:type="dxa"/>
            <w:vAlign w:val="bottom"/>
          </w:tcPr>
          <w:p w14:paraId="4EF39B0D" w14:textId="77777777" w:rsidR="00B116CA" w:rsidRPr="00FB55CA" w:rsidRDefault="00B116CA" w:rsidP="00B116CA">
            <w:pPr>
              <w:spacing w:line="240" w:lineRule="auto"/>
            </w:pPr>
          </w:p>
        </w:tc>
        <w:tc>
          <w:tcPr>
            <w:tcW w:w="1183" w:type="dxa"/>
          </w:tcPr>
          <w:p w14:paraId="72901ACF" w14:textId="02D1D1D2" w:rsidR="00B116CA" w:rsidRPr="00FB55CA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2,041</w:t>
            </w:r>
          </w:p>
        </w:tc>
        <w:tc>
          <w:tcPr>
            <w:tcW w:w="270" w:type="dxa"/>
            <w:vAlign w:val="bottom"/>
          </w:tcPr>
          <w:p w14:paraId="1D617648" w14:textId="77777777" w:rsidR="00B116CA" w:rsidRPr="00FB55CA" w:rsidRDefault="00B116CA" w:rsidP="00B116CA">
            <w:pPr>
              <w:spacing w:line="240" w:lineRule="auto"/>
            </w:pPr>
          </w:p>
        </w:tc>
        <w:tc>
          <w:tcPr>
            <w:tcW w:w="1260" w:type="dxa"/>
          </w:tcPr>
          <w:p w14:paraId="3F035E08" w14:textId="287F0AE4" w:rsidR="00B116CA" w:rsidRPr="00FB55CA" w:rsidRDefault="00582D68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582D68">
              <w:t>868</w:t>
            </w:r>
          </w:p>
        </w:tc>
        <w:tc>
          <w:tcPr>
            <w:tcW w:w="270" w:type="dxa"/>
          </w:tcPr>
          <w:p w14:paraId="7F3B2362" w14:textId="77777777" w:rsidR="00B116CA" w:rsidRPr="00FB55CA" w:rsidRDefault="00B116CA" w:rsidP="00B116CA">
            <w:pPr>
              <w:spacing w:line="240" w:lineRule="auto"/>
            </w:pPr>
          </w:p>
        </w:tc>
        <w:tc>
          <w:tcPr>
            <w:tcW w:w="1171" w:type="dxa"/>
          </w:tcPr>
          <w:p w14:paraId="1AC95593" w14:textId="1340844C" w:rsidR="00B116CA" w:rsidRPr="00FB55CA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2,051</w:t>
            </w:r>
          </w:p>
        </w:tc>
      </w:tr>
      <w:tr w:rsidR="00B116CA" w:rsidRPr="00FB55CA" w14:paraId="3DDDD464" w14:textId="77777777" w:rsidTr="00582D68">
        <w:tc>
          <w:tcPr>
            <w:tcW w:w="3690" w:type="dxa"/>
          </w:tcPr>
          <w:p w14:paraId="354E17A3" w14:textId="77777777" w:rsidR="00B116CA" w:rsidRPr="00FB55CA" w:rsidRDefault="00B116CA" w:rsidP="00B116CA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0FED88E2" w14:textId="11DB1608" w:rsidR="00B116CA" w:rsidRPr="00FB55CA" w:rsidRDefault="00582D68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582D68">
              <w:t>667</w:t>
            </w:r>
          </w:p>
        </w:tc>
        <w:tc>
          <w:tcPr>
            <w:tcW w:w="257" w:type="dxa"/>
            <w:vAlign w:val="bottom"/>
          </w:tcPr>
          <w:p w14:paraId="26A8F037" w14:textId="77777777" w:rsidR="00B116CA" w:rsidRPr="00FB55CA" w:rsidRDefault="00B116CA" w:rsidP="00B116CA">
            <w:pPr>
              <w:spacing w:line="240" w:lineRule="auto"/>
            </w:pPr>
          </w:p>
        </w:tc>
        <w:tc>
          <w:tcPr>
            <w:tcW w:w="1183" w:type="dxa"/>
          </w:tcPr>
          <w:p w14:paraId="3A14249B" w14:textId="2D2018F3" w:rsidR="00B116CA" w:rsidRPr="00FB55CA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1,017</w:t>
            </w:r>
          </w:p>
        </w:tc>
        <w:tc>
          <w:tcPr>
            <w:tcW w:w="270" w:type="dxa"/>
            <w:vAlign w:val="bottom"/>
          </w:tcPr>
          <w:p w14:paraId="31CD11BF" w14:textId="77777777" w:rsidR="00B116CA" w:rsidRPr="00FB55CA" w:rsidRDefault="00B116CA" w:rsidP="00B116CA">
            <w:pPr>
              <w:spacing w:line="240" w:lineRule="auto"/>
            </w:pPr>
          </w:p>
        </w:tc>
        <w:tc>
          <w:tcPr>
            <w:tcW w:w="1260" w:type="dxa"/>
          </w:tcPr>
          <w:p w14:paraId="232E9226" w14:textId="08092842" w:rsidR="00B116CA" w:rsidRPr="00FB55CA" w:rsidRDefault="00582D68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582D68">
              <w:t>587</w:t>
            </w:r>
          </w:p>
        </w:tc>
        <w:tc>
          <w:tcPr>
            <w:tcW w:w="270" w:type="dxa"/>
          </w:tcPr>
          <w:p w14:paraId="4CA97367" w14:textId="77777777" w:rsidR="00B116CA" w:rsidRPr="00FB55CA" w:rsidRDefault="00B116CA" w:rsidP="00B116CA">
            <w:pPr>
              <w:spacing w:line="240" w:lineRule="auto"/>
            </w:pPr>
          </w:p>
        </w:tc>
        <w:tc>
          <w:tcPr>
            <w:tcW w:w="1171" w:type="dxa"/>
          </w:tcPr>
          <w:p w14:paraId="1BBD07B8" w14:textId="507904EB" w:rsidR="00B116CA" w:rsidRPr="00FB55CA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960</w:t>
            </w:r>
          </w:p>
        </w:tc>
      </w:tr>
      <w:tr w:rsidR="00B116CA" w:rsidRPr="00FB55CA" w14:paraId="0AABD92C" w14:textId="77777777" w:rsidTr="00582D68">
        <w:tc>
          <w:tcPr>
            <w:tcW w:w="3690" w:type="dxa"/>
          </w:tcPr>
          <w:p w14:paraId="7BE92EA8" w14:textId="77777777" w:rsidR="00B116CA" w:rsidRPr="00FB55CA" w:rsidRDefault="00B116CA" w:rsidP="00B116CA">
            <w:pPr>
              <w:spacing w:line="240" w:lineRule="auto"/>
              <w:rPr>
                <w:lang w:val="en-US" w:bidi="th-TH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BAFD5E6" w14:textId="303C114B" w:rsidR="00B116CA" w:rsidRPr="00FB55CA" w:rsidRDefault="00582D68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582D68">
              <w:t>42,802</w:t>
            </w:r>
          </w:p>
        </w:tc>
        <w:tc>
          <w:tcPr>
            <w:tcW w:w="257" w:type="dxa"/>
            <w:vAlign w:val="bottom"/>
          </w:tcPr>
          <w:p w14:paraId="63AD9D90" w14:textId="77777777" w:rsidR="00B116CA" w:rsidRPr="00FB55CA" w:rsidRDefault="00B116CA" w:rsidP="00B116CA">
            <w:pPr>
              <w:spacing w:line="240" w:lineRule="auto"/>
            </w:pPr>
          </w:p>
        </w:tc>
        <w:tc>
          <w:tcPr>
            <w:tcW w:w="1183" w:type="dxa"/>
          </w:tcPr>
          <w:p w14:paraId="16828252" w14:textId="4DBE988B" w:rsidR="00B116CA" w:rsidRPr="00FB55CA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51,608</w:t>
            </w:r>
          </w:p>
        </w:tc>
        <w:tc>
          <w:tcPr>
            <w:tcW w:w="270" w:type="dxa"/>
          </w:tcPr>
          <w:p w14:paraId="27CE3192" w14:textId="77777777" w:rsidR="00B116CA" w:rsidRPr="00FB55CA" w:rsidRDefault="00B116CA" w:rsidP="00B116CA">
            <w:pPr>
              <w:spacing w:line="240" w:lineRule="auto"/>
            </w:pPr>
          </w:p>
        </w:tc>
        <w:tc>
          <w:tcPr>
            <w:tcW w:w="1260" w:type="dxa"/>
          </w:tcPr>
          <w:p w14:paraId="2C508735" w14:textId="662E7DED" w:rsidR="00B116CA" w:rsidRPr="00FB55CA" w:rsidRDefault="00582D68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582D68">
              <w:t>42,311</w:t>
            </w:r>
          </w:p>
        </w:tc>
        <w:tc>
          <w:tcPr>
            <w:tcW w:w="270" w:type="dxa"/>
          </w:tcPr>
          <w:p w14:paraId="285FB593" w14:textId="77777777" w:rsidR="00B116CA" w:rsidRPr="00FB55CA" w:rsidRDefault="00B116CA" w:rsidP="00B116CA">
            <w:pPr>
              <w:spacing w:line="240" w:lineRule="auto"/>
            </w:pPr>
          </w:p>
        </w:tc>
        <w:tc>
          <w:tcPr>
            <w:tcW w:w="1171" w:type="dxa"/>
          </w:tcPr>
          <w:p w14:paraId="7AC5A084" w14:textId="1D04BA11" w:rsidR="00B116CA" w:rsidRPr="00FB55CA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7A027D">
              <w:rPr>
                <w:sz w:val="20"/>
              </w:rPr>
              <w:t>50,</w:t>
            </w:r>
            <w:r>
              <w:rPr>
                <w:sz w:val="20"/>
              </w:rPr>
              <w:t>5</w:t>
            </w:r>
            <w:r w:rsidRPr="007A027D">
              <w:rPr>
                <w:sz w:val="20"/>
              </w:rPr>
              <w:t>20</w:t>
            </w:r>
          </w:p>
        </w:tc>
      </w:tr>
      <w:tr w:rsidR="00B116CA" w:rsidRPr="00826E93" w14:paraId="4F771161" w14:textId="77777777" w:rsidTr="00582D68">
        <w:tc>
          <w:tcPr>
            <w:tcW w:w="3690" w:type="dxa"/>
          </w:tcPr>
          <w:p w14:paraId="7DB73224" w14:textId="77777777" w:rsidR="00B116CA" w:rsidRPr="00FB55CA" w:rsidRDefault="00B116CA" w:rsidP="00B116CA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B8204" w14:textId="493C0493" w:rsidR="00B116CA" w:rsidRPr="00B22D6C" w:rsidRDefault="00582D68" w:rsidP="00B116C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44,388</w:t>
            </w:r>
          </w:p>
        </w:tc>
        <w:tc>
          <w:tcPr>
            <w:tcW w:w="257" w:type="dxa"/>
            <w:vAlign w:val="bottom"/>
          </w:tcPr>
          <w:p w14:paraId="6C87C5DE" w14:textId="77777777" w:rsidR="00B116CA" w:rsidRPr="00B22D6C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FBEBD93" w14:textId="5962D9F8" w:rsidR="00B116CA" w:rsidRPr="00B22D6C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7A027D">
              <w:rPr>
                <w:b/>
                <w:bCs/>
                <w:sz w:val="20"/>
              </w:rPr>
              <w:t>54,666</w:t>
            </w:r>
          </w:p>
        </w:tc>
        <w:tc>
          <w:tcPr>
            <w:tcW w:w="270" w:type="dxa"/>
            <w:vAlign w:val="bottom"/>
          </w:tcPr>
          <w:p w14:paraId="437B87D8" w14:textId="77777777" w:rsidR="00B116CA" w:rsidRPr="00B22D6C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174255" w14:textId="100647B3" w:rsidR="00B116CA" w:rsidRPr="00B22D6C" w:rsidRDefault="00582D68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43,766</w:t>
            </w:r>
          </w:p>
        </w:tc>
        <w:tc>
          <w:tcPr>
            <w:tcW w:w="270" w:type="dxa"/>
            <w:vAlign w:val="bottom"/>
          </w:tcPr>
          <w:p w14:paraId="1858A10E" w14:textId="77777777" w:rsidR="00B116CA" w:rsidRPr="00B22D6C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B275866" w14:textId="78545DDB" w:rsidR="00B116CA" w:rsidRPr="00B22D6C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7A027D">
              <w:rPr>
                <w:b/>
                <w:bCs/>
                <w:sz w:val="20"/>
              </w:rPr>
              <w:t>53,531</w:t>
            </w:r>
          </w:p>
        </w:tc>
      </w:tr>
      <w:tr w:rsidR="00B116CA" w:rsidRPr="00FB55CA" w14:paraId="02314107" w14:textId="77777777" w:rsidTr="00D67F28">
        <w:tc>
          <w:tcPr>
            <w:tcW w:w="3690" w:type="dxa"/>
          </w:tcPr>
          <w:p w14:paraId="25E2854A" w14:textId="77777777" w:rsidR="00B116CA" w:rsidRPr="00FB55CA" w:rsidRDefault="00B116CA" w:rsidP="00B116CA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20338F" w14:textId="77777777" w:rsidR="00B116CA" w:rsidRPr="00FB55CA" w:rsidRDefault="00B116CA" w:rsidP="00B116C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3466E053" w14:textId="77777777" w:rsidR="00B116CA" w:rsidRPr="00FB55CA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69B88EDD" w14:textId="77777777" w:rsidR="00B116CA" w:rsidRPr="00FB55CA" w:rsidRDefault="00B116C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84DB5C2" w14:textId="77777777" w:rsidR="00B116CA" w:rsidRPr="00FB55CA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0842CEE3" w14:textId="77777777" w:rsidR="00B116CA" w:rsidRPr="00FB55CA" w:rsidRDefault="00B116CA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607942A" w14:textId="77777777" w:rsidR="00B116CA" w:rsidRPr="00FB55CA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6BCBBD7C" w14:textId="77777777" w:rsidR="00B116CA" w:rsidRPr="00FB55CA" w:rsidRDefault="00B116C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555B5A" w:rsidRPr="00FB55CA" w14:paraId="6E992FDF" w14:textId="77777777" w:rsidTr="00D67F28">
        <w:tc>
          <w:tcPr>
            <w:tcW w:w="3690" w:type="dxa"/>
          </w:tcPr>
          <w:p w14:paraId="56CBB3D7" w14:textId="2536F3FD" w:rsidR="00555B5A" w:rsidRPr="00582D68" w:rsidRDefault="00555B5A" w:rsidP="00B116CA">
            <w:pPr>
              <w:spacing w:line="240" w:lineRule="auto"/>
              <w:rPr>
                <w:rFonts w:cs="Times New Roman"/>
                <w:i/>
                <w:iCs/>
              </w:rPr>
            </w:pPr>
            <w:r w:rsidRPr="00582D68">
              <w:rPr>
                <w:rFonts w:cs="Times New Roman"/>
                <w:i/>
                <w:iCs/>
              </w:rPr>
              <w:t>Dividend payables</w:t>
            </w:r>
          </w:p>
        </w:tc>
        <w:tc>
          <w:tcPr>
            <w:tcW w:w="1170" w:type="dxa"/>
          </w:tcPr>
          <w:p w14:paraId="5FBF1E30" w14:textId="77777777" w:rsidR="00555B5A" w:rsidRPr="00FB55CA" w:rsidRDefault="00555B5A" w:rsidP="00B116C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41F60489" w14:textId="77777777" w:rsidR="00555B5A" w:rsidRPr="00FB55CA" w:rsidRDefault="00555B5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1618C13B" w14:textId="77777777" w:rsidR="00555B5A" w:rsidRPr="00FB55CA" w:rsidRDefault="00555B5A" w:rsidP="00B116C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EB9B685" w14:textId="77777777" w:rsidR="00555B5A" w:rsidRPr="00FB55CA" w:rsidRDefault="00555B5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459BEE19" w14:textId="77777777" w:rsidR="00555B5A" w:rsidRPr="00FB55CA" w:rsidRDefault="00555B5A" w:rsidP="00B116C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A0A1080" w14:textId="77777777" w:rsidR="00555B5A" w:rsidRPr="00FB55CA" w:rsidRDefault="00555B5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3F27A2B1" w14:textId="77777777" w:rsidR="00555B5A" w:rsidRPr="00FB55CA" w:rsidRDefault="00555B5A" w:rsidP="00B116C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582D68" w:rsidRPr="00FB55CA" w14:paraId="7B05C54C" w14:textId="77777777" w:rsidTr="00D67F28">
        <w:tc>
          <w:tcPr>
            <w:tcW w:w="3690" w:type="dxa"/>
          </w:tcPr>
          <w:p w14:paraId="1C417B47" w14:textId="586E095F" w:rsidR="00582D68" w:rsidRPr="00FB55CA" w:rsidRDefault="00582D68" w:rsidP="00582D68">
            <w:pPr>
              <w:spacing w:line="240" w:lineRule="auto"/>
              <w:rPr>
                <w:rFonts w:cs="Times New Roman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17230FCA" w14:textId="5AB192A3" w:rsidR="00582D68" w:rsidRPr="00582D68" w:rsidRDefault="00582D68" w:rsidP="00582D6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</w:pPr>
            <w:r w:rsidRPr="00582D68">
              <w:t>158,639</w:t>
            </w:r>
          </w:p>
        </w:tc>
        <w:tc>
          <w:tcPr>
            <w:tcW w:w="257" w:type="dxa"/>
            <w:vAlign w:val="bottom"/>
          </w:tcPr>
          <w:p w14:paraId="37216651" w14:textId="77777777" w:rsidR="00582D68" w:rsidRPr="00582D68" w:rsidRDefault="00582D68" w:rsidP="00582D68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175EF22B" w14:textId="514ABAD5" w:rsidR="00582D68" w:rsidRPr="00582D68" w:rsidRDefault="00582D68" w:rsidP="00582D6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582D68">
              <w:t>-</w:t>
            </w:r>
          </w:p>
        </w:tc>
        <w:tc>
          <w:tcPr>
            <w:tcW w:w="270" w:type="dxa"/>
            <w:vAlign w:val="bottom"/>
          </w:tcPr>
          <w:p w14:paraId="307D0CB3" w14:textId="77777777" w:rsidR="00582D68" w:rsidRPr="00582D68" w:rsidRDefault="00582D68" w:rsidP="00582D68">
            <w:pPr>
              <w:spacing w:line="240" w:lineRule="auto"/>
            </w:pPr>
          </w:p>
        </w:tc>
        <w:tc>
          <w:tcPr>
            <w:tcW w:w="1260" w:type="dxa"/>
          </w:tcPr>
          <w:p w14:paraId="485D07E4" w14:textId="62C8B39A" w:rsidR="00582D68" w:rsidRPr="00582D68" w:rsidRDefault="00582D68" w:rsidP="00582D6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582D68">
              <w:t>158,639</w:t>
            </w:r>
          </w:p>
        </w:tc>
        <w:tc>
          <w:tcPr>
            <w:tcW w:w="270" w:type="dxa"/>
            <w:vAlign w:val="bottom"/>
          </w:tcPr>
          <w:p w14:paraId="3404A001" w14:textId="77777777" w:rsidR="00582D68" w:rsidRPr="00582D68" w:rsidRDefault="00582D68" w:rsidP="00582D68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307B089A" w14:textId="1F9F0846" w:rsidR="00582D68" w:rsidRPr="00582D68" w:rsidRDefault="00582D68" w:rsidP="00582D6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582D68">
              <w:t>-</w:t>
            </w:r>
          </w:p>
        </w:tc>
      </w:tr>
      <w:tr w:rsidR="00582D68" w:rsidRPr="00FB55CA" w14:paraId="66A9CDCB" w14:textId="77777777" w:rsidTr="00D67F28">
        <w:tc>
          <w:tcPr>
            <w:tcW w:w="3690" w:type="dxa"/>
          </w:tcPr>
          <w:p w14:paraId="15C169FA" w14:textId="193C03C1" w:rsidR="00582D68" w:rsidRPr="00FB55CA" w:rsidRDefault="00582D68" w:rsidP="00582D68">
            <w:pPr>
              <w:spacing w:line="240" w:lineRule="auto"/>
              <w:rPr>
                <w:rFonts w:cs="Times New Roman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380B5225" w14:textId="2CF2E1DD" w:rsidR="00582D68" w:rsidRPr="00582D68" w:rsidRDefault="00582D68" w:rsidP="00582D6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</w:pPr>
            <w:r w:rsidRPr="00582D68">
              <w:t>55,008</w:t>
            </w:r>
          </w:p>
        </w:tc>
        <w:tc>
          <w:tcPr>
            <w:tcW w:w="257" w:type="dxa"/>
            <w:vAlign w:val="bottom"/>
          </w:tcPr>
          <w:p w14:paraId="255B235E" w14:textId="77777777" w:rsidR="00582D68" w:rsidRPr="00582D68" w:rsidRDefault="00582D68" w:rsidP="00582D68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468A364" w14:textId="1BC04665" w:rsidR="00582D68" w:rsidRPr="00582D68" w:rsidRDefault="00582D68" w:rsidP="00582D6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582D68">
              <w:t>-</w:t>
            </w:r>
          </w:p>
        </w:tc>
        <w:tc>
          <w:tcPr>
            <w:tcW w:w="270" w:type="dxa"/>
            <w:vAlign w:val="bottom"/>
          </w:tcPr>
          <w:p w14:paraId="2D510FCB" w14:textId="77777777" w:rsidR="00582D68" w:rsidRPr="00582D68" w:rsidRDefault="00582D68" w:rsidP="00582D68">
            <w:pPr>
              <w:spacing w:line="240" w:lineRule="auto"/>
            </w:pPr>
          </w:p>
        </w:tc>
        <w:tc>
          <w:tcPr>
            <w:tcW w:w="1260" w:type="dxa"/>
          </w:tcPr>
          <w:p w14:paraId="19D797C5" w14:textId="489F13BB" w:rsidR="00582D68" w:rsidRPr="00582D68" w:rsidRDefault="00582D68" w:rsidP="00582D6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582D68">
              <w:t>55,008</w:t>
            </w:r>
          </w:p>
        </w:tc>
        <w:tc>
          <w:tcPr>
            <w:tcW w:w="270" w:type="dxa"/>
            <w:vAlign w:val="bottom"/>
          </w:tcPr>
          <w:p w14:paraId="7EE61CCE" w14:textId="77777777" w:rsidR="00582D68" w:rsidRPr="00582D68" w:rsidRDefault="00582D68" w:rsidP="00582D68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5CEC0C89" w14:textId="6A8CD5F5" w:rsidR="00582D68" w:rsidRPr="00582D68" w:rsidRDefault="00582D68" w:rsidP="00582D6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582D68">
              <w:t>-</w:t>
            </w:r>
          </w:p>
        </w:tc>
      </w:tr>
      <w:tr w:rsidR="00582D68" w:rsidRPr="00FB55CA" w14:paraId="3E7CB88F" w14:textId="77777777" w:rsidTr="00582D68">
        <w:tc>
          <w:tcPr>
            <w:tcW w:w="3690" w:type="dxa"/>
          </w:tcPr>
          <w:p w14:paraId="34AEAC0A" w14:textId="1C04B6D5" w:rsidR="00582D68" w:rsidRPr="00FB55CA" w:rsidRDefault="00582D68" w:rsidP="00582D68">
            <w:pPr>
              <w:spacing w:line="240" w:lineRule="auto"/>
              <w:rPr>
                <w:rFonts w:cs="Times New Roman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0AC4B0" w14:textId="03C51713" w:rsidR="00582D68" w:rsidRPr="00582D68" w:rsidRDefault="00582D68" w:rsidP="00582D6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</w:pPr>
            <w:r w:rsidRPr="00582D68">
              <w:t>2</w:t>
            </w:r>
          </w:p>
        </w:tc>
        <w:tc>
          <w:tcPr>
            <w:tcW w:w="257" w:type="dxa"/>
            <w:vAlign w:val="bottom"/>
          </w:tcPr>
          <w:p w14:paraId="34287199" w14:textId="77777777" w:rsidR="00582D68" w:rsidRPr="00582D68" w:rsidRDefault="00582D68" w:rsidP="00582D68">
            <w:pPr>
              <w:spacing w:line="240" w:lineRule="auto"/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E9AD65F" w14:textId="729B62E2" w:rsidR="00582D68" w:rsidRPr="00582D68" w:rsidRDefault="00582D68" w:rsidP="00582D6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582D68">
              <w:t>-</w:t>
            </w:r>
          </w:p>
        </w:tc>
        <w:tc>
          <w:tcPr>
            <w:tcW w:w="270" w:type="dxa"/>
            <w:vAlign w:val="bottom"/>
          </w:tcPr>
          <w:p w14:paraId="651EC18B" w14:textId="77777777" w:rsidR="00582D68" w:rsidRPr="00582D68" w:rsidRDefault="00582D68" w:rsidP="00582D68">
            <w:pPr>
              <w:spacing w:line="24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F3D2D3" w14:textId="19C4BF48" w:rsidR="00582D68" w:rsidRPr="00582D68" w:rsidRDefault="00582D68" w:rsidP="00582D6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582D68">
              <w:t>2</w:t>
            </w:r>
          </w:p>
        </w:tc>
        <w:tc>
          <w:tcPr>
            <w:tcW w:w="270" w:type="dxa"/>
            <w:vAlign w:val="bottom"/>
          </w:tcPr>
          <w:p w14:paraId="0FEBE6FC" w14:textId="77777777" w:rsidR="00582D68" w:rsidRPr="00582D68" w:rsidRDefault="00582D68" w:rsidP="00582D68">
            <w:pPr>
              <w:spacing w:line="240" w:lineRule="auto"/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8090E76" w14:textId="49D7D268" w:rsidR="00582D68" w:rsidRPr="00582D68" w:rsidRDefault="00582D68" w:rsidP="00582D6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582D68">
              <w:t>-</w:t>
            </w:r>
          </w:p>
        </w:tc>
      </w:tr>
      <w:tr w:rsidR="00582D68" w:rsidRPr="00FB55CA" w14:paraId="0075A553" w14:textId="77777777" w:rsidTr="00582D68">
        <w:tc>
          <w:tcPr>
            <w:tcW w:w="3690" w:type="dxa"/>
          </w:tcPr>
          <w:p w14:paraId="5715C62C" w14:textId="2B377475" w:rsidR="00582D68" w:rsidRPr="00FB55CA" w:rsidRDefault="00582D68" w:rsidP="00582D68">
            <w:pPr>
              <w:spacing w:line="240" w:lineRule="auto"/>
              <w:rPr>
                <w:rFonts w:cs="Times New Roman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607879" w14:textId="2F3A41FA" w:rsidR="00582D68" w:rsidRPr="00582D68" w:rsidRDefault="00582D68" w:rsidP="00582D6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213,649</w:t>
            </w:r>
          </w:p>
        </w:tc>
        <w:tc>
          <w:tcPr>
            <w:tcW w:w="257" w:type="dxa"/>
            <w:vAlign w:val="bottom"/>
          </w:tcPr>
          <w:p w14:paraId="04FAA8C8" w14:textId="77777777" w:rsidR="00582D68" w:rsidRPr="00582D68" w:rsidRDefault="00582D68" w:rsidP="00582D6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9A6A6" w14:textId="743EBAEF" w:rsidR="00582D68" w:rsidRPr="00582D68" w:rsidRDefault="00582D68" w:rsidP="00582D6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1BEAE54E" w14:textId="77777777" w:rsidR="00582D68" w:rsidRPr="00582D68" w:rsidRDefault="00582D68" w:rsidP="00582D6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6BA141" w14:textId="2BEAF889" w:rsidR="00582D68" w:rsidRPr="00582D68" w:rsidRDefault="00582D68" w:rsidP="00582D6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213,649</w:t>
            </w:r>
          </w:p>
        </w:tc>
        <w:tc>
          <w:tcPr>
            <w:tcW w:w="270" w:type="dxa"/>
            <w:vAlign w:val="bottom"/>
          </w:tcPr>
          <w:p w14:paraId="4515EBC4" w14:textId="77777777" w:rsidR="00582D68" w:rsidRPr="00582D68" w:rsidRDefault="00582D68" w:rsidP="00582D6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29E09" w14:textId="291765B9" w:rsidR="00582D68" w:rsidRPr="00582D68" w:rsidRDefault="00582D68" w:rsidP="00582D6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-</w:t>
            </w:r>
          </w:p>
        </w:tc>
      </w:tr>
    </w:tbl>
    <w:p w14:paraId="36AD7B61" w14:textId="77777777" w:rsidR="002D428D" w:rsidRDefault="002D428D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2CCD2A6B" w14:textId="77777777" w:rsidR="00555B5A" w:rsidRDefault="00555B5A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42CA0E70" w14:textId="77777777" w:rsidR="00555B5A" w:rsidRDefault="00555B5A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1D2A4232" w14:textId="77777777" w:rsidR="00555B5A" w:rsidRDefault="00555B5A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388D02B9" w14:textId="77777777" w:rsidR="00555B5A" w:rsidRDefault="00555B5A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3E321122" w14:textId="77777777" w:rsidR="00555B5A" w:rsidRDefault="00555B5A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5E870974" w14:textId="77777777" w:rsidR="00555B5A" w:rsidRDefault="00555B5A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2819409D" w14:textId="77777777" w:rsidR="00555B5A" w:rsidRDefault="00555B5A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2EBF0610" w14:textId="77777777" w:rsidR="00555B5A" w:rsidRPr="00C33DD1" w:rsidRDefault="00555B5A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7075B4E6" w14:textId="02FCFC96" w:rsidR="00651EA2" w:rsidRPr="00B862FF" w:rsidRDefault="00651EA2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  <w:r w:rsidRPr="00B862FF">
        <w:rPr>
          <w:b/>
          <w:bCs/>
          <w:i/>
          <w:iCs/>
          <w:lang w:val="en-US"/>
        </w:rPr>
        <w:lastRenderedPageBreak/>
        <w:t>The Board of Directors and key management compensation</w:t>
      </w:r>
    </w:p>
    <w:p w14:paraId="3A4E9491" w14:textId="1CA5064D" w:rsidR="00C801B6" w:rsidRDefault="00C801B6" w:rsidP="00FD1D62">
      <w:pPr>
        <w:spacing w:line="240" w:lineRule="auto"/>
        <w:rPr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61"/>
        <w:gridCol w:w="1179"/>
        <w:gridCol w:w="270"/>
        <w:gridCol w:w="1269"/>
        <w:gridCol w:w="252"/>
        <w:gridCol w:w="1188"/>
      </w:tblGrid>
      <w:tr w:rsidR="00370746" w:rsidRPr="008F1515" w14:paraId="71420503" w14:textId="77777777" w:rsidTr="00B55705">
        <w:tc>
          <w:tcPr>
            <w:tcW w:w="3690" w:type="dxa"/>
          </w:tcPr>
          <w:p w14:paraId="0B8A3549" w14:textId="77777777" w:rsidR="00370746" w:rsidRPr="00B17AC6" w:rsidRDefault="00370746" w:rsidP="00B55705">
            <w:pPr>
              <w:tabs>
                <w:tab w:val="left" w:pos="524"/>
              </w:tabs>
              <w:spacing w:line="240" w:lineRule="auto"/>
              <w:ind w:left="424" w:hanging="424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502AD8EE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16D11122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D8B03B0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709" w:type="dxa"/>
            <w:gridSpan w:val="3"/>
          </w:tcPr>
          <w:p w14:paraId="09197BF0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31B4698D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370746" w:rsidRPr="008F1515" w14:paraId="753DD1C9" w14:textId="77777777" w:rsidTr="00B55705">
        <w:tc>
          <w:tcPr>
            <w:tcW w:w="3690" w:type="dxa"/>
          </w:tcPr>
          <w:p w14:paraId="0CC7262D" w14:textId="77777777" w:rsidR="00370746" w:rsidRPr="00972D1E" w:rsidRDefault="00370746" w:rsidP="00B55705">
            <w:pPr>
              <w:pStyle w:val="acctmergecolhdg"/>
              <w:spacing w:line="240" w:lineRule="auto"/>
              <w:ind w:left="433"/>
              <w:jc w:val="lef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F1036FB" w14:textId="310C7D9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B116CA">
              <w:rPr>
                <w:rFonts w:cs="Times New Roman"/>
                <w:b w:val="0"/>
                <w:bCs/>
                <w:szCs w:val="22"/>
              </w:rPr>
              <w:t>5</w:t>
            </w:r>
          </w:p>
        </w:tc>
        <w:tc>
          <w:tcPr>
            <w:tcW w:w="261" w:type="dxa"/>
          </w:tcPr>
          <w:p w14:paraId="3C1A2296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9" w:type="dxa"/>
          </w:tcPr>
          <w:p w14:paraId="51ADA171" w14:textId="35CB7D0A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B116CA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70" w:type="dxa"/>
          </w:tcPr>
          <w:p w14:paraId="0D175ACC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9" w:type="dxa"/>
          </w:tcPr>
          <w:p w14:paraId="5403096B" w14:textId="4B688FD4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B116CA">
              <w:rPr>
                <w:rFonts w:cs="Times New Roman"/>
                <w:b w:val="0"/>
                <w:bCs/>
                <w:szCs w:val="22"/>
              </w:rPr>
              <w:t>5</w:t>
            </w:r>
          </w:p>
        </w:tc>
        <w:tc>
          <w:tcPr>
            <w:tcW w:w="252" w:type="dxa"/>
          </w:tcPr>
          <w:p w14:paraId="138D2863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295321A0" w14:textId="30713C85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B116CA">
              <w:rPr>
                <w:rFonts w:cs="Times New Roman"/>
                <w:b w:val="0"/>
                <w:bCs/>
                <w:szCs w:val="22"/>
              </w:rPr>
              <w:t>4</w:t>
            </w:r>
          </w:p>
        </w:tc>
      </w:tr>
      <w:tr w:rsidR="00370746" w:rsidRPr="008F1515" w14:paraId="5F829A86" w14:textId="77777777" w:rsidTr="00B55705">
        <w:tc>
          <w:tcPr>
            <w:tcW w:w="3690" w:type="dxa"/>
          </w:tcPr>
          <w:p w14:paraId="5FA603FA" w14:textId="77777777" w:rsidR="00370746" w:rsidRPr="00454B75" w:rsidRDefault="00370746" w:rsidP="00B55705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589" w:type="dxa"/>
            <w:gridSpan w:val="7"/>
          </w:tcPr>
          <w:p w14:paraId="7EF386AD" w14:textId="77777777" w:rsidR="00370746" w:rsidRPr="008F1515" w:rsidRDefault="00370746" w:rsidP="00B55705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F84C39" w:rsidRPr="008F1515" w14:paraId="18113BBB" w14:textId="77777777" w:rsidTr="00D67F28">
        <w:tc>
          <w:tcPr>
            <w:tcW w:w="9279" w:type="dxa"/>
            <w:gridSpan w:val="8"/>
          </w:tcPr>
          <w:p w14:paraId="0D7D3970" w14:textId="7481A213" w:rsidR="00F84C39" w:rsidRPr="008F1515" w:rsidRDefault="00F84C39" w:rsidP="00F84C39">
            <w:pPr>
              <w:spacing w:line="240" w:lineRule="auto"/>
              <w:ind w:left="102" w:hanging="102"/>
              <w:rPr>
                <w:rFonts w:cs="Times New Roman"/>
                <w:i/>
                <w:iCs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>For the</w:t>
            </w:r>
            <w:r w:rsidR="00DE65D4">
              <w:rPr>
                <w:b/>
                <w:bCs/>
                <w:i/>
                <w:iCs/>
                <w:lang w:val="en-US" w:bidi="th-TH"/>
              </w:rPr>
              <w:t xml:space="preserve"> three</w:t>
            </w:r>
            <w:r w:rsidRPr="00720360">
              <w:rPr>
                <w:b/>
                <w:bCs/>
                <w:i/>
                <w:iCs/>
                <w:lang w:val="en-US" w:bidi="th-TH"/>
              </w:rPr>
              <w:t>-month period ended 3</w:t>
            </w:r>
            <w:r w:rsidR="00B116CA">
              <w:rPr>
                <w:b/>
                <w:bCs/>
                <w:i/>
                <w:iCs/>
                <w:lang w:val="en-US" w:bidi="th-TH"/>
              </w:rPr>
              <w:t>1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r w:rsidR="00B116CA">
              <w:rPr>
                <w:b/>
                <w:bCs/>
                <w:i/>
                <w:iCs/>
                <w:lang w:val="en-US" w:bidi="th-TH"/>
              </w:rPr>
              <w:t>March</w:t>
            </w:r>
          </w:p>
        </w:tc>
      </w:tr>
      <w:tr w:rsidR="00582D68" w:rsidRPr="0024424D" w14:paraId="7882E1A6" w14:textId="77777777" w:rsidTr="00B55705">
        <w:trPr>
          <w:trHeight w:val="110"/>
        </w:trPr>
        <w:tc>
          <w:tcPr>
            <w:tcW w:w="3690" w:type="dxa"/>
          </w:tcPr>
          <w:p w14:paraId="682D37B1" w14:textId="77777777" w:rsidR="00582D68" w:rsidRPr="00B17AC6" w:rsidRDefault="00582D68" w:rsidP="00582D68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29BE7B70" w14:textId="1D284AF6" w:rsidR="00582D68" w:rsidRPr="0024424D" w:rsidRDefault="00582D68" w:rsidP="00582D6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582D68">
              <w:t>7,682</w:t>
            </w:r>
          </w:p>
        </w:tc>
        <w:tc>
          <w:tcPr>
            <w:tcW w:w="261" w:type="dxa"/>
          </w:tcPr>
          <w:p w14:paraId="0B922E04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179" w:type="dxa"/>
          </w:tcPr>
          <w:p w14:paraId="01FBF705" w14:textId="702E333B" w:rsidR="00582D68" w:rsidRPr="004F1711" w:rsidRDefault="00582D68" w:rsidP="00582D6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403D87">
              <w:t>7,663</w:t>
            </w:r>
          </w:p>
        </w:tc>
        <w:tc>
          <w:tcPr>
            <w:tcW w:w="270" w:type="dxa"/>
          </w:tcPr>
          <w:p w14:paraId="3A402AB2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269" w:type="dxa"/>
          </w:tcPr>
          <w:p w14:paraId="4AB2CB21" w14:textId="4375BBCC" w:rsidR="00582D68" w:rsidRPr="0024424D" w:rsidRDefault="00582D68" w:rsidP="00582D6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582D68">
              <w:t>7,682</w:t>
            </w:r>
          </w:p>
        </w:tc>
        <w:tc>
          <w:tcPr>
            <w:tcW w:w="252" w:type="dxa"/>
          </w:tcPr>
          <w:p w14:paraId="48278103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188" w:type="dxa"/>
          </w:tcPr>
          <w:p w14:paraId="2E8D29A1" w14:textId="7A9659EE" w:rsidR="00582D68" w:rsidRPr="004F1711" w:rsidRDefault="00582D68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A42176">
              <w:t>7,663</w:t>
            </w:r>
          </w:p>
        </w:tc>
      </w:tr>
      <w:tr w:rsidR="00582D68" w:rsidRPr="0024424D" w14:paraId="172F1A3F" w14:textId="77777777" w:rsidTr="00B55705">
        <w:tc>
          <w:tcPr>
            <w:tcW w:w="3690" w:type="dxa"/>
          </w:tcPr>
          <w:p w14:paraId="5017872D" w14:textId="77777777" w:rsidR="00582D68" w:rsidRPr="00B17AC6" w:rsidRDefault="00582D68" w:rsidP="00582D68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A9BC83" w14:textId="2DD083A1" w:rsidR="00582D68" w:rsidRPr="0024424D" w:rsidRDefault="00582D68" w:rsidP="00582D6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582D68">
              <w:t>643</w:t>
            </w:r>
          </w:p>
        </w:tc>
        <w:tc>
          <w:tcPr>
            <w:tcW w:w="261" w:type="dxa"/>
          </w:tcPr>
          <w:p w14:paraId="57B1CE65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B47EC9B" w14:textId="5C3869D9" w:rsidR="00582D68" w:rsidRPr="004F1711" w:rsidRDefault="00582D68" w:rsidP="00582D6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403D87">
              <w:t>656</w:t>
            </w:r>
          </w:p>
        </w:tc>
        <w:tc>
          <w:tcPr>
            <w:tcW w:w="270" w:type="dxa"/>
          </w:tcPr>
          <w:p w14:paraId="714CD012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AD7339C" w14:textId="1942136C" w:rsidR="00582D68" w:rsidRPr="0024424D" w:rsidRDefault="00582D68" w:rsidP="00582D6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582D68">
              <w:t>643</w:t>
            </w:r>
          </w:p>
        </w:tc>
        <w:tc>
          <w:tcPr>
            <w:tcW w:w="252" w:type="dxa"/>
          </w:tcPr>
          <w:p w14:paraId="1CE39EE6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538C02" w14:textId="46B77204" w:rsidR="00582D68" w:rsidRPr="004F1711" w:rsidRDefault="00582D68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 w:rsidRPr="00A42176">
              <w:t>656</w:t>
            </w:r>
          </w:p>
        </w:tc>
      </w:tr>
      <w:tr w:rsidR="00582D68" w:rsidRPr="00617D40" w14:paraId="0587CAF3" w14:textId="77777777" w:rsidTr="00B55705">
        <w:tc>
          <w:tcPr>
            <w:tcW w:w="3690" w:type="dxa"/>
          </w:tcPr>
          <w:p w14:paraId="050E9D7C" w14:textId="77777777" w:rsidR="00582D68" w:rsidRPr="00B17AC6" w:rsidRDefault="00582D68" w:rsidP="00582D68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BC532C" w14:textId="33567D2C" w:rsidR="00582D68" w:rsidRPr="00B22D6C" w:rsidRDefault="00582D68" w:rsidP="00582D6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8,325</w:t>
            </w:r>
          </w:p>
        </w:tc>
        <w:tc>
          <w:tcPr>
            <w:tcW w:w="261" w:type="dxa"/>
          </w:tcPr>
          <w:p w14:paraId="7FCF9081" w14:textId="77777777" w:rsidR="00582D68" w:rsidRPr="00B22D6C" w:rsidRDefault="00582D68" w:rsidP="00582D6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8E796AE" w14:textId="6EDB1376" w:rsidR="00582D68" w:rsidRPr="00B22D6C" w:rsidRDefault="00582D68" w:rsidP="00582D6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26E93">
              <w:rPr>
                <w:b/>
                <w:bCs/>
              </w:rPr>
              <w:t>8,319</w:t>
            </w:r>
          </w:p>
        </w:tc>
        <w:tc>
          <w:tcPr>
            <w:tcW w:w="270" w:type="dxa"/>
          </w:tcPr>
          <w:p w14:paraId="478C67C1" w14:textId="77777777" w:rsidR="00582D68" w:rsidRPr="00B22D6C" w:rsidRDefault="00582D68" w:rsidP="00582D6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0752915" w14:textId="5429AAC6" w:rsidR="00582D68" w:rsidRPr="00B22D6C" w:rsidRDefault="00582D68" w:rsidP="00582D6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8,325</w:t>
            </w:r>
          </w:p>
        </w:tc>
        <w:tc>
          <w:tcPr>
            <w:tcW w:w="252" w:type="dxa"/>
          </w:tcPr>
          <w:p w14:paraId="59B5FFE4" w14:textId="77777777" w:rsidR="00582D68" w:rsidRPr="00B22D6C" w:rsidRDefault="00582D68" w:rsidP="00582D68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626B202" w14:textId="5E4BF455" w:rsidR="00582D68" w:rsidRPr="00B22D6C" w:rsidRDefault="00582D68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cs/>
                <w:lang w:bidi="th-TH"/>
              </w:rPr>
            </w:pPr>
            <w:r w:rsidRPr="00826E93">
              <w:rPr>
                <w:b/>
                <w:bCs/>
              </w:rPr>
              <w:t>8,319</w:t>
            </w:r>
          </w:p>
        </w:tc>
      </w:tr>
      <w:tr w:rsidR="00582D68" w:rsidRPr="00B17AC6" w14:paraId="2FDB5BD2" w14:textId="77777777" w:rsidTr="00B55705">
        <w:tc>
          <w:tcPr>
            <w:tcW w:w="3690" w:type="dxa"/>
          </w:tcPr>
          <w:p w14:paraId="4581860C" w14:textId="77777777" w:rsidR="00582D68" w:rsidRPr="00B17AC6" w:rsidRDefault="00582D68" w:rsidP="00582D68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0055ED" w14:textId="77777777" w:rsidR="00582D68" w:rsidRDefault="00582D68" w:rsidP="00582D6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48ED1739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AA0D367" w14:textId="77777777" w:rsidR="00582D68" w:rsidRPr="004F1711" w:rsidRDefault="00582D68" w:rsidP="00582D6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16DAED43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67CCEAD2" w14:textId="77777777" w:rsidR="00582D68" w:rsidRDefault="00582D68" w:rsidP="00582D6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2" w:type="dxa"/>
          </w:tcPr>
          <w:p w14:paraId="3B595F11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EA0F4C7" w14:textId="77777777" w:rsidR="00582D68" w:rsidRPr="004F1711" w:rsidRDefault="00582D68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</w:tbl>
    <w:p w14:paraId="5EA8007B" w14:textId="6E2756C2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100AA76B" w14:textId="77777777" w:rsidR="00E726AF" w:rsidRDefault="00E726AF" w:rsidP="00BF0082">
      <w:pPr>
        <w:pStyle w:val="BodyText"/>
        <w:numPr>
          <w:ilvl w:val="0"/>
          <w:numId w:val="30"/>
        </w:numPr>
        <w:spacing w:after="0" w:line="240" w:lineRule="auto"/>
        <w:ind w:left="576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t xml:space="preserve">Trade </w:t>
      </w:r>
      <w:r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2016AAAD" w14:textId="3F00CF78" w:rsidR="00027D38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33"/>
      </w:tblGrid>
      <w:tr w:rsidR="006E014C" w:rsidRPr="008F1515" w14:paraId="4D7F037B" w14:textId="77777777" w:rsidTr="00D67F28">
        <w:tc>
          <w:tcPr>
            <w:tcW w:w="3060" w:type="dxa"/>
          </w:tcPr>
          <w:p w14:paraId="14F9FBBE" w14:textId="77777777" w:rsidR="006E014C" w:rsidRPr="008F1515" w:rsidRDefault="006E014C" w:rsidP="00D67F28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553B70C7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64626A71" w14:textId="77777777" w:rsidR="006E014C" w:rsidRPr="00E378C0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Consolidated</w:t>
            </w:r>
          </w:p>
          <w:p w14:paraId="2E9A5D53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72FAFEAF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22096EFF" w14:textId="77777777" w:rsidR="006E014C" w:rsidRPr="00E378C0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Separate</w:t>
            </w:r>
          </w:p>
          <w:p w14:paraId="5EF3E402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</w:tr>
      <w:tr w:rsidR="00B116CA" w:rsidRPr="003E3A0A" w14:paraId="4E9AD332" w14:textId="77777777" w:rsidTr="00D67F28">
        <w:tc>
          <w:tcPr>
            <w:tcW w:w="3060" w:type="dxa"/>
          </w:tcPr>
          <w:p w14:paraId="1CB56EF6" w14:textId="77777777" w:rsidR="00B116CA" w:rsidRPr="008F1515" w:rsidRDefault="00B116CA" w:rsidP="00B116CA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6E8EB5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8" w:type="dxa"/>
          </w:tcPr>
          <w:p w14:paraId="6765B08F" w14:textId="521D8CE4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4" w:type="dxa"/>
          </w:tcPr>
          <w:p w14:paraId="43335310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230662FB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7100CAD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DC32C5A" w14:textId="1E429A49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40" w:type="dxa"/>
          </w:tcPr>
          <w:p w14:paraId="53895AED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577214F5" w14:textId="48AAA3CE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B116CA" w:rsidRPr="008F1515" w14:paraId="7C03F94B" w14:textId="77777777" w:rsidTr="00D67F28">
        <w:tc>
          <w:tcPr>
            <w:tcW w:w="3060" w:type="dxa"/>
          </w:tcPr>
          <w:p w14:paraId="24A4F6FD" w14:textId="77777777" w:rsidR="00B116CA" w:rsidRPr="008F1515" w:rsidRDefault="00B116CA" w:rsidP="00B116CA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7A408DF" w14:textId="77777777" w:rsidR="00B116CA" w:rsidRPr="002C50D7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2C50D7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1AF53F5C" w14:textId="31CF63E6" w:rsidR="00B116CA" w:rsidRPr="008C5F74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5</w:t>
            </w:r>
          </w:p>
        </w:tc>
        <w:tc>
          <w:tcPr>
            <w:tcW w:w="254" w:type="dxa"/>
          </w:tcPr>
          <w:p w14:paraId="4D8C78EC" w14:textId="77777777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2107E109" w14:textId="16665A8E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  <w:tc>
          <w:tcPr>
            <w:tcW w:w="275" w:type="dxa"/>
          </w:tcPr>
          <w:p w14:paraId="4650CDF1" w14:textId="77777777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4F96ED1" w14:textId="1AAFA849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5</w:t>
            </w:r>
          </w:p>
        </w:tc>
        <w:tc>
          <w:tcPr>
            <w:tcW w:w="240" w:type="dxa"/>
          </w:tcPr>
          <w:p w14:paraId="101D20B8" w14:textId="77777777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487CEFAF" w14:textId="6F52EE4A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</w:tr>
      <w:tr w:rsidR="00B116CA" w:rsidRPr="008F1515" w14:paraId="4658E601" w14:textId="77777777" w:rsidTr="00D67F28">
        <w:tc>
          <w:tcPr>
            <w:tcW w:w="3060" w:type="dxa"/>
          </w:tcPr>
          <w:p w14:paraId="3F7FA197" w14:textId="77777777" w:rsidR="00B116CA" w:rsidRPr="008F1515" w:rsidRDefault="00B116CA" w:rsidP="00B116C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1E66F4B3" w14:textId="77777777" w:rsidR="00B116CA" w:rsidRPr="00454B75" w:rsidRDefault="00B116CA" w:rsidP="00B116CA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EC63E82" w14:textId="77777777" w:rsidR="00B116CA" w:rsidRPr="008F1515" w:rsidRDefault="00B116CA" w:rsidP="00B116CA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B116CA" w:rsidRPr="0024424D" w14:paraId="4742D72E" w14:textId="77777777" w:rsidTr="00D67F28">
        <w:tc>
          <w:tcPr>
            <w:tcW w:w="3060" w:type="dxa"/>
          </w:tcPr>
          <w:p w14:paraId="5B7C9A0A" w14:textId="77777777" w:rsidR="00B116CA" w:rsidRPr="00D8319E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596085">
              <w:rPr>
                <w:rFonts w:cs="Times New Roman"/>
                <w:b/>
                <w:bCs/>
                <w:i/>
                <w:iCs/>
                <w:szCs w:val="22"/>
              </w:rPr>
              <w:t>Trade receivables</w:t>
            </w:r>
          </w:p>
        </w:tc>
        <w:tc>
          <w:tcPr>
            <w:tcW w:w="720" w:type="dxa"/>
          </w:tcPr>
          <w:p w14:paraId="562E5E21" w14:textId="77777777" w:rsidR="00B116CA" w:rsidRPr="0024424D" w:rsidRDefault="00B116CA" w:rsidP="00B116CA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vAlign w:val="bottom"/>
          </w:tcPr>
          <w:p w14:paraId="4BDDF26D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1CAA22A8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6003F74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128F165E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1659C3BB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0CB69D86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54C5E72F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B116CA" w:rsidRPr="0024424D" w14:paraId="08ACAFB2" w14:textId="77777777" w:rsidTr="00D67F28">
        <w:tc>
          <w:tcPr>
            <w:tcW w:w="3060" w:type="dxa"/>
          </w:tcPr>
          <w:p w14:paraId="6A45E922" w14:textId="77777777" w:rsidR="00B116CA" w:rsidRPr="002C50D7" w:rsidRDefault="00B116CA" w:rsidP="00B116CA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170DACFF" w14:textId="77777777" w:rsidR="00B116CA" w:rsidRPr="0024424D" w:rsidRDefault="00B116CA" w:rsidP="00B116CA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vAlign w:val="bottom"/>
          </w:tcPr>
          <w:p w14:paraId="02B27ED8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14B8CD88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10B1A291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9B65C16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33F76F71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367B056A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288B724D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B116CA" w:rsidRPr="0024424D" w14:paraId="47BE60AE" w14:textId="77777777" w:rsidTr="00582D68">
        <w:tc>
          <w:tcPr>
            <w:tcW w:w="3060" w:type="dxa"/>
          </w:tcPr>
          <w:p w14:paraId="63DCEA39" w14:textId="77777777" w:rsidR="00B116CA" w:rsidRPr="0010354B" w:rsidRDefault="00B116CA" w:rsidP="00B116CA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2D126D24" w14:textId="77777777" w:rsidR="00B116CA" w:rsidRPr="0024424D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6F1CF27" w14:textId="05F499CC" w:rsidR="00B116CA" w:rsidRPr="0024424D" w:rsidRDefault="00582D68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582D68">
              <w:t>105,299</w:t>
            </w:r>
          </w:p>
        </w:tc>
        <w:tc>
          <w:tcPr>
            <w:tcW w:w="254" w:type="dxa"/>
            <w:vAlign w:val="bottom"/>
          </w:tcPr>
          <w:p w14:paraId="75A4D32C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</w:tcPr>
          <w:p w14:paraId="4F462E2D" w14:textId="1687DC48" w:rsidR="00B116CA" w:rsidRPr="0024424D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D113DC">
              <w:t>82,872</w:t>
            </w:r>
          </w:p>
        </w:tc>
        <w:tc>
          <w:tcPr>
            <w:tcW w:w="275" w:type="dxa"/>
          </w:tcPr>
          <w:p w14:paraId="52666377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</w:tcPr>
          <w:p w14:paraId="3D02B462" w14:textId="1C70E782" w:rsidR="00B116CA" w:rsidRPr="0024424D" w:rsidRDefault="00582D68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582D68">
              <w:t>88,324</w:t>
            </w:r>
          </w:p>
        </w:tc>
        <w:tc>
          <w:tcPr>
            <w:tcW w:w="240" w:type="dxa"/>
          </w:tcPr>
          <w:p w14:paraId="2BCED983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</w:tcPr>
          <w:p w14:paraId="397B3C20" w14:textId="15A02BFF" w:rsidR="00B116CA" w:rsidRPr="0024424D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 w:rsidRPr="004C602E">
              <w:t>68,215</w:t>
            </w:r>
          </w:p>
        </w:tc>
      </w:tr>
      <w:tr w:rsidR="00B116CA" w:rsidRPr="0024424D" w14:paraId="7EF6D156" w14:textId="77777777" w:rsidTr="00582D68">
        <w:tc>
          <w:tcPr>
            <w:tcW w:w="3060" w:type="dxa"/>
          </w:tcPr>
          <w:p w14:paraId="6D8FD0DE" w14:textId="77777777" w:rsidR="00B116CA" w:rsidRPr="00CB18F5" w:rsidRDefault="00B116CA" w:rsidP="00B116CA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414CD6CD" w14:textId="77777777" w:rsidR="00B116CA" w:rsidRPr="0024424D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BD93D95" w14:textId="77777777" w:rsidR="00B116CA" w:rsidRPr="00086868" w:rsidRDefault="00B116CA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4" w:type="dxa"/>
            <w:vAlign w:val="bottom"/>
          </w:tcPr>
          <w:p w14:paraId="181C3F12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</w:tcPr>
          <w:p w14:paraId="0EAC4306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</w:tcPr>
          <w:p w14:paraId="0193FA7A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</w:tcPr>
          <w:p w14:paraId="24FCBDC3" w14:textId="77777777" w:rsidR="00B116CA" w:rsidRPr="00086868" w:rsidRDefault="00B116CA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40" w:type="dxa"/>
          </w:tcPr>
          <w:p w14:paraId="0F08B876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</w:tcPr>
          <w:p w14:paraId="5C9944F2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B116CA" w:rsidRPr="0024424D" w14:paraId="41C301D2" w14:textId="77777777" w:rsidTr="00582D68">
        <w:tc>
          <w:tcPr>
            <w:tcW w:w="3060" w:type="dxa"/>
          </w:tcPr>
          <w:p w14:paraId="5DC9DB75" w14:textId="77777777" w:rsidR="00B116CA" w:rsidRPr="006133D5" w:rsidRDefault="00B116CA" w:rsidP="00B116CA">
            <w:pPr>
              <w:tabs>
                <w:tab w:val="left" w:pos="447"/>
              </w:tabs>
              <w:spacing w:line="240" w:lineRule="auto"/>
              <w:ind w:left="291" w:hanging="291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23F5043A" w14:textId="77777777" w:rsidR="00B116CA" w:rsidRPr="0024424D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9AFEE0E" w14:textId="445A1DB4" w:rsidR="00B116CA" w:rsidRPr="00EC66ED" w:rsidRDefault="00582D68" w:rsidP="00B116C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lang w:val="en-US"/>
              </w:rPr>
            </w:pPr>
            <w:r w:rsidRPr="00582D68">
              <w:rPr>
                <w:lang w:val="en-US"/>
              </w:rPr>
              <w:t>534</w:t>
            </w:r>
          </w:p>
        </w:tc>
        <w:tc>
          <w:tcPr>
            <w:tcW w:w="254" w:type="dxa"/>
            <w:vAlign w:val="bottom"/>
          </w:tcPr>
          <w:p w14:paraId="3D4C3F6A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129A56B" w14:textId="3CC48345" w:rsidR="00B116CA" w:rsidRPr="003B1857" w:rsidRDefault="00B116CA" w:rsidP="00B116C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D113DC">
              <w:t>1,239</w:t>
            </w:r>
          </w:p>
        </w:tc>
        <w:tc>
          <w:tcPr>
            <w:tcW w:w="275" w:type="dxa"/>
          </w:tcPr>
          <w:p w14:paraId="25BBC088" w14:textId="77777777" w:rsidR="00B116CA" w:rsidRPr="003B1857" w:rsidRDefault="00B116CA" w:rsidP="00B116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ED5DFE6" w14:textId="0D1128E0" w:rsidR="00B116CA" w:rsidRPr="0024424D" w:rsidRDefault="00582D68" w:rsidP="00B116C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</w:pPr>
            <w:r w:rsidRPr="00582D68">
              <w:t>73</w:t>
            </w:r>
          </w:p>
        </w:tc>
        <w:tc>
          <w:tcPr>
            <w:tcW w:w="240" w:type="dxa"/>
          </w:tcPr>
          <w:p w14:paraId="5DFB40C3" w14:textId="77777777" w:rsidR="00B116CA" w:rsidRPr="003B1857" w:rsidRDefault="00B116CA" w:rsidP="00B116C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AF05A40" w14:textId="698D5A2B" w:rsidR="00B116CA" w:rsidRPr="0024424D" w:rsidRDefault="00B116CA" w:rsidP="00B116C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4C602E">
              <w:t>361</w:t>
            </w:r>
          </w:p>
        </w:tc>
      </w:tr>
      <w:tr w:rsidR="00B116CA" w:rsidRPr="00826E93" w14:paraId="798672EB" w14:textId="77777777" w:rsidTr="00582D68">
        <w:tc>
          <w:tcPr>
            <w:tcW w:w="3060" w:type="dxa"/>
          </w:tcPr>
          <w:p w14:paraId="2A914A83" w14:textId="77777777" w:rsidR="00B116CA" w:rsidRPr="002C50D7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22E46047" w14:textId="77777777" w:rsidR="00B116CA" w:rsidRPr="002C7DDA" w:rsidRDefault="00B116CA" w:rsidP="00B116CA">
            <w:pPr>
              <w:spacing w:line="240" w:lineRule="auto"/>
              <w:ind w:left="67"/>
              <w:jc w:val="center"/>
            </w:pPr>
            <w:r w:rsidRPr="0024424D">
              <w:rPr>
                <w:rFonts w:cs="Times New Roman"/>
                <w:i/>
                <w:iCs/>
                <w:szCs w:val="28"/>
                <w:lang w:val="en-US" w:bidi="th-TH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E4E51B8" w14:textId="0E7612A4" w:rsidR="00B116CA" w:rsidRPr="007B3F29" w:rsidRDefault="00582D68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582D68">
              <w:rPr>
                <w:rFonts w:cs="Times New Roman"/>
                <w:b/>
                <w:bCs/>
                <w:szCs w:val="28"/>
                <w:lang w:val="en-US" w:bidi="th-TH"/>
              </w:rPr>
              <w:t>105,833</w:t>
            </w:r>
          </w:p>
        </w:tc>
        <w:tc>
          <w:tcPr>
            <w:tcW w:w="254" w:type="dxa"/>
            <w:vAlign w:val="bottom"/>
          </w:tcPr>
          <w:p w14:paraId="0DA1D617" w14:textId="77777777" w:rsidR="00B116CA" w:rsidRPr="00A066F2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49EE675" w14:textId="6EC92159" w:rsidR="00B116CA" w:rsidRPr="00A066F2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7A027D">
              <w:rPr>
                <w:b/>
                <w:bCs/>
              </w:rPr>
              <w:t>84,111</w:t>
            </w:r>
          </w:p>
        </w:tc>
        <w:tc>
          <w:tcPr>
            <w:tcW w:w="275" w:type="dxa"/>
          </w:tcPr>
          <w:p w14:paraId="2EFBCF87" w14:textId="77777777" w:rsidR="00B116CA" w:rsidRPr="00A066F2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D552A4A" w14:textId="27DB3EDF" w:rsidR="00B116CA" w:rsidRPr="007B3F29" w:rsidRDefault="00582D68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582D68">
              <w:rPr>
                <w:rFonts w:cs="Times New Roman"/>
                <w:b/>
                <w:bCs/>
                <w:szCs w:val="28"/>
                <w:lang w:val="en-US" w:bidi="th-TH"/>
              </w:rPr>
              <w:t>88,397</w:t>
            </w:r>
          </w:p>
        </w:tc>
        <w:tc>
          <w:tcPr>
            <w:tcW w:w="240" w:type="dxa"/>
          </w:tcPr>
          <w:p w14:paraId="17440DDC" w14:textId="77777777" w:rsidR="00B116CA" w:rsidRPr="00A066F2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8D47482" w14:textId="738DCE39" w:rsidR="00B116CA" w:rsidRPr="00A066F2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7A027D">
              <w:rPr>
                <w:b/>
                <w:bCs/>
              </w:rPr>
              <w:t>68,576</w:t>
            </w:r>
          </w:p>
        </w:tc>
      </w:tr>
      <w:tr w:rsidR="00B116CA" w:rsidRPr="00E378C0" w14:paraId="545B934E" w14:textId="77777777" w:rsidTr="00582D68">
        <w:tc>
          <w:tcPr>
            <w:tcW w:w="3060" w:type="dxa"/>
          </w:tcPr>
          <w:p w14:paraId="35F39D74" w14:textId="77777777" w:rsidR="00B116CA" w:rsidRPr="00CB18F5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5DEC3D30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AF4304E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EE0052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98F176B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1821E3D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7CEF71C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29EAA4B2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9BD0AFF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B116CA" w:rsidRPr="00E378C0" w14:paraId="7EF4FA85" w14:textId="77777777" w:rsidTr="00582D68">
        <w:tc>
          <w:tcPr>
            <w:tcW w:w="3060" w:type="dxa"/>
          </w:tcPr>
          <w:p w14:paraId="582EF9CA" w14:textId="77777777" w:rsidR="00B116CA" w:rsidRPr="002C50D7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CB18F5">
              <w:rPr>
                <w:rFonts w:cstheme="minorBidi"/>
                <w:b/>
                <w:bCs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1D31AE26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15F2B3A3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AE220CD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70110EDE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97455E7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5F10777A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15C46721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2AB50E5E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B116CA" w:rsidRPr="008C67C1" w14:paraId="17B69A78" w14:textId="77777777" w:rsidTr="00582D68">
        <w:tc>
          <w:tcPr>
            <w:tcW w:w="3060" w:type="dxa"/>
          </w:tcPr>
          <w:p w14:paraId="173BC05F" w14:textId="77777777" w:rsidR="00B116CA" w:rsidRPr="00D8319E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6A4FC052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091F264" w14:textId="7A235203" w:rsidR="00B116CA" w:rsidRPr="0024424D" w:rsidRDefault="00582D68" w:rsidP="00B116C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582D68">
              <w:rPr>
                <w:rFonts w:cs="Times New Roman"/>
                <w:szCs w:val="28"/>
                <w:lang w:val="en-US" w:bidi="th-TH"/>
              </w:rPr>
              <w:t>79,171</w:t>
            </w:r>
          </w:p>
        </w:tc>
        <w:tc>
          <w:tcPr>
            <w:tcW w:w="254" w:type="dxa"/>
            <w:vAlign w:val="bottom"/>
          </w:tcPr>
          <w:p w14:paraId="4A0CAFAF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</w:tcPr>
          <w:p w14:paraId="63BC9FBE" w14:textId="222D4FE7" w:rsidR="00B116CA" w:rsidRPr="008C67C1" w:rsidRDefault="00B116CA" w:rsidP="00B116C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E30E7E">
              <w:t>86,597</w:t>
            </w:r>
          </w:p>
        </w:tc>
        <w:tc>
          <w:tcPr>
            <w:tcW w:w="275" w:type="dxa"/>
          </w:tcPr>
          <w:p w14:paraId="56492DB0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</w:tcPr>
          <w:p w14:paraId="506AA7D5" w14:textId="4A69881B" w:rsidR="00B116CA" w:rsidRPr="0024424D" w:rsidRDefault="00582D68" w:rsidP="00B116C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582D68">
              <w:rPr>
                <w:rFonts w:cs="Times New Roman"/>
                <w:szCs w:val="28"/>
                <w:lang w:val="en-US" w:bidi="th-TH"/>
              </w:rPr>
              <w:t>73,279</w:t>
            </w:r>
          </w:p>
        </w:tc>
        <w:tc>
          <w:tcPr>
            <w:tcW w:w="240" w:type="dxa"/>
          </w:tcPr>
          <w:p w14:paraId="26B569A0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</w:tcPr>
          <w:p w14:paraId="18A1F166" w14:textId="3E68C3A3" w:rsidR="00B116CA" w:rsidRPr="008C67C1" w:rsidRDefault="00B116CA" w:rsidP="00B116C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524DC1">
              <w:t>79,808</w:t>
            </w:r>
          </w:p>
        </w:tc>
      </w:tr>
      <w:tr w:rsidR="00B116CA" w:rsidRPr="00B66946" w14:paraId="57253EE0" w14:textId="77777777" w:rsidTr="00582D68">
        <w:tc>
          <w:tcPr>
            <w:tcW w:w="3060" w:type="dxa"/>
          </w:tcPr>
          <w:p w14:paraId="53509AD9" w14:textId="77777777" w:rsidR="00B116CA" w:rsidRPr="00D8319E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56516BF2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0CA6F916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7CAE701E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</w:tcPr>
          <w:p w14:paraId="4B1038C4" w14:textId="77777777" w:rsidR="00B116CA" w:rsidRPr="00B66946" w:rsidRDefault="00B116CA" w:rsidP="00B116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</w:pPr>
          </w:p>
        </w:tc>
        <w:tc>
          <w:tcPr>
            <w:tcW w:w="275" w:type="dxa"/>
          </w:tcPr>
          <w:p w14:paraId="485E996F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</w:tcPr>
          <w:p w14:paraId="7031162E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262CE144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</w:tcPr>
          <w:p w14:paraId="22CABF9A" w14:textId="77777777" w:rsidR="00B116CA" w:rsidRPr="00B66946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</w:p>
        </w:tc>
      </w:tr>
      <w:tr w:rsidR="00B116CA" w:rsidRPr="0024424D" w14:paraId="1AA8F72F" w14:textId="77777777" w:rsidTr="00582D68">
        <w:tc>
          <w:tcPr>
            <w:tcW w:w="3060" w:type="dxa"/>
          </w:tcPr>
          <w:p w14:paraId="4AE9FF9A" w14:textId="77777777" w:rsidR="00B116CA" w:rsidRPr="002C50D7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0DFF83D3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E70F711" w14:textId="1AC35CA1" w:rsidR="00B116CA" w:rsidRPr="0024424D" w:rsidRDefault="00582D68" w:rsidP="00B116C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582D68">
              <w:rPr>
                <w:rFonts w:cs="Times New Roman"/>
                <w:szCs w:val="28"/>
                <w:lang w:val="en-US" w:bidi="th-TH"/>
              </w:rPr>
              <w:t>1,645</w:t>
            </w:r>
          </w:p>
        </w:tc>
        <w:tc>
          <w:tcPr>
            <w:tcW w:w="254" w:type="dxa"/>
            <w:vAlign w:val="bottom"/>
          </w:tcPr>
          <w:p w14:paraId="6EC3109A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</w:tcPr>
          <w:p w14:paraId="4C60E472" w14:textId="54260A1F" w:rsidR="00B116CA" w:rsidRPr="0024424D" w:rsidRDefault="00B116CA" w:rsidP="00B116C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E30E7E">
              <w:t>4,633</w:t>
            </w:r>
          </w:p>
        </w:tc>
        <w:tc>
          <w:tcPr>
            <w:tcW w:w="275" w:type="dxa"/>
          </w:tcPr>
          <w:p w14:paraId="3C28D709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</w:tcPr>
          <w:p w14:paraId="05CE4426" w14:textId="78E6F118" w:rsidR="00B116CA" w:rsidRPr="0024424D" w:rsidRDefault="00582D68" w:rsidP="00B116C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582D68">
              <w:rPr>
                <w:rFonts w:cs="Times New Roman"/>
                <w:szCs w:val="28"/>
                <w:lang w:val="en-US" w:bidi="th-TH"/>
              </w:rPr>
              <w:t>1,106</w:t>
            </w:r>
          </w:p>
        </w:tc>
        <w:tc>
          <w:tcPr>
            <w:tcW w:w="240" w:type="dxa"/>
          </w:tcPr>
          <w:p w14:paraId="55190B0B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</w:tcPr>
          <w:p w14:paraId="3CC98967" w14:textId="293A74F4" w:rsidR="00B116CA" w:rsidRPr="0024424D" w:rsidRDefault="00B116CA" w:rsidP="00B116C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24DC1">
              <w:t>3,689</w:t>
            </w:r>
          </w:p>
        </w:tc>
      </w:tr>
      <w:tr w:rsidR="00B116CA" w:rsidRPr="0024424D" w14:paraId="3FEBB42A" w14:textId="77777777" w:rsidTr="00582D68">
        <w:trPr>
          <w:trHeight w:val="60"/>
        </w:trPr>
        <w:tc>
          <w:tcPr>
            <w:tcW w:w="3060" w:type="dxa"/>
          </w:tcPr>
          <w:p w14:paraId="5F1F737B" w14:textId="77777777" w:rsidR="00B116CA" w:rsidRPr="002C50D7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 w:hint="cs"/>
                <w:cs/>
                <w:lang w:val="en-US" w:bidi="th-TH"/>
              </w:rPr>
              <w:t xml:space="preserve">      </w:t>
            </w:r>
            <w:r w:rsidRPr="00B66946">
              <w:rPr>
                <w:rFonts w:cs="Times New Roman"/>
                <w:sz w:val="24"/>
                <w:szCs w:val="22"/>
                <w:cs/>
                <w:lang w:val="en-US" w:bidi="th-TH"/>
              </w:rPr>
              <w:t>1</w:t>
            </w:r>
            <w:r>
              <w:rPr>
                <w:rFonts w:cs="Cordia New"/>
                <w:lang w:val="en-US" w:bidi="th-TH"/>
              </w:rPr>
              <w:t>- 3</w:t>
            </w:r>
            <w:r w:rsidRPr="00B66946">
              <w:rPr>
                <w:rFonts w:cs="Cordia New"/>
                <w:cs/>
                <w:lang w:val="en-US" w:bidi="th-TH"/>
              </w:rPr>
              <w:t xml:space="preserve"> </w:t>
            </w:r>
            <w:r w:rsidRPr="00B66946">
              <w:rPr>
                <w:rFonts w:cstheme="minorBidi"/>
                <w:lang w:val="en-US" w:bidi="th-TH"/>
              </w:rPr>
              <w:t>month</w:t>
            </w:r>
            <w:r>
              <w:rPr>
                <w:rFonts w:cstheme="minorBidi"/>
                <w:lang w:val="en-US" w:bidi="th-TH"/>
              </w:rPr>
              <w:t>s</w:t>
            </w:r>
          </w:p>
        </w:tc>
        <w:tc>
          <w:tcPr>
            <w:tcW w:w="720" w:type="dxa"/>
          </w:tcPr>
          <w:p w14:paraId="549E125E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4F339470" w14:textId="4BE18A37" w:rsidR="00B116CA" w:rsidRPr="0024424D" w:rsidRDefault="00582D68" w:rsidP="00B116C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152</w:t>
            </w:r>
          </w:p>
        </w:tc>
        <w:tc>
          <w:tcPr>
            <w:tcW w:w="254" w:type="dxa"/>
            <w:vAlign w:val="bottom"/>
          </w:tcPr>
          <w:p w14:paraId="08D262EF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</w:tcPr>
          <w:p w14:paraId="0A2A20ED" w14:textId="42A56BF0" w:rsidR="00B116CA" w:rsidRPr="0024424D" w:rsidRDefault="00B116CA" w:rsidP="00B116C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E30E7E">
              <w:t>4,856</w:t>
            </w:r>
          </w:p>
        </w:tc>
        <w:tc>
          <w:tcPr>
            <w:tcW w:w="275" w:type="dxa"/>
          </w:tcPr>
          <w:p w14:paraId="0D3DDD1F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</w:tcPr>
          <w:p w14:paraId="1958AA82" w14:textId="6D194D0D" w:rsidR="00B116CA" w:rsidRPr="0024424D" w:rsidRDefault="00582D68" w:rsidP="00B116C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152</w:t>
            </w:r>
          </w:p>
        </w:tc>
        <w:tc>
          <w:tcPr>
            <w:tcW w:w="240" w:type="dxa"/>
          </w:tcPr>
          <w:p w14:paraId="7991F233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</w:tcPr>
          <w:p w14:paraId="6F057879" w14:textId="03FA8ADB" w:rsidR="00B116CA" w:rsidRPr="0024424D" w:rsidRDefault="00B116CA" w:rsidP="00B116C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24DC1">
              <w:t>4,101</w:t>
            </w:r>
          </w:p>
        </w:tc>
      </w:tr>
      <w:tr w:rsidR="00B116CA" w:rsidRPr="0024424D" w14:paraId="473A8095" w14:textId="77777777" w:rsidTr="00582D68">
        <w:trPr>
          <w:trHeight w:val="60"/>
        </w:trPr>
        <w:tc>
          <w:tcPr>
            <w:tcW w:w="3060" w:type="dxa"/>
          </w:tcPr>
          <w:p w14:paraId="4DBD9CB7" w14:textId="6D2F1C63" w:rsidR="00B116CA" w:rsidRDefault="00B116CA" w:rsidP="00B116CA">
            <w:pPr>
              <w:spacing w:line="240" w:lineRule="auto"/>
              <w:ind w:left="102" w:hanging="102"/>
              <w:rPr>
                <w:rFonts w:cstheme="minorBidi"/>
                <w: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More than 3 months</w:t>
            </w:r>
          </w:p>
        </w:tc>
        <w:tc>
          <w:tcPr>
            <w:tcW w:w="720" w:type="dxa"/>
          </w:tcPr>
          <w:p w14:paraId="7E31E6A1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5B6999A2" w14:textId="55C79B69" w:rsidR="00B116CA" w:rsidRPr="0024424D" w:rsidRDefault="00582D68" w:rsidP="00B116C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582D68">
              <w:rPr>
                <w:rFonts w:cs="Times New Roman"/>
                <w:szCs w:val="28"/>
                <w:lang w:val="en-US" w:bidi="th-TH"/>
              </w:rPr>
              <w:t>1,923</w:t>
            </w:r>
          </w:p>
        </w:tc>
        <w:tc>
          <w:tcPr>
            <w:tcW w:w="254" w:type="dxa"/>
            <w:vAlign w:val="bottom"/>
          </w:tcPr>
          <w:p w14:paraId="7D37D276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</w:tcPr>
          <w:p w14:paraId="6191E74F" w14:textId="3DADAE87" w:rsidR="00B116CA" w:rsidRDefault="00B116CA" w:rsidP="00B116C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E30E7E">
              <w:t>2,523</w:t>
            </w:r>
          </w:p>
        </w:tc>
        <w:tc>
          <w:tcPr>
            <w:tcW w:w="275" w:type="dxa"/>
          </w:tcPr>
          <w:p w14:paraId="3563B803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</w:tcPr>
          <w:p w14:paraId="4D971DA9" w14:textId="1468DA18" w:rsidR="00B116CA" w:rsidRPr="0024424D" w:rsidRDefault="00582D68" w:rsidP="00B116C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582D68">
              <w:rPr>
                <w:rFonts w:cs="Times New Roman"/>
                <w:szCs w:val="28"/>
                <w:lang w:val="en-US" w:bidi="th-TH"/>
              </w:rPr>
              <w:t>1,923</w:t>
            </w:r>
          </w:p>
        </w:tc>
        <w:tc>
          <w:tcPr>
            <w:tcW w:w="240" w:type="dxa"/>
          </w:tcPr>
          <w:p w14:paraId="3959BCAE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</w:tcPr>
          <w:p w14:paraId="42A82259" w14:textId="57B6B501" w:rsidR="00B116CA" w:rsidRPr="00B66946" w:rsidRDefault="00B116CA" w:rsidP="00B116C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524DC1">
              <w:t>2,523</w:t>
            </w:r>
          </w:p>
        </w:tc>
      </w:tr>
      <w:tr w:rsidR="00B116CA" w:rsidRPr="00826E93" w14:paraId="0A9C944D" w14:textId="77777777" w:rsidTr="00582D68">
        <w:tc>
          <w:tcPr>
            <w:tcW w:w="3060" w:type="dxa"/>
          </w:tcPr>
          <w:p w14:paraId="506B92FD" w14:textId="77777777" w:rsidR="00B116CA" w:rsidRPr="00D8319E" w:rsidRDefault="00B116CA" w:rsidP="00B116CA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49F2C4AF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1704013" w14:textId="63B2E545" w:rsidR="00B116CA" w:rsidRPr="00B22D6C" w:rsidRDefault="00582D68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82,891</w:t>
            </w:r>
          </w:p>
        </w:tc>
        <w:tc>
          <w:tcPr>
            <w:tcW w:w="254" w:type="dxa"/>
            <w:vAlign w:val="bottom"/>
          </w:tcPr>
          <w:p w14:paraId="4A56CBDA" w14:textId="77777777" w:rsidR="00B116CA" w:rsidRPr="00B22D6C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ED757D0" w14:textId="174ADB0E" w:rsidR="00B116CA" w:rsidRPr="00B22D6C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8"/>
              <w:rPr>
                <w:b/>
                <w:bCs/>
              </w:rPr>
            </w:pPr>
            <w:r w:rsidRPr="007A027D">
              <w:rPr>
                <w:b/>
                <w:bCs/>
              </w:rPr>
              <w:t>98,609</w:t>
            </w:r>
          </w:p>
        </w:tc>
        <w:tc>
          <w:tcPr>
            <w:tcW w:w="275" w:type="dxa"/>
          </w:tcPr>
          <w:p w14:paraId="2650C844" w14:textId="77777777" w:rsidR="00B116CA" w:rsidRPr="00B22D6C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41F9C5E" w14:textId="63F949C2" w:rsidR="00B116CA" w:rsidRPr="00B22D6C" w:rsidRDefault="00582D68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76,460</w:t>
            </w:r>
          </w:p>
        </w:tc>
        <w:tc>
          <w:tcPr>
            <w:tcW w:w="240" w:type="dxa"/>
          </w:tcPr>
          <w:p w14:paraId="4BBE7673" w14:textId="77777777" w:rsidR="00B116CA" w:rsidRPr="00B22D6C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4D2EB5F" w14:textId="16DA56FC" w:rsidR="00B116CA" w:rsidRPr="00B22D6C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A027D">
              <w:rPr>
                <w:b/>
                <w:bCs/>
              </w:rPr>
              <w:t>90,121</w:t>
            </w:r>
          </w:p>
        </w:tc>
      </w:tr>
      <w:tr w:rsidR="00B116CA" w:rsidRPr="0024424D" w14:paraId="1AB2F082" w14:textId="77777777" w:rsidTr="00582D68">
        <w:tc>
          <w:tcPr>
            <w:tcW w:w="3060" w:type="dxa"/>
          </w:tcPr>
          <w:p w14:paraId="33F1F9F5" w14:textId="77777777" w:rsidR="00B116CA" w:rsidRPr="002C50D7" w:rsidRDefault="00B116CA" w:rsidP="00B116CA">
            <w:pPr>
              <w:spacing w:line="240" w:lineRule="auto"/>
              <w:ind w:left="453" w:hanging="453"/>
              <w:rPr>
                <w:rFonts w:cstheme="minorBidi"/>
                <w:b/>
                <w:bCs/>
                <w:lang w:val="en-US" w:bidi="th-TH"/>
              </w:rPr>
            </w:pPr>
            <w:r w:rsidRPr="00DC4CE3">
              <w:rPr>
                <w:i/>
                <w:iCs/>
              </w:rPr>
              <w:t xml:space="preserve">Less </w:t>
            </w:r>
            <w:r w:rsidRPr="00DC4CE3">
              <w:t xml:space="preserve">allowance for expected </w:t>
            </w:r>
            <w:r>
              <w:br/>
            </w:r>
            <w:r w:rsidRPr="00DC4CE3">
              <w:t>credit loss</w:t>
            </w:r>
          </w:p>
        </w:tc>
        <w:tc>
          <w:tcPr>
            <w:tcW w:w="720" w:type="dxa"/>
          </w:tcPr>
          <w:p w14:paraId="650EF761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2747510B" w14:textId="77777777" w:rsidR="00B116CA" w:rsidRPr="00582D68" w:rsidRDefault="00B116CA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lang w:val="en-US" w:bidi="th-TH"/>
              </w:rPr>
            </w:pPr>
          </w:p>
          <w:p w14:paraId="0A353A1B" w14:textId="75FCE411" w:rsidR="00582D68" w:rsidRPr="00582D68" w:rsidRDefault="00582D68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lang w:val="en-US" w:bidi="th-TH"/>
              </w:rPr>
            </w:pPr>
            <w:r w:rsidRPr="00582D68">
              <w:rPr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3702C692" w14:textId="77777777" w:rsidR="00B116CA" w:rsidRPr="00582D68" w:rsidRDefault="00B116CA" w:rsidP="00B116CA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147B792" w14:textId="77777777" w:rsidR="00B116CA" w:rsidRPr="00582D68" w:rsidRDefault="00B116CA" w:rsidP="00B116C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8"/>
            </w:pPr>
          </w:p>
          <w:p w14:paraId="0088A1B0" w14:textId="475A3474" w:rsidR="00B116CA" w:rsidRPr="00582D68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 w:rsidRPr="00582D68">
              <w:t>(23)</w:t>
            </w:r>
          </w:p>
        </w:tc>
        <w:tc>
          <w:tcPr>
            <w:tcW w:w="275" w:type="dxa"/>
          </w:tcPr>
          <w:p w14:paraId="14AF9DD4" w14:textId="77777777" w:rsidR="00B116CA" w:rsidRPr="00582D68" w:rsidRDefault="00B116CA" w:rsidP="00B116CA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3442B35B" w14:textId="77777777" w:rsidR="00B116CA" w:rsidRPr="00582D68" w:rsidRDefault="00B116CA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  <w:p w14:paraId="30468D08" w14:textId="7DE77A01" w:rsidR="00582D68" w:rsidRPr="00582D68" w:rsidRDefault="00582D68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582D68">
              <w:t>-</w:t>
            </w:r>
          </w:p>
        </w:tc>
        <w:tc>
          <w:tcPr>
            <w:tcW w:w="240" w:type="dxa"/>
          </w:tcPr>
          <w:p w14:paraId="1D9D4808" w14:textId="77777777" w:rsidR="00B116CA" w:rsidRPr="00582D68" w:rsidRDefault="00B116CA" w:rsidP="00B116CA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AD11D24" w14:textId="77777777" w:rsidR="00B116CA" w:rsidRPr="00582D68" w:rsidRDefault="00B116CA" w:rsidP="00B116C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</w:pPr>
          </w:p>
          <w:p w14:paraId="35E12E1D" w14:textId="7357D660" w:rsidR="00B116CA" w:rsidRPr="00582D68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 w:rsidRPr="00582D68">
              <w:t>(23)</w:t>
            </w:r>
          </w:p>
        </w:tc>
      </w:tr>
      <w:tr w:rsidR="00B116CA" w:rsidRPr="00826E93" w14:paraId="0A395D59" w14:textId="77777777" w:rsidTr="00582D68">
        <w:tc>
          <w:tcPr>
            <w:tcW w:w="3060" w:type="dxa"/>
          </w:tcPr>
          <w:p w14:paraId="5DC15E7A" w14:textId="77777777" w:rsidR="00B116CA" w:rsidRPr="00D8319E" w:rsidRDefault="00B116CA" w:rsidP="00B116CA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5E525173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70B8E88" w14:textId="7379F921" w:rsidR="00B116CA" w:rsidRPr="00A066F2" w:rsidRDefault="00582D68" w:rsidP="00B116C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82,891</w:t>
            </w:r>
          </w:p>
        </w:tc>
        <w:tc>
          <w:tcPr>
            <w:tcW w:w="254" w:type="dxa"/>
            <w:vAlign w:val="bottom"/>
          </w:tcPr>
          <w:p w14:paraId="3167C482" w14:textId="77777777" w:rsidR="00B116CA" w:rsidRPr="00A066F2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74EA858B" w14:textId="0BC81B16" w:rsidR="00B116CA" w:rsidRPr="00A066F2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A027D">
              <w:rPr>
                <w:b/>
                <w:bCs/>
              </w:rPr>
              <w:t>98,586</w:t>
            </w:r>
          </w:p>
        </w:tc>
        <w:tc>
          <w:tcPr>
            <w:tcW w:w="275" w:type="dxa"/>
          </w:tcPr>
          <w:p w14:paraId="641208ED" w14:textId="77777777" w:rsidR="00B116CA" w:rsidRPr="00A066F2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2ED4770" w14:textId="040BE81F" w:rsidR="00B116CA" w:rsidRPr="00A066F2" w:rsidRDefault="00582D68" w:rsidP="00B116C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582D68">
              <w:rPr>
                <w:b/>
                <w:bCs/>
              </w:rPr>
              <w:t>76,460</w:t>
            </w:r>
          </w:p>
        </w:tc>
        <w:tc>
          <w:tcPr>
            <w:tcW w:w="240" w:type="dxa"/>
          </w:tcPr>
          <w:p w14:paraId="03DA5747" w14:textId="77777777" w:rsidR="00B116CA" w:rsidRPr="00A066F2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A52EC1F" w14:textId="72501231" w:rsidR="00B116CA" w:rsidRPr="00A066F2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A027D">
              <w:rPr>
                <w:b/>
                <w:bCs/>
              </w:rPr>
              <w:t>90,098</w:t>
            </w:r>
          </w:p>
        </w:tc>
      </w:tr>
      <w:tr w:rsidR="00B116CA" w:rsidRPr="00B66946" w14:paraId="09501A50" w14:textId="77777777" w:rsidTr="00582D68">
        <w:tc>
          <w:tcPr>
            <w:tcW w:w="3060" w:type="dxa"/>
          </w:tcPr>
          <w:p w14:paraId="55BECB04" w14:textId="77777777" w:rsidR="00B116CA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137F2E53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120DFC6" w14:textId="77777777" w:rsidR="00B116CA" w:rsidRPr="00386539" w:rsidRDefault="00B116CA" w:rsidP="00B116C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35357C8E" w14:textId="77777777" w:rsidR="00B116CA" w:rsidRPr="0024424D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FF83451" w14:textId="77777777" w:rsidR="00B116CA" w:rsidRPr="00B66946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75" w:type="dxa"/>
          </w:tcPr>
          <w:p w14:paraId="4FFBF45F" w14:textId="77777777" w:rsidR="00B116CA" w:rsidRPr="0024424D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FDABE66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55C71962" w14:textId="77777777" w:rsidR="00B116CA" w:rsidRPr="0024424D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225A5A2" w14:textId="77777777" w:rsidR="00B116CA" w:rsidRPr="00B66946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</w:tr>
      <w:tr w:rsidR="00B116CA" w:rsidRPr="00826E93" w14:paraId="16E98E34" w14:textId="77777777" w:rsidTr="00582D68">
        <w:tc>
          <w:tcPr>
            <w:tcW w:w="3060" w:type="dxa"/>
          </w:tcPr>
          <w:p w14:paraId="610E1619" w14:textId="77777777" w:rsidR="00B116CA" w:rsidRPr="002C50D7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7472AF45" w14:textId="77777777" w:rsidR="00B116CA" w:rsidRPr="002C7DDA" w:rsidRDefault="00B116CA" w:rsidP="00B116CA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6EBAE35F" w14:textId="5A2AD909" w:rsidR="00B116CA" w:rsidRPr="00A066F2" w:rsidRDefault="00582D68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582D68">
              <w:rPr>
                <w:rFonts w:cs="Times New Roman"/>
                <w:b/>
                <w:bCs/>
                <w:szCs w:val="28"/>
                <w:lang w:val="en-US" w:bidi="th-TH"/>
              </w:rPr>
              <w:t>188,724</w:t>
            </w:r>
          </w:p>
        </w:tc>
        <w:tc>
          <w:tcPr>
            <w:tcW w:w="254" w:type="dxa"/>
            <w:vAlign w:val="bottom"/>
          </w:tcPr>
          <w:p w14:paraId="12B1B6B7" w14:textId="77777777" w:rsidR="00B116CA" w:rsidRPr="00A066F2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46BB400E" w14:textId="04D6DAAA" w:rsidR="00B116CA" w:rsidRPr="00A066F2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7A027D">
              <w:rPr>
                <w:rFonts w:cs="Times New Roman"/>
                <w:b/>
                <w:bCs/>
              </w:rPr>
              <w:t>182,697</w:t>
            </w:r>
          </w:p>
        </w:tc>
        <w:tc>
          <w:tcPr>
            <w:tcW w:w="275" w:type="dxa"/>
          </w:tcPr>
          <w:p w14:paraId="18952E0F" w14:textId="77777777" w:rsidR="00B116CA" w:rsidRPr="00A066F2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2E14A82D" w14:textId="483D29E0" w:rsidR="00B116CA" w:rsidRPr="00B22D6C" w:rsidRDefault="00582D68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theme="minorBidi"/>
                <w:b/>
                <w:bCs/>
                <w:szCs w:val="28"/>
                <w:cs/>
                <w:lang w:val="en-US" w:bidi="th-TH"/>
              </w:rPr>
            </w:pPr>
            <w:r w:rsidRPr="00582D68">
              <w:rPr>
                <w:rFonts w:cstheme="minorBidi"/>
                <w:b/>
                <w:bCs/>
                <w:szCs w:val="28"/>
                <w:lang w:val="en-US" w:bidi="th-TH"/>
              </w:rPr>
              <w:t>164,857</w:t>
            </w:r>
          </w:p>
        </w:tc>
        <w:tc>
          <w:tcPr>
            <w:tcW w:w="240" w:type="dxa"/>
          </w:tcPr>
          <w:p w14:paraId="69849F0F" w14:textId="77777777" w:rsidR="00B116CA" w:rsidRPr="00A066F2" w:rsidRDefault="00B116CA" w:rsidP="00B116C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1FD7050D" w14:textId="3434133F" w:rsidR="00B116CA" w:rsidRPr="00A066F2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7A027D">
              <w:rPr>
                <w:rFonts w:cs="Times New Roman"/>
                <w:b/>
                <w:bCs/>
              </w:rPr>
              <w:t>158,674</w:t>
            </w:r>
          </w:p>
        </w:tc>
      </w:tr>
    </w:tbl>
    <w:p w14:paraId="1D2407B0" w14:textId="0A479D4B" w:rsidR="006E014C" w:rsidRDefault="006E014C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p w14:paraId="51563C11" w14:textId="77777777" w:rsidR="00C2141C" w:rsidRDefault="008D23E0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="002635D3">
        <w:rPr>
          <w:lang w:val="en-US"/>
        </w:rPr>
        <w:t>-</w:t>
      </w:r>
      <w:r w:rsidRPr="00D86E6D">
        <w:rPr>
          <w:lang w:val="en-US"/>
        </w:rPr>
        <w:t xml:space="preserve">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06FDD045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6FFC7F56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0C38360D" w14:textId="522BA8ED" w:rsidR="002E3B94" w:rsidRPr="002A1E3F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  <w:sectPr w:rsidR="002E3B94" w:rsidRPr="002A1E3F" w:rsidSect="0053509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37"/>
          <w:docGrid w:linePitch="299"/>
        </w:sectPr>
      </w:pP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lastRenderedPageBreak/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17DA57CB" w:rsidR="0082741A" w:rsidRPr="002635D3" w:rsidRDefault="00DF102C" w:rsidP="00230F04">
      <w:pPr>
        <w:ind w:left="547" w:right="211"/>
        <w:jc w:val="thaiDistribute"/>
        <w:rPr>
          <w:lang w:val="en-US"/>
        </w:rPr>
      </w:pPr>
      <w:r w:rsidRPr="002635D3">
        <w:rPr>
          <w:lang w:val="en-US"/>
        </w:rPr>
        <w:t>Investments in subsidiary</w:t>
      </w:r>
      <w:r w:rsidR="0082741A" w:rsidRPr="002635D3">
        <w:rPr>
          <w:lang w:val="en-US"/>
        </w:rPr>
        <w:t xml:space="preserve"> as </w:t>
      </w:r>
      <w:proofErr w:type="gramStart"/>
      <w:r w:rsidR="0082741A" w:rsidRPr="002635D3">
        <w:rPr>
          <w:lang w:val="en-US"/>
        </w:rPr>
        <w:t>at</w:t>
      </w:r>
      <w:proofErr w:type="gramEnd"/>
      <w:r w:rsidR="0082741A" w:rsidRPr="002635D3">
        <w:rPr>
          <w:lang w:val="en-US"/>
        </w:rPr>
        <w:t xml:space="preserve"> </w:t>
      </w:r>
      <w:r w:rsidR="00876F6F">
        <w:rPr>
          <w:lang w:val="en-US"/>
        </w:rPr>
        <w:t>31 March 2025</w:t>
      </w:r>
      <w:r w:rsidR="006B2993" w:rsidRPr="002635D3">
        <w:rPr>
          <w:lang w:val="en-US"/>
        </w:rPr>
        <w:t xml:space="preserve"> </w:t>
      </w:r>
      <w:r w:rsidR="0082741A" w:rsidRPr="002635D3">
        <w:rPr>
          <w:lang w:val="en-US"/>
        </w:rPr>
        <w:t>and 31 December 20</w:t>
      </w:r>
      <w:r w:rsidR="00E42619" w:rsidRPr="002635D3">
        <w:rPr>
          <w:lang w:val="en-US"/>
        </w:rPr>
        <w:t>2</w:t>
      </w:r>
      <w:r w:rsidR="00B116CA">
        <w:rPr>
          <w:lang w:val="en-US"/>
        </w:rPr>
        <w:t>4</w:t>
      </w:r>
      <w:r w:rsidR="0082741A" w:rsidRPr="002635D3">
        <w:rPr>
          <w:lang w:val="en-US"/>
        </w:rPr>
        <w:t>, and di</w:t>
      </w:r>
      <w:r w:rsidR="00861F4A" w:rsidRPr="002635D3">
        <w:rPr>
          <w:lang w:val="en-US"/>
        </w:rPr>
        <w:t>vidend</w:t>
      </w:r>
      <w:r w:rsidR="0082741A" w:rsidRPr="002635D3">
        <w:rPr>
          <w:lang w:val="en-US"/>
        </w:rPr>
        <w:t xml:space="preserve"> from </w:t>
      </w:r>
      <w:r w:rsidR="00415197" w:rsidRPr="002635D3">
        <w:rPr>
          <w:lang w:val="en-US"/>
        </w:rPr>
        <w:t>those investment</w:t>
      </w:r>
      <w:r w:rsidR="00091846" w:rsidRPr="002635D3">
        <w:rPr>
          <w:lang w:val="en-US"/>
        </w:rPr>
        <w:t xml:space="preserve"> for the </w:t>
      </w:r>
      <w:r w:rsidR="00B116CA">
        <w:rPr>
          <w:lang w:val="en-US"/>
        </w:rPr>
        <w:t>three</w:t>
      </w:r>
      <w:r w:rsidR="00C10000" w:rsidRPr="002635D3">
        <w:rPr>
          <w:lang w:val="en-US"/>
        </w:rPr>
        <w:t>-</w:t>
      </w:r>
      <w:r w:rsidR="0082741A" w:rsidRPr="002635D3">
        <w:rPr>
          <w:lang w:val="en-US"/>
        </w:rPr>
        <w:t>month period ended</w:t>
      </w:r>
      <w:r w:rsidR="004F096C" w:rsidRPr="002635D3">
        <w:rPr>
          <w:lang w:val="en-US"/>
        </w:rPr>
        <w:t xml:space="preserve"> </w:t>
      </w:r>
      <w:r w:rsidR="00B36969" w:rsidRPr="002635D3">
        <w:rPr>
          <w:lang w:val="en-US"/>
        </w:rPr>
        <w:t>3</w:t>
      </w:r>
      <w:r w:rsidR="00B116CA">
        <w:rPr>
          <w:lang w:val="en-US"/>
        </w:rPr>
        <w:t>1 March</w:t>
      </w:r>
      <w:r w:rsidR="00370746">
        <w:rPr>
          <w:lang w:val="en-US"/>
        </w:rPr>
        <w:t xml:space="preserve"> </w:t>
      </w:r>
      <w:r w:rsidR="0082741A" w:rsidRPr="002635D3">
        <w:rPr>
          <w:lang w:val="en-US"/>
        </w:rPr>
        <w:t>w</w:t>
      </w:r>
      <w:r w:rsidR="00C253A2" w:rsidRPr="002635D3">
        <w:rPr>
          <w:lang w:val="en-US"/>
        </w:rPr>
        <w:t>as</w:t>
      </w:r>
      <w:r w:rsidR="0082741A" w:rsidRPr="002635D3">
        <w:rPr>
          <w:lang w:val="en-US"/>
        </w:rPr>
        <w:t xml:space="preserve"> as follows:</w:t>
      </w:r>
    </w:p>
    <w:p w14:paraId="41B2D457" w14:textId="7266F3C6" w:rsidR="00AD7250" w:rsidRDefault="00AD7250" w:rsidP="00230F04">
      <w:pPr>
        <w:tabs>
          <w:tab w:val="left" w:pos="540"/>
        </w:tabs>
        <w:spacing w:line="240" w:lineRule="atLeast"/>
        <w:ind w:right="211"/>
        <w:jc w:val="thaiDistribute"/>
        <w:rPr>
          <w:rFonts w:cs="Times New Roman"/>
          <w:szCs w:val="22"/>
          <w:lang w:val="en-US"/>
        </w:rPr>
      </w:pPr>
    </w:p>
    <w:tbl>
      <w:tblPr>
        <w:tblW w:w="1392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152"/>
        <w:gridCol w:w="270"/>
        <w:gridCol w:w="1260"/>
        <w:gridCol w:w="270"/>
        <w:gridCol w:w="1170"/>
        <w:gridCol w:w="236"/>
        <w:gridCol w:w="1263"/>
        <w:gridCol w:w="254"/>
        <w:gridCol w:w="1172"/>
        <w:gridCol w:w="270"/>
        <w:gridCol w:w="1260"/>
        <w:gridCol w:w="270"/>
        <w:gridCol w:w="1242"/>
        <w:gridCol w:w="270"/>
        <w:gridCol w:w="1350"/>
      </w:tblGrid>
      <w:tr w:rsidR="00A511FE" w:rsidRPr="008F1515" w14:paraId="5D830687" w14:textId="77777777" w:rsidTr="00230F04">
        <w:trPr>
          <w:trHeight w:val="180"/>
        </w:trPr>
        <w:tc>
          <w:tcPr>
            <w:tcW w:w="2214" w:type="dxa"/>
            <w:vAlign w:val="bottom"/>
          </w:tcPr>
          <w:p w14:paraId="10042C5C" w14:textId="77777777" w:rsidR="00A511FE" w:rsidRPr="008F1515" w:rsidRDefault="00A511FE" w:rsidP="00D67F28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06" w:type="dxa"/>
            <w:gridSpan w:val="15"/>
            <w:vAlign w:val="bottom"/>
          </w:tcPr>
          <w:p w14:paraId="0B2675D4" w14:textId="77777777" w:rsidR="00A511FE" w:rsidRPr="008F1515" w:rsidRDefault="00A511FE" w:rsidP="00D67F28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511FE" w:rsidRPr="008F1515" w14:paraId="52663834" w14:textId="77777777" w:rsidTr="00230F04">
        <w:trPr>
          <w:trHeight w:val="378"/>
        </w:trPr>
        <w:tc>
          <w:tcPr>
            <w:tcW w:w="2214" w:type="dxa"/>
            <w:vAlign w:val="bottom"/>
          </w:tcPr>
          <w:p w14:paraId="069E51F2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2BA6FC8" w14:textId="4157C205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 holding</w:t>
            </w:r>
          </w:p>
        </w:tc>
        <w:tc>
          <w:tcPr>
            <w:tcW w:w="270" w:type="dxa"/>
            <w:vAlign w:val="bottom"/>
          </w:tcPr>
          <w:p w14:paraId="455F0E58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669" w:type="dxa"/>
            <w:gridSpan w:val="3"/>
            <w:vAlign w:val="bottom"/>
          </w:tcPr>
          <w:p w14:paraId="6AB612C5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65FB0760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6A56D8B8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0C50BCC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59" w:type="dxa"/>
            <w:gridSpan w:val="3"/>
            <w:vAlign w:val="bottom"/>
          </w:tcPr>
          <w:p w14:paraId="42625BBD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Dividend income</w:t>
            </w:r>
          </w:p>
        </w:tc>
      </w:tr>
      <w:tr w:rsidR="00B116CA" w:rsidRPr="008F1515" w14:paraId="42C05AE0" w14:textId="77777777" w:rsidTr="00230F04">
        <w:trPr>
          <w:trHeight w:val="191"/>
        </w:trPr>
        <w:tc>
          <w:tcPr>
            <w:tcW w:w="2214" w:type="dxa"/>
            <w:vAlign w:val="bottom"/>
          </w:tcPr>
          <w:p w14:paraId="3686F4DD" w14:textId="77777777" w:rsidR="00B116CA" w:rsidRPr="008F1515" w:rsidRDefault="00B116CA" w:rsidP="00B116CA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26C912F" w14:textId="529F5FA5" w:rsidR="00B116CA" w:rsidRPr="008F0DC6" w:rsidRDefault="00B116CA" w:rsidP="00230F04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 xml:space="preserve">31 </w:t>
            </w:r>
            <w:r>
              <w:rPr>
                <w:lang w:val="en-US"/>
              </w:rPr>
              <w:t>March</w:t>
            </w:r>
          </w:p>
        </w:tc>
        <w:tc>
          <w:tcPr>
            <w:tcW w:w="270" w:type="dxa"/>
            <w:vAlign w:val="bottom"/>
          </w:tcPr>
          <w:p w14:paraId="4A0A9C2E" w14:textId="77777777" w:rsidR="00B116CA" w:rsidRPr="008F0DC6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165DF7" w14:textId="77777777" w:rsidR="00B116CA" w:rsidRPr="008F0DC6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391F8A9F" w14:textId="77777777" w:rsidR="00B116CA" w:rsidRPr="008F0DC6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15D0F4" w14:textId="4D195856" w:rsidR="00B116CA" w:rsidRPr="008F0DC6" w:rsidRDefault="00B116CA" w:rsidP="00B116CA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 xml:space="preserve">31 </w:t>
            </w:r>
            <w:r>
              <w:rPr>
                <w:lang w:val="en-US"/>
              </w:rPr>
              <w:t>March</w:t>
            </w:r>
          </w:p>
        </w:tc>
        <w:tc>
          <w:tcPr>
            <w:tcW w:w="236" w:type="dxa"/>
            <w:vAlign w:val="bottom"/>
          </w:tcPr>
          <w:p w14:paraId="01FDD64B" w14:textId="77777777" w:rsidR="00B116CA" w:rsidRPr="008F0DC6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0212B0D3" w14:textId="2CFF50AC" w:rsidR="00B116CA" w:rsidRPr="008F0DC6" w:rsidRDefault="00B116CA" w:rsidP="00230F04">
            <w:pPr>
              <w:spacing w:line="240" w:lineRule="atLeast"/>
              <w:ind w:left="-114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22163D43" w14:textId="77777777" w:rsidR="00B116CA" w:rsidRPr="008F0DC6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A38FD10" w14:textId="3D30DA27" w:rsidR="00B116CA" w:rsidRPr="008F0DC6" w:rsidRDefault="00B116CA" w:rsidP="00230F04">
            <w:pPr>
              <w:ind w:left="-94"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 xml:space="preserve">31 </w:t>
            </w:r>
            <w:r>
              <w:rPr>
                <w:lang w:val="en-US"/>
              </w:rPr>
              <w:t>March</w:t>
            </w:r>
          </w:p>
        </w:tc>
        <w:tc>
          <w:tcPr>
            <w:tcW w:w="270" w:type="dxa"/>
            <w:vAlign w:val="bottom"/>
          </w:tcPr>
          <w:p w14:paraId="07513D30" w14:textId="77777777" w:rsidR="00B116CA" w:rsidRPr="008F0DC6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A4FCE7" w14:textId="7860401B" w:rsidR="00B116CA" w:rsidRPr="008F0DC6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1E87190A" w14:textId="77777777" w:rsidR="00B116CA" w:rsidRPr="008F0DC6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3FD8566C" w14:textId="6B315B1E" w:rsidR="00B116CA" w:rsidRPr="008F0DC6" w:rsidRDefault="00B116CA" w:rsidP="00230F04">
            <w:pPr>
              <w:ind w:left="-122"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 xml:space="preserve">31 </w:t>
            </w:r>
            <w:r>
              <w:rPr>
                <w:lang w:val="en-US"/>
              </w:rPr>
              <w:t>March</w:t>
            </w:r>
          </w:p>
        </w:tc>
        <w:tc>
          <w:tcPr>
            <w:tcW w:w="270" w:type="dxa"/>
            <w:vAlign w:val="bottom"/>
          </w:tcPr>
          <w:p w14:paraId="69783324" w14:textId="77777777" w:rsidR="00B116CA" w:rsidRPr="008F0DC6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34ED7FA" w14:textId="039C62F8" w:rsidR="00B116CA" w:rsidRPr="008F0DC6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 xml:space="preserve">31 </w:t>
            </w:r>
            <w:r w:rsidR="0036529D">
              <w:rPr>
                <w:rFonts w:cs="Times New Roman"/>
                <w:color w:val="000000"/>
                <w:spacing w:val="-6"/>
                <w:szCs w:val="22"/>
                <w:lang w:val="en-US"/>
              </w:rPr>
              <w:t>March</w:t>
            </w:r>
          </w:p>
        </w:tc>
      </w:tr>
      <w:tr w:rsidR="00B116CA" w:rsidRPr="008F1515" w14:paraId="582D9A36" w14:textId="77777777" w:rsidTr="00230F04">
        <w:trPr>
          <w:trHeight w:val="205"/>
        </w:trPr>
        <w:tc>
          <w:tcPr>
            <w:tcW w:w="2214" w:type="dxa"/>
            <w:vAlign w:val="bottom"/>
          </w:tcPr>
          <w:p w14:paraId="686B2109" w14:textId="77777777" w:rsidR="00B116CA" w:rsidRPr="008F1515" w:rsidRDefault="00B116CA" w:rsidP="00B116CA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0DF320E" w14:textId="779C8928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3D90307B" w14:textId="77777777" w:rsidR="00B116CA" w:rsidRPr="008F1515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A0C004" w14:textId="21F853B4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34F3316C" w14:textId="77777777" w:rsidR="00B116CA" w:rsidRPr="008F1515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BBB926" w14:textId="3464A8F9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36" w:type="dxa"/>
            <w:vAlign w:val="bottom"/>
          </w:tcPr>
          <w:p w14:paraId="6CBADA7E" w14:textId="77777777" w:rsidR="00B116CA" w:rsidRPr="008F1515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575CFEFF" w14:textId="3ADC70ED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54" w:type="dxa"/>
            <w:vAlign w:val="bottom"/>
          </w:tcPr>
          <w:p w14:paraId="25AF53C8" w14:textId="77777777" w:rsidR="00B116CA" w:rsidRPr="008F1515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22DDCA6" w14:textId="47410A39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4476A099" w14:textId="77777777" w:rsidR="00B116CA" w:rsidRPr="008F1515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FBF4B0" w14:textId="089438AB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7DE6B503" w14:textId="77777777" w:rsidR="00B116CA" w:rsidRPr="008F1515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6BB3352" w14:textId="6532BF3E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26AC94C0" w14:textId="77777777" w:rsidR="00B116CA" w:rsidRPr="008F1515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D359EC" w14:textId="2958A0F3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</w:tr>
      <w:tr w:rsidR="00B116CA" w:rsidRPr="008F1515" w14:paraId="4B4C54DE" w14:textId="77777777" w:rsidTr="00230F04">
        <w:trPr>
          <w:trHeight w:val="180"/>
        </w:trPr>
        <w:tc>
          <w:tcPr>
            <w:tcW w:w="2214" w:type="dxa"/>
            <w:vAlign w:val="bottom"/>
          </w:tcPr>
          <w:p w14:paraId="6881DD89" w14:textId="77777777" w:rsidR="00B116CA" w:rsidRPr="008F1515" w:rsidRDefault="00B116CA" w:rsidP="00B116CA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91CBB64" w14:textId="77777777" w:rsidR="00B116CA" w:rsidRPr="008F1515" w:rsidRDefault="00B116CA" w:rsidP="00B116CA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024" w:type="dxa"/>
            <w:gridSpan w:val="12"/>
            <w:vAlign w:val="bottom"/>
          </w:tcPr>
          <w:p w14:paraId="3E4DD760" w14:textId="77777777" w:rsidR="00B116CA" w:rsidRPr="008F1515" w:rsidRDefault="00B116CA" w:rsidP="00B116CA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B116CA" w:rsidRPr="008F1515" w14:paraId="424B4813" w14:textId="77777777" w:rsidTr="00230F04">
        <w:trPr>
          <w:trHeight w:val="283"/>
        </w:trPr>
        <w:tc>
          <w:tcPr>
            <w:tcW w:w="2214" w:type="dxa"/>
            <w:vAlign w:val="bottom"/>
          </w:tcPr>
          <w:p w14:paraId="4A609E11" w14:textId="77777777" w:rsidR="00B116CA" w:rsidRPr="008F1515" w:rsidRDefault="00B116CA" w:rsidP="00B116CA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79CCEB6" w14:textId="77777777" w:rsidR="00B116CA" w:rsidRPr="008F1515" w:rsidRDefault="00B116CA" w:rsidP="00B116CA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30278" w14:textId="77777777" w:rsidR="00B116CA" w:rsidRPr="008F1515" w:rsidRDefault="00B116CA" w:rsidP="00B116CA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72943A" w14:textId="77777777" w:rsidR="00B116CA" w:rsidRPr="008F1515" w:rsidRDefault="00B116CA" w:rsidP="00B116CA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AD5EB7" w14:textId="77777777" w:rsidR="00B116CA" w:rsidRPr="008F1515" w:rsidRDefault="00B116CA" w:rsidP="00B116CA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179708" w14:textId="77777777" w:rsidR="00B116CA" w:rsidRPr="008F1515" w:rsidRDefault="00B116CA" w:rsidP="00B116CA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09CDD2" w14:textId="77777777" w:rsidR="00B116CA" w:rsidRPr="008F1515" w:rsidRDefault="00B116CA" w:rsidP="00B116CA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4A29C8CE" w14:textId="77777777" w:rsidR="00B116CA" w:rsidRPr="008F1515" w:rsidRDefault="00B116CA" w:rsidP="00B116CA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400966AB" w14:textId="77777777" w:rsidR="00B116CA" w:rsidRPr="008F1515" w:rsidRDefault="00B116CA" w:rsidP="00B116CA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3B4942C" w14:textId="77777777" w:rsidR="00B116CA" w:rsidRPr="008F1515" w:rsidRDefault="00B116CA" w:rsidP="00B116CA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A544F7" w14:textId="77777777" w:rsidR="00B116CA" w:rsidRPr="008F1515" w:rsidRDefault="00B116CA" w:rsidP="00B116CA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535733" w14:textId="77777777" w:rsidR="00B116CA" w:rsidRPr="008F1515" w:rsidRDefault="00B116CA" w:rsidP="00B116CA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4452474" w14:textId="77777777" w:rsidR="00B116CA" w:rsidRPr="008F1515" w:rsidRDefault="00B116CA" w:rsidP="00B116CA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4B947525" w14:textId="77777777" w:rsidR="00B116CA" w:rsidRPr="008F1515" w:rsidRDefault="00B116CA" w:rsidP="00B116CA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5EE1B6" w14:textId="77777777" w:rsidR="00B116CA" w:rsidRPr="008F1515" w:rsidRDefault="00B116CA" w:rsidP="00B116CA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805D1B7" w14:textId="77777777" w:rsidR="00B116CA" w:rsidRPr="008F1515" w:rsidRDefault="00B116CA" w:rsidP="00B116CA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582D68" w:rsidRPr="008F1515" w14:paraId="59821984" w14:textId="77777777" w:rsidTr="00230F04">
        <w:trPr>
          <w:trHeight w:val="283"/>
        </w:trPr>
        <w:tc>
          <w:tcPr>
            <w:tcW w:w="2214" w:type="dxa"/>
            <w:vAlign w:val="bottom"/>
          </w:tcPr>
          <w:p w14:paraId="5D18DEA3" w14:textId="77777777" w:rsidR="00582D68" w:rsidRPr="008F0DC6" w:rsidRDefault="00582D68" w:rsidP="00582D68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152" w:type="dxa"/>
            <w:vAlign w:val="bottom"/>
          </w:tcPr>
          <w:p w14:paraId="1E21F5F9" w14:textId="03FD2EFC" w:rsidR="00582D68" w:rsidRPr="008F1515" w:rsidRDefault="00582D68" w:rsidP="00582D68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7E6145F" w14:textId="77777777" w:rsidR="00582D68" w:rsidRPr="008F1515" w:rsidRDefault="00582D68" w:rsidP="00582D68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A83BDA" w14:textId="62216ADA" w:rsidR="00582D68" w:rsidRPr="008F1515" w:rsidRDefault="00582D68" w:rsidP="00582D68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010D1502" w14:textId="77777777" w:rsidR="00582D68" w:rsidRPr="008F1515" w:rsidRDefault="00582D68" w:rsidP="00582D68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EB961C" w14:textId="38DD6BF8" w:rsidR="00582D68" w:rsidRPr="008F1515" w:rsidRDefault="00582D68" w:rsidP="00582D68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36" w:type="dxa"/>
            <w:vAlign w:val="bottom"/>
          </w:tcPr>
          <w:p w14:paraId="01EAACB5" w14:textId="77777777" w:rsidR="00582D68" w:rsidRPr="008F1515" w:rsidRDefault="00582D68" w:rsidP="00582D68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22F0566D" w14:textId="77777777" w:rsidR="00582D68" w:rsidRPr="008F1515" w:rsidRDefault="00582D68" w:rsidP="00582D68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79304FB0" w14:textId="77777777" w:rsidR="00582D68" w:rsidRPr="008F1515" w:rsidRDefault="00582D68" w:rsidP="00582D68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D6E1DB4" w14:textId="7888BB01" w:rsidR="00582D68" w:rsidRPr="00AC314E" w:rsidRDefault="00582D68" w:rsidP="00582D68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4766B85" w14:textId="77777777" w:rsidR="00582D68" w:rsidRPr="008F1515" w:rsidRDefault="00582D68" w:rsidP="00582D68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77ABA" w14:textId="77777777" w:rsidR="00582D68" w:rsidRPr="00AC314E" w:rsidRDefault="00582D68" w:rsidP="00582D68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1FFBE7E5" w14:textId="77777777" w:rsidR="00582D68" w:rsidRPr="008F1515" w:rsidRDefault="00582D68" w:rsidP="00582D68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DFC0A1F" w14:textId="3CC0F70C" w:rsidR="00582D68" w:rsidRPr="00E02F7F" w:rsidRDefault="00582D68" w:rsidP="00582D68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E02F7F">
              <w:rPr>
                <w:rFonts w:cs="Times New Roman"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91CF724" w14:textId="77777777" w:rsidR="00582D68" w:rsidRPr="00FA21F7" w:rsidRDefault="00582D68" w:rsidP="00582D68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41FC8B" w14:textId="218D6943" w:rsidR="00582D68" w:rsidRPr="00E02F7F" w:rsidRDefault="00582D68" w:rsidP="00582D68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E02F7F">
              <w:rPr>
                <w:rFonts w:cs="Times New Roman"/>
                <w:color w:val="000000"/>
                <w:szCs w:val="22"/>
                <w:lang w:val="en-US"/>
              </w:rPr>
              <w:t>-</w:t>
            </w:r>
          </w:p>
        </w:tc>
      </w:tr>
      <w:tr w:rsidR="00582D68" w:rsidRPr="008F1515" w14:paraId="7A665161" w14:textId="77777777" w:rsidTr="00230F04">
        <w:trPr>
          <w:trHeight w:val="273"/>
        </w:trPr>
        <w:tc>
          <w:tcPr>
            <w:tcW w:w="2214" w:type="dxa"/>
            <w:vAlign w:val="bottom"/>
          </w:tcPr>
          <w:p w14:paraId="6F19BF8E" w14:textId="77777777" w:rsidR="00582D68" w:rsidRPr="008F1515" w:rsidRDefault="00582D68" w:rsidP="00582D68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52" w:type="dxa"/>
            <w:vAlign w:val="bottom"/>
          </w:tcPr>
          <w:p w14:paraId="49D6AC49" w14:textId="77777777" w:rsidR="00582D68" w:rsidRPr="008F1515" w:rsidRDefault="00582D68" w:rsidP="00582D68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9C568B" w14:textId="77777777" w:rsidR="00582D68" w:rsidRPr="008F1515" w:rsidRDefault="00582D68" w:rsidP="00582D68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B0ED29" w14:textId="77777777" w:rsidR="00582D68" w:rsidRPr="008F1515" w:rsidRDefault="00582D68" w:rsidP="00582D68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870F7D" w14:textId="77777777" w:rsidR="00582D68" w:rsidRPr="008F1515" w:rsidRDefault="00582D68" w:rsidP="00582D68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6A2731" w14:textId="77777777" w:rsidR="00582D68" w:rsidRPr="008F1515" w:rsidRDefault="00582D68" w:rsidP="00582D68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6E7B82" w14:textId="77777777" w:rsidR="00582D68" w:rsidRPr="008F1515" w:rsidRDefault="00582D68" w:rsidP="00582D68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65851C0A" w14:textId="77777777" w:rsidR="00582D68" w:rsidRPr="008F1515" w:rsidRDefault="00582D68" w:rsidP="00582D68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3E91A88A" w14:textId="77777777" w:rsidR="00582D68" w:rsidRPr="008F1515" w:rsidRDefault="00582D68" w:rsidP="00582D68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4FB881A" w14:textId="307B1DA9" w:rsidR="00582D68" w:rsidRPr="007D0957" w:rsidRDefault="00582D68" w:rsidP="00582D68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0A142B5" w14:textId="77777777" w:rsidR="00582D68" w:rsidRPr="008F1515" w:rsidRDefault="00582D68" w:rsidP="00582D68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88FDEE" w14:textId="77777777" w:rsidR="00582D68" w:rsidRPr="007D0957" w:rsidRDefault="00582D68" w:rsidP="00582D68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23828E1F" w14:textId="77777777" w:rsidR="00582D68" w:rsidRPr="008F1515" w:rsidRDefault="00582D68" w:rsidP="00582D68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2FC13" w14:textId="51D25BE1" w:rsidR="00582D68" w:rsidRPr="00E02F7F" w:rsidRDefault="00582D68" w:rsidP="00582D68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E02F7F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BDD4350" w14:textId="77777777" w:rsidR="00582D68" w:rsidRPr="0079072D" w:rsidRDefault="00582D68" w:rsidP="00582D68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C28CF" w14:textId="490BE669" w:rsidR="00582D68" w:rsidRPr="00E02F7F" w:rsidRDefault="00582D68" w:rsidP="00582D68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E02F7F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-</w:t>
            </w:r>
          </w:p>
        </w:tc>
      </w:tr>
    </w:tbl>
    <w:p w14:paraId="72A2F228" w14:textId="7030D2DA" w:rsidR="00A511FE" w:rsidRDefault="00A511FE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C0076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lastRenderedPageBreak/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4B2DC4" w:rsidRDefault="00395F5A" w:rsidP="007E66C9">
      <w:pPr>
        <w:pStyle w:val="block"/>
        <w:spacing w:after="0" w:line="240" w:lineRule="auto"/>
        <w:ind w:left="547" w:right="-63"/>
        <w:jc w:val="both"/>
        <w:rPr>
          <w:rFonts w:cs="Times New Roman"/>
          <w:szCs w:val="22"/>
          <w:highlight w:val="yellow"/>
        </w:rPr>
      </w:pPr>
    </w:p>
    <w:p w14:paraId="5570FFAD" w14:textId="5B540A72" w:rsidR="008E35BF" w:rsidRPr="00FA1ED7" w:rsidRDefault="008E35BF" w:rsidP="00DE6C0A">
      <w:pPr>
        <w:pStyle w:val="BodyText"/>
        <w:tabs>
          <w:tab w:val="left" w:pos="630"/>
        </w:tabs>
        <w:spacing w:after="0" w:line="240" w:lineRule="auto"/>
        <w:ind w:left="540" w:right="-25"/>
        <w:jc w:val="both"/>
        <w:rPr>
          <w:rFonts w:cs="Times New Roman"/>
          <w:lang w:val="en-US"/>
        </w:rPr>
      </w:pPr>
      <w:r w:rsidRPr="00FA1ED7">
        <w:rPr>
          <w:rFonts w:cs="Times New Roman"/>
          <w:lang w:val="en-US"/>
        </w:rPr>
        <w:t xml:space="preserve">The Group operates in a single line of business, </w:t>
      </w:r>
      <w:r w:rsidRPr="00F46D0F">
        <w:rPr>
          <w:rFonts w:cs="Times New Roman"/>
          <w:lang w:val="en-US"/>
        </w:rPr>
        <w:t>produce and distribute of autoclaved aerated concrete blocks, reinforced wall panels, floor panels, and lintels for construction uses</w:t>
      </w:r>
      <w:r w:rsidRPr="00FA1ED7">
        <w:rPr>
          <w:rFonts w:cs="Times New Roman"/>
          <w:lang w:val="en-US"/>
        </w:rPr>
        <w:t xml:space="preserve">, and has therefore only </w:t>
      </w:r>
      <w:r w:rsidR="00E915FE">
        <w:rPr>
          <w:rFonts w:cs="Times New Roman"/>
          <w:lang w:val="en-US"/>
        </w:rPr>
        <w:br/>
      </w:r>
      <w:r w:rsidRPr="00FA1ED7">
        <w:rPr>
          <w:rFonts w:cs="Times New Roman"/>
          <w:lang w:val="en-US"/>
        </w:rPr>
        <w:t>one business segment.</w:t>
      </w:r>
    </w:p>
    <w:p w14:paraId="6B0D82DC" w14:textId="77777777" w:rsidR="006726A8" w:rsidRPr="004B2DC4" w:rsidRDefault="006726A8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40807A39" w14:textId="28A0DA18" w:rsidR="00F84B73" w:rsidRDefault="00F84B73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Income tax</w:t>
      </w:r>
    </w:p>
    <w:p w14:paraId="7DE5FFAD" w14:textId="77777777" w:rsidR="00F84B73" w:rsidRDefault="00F84B73" w:rsidP="00F84B73">
      <w:pPr>
        <w:pStyle w:val="BodyText"/>
        <w:spacing w:after="0" w:line="240" w:lineRule="auto"/>
        <w:ind w:left="540"/>
        <w:jc w:val="thaiDistribute"/>
        <w:rPr>
          <w:b/>
          <w:bCs/>
          <w:sz w:val="24"/>
          <w:szCs w:val="24"/>
          <w:lang w:val="en-US"/>
        </w:rPr>
      </w:pPr>
    </w:p>
    <w:p w14:paraId="71A25755" w14:textId="08824AD9" w:rsidR="00F84B73" w:rsidRPr="00582D68" w:rsidRDefault="00F84B73" w:rsidP="00582D68">
      <w:pPr>
        <w:ind w:left="540"/>
        <w:jc w:val="thaiDistribute"/>
        <w:rPr>
          <w:color w:val="000000" w:themeColor="text1"/>
        </w:rPr>
      </w:pPr>
      <w:r w:rsidRPr="00DA39F8">
        <w:rPr>
          <w:color w:val="000000" w:themeColor="text1"/>
        </w:rPr>
        <w:t>The Group operates in jurisdiction which have enacted top-up tax legislations as part of the international tax reform under the Pillar Two Model Rules to impose a global minimum tax at an effective tax rate of no less than 15% in jurisdiction</w:t>
      </w:r>
      <w:r>
        <w:rPr>
          <w:color w:val="000000" w:themeColor="text1"/>
        </w:rPr>
        <w:t xml:space="preserve"> which</w:t>
      </w:r>
      <w:r w:rsidRPr="00DA39F8">
        <w:rPr>
          <w:color w:val="000000" w:themeColor="text1"/>
        </w:rPr>
        <w:t xml:space="preserve"> impact the consolidated financial statements of the Group for the year starting from 1 January 202</w:t>
      </w:r>
      <w:r w:rsidR="00827C03">
        <w:rPr>
          <w:color w:val="000000" w:themeColor="text1"/>
          <w:lang w:val="en-US"/>
        </w:rPr>
        <w:t>5</w:t>
      </w:r>
      <w:r w:rsidRPr="00DA39F8">
        <w:rPr>
          <w:color w:val="000000" w:themeColor="text1"/>
        </w:rPr>
        <w:t xml:space="preserve">, onwards. </w:t>
      </w:r>
      <w:r w:rsidRPr="00081ED0">
        <w:rPr>
          <w:color w:val="000000" w:themeColor="text1"/>
        </w:rPr>
        <w:t>The ultimate parent company is responsible for the impact assessment of these legislations</w:t>
      </w:r>
      <w:r>
        <w:rPr>
          <w:color w:val="000000" w:themeColor="text1"/>
        </w:rPr>
        <w:t xml:space="preserve">. </w:t>
      </w:r>
      <w:r w:rsidRPr="00DA39F8">
        <w:rPr>
          <w:color w:val="000000" w:themeColor="text1"/>
        </w:rPr>
        <w:t xml:space="preserve">Based on the impact assessment, the Group has no material impact </w:t>
      </w:r>
      <w:r>
        <w:rPr>
          <w:color w:val="000000" w:themeColor="text1"/>
        </w:rPr>
        <w:t>for the three-month period ended 31 March 2025.</w:t>
      </w:r>
    </w:p>
    <w:p w14:paraId="686920D4" w14:textId="77777777" w:rsidR="00F84B73" w:rsidRDefault="00F84B73" w:rsidP="00582D68">
      <w:pPr>
        <w:pStyle w:val="BodyText"/>
        <w:spacing w:after="0" w:line="240" w:lineRule="auto"/>
        <w:jc w:val="thaiDistribute"/>
        <w:rPr>
          <w:b/>
          <w:bCs/>
          <w:sz w:val="24"/>
          <w:szCs w:val="24"/>
          <w:lang w:val="en-US"/>
        </w:rPr>
      </w:pPr>
    </w:p>
    <w:p w14:paraId="00622B29" w14:textId="3259F7B4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4B2DC4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</w:p>
    <w:p w14:paraId="66FC6514" w14:textId="45605FA1" w:rsidR="007D2C46" w:rsidRPr="000C62C6" w:rsidRDefault="009E64B2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>
        <w:rPr>
          <w:szCs w:val="28"/>
          <w:lang w:val="en-US" w:bidi="th-TH"/>
        </w:rPr>
        <w:t xml:space="preserve">The dividends paid by </w:t>
      </w:r>
      <w:r w:rsidR="001A3512">
        <w:rPr>
          <w:szCs w:val="28"/>
          <w:lang w:val="en-US" w:bidi="th-TH"/>
        </w:rPr>
        <w:t xml:space="preserve">the Company to shareholders </w:t>
      </w:r>
      <w:r w:rsidR="001A3512">
        <w:rPr>
          <w:rFonts w:cs="Times New Roman"/>
          <w:szCs w:val="22"/>
        </w:rPr>
        <w:t xml:space="preserve">were </w:t>
      </w:r>
      <w:r w:rsidR="00335ADD" w:rsidRPr="00335ADD">
        <w:rPr>
          <w:rFonts w:cs="Times New Roman"/>
          <w:szCs w:val="22"/>
        </w:rPr>
        <w:t>as follows:</w:t>
      </w:r>
    </w:p>
    <w:p w14:paraId="7BBEA813" w14:textId="7E122EA1" w:rsidR="00432FEE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627"/>
        <w:gridCol w:w="1602"/>
        <w:gridCol w:w="1267"/>
        <w:gridCol w:w="247"/>
        <w:gridCol w:w="1733"/>
      </w:tblGrid>
      <w:tr w:rsidR="00370746" w:rsidRPr="00432FEE" w14:paraId="73F998E6" w14:textId="77777777" w:rsidTr="00B55705">
        <w:tc>
          <w:tcPr>
            <w:tcW w:w="2794" w:type="dxa"/>
            <w:vAlign w:val="bottom"/>
          </w:tcPr>
          <w:p w14:paraId="2DE8B935" w14:textId="77777777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7" w:type="dxa"/>
            <w:vAlign w:val="bottom"/>
          </w:tcPr>
          <w:p w14:paraId="5415F9CC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49" w:type="dxa"/>
            <w:gridSpan w:val="4"/>
            <w:vAlign w:val="bottom"/>
          </w:tcPr>
          <w:p w14:paraId="6A1CF540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370746" w:rsidRPr="004B388F" w14:paraId="73D38875" w14:textId="77777777" w:rsidTr="00B55705">
        <w:tc>
          <w:tcPr>
            <w:tcW w:w="2794" w:type="dxa"/>
          </w:tcPr>
          <w:p w14:paraId="496BAB09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7" w:type="dxa"/>
            <w:vAlign w:val="bottom"/>
            <w:hideMark/>
          </w:tcPr>
          <w:p w14:paraId="428D5F4C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Approval date</w:t>
            </w:r>
          </w:p>
        </w:tc>
        <w:tc>
          <w:tcPr>
            <w:tcW w:w="1602" w:type="dxa"/>
            <w:vAlign w:val="bottom"/>
            <w:hideMark/>
          </w:tcPr>
          <w:p w14:paraId="448DB715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Payment schedule</w:t>
            </w:r>
          </w:p>
        </w:tc>
        <w:tc>
          <w:tcPr>
            <w:tcW w:w="1267" w:type="dxa"/>
            <w:vAlign w:val="bottom"/>
            <w:hideMark/>
          </w:tcPr>
          <w:p w14:paraId="0BB57D9E" w14:textId="77777777" w:rsidR="00370746" w:rsidRPr="004B388F" w:rsidRDefault="00370746" w:rsidP="00B55705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4B388F">
              <w:rPr>
                <w:lang w:eastAsia="en-GB"/>
              </w:rPr>
              <w:t>Dividend rate per share</w:t>
            </w:r>
            <w:r w:rsidRPr="004B388F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47" w:type="dxa"/>
            <w:vAlign w:val="bottom"/>
          </w:tcPr>
          <w:p w14:paraId="4CA0D9D5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51D1AC80" w14:textId="77777777" w:rsidR="00370746" w:rsidRPr="004B388F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4B388F">
              <w:rPr>
                <w:lang w:val="en-US" w:eastAsia="en-GB" w:bidi="th-TH"/>
              </w:rPr>
              <w:t>Amount</w:t>
            </w:r>
          </w:p>
        </w:tc>
      </w:tr>
      <w:tr w:rsidR="00370746" w:rsidRPr="00220F89" w14:paraId="23654B39" w14:textId="77777777" w:rsidTr="00B55705">
        <w:tc>
          <w:tcPr>
            <w:tcW w:w="2794" w:type="dxa"/>
          </w:tcPr>
          <w:p w14:paraId="1526E82B" w14:textId="77777777" w:rsidR="00370746" w:rsidRPr="004B388F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27" w:type="dxa"/>
            <w:vAlign w:val="bottom"/>
          </w:tcPr>
          <w:p w14:paraId="10A5703F" w14:textId="77777777" w:rsidR="00370746" w:rsidRPr="004B388F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35CFE453" w14:textId="77777777" w:rsidR="00370746" w:rsidRPr="004B388F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  <w:hideMark/>
          </w:tcPr>
          <w:p w14:paraId="037709EA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47" w:type="dxa"/>
            <w:vAlign w:val="bottom"/>
          </w:tcPr>
          <w:p w14:paraId="08C40D9C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644AC49B" w14:textId="77777777" w:rsidR="00370746" w:rsidRPr="00220F89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220F89">
              <w:rPr>
                <w:i/>
                <w:iCs/>
                <w:spacing w:val="-8"/>
                <w:lang w:eastAsia="en-GB"/>
              </w:rPr>
              <w:t xml:space="preserve">(in </w:t>
            </w:r>
            <w:r>
              <w:rPr>
                <w:i/>
                <w:iCs/>
                <w:spacing w:val="-8"/>
                <w:lang w:eastAsia="en-GB"/>
              </w:rPr>
              <w:t>thousand</w:t>
            </w:r>
            <w:r w:rsidRPr="00220F89">
              <w:rPr>
                <w:i/>
                <w:iCs/>
                <w:spacing w:val="-8"/>
                <w:lang w:eastAsia="en-GB"/>
              </w:rPr>
              <w:t xml:space="preserve"> Baht)</w:t>
            </w:r>
          </w:p>
        </w:tc>
      </w:tr>
      <w:tr w:rsidR="00370746" w:rsidRPr="004B388F" w14:paraId="76F1D07C" w14:textId="77777777" w:rsidTr="00B55705">
        <w:tc>
          <w:tcPr>
            <w:tcW w:w="2794" w:type="dxa"/>
            <w:vAlign w:val="bottom"/>
            <w:hideMark/>
          </w:tcPr>
          <w:p w14:paraId="0003862E" w14:textId="0ECAF0AC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  <w:r w:rsidRPr="004B388F">
              <w:rPr>
                <w:rFonts w:cstheme="minorBidi"/>
                <w:i/>
                <w:iCs/>
                <w:lang w:val="en-US" w:eastAsia="en-GB" w:bidi="th-TH"/>
              </w:rPr>
              <w:t>20</w:t>
            </w:r>
            <w:r>
              <w:rPr>
                <w:rFonts w:cstheme="minorBidi"/>
                <w:i/>
                <w:iCs/>
                <w:lang w:val="en-US" w:eastAsia="en-GB" w:bidi="th-TH"/>
              </w:rPr>
              <w:t>2</w:t>
            </w:r>
            <w:r w:rsidR="00B116CA">
              <w:rPr>
                <w:rFonts w:cstheme="minorBidi"/>
                <w:i/>
                <w:iCs/>
                <w:lang w:val="en-US" w:eastAsia="en-GB" w:bidi="th-TH"/>
              </w:rPr>
              <w:t>5</w:t>
            </w:r>
          </w:p>
        </w:tc>
        <w:tc>
          <w:tcPr>
            <w:tcW w:w="1627" w:type="dxa"/>
            <w:vAlign w:val="bottom"/>
          </w:tcPr>
          <w:p w14:paraId="223F363B" w14:textId="77777777" w:rsidR="00370746" w:rsidRPr="004B388F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6E102CA8" w14:textId="77777777" w:rsidR="00370746" w:rsidRPr="004B388F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7D8E0BAC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D62B79A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2A5AFF" w14:textId="77777777" w:rsidR="00370746" w:rsidRPr="004B388F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A066F2" w:rsidRPr="00432FEE" w14:paraId="08E8C4D6" w14:textId="77777777" w:rsidTr="00B22D6C">
        <w:tc>
          <w:tcPr>
            <w:tcW w:w="2794" w:type="dxa"/>
          </w:tcPr>
          <w:p w14:paraId="35D81BCF" w14:textId="04860DD5" w:rsidR="00A066F2" w:rsidRPr="00E76EEC" w:rsidRDefault="00A066F2" w:rsidP="00A066F2">
            <w:pPr>
              <w:pStyle w:val="block"/>
              <w:spacing w:after="0" w:line="240" w:lineRule="auto"/>
              <w:ind w:left="-18" w:right="-146"/>
              <w:rPr>
                <w:lang w:val="en-US" w:eastAsia="en-GB" w:bidi="th-TH"/>
              </w:rPr>
            </w:pPr>
            <w:r w:rsidRPr="00E76EEC">
              <w:rPr>
                <w:lang w:eastAsia="en-GB"/>
              </w:rPr>
              <w:t>Annual dividend</w:t>
            </w:r>
            <w:r w:rsidRPr="00E76EEC">
              <w:rPr>
                <w:rFonts w:hint="cs"/>
                <w:cs/>
                <w:lang w:eastAsia="en-GB" w:bidi="th-TH"/>
              </w:rPr>
              <w:t xml:space="preserve"> </w:t>
            </w:r>
            <w:r w:rsidRPr="00E76EEC">
              <w:rPr>
                <w:lang w:val="en-US" w:eastAsia="en-GB" w:bidi="th-TH"/>
              </w:rPr>
              <w:t>20</w:t>
            </w:r>
            <w:r>
              <w:rPr>
                <w:lang w:val="en-US" w:eastAsia="en-GB" w:bidi="th-TH"/>
              </w:rPr>
              <w:t>2</w:t>
            </w:r>
            <w:r w:rsidR="00B116CA">
              <w:rPr>
                <w:lang w:val="en-US" w:eastAsia="en-GB" w:bidi="th-TH"/>
              </w:rPr>
              <w:t>4</w:t>
            </w:r>
          </w:p>
        </w:tc>
        <w:tc>
          <w:tcPr>
            <w:tcW w:w="1627" w:type="dxa"/>
            <w:vAlign w:val="bottom"/>
          </w:tcPr>
          <w:p w14:paraId="3EAFAA4B" w14:textId="6217BB33" w:rsidR="00A066F2" w:rsidRPr="00582D68" w:rsidRDefault="00582D68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lang w:val="en-US" w:eastAsia="en-GB" w:bidi="th-TH"/>
              </w:rPr>
            </w:pPr>
            <w:r w:rsidRPr="00582D68">
              <w:rPr>
                <w:lang w:eastAsia="en-GB"/>
              </w:rPr>
              <w:t>21</w:t>
            </w:r>
            <w:r w:rsidR="00A066F2" w:rsidRPr="00582D68">
              <w:rPr>
                <w:lang w:eastAsia="en-GB"/>
              </w:rPr>
              <w:t xml:space="preserve"> March 202</w:t>
            </w:r>
            <w:r w:rsidR="00B116CA" w:rsidRPr="00582D68">
              <w:rPr>
                <w:lang w:val="en-US" w:eastAsia="en-GB" w:bidi="th-TH"/>
              </w:rPr>
              <w:t>5</w:t>
            </w:r>
          </w:p>
        </w:tc>
        <w:tc>
          <w:tcPr>
            <w:tcW w:w="1602" w:type="dxa"/>
            <w:vAlign w:val="bottom"/>
          </w:tcPr>
          <w:p w14:paraId="7424CDC5" w14:textId="1915AB43" w:rsidR="00A066F2" w:rsidRPr="00582D68" w:rsidRDefault="00582D68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 w:rsidRPr="00582D68">
              <w:rPr>
                <w:lang w:eastAsia="en-GB"/>
              </w:rPr>
              <w:t>18</w:t>
            </w:r>
            <w:r w:rsidR="00A066F2" w:rsidRPr="00582D68">
              <w:rPr>
                <w:lang w:eastAsia="en-GB"/>
              </w:rPr>
              <w:t xml:space="preserve"> April 202</w:t>
            </w:r>
            <w:r w:rsidR="00B116CA" w:rsidRPr="00582D68">
              <w:rPr>
                <w:lang w:eastAsia="en-GB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2F6E631" w14:textId="6A3AE251" w:rsidR="00A066F2" w:rsidRPr="00582D68" w:rsidRDefault="00582D68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582D68">
              <w:rPr>
                <w:b/>
                <w:bCs/>
              </w:rPr>
              <w:t>0.65</w:t>
            </w:r>
          </w:p>
        </w:tc>
        <w:tc>
          <w:tcPr>
            <w:tcW w:w="247" w:type="dxa"/>
          </w:tcPr>
          <w:p w14:paraId="14E9C7BC" w14:textId="77777777" w:rsidR="00A066F2" w:rsidRPr="00582D68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67A03A48" w14:textId="298416D8" w:rsidR="00A066F2" w:rsidRPr="00582D68" w:rsidRDefault="00582D68" w:rsidP="00DE6C0A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 w:rsidRPr="00582D68">
              <w:rPr>
                <w:b/>
                <w:bCs/>
              </w:rPr>
              <w:t>260,000</w:t>
            </w:r>
          </w:p>
        </w:tc>
      </w:tr>
      <w:tr w:rsidR="00A066F2" w:rsidRPr="004B2DC4" w14:paraId="49D08B2C" w14:textId="77777777" w:rsidTr="00B55705">
        <w:trPr>
          <w:trHeight w:val="38"/>
        </w:trPr>
        <w:tc>
          <w:tcPr>
            <w:tcW w:w="2794" w:type="dxa"/>
          </w:tcPr>
          <w:p w14:paraId="64D3EFB3" w14:textId="77777777" w:rsidR="00A066F2" w:rsidRPr="004B2DC4" w:rsidRDefault="00A066F2" w:rsidP="00A066F2">
            <w:pPr>
              <w:pStyle w:val="block"/>
              <w:spacing w:after="0" w:line="240" w:lineRule="auto"/>
              <w:ind w:left="-18" w:right="-146"/>
              <w:rPr>
                <w:szCs w:val="22"/>
                <w:lang w:eastAsia="en-GB"/>
              </w:rPr>
            </w:pPr>
          </w:p>
        </w:tc>
        <w:tc>
          <w:tcPr>
            <w:tcW w:w="1627" w:type="dxa"/>
            <w:vAlign w:val="bottom"/>
          </w:tcPr>
          <w:p w14:paraId="319F9B71" w14:textId="77777777" w:rsidR="00A066F2" w:rsidRPr="004B2DC4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531B09BA" w14:textId="77777777" w:rsidR="00A066F2" w:rsidRPr="004B2DC4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510FF1" w14:textId="77777777" w:rsidR="00A066F2" w:rsidRPr="004B2DC4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73DD758D" w14:textId="77777777" w:rsidR="00A066F2" w:rsidRPr="004B2DC4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F39CBC" w14:textId="77777777" w:rsidR="00A066F2" w:rsidRPr="004B2DC4" w:rsidRDefault="00A066F2" w:rsidP="00DE6C0A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B116CA" w:rsidRPr="00432FEE" w14:paraId="03B06E45" w14:textId="77777777" w:rsidTr="00D67F28">
        <w:trPr>
          <w:trHeight w:val="80"/>
        </w:trPr>
        <w:tc>
          <w:tcPr>
            <w:tcW w:w="2794" w:type="dxa"/>
            <w:vAlign w:val="bottom"/>
            <w:hideMark/>
          </w:tcPr>
          <w:p w14:paraId="6077FDA2" w14:textId="772EF1F1" w:rsidR="00B116CA" w:rsidRPr="004B388F" w:rsidRDefault="00B116CA" w:rsidP="00B116CA">
            <w:pPr>
              <w:pStyle w:val="block"/>
              <w:spacing w:after="0" w:line="240" w:lineRule="auto"/>
              <w:ind w:left="-18" w:right="-146"/>
              <w:rPr>
                <w:i/>
                <w:iCs/>
                <w:lang w:eastAsia="en-GB"/>
              </w:rPr>
            </w:pPr>
            <w:r w:rsidRPr="004B388F">
              <w:rPr>
                <w:rFonts w:cstheme="minorBidi"/>
                <w:i/>
                <w:iCs/>
                <w:lang w:val="en-US" w:eastAsia="en-GB" w:bidi="th-TH"/>
              </w:rPr>
              <w:t>20</w:t>
            </w:r>
            <w:r>
              <w:rPr>
                <w:rFonts w:cstheme="minorBidi"/>
                <w:i/>
                <w:iCs/>
                <w:lang w:val="en-US" w:eastAsia="en-GB" w:bidi="th-TH"/>
              </w:rPr>
              <w:t>24</w:t>
            </w:r>
          </w:p>
        </w:tc>
        <w:tc>
          <w:tcPr>
            <w:tcW w:w="1627" w:type="dxa"/>
            <w:vAlign w:val="bottom"/>
          </w:tcPr>
          <w:p w14:paraId="764A2A35" w14:textId="77777777" w:rsidR="00B116CA" w:rsidRPr="004B388F" w:rsidRDefault="00B116CA" w:rsidP="00B116CA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164224D9" w14:textId="77777777" w:rsidR="00B116CA" w:rsidRPr="004B388F" w:rsidRDefault="00B116CA" w:rsidP="00B116CA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028C5A66" w14:textId="77777777" w:rsidR="00B116CA" w:rsidRPr="00432FEE" w:rsidRDefault="00B116CA" w:rsidP="00B116CA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vAlign w:val="bottom"/>
          </w:tcPr>
          <w:p w14:paraId="5D74AC0E" w14:textId="77777777" w:rsidR="00B116CA" w:rsidRPr="00432FEE" w:rsidRDefault="00B116CA" w:rsidP="00B116CA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F98D59" w14:textId="77777777" w:rsidR="00B116CA" w:rsidRPr="00432FEE" w:rsidRDefault="00B116CA" w:rsidP="00DE6C0A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</w:rPr>
            </w:pPr>
          </w:p>
        </w:tc>
      </w:tr>
      <w:tr w:rsidR="00B116CA" w:rsidRPr="004B2DC4" w14:paraId="2A0750CA" w14:textId="77777777" w:rsidTr="00582D68">
        <w:tc>
          <w:tcPr>
            <w:tcW w:w="2794" w:type="dxa"/>
            <w:hideMark/>
          </w:tcPr>
          <w:p w14:paraId="228305DD" w14:textId="5195FA2B" w:rsidR="00B116CA" w:rsidRPr="00247293" w:rsidRDefault="00B116CA" w:rsidP="00B116CA">
            <w:pPr>
              <w:pStyle w:val="block"/>
              <w:spacing w:after="0" w:line="240" w:lineRule="auto"/>
              <w:ind w:left="-18" w:right="-146"/>
              <w:rPr>
                <w:highlight w:val="yellow"/>
                <w:lang w:eastAsia="en-GB"/>
              </w:rPr>
            </w:pPr>
            <w:r w:rsidRPr="00E76EEC">
              <w:rPr>
                <w:lang w:eastAsia="en-GB"/>
              </w:rPr>
              <w:t>Annual dividend</w:t>
            </w:r>
            <w:r w:rsidRPr="00E76EEC">
              <w:rPr>
                <w:rFonts w:hint="cs"/>
                <w:cs/>
                <w:lang w:eastAsia="en-GB" w:bidi="th-TH"/>
              </w:rPr>
              <w:t xml:space="preserve"> </w:t>
            </w:r>
            <w:r w:rsidRPr="00E76EEC">
              <w:rPr>
                <w:lang w:val="en-US" w:eastAsia="en-GB" w:bidi="th-TH"/>
              </w:rPr>
              <w:t>20</w:t>
            </w:r>
            <w:r>
              <w:rPr>
                <w:lang w:val="en-US" w:eastAsia="en-GB" w:bidi="th-TH"/>
              </w:rPr>
              <w:t xml:space="preserve">23 </w:t>
            </w:r>
          </w:p>
        </w:tc>
        <w:tc>
          <w:tcPr>
            <w:tcW w:w="1627" w:type="dxa"/>
            <w:vAlign w:val="bottom"/>
          </w:tcPr>
          <w:p w14:paraId="1784BCFD" w14:textId="1F228C2F" w:rsidR="00B116CA" w:rsidRPr="004B388F" w:rsidRDefault="00B116CA" w:rsidP="00B116CA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22 March 202</w:t>
            </w:r>
            <w:r>
              <w:rPr>
                <w:lang w:val="en-US" w:eastAsia="en-GB" w:bidi="th-TH"/>
              </w:rPr>
              <w:t>4</w:t>
            </w:r>
          </w:p>
        </w:tc>
        <w:tc>
          <w:tcPr>
            <w:tcW w:w="1602" w:type="dxa"/>
            <w:vAlign w:val="bottom"/>
          </w:tcPr>
          <w:p w14:paraId="5A52F73F" w14:textId="4A7633EF" w:rsidR="00B116CA" w:rsidRPr="004B388F" w:rsidRDefault="00B116CA" w:rsidP="00B116CA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19</w:t>
            </w:r>
            <w:r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Pr="00E2754D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4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BE414B6" w14:textId="7FBB3370" w:rsidR="00B116CA" w:rsidRPr="00432FEE" w:rsidRDefault="00B116CA" w:rsidP="00B116CA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A066F2">
              <w:rPr>
                <w:b/>
                <w:bCs/>
              </w:rPr>
              <w:t>1.00</w:t>
            </w:r>
          </w:p>
        </w:tc>
        <w:tc>
          <w:tcPr>
            <w:tcW w:w="247" w:type="dxa"/>
          </w:tcPr>
          <w:p w14:paraId="37FB6861" w14:textId="77777777" w:rsidR="00B116CA" w:rsidRPr="00432FEE" w:rsidRDefault="00B116CA" w:rsidP="00B116CA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bottom w:val="double" w:sz="4" w:space="0" w:color="auto"/>
            </w:tcBorders>
          </w:tcPr>
          <w:p w14:paraId="42E0180C" w14:textId="6DD99DFC" w:rsidR="00B116CA" w:rsidRPr="004B2DC4" w:rsidRDefault="00B116CA" w:rsidP="00DE6C0A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 w:rsidRPr="00A066F2">
              <w:rPr>
                <w:b/>
                <w:bCs/>
              </w:rPr>
              <w:t>400,000</w:t>
            </w:r>
          </w:p>
        </w:tc>
      </w:tr>
    </w:tbl>
    <w:p w14:paraId="334E6EF1" w14:textId="77777777" w:rsidR="00ED6614" w:rsidRPr="004B2DC4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5607E5D" w:rsidR="00E30886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08"/>
        <w:gridCol w:w="254"/>
        <w:gridCol w:w="1155"/>
        <w:gridCol w:w="275"/>
        <w:gridCol w:w="1193"/>
        <w:gridCol w:w="240"/>
        <w:gridCol w:w="1133"/>
      </w:tblGrid>
      <w:tr w:rsidR="00C70A94" w:rsidRPr="008F1515" w14:paraId="6DD44B20" w14:textId="77777777" w:rsidTr="00D67F28">
        <w:tc>
          <w:tcPr>
            <w:tcW w:w="3816" w:type="dxa"/>
          </w:tcPr>
          <w:p w14:paraId="31A20BC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17" w:type="dxa"/>
            <w:gridSpan w:val="3"/>
          </w:tcPr>
          <w:p w14:paraId="30A9D703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7EAA5724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67DE041A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566" w:type="dxa"/>
            <w:gridSpan w:val="3"/>
          </w:tcPr>
          <w:p w14:paraId="4B50356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5F1CC59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490799" w:rsidRPr="008F1515" w14:paraId="340EB3DD" w14:textId="77777777" w:rsidTr="00D67F28">
        <w:tc>
          <w:tcPr>
            <w:tcW w:w="3816" w:type="dxa"/>
          </w:tcPr>
          <w:p w14:paraId="045309B5" w14:textId="77777777" w:rsidR="00490799" w:rsidRPr="008F1515" w:rsidRDefault="00490799" w:rsidP="00490799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00A81AA2" w14:textId="7EAD514D" w:rsidR="00490799" w:rsidRPr="003E3A0A" w:rsidRDefault="00490799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4" w:type="dxa"/>
          </w:tcPr>
          <w:p w14:paraId="4C125CF7" w14:textId="77777777" w:rsidR="00490799" w:rsidRPr="003E3A0A" w:rsidRDefault="00490799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77855EB3" w14:textId="77777777" w:rsidR="00490799" w:rsidRPr="003E3A0A" w:rsidRDefault="00490799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528EDEB4" w14:textId="77777777" w:rsidR="00490799" w:rsidRPr="003E3A0A" w:rsidRDefault="00490799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E028BF6" w14:textId="04AF22B6" w:rsidR="00490799" w:rsidRPr="003E3A0A" w:rsidRDefault="00490799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1373" w:type="dxa"/>
            <w:gridSpan w:val="2"/>
          </w:tcPr>
          <w:p w14:paraId="52C03DC6" w14:textId="77777777" w:rsidR="00490799" w:rsidRPr="003E3A0A" w:rsidRDefault="00490799" w:rsidP="00490799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490799" w:rsidRPr="008F1515" w14:paraId="54951AD7" w14:textId="77777777" w:rsidTr="00D67F28">
        <w:tc>
          <w:tcPr>
            <w:tcW w:w="3816" w:type="dxa"/>
          </w:tcPr>
          <w:p w14:paraId="33170472" w14:textId="77777777" w:rsidR="00490799" w:rsidRPr="008F1515" w:rsidRDefault="00490799" w:rsidP="00490799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1512571E" w14:textId="7135ECD9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54" w:type="dxa"/>
          </w:tcPr>
          <w:p w14:paraId="7BA4DB3C" w14:textId="77777777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7E7B759E" w14:textId="0174F8C7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5" w:type="dxa"/>
          </w:tcPr>
          <w:p w14:paraId="615C3318" w14:textId="77777777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92113EF" w14:textId="3C524163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40" w:type="dxa"/>
          </w:tcPr>
          <w:p w14:paraId="75068718" w14:textId="77777777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1679AAAB" w14:textId="1CFCD543" w:rsidR="00490799" w:rsidRPr="001C0075" w:rsidRDefault="00490799" w:rsidP="00490799">
            <w:pPr>
              <w:pStyle w:val="acctmergecolhdg"/>
              <w:spacing w:line="240" w:lineRule="auto"/>
              <w:ind w:right="104" w:hanging="18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</w:tr>
      <w:tr w:rsidR="00490799" w:rsidRPr="008F1515" w14:paraId="55EF1DDB" w14:textId="77777777" w:rsidTr="00D67F28">
        <w:tc>
          <w:tcPr>
            <w:tcW w:w="3816" w:type="dxa"/>
          </w:tcPr>
          <w:p w14:paraId="77339733" w14:textId="77777777" w:rsidR="00490799" w:rsidRPr="008F1515" w:rsidRDefault="00490799" w:rsidP="00490799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458" w:type="dxa"/>
            <w:gridSpan w:val="7"/>
          </w:tcPr>
          <w:p w14:paraId="113C6B5A" w14:textId="77777777" w:rsidR="00490799" w:rsidRPr="008F1515" w:rsidRDefault="00490799" w:rsidP="00490799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490799" w:rsidRPr="00EA0218" w14:paraId="5D076A57" w14:textId="77777777" w:rsidTr="00D67F28">
        <w:tc>
          <w:tcPr>
            <w:tcW w:w="3816" w:type="dxa"/>
          </w:tcPr>
          <w:p w14:paraId="5159434F" w14:textId="77777777" w:rsidR="00490799" w:rsidRPr="0097789D" w:rsidRDefault="00490799" w:rsidP="0049079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08" w:type="dxa"/>
          </w:tcPr>
          <w:p w14:paraId="687804FD" w14:textId="77777777" w:rsidR="00490799" w:rsidRPr="0097789D" w:rsidRDefault="00490799" w:rsidP="004907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F644F33" w14:textId="77777777" w:rsidR="00490799" w:rsidRPr="0097789D" w:rsidRDefault="00490799" w:rsidP="00490799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263F49F2" w14:textId="77777777" w:rsidR="00490799" w:rsidRPr="0097789D" w:rsidRDefault="00490799" w:rsidP="004907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5048A66" w14:textId="77777777" w:rsidR="00490799" w:rsidRPr="0097789D" w:rsidRDefault="00490799" w:rsidP="00490799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7A3E61D0" w14:textId="77777777" w:rsidR="00490799" w:rsidRPr="0097789D" w:rsidRDefault="00490799" w:rsidP="004907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463B64F2" w14:textId="77777777" w:rsidR="00490799" w:rsidRPr="0097789D" w:rsidRDefault="00490799" w:rsidP="00490799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6F9C5F78" w14:textId="77777777" w:rsidR="00490799" w:rsidRPr="0097789D" w:rsidRDefault="00490799" w:rsidP="004907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582D68" w:rsidRPr="00EA0218" w14:paraId="48344EBD" w14:textId="77777777" w:rsidTr="00D67F28">
        <w:tc>
          <w:tcPr>
            <w:tcW w:w="3816" w:type="dxa"/>
          </w:tcPr>
          <w:p w14:paraId="00876D3E" w14:textId="77777777" w:rsidR="00582D68" w:rsidRPr="0097789D" w:rsidRDefault="00582D68" w:rsidP="00582D68">
            <w:pPr>
              <w:autoSpaceDE w:val="0"/>
              <w:autoSpaceDN w:val="0"/>
              <w:adjustRightInd w:val="0"/>
              <w:spacing w:line="240" w:lineRule="auto"/>
              <w:ind w:left="435" w:right="113" w:firstLine="49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08" w:type="dxa"/>
          </w:tcPr>
          <w:p w14:paraId="66768AA2" w14:textId="4C6B45AC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239B2">
              <w:rPr>
                <w:rFonts w:cs="Times New Roman"/>
                <w:szCs w:val="22"/>
              </w:rPr>
              <w:t>11,859</w:t>
            </w:r>
          </w:p>
        </w:tc>
        <w:tc>
          <w:tcPr>
            <w:tcW w:w="254" w:type="dxa"/>
          </w:tcPr>
          <w:p w14:paraId="6CB16202" w14:textId="77777777" w:rsidR="00582D68" w:rsidRPr="00ED27C9" w:rsidRDefault="00582D68" w:rsidP="00582D6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C09E760" w14:textId="5731D448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239B2">
              <w:rPr>
                <w:rFonts w:cs="Times New Roman"/>
                <w:szCs w:val="22"/>
              </w:rPr>
              <w:t>11,859</w:t>
            </w:r>
          </w:p>
        </w:tc>
        <w:tc>
          <w:tcPr>
            <w:tcW w:w="275" w:type="dxa"/>
          </w:tcPr>
          <w:p w14:paraId="52FE496E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0053EF09" w14:textId="143B2772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239B2">
              <w:rPr>
                <w:rFonts w:cs="Times New Roman"/>
                <w:szCs w:val="22"/>
              </w:rPr>
              <w:t>2,752</w:t>
            </w:r>
          </w:p>
        </w:tc>
        <w:tc>
          <w:tcPr>
            <w:tcW w:w="240" w:type="dxa"/>
          </w:tcPr>
          <w:p w14:paraId="2F05D93A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E6B5F51" w14:textId="5FDE2770" w:rsidR="00582D68" w:rsidRPr="0097789D" w:rsidRDefault="00582D68" w:rsidP="00582D6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239B2">
              <w:rPr>
                <w:rFonts w:cs="Times New Roman"/>
                <w:szCs w:val="22"/>
              </w:rPr>
              <w:t>2,752</w:t>
            </w:r>
          </w:p>
        </w:tc>
      </w:tr>
      <w:tr w:rsidR="00582D68" w:rsidRPr="00EA0218" w14:paraId="5F4E5FA2" w14:textId="77777777" w:rsidTr="00D67F28">
        <w:trPr>
          <w:trHeight w:val="68"/>
        </w:trPr>
        <w:tc>
          <w:tcPr>
            <w:tcW w:w="3816" w:type="dxa"/>
          </w:tcPr>
          <w:p w14:paraId="19BD77DD" w14:textId="77777777" w:rsidR="00582D68" w:rsidRPr="00B013ED" w:rsidRDefault="00582D68" w:rsidP="00582D68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14:paraId="14AC0C8A" w14:textId="77777777" w:rsidR="00582D68" w:rsidRPr="00B013E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2769C6E7" w14:textId="77777777" w:rsidR="00582D68" w:rsidRPr="00B013ED" w:rsidRDefault="00582D68" w:rsidP="00582D68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55" w:type="dxa"/>
          </w:tcPr>
          <w:p w14:paraId="20004B4F" w14:textId="77777777" w:rsidR="00582D68" w:rsidRPr="00B013E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4655E2CD" w14:textId="77777777" w:rsidR="00582D68" w:rsidRPr="00B013ED" w:rsidRDefault="00582D68" w:rsidP="00582D68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93" w:type="dxa"/>
          </w:tcPr>
          <w:p w14:paraId="67EAA8CA" w14:textId="77777777" w:rsidR="00582D68" w:rsidRPr="00B013E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305A30D0" w14:textId="77777777" w:rsidR="00582D68" w:rsidRPr="00B013ED" w:rsidRDefault="00582D68" w:rsidP="00582D68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3" w:type="dxa"/>
          </w:tcPr>
          <w:p w14:paraId="0F0F76D4" w14:textId="77777777" w:rsidR="00582D68" w:rsidRPr="00B013ED" w:rsidRDefault="00582D68" w:rsidP="00582D6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582D68" w:rsidRPr="00EA0218" w14:paraId="7562D232" w14:textId="77777777" w:rsidTr="00D67F28">
        <w:tc>
          <w:tcPr>
            <w:tcW w:w="3816" w:type="dxa"/>
          </w:tcPr>
          <w:p w14:paraId="5CB7A1AB" w14:textId="77777777" w:rsidR="00582D68" w:rsidRPr="0097789D" w:rsidRDefault="00582D68" w:rsidP="00582D6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08" w:type="dxa"/>
          </w:tcPr>
          <w:p w14:paraId="0BC1F278" w14:textId="2A0D1DC9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3,381</w:t>
            </w:r>
          </w:p>
        </w:tc>
        <w:tc>
          <w:tcPr>
            <w:tcW w:w="254" w:type="dxa"/>
          </w:tcPr>
          <w:p w14:paraId="2A7F94CD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7B7C4094" w14:textId="689BCCA0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5" w:type="dxa"/>
          </w:tcPr>
          <w:p w14:paraId="68C6723D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20196D65" w14:textId="7E58308B" w:rsidR="00582D68" w:rsidRPr="00B22D6C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szCs w:val="28"/>
                <w:lang w:val="en-US" w:bidi="th-TH"/>
              </w:rPr>
            </w:pPr>
            <w:r>
              <w:rPr>
                <w:rFonts w:cs="Times New Roman"/>
                <w:szCs w:val="22"/>
              </w:rPr>
              <w:t>3,381</w:t>
            </w:r>
          </w:p>
        </w:tc>
        <w:tc>
          <w:tcPr>
            <w:tcW w:w="240" w:type="dxa"/>
          </w:tcPr>
          <w:p w14:paraId="0A86905D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675CFD00" w14:textId="4E51A02E" w:rsidR="00582D68" w:rsidRPr="0097789D" w:rsidRDefault="00582D68" w:rsidP="00582D6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582D68" w:rsidRPr="004B2DC4" w14:paraId="0164864F" w14:textId="77777777" w:rsidTr="00D67F28">
        <w:trPr>
          <w:trHeight w:val="68"/>
        </w:trPr>
        <w:tc>
          <w:tcPr>
            <w:tcW w:w="3816" w:type="dxa"/>
          </w:tcPr>
          <w:p w14:paraId="6B26C943" w14:textId="77777777" w:rsidR="00582D68" w:rsidRPr="004B2DC4" w:rsidRDefault="00582D68" w:rsidP="00582D68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4A040E58" w14:textId="77777777" w:rsidR="00582D68" w:rsidRPr="004B2DC4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8A71B51" w14:textId="77777777" w:rsidR="00582D68" w:rsidRPr="004B2DC4" w:rsidRDefault="00582D68" w:rsidP="00582D6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DCFA1A1" w14:textId="77777777" w:rsidR="00582D68" w:rsidRPr="004B2DC4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017887F7" w14:textId="77777777" w:rsidR="00582D68" w:rsidRPr="004B2DC4" w:rsidRDefault="00582D68" w:rsidP="00582D6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0804C67B" w14:textId="77777777" w:rsidR="00582D68" w:rsidRPr="004B2DC4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3A3F158E" w14:textId="77777777" w:rsidR="00582D68" w:rsidRPr="004B2DC4" w:rsidRDefault="00582D68" w:rsidP="00582D6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212AC8C2" w14:textId="77777777" w:rsidR="00582D68" w:rsidRPr="004B2DC4" w:rsidRDefault="00582D68" w:rsidP="00582D6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582D68" w:rsidRPr="00EA0218" w14:paraId="791BD47C" w14:textId="77777777" w:rsidTr="00D67F28">
        <w:tc>
          <w:tcPr>
            <w:tcW w:w="3816" w:type="dxa"/>
          </w:tcPr>
          <w:p w14:paraId="08813149" w14:textId="77777777" w:rsidR="00582D68" w:rsidRPr="0097789D" w:rsidRDefault="00582D68" w:rsidP="00582D6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08" w:type="dxa"/>
          </w:tcPr>
          <w:p w14:paraId="5F4C73EB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307DEC5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2FF9E603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0F9CEA5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2A794358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1951AD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2B5F10FF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582D68" w:rsidRPr="00EA0218" w14:paraId="464D73D7" w14:textId="77777777" w:rsidTr="00D67F28">
        <w:tc>
          <w:tcPr>
            <w:tcW w:w="3816" w:type="dxa"/>
            <w:vAlign w:val="center"/>
          </w:tcPr>
          <w:p w14:paraId="3BB38EAF" w14:textId="77777777" w:rsidR="00582D68" w:rsidRPr="0097789D" w:rsidRDefault="00582D68" w:rsidP="00582D68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08" w:type="dxa"/>
          </w:tcPr>
          <w:p w14:paraId="7275B04E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F98D49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2BADE131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A4ED11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7A277DF6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8184FEF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37BF708C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582D68" w:rsidRPr="00EA0218" w14:paraId="198790FC" w14:textId="77777777" w:rsidTr="00D67F28">
        <w:tc>
          <w:tcPr>
            <w:tcW w:w="3816" w:type="dxa"/>
            <w:vAlign w:val="center"/>
          </w:tcPr>
          <w:p w14:paraId="2461D5CD" w14:textId="77777777" w:rsidR="00582D68" w:rsidRPr="0097789D" w:rsidRDefault="00582D68" w:rsidP="00582D68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08" w:type="dxa"/>
          </w:tcPr>
          <w:p w14:paraId="5853D304" w14:textId="5090C808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82D68">
              <w:rPr>
                <w:rFonts w:cs="Times New Roman"/>
                <w:szCs w:val="22"/>
              </w:rPr>
              <w:t>324,015</w:t>
            </w:r>
          </w:p>
        </w:tc>
        <w:tc>
          <w:tcPr>
            <w:tcW w:w="254" w:type="dxa"/>
          </w:tcPr>
          <w:p w14:paraId="22D32D7A" w14:textId="77777777" w:rsidR="00582D68" w:rsidRPr="0097789D" w:rsidRDefault="00582D68" w:rsidP="00582D68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55" w:type="dxa"/>
          </w:tcPr>
          <w:p w14:paraId="1A845FD0" w14:textId="2C7AF4CE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773E7">
              <w:t>441,619</w:t>
            </w:r>
          </w:p>
        </w:tc>
        <w:tc>
          <w:tcPr>
            <w:tcW w:w="275" w:type="dxa"/>
          </w:tcPr>
          <w:p w14:paraId="635C74C5" w14:textId="77777777" w:rsidR="00582D68" w:rsidRPr="0097789D" w:rsidRDefault="00582D68" w:rsidP="00582D68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93" w:type="dxa"/>
          </w:tcPr>
          <w:p w14:paraId="6CF88AF9" w14:textId="05D51B8F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82D68">
              <w:rPr>
                <w:rFonts w:cs="Times New Roman"/>
                <w:szCs w:val="22"/>
              </w:rPr>
              <w:t>322,147</w:t>
            </w:r>
          </w:p>
        </w:tc>
        <w:tc>
          <w:tcPr>
            <w:tcW w:w="240" w:type="dxa"/>
          </w:tcPr>
          <w:p w14:paraId="15F85165" w14:textId="77777777" w:rsidR="00582D68" w:rsidRPr="0097789D" w:rsidRDefault="00582D68" w:rsidP="00582D68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3" w:type="dxa"/>
          </w:tcPr>
          <w:p w14:paraId="7257488F" w14:textId="347F3C1C" w:rsidR="00582D68" w:rsidRPr="0097789D" w:rsidRDefault="00582D68" w:rsidP="00582D6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2C5E54">
              <w:t>440,598</w:t>
            </w:r>
          </w:p>
        </w:tc>
      </w:tr>
      <w:tr w:rsidR="00582D68" w:rsidRPr="00EA0218" w14:paraId="52E32EF7" w14:textId="77777777" w:rsidTr="00D67F28">
        <w:tc>
          <w:tcPr>
            <w:tcW w:w="3816" w:type="dxa"/>
          </w:tcPr>
          <w:p w14:paraId="00D1D0EB" w14:textId="77777777" w:rsidR="00582D68" w:rsidRPr="00162694" w:rsidRDefault="00582D68" w:rsidP="00582D68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08" w:type="dxa"/>
          </w:tcPr>
          <w:p w14:paraId="0C4871C9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241D827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430E34FC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3137D6B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DBF2B7D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9F44E66" w14:textId="77777777" w:rsidR="00582D68" w:rsidRPr="0097789D" w:rsidRDefault="00582D68" w:rsidP="00582D6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C707FCA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582D68" w:rsidRPr="00EA0218" w14:paraId="447559FA" w14:textId="77777777" w:rsidTr="00D67F28">
        <w:tc>
          <w:tcPr>
            <w:tcW w:w="3816" w:type="dxa"/>
          </w:tcPr>
          <w:p w14:paraId="708D979D" w14:textId="77777777" w:rsidR="00582D68" w:rsidRPr="0097789D" w:rsidRDefault="00582D68" w:rsidP="00582D68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propose of flood protection</w:t>
            </w:r>
          </w:p>
        </w:tc>
        <w:tc>
          <w:tcPr>
            <w:tcW w:w="1208" w:type="dxa"/>
          </w:tcPr>
          <w:p w14:paraId="02FE52BB" w14:textId="53A7F933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82D68">
              <w:rPr>
                <w:rFonts w:cs="Times New Roman"/>
                <w:szCs w:val="22"/>
              </w:rPr>
              <w:t>3,878</w:t>
            </w:r>
          </w:p>
        </w:tc>
        <w:tc>
          <w:tcPr>
            <w:tcW w:w="254" w:type="dxa"/>
          </w:tcPr>
          <w:p w14:paraId="71B88A9A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FAA1867" w14:textId="1031C894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773E7">
              <w:t>4,203</w:t>
            </w:r>
          </w:p>
        </w:tc>
        <w:tc>
          <w:tcPr>
            <w:tcW w:w="275" w:type="dxa"/>
          </w:tcPr>
          <w:p w14:paraId="4B770BE5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1104049" w14:textId="1BDBDF1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82D68">
              <w:rPr>
                <w:rFonts w:cs="Times New Roman"/>
                <w:szCs w:val="22"/>
              </w:rPr>
              <w:t>3,878</w:t>
            </w:r>
          </w:p>
        </w:tc>
        <w:tc>
          <w:tcPr>
            <w:tcW w:w="240" w:type="dxa"/>
          </w:tcPr>
          <w:p w14:paraId="577F002B" w14:textId="77777777" w:rsidR="00582D68" w:rsidRPr="0097789D" w:rsidRDefault="00582D68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E364EAF" w14:textId="560528C0" w:rsidR="00582D68" w:rsidRPr="0097789D" w:rsidRDefault="00582D68" w:rsidP="00582D6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2C5E54">
              <w:t>4,203</w:t>
            </w:r>
          </w:p>
        </w:tc>
      </w:tr>
    </w:tbl>
    <w:p w14:paraId="61989258" w14:textId="77777777" w:rsidR="006A245A" w:rsidRPr="004B2DC4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p w14:paraId="3D8D4A9E" w14:textId="540153FA" w:rsidR="00796503" w:rsidRPr="00DE6C0A" w:rsidRDefault="002635D3" w:rsidP="008F2781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0" w:right="-90" w:hanging="351"/>
        <w:jc w:val="thaiDistribute"/>
        <w:rPr>
          <w:rFonts w:cs="Times New Roman"/>
          <w:szCs w:val="22"/>
        </w:rPr>
      </w:pPr>
      <w:r w:rsidRPr="00DE6C0A">
        <w:rPr>
          <w:rFonts w:cs="Times New Roman"/>
          <w:spacing w:val="4"/>
          <w:szCs w:val="22"/>
        </w:rPr>
        <w:t xml:space="preserve">The Company entered into long-term agreements with several companies to purchase </w:t>
      </w:r>
      <w:r w:rsidR="00F142D9" w:rsidRPr="00DE6C0A">
        <w:rPr>
          <w:rFonts w:cs="Times New Roman"/>
          <w:spacing w:val="4"/>
          <w:szCs w:val="22"/>
        </w:rPr>
        <w:t>energy</w:t>
      </w:r>
      <w:r w:rsidRPr="00DE6C0A">
        <w:rPr>
          <w:rFonts w:cs="Times New Roman"/>
          <w:spacing w:val="4"/>
          <w:szCs w:val="22"/>
        </w:rPr>
        <w:t xml:space="preserve"> for</w:t>
      </w:r>
      <w:r w:rsidRPr="00DE6C0A">
        <w:rPr>
          <w:rFonts w:cs="Times New Roman"/>
          <w:szCs w:val="22"/>
        </w:rPr>
        <w:t xml:space="preserve"> </w:t>
      </w:r>
      <w:r w:rsidR="00C73FD2" w:rsidRPr="00DE6C0A">
        <w:rPr>
          <w:rFonts w:cs="Times New Roman"/>
          <w:szCs w:val="22"/>
        </w:rPr>
        <w:br/>
      </w:r>
      <w:r w:rsidR="00F142D9" w:rsidRPr="00DE6C0A">
        <w:rPr>
          <w:rFonts w:cs="Times New Roman"/>
          <w:spacing w:val="4"/>
          <w:szCs w:val="22"/>
        </w:rPr>
        <w:t xml:space="preserve">5 - </w:t>
      </w:r>
      <w:r w:rsidRPr="00DE6C0A">
        <w:rPr>
          <w:rFonts w:cs="Times New Roman"/>
          <w:spacing w:val="4"/>
          <w:szCs w:val="22"/>
        </w:rPr>
        <w:t>15 years. The prices in agreements are agreed based on market price.</w:t>
      </w:r>
    </w:p>
    <w:p w14:paraId="3D971397" w14:textId="77777777" w:rsidR="00796503" w:rsidRDefault="00796503" w:rsidP="00796503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</w:rPr>
      </w:pPr>
    </w:p>
    <w:p w14:paraId="49219880" w14:textId="77777777" w:rsidR="00A57098" w:rsidRPr="00DE6C0A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theme="minorBidi"/>
          <w:sz w:val="24"/>
          <w:szCs w:val="30"/>
          <w:cs/>
          <w:lang w:bidi="th-TH"/>
        </w:rPr>
      </w:pPr>
    </w:p>
    <w:p w14:paraId="5848927B" w14:textId="77777777" w:rsidR="00A57098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  <w:lang w:val="en-US"/>
        </w:rPr>
      </w:pPr>
    </w:p>
    <w:sectPr w:rsidR="00A57098" w:rsidSect="00DE6C0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B4F57" w14:textId="77777777" w:rsidR="00E14341" w:rsidRDefault="00E14341">
      <w:r>
        <w:separator/>
      </w:r>
    </w:p>
  </w:endnote>
  <w:endnote w:type="continuationSeparator" w:id="0">
    <w:p w14:paraId="010F6F61" w14:textId="77777777" w:rsidR="00E14341" w:rsidRDefault="00E1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0511D" w14:textId="77777777" w:rsidR="00535091" w:rsidRDefault="005350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BFEC" w14:textId="77777777" w:rsidR="00582D68" w:rsidRDefault="00582D68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5FE2" w14:textId="77777777" w:rsidR="00582D68" w:rsidRDefault="00582D68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582D68" w:rsidRDefault="00582D68" w:rsidP="008C45BE">
    <w:pPr>
      <w:pStyle w:val="Footer"/>
      <w:ind w:right="360"/>
    </w:pPr>
  </w:p>
  <w:p w14:paraId="04B818F7" w14:textId="77777777" w:rsidR="00582D68" w:rsidRDefault="00582D68"/>
  <w:p w14:paraId="25A27A39" w14:textId="77777777" w:rsidR="00582D68" w:rsidRDefault="00582D6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C8B2" w14:textId="77777777" w:rsidR="00582D68" w:rsidRPr="00E40049" w:rsidRDefault="00582D68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  <w:sz w:val="22"/>
        <w:szCs w:val="24"/>
      </w:rPr>
      <w:id w:val="-1194464798"/>
      <w:docPartObj>
        <w:docPartGallery w:val="Page Numbers (Bottom of Page)"/>
        <w:docPartUnique/>
      </w:docPartObj>
    </w:sdtPr>
    <w:sdtContent>
      <w:p w14:paraId="6AEA1762" w14:textId="18C65661" w:rsidR="00582D68" w:rsidRPr="00DE6C0A" w:rsidRDefault="00DE6C0A" w:rsidP="00DE6C0A">
        <w:pPr>
          <w:pStyle w:val="Footer"/>
          <w:jc w:val="center"/>
          <w:rPr>
            <w:noProof/>
            <w:sz w:val="22"/>
            <w:szCs w:val="24"/>
          </w:rPr>
        </w:pPr>
        <w:r w:rsidRPr="00DE6C0A">
          <w:rPr>
            <w:noProof/>
            <w:sz w:val="22"/>
            <w:szCs w:val="24"/>
          </w:rPr>
          <w:fldChar w:fldCharType="begin"/>
        </w:r>
        <w:r w:rsidRPr="00DE6C0A">
          <w:rPr>
            <w:noProof/>
            <w:sz w:val="22"/>
            <w:szCs w:val="24"/>
          </w:rPr>
          <w:instrText xml:space="preserve"> PAGE   \* MERGEFORMAT </w:instrText>
        </w:r>
        <w:r w:rsidRPr="00DE6C0A">
          <w:rPr>
            <w:noProof/>
            <w:sz w:val="22"/>
            <w:szCs w:val="24"/>
          </w:rPr>
          <w:fldChar w:fldCharType="separate"/>
        </w:r>
        <w:r w:rsidRPr="00DE6C0A">
          <w:rPr>
            <w:noProof/>
            <w:sz w:val="22"/>
            <w:szCs w:val="24"/>
          </w:rPr>
          <w:t>2</w:t>
        </w:r>
        <w:r w:rsidRPr="00DE6C0A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F17DF" w14:textId="77777777" w:rsidR="00E14341" w:rsidRDefault="00E14341">
      <w:r>
        <w:separator/>
      </w:r>
    </w:p>
  </w:footnote>
  <w:footnote w:type="continuationSeparator" w:id="0">
    <w:p w14:paraId="32AA92CE" w14:textId="77777777" w:rsidR="00E14341" w:rsidRDefault="00E14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8D51" w14:textId="77777777" w:rsidR="00535091" w:rsidRPr="00494920" w:rsidRDefault="00535091" w:rsidP="00535091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7F844206" w14:textId="77777777" w:rsidR="00535091" w:rsidRPr="005516ED" w:rsidRDefault="00535091" w:rsidP="0053509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0FE5EC13" w14:textId="77777777" w:rsidR="00535091" w:rsidRDefault="00535091" w:rsidP="0053509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2025 (Unaudited)</w:t>
    </w:r>
  </w:p>
  <w:p w14:paraId="029E4D2D" w14:textId="77777777" w:rsidR="00535091" w:rsidRDefault="00535091" w:rsidP="00535091">
    <w:pPr>
      <w:rPr>
        <w:sz w:val="24"/>
        <w:szCs w:val="24"/>
      </w:rPr>
    </w:pPr>
  </w:p>
  <w:p w14:paraId="0E037AA3" w14:textId="77777777" w:rsidR="00535091" w:rsidRPr="00E93CE0" w:rsidRDefault="00535091" w:rsidP="00535091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F79C2" w14:textId="77777777" w:rsidR="00582D68" w:rsidRPr="00494920" w:rsidRDefault="00582D68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582D68" w:rsidRPr="005516ED" w:rsidRDefault="00582D68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E09816A" w14:textId="72726FEE" w:rsidR="00582D68" w:rsidRDefault="00582D68" w:rsidP="003A089A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2025 (Unaudited)</w:t>
    </w:r>
  </w:p>
  <w:p w14:paraId="2DB69E5E" w14:textId="77777777" w:rsidR="00582D68" w:rsidRDefault="00582D68">
    <w:pPr>
      <w:rPr>
        <w:sz w:val="24"/>
        <w:szCs w:val="24"/>
      </w:rPr>
    </w:pPr>
  </w:p>
  <w:p w14:paraId="51E65457" w14:textId="77777777" w:rsidR="00582D68" w:rsidRPr="00E93CE0" w:rsidRDefault="00582D68">
    <w:pPr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6B52D" w14:textId="77777777" w:rsidR="00535091" w:rsidRPr="00494920" w:rsidRDefault="00535091" w:rsidP="00535091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0A81317A" w14:textId="77777777" w:rsidR="00535091" w:rsidRPr="005516ED" w:rsidRDefault="00535091" w:rsidP="0053509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953DCA8" w14:textId="77777777" w:rsidR="00535091" w:rsidRDefault="00535091" w:rsidP="0053509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2025 (Unaudited)</w:t>
    </w:r>
  </w:p>
  <w:p w14:paraId="4144C983" w14:textId="77777777" w:rsidR="00535091" w:rsidRDefault="00535091" w:rsidP="00535091">
    <w:pPr>
      <w:rPr>
        <w:sz w:val="24"/>
        <w:szCs w:val="24"/>
      </w:rPr>
    </w:pPr>
  </w:p>
  <w:p w14:paraId="06F36E13" w14:textId="77777777" w:rsidR="00535091" w:rsidRPr="00E93CE0" w:rsidRDefault="00535091" w:rsidP="00535091">
    <w:pPr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CC6B" w14:textId="77777777" w:rsidR="00582D68" w:rsidRPr="00E40049" w:rsidRDefault="00582D68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582D68" w:rsidRPr="00494920" w:rsidRDefault="00582D68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7C2B1735" w14:textId="77777777" w:rsidR="00582D68" w:rsidRPr="005516ED" w:rsidRDefault="00582D68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C264053" w14:textId="08674AAC" w:rsidR="00582D68" w:rsidRPr="002F7386" w:rsidRDefault="00582D68" w:rsidP="00EE4243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2025 (Unaudited)</w:t>
    </w:r>
  </w:p>
  <w:p w14:paraId="027E6222" w14:textId="77777777" w:rsidR="00582D68" w:rsidRDefault="00582D68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582D68" w:rsidRPr="008C45BE" w:rsidRDefault="00582D68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0F3B" w14:textId="77777777" w:rsidR="00582D68" w:rsidRPr="00E40049" w:rsidRDefault="00582D68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582D68" w:rsidRPr="00494920" w:rsidRDefault="00582D68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41821CA3" w14:textId="77777777" w:rsidR="00582D68" w:rsidRPr="005516ED" w:rsidRDefault="00582D68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35D2076" w14:textId="57E193CD" w:rsidR="00582D68" w:rsidRPr="002F7386" w:rsidRDefault="00582D68" w:rsidP="007B7FAC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2025 (Unaudited)</w:t>
    </w:r>
  </w:p>
  <w:p w14:paraId="5FC44B1B" w14:textId="77777777" w:rsidR="00582D68" w:rsidRPr="008C45BE" w:rsidRDefault="00582D68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582D68" w:rsidRPr="008C45BE" w:rsidRDefault="00582D68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600329180">
    <w:abstractNumId w:val="1"/>
  </w:num>
  <w:num w:numId="2" w16cid:durableId="1558585035">
    <w:abstractNumId w:val="0"/>
  </w:num>
  <w:num w:numId="3" w16cid:durableId="1956207969">
    <w:abstractNumId w:val="15"/>
  </w:num>
  <w:num w:numId="4" w16cid:durableId="334653852">
    <w:abstractNumId w:val="40"/>
  </w:num>
  <w:num w:numId="5" w16cid:durableId="975261256">
    <w:abstractNumId w:val="12"/>
  </w:num>
  <w:num w:numId="6" w16cid:durableId="964653694">
    <w:abstractNumId w:val="43"/>
  </w:num>
  <w:num w:numId="7" w16cid:durableId="367607005">
    <w:abstractNumId w:val="39"/>
  </w:num>
  <w:num w:numId="8" w16cid:durableId="1132096354">
    <w:abstractNumId w:val="44"/>
  </w:num>
  <w:num w:numId="9" w16cid:durableId="729381817">
    <w:abstractNumId w:val="7"/>
  </w:num>
  <w:num w:numId="10" w16cid:durableId="1652440686">
    <w:abstractNumId w:val="16"/>
  </w:num>
  <w:num w:numId="11" w16cid:durableId="1788429376">
    <w:abstractNumId w:val="24"/>
  </w:num>
  <w:num w:numId="12" w16cid:durableId="1290823176">
    <w:abstractNumId w:val="32"/>
  </w:num>
  <w:num w:numId="13" w16cid:durableId="1069234577">
    <w:abstractNumId w:val="4"/>
  </w:num>
  <w:num w:numId="14" w16cid:durableId="321548690">
    <w:abstractNumId w:val="6"/>
  </w:num>
  <w:num w:numId="15" w16cid:durableId="722407688">
    <w:abstractNumId w:val="3"/>
  </w:num>
  <w:num w:numId="16" w16cid:durableId="1176379915">
    <w:abstractNumId w:val="23"/>
  </w:num>
  <w:num w:numId="17" w16cid:durableId="1955407268">
    <w:abstractNumId w:val="37"/>
  </w:num>
  <w:num w:numId="18" w16cid:durableId="1476602345">
    <w:abstractNumId w:val="45"/>
  </w:num>
  <w:num w:numId="19" w16cid:durableId="899443993">
    <w:abstractNumId w:val="5"/>
  </w:num>
  <w:num w:numId="20" w16cid:durableId="915094337">
    <w:abstractNumId w:val="9"/>
  </w:num>
  <w:num w:numId="21" w16cid:durableId="1044913784">
    <w:abstractNumId w:val="20"/>
  </w:num>
  <w:num w:numId="22" w16cid:durableId="602687708">
    <w:abstractNumId w:val="18"/>
  </w:num>
  <w:num w:numId="23" w16cid:durableId="1103308396">
    <w:abstractNumId w:val="21"/>
  </w:num>
  <w:num w:numId="24" w16cid:durableId="1155532904">
    <w:abstractNumId w:val="36"/>
  </w:num>
  <w:num w:numId="25" w16cid:durableId="880441774">
    <w:abstractNumId w:val="26"/>
  </w:num>
  <w:num w:numId="26" w16cid:durableId="1192114740">
    <w:abstractNumId w:val="13"/>
  </w:num>
  <w:num w:numId="27" w16cid:durableId="1575168610">
    <w:abstractNumId w:val="30"/>
  </w:num>
  <w:num w:numId="28" w16cid:durableId="239682041">
    <w:abstractNumId w:val="29"/>
  </w:num>
  <w:num w:numId="29" w16cid:durableId="633022936">
    <w:abstractNumId w:val="11"/>
  </w:num>
  <w:num w:numId="30" w16cid:durableId="609050434">
    <w:abstractNumId w:val="41"/>
  </w:num>
  <w:num w:numId="31" w16cid:durableId="1982342905">
    <w:abstractNumId w:val="34"/>
  </w:num>
  <w:num w:numId="32" w16cid:durableId="1663655566">
    <w:abstractNumId w:val="8"/>
  </w:num>
  <w:num w:numId="33" w16cid:durableId="1399673266">
    <w:abstractNumId w:val="22"/>
  </w:num>
  <w:num w:numId="34" w16cid:durableId="1199198525">
    <w:abstractNumId w:val="2"/>
  </w:num>
  <w:num w:numId="35" w16cid:durableId="10654917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71001109">
    <w:abstractNumId w:val="17"/>
  </w:num>
  <w:num w:numId="37" w16cid:durableId="2028168535">
    <w:abstractNumId w:val="10"/>
  </w:num>
  <w:num w:numId="38" w16cid:durableId="1886139141">
    <w:abstractNumId w:val="42"/>
  </w:num>
  <w:num w:numId="39" w16cid:durableId="752706490">
    <w:abstractNumId w:val="19"/>
  </w:num>
  <w:num w:numId="40" w16cid:durableId="1762407018">
    <w:abstractNumId w:val="25"/>
  </w:num>
  <w:num w:numId="41" w16cid:durableId="826551672">
    <w:abstractNumId w:val="14"/>
  </w:num>
  <w:num w:numId="42" w16cid:durableId="594897839">
    <w:abstractNumId w:val="27"/>
  </w:num>
  <w:num w:numId="43" w16cid:durableId="793214463">
    <w:abstractNumId w:val="38"/>
  </w:num>
  <w:num w:numId="44" w16cid:durableId="1550142874">
    <w:abstractNumId w:val="35"/>
  </w:num>
  <w:num w:numId="45" w16cid:durableId="1529100591">
    <w:abstractNumId w:val="28"/>
  </w:num>
  <w:num w:numId="46" w16cid:durableId="83522239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82918831">
    <w:abstractNumId w:val="31"/>
  </w:num>
  <w:num w:numId="48" w16cid:durableId="909464274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34C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539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29E"/>
    <w:rsid w:val="000F6729"/>
    <w:rsid w:val="000F7174"/>
    <w:rsid w:val="000F7335"/>
    <w:rsid w:val="000F798B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5BA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85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839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F04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858"/>
    <w:rsid w:val="0024289C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81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29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3344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92"/>
    <w:rsid w:val="003E5515"/>
    <w:rsid w:val="003E6AC4"/>
    <w:rsid w:val="003E6F35"/>
    <w:rsid w:val="003E72BE"/>
    <w:rsid w:val="003E7449"/>
    <w:rsid w:val="003F02AC"/>
    <w:rsid w:val="003F04F0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6F67"/>
    <w:rsid w:val="00487633"/>
    <w:rsid w:val="00487E21"/>
    <w:rsid w:val="00490476"/>
    <w:rsid w:val="00490799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6F4"/>
    <w:rsid w:val="004F020B"/>
    <w:rsid w:val="004F096C"/>
    <w:rsid w:val="004F142B"/>
    <w:rsid w:val="004F1711"/>
    <w:rsid w:val="004F1CAC"/>
    <w:rsid w:val="004F23B2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4DC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091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4BF5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B5A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1D1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2D68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2A55"/>
    <w:rsid w:val="00682F5D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01E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6222"/>
    <w:rsid w:val="00716B75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CA4"/>
    <w:rsid w:val="007851E8"/>
    <w:rsid w:val="00785AEE"/>
    <w:rsid w:val="007861EB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2091"/>
    <w:rsid w:val="007A2119"/>
    <w:rsid w:val="007A2409"/>
    <w:rsid w:val="007A31AA"/>
    <w:rsid w:val="007A3529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E2B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27C03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6F6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501C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5E28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66D7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DD"/>
    <w:rsid w:val="009D2EB7"/>
    <w:rsid w:val="009D34E4"/>
    <w:rsid w:val="009D369B"/>
    <w:rsid w:val="009D37D0"/>
    <w:rsid w:val="009D38C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A55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6CA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8F4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2E54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D25"/>
    <w:rsid w:val="00B96B81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97E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3FD2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7A4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1D2E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ABF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4C"/>
    <w:rsid w:val="00DB36A7"/>
    <w:rsid w:val="00DB4799"/>
    <w:rsid w:val="00DB63B9"/>
    <w:rsid w:val="00DB71CE"/>
    <w:rsid w:val="00DB72A6"/>
    <w:rsid w:val="00DB7505"/>
    <w:rsid w:val="00DB750C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5D4"/>
    <w:rsid w:val="00DE693E"/>
    <w:rsid w:val="00DE6C0A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2F7F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E0F"/>
    <w:rsid w:val="00E13AE0"/>
    <w:rsid w:val="00E14341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6C7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C4D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2A12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3C9E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39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2E6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B73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9466D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BC261-D8F4-4689-B899-CE9B537E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CB34743-45F2-405D-825E-749B9D3D71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7514A-27D8-489B-A24F-305AEF564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DC905-4C88-4760-9ACC-9DF52932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93</TotalTime>
  <Pages>7</Pages>
  <Words>1512</Words>
  <Characters>8407</Characters>
  <Application>Microsoft Office Word</Application>
  <DocSecurity>0</DocSecurity>
  <Lines>1201</Lines>
  <Paragraphs>522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Anyamanee, Ingsirorat</cp:lastModifiedBy>
  <cp:revision>7</cp:revision>
  <cp:lastPrinted>2025-05-05T10:58:00Z</cp:lastPrinted>
  <dcterms:created xsi:type="dcterms:W3CDTF">2025-05-02T02:41:00Z</dcterms:created>
  <dcterms:modified xsi:type="dcterms:W3CDTF">2025-05-06T10:52:00Z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